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31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83"/>
        <w:gridCol w:w="5431"/>
      </w:tblGrid>
      <w:tr w:rsidR="009166E9" w:rsidRPr="00E9603C" w14:paraId="31665492" w14:textId="77777777">
        <w:tc>
          <w:tcPr>
            <w:tcW w:w="10314" w:type="dxa"/>
            <w:gridSpan w:val="2"/>
            <w:tcBorders>
              <w:top w:val="nil"/>
              <w:left w:val="nil"/>
              <w:bottom w:val="nil"/>
              <w:right w:val="nil"/>
            </w:tcBorders>
          </w:tcPr>
          <w:p w14:paraId="0B9D6CDF" w14:textId="0A0E9253" w:rsidR="009166E9" w:rsidRPr="00E9603C" w:rsidRDefault="009166E9">
            <w:pPr>
              <w:pStyle w:val="ZA"/>
              <w:framePr w:w="0" w:hRule="auto" w:wrap="auto" w:vAnchor="margin" w:hAnchor="text" w:yAlign="inline"/>
            </w:pPr>
            <w:bookmarkStart w:id="0" w:name="page1"/>
            <w:r w:rsidRPr="00E9603C">
              <w:rPr>
                <w:sz w:val="64"/>
              </w:rPr>
              <w:t xml:space="preserve">3GPP TR 23.700-91 </w:t>
            </w:r>
            <w:r w:rsidRPr="00E9603C">
              <w:t>V</w:t>
            </w:r>
            <w:r w:rsidR="00C9265A">
              <w:t>17</w:t>
            </w:r>
            <w:r w:rsidRPr="00E9603C">
              <w:t>.</w:t>
            </w:r>
            <w:r w:rsidR="00C77E8A">
              <w:t>0</w:t>
            </w:r>
            <w:r w:rsidRPr="00E9603C">
              <w:t xml:space="preserve">.0 </w:t>
            </w:r>
            <w:r w:rsidRPr="00E9603C">
              <w:rPr>
                <w:sz w:val="32"/>
              </w:rPr>
              <w:t>(2020-1</w:t>
            </w:r>
            <w:r w:rsidR="00C9265A">
              <w:rPr>
                <w:sz w:val="32"/>
              </w:rPr>
              <w:t>2</w:t>
            </w:r>
            <w:r w:rsidRPr="00E9603C">
              <w:rPr>
                <w:sz w:val="32"/>
              </w:rPr>
              <w:t>)</w:t>
            </w:r>
          </w:p>
        </w:tc>
      </w:tr>
      <w:tr w:rsidR="009166E9" w:rsidRPr="00E9603C" w14:paraId="1C8834A9" w14:textId="77777777">
        <w:trPr>
          <w:trHeight w:hRule="exact" w:val="1134"/>
        </w:trPr>
        <w:tc>
          <w:tcPr>
            <w:tcW w:w="10314" w:type="dxa"/>
            <w:gridSpan w:val="2"/>
            <w:tcBorders>
              <w:top w:val="nil"/>
              <w:left w:val="nil"/>
              <w:bottom w:val="nil"/>
              <w:right w:val="nil"/>
            </w:tcBorders>
          </w:tcPr>
          <w:p w14:paraId="3DC7294D" w14:textId="77777777" w:rsidR="009166E9" w:rsidRPr="00E9603C" w:rsidRDefault="009166E9">
            <w:pPr>
              <w:pStyle w:val="ZB"/>
              <w:framePr w:w="0" w:hRule="auto" w:wrap="auto" w:vAnchor="margin" w:hAnchor="text" w:yAlign="inline"/>
            </w:pPr>
            <w:r w:rsidRPr="00E9603C">
              <w:t>Technical Report</w:t>
            </w:r>
          </w:p>
        </w:tc>
      </w:tr>
      <w:tr w:rsidR="009166E9" w:rsidRPr="00E9603C" w14:paraId="181DA228" w14:textId="77777777">
        <w:trPr>
          <w:trHeight w:hRule="exact" w:val="3686"/>
        </w:trPr>
        <w:tc>
          <w:tcPr>
            <w:tcW w:w="10314" w:type="dxa"/>
            <w:gridSpan w:val="2"/>
            <w:tcBorders>
              <w:top w:val="nil"/>
              <w:left w:val="nil"/>
              <w:bottom w:val="nil"/>
              <w:right w:val="nil"/>
            </w:tcBorders>
          </w:tcPr>
          <w:p w14:paraId="3058E806" w14:textId="77777777" w:rsidR="009166E9" w:rsidRPr="00E9603C" w:rsidRDefault="009166E9">
            <w:pPr>
              <w:pStyle w:val="ZT"/>
              <w:framePr w:wrap="auto" w:hAnchor="text" w:yAlign="inline"/>
            </w:pPr>
            <w:r w:rsidRPr="00E9603C">
              <w:t>3rd Generation Partnership Project;</w:t>
            </w:r>
          </w:p>
          <w:p w14:paraId="5DCA0399" w14:textId="77777777" w:rsidR="009166E9" w:rsidRPr="00E9603C" w:rsidRDefault="009166E9">
            <w:pPr>
              <w:pStyle w:val="ZT"/>
              <w:framePr w:wrap="auto" w:hAnchor="text" w:yAlign="inline"/>
            </w:pPr>
            <w:r w:rsidRPr="00E9603C">
              <w:t>Technical Specification Group Services and System Aspects;</w:t>
            </w:r>
          </w:p>
          <w:p w14:paraId="29F8E11F" w14:textId="77777777" w:rsidR="009166E9" w:rsidRPr="00E9603C" w:rsidRDefault="009166E9">
            <w:pPr>
              <w:pStyle w:val="ZT"/>
              <w:framePr w:wrap="auto" w:hAnchor="text" w:yAlign="inline"/>
            </w:pPr>
            <w:r w:rsidRPr="00E9603C">
              <w:t>Study on enablers for network automation for the</w:t>
            </w:r>
          </w:p>
          <w:p w14:paraId="4BE12240" w14:textId="77777777" w:rsidR="009166E9" w:rsidRPr="00E9603C" w:rsidRDefault="009166E9">
            <w:pPr>
              <w:pStyle w:val="ZT"/>
              <w:framePr w:wrap="auto" w:hAnchor="text" w:yAlign="inline"/>
            </w:pPr>
            <w:r w:rsidRPr="00E9603C">
              <w:t>5G System (5GS); Phase 2</w:t>
            </w:r>
          </w:p>
          <w:p w14:paraId="16EBCFBD" w14:textId="77777777" w:rsidR="009166E9" w:rsidRPr="00E9603C" w:rsidRDefault="009166E9">
            <w:pPr>
              <w:pStyle w:val="ZT"/>
              <w:framePr w:wrap="auto" w:hAnchor="text" w:yAlign="inline"/>
              <w:rPr>
                <w:i/>
                <w:sz w:val="28"/>
              </w:rPr>
            </w:pPr>
            <w:r w:rsidRPr="00E9603C">
              <w:t>(</w:t>
            </w:r>
            <w:r w:rsidRPr="00E9603C">
              <w:rPr>
                <w:rStyle w:val="ZGSM"/>
              </w:rPr>
              <w:t>Release 1</w:t>
            </w:r>
            <w:r w:rsidRPr="00E9603C">
              <w:rPr>
                <w:rStyle w:val="ZGSM"/>
                <w:lang w:eastAsia="zh-CN"/>
              </w:rPr>
              <w:t>7</w:t>
            </w:r>
            <w:r w:rsidRPr="00E9603C">
              <w:t>)</w:t>
            </w:r>
          </w:p>
          <w:p w14:paraId="6F8D3B02" w14:textId="77777777" w:rsidR="009166E9" w:rsidRPr="00E9603C" w:rsidRDefault="009166E9">
            <w:pPr>
              <w:pStyle w:val="ZT"/>
              <w:framePr w:wrap="auto" w:hAnchor="text" w:yAlign="inline"/>
              <w:rPr>
                <w:i/>
                <w:sz w:val="28"/>
              </w:rPr>
            </w:pPr>
          </w:p>
        </w:tc>
      </w:tr>
      <w:tr w:rsidR="009166E9" w:rsidRPr="00E9603C" w14:paraId="66E26639" w14:textId="77777777">
        <w:tc>
          <w:tcPr>
            <w:tcW w:w="10314" w:type="dxa"/>
            <w:gridSpan w:val="2"/>
            <w:tcBorders>
              <w:top w:val="nil"/>
              <w:left w:val="nil"/>
              <w:bottom w:val="nil"/>
              <w:right w:val="nil"/>
            </w:tcBorders>
          </w:tcPr>
          <w:p w14:paraId="43E297B2" w14:textId="77777777" w:rsidR="009166E9" w:rsidRPr="00E9603C" w:rsidRDefault="009166E9">
            <w:pPr>
              <w:pStyle w:val="ZU"/>
              <w:framePr w:w="0" w:wrap="auto" w:vAnchor="margin" w:hAnchor="text" w:yAlign="inline"/>
              <w:tabs>
                <w:tab w:val="right" w:pos="10206"/>
              </w:tabs>
              <w:jc w:val="left"/>
            </w:pPr>
            <w:r w:rsidRPr="00E9603C">
              <w:tab/>
            </w:r>
          </w:p>
        </w:tc>
      </w:tr>
      <w:tr w:rsidR="009166E9" w:rsidRPr="00E9603C" w14:paraId="6DE0A7E4" w14:textId="77777777">
        <w:trPr>
          <w:trHeight w:hRule="exact" w:val="1531"/>
        </w:trPr>
        <w:tc>
          <w:tcPr>
            <w:tcW w:w="4883" w:type="dxa"/>
            <w:tcBorders>
              <w:top w:val="nil"/>
              <w:left w:val="nil"/>
              <w:bottom w:val="nil"/>
              <w:right w:val="nil"/>
            </w:tcBorders>
          </w:tcPr>
          <w:p w14:paraId="16787B64" w14:textId="035828DA" w:rsidR="009166E9" w:rsidRPr="00E9603C" w:rsidRDefault="00C9265A">
            <w:pPr>
              <w:rPr>
                <w:color w:val="auto"/>
              </w:rPr>
            </w:pPr>
            <w:r w:rsidRPr="00E9603C">
              <w:rPr>
                <w:i/>
                <w:noProof/>
                <w:color w:val="auto"/>
              </w:rPr>
              <w:drawing>
                <wp:inline distT="0" distB="0" distL="0" distR="0" wp14:anchorId="4A416932" wp14:editId="5A6582CF">
                  <wp:extent cx="1212850" cy="8382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431" w:type="dxa"/>
            <w:tcBorders>
              <w:top w:val="nil"/>
              <w:left w:val="nil"/>
              <w:bottom w:val="nil"/>
              <w:right w:val="nil"/>
            </w:tcBorders>
          </w:tcPr>
          <w:p w14:paraId="27226746" w14:textId="1DE46628" w:rsidR="009166E9" w:rsidRPr="00E9603C" w:rsidRDefault="00C9265A">
            <w:pPr>
              <w:jc w:val="right"/>
              <w:rPr>
                <w:color w:val="auto"/>
              </w:rPr>
            </w:pPr>
            <w:r w:rsidRPr="00E9603C">
              <w:rPr>
                <w:noProof/>
                <w:color w:val="auto"/>
              </w:rPr>
              <w:drawing>
                <wp:inline distT="0" distB="0" distL="0" distR="0" wp14:anchorId="4A6D7390" wp14:editId="3E1745FA">
                  <wp:extent cx="1625600" cy="946150"/>
                  <wp:effectExtent l="0" t="0" r="0" b="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9166E9" w:rsidRPr="00E9603C" w14:paraId="34636CB0" w14:textId="77777777">
        <w:trPr>
          <w:trHeight w:hRule="exact" w:val="5783"/>
        </w:trPr>
        <w:tc>
          <w:tcPr>
            <w:tcW w:w="10314" w:type="dxa"/>
            <w:gridSpan w:val="2"/>
            <w:tcBorders>
              <w:top w:val="nil"/>
              <w:left w:val="nil"/>
              <w:bottom w:val="nil"/>
              <w:right w:val="nil"/>
            </w:tcBorders>
          </w:tcPr>
          <w:p w14:paraId="5E95D042" w14:textId="77777777" w:rsidR="009166E9" w:rsidRPr="00E9603C" w:rsidRDefault="009166E9">
            <w:pPr>
              <w:rPr>
                <w:color w:val="auto"/>
              </w:rPr>
            </w:pPr>
          </w:p>
        </w:tc>
      </w:tr>
      <w:tr w:rsidR="009166E9" w:rsidRPr="00E9603C" w14:paraId="3F30895A" w14:textId="77777777">
        <w:trPr>
          <w:cantSplit/>
          <w:trHeight w:hRule="exact" w:val="964"/>
        </w:trPr>
        <w:tc>
          <w:tcPr>
            <w:tcW w:w="10314" w:type="dxa"/>
            <w:gridSpan w:val="2"/>
            <w:tcBorders>
              <w:top w:val="nil"/>
              <w:left w:val="nil"/>
              <w:bottom w:val="nil"/>
              <w:right w:val="nil"/>
            </w:tcBorders>
          </w:tcPr>
          <w:p w14:paraId="654D6750" w14:textId="77777777" w:rsidR="009166E9" w:rsidRPr="00E9603C" w:rsidRDefault="009166E9">
            <w:pPr>
              <w:rPr>
                <w:color w:val="auto"/>
                <w:sz w:val="16"/>
              </w:rPr>
            </w:pPr>
            <w:r w:rsidRPr="00E9603C">
              <w:rPr>
                <w:color w:val="auto"/>
                <w:sz w:val="16"/>
              </w:rPr>
              <w:t>The present document has been developed within the 3rd Generation Partnership Project (3GPP</w:t>
            </w:r>
            <w:r w:rsidRPr="00E9603C">
              <w:rPr>
                <w:color w:val="auto"/>
                <w:sz w:val="16"/>
                <w:vertAlign w:val="superscript"/>
              </w:rPr>
              <w:t xml:space="preserve"> TM</w:t>
            </w:r>
            <w:r w:rsidRPr="00E9603C">
              <w:rPr>
                <w:color w:val="auto"/>
                <w:sz w:val="16"/>
              </w:rPr>
              <w:t>) and may be further elaborated for the purposes of 3GPP.</w:t>
            </w:r>
            <w:r w:rsidRPr="00E9603C">
              <w:rPr>
                <w:color w:val="auto"/>
                <w:sz w:val="16"/>
              </w:rPr>
              <w:br/>
              <w:t>The present document has not been subject to any approval process by the 3GPP</w:t>
            </w:r>
            <w:r w:rsidRPr="00E9603C">
              <w:rPr>
                <w:color w:val="auto"/>
                <w:sz w:val="16"/>
                <w:vertAlign w:val="superscript"/>
              </w:rPr>
              <w:t xml:space="preserve"> </w:t>
            </w:r>
            <w:r w:rsidRPr="00E9603C">
              <w:rPr>
                <w:color w:val="auto"/>
                <w:sz w:val="16"/>
              </w:rPr>
              <w:t>Organizational Partners and shall not be implemented.</w:t>
            </w:r>
            <w:r w:rsidRPr="00E9603C">
              <w:rPr>
                <w:color w:val="auto"/>
                <w:sz w:val="16"/>
              </w:rPr>
              <w:br/>
              <w:t>This Specification is provided for future development work within 3GPP</w:t>
            </w:r>
            <w:r w:rsidRPr="00E9603C">
              <w:rPr>
                <w:color w:val="auto"/>
                <w:sz w:val="16"/>
                <w:vertAlign w:val="superscript"/>
              </w:rPr>
              <w:t xml:space="preserve"> </w:t>
            </w:r>
            <w:r w:rsidRPr="00E9603C">
              <w:rPr>
                <w:color w:val="auto"/>
                <w:sz w:val="16"/>
              </w:rPr>
              <w:t>only. The Organizational Partners accept no liability for any use of this Specification.</w:t>
            </w:r>
            <w:r w:rsidRPr="00E9603C">
              <w:rPr>
                <w:color w:val="auto"/>
                <w:sz w:val="16"/>
              </w:rPr>
              <w:br/>
              <w:t>Specifications and Reports for implementation of the 3GPP</w:t>
            </w:r>
            <w:r w:rsidRPr="00E9603C">
              <w:rPr>
                <w:color w:val="auto"/>
                <w:sz w:val="16"/>
                <w:vertAlign w:val="superscript"/>
              </w:rPr>
              <w:t xml:space="preserve"> TM</w:t>
            </w:r>
            <w:r w:rsidRPr="00E9603C">
              <w:rPr>
                <w:color w:val="auto"/>
                <w:sz w:val="16"/>
              </w:rPr>
              <w:t xml:space="preserve"> system should be obtained via the 3GPP Organizational Partners' Publications Offices.</w:t>
            </w:r>
          </w:p>
          <w:p w14:paraId="65815DEC" w14:textId="77777777" w:rsidR="009166E9" w:rsidRPr="00E9603C" w:rsidRDefault="009166E9">
            <w:pPr>
              <w:pStyle w:val="ZV"/>
              <w:framePr w:wrap="notBeside"/>
            </w:pPr>
          </w:p>
          <w:p w14:paraId="2EFD1C39" w14:textId="77777777" w:rsidR="009166E9" w:rsidRPr="00E9603C" w:rsidRDefault="009166E9">
            <w:pPr>
              <w:rPr>
                <w:color w:val="auto"/>
                <w:sz w:val="16"/>
              </w:rPr>
            </w:pPr>
          </w:p>
        </w:tc>
      </w:tr>
      <w:bookmarkEnd w:id="0"/>
    </w:tbl>
    <w:p w14:paraId="441228F2" w14:textId="77777777" w:rsidR="009166E9" w:rsidRPr="00E9603C" w:rsidRDefault="009166E9">
      <w:pPr>
        <w:rPr>
          <w:color w:val="auto"/>
        </w:rPr>
        <w:sectPr w:rsidR="009166E9" w:rsidRPr="00E9603C">
          <w:footnotePr>
            <w:numRestart w:val="eachSect"/>
          </w:footnotePr>
          <w:pgSz w:w="11907" w:h="16840"/>
          <w:pgMar w:top="1134" w:right="851" w:bottom="397" w:left="851" w:header="0" w:footer="0" w:gutter="0"/>
          <w:cols w:space="720"/>
        </w:sectPr>
      </w:pPr>
    </w:p>
    <w:tbl>
      <w:tblPr>
        <w:tblW w:w="10423" w:type="dxa"/>
        <w:tblInd w:w="0" w:type="dxa"/>
        <w:tblLook w:val="0000" w:firstRow="0" w:lastRow="0" w:firstColumn="0" w:lastColumn="0" w:noHBand="0" w:noVBand="0"/>
      </w:tblPr>
      <w:tblGrid>
        <w:gridCol w:w="10423"/>
      </w:tblGrid>
      <w:tr w:rsidR="009166E9" w:rsidRPr="00E9603C" w14:paraId="79D35ADE" w14:textId="77777777">
        <w:trPr>
          <w:trHeight w:hRule="exact" w:val="5670"/>
        </w:trPr>
        <w:tc>
          <w:tcPr>
            <w:tcW w:w="10423" w:type="dxa"/>
          </w:tcPr>
          <w:p w14:paraId="07B9B14C" w14:textId="77777777" w:rsidR="009166E9" w:rsidRPr="00E9603C" w:rsidRDefault="009166E9">
            <w:pPr>
              <w:rPr>
                <w:color w:val="auto"/>
              </w:rPr>
            </w:pPr>
            <w:bookmarkStart w:id="1" w:name="page2"/>
          </w:p>
        </w:tc>
      </w:tr>
      <w:tr w:rsidR="009166E9" w:rsidRPr="00E9603C" w14:paraId="75E786FB" w14:textId="77777777">
        <w:trPr>
          <w:trHeight w:hRule="exact" w:val="4366"/>
        </w:trPr>
        <w:tc>
          <w:tcPr>
            <w:tcW w:w="10423" w:type="dxa"/>
          </w:tcPr>
          <w:p w14:paraId="3C51E192" w14:textId="77777777" w:rsidR="009166E9" w:rsidRPr="00E9603C" w:rsidRDefault="009166E9">
            <w:pPr>
              <w:pStyle w:val="FP"/>
              <w:spacing w:after="240"/>
              <w:ind w:left="2835" w:right="2835"/>
              <w:jc w:val="center"/>
              <w:rPr>
                <w:rFonts w:ascii="Arial" w:hAnsi="Arial"/>
                <w:b/>
                <w:i/>
                <w:noProof/>
                <w:lang w:eastAsia="en-GB"/>
              </w:rPr>
            </w:pPr>
            <w:r w:rsidRPr="00E9603C">
              <w:rPr>
                <w:rFonts w:ascii="Arial" w:hAnsi="Arial"/>
                <w:b/>
                <w:i/>
                <w:noProof/>
                <w:lang w:eastAsia="en-GB"/>
              </w:rPr>
              <w:t>3GPP</w:t>
            </w:r>
          </w:p>
          <w:p w14:paraId="2C477FAC" w14:textId="77777777" w:rsidR="009166E9" w:rsidRPr="00E9603C" w:rsidRDefault="009166E9">
            <w:pPr>
              <w:pStyle w:val="FP"/>
              <w:pBdr>
                <w:bottom w:val="single" w:sz="6" w:space="1" w:color="auto"/>
              </w:pBdr>
              <w:ind w:left="2835" w:right="2835"/>
              <w:jc w:val="center"/>
              <w:rPr>
                <w:noProof/>
                <w:lang w:eastAsia="en-GB"/>
              </w:rPr>
            </w:pPr>
            <w:r w:rsidRPr="00E9603C">
              <w:rPr>
                <w:noProof/>
                <w:lang w:eastAsia="en-GB"/>
              </w:rPr>
              <w:t>Postal address</w:t>
            </w:r>
          </w:p>
          <w:p w14:paraId="4DF9B6F6" w14:textId="77777777" w:rsidR="009166E9" w:rsidRPr="00E9603C" w:rsidRDefault="009166E9">
            <w:pPr>
              <w:pStyle w:val="FP"/>
              <w:ind w:left="2835" w:right="2835"/>
              <w:jc w:val="center"/>
              <w:rPr>
                <w:rFonts w:ascii="Arial" w:hAnsi="Arial"/>
                <w:noProof/>
                <w:sz w:val="18"/>
                <w:lang w:eastAsia="en-GB"/>
              </w:rPr>
            </w:pPr>
          </w:p>
          <w:p w14:paraId="7FECCE29" w14:textId="77777777" w:rsidR="009166E9" w:rsidRPr="00E9603C" w:rsidRDefault="009166E9">
            <w:pPr>
              <w:pStyle w:val="FP"/>
              <w:pBdr>
                <w:bottom w:val="single" w:sz="6" w:space="1" w:color="auto"/>
              </w:pBdr>
              <w:spacing w:before="240"/>
              <w:ind w:left="2835" w:right="2835"/>
              <w:jc w:val="center"/>
              <w:rPr>
                <w:noProof/>
                <w:lang w:eastAsia="en-GB"/>
              </w:rPr>
            </w:pPr>
            <w:r w:rsidRPr="00E9603C">
              <w:rPr>
                <w:noProof/>
                <w:lang w:eastAsia="en-GB"/>
              </w:rPr>
              <w:t>3GPP support office address</w:t>
            </w:r>
          </w:p>
          <w:p w14:paraId="3AADF015" w14:textId="77777777" w:rsidR="009166E9" w:rsidRPr="00E9603C" w:rsidRDefault="009166E9">
            <w:pPr>
              <w:pStyle w:val="FP"/>
              <w:ind w:left="2835" w:right="2835"/>
              <w:jc w:val="center"/>
              <w:rPr>
                <w:rFonts w:ascii="Arial" w:hAnsi="Arial"/>
                <w:noProof/>
                <w:sz w:val="18"/>
                <w:lang w:eastAsia="en-GB"/>
              </w:rPr>
            </w:pPr>
            <w:r w:rsidRPr="00E9603C">
              <w:rPr>
                <w:rFonts w:ascii="Arial" w:hAnsi="Arial"/>
                <w:noProof/>
                <w:sz w:val="18"/>
                <w:lang w:eastAsia="en-GB"/>
              </w:rPr>
              <w:t>650 Route des Lucioles - Sophia Antipolis</w:t>
            </w:r>
          </w:p>
          <w:p w14:paraId="3DE032C4" w14:textId="77777777" w:rsidR="009166E9" w:rsidRPr="00E9603C" w:rsidRDefault="009166E9">
            <w:pPr>
              <w:pStyle w:val="FP"/>
              <w:ind w:left="2835" w:right="2835"/>
              <w:jc w:val="center"/>
              <w:rPr>
                <w:rFonts w:ascii="Arial" w:hAnsi="Arial"/>
                <w:noProof/>
                <w:sz w:val="18"/>
                <w:lang w:eastAsia="en-GB"/>
              </w:rPr>
            </w:pPr>
            <w:r w:rsidRPr="00E9603C">
              <w:rPr>
                <w:rFonts w:ascii="Arial" w:hAnsi="Arial"/>
                <w:noProof/>
                <w:sz w:val="18"/>
                <w:lang w:eastAsia="en-GB"/>
              </w:rPr>
              <w:t>Valbonne - FRANCE</w:t>
            </w:r>
          </w:p>
          <w:p w14:paraId="5D085A93" w14:textId="77777777" w:rsidR="009166E9" w:rsidRPr="00E9603C" w:rsidRDefault="009166E9">
            <w:pPr>
              <w:pStyle w:val="FP"/>
              <w:spacing w:after="20"/>
              <w:ind w:left="2835" w:right="2835"/>
              <w:jc w:val="center"/>
              <w:rPr>
                <w:rFonts w:ascii="Arial" w:hAnsi="Arial"/>
                <w:noProof/>
                <w:sz w:val="18"/>
                <w:lang w:eastAsia="en-GB"/>
              </w:rPr>
            </w:pPr>
            <w:r w:rsidRPr="00E9603C">
              <w:rPr>
                <w:rFonts w:ascii="Arial" w:hAnsi="Arial"/>
                <w:noProof/>
                <w:sz w:val="18"/>
                <w:lang w:eastAsia="en-GB"/>
              </w:rPr>
              <w:t>Tel.: +33 4 92 94 42 00 Fax: +33 4 93 65 47 16</w:t>
            </w:r>
          </w:p>
          <w:p w14:paraId="24879D49" w14:textId="77777777" w:rsidR="009166E9" w:rsidRPr="00E9603C" w:rsidRDefault="009166E9">
            <w:pPr>
              <w:pStyle w:val="FP"/>
              <w:pBdr>
                <w:bottom w:val="single" w:sz="6" w:space="1" w:color="auto"/>
              </w:pBdr>
              <w:spacing w:before="240"/>
              <w:ind w:left="2835" w:right="2835"/>
              <w:jc w:val="center"/>
              <w:rPr>
                <w:noProof/>
                <w:lang w:eastAsia="en-GB"/>
              </w:rPr>
            </w:pPr>
            <w:r w:rsidRPr="00E9603C">
              <w:rPr>
                <w:noProof/>
                <w:lang w:eastAsia="en-GB"/>
              </w:rPr>
              <w:t>Internet</w:t>
            </w:r>
          </w:p>
          <w:p w14:paraId="01A9B1DF" w14:textId="77777777" w:rsidR="009166E9" w:rsidRPr="00E9603C" w:rsidRDefault="009166E9">
            <w:pPr>
              <w:pStyle w:val="FP"/>
              <w:ind w:left="2835" w:right="2835"/>
              <w:jc w:val="center"/>
              <w:rPr>
                <w:rFonts w:ascii="Arial" w:hAnsi="Arial"/>
                <w:noProof/>
                <w:sz w:val="18"/>
                <w:lang w:eastAsia="en-GB"/>
              </w:rPr>
            </w:pPr>
            <w:r w:rsidRPr="00E9603C">
              <w:rPr>
                <w:rFonts w:ascii="Arial" w:hAnsi="Arial"/>
                <w:noProof/>
                <w:sz w:val="18"/>
                <w:lang w:eastAsia="en-GB"/>
              </w:rPr>
              <w:t>http://www.3gpp.org</w:t>
            </w:r>
          </w:p>
          <w:p w14:paraId="66195BE6" w14:textId="77777777" w:rsidR="009166E9" w:rsidRPr="00E9603C" w:rsidRDefault="009166E9">
            <w:pPr>
              <w:rPr>
                <w:noProof/>
                <w:lang w:eastAsia="en-GB"/>
              </w:rPr>
            </w:pPr>
          </w:p>
        </w:tc>
      </w:tr>
      <w:tr w:rsidR="009166E9" w:rsidRPr="00E9603C" w14:paraId="0FD2B5D8" w14:textId="77777777">
        <w:tc>
          <w:tcPr>
            <w:tcW w:w="10423" w:type="dxa"/>
          </w:tcPr>
          <w:p w14:paraId="4E323D39" w14:textId="77777777" w:rsidR="009166E9" w:rsidRPr="00E9603C" w:rsidRDefault="009166E9">
            <w:pPr>
              <w:pStyle w:val="FP"/>
              <w:pBdr>
                <w:bottom w:val="single" w:sz="6" w:space="1" w:color="auto"/>
              </w:pBdr>
              <w:spacing w:after="240"/>
              <w:jc w:val="center"/>
              <w:rPr>
                <w:rFonts w:ascii="Arial" w:hAnsi="Arial"/>
                <w:b/>
                <w:i/>
                <w:lang w:eastAsia="en-GB"/>
              </w:rPr>
            </w:pPr>
            <w:r w:rsidRPr="00E9603C">
              <w:rPr>
                <w:rFonts w:ascii="Arial" w:hAnsi="Arial"/>
                <w:b/>
                <w:i/>
                <w:lang w:eastAsia="en-GB"/>
              </w:rPr>
              <w:t>Copyright Notification</w:t>
            </w:r>
          </w:p>
          <w:p w14:paraId="78639F3A" w14:textId="77777777" w:rsidR="009166E9" w:rsidRPr="00E9603C" w:rsidRDefault="009166E9">
            <w:pPr>
              <w:pStyle w:val="FP"/>
              <w:jc w:val="center"/>
              <w:rPr>
                <w:lang w:eastAsia="en-GB"/>
              </w:rPr>
            </w:pPr>
            <w:r w:rsidRPr="00E9603C">
              <w:rPr>
                <w:lang w:eastAsia="en-GB"/>
              </w:rPr>
              <w:t>No part may be reproduced except as authorized by written permission.</w:t>
            </w:r>
            <w:r w:rsidRPr="00E9603C">
              <w:rPr>
                <w:lang w:eastAsia="en-GB"/>
              </w:rPr>
              <w:br/>
              <w:t>The copyright and the foregoing restriction extend to reproduction in all media.</w:t>
            </w:r>
          </w:p>
          <w:p w14:paraId="20E06703" w14:textId="77777777" w:rsidR="009166E9" w:rsidRPr="00E9603C" w:rsidRDefault="009166E9">
            <w:pPr>
              <w:pStyle w:val="FP"/>
              <w:jc w:val="center"/>
              <w:rPr>
                <w:lang w:eastAsia="en-GB"/>
              </w:rPr>
            </w:pPr>
          </w:p>
          <w:p w14:paraId="5BDCAA24" w14:textId="77777777" w:rsidR="009166E9" w:rsidRPr="00E9603C" w:rsidRDefault="009166E9">
            <w:pPr>
              <w:pStyle w:val="FP"/>
              <w:jc w:val="center"/>
              <w:rPr>
                <w:sz w:val="18"/>
                <w:lang w:eastAsia="en-GB"/>
              </w:rPr>
            </w:pPr>
            <w:r w:rsidRPr="00E9603C">
              <w:rPr>
                <w:sz w:val="18"/>
                <w:lang w:eastAsia="en-GB"/>
              </w:rPr>
              <w:t>© 2020, 3GPP Organizational Partners (ARIB, ATIS, CCSA, ETSI, TSDSI, TTA, TTC).</w:t>
            </w:r>
            <w:bookmarkStart w:id="2" w:name="copyrightaddon"/>
            <w:bookmarkEnd w:id="2"/>
          </w:p>
          <w:p w14:paraId="3B780EEE" w14:textId="77777777" w:rsidR="009166E9" w:rsidRPr="00E9603C" w:rsidRDefault="009166E9">
            <w:pPr>
              <w:pStyle w:val="FP"/>
              <w:jc w:val="center"/>
              <w:rPr>
                <w:sz w:val="18"/>
                <w:lang w:eastAsia="en-GB"/>
              </w:rPr>
            </w:pPr>
            <w:r w:rsidRPr="00E9603C">
              <w:rPr>
                <w:sz w:val="18"/>
                <w:lang w:eastAsia="en-GB"/>
              </w:rPr>
              <w:t>All rights reserved.</w:t>
            </w:r>
          </w:p>
          <w:p w14:paraId="07E190DD" w14:textId="77777777" w:rsidR="009166E9" w:rsidRPr="00E9603C" w:rsidRDefault="009166E9">
            <w:pPr>
              <w:pStyle w:val="FP"/>
              <w:rPr>
                <w:sz w:val="18"/>
                <w:lang w:eastAsia="en-GB"/>
              </w:rPr>
            </w:pPr>
          </w:p>
          <w:p w14:paraId="737F1DF0" w14:textId="77777777" w:rsidR="009166E9" w:rsidRPr="00E9603C" w:rsidRDefault="009166E9">
            <w:pPr>
              <w:pStyle w:val="FP"/>
              <w:rPr>
                <w:sz w:val="18"/>
                <w:lang w:eastAsia="en-GB"/>
              </w:rPr>
            </w:pPr>
            <w:r w:rsidRPr="00E9603C">
              <w:rPr>
                <w:sz w:val="18"/>
                <w:lang w:eastAsia="en-GB"/>
              </w:rPr>
              <w:t>UMTS™ is a Trade Mark of ETSI registered for the benefit of its members</w:t>
            </w:r>
          </w:p>
          <w:p w14:paraId="6EAC6E1B" w14:textId="77777777" w:rsidR="009166E9" w:rsidRPr="00E9603C" w:rsidRDefault="009166E9">
            <w:pPr>
              <w:pStyle w:val="FP"/>
              <w:rPr>
                <w:sz w:val="18"/>
                <w:lang w:eastAsia="en-GB"/>
              </w:rPr>
            </w:pPr>
            <w:r w:rsidRPr="00E9603C">
              <w:rPr>
                <w:sz w:val="18"/>
                <w:lang w:eastAsia="en-GB"/>
              </w:rPr>
              <w:t>3GPP™ is a Trade Mark of ETSI registered for the benefit of its Members and of the 3GPP Organizational Partners</w:t>
            </w:r>
            <w:r w:rsidRPr="00E9603C">
              <w:rPr>
                <w:sz w:val="18"/>
                <w:lang w:eastAsia="en-GB"/>
              </w:rPr>
              <w:br/>
              <w:t>LTE™ is a Trade Mark of ETSI registered for the benefit of its Members and of the 3GPP Organizational Partners</w:t>
            </w:r>
          </w:p>
          <w:p w14:paraId="6808EDA1" w14:textId="77777777" w:rsidR="009166E9" w:rsidRPr="00E9603C" w:rsidRDefault="009166E9">
            <w:pPr>
              <w:pStyle w:val="FP"/>
              <w:rPr>
                <w:sz w:val="18"/>
                <w:lang w:eastAsia="en-GB"/>
              </w:rPr>
            </w:pPr>
            <w:r w:rsidRPr="00E9603C">
              <w:rPr>
                <w:sz w:val="18"/>
                <w:lang w:eastAsia="en-GB"/>
              </w:rPr>
              <w:t>GSM® and the GSM logo are registered and owned by the GSM Association</w:t>
            </w:r>
          </w:p>
          <w:p w14:paraId="39912204" w14:textId="77777777" w:rsidR="009166E9" w:rsidRPr="00E9603C" w:rsidRDefault="009166E9"/>
        </w:tc>
      </w:tr>
      <w:bookmarkEnd w:id="1"/>
    </w:tbl>
    <w:p w14:paraId="2196D066" w14:textId="77777777" w:rsidR="009166E9" w:rsidRPr="00E9603C" w:rsidRDefault="009166E9">
      <w:pPr>
        <w:pStyle w:val="TT"/>
      </w:pPr>
      <w:r w:rsidRPr="00E9603C">
        <w:br w:type="page"/>
      </w:r>
      <w:bookmarkStart w:id="3" w:name="_Toc11096"/>
      <w:bookmarkStart w:id="4" w:name="_Toc25670"/>
      <w:bookmarkStart w:id="5" w:name="_Toc27983"/>
      <w:bookmarkStart w:id="6" w:name="_Toc1139"/>
      <w:bookmarkStart w:id="7" w:name="_Toc10316"/>
      <w:bookmarkStart w:id="8" w:name="_Toc7995"/>
      <w:bookmarkStart w:id="9" w:name="_Toc25116"/>
      <w:bookmarkStart w:id="10" w:name="_Toc17493"/>
      <w:bookmarkStart w:id="11" w:name="_Toc5913"/>
      <w:bookmarkStart w:id="12" w:name="_Toc30408"/>
      <w:bookmarkStart w:id="13" w:name="_Toc1069"/>
      <w:bookmarkStart w:id="14" w:name="_Toc2525"/>
      <w:r w:rsidRPr="00E9603C">
        <w:t>Contents</w:t>
      </w:r>
      <w:bookmarkEnd w:id="3"/>
      <w:bookmarkEnd w:id="4"/>
      <w:bookmarkEnd w:id="5"/>
      <w:bookmarkEnd w:id="6"/>
      <w:bookmarkEnd w:id="7"/>
      <w:bookmarkEnd w:id="8"/>
      <w:bookmarkEnd w:id="9"/>
      <w:bookmarkEnd w:id="10"/>
      <w:bookmarkEnd w:id="11"/>
      <w:bookmarkEnd w:id="12"/>
      <w:bookmarkEnd w:id="13"/>
      <w:bookmarkEnd w:id="14"/>
    </w:p>
    <w:p w14:paraId="035FFAD7" w14:textId="59021609" w:rsidR="00C9265A" w:rsidRDefault="00C77E8A">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C9265A">
        <w:rPr>
          <w:noProof/>
        </w:rPr>
        <w:t>Foreword</w:t>
      </w:r>
      <w:r w:rsidR="00C9265A">
        <w:rPr>
          <w:noProof/>
        </w:rPr>
        <w:tab/>
      </w:r>
      <w:r w:rsidR="00C9265A">
        <w:rPr>
          <w:noProof/>
        </w:rPr>
        <w:fldChar w:fldCharType="begin" w:fldLock="1"/>
      </w:r>
      <w:r w:rsidR="00C9265A">
        <w:rPr>
          <w:noProof/>
        </w:rPr>
        <w:instrText xml:space="preserve"> PAGEREF _Toc59101385 \h </w:instrText>
      </w:r>
      <w:r w:rsidR="00C9265A">
        <w:rPr>
          <w:noProof/>
        </w:rPr>
      </w:r>
      <w:r w:rsidR="00C9265A">
        <w:rPr>
          <w:noProof/>
        </w:rPr>
        <w:fldChar w:fldCharType="separate"/>
      </w:r>
      <w:r w:rsidR="00C9265A">
        <w:rPr>
          <w:noProof/>
        </w:rPr>
        <w:t>15</w:t>
      </w:r>
      <w:r w:rsidR="00C9265A">
        <w:rPr>
          <w:noProof/>
        </w:rPr>
        <w:fldChar w:fldCharType="end"/>
      </w:r>
    </w:p>
    <w:p w14:paraId="1426AADA" w14:textId="3B716F5E" w:rsidR="00C9265A" w:rsidRDefault="00C9265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_Toc59101386 \h </w:instrText>
      </w:r>
      <w:r>
        <w:rPr>
          <w:noProof/>
        </w:rPr>
      </w:r>
      <w:r>
        <w:rPr>
          <w:noProof/>
        </w:rPr>
        <w:fldChar w:fldCharType="separate"/>
      </w:r>
      <w:r>
        <w:rPr>
          <w:noProof/>
        </w:rPr>
        <w:t>17</w:t>
      </w:r>
      <w:r>
        <w:rPr>
          <w:noProof/>
        </w:rPr>
        <w:fldChar w:fldCharType="end"/>
      </w:r>
    </w:p>
    <w:p w14:paraId="2A752F22" w14:textId="5AA086F8" w:rsidR="00C9265A" w:rsidRDefault="00C9265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_Toc59101387 \h </w:instrText>
      </w:r>
      <w:r>
        <w:rPr>
          <w:noProof/>
        </w:rPr>
      </w:r>
      <w:r>
        <w:rPr>
          <w:noProof/>
        </w:rPr>
        <w:fldChar w:fldCharType="separate"/>
      </w:r>
      <w:r>
        <w:rPr>
          <w:noProof/>
        </w:rPr>
        <w:t>17</w:t>
      </w:r>
      <w:r>
        <w:rPr>
          <w:noProof/>
        </w:rPr>
        <w:fldChar w:fldCharType="end"/>
      </w:r>
    </w:p>
    <w:p w14:paraId="6C9DFF32" w14:textId="0C3259C0" w:rsidR="00C9265A" w:rsidRDefault="00C9265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and abbreviations</w:t>
      </w:r>
      <w:r>
        <w:rPr>
          <w:noProof/>
        </w:rPr>
        <w:tab/>
      </w:r>
      <w:r>
        <w:rPr>
          <w:noProof/>
        </w:rPr>
        <w:fldChar w:fldCharType="begin" w:fldLock="1"/>
      </w:r>
      <w:r>
        <w:rPr>
          <w:noProof/>
        </w:rPr>
        <w:instrText xml:space="preserve"> PAGEREF _Toc59101388 \h </w:instrText>
      </w:r>
      <w:r>
        <w:rPr>
          <w:noProof/>
        </w:rPr>
      </w:r>
      <w:r>
        <w:rPr>
          <w:noProof/>
        </w:rPr>
        <w:fldChar w:fldCharType="separate"/>
      </w:r>
      <w:r>
        <w:rPr>
          <w:noProof/>
        </w:rPr>
        <w:t>18</w:t>
      </w:r>
      <w:r>
        <w:rPr>
          <w:noProof/>
        </w:rPr>
        <w:fldChar w:fldCharType="end"/>
      </w:r>
    </w:p>
    <w:p w14:paraId="045404D3" w14:textId="0E506779" w:rsidR="00C9265A" w:rsidRDefault="00C9265A">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_Toc59101389 \h </w:instrText>
      </w:r>
      <w:r>
        <w:rPr>
          <w:noProof/>
        </w:rPr>
      </w:r>
      <w:r>
        <w:rPr>
          <w:noProof/>
        </w:rPr>
        <w:fldChar w:fldCharType="separate"/>
      </w:r>
      <w:r>
        <w:rPr>
          <w:noProof/>
        </w:rPr>
        <w:t>18</w:t>
      </w:r>
      <w:r>
        <w:rPr>
          <w:noProof/>
        </w:rPr>
        <w:fldChar w:fldCharType="end"/>
      </w:r>
    </w:p>
    <w:p w14:paraId="2649B63F" w14:textId="01C9F7A3" w:rsidR="00C9265A" w:rsidRDefault="00C9265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_Toc59101390 \h </w:instrText>
      </w:r>
      <w:r>
        <w:rPr>
          <w:noProof/>
        </w:rPr>
      </w:r>
      <w:r>
        <w:rPr>
          <w:noProof/>
        </w:rPr>
        <w:fldChar w:fldCharType="separate"/>
      </w:r>
      <w:r>
        <w:rPr>
          <w:noProof/>
        </w:rPr>
        <w:t>18</w:t>
      </w:r>
      <w:r>
        <w:rPr>
          <w:noProof/>
        </w:rPr>
        <w:fldChar w:fldCharType="end"/>
      </w:r>
    </w:p>
    <w:p w14:paraId="74E14D13" w14:textId="2BE1DCD9" w:rsidR="00C9265A" w:rsidRDefault="00C9265A">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Architectural Assumptions</w:t>
      </w:r>
      <w:r>
        <w:rPr>
          <w:noProof/>
        </w:rPr>
        <w:tab/>
      </w:r>
      <w:r>
        <w:rPr>
          <w:noProof/>
        </w:rPr>
        <w:fldChar w:fldCharType="begin" w:fldLock="1"/>
      </w:r>
      <w:r>
        <w:rPr>
          <w:noProof/>
        </w:rPr>
        <w:instrText xml:space="preserve"> PAGEREF _Toc59101391 \h </w:instrText>
      </w:r>
      <w:r>
        <w:rPr>
          <w:noProof/>
        </w:rPr>
      </w:r>
      <w:r>
        <w:rPr>
          <w:noProof/>
        </w:rPr>
        <w:fldChar w:fldCharType="separate"/>
      </w:r>
      <w:r>
        <w:rPr>
          <w:noProof/>
        </w:rPr>
        <w:t>18</w:t>
      </w:r>
      <w:r>
        <w:rPr>
          <w:noProof/>
        </w:rPr>
        <w:fldChar w:fldCharType="end"/>
      </w:r>
    </w:p>
    <w:p w14:paraId="0256C8F8" w14:textId="45D70E18" w:rsidR="00C9265A" w:rsidRDefault="00C9265A">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Use Cases and Key Issues</w:t>
      </w:r>
      <w:r>
        <w:rPr>
          <w:noProof/>
        </w:rPr>
        <w:tab/>
      </w:r>
      <w:r>
        <w:rPr>
          <w:noProof/>
        </w:rPr>
        <w:fldChar w:fldCharType="begin" w:fldLock="1"/>
      </w:r>
      <w:r>
        <w:rPr>
          <w:noProof/>
        </w:rPr>
        <w:instrText xml:space="preserve"> PAGEREF _Toc59101392 \h </w:instrText>
      </w:r>
      <w:r>
        <w:rPr>
          <w:noProof/>
        </w:rPr>
      </w:r>
      <w:r>
        <w:rPr>
          <w:noProof/>
        </w:rPr>
        <w:fldChar w:fldCharType="separate"/>
      </w:r>
      <w:r>
        <w:rPr>
          <w:noProof/>
        </w:rPr>
        <w:t>19</w:t>
      </w:r>
      <w:r>
        <w:rPr>
          <w:noProof/>
        </w:rPr>
        <w:fldChar w:fldCharType="end"/>
      </w:r>
    </w:p>
    <w:p w14:paraId="56687755" w14:textId="3337D00A" w:rsidR="00C9265A" w:rsidRDefault="00C9265A">
      <w:pPr>
        <w:pStyle w:val="TOC2"/>
        <w:rPr>
          <w:rFonts w:asciiTheme="minorHAnsi" w:eastAsiaTheme="minorEastAsia" w:hAnsiTheme="minorHAnsi" w:cstheme="minorBidi"/>
          <w:noProof/>
          <w:sz w:val="22"/>
          <w:szCs w:val="22"/>
          <w:lang w:eastAsia="en-GB"/>
        </w:rPr>
      </w:pPr>
      <w:r>
        <w:rPr>
          <w:noProof/>
          <w:lang w:eastAsia="zh-CN"/>
        </w:rPr>
        <w:t>5.1</w:t>
      </w:r>
      <w:r>
        <w:rPr>
          <w:rFonts w:asciiTheme="minorHAnsi" w:eastAsiaTheme="minorEastAsia" w:hAnsiTheme="minorHAnsi" w:cstheme="minorBidi"/>
          <w:noProof/>
          <w:sz w:val="22"/>
          <w:szCs w:val="22"/>
          <w:lang w:eastAsia="en-GB"/>
        </w:rPr>
        <w:tab/>
      </w:r>
      <w:r>
        <w:rPr>
          <w:noProof/>
          <w:lang w:eastAsia="zh-CN"/>
        </w:rPr>
        <w:t>Use Cases</w:t>
      </w:r>
      <w:r>
        <w:rPr>
          <w:noProof/>
        </w:rPr>
        <w:tab/>
      </w:r>
      <w:r>
        <w:rPr>
          <w:noProof/>
        </w:rPr>
        <w:fldChar w:fldCharType="begin" w:fldLock="1"/>
      </w:r>
      <w:r>
        <w:rPr>
          <w:noProof/>
        </w:rPr>
        <w:instrText xml:space="preserve"> PAGEREF _Toc59101393 \h </w:instrText>
      </w:r>
      <w:r>
        <w:rPr>
          <w:noProof/>
        </w:rPr>
      </w:r>
      <w:r>
        <w:rPr>
          <w:noProof/>
        </w:rPr>
        <w:fldChar w:fldCharType="separate"/>
      </w:r>
      <w:r>
        <w:rPr>
          <w:noProof/>
        </w:rPr>
        <w:t>19</w:t>
      </w:r>
      <w:r>
        <w:rPr>
          <w:noProof/>
        </w:rPr>
        <w:fldChar w:fldCharType="end"/>
      </w:r>
    </w:p>
    <w:p w14:paraId="00B6DC4A" w14:textId="711B0834" w:rsidR="00C9265A" w:rsidRDefault="00C9265A">
      <w:pPr>
        <w:pStyle w:val="TOC3"/>
        <w:rPr>
          <w:rFonts w:asciiTheme="minorHAnsi" w:eastAsiaTheme="minorEastAsia" w:hAnsiTheme="minorHAnsi" w:cstheme="minorBidi"/>
          <w:noProof/>
          <w:sz w:val="22"/>
          <w:szCs w:val="22"/>
          <w:lang w:eastAsia="en-GB"/>
        </w:rPr>
      </w:pPr>
      <w:r>
        <w:rPr>
          <w:noProof/>
          <w:lang w:eastAsia="zh-CN"/>
        </w:rPr>
        <w:t>5.1.1</w:t>
      </w:r>
      <w:r>
        <w:rPr>
          <w:rFonts w:asciiTheme="minorHAnsi" w:eastAsiaTheme="minorEastAsia" w:hAnsiTheme="minorHAnsi" w:cstheme="minorBidi"/>
          <w:noProof/>
          <w:sz w:val="22"/>
          <w:szCs w:val="22"/>
          <w:lang w:eastAsia="en-GB"/>
        </w:rPr>
        <w:tab/>
      </w:r>
      <w:r>
        <w:rPr>
          <w:noProof/>
          <w:lang w:eastAsia="zh-CN"/>
        </w:rPr>
        <w:t>Use Case #1: NWDAF-assisted RAT/frequency selection</w:t>
      </w:r>
      <w:r>
        <w:rPr>
          <w:noProof/>
        </w:rPr>
        <w:tab/>
      </w:r>
      <w:r>
        <w:rPr>
          <w:noProof/>
        </w:rPr>
        <w:fldChar w:fldCharType="begin" w:fldLock="1"/>
      </w:r>
      <w:r>
        <w:rPr>
          <w:noProof/>
        </w:rPr>
        <w:instrText xml:space="preserve"> PAGEREF _Toc59101394 \h </w:instrText>
      </w:r>
      <w:r>
        <w:rPr>
          <w:noProof/>
        </w:rPr>
      </w:r>
      <w:r>
        <w:rPr>
          <w:noProof/>
        </w:rPr>
        <w:fldChar w:fldCharType="separate"/>
      </w:r>
      <w:r>
        <w:rPr>
          <w:noProof/>
        </w:rPr>
        <w:t>19</w:t>
      </w:r>
      <w:r>
        <w:rPr>
          <w:noProof/>
        </w:rPr>
        <w:fldChar w:fldCharType="end"/>
      </w:r>
    </w:p>
    <w:p w14:paraId="022DB64A" w14:textId="5E6933FE" w:rsidR="00C9265A" w:rsidRDefault="00C9265A">
      <w:pPr>
        <w:pStyle w:val="TOC4"/>
        <w:rPr>
          <w:rFonts w:asciiTheme="minorHAnsi" w:eastAsiaTheme="minorEastAsia" w:hAnsiTheme="minorHAnsi" w:cstheme="minorBidi"/>
          <w:noProof/>
          <w:sz w:val="22"/>
          <w:szCs w:val="22"/>
          <w:lang w:eastAsia="en-GB"/>
        </w:rPr>
      </w:pPr>
      <w:r>
        <w:rPr>
          <w:noProof/>
          <w:lang w:eastAsia="zh-CN"/>
        </w:rPr>
        <w:t>5.1.1.1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_Toc59101395 \h </w:instrText>
      </w:r>
      <w:r>
        <w:rPr>
          <w:noProof/>
        </w:rPr>
      </w:r>
      <w:r>
        <w:rPr>
          <w:noProof/>
        </w:rPr>
        <w:fldChar w:fldCharType="separate"/>
      </w:r>
      <w:r>
        <w:rPr>
          <w:noProof/>
        </w:rPr>
        <w:t>19</w:t>
      </w:r>
      <w:r>
        <w:rPr>
          <w:noProof/>
        </w:rPr>
        <w:fldChar w:fldCharType="end"/>
      </w:r>
    </w:p>
    <w:p w14:paraId="2EB6D93A" w14:textId="24A4205F" w:rsidR="00C9265A" w:rsidRDefault="00C9265A">
      <w:pPr>
        <w:pStyle w:val="TOC3"/>
        <w:rPr>
          <w:rFonts w:asciiTheme="minorHAnsi" w:eastAsiaTheme="minorEastAsia" w:hAnsiTheme="minorHAnsi" w:cstheme="minorBidi"/>
          <w:noProof/>
          <w:sz w:val="22"/>
          <w:szCs w:val="22"/>
          <w:lang w:eastAsia="en-GB"/>
        </w:rPr>
      </w:pPr>
      <w:r>
        <w:rPr>
          <w:noProof/>
          <w:lang w:eastAsia="zh-CN"/>
        </w:rPr>
        <w:t>5.1.2</w:t>
      </w:r>
      <w:r>
        <w:rPr>
          <w:rFonts w:asciiTheme="minorHAnsi" w:eastAsiaTheme="minorEastAsia" w:hAnsiTheme="minorHAnsi" w:cstheme="minorBidi"/>
          <w:noProof/>
          <w:sz w:val="22"/>
          <w:szCs w:val="22"/>
          <w:lang w:eastAsia="en-GB"/>
        </w:rPr>
        <w:tab/>
      </w:r>
      <w:r>
        <w:rPr>
          <w:noProof/>
          <w:lang w:eastAsia="zh-CN"/>
        </w:rPr>
        <w:t>Use Case #2: NWDAF supporting detection of anomaly events and helping in analysing its cause</w:t>
      </w:r>
      <w:r>
        <w:rPr>
          <w:noProof/>
        </w:rPr>
        <w:tab/>
      </w:r>
      <w:r>
        <w:rPr>
          <w:noProof/>
        </w:rPr>
        <w:fldChar w:fldCharType="begin" w:fldLock="1"/>
      </w:r>
      <w:r>
        <w:rPr>
          <w:noProof/>
        </w:rPr>
        <w:instrText xml:space="preserve"> PAGEREF _Toc59101396 \h </w:instrText>
      </w:r>
      <w:r>
        <w:rPr>
          <w:noProof/>
        </w:rPr>
      </w:r>
      <w:r>
        <w:rPr>
          <w:noProof/>
        </w:rPr>
        <w:fldChar w:fldCharType="separate"/>
      </w:r>
      <w:r>
        <w:rPr>
          <w:noProof/>
        </w:rPr>
        <w:t>19</w:t>
      </w:r>
      <w:r>
        <w:rPr>
          <w:noProof/>
        </w:rPr>
        <w:fldChar w:fldCharType="end"/>
      </w:r>
    </w:p>
    <w:p w14:paraId="37B848B8" w14:textId="4BF54412" w:rsidR="00C9265A" w:rsidRDefault="00C9265A">
      <w:pPr>
        <w:pStyle w:val="TOC4"/>
        <w:rPr>
          <w:rFonts w:asciiTheme="minorHAnsi" w:eastAsiaTheme="minorEastAsia" w:hAnsiTheme="minorHAnsi" w:cstheme="minorBidi"/>
          <w:noProof/>
          <w:sz w:val="22"/>
          <w:szCs w:val="22"/>
          <w:lang w:eastAsia="en-GB"/>
        </w:rPr>
      </w:pPr>
      <w:r>
        <w:rPr>
          <w:noProof/>
          <w:lang w:eastAsia="zh-CN"/>
        </w:rPr>
        <w:t>5.1.2.1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_Toc59101397 \h </w:instrText>
      </w:r>
      <w:r>
        <w:rPr>
          <w:noProof/>
        </w:rPr>
      </w:r>
      <w:r>
        <w:rPr>
          <w:noProof/>
        </w:rPr>
        <w:fldChar w:fldCharType="separate"/>
      </w:r>
      <w:r>
        <w:rPr>
          <w:noProof/>
        </w:rPr>
        <w:t>19</w:t>
      </w:r>
      <w:r>
        <w:rPr>
          <w:noProof/>
        </w:rPr>
        <w:fldChar w:fldCharType="end"/>
      </w:r>
    </w:p>
    <w:p w14:paraId="33CA8057" w14:textId="6FA933B8" w:rsidR="00C9265A" w:rsidRDefault="00C9265A">
      <w:pPr>
        <w:pStyle w:val="TOC3"/>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Use Case #3: NWDAF support for dispersion analytics</w:t>
      </w:r>
      <w:r>
        <w:rPr>
          <w:noProof/>
        </w:rPr>
        <w:tab/>
      </w:r>
      <w:r>
        <w:rPr>
          <w:noProof/>
        </w:rPr>
        <w:fldChar w:fldCharType="begin" w:fldLock="1"/>
      </w:r>
      <w:r>
        <w:rPr>
          <w:noProof/>
        </w:rPr>
        <w:instrText xml:space="preserve"> PAGEREF _Toc59101398 \h </w:instrText>
      </w:r>
      <w:r>
        <w:rPr>
          <w:noProof/>
        </w:rPr>
      </w:r>
      <w:r>
        <w:rPr>
          <w:noProof/>
        </w:rPr>
        <w:fldChar w:fldCharType="separate"/>
      </w:r>
      <w:r>
        <w:rPr>
          <w:noProof/>
        </w:rPr>
        <w:t>19</w:t>
      </w:r>
      <w:r>
        <w:rPr>
          <w:noProof/>
        </w:rPr>
        <w:fldChar w:fldCharType="end"/>
      </w:r>
    </w:p>
    <w:p w14:paraId="7AAA6251" w14:textId="323433AC" w:rsidR="00C9265A" w:rsidRDefault="00C9265A">
      <w:pPr>
        <w:pStyle w:val="TOC4"/>
        <w:rPr>
          <w:rFonts w:asciiTheme="minorHAnsi" w:eastAsiaTheme="minorEastAsia" w:hAnsiTheme="minorHAnsi" w:cstheme="minorBidi"/>
          <w:noProof/>
          <w:sz w:val="22"/>
          <w:szCs w:val="22"/>
          <w:lang w:eastAsia="en-GB"/>
        </w:rPr>
      </w:pPr>
      <w:r>
        <w:rPr>
          <w:noProof/>
          <w:lang w:eastAsia="zh-CN"/>
        </w:rPr>
        <w:t>5.1.3.1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_Toc59101399 \h </w:instrText>
      </w:r>
      <w:r>
        <w:rPr>
          <w:noProof/>
        </w:rPr>
      </w:r>
      <w:r>
        <w:rPr>
          <w:noProof/>
        </w:rPr>
        <w:fldChar w:fldCharType="separate"/>
      </w:r>
      <w:r>
        <w:rPr>
          <w:noProof/>
        </w:rPr>
        <w:t>19</w:t>
      </w:r>
      <w:r>
        <w:rPr>
          <w:noProof/>
        </w:rPr>
        <w:fldChar w:fldCharType="end"/>
      </w:r>
    </w:p>
    <w:p w14:paraId="758AC006" w14:textId="4E406BF1" w:rsidR="00C9265A" w:rsidRDefault="00C9265A">
      <w:pPr>
        <w:pStyle w:val="TOC3"/>
        <w:rPr>
          <w:rFonts w:asciiTheme="minorHAnsi" w:eastAsiaTheme="minorEastAsia" w:hAnsiTheme="minorHAnsi" w:cstheme="minorBidi"/>
          <w:noProof/>
          <w:sz w:val="22"/>
          <w:szCs w:val="22"/>
          <w:lang w:eastAsia="en-GB"/>
        </w:rPr>
      </w:pPr>
      <w:r>
        <w:rPr>
          <w:noProof/>
          <w:lang w:eastAsia="zh-CN"/>
        </w:rPr>
        <w:t>5.1.4</w:t>
      </w:r>
      <w:r>
        <w:rPr>
          <w:rFonts w:asciiTheme="minorHAnsi" w:eastAsiaTheme="minorEastAsia" w:hAnsiTheme="minorHAnsi" w:cstheme="minorBidi"/>
          <w:noProof/>
          <w:sz w:val="22"/>
          <w:szCs w:val="22"/>
          <w:lang w:eastAsia="en-GB"/>
        </w:rPr>
        <w:tab/>
      </w:r>
      <w:r>
        <w:rPr>
          <w:noProof/>
          <w:lang w:eastAsia="zh-CN"/>
        </w:rPr>
        <w:t xml:space="preserve">Use Case #4: </w:t>
      </w:r>
      <w:r>
        <w:rPr>
          <w:noProof/>
        </w:rPr>
        <w:t xml:space="preserve">Analytics Assisted </w:t>
      </w:r>
      <w:r>
        <w:rPr>
          <w:noProof/>
          <w:lang w:eastAsia="zh-CN"/>
        </w:rPr>
        <w:t>Smart City Applications</w:t>
      </w:r>
      <w:r>
        <w:rPr>
          <w:noProof/>
        </w:rPr>
        <w:tab/>
      </w:r>
      <w:r>
        <w:rPr>
          <w:noProof/>
        </w:rPr>
        <w:fldChar w:fldCharType="begin" w:fldLock="1"/>
      </w:r>
      <w:r>
        <w:rPr>
          <w:noProof/>
        </w:rPr>
        <w:instrText xml:space="preserve"> PAGEREF _Toc59101400 \h </w:instrText>
      </w:r>
      <w:r>
        <w:rPr>
          <w:noProof/>
        </w:rPr>
      </w:r>
      <w:r>
        <w:rPr>
          <w:noProof/>
        </w:rPr>
        <w:fldChar w:fldCharType="separate"/>
      </w:r>
      <w:r>
        <w:rPr>
          <w:noProof/>
        </w:rPr>
        <w:t>20</w:t>
      </w:r>
      <w:r>
        <w:rPr>
          <w:noProof/>
        </w:rPr>
        <w:fldChar w:fldCharType="end"/>
      </w:r>
    </w:p>
    <w:p w14:paraId="66F59718" w14:textId="401ABFDF" w:rsidR="00C9265A" w:rsidRDefault="00C9265A">
      <w:pPr>
        <w:pStyle w:val="TOC4"/>
        <w:rPr>
          <w:rFonts w:asciiTheme="minorHAnsi" w:eastAsiaTheme="minorEastAsia" w:hAnsiTheme="minorHAnsi" w:cstheme="minorBidi"/>
          <w:noProof/>
          <w:sz w:val="22"/>
          <w:szCs w:val="22"/>
          <w:lang w:eastAsia="en-GB"/>
        </w:rPr>
      </w:pPr>
      <w:r>
        <w:rPr>
          <w:noProof/>
          <w:lang w:eastAsia="zh-CN"/>
        </w:rPr>
        <w:t>5.1.4.1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_Toc59101401 \h </w:instrText>
      </w:r>
      <w:r>
        <w:rPr>
          <w:noProof/>
        </w:rPr>
      </w:r>
      <w:r>
        <w:rPr>
          <w:noProof/>
        </w:rPr>
        <w:fldChar w:fldCharType="separate"/>
      </w:r>
      <w:r>
        <w:rPr>
          <w:noProof/>
        </w:rPr>
        <w:t>20</w:t>
      </w:r>
      <w:r>
        <w:rPr>
          <w:noProof/>
        </w:rPr>
        <w:fldChar w:fldCharType="end"/>
      </w:r>
    </w:p>
    <w:p w14:paraId="76B269BA" w14:textId="0330286C" w:rsidR="00C9265A" w:rsidRDefault="00C9265A">
      <w:pPr>
        <w:pStyle w:val="TOC3"/>
        <w:rPr>
          <w:rFonts w:asciiTheme="minorHAnsi" w:eastAsiaTheme="minorEastAsia" w:hAnsiTheme="minorHAnsi" w:cstheme="minorBidi"/>
          <w:noProof/>
          <w:sz w:val="22"/>
          <w:szCs w:val="22"/>
          <w:lang w:eastAsia="en-GB"/>
        </w:rPr>
      </w:pPr>
      <w:r>
        <w:rPr>
          <w:noProof/>
          <w:lang w:eastAsia="zh-CN"/>
        </w:rPr>
        <w:t>5.1.5</w:t>
      </w:r>
      <w:r>
        <w:rPr>
          <w:rFonts w:asciiTheme="minorHAnsi" w:eastAsiaTheme="minorEastAsia" w:hAnsiTheme="minorHAnsi" w:cstheme="minorBidi"/>
          <w:noProof/>
          <w:sz w:val="22"/>
          <w:szCs w:val="22"/>
          <w:lang w:eastAsia="en-GB"/>
        </w:rPr>
        <w:tab/>
      </w:r>
      <w:r>
        <w:rPr>
          <w:noProof/>
          <w:lang w:eastAsia="zh-CN"/>
        </w:rPr>
        <w:t>Use Case #5:</w:t>
      </w:r>
      <w:r>
        <w:rPr>
          <w:noProof/>
        </w:rPr>
        <w:t xml:space="preserve"> </w:t>
      </w:r>
      <w:r>
        <w:rPr>
          <w:noProof/>
          <w:lang w:eastAsia="zh-CN"/>
        </w:rPr>
        <w:t>NWDAF supporting the detection of cyber-attacks</w:t>
      </w:r>
      <w:r>
        <w:rPr>
          <w:noProof/>
        </w:rPr>
        <w:tab/>
      </w:r>
      <w:r>
        <w:rPr>
          <w:noProof/>
        </w:rPr>
        <w:fldChar w:fldCharType="begin" w:fldLock="1"/>
      </w:r>
      <w:r>
        <w:rPr>
          <w:noProof/>
        </w:rPr>
        <w:instrText xml:space="preserve"> PAGEREF _Toc59101402 \h </w:instrText>
      </w:r>
      <w:r>
        <w:rPr>
          <w:noProof/>
        </w:rPr>
      </w:r>
      <w:r>
        <w:rPr>
          <w:noProof/>
        </w:rPr>
        <w:fldChar w:fldCharType="separate"/>
      </w:r>
      <w:r>
        <w:rPr>
          <w:noProof/>
        </w:rPr>
        <w:t>20</w:t>
      </w:r>
      <w:r>
        <w:rPr>
          <w:noProof/>
        </w:rPr>
        <w:fldChar w:fldCharType="end"/>
      </w:r>
    </w:p>
    <w:p w14:paraId="358F07FF" w14:textId="4BB8AC7F" w:rsidR="00C9265A" w:rsidRDefault="00C9265A">
      <w:pPr>
        <w:pStyle w:val="TOC4"/>
        <w:rPr>
          <w:rFonts w:asciiTheme="minorHAnsi" w:eastAsiaTheme="minorEastAsia" w:hAnsiTheme="minorHAnsi" w:cstheme="minorBidi"/>
          <w:noProof/>
          <w:sz w:val="22"/>
          <w:szCs w:val="22"/>
          <w:lang w:eastAsia="en-GB"/>
        </w:rPr>
      </w:pPr>
      <w:r>
        <w:rPr>
          <w:noProof/>
          <w:lang w:eastAsia="zh-CN"/>
        </w:rPr>
        <w:t>5.1.5.1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_Toc59101403 \h </w:instrText>
      </w:r>
      <w:r>
        <w:rPr>
          <w:noProof/>
        </w:rPr>
      </w:r>
      <w:r>
        <w:rPr>
          <w:noProof/>
        </w:rPr>
        <w:fldChar w:fldCharType="separate"/>
      </w:r>
      <w:r>
        <w:rPr>
          <w:noProof/>
        </w:rPr>
        <w:t>20</w:t>
      </w:r>
      <w:r>
        <w:rPr>
          <w:noProof/>
        </w:rPr>
        <w:fldChar w:fldCharType="end"/>
      </w:r>
    </w:p>
    <w:p w14:paraId="4B328C31" w14:textId="3D9026F4" w:rsidR="00C9265A" w:rsidRDefault="00C9265A">
      <w:pPr>
        <w:pStyle w:val="TOC3"/>
        <w:rPr>
          <w:rFonts w:asciiTheme="minorHAnsi" w:eastAsiaTheme="minorEastAsia" w:hAnsiTheme="minorHAnsi" w:cstheme="minorBidi"/>
          <w:noProof/>
          <w:sz w:val="22"/>
          <w:szCs w:val="22"/>
          <w:lang w:eastAsia="en-GB"/>
        </w:rPr>
      </w:pPr>
      <w:r>
        <w:rPr>
          <w:noProof/>
        </w:rPr>
        <w:t>5.</w:t>
      </w:r>
      <w:r>
        <w:rPr>
          <w:noProof/>
          <w:lang w:eastAsia="zh-CN"/>
        </w:rPr>
        <w:t>1.6</w:t>
      </w:r>
      <w:r>
        <w:rPr>
          <w:rFonts w:asciiTheme="minorHAnsi" w:eastAsiaTheme="minorEastAsia" w:hAnsiTheme="minorHAnsi" w:cstheme="minorBidi"/>
          <w:noProof/>
          <w:sz w:val="22"/>
          <w:szCs w:val="22"/>
          <w:lang w:eastAsia="en-GB"/>
        </w:rPr>
        <w:tab/>
      </w:r>
      <w:r>
        <w:rPr>
          <w:noProof/>
        </w:rPr>
        <w:t>Use Case #6: Supporting edge computing</w:t>
      </w:r>
      <w:r>
        <w:rPr>
          <w:noProof/>
        </w:rPr>
        <w:tab/>
      </w:r>
      <w:r>
        <w:rPr>
          <w:noProof/>
        </w:rPr>
        <w:fldChar w:fldCharType="begin" w:fldLock="1"/>
      </w:r>
      <w:r>
        <w:rPr>
          <w:noProof/>
        </w:rPr>
        <w:instrText xml:space="preserve"> PAGEREF _Toc59101404 \h </w:instrText>
      </w:r>
      <w:r>
        <w:rPr>
          <w:noProof/>
        </w:rPr>
      </w:r>
      <w:r>
        <w:rPr>
          <w:noProof/>
        </w:rPr>
        <w:fldChar w:fldCharType="separate"/>
      </w:r>
      <w:r>
        <w:rPr>
          <w:noProof/>
        </w:rPr>
        <w:t>21</w:t>
      </w:r>
      <w:r>
        <w:rPr>
          <w:noProof/>
        </w:rPr>
        <w:fldChar w:fldCharType="end"/>
      </w:r>
    </w:p>
    <w:p w14:paraId="6D39035F" w14:textId="2007414D" w:rsidR="00C9265A" w:rsidRDefault="00C9265A">
      <w:pPr>
        <w:pStyle w:val="TOC4"/>
        <w:rPr>
          <w:rFonts w:asciiTheme="minorHAnsi" w:eastAsiaTheme="minorEastAsia" w:hAnsiTheme="minorHAnsi" w:cstheme="minorBidi"/>
          <w:noProof/>
          <w:sz w:val="22"/>
          <w:szCs w:val="22"/>
          <w:lang w:eastAsia="en-GB"/>
        </w:rPr>
      </w:pPr>
      <w:r>
        <w:rPr>
          <w:noProof/>
        </w:rPr>
        <w:t>5.</w:t>
      </w:r>
      <w:r>
        <w:rPr>
          <w:noProof/>
          <w:lang w:eastAsia="zh-CN"/>
        </w:rPr>
        <w:t>1.6.1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_Toc59101405 \h </w:instrText>
      </w:r>
      <w:r>
        <w:rPr>
          <w:noProof/>
        </w:rPr>
      </w:r>
      <w:r>
        <w:rPr>
          <w:noProof/>
        </w:rPr>
        <w:fldChar w:fldCharType="separate"/>
      </w:r>
      <w:r>
        <w:rPr>
          <w:noProof/>
        </w:rPr>
        <w:t>21</w:t>
      </w:r>
      <w:r>
        <w:rPr>
          <w:noProof/>
        </w:rPr>
        <w:fldChar w:fldCharType="end"/>
      </w:r>
    </w:p>
    <w:p w14:paraId="3F434FF8" w14:textId="335EF36E" w:rsidR="00C9265A" w:rsidRDefault="00C9265A">
      <w:pPr>
        <w:pStyle w:val="TOC3"/>
        <w:rPr>
          <w:rFonts w:asciiTheme="minorHAnsi" w:eastAsiaTheme="minorEastAsia" w:hAnsiTheme="minorHAnsi" w:cstheme="minorBidi"/>
          <w:noProof/>
          <w:sz w:val="22"/>
          <w:szCs w:val="22"/>
          <w:lang w:eastAsia="en-GB"/>
        </w:rPr>
      </w:pPr>
      <w:r>
        <w:rPr>
          <w:noProof/>
          <w:lang w:eastAsia="ko-KR"/>
        </w:rPr>
        <w:t>5.1.7</w:t>
      </w:r>
      <w:r>
        <w:rPr>
          <w:rFonts w:asciiTheme="minorHAnsi" w:eastAsiaTheme="minorEastAsia" w:hAnsiTheme="minorHAnsi" w:cstheme="minorBidi"/>
          <w:noProof/>
          <w:sz w:val="22"/>
          <w:szCs w:val="22"/>
          <w:lang w:eastAsia="en-GB"/>
        </w:rPr>
        <w:tab/>
      </w:r>
      <w:r>
        <w:rPr>
          <w:noProof/>
          <w:lang w:eastAsia="ko-KR"/>
        </w:rPr>
        <w:t>Use Case #7: Real-time data collection and analytics delivery by NWDAF</w:t>
      </w:r>
      <w:r>
        <w:rPr>
          <w:noProof/>
        </w:rPr>
        <w:tab/>
      </w:r>
      <w:r>
        <w:rPr>
          <w:noProof/>
        </w:rPr>
        <w:fldChar w:fldCharType="begin" w:fldLock="1"/>
      </w:r>
      <w:r>
        <w:rPr>
          <w:noProof/>
        </w:rPr>
        <w:instrText xml:space="preserve"> PAGEREF _Toc59101406 \h </w:instrText>
      </w:r>
      <w:r>
        <w:rPr>
          <w:noProof/>
        </w:rPr>
      </w:r>
      <w:r>
        <w:rPr>
          <w:noProof/>
        </w:rPr>
        <w:fldChar w:fldCharType="separate"/>
      </w:r>
      <w:r>
        <w:rPr>
          <w:noProof/>
        </w:rPr>
        <w:t>21</w:t>
      </w:r>
      <w:r>
        <w:rPr>
          <w:noProof/>
        </w:rPr>
        <w:fldChar w:fldCharType="end"/>
      </w:r>
    </w:p>
    <w:p w14:paraId="145FABB2" w14:textId="07D4760A" w:rsidR="00C9265A" w:rsidRDefault="00C9265A">
      <w:pPr>
        <w:pStyle w:val="TOC4"/>
        <w:rPr>
          <w:rFonts w:asciiTheme="minorHAnsi" w:eastAsiaTheme="minorEastAsia" w:hAnsiTheme="minorHAnsi" w:cstheme="minorBidi"/>
          <w:noProof/>
          <w:sz w:val="22"/>
          <w:szCs w:val="22"/>
          <w:lang w:eastAsia="en-GB"/>
        </w:rPr>
      </w:pPr>
      <w:r>
        <w:rPr>
          <w:noProof/>
          <w:lang w:eastAsia="zh-CN"/>
        </w:rPr>
        <w:t>5.1.7.1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_Toc59101407 \h </w:instrText>
      </w:r>
      <w:r>
        <w:rPr>
          <w:noProof/>
        </w:rPr>
      </w:r>
      <w:r>
        <w:rPr>
          <w:noProof/>
        </w:rPr>
        <w:fldChar w:fldCharType="separate"/>
      </w:r>
      <w:r>
        <w:rPr>
          <w:noProof/>
        </w:rPr>
        <w:t>21</w:t>
      </w:r>
      <w:r>
        <w:rPr>
          <w:noProof/>
        </w:rPr>
        <w:fldChar w:fldCharType="end"/>
      </w:r>
    </w:p>
    <w:p w14:paraId="354A93E5" w14:textId="2D2DCAD2" w:rsidR="00C9265A" w:rsidRDefault="00C9265A">
      <w:pPr>
        <w:pStyle w:val="TOC2"/>
        <w:rPr>
          <w:rFonts w:asciiTheme="minorHAnsi" w:eastAsiaTheme="minorEastAsia" w:hAnsiTheme="minorHAnsi" w:cstheme="minorBidi"/>
          <w:noProof/>
          <w:sz w:val="22"/>
          <w:szCs w:val="22"/>
          <w:lang w:eastAsia="en-GB"/>
        </w:rPr>
      </w:pPr>
      <w:r>
        <w:rPr>
          <w:noProof/>
        </w:rPr>
        <w:t>5.</w:t>
      </w:r>
      <w:r>
        <w:rPr>
          <w:noProof/>
          <w:lang w:eastAsia="zh-CN"/>
        </w:rPr>
        <w:t>2</w:t>
      </w:r>
      <w:r>
        <w:rPr>
          <w:rFonts w:asciiTheme="minorHAnsi" w:eastAsiaTheme="minorEastAsia" w:hAnsiTheme="minorHAnsi" w:cstheme="minorBidi"/>
          <w:noProof/>
          <w:sz w:val="22"/>
          <w:szCs w:val="22"/>
          <w:lang w:eastAsia="en-GB"/>
        </w:rPr>
        <w:tab/>
      </w:r>
      <w:r>
        <w:rPr>
          <w:noProof/>
        </w:rPr>
        <w:t>Key Issue</w:t>
      </w:r>
      <w:r>
        <w:rPr>
          <w:noProof/>
          <w:lang w:eastAsia="zh-CN"/>
        </w:rPr>
        <w:t>s</w:t>
      </w:r>
      <w:r>
        <w:rPr>
          <w:noProof/>
        </w:rPr>
        <w:tab/>
      </w:r>
      <w:r>
        <w:rPr>
          <w:noProof/>
        </w:rPr>
        <w:fldChar w:fldCharType="begin" w:fldLock="1"/>
      </w:r>
      <w:r>
        <w:rPr>
          <w:noProof/>
        </w:rPr>
        <w:instrText xml:space="preserve"> PAGEREF _Toc59101408 \h </w:instrText>
      </w:r>
      <w:r>
        <w:rPr>
          <w:noProof/>
        </w:rPr>
      </w:r>
      <w:r>
        <w:rPr>
          <w:noProof/>
        </w:rPr>
        <w:fldChar w:fldCharType="separate"/>
      </w:r>
      <w:r>
        <w:rPr>
          <w:noProof/>
        </w:rPr>
        <w:t>22</w:t>
      </w:r>
      <w:r>
        <w:rPr>
          <w:noProof/>
        </w:rPr>
        <w:fldChar w:fldCharType="end"/>
      </w:r>
    </w:p>
    <w:p w14:paraId="091895EE" w14:textId="7DCE7992" w:rsidR="00C9265A" w:rsidRDefault="00C9265A">
      <w:pPr>
        <w:pStyle w:val="TOC3"/>
        <w:rPr>
          <w:rFonts w:asciiTheme="minorHAnsi" w:eastAsiaTheme="minorEastAsia" w:hAnsiTheme="minorHAnsi" w:cstheme="minorBidi"/>
          <w:noProof/>
          <w:sz w:val="22"/>
          <w:szCs w:val="22"/>
          <w:lang w:eastAsia="en-GB"/>
        </w:rPr>
      </w:pPr>
      <w:r>
        <w:rPr>
          <w:noProof/>
          <w:lang w:eastAsia="zh-CN"/>
        </w:rPr>
        <w:t>5.2.1</w:t>
      </w:r>
      <w:r>
        <w:rPr>
          <w:rFonts w:asciiTheme="minorHAnsi" w:eastAsiaTheme="minorEastAsia" w:hAnsiTheme="minorHAnsi" w:cstheme="minorBidi"/>
          <w:noProof/>
          <w:sz w:val="22"/>
          <w:szCs w:val="22"/>
          <w:lang w:eastAsia="en-GB"/>
        </w:rPr>
        <w:tab/>
      </w:r>
      <w:r>
        <w:rPr>
          <w:noProof/>
          <w:lang w:eastAsia="zh-CN"/>
        </w:rPr>
        <w:t>Key Issue #1: Logical decomposition of NWDAF and possible interactions between logical functions</w:t>
      </w:r>
      <w:r>
        <w:rPr>
          <w:noProof/>
        </w:rPr>
        <w:tab/>
      </w:r>
      <w:r>
        <w:rPr>
          <w:noProof/>
        </w:rPr>
        <w:fldChar w:fldCharType="begin" w:fldLock="1"/>
      </w:r>
      <w:r>
        <w:rPr>
          <w:noProof/>
        </w:rPr>
        <w:instrText xml:space="preserve"> PAGEREF _Toc59101409 \h </w:instrText>
      </w:r>
      <w:r>
        <w:rPr>
          <w:noProof/>
        </w:rPr>
      </w:r>
      <w:r>
        <w:rPr>
          <w:noProof/>
        </w:rPr>
        <w:fldChar w:fldCharType="separate"/>
      </w:r>
      <w:r>
        <w:rPr>
          <w:noProof/>
        </w:rPr>
        <w:t>22</w:t>
      </w:r>
      <w:r>
        <w:rPr>
          <w:noProof/>
        </w:rPr>
        <w:fldChar w:fldCharType="end"/>
      </w:r>
    </w:p>
    <w:p w14:paraId="0F3C87DB" w14:textId="24708570" w:rsidR="00C9265A" w:rsidRDefault="00C9265A">
      <w:pPr>
        <w:pStyle w:val="TOC4"/>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_Toc59101410 \h </w:instrText>
      </w:r>
      <w:r>
        <w:rPr>
          <w:noProof/>
        </w:rPr>
      </w:r>
      <w:r>
        <w:rPr>
          <w:noProof/>
        </w:rPr>
        <w:fldChar w:fldCharType="separate"/>
      </w:r>
      <w:r>
        <w:rPr>
          <w:noProof/>
        </w:rPr>
        <w:t>22</w:t>
      </w:r>
      <w:r>
        <w:rPr>
          <w:noProof/>
        </w:rPr>
        <w:fldChar w:fldCharType="end"/>
      </w:r>
    </w:p>
    <w:p w14:paraId="20349F79" w14:textId="34399358" w:rsidR="00C9265A" w:rsidRDefault="00C9265A">
      <w:pPr>
        <w:pStyle w:val="TOC4"/>
        <w:rPr>
          <w:rFonts w:asciiTheme="minorHAnsi" w:eastAsiaTheme="minorEastAsia" w:hAnsiTheme="minorHAnsi" w:cstheme="minorBidi"/>
          <w:noProof/>
          <w:sz w:val="22"/>
          <w:szCs w:val="22"/>
          <w:lang w:eastAsia="en-GB"/>
        </w:rPr>
      </w:pPr>
      <w:r>
        <w:rPr>
          <w:noProof/>
        </w:rPr>
        <w:t>5.2.1.2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_Toc59101411 \h </w:instrText>
      </w:r>
      <w:r>
        <w:rPr>
          <w:noProof/>
        </w:rPr>
      </w:r>
      <w:r>
        <w:rPr>
          <w:noProof/>
        </w:rPr>
        <w:fldChar w:fldCharType="separate"/>
      </w:r>
      <w:r>
        <w:rPr>
          <w:noProof/>
        </w:rPr>
        <w:t>22</w:t>
      </w:r>
      <w:r>
        <w:rPr>
          <w:noProof/>
        </w:rPr>
        <w:fldChar w:fldCharType="end"/>
      </w:r>
    </w:p>
    <w:p w14:paraId="1DD6A04D" w14:textId="0F51EDC7" w:rsidR="00C9265A" w:rsidRDefault="00C9265A">
      <w:pPr>
        <w:pStyle w:val="TOC3"/>
        <w:rPr>
          <w:rFonts w:asciiTheme="minorHAnsi" w:eastAsiaTheme="minorEastAsia" w:hAnsiTheme="minorHAnsi" w:cstheme="minorBidi"/>
          <w:noProof/>
          <w:sz w:val="22"/>
          <w:szCs w:val="22"/>
          <w:lang w:eastAsia="en-GB"/>
        </w:rPr>
      </w:pPr>
      <w:r>
        <w:rPr>
          <w:noProof/>
          <w:lang w:eastAsia="zh-CN"/>
        </w:rPr>
        <w:t>5.2.2</w:t>
      </w:r>
      <w:r>
        <w:rPr>
          <w:rFonts w:asciiTheme="minorHAnsi" w:eastAsiaTheme="minorEastAsia" w:hAnsiTheme="minorHAnsi" w:cstheme="minorBidi"/>
          <w:noProof/>
          <w:sz w:val="22"/>
          <w:szCs w:val="22"/>
          <w:lang w:eastAsia="en-GB"/>
        </w:rPr>
        <w:tab/>
      </w:r>
      <w:r>
        <w:rPr>
          <w:noProof/>
          <w:lang w:eastAsia="zh-CN"/>
        </w:rPr>
        <w:t>Key Issue #2: Multiple NWDAF instances</w:t>
      </w:r>
      <w:r>
        <w:rPr>
          <w:noProof/>
        </w:rPr>
        <w:tab/>
      </w:r>
      <w:r>
        <w:rPr>
          <w:noProof/>
        </w:rPr>
        <w:fldChar w:fldCharType="begin" w:fldLock="1"/>
      </w:r>
      <w:r>
        <w:rPr>
          <w:noProof/>
        </w:rPr>
        <w:instrText xml:space="preserve"> PAGEREF _Toc59101412 \h </w:instrText>
      </w:r>
      <w:r>
        <w:rPr>
          <w:noProof/>
        </w:rPr>
      </w:r>
      <w:r>
        <w:rPr>
          <w:noProof/>
        </w:rPr>
        <w:fldChar w:fldCharType="separate"/>
      </w:r>
      <w:r>
        <w:rPr>
          <w:noProof/>
        </w:rPr>
        <w:t>22</w:t>
      </w:r>
      <w:r>
        <w:rPr>
          <w:noProof/>
        </w:rPr>
        <w:fldChar w:fldCharType="end"/>
      </w:r>
    </w:p>
    <w:p w14:paraId="4DD07E6B" w14:textId="1227A444" w:rsidR="00C9265A" w:rsidRDefault="00C9265A">
      <w:pPr>
        <w:pStyle w:val="TOC4"/>
        <w:rPr>
          <w:rFonts w:asciiTheme="minorHAnsi" w:eastAsiaTheme="minorEastAsia" w:hAnsiTheme="minorHAnsi" w:cstheme="minorBidi"/>
          <w:noProof/>
          <w:sz w:val="22"/>
          <w:szCs w:val="22"/>
          <w:lang w:eastAsia="en-GB"/>
        </w:rPr>
      </w:pPr>
      <w:r>
        <w:rPr>
          <w:noProof/>
          <w:lang w:eastAsia="zh-CN"/>
        </w:rPr>
        <w:t>5.2.2.1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_Toc59101413 \h </w:instrText>
      </w:r>
      <w:r>
        <w:rPr>
          <w:noProof/>
        </w:rPr>
      </w:r>
      <w:r>
        <w:rPr>
          <w:noProof/>
        </w:rPr>
        <w:fldChar w:fldCharType="separate"/>
      </w:r>
      <w:r>
        <w:rPr>
          <w:noProof/>
        </w:rPr>
        <w:t>22</w:t>
      </w:r>
      <w:r>
        <w:rPr>
          <w:noProof/>
        </w:rPr>
        <w:fldChar w:fldCharType="end"/>
      </w:r>
    </w:p>
    <w:p w14:paraId="528E9D8C" w14:textId="0EB6468B" w:rsidR="00C9265A" w:rsidRDefault="00C9265A">
      <w:pPr>
        <w:pStyle w:val="TOC4"/>
        <w:rPr>
          <w:rFonts w:asciiTheme="minorHAnsi" w:eastAsiaTheme="minorEastAsia" w:hAnsiTheme="minorHAnsi" w:cstheme="minorBidi"/>
          <w:noProof/>
          <w:sz w:val="22"/>
          <w:szCs w:val="22"/>
          <w:lang w:eastAsia="en-GB"/>
        </w:rPr>
      </w:pPr>
      <w:r>
        <w:rPr>
          <w:noProof/>
          <w:lang w:eastAsia="zh-CN"/>
        </w:rPr>
        <w:t>5.2.2.2</w:t>
      </w:r>
      <w:r>
        <w:rPr>
          <w:rFonts w:asciiTheme="minorHAnsi" w:eastAsiaTheme="minorEastAsia" w:hAnsiTheme="minorHAnsi" w:cstheme="minorBidi"/>
          <w:noProof/>
          <w:sz w:val="22"/>
          <w:szCs w:val="22"/>
          <w:lang w:eastAsia="en-GB"/>
        </w:rPr>
        <w:tab/>
      </w:r>
      <w:r>
        <w:rPr>
          <w:noProof/>
          <w:lang w:eastAsia="zh-CN"/>
        </w:rPr>
        <w:t>Requirements</w:t>
      </w:r>
      <w:r>
        <w:rPr>
          <w:noProof/>
        </w:rPr>
        <w:tab/>
      </w:r>
      <w:r>
        <w:rPr>
          <w:noProof/>
        </w:rPr>
        <w:fldChar w:fldCharType="begin" w:fldLock="1"/>
      </w:r>
      <w:r>
        <w:rPr>
          <w:noProof/>
        </w:rPr>
        <w:instrText xml:space="preserve"> PAGEREF _Toc59101414 \h </w:instrText>
      </w:r>
      <w:r>
        <w:rPr>
          <w:noProof/>
        </w:rPr>
      </w:r>
      <w:r>
        <w:rPr>
          <w:noProof/>
        </w:rPr>
        <w:fldChar w:fldCharType="separate"/>
      </w:r>
      <w:r>
        <w:rPr>
          <w:noProof/>
        </w:rPr>
        <w:t>23</w:t>
      </w:r>
      <w:r>
        <w:rPr>
          <w:noProof/>
        </w:rPr>
        <w:fldChar w:fldCharType="end"/>
      </w:r>
    </w:p>
    <w:p w14:paraId="443ED30F" w14:textId="65136B12" w:rsidR="00C9265A" w:rsidRDefault="00C9265A">
      <w:pPr>
        <w:pStyle w:val="TOC3"/>
        <w:rPr>
          <w:rFonts w:asciiTheme="minorHAnsi" w:eastAsiaTheme="minorEastAsia" w:hAnsiTheme="minorHAnsi" w:cstheme="minorBidi"/>
          <w:noProof/>
          <w:sz w:val="22"/>
          <w:szCs w:val="22"/>
          <w:lang w:eastAsia="en-GB"/>
        </w:rPr>
      </w:pPr>
      <w:r>
        <w:rPr>
          <w:noProof/>
          <w:lang w:eastAsia="zh-CN"/>
        </w:rPr>
        <w:t>5.2.3</w:t>
      </w:r>
      <w:r>
        <w:rPr>
          <w:rFonts w:asciiTheme="minorHAnsi" w:eastAsiaTheme="minorEastAsia" w:hAnsiTheme="minorHAnsi" w:cstheme="minorBidi"/>
          <w:noProof/>
          <w:sz w:val="22"/>
          <w:szCs w:val="22"/>
          <w:lang w:eastAsia="en-GB"/>
        </w:rPr>
        <w:tab/>
      </w:r>
      <w:r>
        <w:rPr>
          <w:noProof/>
          <w:lang w:eastAsia="zh-CN"/>
        </w:rPr>
        <w:t>Key Issue #3: Mapping of NWDAF use cases to NFs and identify actions that could be taken based on NWDAF analytics and predictions</w:t>
      </w:r>
      <w:r>
        <w:rPr>
          <w:noProof/>
        </w:rPr>
        <w:tab/>
      </w:r>
      <w:r>
        <w:rPr>
          <w:noProof/>
        </w:rPr>
        <w:fldChar w:fldCharType="begin" w:fldLock="1"/>
      </w:r>
      <w:r>
        <w:rPr>
          <w:noProof/>
        </w:rPr>
        <w:instrText xml:space="preserve"> PAGEREF _Toc59101415 \h </w:instrText>
      </w:r>
      <w:r>
        <w:rPr>
          <w:noProof/>
        </w:rPr>
      </w:r>
      <w:r>
        <w:rPr>
          <w:noProof/>
        </w:rPr>
        <w:fldChar w:fldCharType="separate"/>
      </w:r>
      <w:r>
        <w:rPr>
          <w:noProof/>
        </w:rPr>
        <w:t>23</w:t>
      </w:r>
      <w:r>
        <w:rPr>
          <w:noProof/>
        </w:rPr>
        <w:fldChar w:fldCharType="end"/>
      </w:r>
    </w:p>
    <w:p w14:paraId="3933C010" w14:textId="7C8A1BDB" w:rsidR="00C9265A" w:rsidRDefault="00C9265A">
      <w:pPr>
        <w:pStyle w:val="TOC4"/>
        <w:rPr>
          <w:rFonts w:asciiTheme="minorHAnsi" w:eastAsiaTheme="minorEastAsia" w:hAnsiTheme="minorHAnsi" w:cstheme="minorBidi"/>
          <w:noProof/>
          <w:sz w:val="22"/>
          <w:szCs w:val="22"/>
          <w:lang w:eastAsia="en-GB"/>
        </w:rPr>
      </w:pPr>
      <w:r>
        <w:rPr>
          <w:noProof/>
          <w:lang w:eastAsia="zh-CN"/>
        </w:rPr>
        <w:t>5.2.3.1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_Toc59101416 \h </w:instrText>
      </w:r>
      <w:r>
        <w:rPr>
          <w:noProof/>
        </w:rPr>
      </w:r>
      <w:r>
        <w:rPr>
          <w:noProof/>
        </w:rPr>
        <w:fldChar w:fldCharType="separate"/>
      </w:r>
      <w:r>
        <w:rPr>
          <w:noProof/>
        </w:rPr>
        <w:t>23</w:t>
      </w:r>
      <w:r>
        <w:rPr>
          <w:noProof/>
        </w:rPr>
        <w:fldChar w:fldCharType="end"/>
      </w:r>
    </w:p>
    <w:p w14:paraId="115C08F2" w14:textId="456C75FF" w:rsidR="00C9265A" w:rsidRDefault="00C9265A">
      <w:pPr>
        <w:pStyle w:val="TOC4"/>
        <w:rPr>
          <w:rFonts w:asciiTheme="minorHAnsi" w:eastAsiaTheme="minorEastAsia" w:hAnsiTheme="minorHAnsi" w:cstheme="minorBidi"/>
          <w:noProof/>
          <w:sz w:val="22"/>
          <w:szCs w:val="22"/>
          <w:lang w:eastAsia="en-GB"/>
        </w:rPr>
      </w:pPr>
      <w:r>
        <w:rPr>
          <w:noProof/>
          <w:lang w:eastAsia="zh-CN"/>
        </w:rPr>
        <w:t>5.2.3.2</w:t>
      </w:r>
      <w:r>
        <w:rPr>
          <w:rFonts w:asciiTheme="minorHAnsi" w:eastAsiaTheme="minorEastAsia" w:hAnsiTheme="minorHAnsi" w:cstheme="minorBidi"/>
          <w:noProof/>
          <w:sz w:val="22"/>
          <w:szCs w:val="22"/>
          <w:lang w:eastAsia="en-GB"/>
        </w:rPr>
        <w:tab/>
      </w:r>
      <w:r>
        <w:rPr>
          <w:noProof/>
          <w:lang w:eastAsia="zh-CN"/>
        </w:rPr>
        <w:t>Requirements</w:t>
      </w:r>
      <w:r>
        <w:rPr>
          <w:noProof/>
        </w:rPr>
        <w:tab/>
      </w:r>
      <w:r>
        <w:rPr>
          <w:noProof/>
        </w:rPr>
        <w:fldChar w:fldCharType="begin" w:fldLock="1"/>
      </w:r>
      <w:r>
        <w:rPr>
          <w:noProof/>
        </w:rPr>
        <w:instrText xml:space="preserve"> PAGEREF _Toc59101417 \h </w:instrText>
      </w:r>
      <w:r>
        <w:rPr>
          <w:noProof/>
        </w:rPr>
      </w:r>
      <w:r>
        <w:rPr>
          <w:noProof/>
        </w:rPr>
        <w:fldChar w:fldCharType="separate"/>
      </w:r>
      <w:r>
        <w:rPr>
          <w:noProof/>
        </w:rPr>
        <w:t>23</w:t>
      </w:r>
      <w:r>
        <w:rPr>
          <w:noProof/>
        </w:rPr>
        <w:fldChar w:fldCharType="end"/>
      </w:r>
    </w:p>
    <w:p w14:paraId="12CFEB4E" w14:textId="346157B1" w:rsidR="00C9265A" w:rsidRDefault="00C9265A">
      <w:pPr>
        <w:pStyle w:val="TOC3"/>
        <w:rPr>
          <w:rFonts w:asciiTheme="minorHAnsi" w:eastAsiaTheme="minorEastAsia" w:hAnsiTheme="minorHAnsi" w:cstheme="minorBidi"/>
          <w:noProof/>
          <w:sz w:val="22"/>
          <w:szCs w:val="22"/>
          <w:lang w:eastAsia="en-GB"/>
        </w:rPr>
      </w:pPr>
      <w:r>
        <w:rPr>
          <w:noProof/>
          <w:lang w:eastAsia="zh-CN"/>
        </w:rPr>
        <w:t>5.2.4</w:t>
      </w:r>
      <w:r>
        <w:rPr>
          <w:rFonts w:asciiTheme="minorHAnsi" w:eastAsiaTheme="minorEastAsia" w:hAnsiTheme="minorHAnsi" w:cstheme="minorBidi"/>
          <w:noProof/>
          <w:sz w:val="22"/>
          <w:szCs w:val="22"/>
          <w:lang w:eastAsia="en-GB"/>
        </w:rPr>
        <w:tab/>
      </w:r>
      <w:r>
        <w:rPr>
          <w:noProof/>
          <w:lang w:eastAsia="zh-CN"/>
        </w:rPr>
        <w:t>Key Issue #4: Remaining aspects on how to ensure that slice SLA is guaranteed</w:t>
      </w:r>
      <w:r>
        <w:rPr>
          <w:noProof/>
        </w:rPr>
        <w:tab/>
      </w:r>
      <w:r>
        <w:rPr>
          <w:noProof/>
        </w:rPr>
        <w:fldChar w:fldCharType="begin" w:fldLock="1"/>
      </w:r>
      <w:r>
        <w:rPr>
          <w:noProof/>
        </w:rPr>
        <w:instrText xml:space="preserve"> PAGEREF _Toc59101418 \h </w:instrText>
      </w:r>
      <w:r>
        <w:rPr>
          <w:noProof/>
        </w:rPr>
      </w:r>
      <w:r>
        <w:rPr>
          <w:noProof/>
        </w:rPr>
        <w:fldChar w:fldCharType="separate"/>
      </w:r>
      <w:r>
        <w:rPr>
          <w:noProof/>
        </w:rPr>
        <w:t>23</w:t>
      </w:r>
      <w:r>
        <w:rPr>
          <w:noProof/>
        </w:rPr>
        <w:fldChar w:fldCharType="end"/>
      </w:r>
    </w:p>
    <w:p w14:paraId="4D82DC70" w14:textId="3AA4E522" w:rsidR="00C9265A" w:rsidRDefault="00C9265A">
      <w:pPr>
        <w:pStyle w:val="TOC4"/>
        <w:rPr>
          <w:rFonts w:asciiTheme="minorHAnsi" w:eastAsiaTheme="minorEastAsia" w:hAnsiTheme="minorHAnsi" w:cstheme="minorBidi"/>
          <w:noProof/>
          <w:sz w:val="22"/>
          <w:szCs w:val="22"/>
          <w:lang w:eastAsia="en-GB"/>
        </w:rPr>
      </w:pPr>
      <w:r>
        <w:rPr>
          <w:noProof/>
          <w:lang w:eastAsia="zh-CN"/>
        </w:rPr>
        <w:t>5.2.4.1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_Toc59101419 \h </w:instrText>
      </w:r>
      <w:r>
        <w:rPr>
          <w:noProof/>
        </w:rPr>
      </w:r>
      <w:r>
        <w:rPr>
          <w:noProof/>
        </w:rPr>
        <w:fldChar w:fldCharType="separate"/>
      </w:r>
      <w:r>
        <w:rPr>
          <w:noProof/>
        </w:rPr>
        <w:t>23</w:t>
      </w:r>
      <w:r>
        <w:rPr>
          <w:noProof/>
        </w:rPr>
        <w:fldChar w:fldCharType="end"/>
      </w:r>
    </w:p>
    <w:p w14:paraId="304F8B02" w14:textId="0261B74D" w:rsidR="00C9265A" w:rsidRDefault="00C9265A">
      <w:pPr>
        <w:pStyle w:val="TOC4"/>
        <w:rPr>
          <w:rFonts w:asciiTheme="minorHAnsi" w:eastAsiaTheme="minorEastAsia" w:hAnsiTheme="minorHAnsi" w:cstheme="minorBidi"/>
          <w:noProof/>
          <w:sz w:val="22"/>
          <w:szCs w:val="22"/>
          <w:lang w:eastAsia="en-GB"/>
        </w:rPr>
      </w:pPr>
      <w:r>
        <w:rPr>
          <w:noProof/>
          <w:lang w:eastAsia="zh-CN"/>
        </w:rPr>
        <w:t>5.2.4.2</w:t>
      </w:r>
      <w:r>
        <w:rPr>
          <w:rFonts w:asciiTheme="minorHAnsi" w:eastAsiaTheme="minorEastAsia" w:hAnsiTheme="minorHAnsi" w:cstheme="minorBidi"/>
          <w:noProof/>
          <w:sz w:val="22"/>
          <w:szCs w:val="22"/>
          <w:lang w:eastAsia="en-GB"/>
        </w:rPr>
        <w:tab/>
      </w:r>
      <w:r>
        <w:rPr>
          <w:noProof/>
          <w:lang w:eastAsia="zh-CN"/>
        </w:rPr>
        <w:t>Requirements</w:t>
      </w:r>
      <w:r>
        <w:rPr>
          <w:noProof/>
        </w:rPr>
        <w:tab/>
      </w:r>
      <w:r>
        <w:rPr>
          <w:noProof/>
        </w:rPr>
        <w:fldChar w:fldCharType="begin" w:fldLock="1"/>
      </w:r>
      <w:r>
        <w:rPr>
          <w:noProof/>
        </w:rPr>
        <w:instrText xml:space="preserve"> PAGEREF _Toc59101420 \h </w:instrText>
      </w:r>
      <w:r>
        <w:rPr>
          <w:noProof/>
        </w:rPr>
      </w:r>
      <w:r>
        <w:rPr>
          <w:noProof/>
        </w:rPr>
        <w:fldChar w:fldCharType="separate"/>
      </w:r>
      <w:r>
        <w:rPr>
          <w:noProof/>
        </w:rPr>
        <w:t>24</w:t>
      </w:r>
      <w:r>
        <w:rPr>
          <w:noProof/>
        </w:rPr>
        <w:fldChar w:fldCharType="end"/>
      </w:r>
    </w:p>
    <w:p w14:paraId="769488CA" w14:textId="19F3D3F6" w:rsidR="00C9265A" w:rsidRDefault="00C9265A">
      <w:pPr>
        <w:pStyle w:val="TOC3"/>
        <w:rPr>
          <w:rFonts w:asciiTheme="minorHAnsi" w:eastAsiaTheme="minorEastAsia" w:hAnsiTheme="minorHAnsi" w:cstheme="minorBidi"/>
          <w:noProof/>
          <w:sz w:val="22"/>
          <w:szCs w:val="22"/>
          <w:lang w:eastAsia="en-GB"/>
        </w:rPr>
      </w:pPr>
      <w:r>
        <w:rPr>
          <w:noProof/>
          <w:lang w:eastAsia="zh-CN"/>
        </w:rPr>
        <w:t>5.2.5</w:t>
      </w:r>
      <w:r>
        <w:rPr>
          <w:rFonts w:asciiTheme="minorHAnsi" w:eastAsiaTheme="minorEastAsia" w:hAnsiTheme="minorHAnsi" w:cstheme="minorBidi"/>
          <w:noProof/>
          <w:sz w:val="22"/>
          <w:szCs w:val="22"/>
          <w:lang w:eastAsia="en-GB"/>
        </w:rPr>
        <w:tab/>
      </w:r>
      <w:r>
        <w:rPr>
          <w:noProof/>
          <w:lang w:eastAsia="zh-CN"/>
        </w:rPr>
        <w:t>Key Issue #5: New types of outputs provided by NWDAF</w:t>
      </w:r>
      <w:r>
        <w:rPr>
          <w:noProof/>
        </w:rPr>
        <w:tab/>
      </w:r>
      <w:r>
        <w:rPr>
          <w:noProof/>
        </w:rPr>
        <w:fldChar w:fldCharType="begin" w:fldLock="1"/>
      </w:r>
      <w:r>
        <w:rPr>
          <w:noProof/>
        </w:rPr>
        <w:instrText xml:space="preserve"> PAGEREF _Toc59101421 \h </w:instrText>
      </w:r>
      <w:r>
        <w:rPr>
          <w:noProof/>
        </w:rPr>
      </w:r>
      <w:r>
        <w:rPr>
          <w:noProof/>
        </w:rPr>
        <w:fldChar w:fldCharType="separate"/>
      </w:r>
      <w:r>
        <w:rPr>
          <w:noProof/>
        </w:rPr>
        <w:t>24</w:t>
      </w:r>
      <w:r>
        <w:rPr>
          <w:noProof/>
        </w:rPr>
        <w:fldChar w:fldCharType="end"/>
      </w:r>
    </w:p>
    <w:p w14:paraId="3B50AF02" w14:textId="2AFD0D18" w:rsidR="00C9265A" w:rsidRDefault="00C9265A">
      <w:pPr>
        <w:pStyle w:val="TOC4"/>
        <w:rPr>
          <w:rFonts w:asciiTheme="minorHAnsi" w:eastAsiaTheme="minorEastAsia" w:hAnsiTheme="minorHAnsi" w:cstheme="minorBidi"/>
          <w:noProof/>
          <w:sz w:val="22"/>
          <w:szCs w:val="22"/>
          <w:lang w:eastAsia="en-GB"/>
        </w:rPr>
      </w:pPr>
      <w:r>
        <w:rPr>
          <w:noProof/>
          <w:lang w:eastAsia="zh-CN"/>
        </w:rPr>
        <w:t>5.2.5.1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_Toc59101422 \h </w:instrText>
      </w:r>
      <w:r>
        <w:rPr>
          <w:noProof/>
        </w:rPr>
      </w:r>
      <w:r>
        <w:rPr>
          <w:noProof/>
        </w:rPr>
        <w:fldChar w:fldCharType="separate"/>
      </w:r>
      <w:r>
        <w:rPr>
          <w:noProof/>
        </w:rPr>
        <w:t>24</w:t>
      </w:r>
      <w:r>
        <w:rPr>
          <w:noProof/>
        </w:rPr>
        <w:fldChar w:fldCharType="end"/>
      </w:r>
    </w:p>
    <w:p w14:paraId="2156C2DC" w14:textId="42E30422" w:rsidR="00C9265A" w:rsidRDefault="00C9265A">
      <w:pPr>
        <w:pStyle w:val="TOC4"/>
        <w:rPr>
          <w:rFonts w:asciiTheme="minorHAnsi" w:eastAsiaTheme="minorEastAsia" w:hAnsiTheme="minorHAnsi" w:cstheme="minorBidi"/>
          <w:noProof/>
          <w:sz w:val="22"/>
          <w:szCs w:val="22"/>
          <w:lang w:eastAsia="en-GB"/>
        </w:rPr>
      </w:pPr>
      <w:r>
        <w:rPr>
          <w:noProof/>
          <w:lang w:eastAsia="zh-CN"/>
        </w:rPr>
        <w:t>5.2.5.2</w:t>
      </w:r>
      <w:r>
        <w:rPr>
          <w:rFonts w:asciiTheme="minorHAnsi" w:eastAsiaTheme="minorEastAsia" w:hAnsiTheme="minorHAnsi" w:cstheme="minorBidi"/>
          <w:noProof/>
          <w:sz w:val="22"/>
          <w:szCs w:val="22"/>
          <w:lang w:eastAsia="en-GB"/>
        </w:rPr>
        <w:tab/>
      </w:r>
      <w:r>
        <w:rPr>
          <w:noProof/>
          <w:lang w:eastAsia="zh-CN"/>
        </w:rPr>
        <w:t>Requirements</w:t>
      </w:r>
      <w:r>
        <w:rPr>
          <w:noProof/>
        </w:rPr>
        <w:tab/>
      </w:r>
      <w:r>
        <w:rPr>
          <w:noProof/>
        </w:rPr>
        <w:fldChar w:fldCharType="begin" w:fldLock="1"/>
      </w:r>
      <w:r>
        <w:rPr>
          <w:noProof/>
        </w:rPr>
        <w:instrText xml:space="preserve"> PAGEREF _Toc59101423 \h </w:instrText>
      </w:r>
      <w:r>
        <w:rPr>
          <w:noProof/>
        </w:rPr>
      </w:r>
      <w:r>
        <w:rPr>
          <w:noProof/>
        </w:rPr>
        <w:fldChar w:fldCharType="separate"/>
      </w:r>
      <w:r>
        <w:rPr>
          <w:noProof/>
        </w:rPr>
        <w:t>25</w:t>
      </w:r>
      <w:r>
        <w:rPr>
          <w:noProof/>
        </w:rPr>
        <w:fldChar w:fldCharType="end"/>
      </w:r>
    </w:p>
    <w:p w14:paraId="187E3150" w14:textId="073A364F" w:rsidR="00C9265A" w:rsidRDefault="00C9265A">
      <w:pPr>
        <w:pStyle w:val="TOC3"/>
        <w:rPr>
          <w:rFonts w:asciiTheme="minorHAnsi" w:eastAsiaTheme="minorEastAsia" w:hAnsiTheme="minorHAnsi" w:cstheme="minorBidi"/>
          <w:noProof/>
          <w:sz w:val="22"/>
          <w:szCs w:val="22"/>
          <w:lang w:eastAsia="en-GB"/>
        </w:rPr>
      </w:pPr>
      <w:r>
        <w:rPr>
          <w:noProof/>
          <w:lang w:eastAsia="ko-KR"/>
        </w:rPr>
        <w:t>5.2.6</w:t>
      </w:r>
      <w:r>
        <w:rPr>
          <w:rFonts w:asciiTheme="minorHAnsi" w:eastAsiaTheme="minorEastAsia" w:hAnsiTheme="minorHAnsi" w:cstheme="minorBidi"/>
          <w:noProof/>
          <w:sz w:val="22"/>
          <w:szCs w:val="22"/>
          <w:lang w:eastAsia="en-GB"/>
        </w:rPr>
        <w:tab/>
      </w:r>
      <w:r>
        <w:rPr>
          <w:noProof/>
          <w:lang w:eastAsia="ko-KR"/>
        </w:rPr>
        <w:t xml:space="preserve">Key Issue #6: </w:t>
      </w:r>
      <w:r>
        <w:rPr>
          <w:noProof/>
        </w:rPr>
        <w:t>Study possible mechanisms for improved correctness of NWDAF analytics</w:t>
      </w:r>
      <w:r>
        <w:rPr>
          <w:noProof/>
        </w:rPr>
        <w:tab/>
      </w:r>
      <w:r>
        <w:rPr>
          <w:noProof/>
        </w:rPr>
        <w:fldChar w:fldCharType="begin" w:fldLock="1"/>
      </w:r>
      <w:r>
        <w:rPr>
          <w:noProof/>
        </w:rPr>
        <w:instrText xml:space="preserve"> PAGEREF _Toc59101424 \h </w:instrText>
      </w:r>
      <w:r>
        <w:rPr>
          <w:noProof/>
        </w:rPr>
      </w:r>
      <w:r>
        <w:rPr>
          <w:noProof/>
        </w:rPr>
        <w:fldChar w:fldCharType="separate"/>
      </w:r>
      <w:r>
        <w:rPr>
          <w:noProof/>
        </w:rPr>
        <w:t>25</w:t>
      </w:r>
      <w:r>
        <w:rPr>
          <w:noProof/>
        </w:rPr>
        <w:fldChar w:fldCharType="end"/>
      </w:r>
    </w:p>
    <w:p w14:paraId="3C36972A" w14:textId="6277ABEE" w:rsidR="00C9265A" w:rsidRDefault="00C9265A">
      <w:pPr>
        <w:pStyle w:val="TOC4"/>
        <w:rPr>
          <w:rFonts w:asciiTheme="minorHAnsi" w:eastAsiaTheme="minorEastAsia" w:hAnsiTheme="minorHAnsi" w:cstheme="minorBidi"/>
          <w:noProof/>
          <w:sz w:val="22"/>
          <w:szCs w:val="22"/>
          <w:lang w:eastAsia="en-GB"/>
        </w:rPr>
      </w:pPr>
      <w:r>
        <w:rPr>
          <w:noProof/>
          <w:lang w:eastAsia="ko-KR"/>
        </w:rPr>
        <w:t>5.2.6.1</w:t>
      </w:r>
      <w:r>
        <w:rPr>
          <w:rFonts w:asciiTheme="minorHAnsi" w:eastAsiaTheme="minorEastAsia" w:hAnsiTheme="minorHAnsi" w:cstheme="minorBidi"/>
          <w:noProof/>
          <w:sz w:val="22"/>
          <w:szCs w:val="22"/>
          <w:lang w:eastAsia="en-GB"/>
        </w:rPr>
        <w:tab/>
      </w:r>
      <w:r>
        <w:rPr>
          <w:noProof/>
          <w:lang w:eastAsia="ko-KR"/>
        </w:rPr>
        <w:t>Description</w:t>
      </w:r>
      <w:r>
        <w:rPr>
          <w:noProof/>
        </w:rPr>
        <w:tab/>
      </w:r>
      <w:r>
        <w:rPr>
          <w:noProof/>
        </w:rPr>
        <w:fldChar w:fldCharType="begin" w:fldLock="1"/>
      </w:r>
      <w:r>
        <w:rPr>
          <w:noProof/>
        </w:rPr>
        <w:instrText xml:space="preserve"> PAGEREF _Toc59101425 \h </w:instrText>
      </w:r>
      <w:r>
        <w:rPr>
          <w:noProof/>
        </w:rPr>
      </w:r>
      <w:r>
        <w:rPr>
          <w:noProof/>
        </w:rPr>
        <w:fldChar w:fldCharType="separate"/>
      </w:r>
      <w:r>
        <w:rPr>
          <w:noProof/>
        </w:rPr>
        <w:t>25</w:t>
      </w:r>
      <w:r>
        <w:rPr>
          <w:noProof/>
        </w:rPr>
        <w:fldChar w:fldCharType="end"/>
      </w:r>
    </w:p>
    <w:p w14:paraId="1551FC94" w14:textId="0DCF7DE3" w:rsidR="00C9265A" w:rsidRDefault="00C9265A">
      <w:pPr>
        <w:pStyle w:val="TOC4"/>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_Toc59101426 \h </w:instrText>
      </w:r>
      <w:r>
        <w:rPr>
          <w:noProof/>
        </w:rPr>
      </w:r>
      <w:r>
        <w:rPr>
          <w:noProof/>
        </w:rPr>
        <w:fldChar w:fldCharType="separate"/>
      </w:r>
      <w:r>
        <w:rPr>
          <w:noProof/>
        </w:rPr>
        <w:t>25</w:t>
      </w:r>
      <w:r>
        <w:rPr>
          <w:noProof/>
        </w:rPr>
        <w:fldChar w:fldCharType="end"/>
      </w:r>
    </w:p>
    <w:p w14:paraId="055376D6" w14:textId="1C86D4EF" w:rsidR="00C9265A" w:rsidRDefault="00C9265A">
      <w:pPr>
        <w:pStyle w:val="TOC3"/>
        <w:rPr>
          <w:rFonts w:asciiTheme="minorHAnsi" w:eastAsiaTheme="minorEastAsia" w:hAnsiTheme="minorHAnsi" w:cstheme="minorBidi"/>
          <w:noProof/>
          <w:sz w:val="22"/>
          <w:szCs w:val="22"/>
          <w:lang w:eastAsia="en-GB"/>
        </w:rPr>
      </w:pPr>
      <w:r>
        <w:rPr>
          <w:noProof/>
          <w:lang w:eastAsia="ko-KR"/>
        </w:rPr>
        <w:t>5.2.7</w:t>
      </w:r>
      <w:r>
        <w:rPr>
          <w:rFonts w:asciiTheme="minorHAnsi" w:eastAsiaTheme="minorEastAsia" w:hAnsiTheme="minorHAnsi" w:cstheme="minorBidi"/>
          <w:noProof/>
          <w:sz w:val="22"/>
          <w:szCs w:val="22"/>
          <w:lang w:eastAsia="en-GB"/>
        </w:rPr>
        <w:tab/>
      </w:r>
      <w:r>
        <w:rPr>
          <w:noProof/>
          <w:lang w:eastAsia="ko-KR"/>
        </w:rPr>
        <w:t>Key Issue #7: Adding Application attributes and KPIs as the Input data in some services described in TS 23.288 [5]</w:t>
      </w:r>
      <w:r>
        <w:rPr>
          <w:noProof/>
        </w:rPr>
        <w:tab/>
      </w:r>
      <w:r>
        <w:rPr>
          <w:noProof/>
        </w:rPr>
        <w:fldChar w:fldCharType="begin" w:fldLock="1"/>
      </w:r>
      <w:r>
        <w:rPr>
          <w:noProof/>
        </w:rPr>
        <w:instrText xml:space="preserve"> PAGEREF _Toc59101427 \h </w:instrText>
      </w:r>
      <w:r>
        <w:rPr>
          <w:noProof/>
        </w:rPr>
      </w:r>
      <w:r>
        <w:rPr>
          <w:noProof/>
        </w:rPr>
        <w:fldChar w:fldCharType="separate"/>
      </w:r>
      <w:r>
        <w:rPr>
          <w:noProof/>
        </w:rPr>
        <w:t>25</w:t>
      </w:r>
      <w:r>
        <w:rPr>
          <w:noProof/>
        </w:rPr>
        <w:fldChar w:fldCharType="end"/>
      </w:r>
    </w:p>
    <w:p w14:paraId="6E02A4A4" w14:textId="3F257977" w:rsidR="00C9265A" w:rsidRDefault="00C9265A">
      <w:pPr>
        <w:pStyle w:val="TOC4"/>
        <w:rPr>
          <w:rFonts w:asciiTheme="minorHAnsi" w:eastAsiaTheme="minorEastAsia" w:hAnsiTheme="minorHAnsi" w:cstheme="minorBidi"/>
          <w:noProof/>
          <w:sz w:val="22"/>
          <w:szCs w:val="22"/>
          <w:lang w:eastAsia="en-GB"/>
        </w:rPr>
      </w:pPr>
      <w:r>
        <w:rPr>
          <w:noProof/>
          <w:lang w:eastAsia="ko-KR"/>
        </w:rPr>
        <w:t>5</w:t>
      </w:r>
      <w:r>
        <w:rPr>
          <w:noProof/>
          <w:lang w:eastAsia="zh-CN"/>
        </w:rPr>
        <w:t>.2.7</w:t>
      </w:r>
      <w:r>
        <w:rPr>
          <w:noProof/>
          <w:lang w:eastAsia="ko-KR"/>
        </w:rPr>
        <w:t>.1</w:t>
      </w:r>
      <w:r>
        <w:rPr>
          <w:rFonts w:asciiTheme="minorHAnsi" w:eastAsiaTheme="minorEastAsia" w:hAnsiTheme="minorHAnsi" w:cstheme="minorBidi"/>
          <w:noProof/>
          <w:sz w:val="22"/>
          <w:szCs w:val="22"/>
          <w:lang w:eastAsia="en-GB"/>
        </w:rPr>
        <w:tab/>
      </w:r>
      <w:r>
        <w:rPr>
          <w:noProof/>
          <w:lang w:eastAsia="ko-KR"/>
        </w:rPr>
        <w:t>Description</w:t>
      </w:r>
      <w:r>
        <w:rPr>
          <w:noProof/>
        </w:rPr>
        <w:tab/>
      </w:r>
      <w:r>
        <w:rPr>
          <w:noProof/>
        </w:rPr>
        <w:fldChar w:fldCharType="begin" w:fldLock="1"/>
      </w:r>
      <w:r>
        <w:rPr>
          <w:noProof/>
        </w:rPr>
        <w:instrText xml:space="preserve"> PAGEREF _Toc59101428 \h </w:instrText>
      </w:r>
      <w:r>
        <w:rPr>
          <w:noProof/>
        </w:rPr>
      </w:r>
      <w:r>
        <w:rPr>
          <w:noProof/>
        </w:rPr>
        <w:fldChar w:fldCharType="separate"/>
      </w:r>
      <w:r>
        <w:rPr>
          <w:noProof/>
        </w:rPr>
        <w:t>25</w:t>
      </w:r>
      <w:r>
        <w:rPr>
          <w:noProof/>
        </w:rPr>
        <w:fldChar w:fldCharType="end"/>
      </w:r>
    </w:p>
    <w:p w14:paraId="76730A8E" w14:textId="2987F704" w:rsidR="00C9265A" w:rsidRDefault="00C9265A">
      <w:pPr>
        <w:pStyle w:val="TOC4"/>
        <w:rPr>
          <w:rFonts w:asciiTheme="minorHAnsi" w:eastAsiaTheme="minorEastAsia" w:hAnsiTheme="minorHAnsi" w:cstheme="minorBidi"/>
          <w:noProof/>
          <w:sz w:val="22"/>
          <w:szCs w:val="22"/>
          <w:lang w:eastAsia="en-GB"/>
        </w:rPr>
      </w:pPr>
      <w:r>
        <w:rPr>
          <w:noProof/>
        </w:rPr>
        <w:t>5.2.7.2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_Toc59101429 \h </w:instrText>
      </w:r>
      <w:r>
        <w:rPr>
          <w:noProof/>
        </w:rPr>
      </w:r>
      <w:r>
        <w:rPr>
          <w:noProof/>
        </w:rPr>
        <w:fldChar w:fldCharType="separate"/>
      </w:r>
      <w:r>
        <w:rPr>
          <w:noProof/>
        </w:rPr>
        <w:t>26</w:t>
      </w:r>
      <w:r>
        <w:rPr>
          <w:noProof/>
        </w:rPr>
        <w:fldChar w:fldCharType="end"/>
      </w:r>
    </w:p>
    <w:p w14:paraId="3668E7D7" w14:textId="4A703DCA" w:rsidR="00C9265A" w:rsidRDefault="00C9265A">
      <w:pPr>
        <w:pStyle w:val="TOC3"/>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Key Issue #8: UE data as an input for analytics generation</w:t>
      </w:r>
      <w:r>
        <w:rPr>
          <w:noProof/>
        </w:rPr>
        <w:tab/>
      </w:r>
      <w:r>
        <w:rPr>
          <w:noProof/>
        </w:rPr>
        <w:fldChar w:fldCharType="begin" w:fldLock="1"/>
      </w:r>
      <w:r>
        <w:rPr>
          <w:noProof/>
        </w:rPr>
        <w:instrText xml:space="preserve"> PAGEREF _Toc59101430 \h </w:instrText>
      </w:r>
      <w:r>
        <w:rPr>
          <w:noProof/>
        </w:rPr>
      </w:r>
      <w:r>
        <w:rPr>
          <w:noProof/>
        </w:rPr>
        <w:fldChar w:fldCharType="separate"/>
      </w:r>
      <w:r>
        <w:rPr>
          <w:noProof/>
        </w:rPr>
        <w:t>26</w:t>
      </w:r>
      <w:r>
        <w:rPr>
          <w:noProof/>
        </w:rPr>
        <w:fldChar w:fldCharType="end"/>
      </w:r>
    </w:p>
    <w:p w14:paraId="7192FF7D" w14:textId="090BDEBF" w:rsidR="00C9265A" w:rsidRDefault="00C9265A">
      <w:pPr>
        <w:pStyle w:val="TOC4"/>
        <w:rPr>
          <w:rFonts w:asciiTheme="minorHAnsi" w:eastAsiaTheme="minorEastAsia" w:hAnsiTheme="minorHAnsi" w:cstheme="minorBidi"/>
          <w:noProof/>
          <w:sz w:val="22"/>
          <w:szCs w:val="22"/>
          <w:lang w:eastAsia="en-GB"/>
        </w:rPr>
      </w:pPr>
      <w:r>
        <w:rPr>
          <w:noProof/>
          <w:lang w:eastAsia="zh-CN"/>
        </w:rPr>
        <w:t>5.2.8.1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_Toc59101431 \h </w:instrText>
      </w:r>
      <w:r>
        <w:rPr>
          <w:noProof/>
        </w:rPr>
      </w:r>
      <w:r>
        <w:rPr>
          <w:noProof/>
        </w:rPr>
        <w:fldChar w:fldCharType="separate"/>
      </w:r>
      <w:r>
        <w:rPr>
          <w:noProof/>
        </w:rPr>
        <w:t>26</w:t>
      </w:r>
      <w:r>
        <w:rPr>
          <w:noProof/>
        </w:rPr>
        <w:fldChar w:fldCharType="end"/>
      </w:r>
    </w:p>
    <w:p w14:paraId="2F605D31" w14:textId="7334DEE4" w:rsidR="00C9265A" w:rsidRDefault="00C9265A">
      <w:pPr>
        <w:pStyle w:val="TOC4"/>
        <w:rPr>
          <w:rFonts w:asciiTheme="minorHAnsi" w:eastAsiaTheme="minorEastAsia" w:hAnsiTheme="minorHAnsi" w:cstheme="minorBidi"/>
          <w:noProof/>
          <w:sz w:val="22"/>
          <w:szCs w:val="22"/>
          <w:lang w:eastAsia="en-GB"/>
        </w:rPr>
      </w:pPr>
      <w:r>
        <w:rPr>
          <w:noProof/>
          <w:lang w:eastAsia="ko-KR"/>
        </w:rPr>
        <w:t>5.2.8.2</w:t>
      </w:r>
      <w:r>
        <w:rPr>
          <w:rFonts w:asciiTheme="minorHAnsi" w:eastAsiaTheme="minorEastAsia" w:hAnsiTheme="minorHAnsi" w:cstheme="minorBidi"/>
          <w:noProof/>
          <w:sz w:val="22"/>
          <w:szCs w:val="22"/>
          <w:lang w:eastAsia="en-GB"/>
        </w:rPr>
        <w:tab/>
      </w:r>
      <w:r>
        <w:rPr>
          <w:noProof/>
          <w:lang w:eastAsia="ko-KR"/>
        </w:rPr>
        <w:t>Requirements</w:t>
      </w:r>
      <w:r>
        <w:rPr>
          <w:noProof/>
        </w:rPr>
        <w:tab/>
      </w:r>
      <w:r>
        <w:rPr>
          <w:noProof/>
        </w:rPr>
        <w:fldChar w:fldCharType="begin" w:fldLock="1"/>
      </w:r>
      <w:r>
        <w:rPr>
          <w:noProof/>
        </w:rPr>
        <w:instrText xml:space="preserve"> PAGEREF _Toc59101432 \h </w:instrText>
      </w:r>
      <w:r>
        <w:rPr>
          <w:noProof/>
        </w:rPr>
      </w:r>
      <w:r>
        <w:rPr>
          <w:noProof/>
        </w:rPr>
        <w:fldChar w:fldCharType="separate"/>
      </w:r>
      <w:r>
        <w:rPr>
          <w:noProof/>
        </w:rPr>
        <w:t>27</w:t>
      </w:r>
      <w:r>
        <w:rPr>
          <w:noProof/>
        </w:rPr>
        <w:fldChar w:fldCharType="end"/>
      </w:r>
    </w:p>
    <w:p w14:paraId="1EE3E12B" w14:textId="1A6E4899" w:rsidR="00C9265A" w:rsidRDefault="00C9265A">
      <w:pPr>
        <w:pStyle w:val="TOC3"/>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Key Issue #9: Dispersion analytic output provided by NWDAF</w:t>
      </w:r>
      <w:r>
        <w:rPr>
          <w:noProof/>
        </w:rPr>
        <w:tab/>
      </w:r>
      <w:r>
        <w:rPr>
          <w:noProof/>
        </w:rPr>
        <w:fldChar w:fldCharType="begin" w:fldLock="1"/>
      </w:r>
      <w:r>
        <w:rPr>
          <w:noProof/>
        </w:rPr>
        <w:instrText xml:space="preserve"> PAGEREF _Toc59101433 \h </w:instrText>
      </w:r>
      <w:r>
        <w:rPr>
          <w:noProof/>
        </w:rPr>
      </w:r>
      <w:r>
        <w:rPr>
          <w:noProof/>
        </w:rPr>
        <w:fldChar w:fldCharType="separate"/>
      </w:r>
      <w:r>
        <w:rPr>
          <w:noProof/>
        </w:rPr>
        <w:t>27</w:t>
      </w:r>
      <w:r>
        <w:rPr>
          <w:noProof/>
        </w:rPr>
        <w:fldChar w:fldCharType="end"/>
      </w:r>
    </w:p>
    <w:p w14:paraId="2741E339" w14:textId="67C605E1" w:rsidR="00C9265A" w:rsidRDefault="00C9265A">
      <w:pPr>
        <w:pStyle w:val="TOC4"/>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_Toc59101434 \h </w:instrText>
      </w:r>
      <w:r>
        <w:rPr>
          <w:noProof/>
        </w:rPr>
      </w:r>
      <w:r>
        <w:rPr>
          <w:noProof/>
        </w:rPr>
        <w:fldChar w:fldCharType="separate"/>
      </w:r>
      <w:r>
        <w:rPr>
          <w:noProof/>
        </w:rPr>
        <w:t>27</w:t>
      </w:r>
      <w:r>
        <w:rPr>
          <w:noProof/>
        </w:rPr>
        <w:fldChar w:fldCharType="end"/>
      </w:r>
    </w:p>
    <w:p w14:paraId="25B6C8D1" w14:textId="751D3823" w:rsidR="00C9265A" w:rsidRDefault="00C9265A">
      <w:pPr>
        <w:pStyle w:val="TOC4"/>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_Toc59101435 \h </w:instrText>
      </w:r>
      <w:r>
        <w:rPr>
          <w:noProof/>
        </w:rPr>
      </w:r>
      <w:r>
        <w:rPr>
          <w:noProof/>
        </w:rPr>
        <w:fldChar w:fldCharType="separate"/>
      </w:r>
      <w:r>
        <w:rPr>
          <w:noProof/>
        </w:rPr>
        <w:t>27</w:t>
      </w:r>
      <w:r>
        <w:rPr>
          <w:noProof/>
        </w:rPr>
        <w:fldChar w:fldCharType="end"/>
      </w:r>
    </w:p>
    <w:p w14:paraId="7042BBDC" w14:textId="1C903284" w:rsidR="00C9265A" w:rsidRDefault="00C9265A">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Pr>
          <w:noProof/>
        </w:rPr>
        <w:t>Key Issue #10: NWDAF Assisted UP Optimization</w:t>
      </w:r>
      <w:r>
        <w:rPr>
          <w:noProof/>
        </w:rPr>
        <w:tab/>
      </w:r>
      <w:r>
        <w:rPr>
          <w:noProof/>
        </w:rPr>
        <w:fldChar w:fldCharType="begin" w:fldLock="1"/>
      </w:r>
      <w:r>
        <w:rPr>
          <w:noProof/>
        </w:rPr>
        <w:instrText xml:space="preserve"> PAGEREF _Toc59101436 \h </w:instrText>
      </w:r>
      <w:r>
        <w:rPr>
          <w:noProof/>
        </w:rPr>
      </w:r>
      <w:r>
        <w:rPr>
          <w:noProof/>
        </w:rPr>
        <w:fldChar w:fldCharType="separate"/>
      </w:r>
      <w:r>
        <w:rPr>
          <w:noProof/>
        </w:rPr>
        <w:t>27</w:t>
      </w:r>
      <w:r>
        <w:rPr>
          <w:noProof/>
        </w:rPr>
        <w:fldChar w:fldCharType="end"/>
      </w:r>
    </w:p>
    <w:p w14:paraId="4B2DE121" w14:textId="249E23E0" w:rsidR="00C9265A" w:rsidRDefault="00C9265A">
      <w:pPr>
        <w:pStyle w:val="TOC4"/>
        <w:rPr>
          <w:rFonts w:asciiTheme="minorHAnsi" w:eastAsiaTheme="minorEastAsia" w:hAnsiTheme="minorHAnsi" w:cstheme="minorBidi"/>
          <w:noProof/>
          <w:sz w:val="22"/>
          <w:szCs w:val="22"/>
          <w:lang w:eastAsia="en-GB"/>
        </w:rPr>
      </w:pPr>
      <w:r>
        <w:rPr>
          <w:noProof/>
        </w:rPr>
        <w:t>5.2.10.1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_Toc59101437 \h </w:instrText>
      </w:r>
      <w:r>
        <w:rPr>
          <w:noProof/>
        </w:rPr>
      </w:r>
      <w:r>
        <w:rPr>
          <w:noProof/>
        </w:rPr>
        <w:fldChar w:fldCharType="separate"/>
      </w:r>
      <w:r>
        <w:rPr>
          <w:noProof/>
        </w:rPr>
        <w:t>27</w:t>
      </w:r>
      <w:r>
        <w:rPr>
          <w:noProof/>
        </w:rPr>
        <w:fldChar w:fldCharType="end"/>
      </w:r>
    </w:p>
    <w:p w14:paraId="3A2292B8" w14:textId="05EE3604" w:rsidR="00C9265A" w:rsidRDefault="00C9265A">
      <w:pPr>
        <w:pStyle w:val="TOC4"/>
        <w:rPr>
          <w:rFonts w:asciiTheme="minorHAnsi" w:eastAsiaTheme="minorEastAsia" w:hAnsiTheme="minorHAnsi" w:cstheme="minorBidi"/>
          <w:noProof/>
          <w:sz w:val="22"/>
          <w:szCs w:val="22"/>
          <w:lang w:eastAsia="en-GB"/>
        </w:rPr>
      </w:pPr>
      <w:r>
        <w:rPr>
          <w:noProof/>
        </w:rPr>
        <w:t>5.2.10.2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_Toc59101438 \h </w:instrText>
      </w:r>
      <w:r>
        <w:rPr>
          <w:noProof/>
        </w:rPr>
      </w:r>
      <w:r>
        <w:rPr>
          <w:noProof/>
        </w:rPr>
        <w:fldChar w:fldCharType="separate"/>
      </w:r>
      <w:r>
        <w:rPr>
          <w:noProof/>
        </w:rPr>
        <w:t>28</w:t>
      </w:r>
      <w:r>
        <w:rPr>
          <w:noProof/>
        </w:rPr>
        <w:fldChar w:fldCharType="end"/>
      </w:r>
    </w:p>
    <w:p w14:paraId="5B636D9D" w14:textId="0A971971" w:rsidR="00C9265A" w:rsidRDefault="00C9265A">
      <w:pPr>
        <w:pStyle w:val="TOC3"/>
        <w:rPr>
          <w:rFonts w:asciiTheme="minorHAnsi" w:eastAsiaTheme="minorEastAsia" w:hAnsiTheme="minorHAnsi" w:cstheme="minorBidi"/>
          <w:noProof/>
          <w:sz w:val="22"/>
          <w:szCs w:val="22"/>
          <w:lang w:eastAsia="en-GB"/>
        </w:rPr>
      </w:pPr>
      <w:r>
        <w:rPr>
          <w:noProof/>
          <w:lang w:eastAsia="ko-KR"/>
        </w:rPr>
        <w:t>5.2.11</w:t>
      </w:r>
      <w:r>
        <w:rPr>
          <w:rFonts w:asciiTheme="minorHAnsi" w:eastAsiaTheme="minorEastAsia" w:hAnsiTheme="minorHAnsi" w:cstheme="minorBidi"/>
          <w:noProof/>
          <w:sz w:val="22"/>
          <w:szCs w:val="22"/>
          <w:lang w:eastAsia="en-GB"/>
        </w:rPr>
        <w:tab/>
      </w:r>
      <w:r>
        <w:rPr>
          <w:noProof/>
          <w:lang w:eastAsia="ko-KR"/>
        </w:rPr>
        <w:t xml:space="preserve">Key Issue #11: </w:t>
      </w:r>
      <w:r>
        <w:rPr>
          <w:noProof/>
        </w:rPr>
        <w:t>Increasing efficiency of data collection</w:t>
      </w:r>
      <w:r>
        <w:rPr>
          <w:noProof/>
        </w:rPr>
        <w:tab/>
      </w:r>
      <w:r>
        <w:rPr>
          <w:noProof/>
        </w:rPr>
        <w:fldChar w:fldCharType="begin" w:fldLock="1"/>
      </w:r>
      <w:r>
        <w:rPr>
          <w:noProof/>
        </w:rPr>
        <w:instrText xml:space="preserve"> PAGEREF _Toc59101439 \h </w:instrText>
      </w:r>
      <w:r>
        <w:rPr>
          <w:noProof/>
        </w:rPr>
      </w:r>
      <w:r>
        <w:rPr>
          <w:noProof/>
        </w:rPr>
        <w:fldChar w:fldCharType="separate"/>
      </w:r>
      <w:r>
        <w:rPr>
          <w:noProof/>
        </w:rPr>
        <w:t>28</w:t>
      </w:r>
      <w:r>
        <w:rPr>
          <w:noProof/>
        </w:rPr>
        <w:fldChar w:fldCharType="end"/>
      </w:r>
    </w:p>
    <w:p w14:paraId="107118E6" w14:textId="448F8C41" w:rsidR="00C9265A" w:rsidRDefault="00C9265A">
      <w:pPr>
        <w:pStyle w:val="TOC4"/>
        <w:rPr>
          <w:rFonts w:asciiTheme="minorHAnsi" w:eastAsiaTheme="minorEastAsia" w:hAnsiTheme="minorHAnsi" w:cstheme="minorBidi"/>
          <w:noProof/>
          <w:sz w:val="22"/>
          <w:szCs w:val="22"/>
          <w:lang w:eastAsia="en-GB"/>
        </w:rPr>
      </w:pPr>
      <w:r>
        <w:rPr>
          <w:noProof/>
          <w:lang w:eastAsia="ko-KR"/>
        </w:rPr>
        <w:t>5.2.11.1</w:t>
      </w:r>
      <w:r>
        <w:rPr>
          <w:rFonts w:asciiTheme="minorHAnsi" w:eastAsiaTheme="minorEastAsia" w:hAnsiTheme="minorHAnsi" w:cstheme="minorBidi"/>
          <w:noProof/>
          <w:sz w:val="22"/>
          <w:szCs w:val="22"/>
          <w:lang w:eastAsia="en-GB"/>
        </w:rPr>
        <w:tab/>
      </w:r>
      <w:r>
        <w:rPr>
          <w:noProof/>
          <w:lang w:eastAsia="ko-KR"/>
        </w:rPr>
        <w:t>General Description</w:t>
      </w:r>
      <w:r>
        <w:rPr>
          <w:noProof/>
        </w:rPr>
        <w:tab/>
      </w:r>
      <w:r>
        <w:rPr>
          <w:noProof/>
        </w:rPr>
        <w:fldChar w:fldCharType="begin" w:fldLock="1"/>
      </w:r>
      <w:r>
        <w:rPr>
          <w:noProof/>
        </w:rPr>
        <w:instrText xml:space="preserve"> PAGEREF _Toc59101440 \h </w:instrText>
      </w:r>
      <w:r>
        <w:rPr>
          <w:noProof/>
        </w:rPr>
      </w:r>
      <w:r>
        <w:rPr>
          <w:noProof/>
        </w:rPr>
        <w:fldChar w:fldCharType="separate"/>
      </w:r>
      <w:r>
        <w:rPr>
          <w:noProof/>
        </w:rPr>
        <w:t>28</w:t>
      </w:r>
      <w:r>
        <w:rPr>
          <w:noProof/>
        </w:rPr>
        <w:fldChar w:fldCharType="end"/>
      </w:r>
    </w:p>
    <w:p w14:paraId="5DD4E281" w14:textId="4C7672DC" w:rsidR="00C9265A" w:rsidRDefault="00C9265A">
      <w:pPr>
        <w:pStyle w:val="TOC4"/>
        <w:rPr>
          <w:rFonts w:asciiTheme="minorHAnsi" w:eastAsiaTheme="minorEastAsia" w:hAnsiTheme="minorHAnsi" w:cstheme="minorBidi"/>
          <w:noProof/>
          <w:sz w:val="22"/>
          <w:szCs w:val="22"/>
          <w:lang w:eastAsia="en-GB"/>
        </w:rPr>
      </w:pPr>
      <w:r>
        <w:rPr>
          <w:noProof/>
        </w:rPr>
        <w:t>5.</w:t>
      </w:r>
      <w:r>
        <w:rPr>
          <w:noProof/>
          <w:lang w:eastAsia="zh-CN"/>
        </w:rPr>
        <w:t>2.11.2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_Toc59101441 \h </w:instrText>
      </w:r>
      <w:r>
        <w:rPr>
          <w:noProof/>
        </w:rPr>
      </w:r>
      <w:r>
        <w:rPr>
          <w:noProof/>
        </w:rPr>
        <w:fldChar w:fldCharType="separate"/>
      </w:r>
      <w:r>
        <w:rPr>
          <w:noProof/>
        </w:rPr>
        <w:t>29</w:t>
      </w:r>
      <w:r>
        <w:rPr>
          <w:noProof/>
        </w:rPr>
        <w:fldChar w:fldCharType="end"/>
      </w:r>
    </w:p>
    <w:p w14:paraId="4B025C7C" w14:textId="6AAB5E8B" w:rsidR="00C9265A" w:rsidRDefault="00C9265A">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2.12</w:t>
      </w:r>
      <w:r>
        <w:rPr>
          <w:rFonts w:asciiTheme="minorHAnsi" w:eastAsiaTheme="minorEastAsia" w:hAnsiTheme="minorHAnsi" w:cstheme="minorBidi"/>
          <w:noProof/>
          <w:sz w:val="22"/>
          <w:szCs w:val="22"/>
          <w:lang w:eastAsia="en-GB"/>
        </w:rPr>
        <w:tab/>
      </w:r>
      <w:r>
        <w:rPr>
          <w:noProof/>
        </w:rPr>
        <w:t xml:space="preserve">Key issue #12: </w:t>
      </w:r>
      <w:r w:rsidRPr="00416AF7">
        <w:rPr>
          <w:bCs/>
          <w:noProof/>
        </w:rPr>
        <w:t>NWDAF-assisted RFSP policy</w:t>
      </w:r>
      <w:r>
        <w:rPr>
          <w:noProof/>
        </w:rPr>
        <w:tab/>
      </w:r>
      <w:r>
        <w:rPr>
          <w:noProof/>
        </w:rPr>
        <w:fldChar w:fldCharType="begin" w:fldLock="1"/>
      </w:r>
      <w:r>
        <w:rPr>
          <w:noProof/>
        </w:rPr>
        <w:instrText xml:space="preserve"> PAGEREF _Toc59101442 \h </w:instrText>
      </w:r>
      <w:r>
        <w:rPr>
          <w:noProof/>
        </w:rPr>
      </w:r>
      <w:r>
        <w:rPr>
          <w:noProof/>
        </w:rPr>
        <w:fldChar w:fldCharType="separate"/>
      </w:r>
      <w:r>
        <w:rPr>
          <w:noProof/>
        </w:rPr>
        <w:t>29</w:t>
      </w:r>
      <w:r>
        <w:rPr>
          <w:noProof/>
        </w:rPr>
        <w:fldChar w:fldCharType="end"/>
      </w:r>
    </w:p>
    <w:p w14:paraId="34A2D0EC" w14:textId="01BBFDA0" w:rsidR="00C9265A" w:rsidRDefault="00C9265A">
      <w:pPr>
        <w:pStyle w:val="TOC4"/>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_Toc59101443 \h </w:instrText>
      </w:r>
      <w:r>
        <w:rPr>
          <w:noProof/>
        </w:rPr>
      </w:r>
      <w:r>
        <w:rPr>
          <w:noProof/>
        </w:rPr>
        <w:fldChar w:fldCharType="separate"/>
      </w:r>
      <w:r>
        <w:rPr>
          <w:noProof/>
        </w:rPr>
        <w:t>29</w:t>
      </w:r>
      <w:r>
        <w:rPr>
          <w:noProof/>
        </w:rPr>
        <w:fldChar w:fldCharType="end"/>
      </w:r>
    </w:p>
    <w:p w14:paraId="6535B956" w14:textId="3942B7C1" w:rsidR="00C9265A" w:rsidRDefault="00C9265A">
      <w:pPr>
        <w:pStyle w:val="TOC4"/>
        <w:rPr>
          <w:rFonts w:asciiTheme="minorHAnsi" w:eastAsiaTheme="minorEastAsia" w:hAnsiTheme="minorHAnsi" w:cstheme="minorBidi"/>
          <w:noProof/>
          <w:sz w:val="22"/>
          <w:szCs w:val="22"/>
          <w:lang w:eastAsia="en-GB"/>
        </w:rPr>
      </w:pPr>
      <w:r>
        <w:rPr>
          <w:noProof/>
        </w:rPr>
        <w:t>5.2.12.2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_Toc59101444 \h </w:instrText>
      </w:r>
      <w:r>
        <w:rPr>
          <w:noProof/>
        </w:rPr>
      </w:r>
      <w:r>
        <w:rPr>
          <w:noProof/>
        </w:rPr>
        <w:fldChar w:fldCharType="separate"/>
      </w:r>
      <w:r>
        <w:rPr>
          <w:noProof/>
        </w:rPr>
        <w:t>29</w:t>
      </w:r>
      <w:r>
        <w:rPr>
          <w:noProof/>
        </w:rPr>
        <w:fldChar w:fldCharType="end"/>
      </w:r>
    </w:p>
    <w:p w14:paraId="5913FCA5" w14:textId="7106C578" w:rsidR="00C9265A" w:rsidRDefault="00C9265A">
      <w:pPr>
        <w:pStyle w:val="TOC3"/>
        <w:rPr>
          <w:rFonts w:asciiTheme="minorHAnsi" w:eastAsiaTheme="minorEastAsia" w:hAnsiTheme="minorHAnsi" w:cstheme="minorBidi"/>
          <w:noProof/>
          <w:sz w:val="22"/>
          <w:szCs w:val="22"/>
          <w:lang w:eastAsia="en-GB"/>
        </w:rPr>
      </w:pPr>
      <w:r>
        <w:rPr>
          <w:noProof/>
          <w:lang w:eastAsia="zh-CN"/>
        </w:rPr>
        <w:t>5.2.13</w:t>
      </w:r>
      <w:r>
        <w:rPr>
          <w:rFonts w:asciiTheme="minorHAnsi" w:eastAsiaTheme="minorEastAsia" w:hAnsiTheme="minorHAnsi" w:cstheme="minorBidi"/>
          <w:noProof/>
          <w:sz w:val="22"/>
          <w:szCs w:val="22"/>
          <w:lang w:eastAsia="en-GB"/>
        </w:rPr>
        <w:tab/>
      </w:r>
      <w:r>
        <w:rPr>
          <w:noProof/>
          <w:lang w:eastAsia="zh-CN"/>
        </w:rPr>
        <w:t>Key Issue #13: T</w:t>
      </w:r>
      <w:r>
        <w:rPr>
          <w:noProof/>
          <w:lang w:eastAsia="en-GB"/>
        </w:rPr>
        <w:t>riggering conditions for analytics</w:t>
      </w:r>
      <w:r>
        <w:rPr>
          <w:noProof/>
        </w:rPr>
        <w:tab/>
      </w:r>
      <w:r>
        <w:rPr>
          <w:noProof/>
        </w:rPr>
        <w:fldChar w:fldCharType="begin" w:fldLock="1"/>
      </w:r>
      <w:r>
        <w:rPr>
          <w:noProof/>
        </w:rPr>
        <w:instrText xml:space="preserve"> PAGEREF _Toc59101445 \h </w:instrText>
      </w:r>
      <w:r>
        <w:rPr>
          <w:noProof/>
        </w:rPr>
      </w:r>
      <w:r>
        <w:rPr>
          <w:noProof/>
        </w:rPr>
        <w:fldChar w:fldCharType="separate"/>
      </w:r>
      <w:r>
        <w:rPr>
          <w:noProof/>
        </w:rPr>
        <w:t>29</w:t>
      </w:r>
      <w:r>
        <w:rPr>
          <w:noProof/>
        </w:rPr>
        <w:fldChar w:fldCharType="end"/>
      </w:r>
    </w:p>
    <w:p w14:paraId="6ED02F10" w14:textId="26D618E5" w:rsidR="00C9265A" w:rsidRDefault="00C9265A">
      <w:pPr>
        <w:pStyle w:val="TOC4"/>
        <w:rPr>
          <w:rFonts w:asciiTheme="minorHAnsi" w:eastAsiaTheme="minorEastAsia" w:hAnsiTheme="minorHAnsi" w:cstheme="minorBidi"/>
          <w:noProof/>
          <w:sz w:val="22"/>
          <w:szCs w:val="22"/>
          <w:lang w:eastAsia="en-GB"/>
        </w:rPr>
      </w:pPr>
      <w:r>
        <w:rPr>
          <w:noProof/>
        </w:rPr>
        <w:t>5.2.13.1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_Toc59101446 \h </w:instrText>
      </w:r>
      <w:r>
        <w:rPr>
          <w:noProof/>
        </w:rPr>
      </w:r>
      <w:r>
        <w:rPr>
          <w:noProof/>
        </w:rPr>
        <w:fldChar w:fldCharType="separate"/>
      </w:r>
      <w:r>
        <w:rPr>
          <w:noProof/>
        </w:rPr>
        <w:t>29</w:t>
      </w:r>
      <w:r>
        <w:rPr>
          <w:noProof/>
        </w:rPr>
        <w:fldChar w:fldCharType="end"/>
      </w:r>
    </w:p>
    <w:p w14:paraId="43AA72F2" w14:textId="1F1015AC" w:rsidR="00C9265A" w:rsidRDefault="00C9265A">
      <w:pPr>
        <w:pStyle w:val="TOC4"/>
        <w:rPr>
          <w:rFonts w:asciiTheme="minorHAnsi" w:eastAsiaTheme="minorEastAsia" w:hAnsiTheme="minorHAnsi" w:cstheme="minorBidi"/>
          <w:noProof/>
          <w:sz w:val="22"/>
          <w:szCs w:val="22"/>
          <w:lang w:eastAsia="en-GB"/>
        </w:rPr>
      </w:pPr>
      <w:r>
        <w:rPr>
          <w:noProof/>
        </w:rPr>
        <w:t>5.2.13.2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_Toc59101447 \h </w:instrText>
      </w:r>
      <w:r>
        <w:rPr>
          <w:noProof/>
        </w:rPr>
      </w:r>
      <w:r>
        <w:rPr>
          <w:noProof/>
        </w:rPr>
        <w:fldChar w:fldCharType="separate"/>
      </w:r>
      <w:r>
        <w:rPr>
          <w:noProof/>
        </w:rPr>
        <w:t>30</w:t>
      </w:r>
      <w:r>
        <w:rPr>
          <w:noProof/>
        </w:rPr>
        <w:fldChar w:fldCharType="end"/>
      </w:r>
    </w:p>
    <w:p w14:paraId="7D088ABF" w14:textId="08C3688B" w:rsidR="00C9265A" w:rsidRDefault="00C9265A">
      <w:pPr>
        <w:pStyle w:val="TOC3"/>
        <w:rPr>
          <w:rFonts w:asciiTheme="minorHAnsi" w:eastAsiaTheme="minorEastAsia" w:hAnsiTheme="minorHAnsi" w:cstheme="minorBidi"/>
          <w:noProof/>
          <w:sz w:val="22"/>
          <w:szCs w:val="22"/>
          <w:lang w:eastAsia="en-GB"/>
        </w:rPr>
      </w:pPr>
      <w:r>
        <w:rPr>
          <w:noProof/>
          <w:lang w:eastAsia="ko-KR"/>
        </w:rPr>
        <w:t>5.2.14</w:t>
      </w:r>
      <w:r>
        <w:rPr>
          <w:rFonts w:asciiTheme="minorHAnsi" w:eastAsiaTheme="minorEastAsia" w:hAnsiTheme="minorHAnsi" w:cstheme="minorBidi"/>
          <w:noProof/>
          <w:sz w:val="22"/>
          <w:szCs w:val="22"/>
          <w:lang w:eastAsia="en-GB"/>
        </w:rPr>
        <w:tab/>
      </w:r>
      <w:r>
        <w:rPr>
          <w:noProof/>
          <w:lang w:eastAsia="ko-KR"/>
        </w:rPr>
        <w:t>Key Issue #14: NWDAF-assisted application detection</w:t>
      </w:r>
      <w:r>
        <w:rPr>
          <w:noProof/>
        </w:rPr>
        <w:tab/>
      </w:r>
      <w:r>
        <w:rPr>
          <w:noProof/>
        </w:rPr>
        <w:fldChar w:fldCharType="begin" w:fldLock="1"/>
      </w:r>
      <w:r>
        <w:rPr>
          <w:noProof/>
        </w:rPr>
        <w:instrText xml:space="preserve"> PAGEREF _Toc59101448 \h </w:instrText>
      </w:r>
      <w:r>
        <w:rPr>
          <w:noProof/>
        </w:rPr>
      </w:r>
      <w:r>
        <w:rPr>
          <w:noProof/>
        </w:rPr>
        <w:fldChar w:fldCharType="separate"/>
      </w:r>
      <w:r>
        <w:rPr>
          <w:noProof/>
        </w:rPr>
        <w:t>30</w:t>
      </w:r>
      <w:r>
        <w:rPr>
          <w:noProof/>
        </w:rPr>
        <w:fldChar w:fldCharType="end"/>
      </w:r>
    </w:p>
    <w:p w14:paraId="4BBFC39D" w14:textId="458E4BD3" w:rsidR="00C9265A" w:rsidRDefault="00C9265A">
      <w:pPr>
        <w:pStyle w:val="TOC4"/>
        <w:rPr>
          <w:rFonts w:asciiTheme="minorHAnsi" w:eastAsiaTheme="minorEastAsia" w:hAnsiTheme="minorHAnsi" w:cstheme="minorBidi"/>
          <w:noProof/>
          <w:sz w:val="22"/>
          <w:szCs w:val="22"/>
          <w:lang w:eastAsia="en-GB"/>
        </w:rPr>
      </w:pPr>
      <w:r>
        <w:rPr>
          <w:noProof/>
          <w:lang w:eastAsia="ko-KR"/>
        </w:rPr>
        <w:t>5</w:t>
      </w:r>
      <w:r>
        <w:rPr>
          <w:noProof/>
          <w:lang w:eastAsia="zh-CN"/>
        </w:rPr>
        <w:t>.2.14</w:t>
      </w:r>
      <w:r>
        <w:rPr>
          <w:noProof/>
          <w:lang w:eastAsia="ko-KR"/>
        </w:rPr>
        <w:t>.1</w:t>
      </w:r>
      <w:r>
        <w:rPr>
          <w:rFonts w:asciiTheme="minorHAnsi" w:eastAsiaTheme="minorEastAsia" w:hAnsiTheme="minorHAnsi" w:cstheme="minorBidi"/>
          <w:noProof/>
          <w:sz w:val="22"/>
          <w:szCs w:val="22"/>
          <w:lang w:eastAsia="en-GB"/>
        </w:rPr>
        <w:tab/>
      </w:r>
      <w:r>
        <w:rPr>
          <w:noProof/>
          <w:lang w:eastAsia="ko-KR"/>
        </w:rPr>
        <w:t>Description</w:t>
      </w:r>
      <w:r>
        <w:rPr>
          <w:noProof/>
        </w:rPr>
        <w:tab/>
      </w:r>
      <w:r>
        <w:rPr>
          <w:noProof/>
        </w:rPr>
        <w:fldChar w:fldCharType="begin" w:fldLock="1"/>
      </w:r>
      <w:r>
        <w:rPr>
          <w:noProof/>
        </w:rPr>
        <w:instrText xml:space="preserve"> PAGEREF _Toc59101449 \h </w:instrText>
      </w:r>
      <w:r>
        <w:rPr>
          <w:noProof/>
        </w:rPr>
      </w:r>
      <w:r>
        <w:rPr>
          <w:noProof/>
        </w:rPr>
        <w:fldChar w:fldCharType="separate"/>
      </w:r>
      <w:r>
        <w:rPr>
          <w:noProof/>
        </w:rPr>
        <w:t>30</w:t>
      </w:r>
      <w:r>
        <w:rPr>
          <w:noProof/>
        </w:rPr>
        <w:fldChar w:fldCharType="end"/>
      </w:r>
    </w:p>
    <w:p w14:paraId="16C02C30" w14:textId="1DF2B509" w:rsidR="00C9265A" w:rsidRDefault="00C9265A">
      <w:pPr>
        <w:pStyle w:val="TOC4"/>
        <w:rPr>
          <w:rFonts w:asciiTheme="minorHAnsi" w:eastAsiaTheme="minorEastAsia" w:hAnsiTheme="minorHAnsi" w:cstheme="minorBidi"/>
          <w:noProof/>
          <w:sz w:val="22"/>
          <w:szCs w:val="22"/>
          <w:lang w:eastAsia="en-GB"/>
        </w:rPr>
      </w:pPr>
      <w:r>
        <w:rPr>
          <w:noProof/>
        </w:rPr>
        <w:t>5.2.14.2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_Toc59101450 \h </w:instrText>
      </w:r>
      <w:r>
        <w:rPr>
          <w:noProof/>
        </w:rPr>
      </w:r>
      <w:r>
        <w:rPr>
          <w:noProof/>
        </w:rPr>
        <w:fldChar w:fldCharType="separate"/>
      </w:r>
      <w:r>
        <w:rPr>
          <w:noProof/>
        </w:rPr>
        <w:t>30</w:t>
      </w:r>
      <w:r>
        <w:rPr>
          <w:noProof/>
        </w:rPr>
        <w:fldChar w:fldCharType="end"/>
      </w:r>
    </w:p>
    <w:p w14:paraId="656BF238" w14:textId="45F3BEE4" w:rsidR="00C9265A" w:rsidRDefault="00C9265A">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2.15</w:t>
      </w:r>
      <w:r>
        <w:rPr>
          <w:rFonts w:asciiTheme="minorHAnsi" w:eastAsiaTheme="minorEastAsia" w:hAnsiTheme="minorHAnsi" w:cstheme="minorBidi"/>
          <w:noProof/>
          <w:sz w:val="22"/>
          <w:szCs w:val="22"/>
          <w:lang w:eastAsia="en-GB"/>
        </w:rPr>
        <w:tab/>
      </w:r>
      <w:r>
        <w:rPr>
          <w:noProof/>
          <w:lang w:eastAsia="zh-CN"/>
        </w:rPr>
        <w:t>Key Issue #15</w:t>
      </w:r>
      <w:r>
        <w:rPr>
          <w:noProof/>
        </w:rPr>
        <w:t xml:space="preserve">: </w:t>
      </w:r>
      <w:r>
        <w:rPr>
          <w:noProof/>
          <w:lang w:eastAsia="zh-CN"/>
        </w:rPr>
        <w:t>User consent for UE data collection/analysis</w:t>
      </w:r>
      <w:r>
        <w:rPr>
          <w:noProof/>
        </w:rPr>
        <w:tab/>
      </w:r>
      <w:r>
        <w:rPr>
          <w:noProof/>
        </w:rPr>
        <w:fldChar w:fldCharType="begin" w:fldLock="1"/>
      </w:r>
      <w:r>
        <w:rPr>
          <w:noProof/>
        </w:rPr>
        <w:instrText xml:space="preserve"> PAGEREF _Toc59101451 \h </w:instrText>
      </w:r>
      <w:r>
        <w:rPr>
          <w:noProof/>
        </w:rPr>
      </w:r>
      <w:r>
        <w:rPr>
          <w:noProof/>
        </w:rPr>
        <w:fldChar w:fldCharType="separate"/>
      </w:r>
      <w:r>
        <w:rPr>
          <w:noProof/>
        </w:rPr>
        <w:t>30</w:t>
      </w:r>
      <w:r>
        <w:rPr>
          <w:noProof/>
        </w:rPr>
        <w:fldChar w:fldCharType="end"/>
      </w:r>
    </w:p>
    <w:p w14:paraId="793844CD" w14:textId="071A77C1" w:rsidR="00C9265A" w:rsidRDefault="00C9265A">
      <w:pPr>
        <w:pStyle w:val="TOC4"/>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w:t>
      </w:r>
      <w:r>
        <w:rPr>
          <w:noProof/>
        </w:rPr>
        <w:t>.</w:t>
      </w:r>
      <w:r>
        <w:rPr>
          <w:noProof/>
          <w:lang w:eastAsia="zh-CN"/>
        </w:rPr>
        <w:t>15.1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_Toc59101452 \h </w:instrText>
      </w:r>
      <w:r>
        <w:rPr>
          <w:noProof/>
        </w:rPr>
      </w:r>
      <w:r>
        <w:rPr>
          <w:noProof/>
        </w:rPr>
        <w:fldChar w:fldCharType="separate"/>
      </w:r>
      <w:r>
        <w:rPr>
          <w:noProof/>
        </w:rPr>
        <w:t>30</w:t>
      </w:r>
      <w:r>
        <w:rPr>
          <w:noProof/>
        </w:rPr>
        <w:fldChar w:fldCharType="end"/>
      </w:r>
    </w:p>
    <w:p w14:paraId="7EB47357" w14:textId="19AB3D6E" w:rsidR="00C9265A" w:rsidRDefault="00C9265A">
      <w:pPr>
        <w:pStyle w:val="TOC4"/>
        <w:rPr>
          <w:rFonts w:asciiTheme="minorHAnsi" w:eastAsiaTheme="minorEastAsia" w:hAnsiTheme="minorHAnsi" w:cstheme="minorBidi"/>
          <w:noProof/>
          <w:sz w:val="22"/>
          <w:szCs w:val="22"/>
          <w:lang w:eastAsia="en-GB"/>
        </w:rPr>
      </w:pPr>
      <w:r>
        <w:rPr>
          <w:noProof/>
          <w:lang w:eastAsia="zh-CN"/>
        </w:rPr>
        <w:t>5.2.15.2</w:t>
      </w:r>
      <w:r>
        <w:rPr>
          <w:rFonts w:asciiTheme="minorHAnsi" w:eastAsiaTheme="minorEastAsia" w:hAnsiTheme="minorHAnsi" w:cstheme="minorBidi"/>
          <w:noProof/>
          <w:sz w:val="22"/>
          <w:szCs w:val="22"/>
          <w:lang w:eastAsia="en-GB"/>
        </w:rPr>
        <w:tab/>
      </w:r>
      <w:r>
        <w:rPr>
          <w:noProof/>
          <w:lang w:eastAsia="zh-CN"/>
        </w:rPr>
        <w:t>Requirements</w:t>
      </w:r>
      <w:r>
        <w:rPr>
          <w:noProof/>
        </w:rPr>
        <w:tab/>
      </w:r>
      <w:r>
        <w:rPr>
          <w:noProof/>
        </w:rPr>
        <w:fldChar w:fldCharType="begin" w:fldLock="1"/>
      </w:r>
      <w:r>
        <w:rPr>
          <w:noProof/>
        </w:rPr>
        <w:instrText xml:space="preserve"> PAGEREF _Toc59101453 \h </w:instrText>
      </w:r>
      <w:r>
        <w:rPr>
          <w:noProof/>
        </w:rPr>
      </w:r>
      <w:r>
        <w:rPr>
          <w:noProof/>
        </w:rPr>
        <w:fldChar w:fldCharType="separate"/>
      </w:r>
      <w:r>
        <w:rPr>
          <w:noProof/>
        </w:rPr>
        <w:t>30</w:t>
      </w:r>
      <w:r>
        <w:rPr>
          <w:noProof/>
        </w:rPr>
        <w:fldChar w:fldCharType="end"/>
      </w:r>
    </w:p>
    <w:p w14:paraId="6BB9CF02" w14:textId="1C4D08C3" w:rsidR="00C9265A" w:rsidRDefault="00C9265A">
      <w:pPr>
        <w:pStyle w:val="TOC3"/>
        <w:rPr>
          <w:rFonts w:asciiTheme="minorHAnsi" w:eastAsiaTheme="minorEastAsia" w:hAnsiTheme="minorHAnsi" w:cstheme="minorBidi"/>
          <w:noProof/>
          <w:sz w:val="22"/>
          <w:szCs w:val="22"/>
          <w:lang w:eastAsia="en-GB"/>
        </w:rPr>
      </w:pPr>
      <w:r>
        <w:rPr>
          <w:noProof/>
        </w:rPr>
        <w:t>5.</w:t>
      </w:r>
      <w:r>
        <w:rPr>
          <w:noProof/>
          <w:lang w:eastAsia="zh-CN"/>
        </w:rPr>
        <w:t>2.16</w:t>
      </w:r>
      <w:r>
        <w:rPr>
          <w:rFonts w:asciiTheme="minorHAnsi" w:eastAsiaTheme="minorEastAsia" w:hAnsiTheme="minorHAnsi" w:cstheme="minorBidi"/>
          <w:noProof/>
          <w:sz w:val="22"/>
          <w:szCs w:val="22"/>
          <w:lang w:eastAsia="en-GB"/>
        </w:rPr>
        <w:tab/>
      </w:r>
      <w:r>
        <w:rPr>
          <w:noProof/>
        </w:rPr>
        <w:t>Key Issue #16: UP optimization for edge computing</w:t>
      </w:r>
      <w:r>
        <w:rPr>
          <w:noProof/>
        </w:rPr>
        <w:tab/>
      </w:r>
      <w:r>
        <w:rPr>
          <w:noProof/>
        </w:rPr>
        <w:fldChar w:fldCharType="begin" w:fldLock="1"/>
      </w:r>
      <w:r>
        <w:rPr>
          <w:noProof/>
        </w:rPr>
        <w:instrText xml:space="preserve"> PAGEREF _Toc59101454 \h </w:instrText>
      </w:r>
      <w:r>
        <w:rPr>
          <w:noProof/>
        </w:rPr>
      </w:r>
      <w:r>
        <w:rPr>
          <w:noProof/>
        </w:rPr>
        <w:fldChar w:fldCharType="separate"/>
      </w:r>
      <w:r>
        <w:rPr>
          <w:noProof/>
        </w:rPr>
        <w:t>30</w:t>
      </w:r>
      <w:r>
        <w:rPr>
          <w:noProof/>
        </w:rPr>
        <w:fldChar w:fldCharType="end"/>
      </w:r>
    </w:p>
    <w:p w14:paraId="52476A0D" w14:textId="2C464C35" w:rsidR="00C9265A" w:rsidRDefault="00C9265A">
      <w:pPr>
        <w:pStyle w:val="TOC4"/>
        <w:rPr>
          <w:rFonts w:asciiTheme="minorHAnsi" w:eastAsiaTheme="minorEastAsia" w:hAnsiTheme="minorHAnsi" w:cstheme="minorBidi"/>
          <w:noProof/>
          <w:sz w:val="22"/>
          <w:szCs w:val="22"/>
          <w:lang w:eastAsia="en-GB"/>
        </w:rPr>
      </w:pPr>
      <w:r>
        <w:rPr>
          <w:noProof/>
        </w:rPr>
        <w:t>5.</w:t>
      </w:r>
      <w:r>
        <w:rPr>
          <w:noProof/>
          <w:lang w:eastAsia="zh-CN"/>
        </w:rPr>
        <w:t>2.16.1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_Toc59101455 \h </w:instrText>
      </w:r>
      <w:r>
        <w:rPr>
          <w:noProof/>
        </w:rPr>
      </w:r>
      <w:r>
        <w:rPr>
          <w:noProof/>
        </w:rPr>
        <w:fldChar w:fldCharType="separate"/>
      </w:r>
      <w:r>
        <w:rPr>
          <w:noProof/>
        </w:rPr>
        <w:t>30</w:t>
      </w:r>
      <w:r>
        <w:rPr>
          <w:noProof/>
        </w:rPr>
        <w:fldChar w:fldCharType="end"/>
      </w:r>
    </w:p>
    <w:p w14:paraId="18BC44F9" w14:textId="142B3343" w:rsidR="00C9265A" w:rsidRDefault="00C9265A">
      <w:pPr>
        <w:pStyle w:val="TOC4"/>
        <w:rPr>
          <w:rFonts w:asciiTheme="minorHAnsi" w:eastAsiaTheme="minorEastAsia" w:hAnsiTheme="minorHAnsi" w:cstheme="minorBidi"/>
          <w:noProof/>
          <w:sz w:val="22"/>
          <w:szCs w:val="22"/>
          <w:lang w:eastAsia="en-GB"/>
        </w:rPr>
      </w:pPr>
      <w:r>
        <w:rPr>
          <w:noProof/>
        </w:rPr>
        <w:t>5.2.16.2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_Toc59101456 \h </w:instrText>
      </w:r>
      <w:r>
        <w:rPr>
          <w:noProof/>
        </w:rPr>
      </w:r>
      <w:r>
        <w:rPr>
          <w:noProof/>
        </w:rPr>
        <w:fldChar w:fldCharType="separate"/>
      </w:r>
      <w:r>
        <w:rPr>
          <w:noProof/>
        </w:rPr>
        <w:t>31</w:t>
      </w:r>
      <w:r>
        <w:rPr>
          <w:noProof/>
        </w:rPr>
        <w:fldChar w:fldCharType="end"/>
      </w:r>
    </w:p>
    <w:p w14:paraId="09AECC8B" w14:textId="268E43AB" w:rsidR="00C9265A" w:rsidRDefault="00C9265A">
      <w:pPr>
        <w:pStyle w:val="TOC3"/>
        <w:rPr>
          <w:rFonts w:asciiTheme="minorHAnsi" w:eastAsiaTheme="minorEastAsia" w:hAnsiTheme="minorHAnsi" w:cstheme="minorBidi"/>
          <w:noProof/>
          <w:sz w:val="22"/>
          <w:szCs w:val="22"/>
          <w:lang w:eastAsia="en-GB"/>
        </w:rPr>
      </w:pPr>
      <w:r>
        <w:rPr>
          <w:noProof/>
          <w:lang w:eastAsia="zh-CN"/>
        </w:rPr>
        <w:t>5.2.17</w:t>
      </w:r>
      <w:r>
        <w:rPr>
          <w:rFonts w:asciiTheme="minorHAnsi" w:eastAsiaTheme="minorEastAsia" w:hAnsiTheme="minorHAnsi" w:cstheme="minorBidi"/>
          <w:noProof/>
          <w:sz w:val="22"/>
          <w:szCs w:val="22"/>
          <w:lang w:eastAsia="en-GB"/>
        </w:rPr>
        <w:tab/>
      </w:r>
      <w:r>
        <w:rPr>
          <w:noProof/>
          <w:lang w:eastAsia="zh-CN"/>
        </w:rPr>
        <w:t>Key Issue #17: Definition of accuracy levels</w:t>
      </w:r>
      <w:r>
        <w:rPr>
          <w:noProof/>
        </w:rPr>
        <w:tab/>
      </w:r>
      <w:r>
        <w:rPr>
          <w:noProof/>
        </w:rPr>
        <w:fldChar w:fldCharType="begin" w:fldLock="1"/>
      </w:r>
      <w:r>
        <w:rPr>
          <w:noProof/>
        </w:rPr>
        <w:instrText xml:space="preserve"> PAGEREF _Toc59101457 \h </w:instrText>
      </w:r>
      <w:r>
        <w:rPr>
          <w:noProof/>
        </w:rPr>
      </w:r>
      <w:r>
        <w:rPr>
          <w:noProof/>
        </w:rPr>
        <w:fldChar w:fldCharType="separate"/>
      </w:r>
      <w:r>
        <w:rPr>
          <w:noProof/>
        </w:rPr>
        <w:t>31</w:t>
      </w:r>
      <w:r>
        <w:rPr>
          <w:noProof/>
        </w:rPr>
        <w:fldChar w:fldCharType="end"/>
      </w:r>
    </w:p>
    <w:p w14:paraId="11E999EF" w14:textId="7C027767" w:rsidR="00C9265A" w:rsidRDefault="00C9265A">
      <w:pPr>
        <w:pStyle w:val="TOC4"/>
        <w:rPr>
          <w:rFonts w:asciiTheme="minorHAnsi" w:eastAsiaTheme="minorEastAsia" w:hAnsiTheme="minorHAnsi" w:cstheme="minorBidi"/>
          <w:noProof/>
          <w:sz w:val="22"/>
          <w:szCs w:val="22"/>
          <w:lang w:eastAsia="en-GB"/>
        </w:rPr>
      </w:pPr>
      <w:r>
        <w:rPr>
          <w:noProof/>
        </w:rPr>
        <w:t>5.2.17.1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_Toc59101458 \h </w:instrText>
      </w:r>
      <w:r>
        <w:rPr>
          <w:noProof/>
        </w:rPr>
      </w:r>
      <w:r>
        <w:rPr>
          <w:noProof/>
        </w:rPr>
        <w:fldChar w:fldCharType="separate"/>
      </w:r>
      <w:r>
        <w:rPr>
          <w:noProof/>
        </w:rPr>
        <w:t>31</w:t>
      </w:r>
      <w:r>
        <w:rPr>
          <w:noProof/>
        </w:rPr>
        <w:fldChar w:fldCharType="end"/>
      </w:r>
    </w:p>
    <w:p w14:paraId="49C32A75" w14:textId="2B203647" w:rsidR="00C9265A" w:rsidRDefault="00C9265A">
      <w:pPr>
        <w:pStyle w:val="TOC4"/>
        <w:rPr>
          <w:rFonts w:asciiTheme="minorHAnsi" w:eastAsiaTheme="minorEastAsia" w:hAnsiTheme="minorHAnsi" w:cstheme="minorBidi"/>
          <w:noProof/>
          <w:sz w:val="22"/>
          <w:szCs w:val="22"/>
          <w:lang w:eastAsia="en-GB"/>
        </w:rPr>
      </w:pPr>
      <w:r>
        <w:rPr>
          <w:noProof/>
        </w:rPr>
        <w:t>5.2.17.2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_Toc59101459 \h </w:instrText>
      </w:r>
      <w:r>
        <w:rPr>
          <w:noProof/>
        </w:rPr>
      </w:r>
      <w:r>
        <w:rPr>
          <w:noProof/>
        </w:rPr>
        <w:fldChar w:fldCharType="separate"/>
      </w:r>
      <w:r>
        <w:rPr>
          <w:noProof/>
        </w:rPr>
        <w:t>31</w:t>
      </w:r>
      <w:r>
        <w:rPr>
          <w:noProof/>
        </w:rPr>
        <w:fldChar w:fldCharType="end"/>
      </w:r>
    </w:p>
    <w:p w14:paraId="5F40B307" w14:textId="0AA46277" w:rsidR="00C9265A" w:rsidRDefault="00C9265A">
      <w:pPr>
        <w:pStyle w:val="TOC3"/>
        <w:rPr>
          <w:rFonts w:asciiTheme="minorHAnsi" w:eastAsiaTheme="minorEastAsia" w:hAnsiTheme="minorHAnsi" w:cstheme="minorBidi"/>
          <w:noProof/>
          <w:sz w:val="22"/>
          <w:szCs w:val="22"/>
          <w:lang w:eastAsia="en-GB"/>
        </w:rPr>
      </w:pPr>
      <w:r>
        <w:rPr>
          <w:noProof/>
          <w:lang w:eastAsia="ko-KR"/>
        </w:rPr>
        <w:t>5.2.18</w:t>
      </w:r>
      <w:r>
        <w:rPr>
          <w:rFonts w:asciiTheme="minorHAnsi" w:eastAsiaTheme="minorEastAsia" w:hAnsiTheme="minorHAnsi" w:cstheme="minorBidi"/>
          <w:noProof/>
          <w:sz w:val="22"/>
          <w:szCs w:val="22"/>
          <w:lang w:eastAsia="en-GB"/>
        </w:rPr>
        <w:tab/>
      </w:r>
      <w:r>
        <w:rPr>
          <w:noProof/>
          <w:lang w:eastAsia="ko-KR"/>
        </w:rPr>
        <w:t>Key Issue #18: Enhancement for real-time communication with NWDAF</w:t>
      </w:r>
      <w:r>
        <w:rPr>
          <w:noProof/>
        </w:rPr>
        <w:tab/>
      </w:r>
      <w:r>
        <w:rPr>
          <w:noProof/>
        </w:rPr>
        <w:fldChar w:fldCharType="begin" w:fldLock="1"/>
      </w:r>
      <w:r>
        <w:rPr>
          <w:noProof/>
        </w:rPr>
        <w:instrText xml:space="preserve"> PAGEREF _Toc59101460 \h </w:instrText>
      </w:r>
      <w:r>
        <w:rPr>
          <w:noProof/>
        </w:rPr>
      </w:r>
      <w:r>
        <w:rPr>
          <w:noProof/>
        </w:rPr>
        <w:fldChar w:fldCharType="separate"/>
      </w:r>
      <w:r>
        <w:rPr>
          <w:noProof/>
        </w:rPr>
        <w:t>31</w:t>
      </w:r>
      <w:r>
        <w:rPr>
          <w:noProof/>
        </w:rPr>
        <w:fldChar w:fldCharType="end"/>
      </w:r>
    </w:p>
    <w:p w14:paraId="5020FC4B" w14:textId="6FE21FFA" w:rsidR="00C9265A" w:rsidRDefault="00C9265A">
      <w:pPr>
        <w:pStyle w:val="TOC4"/>
        <w:rPr>
          <w:rFonts w:asciiTheme="minorHAnsi" w:eastAsiaTheme="minorEastAsia" w:hAnsiTheme="minorHAnsi" w:cstheme="minorBidi"/>
          <w:noProof/>
          <w:sz w:val="22"/>
          <w:szCs w:val="22"/>
          <w:lang w:eastAsia="en-GB"/>
        </w:rPr>
      </w:pPr>
      <w:r>
        <w:rPr>
          <w:noProof/>
          <w:lang w:eastAsia="ko-KR"/>
        </w:rPr>
        <w:t>5</w:t>
      </w:r>
      <w:r>
        <w:rPr>
          <w:noProof/>
          <w:lang w:eastAsia="zh-CN"/>
        </w:rPr>
        <w:t>.2</w:t>
      </w:r>
      <w:r>
        <w:rPr>
          <w:noProof/>
          <w:lang w:eastAsia="ko-KR"/>
        </w:rPr>
        <w:t>.18.1</w:t>
      </w:r>
      <w:r>
        <w:rPr>
          <w:rFonts w:asciiTheme="minorHAnsi" w:eastAsiaTheme="minorEastAsia" w:hAnsiTheme="minorHAnsi" w:cstheme="minorBidi"/>
          <w:noProof/>
          <w:sz w:val="22"/>
          <w:szCs w:val="22"/>
          <w:lang w:eastAsia="en-GB"/>
        </w:rPr>
        <w:tab/>
      </w:r>
      <w:r>
        <w:rPr>
          <w:noProof/>
          <w:lang w:eastAsia="ko-KR"/>
        </w:rPr>
        <w:t>Description</w:t>
      </w:r>
      <w:r>
        <w:rPr>
          <w:noProof/>
        </w:rPr>
        <w:tab/>
      </w:r>
      <w:r>
        <w:rPr>
          <w:noProof/>
        </w:rPr>
        <w:fldChar w:fldCharType="begin" w:fldLock="1"/>
      </w:r>
      <w:r>
        <w:rPr>
          <w:noProof/>
        </w:rPr>
        <w:instrText xml:space="preserve"> PAGEREF _Toc59101461 \h </w:instrText>
      </w:r>
      <w:r>
        <w:rPr>
          <w:noProof/>
        </w:rPr>
      </w:r>
      <w:r>
        <w:rPr>
          <w:noProof/>
        </w:rPr>
        <w:fldChar w:fldCharType="separate"/>
      </w:r>
      <w:r>
        <w:rPr>
          <w:noProof/>
        </w:rPr>
        <w:t>31</w:t>
      </w:r>
      <w:r>
        <w:rPr>
          <w:noProof/>
        </w:rPr>
        <w:fldChar w:fldCharType="end"/>
      </w:r>
    </w:p>
    <w:p w14:paraId="1C7BA08A" w14:textId="09D5B653" w:rsidR="00C9265A" w:rsidRDefault="00C9265A">
      <w:pPr>
        <w:pStyle w:val="TOC4"/>
        <w:rPr>
          <w:rFonts w:asciiTheme="minorHAnsi" w:eastAsiaTheme="minorEastAsia" w:hAnsiTheme="minorHAnsi" w:cstheme="minorBidi"/>
          <w:noProof/>
          <w:sz w:val="22"/>
          <w:szCs w:val="22"/>
          <w:lang w:eastAsia="en-GB"/>
        </w:rPr>
      </w:pPr>
      <w:r>
        <w:rPr>
          <w:noProof/>
        </w:rPr>
        <w:t>5.2.18.2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_Toc59101462 \h </w:instrText>
      </w:r>
      <w:r>
        <w:rPr>
          <w:noProof/>
        </w:rPr>
      </w:r>
      <w:r>
        <w:rPr>
          <w:noProof/>
        </w:rPr>
        <w:fldChar w:fldCharType="separate"/>
      </w:r>
      <w:r>
        <w:rPr>
          <w:noProof/>
        </w:rPr>
        <w:t>32</w:t>
      </w:r>
      <w:r>
        <w:rPr>
          <w:noProof/>
        </w:rPr>
        <w:fldChar w:fldCharType="end"/>
      </w:r>
    </w:p>
    <w:p w14:paraId="4DCA9910" w14:textId="25016CA1" w:rsidR="00C9265A" w:rsidRDefault="00C9265A">
      <w:pPr>
        <w:pStyle w:val="TOC3"/>
        <w:rPr>
          <w:rFonts w:asciiTheme="minorHAnsi" w:eastAsiaTheme="minorEastAsia" w:hAnsiTheme="minorHAnsi" w:cstheme="minorBidi"/>
          <w:noProof/>
          <w:sz w:val="22"/>
          <w:szCs w:val="22"/>
          <w:lang w:eastAsia="en-GB"/>
        </w:rPr>
      </w:pPr>
      <w:r>
        <w:rPr>
          <w:noProof/>
        </w:rPr>
        <w:t>5.</w:t>
      </w:r>
      <w:r>
        <w:rPr>
          <w:noProof/>
          <w:lang w:eastAsia="zh-CN"/>
        </w:rPr>
        <w:t>2.19</w:t>
      </w:r>
      <w:r>
        <w:rPr>
          <w:rFonts w:asciiTheme="minorHAnsi" w:eastAsiaTheme="minorEastAsia" w:hAnsiTheme="minorHAnsi" w:cstheme="minorBidi"/>
          <w:noProof/>
          <w:sz w:val="22"/>
          <w:szCs w:val="22"/>
          <w:lang w:eastAsia="en-GB"/>
        </w:rPr>
        <w:tab/>
      </w:r>
      <w:r>
        <w:rPr>
          <w:noProof/>
        </w:rPr>
        <w:t xml:space="preserve">Key Issue #19: Trained data model </w:t>
      </w:r>
      <w:r w:rsidRPr="00416AF7">
        <w:rPr>
          <w:rFonts w:cs="Arial"/>
          <w:noProof/>
        </w:rPr>
        <w:t>sharing between multiple NWDAF instances</w:t>
      </w:r>
      <w:r>
        <w:rPr>
          <w:noProof/>
        </w:rPr>
        <w:tab/>
      </w:r>
      <w:r>
        <w:rPr>
          <w:noProof/>
        </w:rPr>
        <w:fldChar w:fldCharType="begin" w:fldLock="1"/>
      </w:r>
      <w:r>
        <w:rPr>
          <w:noProof/>
        </w:rPr>
        <w:instrText xml:space="preserve"> PAGEREF _Toc59101463 \h </w:instrText>
      </w:r>
      <w:r>
        <w:rPr>
          <w:noProof/>
        </w:rPr>
      </w:r>
      <w:r>
        <w:rPr>
          <w:noProof/>
        </w:rPr>
        <w:fldChar w:fldCharType="separate"/>
      </w:r>
      <w:r>
        <w:rPr>
          <w:noProof/>
        </w:rPr>
        <w:t>32</w:t>
      </w:r>
      <w:r>
        <w:rPr>
          <w:noProof/>
        </w:rPr>
        <w:fldChar w:fldCharType="end"/>
      </w:r>
    </w:p>
    <w:p w14:paraId="705EC6DD" w14:textId="4AA4EE62" w:rsidR="00C9265A" w:rsidRDefault="00C9265A">
      <w:pPr>
        <w:pStyle w:val="TOC4"/>
        <w:rPr>
          <w:rFonts w:asciiTheme="minorHAnsi" w:eastAsiaTheme="minorEastAsia" w:hAnsiTheme="minorHAnsi" w:cstheme="minorBidi"/>
          <w:noProof/>
          <w:sz w:val="22"/>
          <w:szCs w:val="22"/>
          <w:lang w:eastAsia="en-GB"/>
        </w:rPr>
      </w:pPr>
      <w:r>
        <w:rPr>
          <w:noProof/>
        </w:rPr>
        <w:t>5.2.19.1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_Toc59101464 \h </w:instrText>
      </w:r>
      <w:r>
        <w:rPr>
          <w:noProof/>
        </w:rPr>
      </w:r>
      <w:r>
        <w:rPr>
          <w:noProof/>
        </w:rPr>
        <w:fldChar w:fldCharType="separate"/>
      </w:r>
      <w:r>
        <w:rPr>
          <w:noProof/>
        </w:rPr>
        <w:t>32</w:t>
      </w:r>
      <w:r>
        <w:rPr>
          <w:noProof/>
        </w:rPr>
        <w:fldChar w:fldCharType="end"/>
      </w:r>
    </w:p>
    <w:p w14:paraId="7EFFF422" w14:textId="6EE0885E" w:rsidR="00C9265A" w:rsidRDefault="00C9265A">
      <w:pPr>
        <w:pStyle w:val="TOC4"/>
        <w:rPr>
          <w:rFonts w:asciiTheme="minorHAnsi" w:eastAsiaTheme="minorEastAsia" w:hAnsiTheme="minorHAnsi" w:cstheme="minorBidi"/>
          <w:noProof/>
          <w:sz w:val="22"/>
          <w:szCs w:val="22"/>
          <w:lang w:eastAsia="en-GB"/>
        </w:rPr>
      </w:pPr>
      <w:r>
        <w:rPr>
          <w:noProof/>
        </w:rPr>
        <w:t>5.2.19.2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_Toc59101465 \h </w:instrText>
      </w:r>
      <w:r>
        <w:rPr>
          <w:noProof/>
        </w:rPr>
      </w:r>
      <w:r>
        <w:rPr>
          <w:noProof/>
        </w:rPr>
        <w:fldChar w:fldCharType="separate"/>
      </w:r>
      <w:r>
        <w:rPr>
          <w:noProof/>
        </w:rPr>
        <w:t>32</w:t>
      </w:r>
      <w:r>
        <w:rPr>
          <w:noProof/>
        </w:rPr>
        <w:fldChar w:fldCharType="end"/>
      </w:r>
    </w:p>
    <w:p w14:paraId="3C45B343" w14:textId="041933FA" w:rsidR="00C9265A" w:rsidRDefault="00C9265A">
      <w:pPr>
        <w:pStyle w:val="TOC3"/>
        <w:rPr>
          <w:rFonts w:asciiTheme="minorHAnsi" w:eastAsiaTheme="minorEastAsia" w:hAnsiTheme="minorHAnsi" w:cstheme="minorBidi"/>
          <w:noProof/>
          <w:sz w:val="22"/>
          <w:szCs w:val="22"/>
          <w:lang w:eastAsia="en-GB"/>
        </w:rPr>
      </w:pPr>
      <w:r>
        <w:rPr>
          <w:noProof/>
          <w:lang w:eastAsia="zh-CN"/>
        </w:rPr>
        <w:t>5.2.20</w:t>
      </w:r>
      <w:r>
        <w:rPr>
          <w:rFonts w:asciiTheme="minorHAnsi" w:eastAsiaTheme="minorEastAsia" w:hAnsiTheme="minorHAnsi" w:cstheme="minorBidi"/>
          <w:noProof/>
          <w:sz w:val="22"/>
          <w:szCs w:val="22"/>
          <w:lang w:eastAsia="en-GB"/>
        </w:rPr>
        <w:tab/>
      </w:r>
      <w:r>
        <w:rPr>
          <w:noProof/>
          <w:lang w:eastAsia="zh-CN"/>
        </w:rPr>
        <w:t>Key Issue #20: NWDAF assisting in detecting anomaly events for the user plane</w:t>
      </w:r>
      <w:r>
        <w:rPr>
          <w:noProof/>
        </w:rPr>
        <w:tab/>
      </w:r>
      <w:r>
        <w:rPr>
          <w:noProof/>
        </w:rPr>
        <w:fldChar w:fldCharType="begin" w:fldLock="1"/>
      </w:r>
      <w:r>
        <w:rPr>
          <w:noProof/>
        </w:rPr>
        <w:instrText xml:space="preserve"> PAGEREF _Toc59101466 \h </w:instrText>
      </w:r>
      <w:r>
        <w:rPr>
          <w:noProof/>
        </w:rPr>
      </w:r>
      <w:r>
        <w:rPr>
          <w:noProof/>
        </w:rPr>
        <w:fldChar w:fldCharType="separate"/>
      </w:r>
      <w:r>
        <w:rPr>
          <w:noProof/>
        </w:rPr>
        <w:t>32</w:t>
      </w:r>
      <w:r>
        <w:rPr>
          <w:noProof/>
        </w:rPr>
        <w:fldChar w:fldCharType="end"/>
      </w:r>
    </w:p>
    <w:p w14:paraId="58FAF55E" w14:textId="113DA356" w:rsidR="00C9265A" w:rsidRDefault="00C9265A">
      <w:pPr>
        <w:pStyle w:val="TOC4"/>
        <w:rPr>
          <w:rFonts w:asciiTheme="minorHAnsi" w:eastAsiaTheme="minorEastAsia" w:hAnsiTheme="minorHAnsi" w:cstheme="minorBidi"/>
          <w:noProof/>
          <w:sz w:val="22"/>
          <w:szCs w:val="22"/>
          <w:lang w:eastAsia="en-GB"/>
        </w:rPr>
      </w:pPr>
      <w:r>
        <w:rPr>
          <w:noProof/>
        </w:rPr>
        <w:t>5.2.20.1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_Toc59101467 \h </w:instrText>
      </w:r>
      <w:r>
        <w:rPr>
          <w:noProof/>
        </w:rPr>
      </w:r>
      <w:r>
        <w:rPr>
          <w:noProof/>
        </w:rPr>
        <w:fldChar w:fldCharType="separate"/>
      </w:r>
      <w:r>
        <w:rPr>
          <w:noProof/>
        </w:rPr>
        <w:t>32</w:t>
      </w:r>
      <w:r>
        <w:rPr>
          <w:noProof/>
        </w:rPr>
        <w:fldChar w:fldCharType="end"/>
      </w:r>
    </w:p>
    <w:p w14:paraId="2EA403CC" w14:textId="1058E234" w:rsidR="00C9265A" w:rsidRDefault="00C9265A">
      <w:pPr>
        <w:pStyle w:val="TOC4"/>
        <w:rPr>
          <w:rFonts w:asciiTheme="minorHAnsi" w:eastAsiaTheme="minorEastAsia" w:hAnsiTheme="minorHAnsi" w:cstheme="minorBidi"/>
          <w:noProof/>
          <w:sz w:val="22"/>
          <w:szCs w:val="22"/>
          <w:lang w:eastAsia="en-GB"/>
        </w:rPr>
      </w:pPr>
      <w:r>
        <w:rPr>
          <w:noProof/>
        </w:rPr>
        <w:t>5.2.20.2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_Toc59101468 \h </w:instrText>
      </w:r>
      <w:r>
        <w:rPr>
          <w:noProof/>
        </w:rPr>
      </w:r>
      <w:r>
        <w:rPr>
          <w:noProof/>
        </w:rPr>
        <w:fldChar w:fldCharType="separate"/>
      </w:r>
      <w:r>
        <w:rPr>
          <w:noProof/>
        </w:rPr>
        <w:t>33</w:t>
      </w:r>
      <w:r>
        <w:rPr>
          <w:noProof/>
        </w:rPr>
        <w:fldChar w:fldCharType="end"/>
      </w:r>
    </w:p>
    <w:p w14:paraId="65326B1F" w14:textId="0B7616F1" w:rsidR="00C9265A" w:rsidRDefault="00C9265A">
      <w:pPr>
        <w:pStyle w:val="TOC3"/>
        <w:rPr>
          <w:rFonts w:asciiTheme="minorHAnsi" w:eastAsiaTheme="minorEastAsia" w:hAnsiTheme="minorHAnsi" w:cstheme="minorBidi"/>
          <w:noProof/>
          <w:sz w:val="22"/>
          <w:szCs w:val="22"/>
          <w:lang w:eastAsia="en-GB"/>
        </w:rPr>
      </w:pPr>
      <w:r>
        <w:rPr>
          <w:noProof/>
          <w:lang w:eastAsia="zh-CN"/>
        </w:rPr>
        <w:t>5.2.21</w:t>
      </w:r>
      <w:r>
        <w:rPr>
          <w:rFonts w:asciiTheme="minorHAnsi" w:eastAsiaTheme="minorEastAsia" w:hAnsiTheme="minorHAnsi" w:cstheme="minorBidi"/>
          <w:noProof/>
          <w:sz w:val="22"/>
          <w:szCs w:val="22"/>
          <w:lang w:eastAsia="en-GB"/>
        </w:rPr>
        <w:tab/>
      </w:r>
      <w:r>
        <w:rPr>
          <w:noProof/>
          <w:lang w:eastAsia="zh-CN"/>
        </w:rPr>
        <w:t>Key Issue #21: NWDAF assisting in user plane</w:t>
      </w:r>
      <w:r>
        <w:rPr>
          <w:noProof/>
          <w:lang w:eastAsia="en-GB"/>
        </w:rPr>
        <w:t xml:space="preserve"> performance</w:t>
      </w:r>
      <w:r>
        <w:rPr>
          <w:noProof/>
        </w:rPr>
        <w:tab/>
      </w:r>
      <w:r>
        <w:rPr>
          <w:noProof/>
        </w:rPr>
        <w:fldChar w:fldCharType="begin" w:fldLock="1"/>
      </w:r>
      <w:r>
        <w:rPr>
          <w:noProof/>
        </w:rPr>
        <w:instrText xml:space="preserve"> PAGEREF _Toc59101469 \h </w:instrText>
      </w:r>
      <w:r>
        <w:rPr>
          <w:noProof/>
        </w:rPr>
      </w:r>
      <w:r>
        <w:rPr>
          <w:noProof/>
        </w:rPr>
        <w:fldChar w:fldCharType="separate"/>
      </w:r>
      <w:r>
        <w:rPr>
          <w:noProof/>
        </w:rPr>
        <w:t>33</w:t>
      </w:r>
      <w:r>
        <w:rPr>
          <w:noProof/>
        </w:rPr>
        <w:fldChar w:fldCharType="end"/>
      </w:r>
    </w:p>
    <w:p w14:paraId="5A445F13" w14:textId="64FB2294" w:rsidR="00C9265A" w:rsidRDefault="00C9265A">
      <w:pPr>
        <w:pStyle w:val="TOC4"/>
        <w:rPr>
          <w:rFonts w:asciiTheme="minorHAnsi" w:eastAsiaTheme="minorEastAsia" w:hAnsiTheme="minorHAnsi" w:cstheme="minorBidi"/>
          <w:noProof/>
          <w:sz w:val="22"/>
          <w:szCs w:val="22"/>
          <w:lang w:eastAsia="en-GB"/>
        </w:rPr>
      </w:pPr>
      <w:r>
        <w:rPr>
          <w:noProof/>
        </w:rPr>
        <w:t>5.2.21.1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_Toc59101470 \h </w:instrText>
      </w:r>
      <w:r>
        <w:rPr>
          <w:noProof/>
        </w:rPr>
      </w:r>
      <w:r>
        <w:rPr>
          <w:noProof/>
        </w:rPr>
        <w:fldChar w:fldCharType="separate"/>
      </w:r>
      <w:r>
        <w:rPr>
          <w:noProof/>
        </w:rPr>
        <w:t>33</w:t>
      </w:r>
      <w:r>
        <w:rPr>
          <w:noProof/>
        </w:rPr>
        <w:fldChar w:fldCharType="end"/>
      </w:r>
    </w:p>
    <w:p w14:paraId="0C003B70" w14:textId="6B86108C" w:rsidR="00C9265A" w:rsidRDefault="00C9265A">
      <w:pPr>
        <w:pStyle w:val="TOC4"/>
        <w:rPr>
          <w:rFonts w:asciiTheme="minorHAnsi" w:eastAsiaTheme="minorEastAsia" w:hAnsiTheme="minorHAnsi" w:cstheme="minorBidi"/>
          <w:noProof/>
          <w:sz w:val="22"/>
          <w:szCs w:val="22"/>
          <w:lang w:eastAsia="en-GB"/>
        </w:rPr>
      </w:pPr>
      <w:r>
        <w:rPr>
          <w:noProof/>
        </w:rPr>
        <w:t>5.2.21.2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fldLock="1"/>
      </w:r>
      <w:r>
        <w:rPr>
          <w:noProof/>
        </w:rPr>
        <w:instrText xml:space="preserve"> PAGEREF _Toc59101471 \h </w:instrText>
      </w:r>
      <w:r>
        <w:rPr>
          <w:noProof/>
        </w:rPr>
      </w:r>
      <w:r>
        <w:rPr>
          <w:noProof/>
        </w:rPr>
        <w:fldChar w:fldCharType="separate"/>
      </w:r>
      <w:r>
        <w:rPr>
          <w:noProof/>
        </w:rPr>
        <w:t>33</w:t>
      </w:r>
      <w:r>
        <w:rPr>
          <w:noProof/>
        </w:rPr>
        <w:fldChar w:fldCharType="end"/>
      </w:r>
    </w:p>
    <w:p w14:paraId="7FF501DD" w14:textId="1DF818FA" w:rsidR="00C9265A" w:rsidRDefault="00C9265A">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Solutions</w:t>
      </w:r>
      <w:r>
        <w:rPr>
          <w:noProof/>
        </w:rPr>
        <w:tab/>
      </w:r>
      <w:r>
        <w:rPr>
          <w:noProof/>
        </w:rPr>
        <w:fldChar w:fldCharType="begin" w:fldLock="1"/>
      </w:r>
      <w:r>
        <w:rPr>
          <w:noProof/>
        </w:rPr>
        <w:instrText xml:space="preserve"> PAGEREF _Toc59101472 \h </w:instrText>
      </w:r>
      <w:r>
        <w:rPr>
          <w:noProof/>
        </w:rPr>
      </w:r>
      <w:r>
        <w:rPr>
          <w:noProof/>
        </w:rPr>
        <w:fldChar w:fldCharType="separate"/>
      </w:r>
      <w:r>
        <w:rPr>
          <w:noProof/>
        </w:rPr>
        <w:t>34</w:t>
      </w:r>
      <w:r>
        <w:rPr>
          <w:noProof/>
        </w:rPr>
        <w:fldChar w:fldCharType="end"/>
      </w:r>
    </w:p>
    <w:p w14:paraId="755574BE" w14:textId="0BCF4188" w:rsidR="00C9265A" w:rsidRDefault="00C9265A">
      <w:pPr>
        <w:pStyle w:val="TOC2"/>
        <w:rPr>
          <w:rFonts w:asciiTheme="minorHAnsi" w:eastAsiaTheme="minorEastAsia" w:hAnsiTheme="minorHAnsi" w:cstheme="minorBidi"/>
          <w:noProof/>
          <w:sz w:val="22"/>
          <w:szCs w:val="22"/>
          <w:lang w:eastAsia="en-GB"/>
        </w:rPr>
      </w:pPr>
      <w:r>
        <w:rPr>
          <w:noProof/>
          <w:lang w:eastAsia="zh-CN"/>
        </w:rPr>
        <w:t>6.0</w:t>
      </w:r>
      <w:r>
        <w:rPr>
          <w:rFonts w:asciiTheme="minorHAnsi" w:eastAsiaTheme="minorEastAsia" w:hAnsiTheme="minorHAnsi" w:cstheme="minorBidi"/>
          <w:noProof/>
          <w:sz w:val="22"/>
          <w:szCs w:val="22"/>
          <w:lang w:eastAsia="en-GB"/>
        </w:rPr>
        <w:tab/>
      </w:r>
      <w:r>
        <w:rPr>
          <w:noProof/>
          <w:lang w:eastAsia="zh-CN"/>
        </w:rPr>
        <w:t>Mapping Solutions to Key Issues</w:t>
      </w:r>
      <w:r>
        <w:rPr>
          <w:noProof/>
        </w:rPr>
        <w:tab/>
      </w:r>
      <w:r>
        <w:rPr>
          <w:noProof/>
        </w:rPr>
        <w:fldChar w:fldCharType="begin" w:fldLock="1"/>
      </w:r>
      <w:r>
        <w:rPr>
          <w:noProof/>
        </w:rPr>
        <w:instrText xml:space="preserve"> PAGEREF _Toc59101473 \h </w:instrText>
      </w:r>
      <w:r>
        <w:rPr>
          <w:noProof/>
        </w:rPr>
      </w:r>
      <w:r>
        <w:rPr>
          <w:noProof/>
        </w:rPr>
        <w:fldChar w:fldCharType="separate"/>
      </w:r>
      <w:r>
        <w:rPr>
          <w:noProof/>
        </w:rPr>
        <w:t>34</w:t>
      </w:r>
      <w:r>
        <w:rPr>
          <w:noProof/>
        </w:rPr>
        <w:fldChar w:fldCharType="end"/>
      </w:r>
    </w:p>
    <w:p w14:paraId="6A6C87CB" w14:textId="4EE2331C" w:rsidR="00C9265A" w:rsidRDefault="00C9265A">
      <w:pPr>
        <w:pStyle w:val="TOC2"/>
        <w:rPr>
          <w:rFonts w:asciiTheme="minorHAnsi" w:eastAsiaTheme="minorEastAsia" w:hAnsiTheme="minorHAnsi" w:cstheme="minorBidi"/>
          <w:noProof/>
          <w:sz w:val="22"/>
          <w:szCs w:val="22"/>
          <w:lang w:eastAsia="en-GB"/>
        </w:rPr>
      </w:pPr>
      <w:r>
        <w:rPr>
          <w:noProof/>
          <w:lang w:eastAsia="en-US"/>
        </w:rPr>
        <w:t>6.1</w:t>
      </w:r>
      <w:r>
        <w:rPr>
          <w:rFonts w:asciiTheme="minorHAnsi" w:eastAsiaTheme="minorEastAsia" w:hAnsiTheme="minorHAnsi" w:cstheme="minorBidi"/>
          <w:noProof/>
          <w:sz w:val="22"/>
          <w:szCs w:val="22"/>
          <w:lang w:eastAsia="en-GB"/>
        </w:rPr>
        <w:tab/>
      </w:r>
      <w:r>
        <w:rPr>
          <w:noProof/>
          <w:lang w:eastAsia="en-US"/>
        </w:rPr>
        <w:t xml:space="preserve">Solution #1: </w:t>
      </w:r>
      <w:r w:rsidRPr="00416AF7">
        <w:rPr>
          <w:rFonts w:cs="Arial"/>
          <w:noProof/>
        </w:rPr>
        <w:t>Utilization of Pub/Sub model to increase efficiency of data collection</w:t>
      </w:r>
      <w:r>
        <w:rPr>
          <w:noProof/>
        </w:rPr>
        <w:tab/>
      </w:r>
      <w:r>
        <w:rPr>
          <w:noProof/>
        </w:rPr>
        <w:fldChar w:fldCharType="begin" w:fldLock="1"/>
      </w:r>
      <w:r>
        <w:rPr>
          <w:noProof/>
        </w:rPr>
        <w:instrText xml:space="preserve"> PAGEREF _Toc59101474 \h </w:instrText>
      </w:r>
      <w:r>
        <w:rPr>
          <w:noProof/>
        </w:rPr>
      </w:r>
      <w:r>
        <w:rPr>
          <w:noProof/>
        </w:rPr>
        <w:fldChar w:fldCharType="separate"/>
      </w:r>
      <w:r>
        <w:rPr>
          <w:noProof/>
        </w:rPr>
        <w:t>35</w:t>
      </w:r>
      <w:r>
        <w:rPr>
          <w:noProof/>
        </w:rPr>
        <w:fldChar w:fldCharType="end"/>
      </w:r>
    </w:p>
    <w:p w14:paraId="60A270CD" w14:textId="7AAE4D2A" w:rsidR="00C9265A" w:rsidRDefault="00C9265A">
      <w:pPr>
        <w:pStyle w:val="TOC3"/>
        <w:rPr>
          <w:rFonts w:asciiTheme="minorHAnsi" w:eastAsiaTheme="minorEastAsia" w:hAnsiTheme="minorHAnsi" w:cstheme="minorBidi"/>
          <w:noProof/>
          <w:sz w:val="22"/>
          <w:szCs w:val="22"/>
          <w:lang w:eastAsia="en-GB"/>
        </w:rPr>
      </w:pPr>
      <w:r>
        <w:rPr>
          <w:noProof/>
          <w:lang w:eastAsia="ko-KR"/>
        </w:rPr>
        <w:t>6.1.1</w:t>
      </w:r>
      <w:r>
        <w:rPr>
          <w:rFonts w:asciiTheme="minorHAnsi" w:eastAsiaTheme="minorEastAsia" w:hAnsiTheme="minorHAnsi" w:cstheme="minorBidi"/>
          <w:noProof/>
          <w:sz w:val="22"/>
          <w:szCs w:val="22"/>
          <w:lang w:eastAsia="en-GB"/>
        </w:rPr>
        <w:tab/>
      </w:r>
      <w:r>
        <w:rPr>
          <w:noProof/>
          <w:lang w:eastAsia="ko-KR"/>
        </w:rPr>
        <w:t>High-level Description</w:t>
      </w:r>
      <w:r>
        <w:rPr>
          <w:noProof/>
        </w:rPr>
        <w:tab/>
      </w:r>
      <w:r>
        <w:rPr>
          <w:noProof/>
        </w:rPr>
        <w:fldChar w:fldCharType="begin" w:fldLock="1"/>
      </w:r>
      <w:r>
        <w:rPr>
          <w:noProof/>
        </w:rPr>
        <w:instrText xml:space="preserve"> PAGEREF _Toc59101475 \h </w:instrText>
      </w:r>
      <w:r>
        <w:rPr>
          <w:noProof/>
        </w:rPr>
      </w:r>
      <w:r>
        <w:rPr>
          <w:noProof/>
        </w:rPr>
        <w:fldChar w:fldCharType="separate"/>
      </w:r>
      <w:r>
        <w:rPr>
          <w:noProof/>
        </w:rPr>
        <w:t>35</w:t>
      </w:r>
      <w:r>
        <w:rPr>
          <w:noProof/>
        </w:rPr>
        <w:fldChar w:fldCharType="end"/>
      </w:r>
    </w:p>
    <w:p w14:paraId="52CE648E" w14:textId="1A6F23EA" w:rsidR="00C9265A" w:rsidRDefault="00C9265A">
      <w:pPr>
        <w:pStyle w:val="TOC3"/>
        <w:rPr>
          <w:rFonts w:asciiTheme="minorHAnsi" w:eastAsiaTheme="minorEastAsia" w:hAnsiTheme="minorHAnsi" w:cstheme="minorBidi"/>
          <w:noProof/>
          <w:sz w:val="22"/>
          <w:szCs w:val="22"/>
          <w:lang w:eastAsia="en-GB"/>
        </w:rPr>
      </w:pPr>
      <w:r>
        <w:rPr>
          <w:noProof/>
          <w:lang w:eastAsia="zh-CN"/>
        </w:rPr>
        <w:t>6.1.2</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_Toc59101476 \h </w:instrText>
      </w:r>
      <w:r>
        <w:rPr>
          <w:noProof/>
        </w:rPr>
      </w:r>
      <w:r>
        <w:rPr>
          <w:noProof/>
        </w:rPr>
        <w:fldChar w:fldCharType="separate"/>
      </w:r>
      <w:r>
        <w:rPr>
          <w:noProof/>
        </w:rPr>
        <w:t>37</w:t>
      </w:r>
      <w:r>
        <w:rPr>
          <w:noProof/>
        </w:rPr>
        <w:fldChar w:fldCharType="end"/>
      </w:r>
    </w:p>
    <w:p w14:paraId="52F46DA2" w14:textId="05A28ADE" w:rsidR="00C9265A" w:rsidRDefault="00C9265A">
      <w:pPr>
        <w:pStyle w:val="TOC2"/>
        <w:rPr>
          <w:rFonts w:asciiTheme="minorHAnsi" w:eastAsiaTheme="minorEastAsia" w:hAnsiTheme="minorHAnsi" w:cstheme="minorBidi"/>
          <w:noProof/>
          <w:sz w:val="22"/>
          <w:szCs w:val="22"/>
          <w:lang w:eastAsia="en-GB"/>
        </w:rPr>
      </w:pPr>
      <w:r>
        <w:rPr>
          <w:noProof/>
          <w:lang w:eastAsia="ko-KR"/>
        </w:rPr>
        <w:t>6</w:t>
      </w:r>
      <w:r>
        <w:rPr>
          <w:noProof/>
          <w:lang w:eastAsia="zh-CN"/>
        </w:rPr>
        <w:t>.2</w:t>
      </w:r>
      <w:r>
        <w:rPr>
          <w:rFonts w:asciiTheme="minorHAnsi" w:eastAsiaTheme="minorEastAsia" w:hAnsiTheme="minorHAnsi" w:cstheme="minorBidi"/>
          <w:noProof/>
          <w:sz w:val="22"/>
          <w:szCs w:val="22"/>
          <w:lang w:eastAsia="en-GB"/>
        </w:rPr>
        <w:tab/>
      </w:r>
      <w:r>
        <w:rPr>
          <w:noProof/>
          <w:lang w:eastAsia="en-GB"/>
        </w:rPr>
        <w:t xml:space="preserve">Solution #2: </w:t>
      </w:r>
      <w:r>
        <w:rPr>
          <w:noProof/>
        </w:rPr>
        <w:t>Remaining aspects on how to ensure that slice SLA is guaranteed</w:t>
      </w:r>
      <w:r>
        <w:rPr>
          <w:noProof/>
        </w:rPr>
        <w:tab/>
      </w:r>
      <w:r>
        <w:rPr>
          <w:noProof/>
        </w:rPr>
        <w:fldChar w:fldCharType="begin" w:fldLock="1"/>
      </w:r>
      <w:r>
        <w:rPr>
          <w:noProof/>
        </w:rPr>
        <w:instrText xml:space="preserve"> PAGEREF _Toc59101477 \h </w:instrText>
      </w:r>
      <w:r>
        <w:rPr>
          <w:noProof/>
        </w:rPr>
      </w:r>
      <w:r>
        <w:rPr>
          <w:noProof/>
        </w:rPr>
        <w:fldChar w:fldCharType="separate"/>
      </w:r>
      <w:r>
        <w:rPr>
          <w:noProof/>
        </w:rPr>
        <w:t>37</w:t>
      </w:r>
      <w:r>
        <w:rPr>
          <w:noProof/>
        </w:rPr>
        <w:fldChar w:fldCharType="end"/>
      </w:r>
    </w:p>
    <w:p w14:paraId="061EB5B9" w14:textId="26D4A8FA" w:rsidR="00C9265A" w:rsidRDefault="00C9265A">
      <w:pPr>
        <w:pStyle w:val="TOC3"/>
        <w:rPr>
          <w:rFonts w:asciiTheme="minorHAnsi" w:eastAsiaTheme="minorEastAsia" w:hAnsiTheme="minorHAnsi" w:cstheme="minorBidi"/>
          <w:noProof/>
          <w:sz w:val="22"/>
          <w:szCs w:val="22"/>
          <w:lang w:eastAsia="en-GB"/>
        </w:rPr>
      </w:pPr>
      <w:r>
        <w:rPr>
          <w:noProof/>
          <w:lang w:eastAsia="en-GB"/>
        </w:rPr>
        <w:t>6.2.1</w:t>
      </w:r>
      <w:r>
        <w:rPr>
          <w:rFonts w:asciiTheme="minorHAnsi" w:eastAsiaTheme="minorEastAsia" w:hAnsiTheme="minorHAnsi" w:cstheme="minorBidi"/>
          <w:noProof/>
          <w:sz w:val="22"/>
          <w:szCs w:val="22"/>
          <w:lang w:eastAsia="en-GB"/>
        </w:rPr>
        <w:tab/>
      </w:r>
      <w:r>
        <w:rPr>
          <w:noProof/>
          <w:lang w:eastAsia="en-GB"/>
        </w:rPr>
        <w:t>Description</w:t>
      </w:r>
      <w:r>
        <w:rPr>
          <w:noProof/>
        </w:rPr>
        <w:tab/>
      </w:r>
      <w:r>
        <w:rPr>
          <w:noProof/>
        </w:rPr>
        <w:fldChar w:fldCharType="begin" w:fldLock="1"/>
      </w:r>
      <w:r>
        <w:rPr>
          <w:noProof/>
        </w:rPr>
        <w:instrText xml:space="preserve"> PAGEREF _Toc59101478 \h </w:instrText>
      </w:r>
      <w:r>
        <w:rPr>
          <w:noProof/>
        </w:rPr>
      </w:r>
      <w:r>
        <w:rPr>
          <w:noProof/>
        </w:rPr>
        <w:fldChar w:fldCharType="separate"/>
      </w:r>
      <w:r>
        <w:rPr>
          <w:noProof/>
        </w:rPr>
        <w:t>37</w:t>
      </w:r>
      <w:r>
        <w:rPr>
          <w:noProof/>
        </w:rPr>
        <w:fldChar w:fldCharType="end"/>
      </w:r>
    </w:p>
    <w:p w14:paraId="632E33D3" w14:textId="13631E5A" w:rsidR="00C9265A" w:rsidRDefault="00C9265A">
      <w:pPr>
        <w:pStyle w:val="TOC4"/>
        <w:rPr>
          <w:rFonts w:asciiTheme="minorHAnsi" w:eastAsiaTheme="minorEastAsia" w:hAnsiTheme="minorHAnsi" w:cstheme="minorBidi"/>
          <w:noProof/>
          <w:sz w:val="22"/>
          <w:szCs w:val="22"/>
          <w:lang w:eastAsia="en-GB"/>
        </w:rPr>
      </w:pPr>
      <w:r>
        <w:rPr>
          <w:noProof/>
          <w:lang w:eastAsia="en-GB"/>
        </w:rPr>
        <w:t>6.2.1.1</w:t>
      </w:r>
      <w:r>
        <w:rPr>
          <w:rFonts w:asciiTheme="minorHAnsi" w:eastAsiaTheme="minorEastAsia" w:hAnsiTheme="minorHAnsi" w:cstheme="minorBidi"/>
          <w:noProof/>
          <w:sz w:val="22"/>
          <w:szCs w:val="22"/>
          <w:lang w:eastAsia="en-GB"/>
        </w:rPr>
        <w:tab/>
      </w:r>
      <w:r>
        <w:rPr>
          <w:noProof/>
          <w:lang w:eastAsia="en-GB"/>
        </w:rPr>
        <w:t>General</w:t>
      </w:r>
      <w:r>
        <w:rPr>
          <w:noProof/>
        </w:rPr>
        <w:tab/>
      </w:r>
      <w:r>
        <w:rPr>
          <w:noProof/>
        </w:rPr>
        <w:fldChar w:fldCharType="begin" w:fldLock="1"/>
      </w:r>
      <w:r>
        <w:rPr>
          <w:noProof/>
        </w:rPr>
        <w:instrText xml:space="preserve"> PAGEREF _Toc59101479 \h </w:instrText>
      </w:r>
      <w:r>
        <w:rPr>
          <w:noProof/>
        </w:rPr>
      </w:r>
      <w:r>
        <w:rPr>
          <w:noProof/>
        </w:rPr>
        <w:fldChar w:fldCharType="separate"/>
      </w:r>
      <w:r>
        <w:rPr>
          <w:noProof/>
        </w:rPr>
        <w:t>37</w:t>
      </w:r>
      <w:r>
        <w:rPr>
          <w:noProof/>
        </w:rPr>
        <w:fldChar w:fldCharType="end"/>
      </w:r>
    </w:p>
    <w:p w14:paraId="7E8719A3" w14:textId="31E0635F" w:rsidR="00C9265A" w:rsidRDefault="00C9265A">
      <w:pPr>
        <w:pStyle w:val="TOC4"/>
        <w:rPr>
          <w:rFonts w:asciiTheme="minorHAnsi" w:eastAsiaTheme="minorEastAsia" w:hAnsiTheme="minorHAnsi" w:cstheme="minorBidi"/>
          <w:noProof/>
          <w:sz w:val="22"/>
          <w:szCs w:val="22"/>
          <w:lang w:eastAsia="en-GB"/>
        </w:rPr>
      </w:pPr>
      <w:r>
        <w:rPr>
          <w:noProof/>
          <w:lang/>
        </w:rPr>
        <w:t>6.2.1.2</w:t>
      </w:r>
      <w:r>
        <w:rPr>
          <w:rFonts w:asciiTheme="minorHAnsi" w:eastAsiaTheme="minorEastAsia" w:hAnsiTheme="minorHAnsi" w:cstheme="minorBidi"/>
          <w:noProof/>
          <w:sz w:val="22"/>
          <w:szCs w:val="22"/>
          <w:lang w:eastAsia="en-GB"/>
        </w:rPr>
        <w:tab/>
      </w:r>
      <w:r>
        <w:rPr>
          <w:noProof/>
          <w:lang/>
        </w:rPr>
        <w:t>Slice information collection</w:t>
      </w:r>
      <w:r>
        <w:rPr>
          <w:noProof/>
        </w:rPr>
        <w:tab/>
      </w:r>
      <w:r>
        <w:rPr>
          <w:noProof/>
        </w:rPr>
        <w:fldChar w:fldCharType="begin" w:fldLock="1"/>
      </w:r>
      <w:r>
        <w:rPr>
          <w:noProof/>
        </w:rPr>
        <w:instrText xml:space="preserve"> PAGEREF _Toc59101480 \h </w:instrText>
      </w:r>
      <w:r>
        <w:rPr>
          <w:noProof/>
        </w:rPr>
      </w:r>
      <w:r>
        <w:rPr>
          <w:noProof/>
        </w:rPr>
        <w:fldChar w:fldCharType="separate"/>
      </w:r>
      <w:r>
        <w:rPr>
          <w:noProof/>
        </w:rPr>
        <w:t>38</w:t>
      </w:r>
      <w:r>
        <w:rPr>
          <w:noProof/>
        </w:rPr>
        <w:fldChar w:fldCharType="end"/>
      </w:r>
    </w:p>
    <w:p w14:paraId="1FEF8950" w14:textId="07F3BF2F" w:rsidR="00C9265A" w:rsidRDefault="00C9265A">
      <w:pPr>
        <w:pStyle w:val="TOC4"/>
        <w:rPr>
          <w:rFonts w:asciiTheme="minorHAnsi" w:eastAsiaTheme="minorEastAsia" w:hAnsiTheme="minorHAnsi" w:cstheme="minorBidi"/>
          <w:noProof/>
          <w:sz w:val="22"/>
          <w:szCs w:val="22"/>
          <w:lang w:eastAsia="en-GB"/>
        </w:rPr>
      </w:pPr>
      <w:r>
        <w:rPr>
          <w:noProof/>
          <w:lang/>
        </w:rPr>
        <w:t>6.2.1.3</w:t>
      </w:r>
      <w:r>
        <w:rPr>
          <w:rFonts w:asciiTheme="minorHAnsi" w:eastAsiaTheme="minorEastAsia" w:hAnsiTheme="minorHAnsi" w:cstheme="minorBidi"/>
          <w:noProof/>
          <w:sz w:val="22"/>
          <w:szCs w:val="22"/>
          <w:lang w:eastAsia="en-GB"/>
        </w:rPr>
        <w:tab/>
      </w:r>
      <w:r>
        <w:rPr>
          <w:noProof/>
          <w:lang/>
        </w:rPr>
        <w:t>Slice load analytics</w:t>
      </w:r>
      <w:r>
        <w:rPr>
          <w:noProof/>
        </w:rPr>
        <w:tab/>
      </w:r>
      <w:r>
        <w:rPr>
          <w:noProof/>
        </w:rPr>
        <w:fldChar w:fldCharType="begin" w:fldLock="1"/>
      </w:r>
      <w:r>
        <w:rPr>
          <w:noProof/>
        </w:rPr>
        <w:instrText xml:space="preserve"> PAGEREF _Toc59101481 \h </w:instrText>
      </w:r>
      <w:r>
        <w:rPr>
          <w:noProof/>
        </w:rPr>
      </w:r>
      <w:r>
        <w:rPr>
          <w:noProof/>
        </w:rPr>
        <w:fldChar w:fldCharType="separate"/>
      </w:r>
      <w:r>
        <w:rPr>
          <w:noProof/>
        </w:rPr>
        <w:t>38</w:t>
      </w:r>
      <w:r>
        <w:rPr>
          <w:noProof/>
        </w:rPr>
        <w:fldChar w:fldCharType="end"/>
      </w:r>
    </w:p>
    <w:p w14:paraId="437388B8" w14:textId="5EF237BD" w:rsidR="00C9265A" w:rsidRDefault="00C9265A">
      <w:pPr>
        <w:pStyle w:val="TOC5"/>
        <w:rPr>
          <w:rFonts w:asciiTheme="minorHAnsi" w:eastAsiaTheme="minorEastAsia" w:hAnsiTheme="minorHAnsi" w:cstheme="minorBidi"/>
          <w:noProof/>
          <w:sz w:val="22"/>
          <w:szCs w:val="22"/>
          <w:lang w:eastAsia="en-GB"/>
        </w:rPr>
      </w:pPr>
      <w:r>
        <w:rPr>
          <w:noProof/>
          <w:lang/>
        </w:rPr>
        <w:t>6.2.1.3.1</w:t>
      </w:r>
      <w:r>
        <w:rPr>
          <w:rFonts w:asciiTheme="minorHAnsi" w:eastAsiaTheme="minorEastAsia" w:hAnsiTheme="minorHAnsi" w:cstheme="minorBidi"/>
          <w:noProof/>
          <w:sz w:val="22"/>
          <w:szCs w:val="22"/>
          <w:lang w:eastAsia="en-GB"/>
        </w:rPr>
        <w:tab/>
      </w:r>
      <w:r>
        <w:rPr>
          <w:noProof/>
          <w:lang/>
        </w:rPr>
        <w:t>Input data</w:t>
      </w:r>
      <w:r>
        <w:rPr>
          <w:noProof/>
        </w:rPr>
        <w:tab/>
      </w:r>
      <w:r>
        <w:rPr>
          <w:noProof/>
        </w:rPr>
        <w:fldChar w:fldCharType="begin" w:fldLock="1"/>
      </w:r>
      <w:r>
        <w:rPr>
          <w:noProof/>
        </w:rPr>
        <w:instrText xml:space="preserve"> PAGEREF _Toc59101482 \h </w:instrText>
      </w:r>
      <w:r>
        <w:rPr>
          <w:noProof/>
        </w:rPr>
      </w:r>
      <w:r>
        <w:rPr>
          <w:noProof/>
        </w:rPr>
        <w:fldChar w:fldCharType="separate"/>
      </w:r>
      <w:r>
        <w:rPr>
          <w:noProof/>
        </w:rPr>
        <w:t>39</w:t>
      </w:r>
      <w:r>
        <w:rPr>
          <w:noProof/>
        </w:rPr>
        <w:fldChar w:fldCharType="end"/>
      </w:r>
    </w:p>
    <w:p w14:paraId="4250DFB3" w14:textId="405A161F" w:rsidR="00C9265A" w:rsidRDefault="00C9265A">
      <w:pPr>
        <w:pStyle w:val="TOC5"/>
        <w:rPr>
          <w:rFonts w:asciiTheme="minorHAnsi" w:eastAsiaTheme="minorEastAsia" w:hAnsiTheme="minorHAnsi" w:cstheme="minorBidi"/>
          <w:noProof/>
          <w:sz w:val="22"/>
          <w:szCs w:val="22"/>
          <w:lang w:eastAsia="en-GB"/>
        </w:rPr>
      </w:pPr>
      <w:r>
        <w:rPr>
          <w:noProof/>
          <w:lang/>
        </w:rPr>
        <w:t>6.2.1.3.2</w:t>
      </w:r>
      <w:r>
        <w:rPr>
          <w:rFonts w:asciiTheme="minorHAnsi" w:eastAsiaTheme="minorEastAsia" w:hAnsiTheme="minorHAnsi" w:cstheme="minorBidi"/>
          <w:noProof/>
          <w:sz w:val="22"/>
          <w:szCs w:val="22"/>
          <w:lang w:eastAsia="en-GB"/>
        </w:rPr>
        <w:tab/>
      </w:r>
      <w:r>
        <w:rPr>
          <w:noProof/>
          <w:lang/>
        </w:rPr>
        <w:t>Output analytics</w:t>
      </w:r>
      <w:r>
        <w:rPr>
          <w:noProof/>
        </w:rPr>
        <w:tab/>
      </w:r>
      <w:r>
        <w:rPr>
          <w:noProof/>
        </w:rPr>
        <w:fldChar w:fldCharType="begin" w:fldLock="1"/>
      </w:r>
      <w:r>
        <w:rPr>
          <w:noProof/>
        </w:rPr>
        <w:instrText xml:space="preserve"> PAGEREF _Toc59101483 \h </w:instrText>
      </w:r>
      <w:r>
        <w:rPr>
          <w:noProof/>
        </w:rPr>
      </w:r>
      <w:r>
        <w:rPr>
          <w:noProof/>
        </w:rPr>
        <w:fldChar w:fldCharType="separate"/>
      </w:r>
      <w:r>
        <w:rPr>
          <w:noProof/>
        </w:rPr>
        <w:t>39</w:t>
      </w:r>
      <w:r>
        <w:rPr>
          <w:noProof/>
        </w:rPr>
        <w:fldChar w:fldCharType="end"/>
      </w:r>
    </w:p>
    <w:p w14:paraId="33A29C3C" w14:textId="130E6C1F" w:rsidR="00C9265A" w:rsidRDefault="00C9265A">
      <w:pPr>
        <w:pStyle w:val="TOC4"/>
        <w:rPr>
          <w:rFonts w:asciiTheme="minorHAnsi" w:eastAsiaTheme="minorEastAsia" w:hAnsiTheme="minorHAnsi" w:cstheme="minorBidi"/>
          <w:noProof/>
          <w:sz w:val="22"/>
          <w:szCs w:val="22"/>
          <w:lang w:eastAsia="en-GB"/>
        </w:rPr>
      </w:pPr>
      <w:r>
        <w:rPr>
          <w:noProof/>
          <w:lang w:eastAsia="en-GB"/>
        </w:rPr>
        <w:t>6.2.1.4</w:t>
      </w:r>
      <w:r>
        <w:rPr>
          <w:rFonts w:asciiTheme="minorHAnsi" w:eastAsiaTheme="minorEastAsia" w:hAnsiTheme="minorHAnsi" w:cstheme="minorBidi"/>
          <w:noProof/>
          <w:sz w:val="22"/>
          <w:szCs w:val="22"/>
          <w:lang w:eastAsia="en-GB"/>
        </w:rPr>
        <w:tab/>
      </w:r>
      <w:r>
        <w:rPr>
          <w:noProof/>
          <w:lang w:eastAsia="en-GB"/>
        </w:rPr>
        <w:t>Procedures</w:t>
      </w:r>
      <w:r>
        <w:rPr>
          <w:noProof/>
        </w:rPr>
        <w:tab/>
      </w:r>
      <w:r>
        <w:rPr>
          <w:noProof/>
        </w:rPr>
        <w:fldChar w:fldCharType="begin" w:fldLock="1"/>
      </w:r>
      <w:r>
        <w:rPr>
          <w:noProof/>
        </w:rPr>
        <w:instrText xml:space="preserve"> PAGEREF _Toc59101484 \h </w:instrText>
      </w:r>
      <w:r>
        <w:rPr>
          <w:noProof/>
        </w:rPr>
      </w:r>
      <w:r>
        <w:rPr>
          <w:noProof/>
        </w:rPr>
        <w:fldChar w:fldCharType="separate"/>
      </w:r>
      <w:r>
        <w:rPr>
          <w:noProof/>
        </w:rPr>
        <w:t>40</w:t>
      </w:r>
      <w:r>
        <w:rPr>
          <w:noProof/>
        </w:rPr>
        <w:fldChar w:fldCharType="end"/>
      </w:r>
    </w:p>
    <w:p w14:paraId="00508B35" w14:textId="68A2F585" w:rsidR="00C9265A" w:rsidRDefault="00C9265A">
      <w:pPr>
        <w:pStyle w:val="TOC5"/>
        <w:rPr>
          <w:rFonts w:asciiTheme="minorHAnsi" w:eastAsiaTheme="minorEastAsia" w:hAnsiTheme="minorHAnsi" w:cstheme="minorBidi"/>
          <w:noProof/>
          <w:sz w:val="22"/>
          <w:szCs w:val="22"/>
          <w:lang w:eastAsia="en-GB"/>
        </w:rPr>
      </w:pPr>
      <w:r>
        <w:rPr>
          <w:noProof/>
          <w:lang w:eastAsia="en-GB"/>
        </w:rPr>
        <w:t>6.2.1.4.1</w:t>
      </w:r>
      <w:r>
        <w:rPr>
          <w:rFonts w:asciiTheme="minorHAnsi" w:eastAsiaTheme="minorEastAsia" w:hAnsiTheme="minorHAnsi" w:cstheme="minorBidi"/>
          <w:noProof/>
          <w:sz w:val="22"/>
          <w:szCs w:val="22"/>
          <w:lang w:eastAsia="en-GB"/>
        </w:rPr>
        <w:tab/>
      </w:r>
      <w:r>
        <w:rPr>
          <w:noProof/>
          <w:lang w:eastAsia="en-GB"/>
        </w:rPr>
        <w:t>NSSF based solution</w:t>
      </w:r>
      <w:r>
        <w:rPr>
          <w:noProof/>
        </w:rPr>
        <w:tab/>
      </w:r>
      <w:r>
        <w:rPr>
          <w:noProof/>
        </w:rPr>
        <w:fldChar w:fldCharType="begin" w:fldLock="1"/>
      </w:r>
      <w:r>
        <w:rPr>
          <w:noProof/>
        </w:rPr>
        <w:instrText xml:space="preserve"> PAGEREF _Toc59101485 \h </w:instrText>
      </w:r>
      <w:r>
        <w:rPr>
          <w:noProof/>
        </w:rPr>
      </w:r>
      <w:r>
        <w:rPr>
          <w:noProof/>
        </w:rPr>
        <w:fldChar w:fldCharType="separate"/>
      </w:r>
      <w:r>
        <w:rPr>
          <w:noProof/>
        </w:rPr>
        <w:t>40</w:t>
      </w:r>
      <w:r>
        <w:rPr>
          <w:noProof/>
        </w:rPr>
        <w:fldChar w:fldCharType="end"/>
      </w:r>
    </w:p>
    <w:p w14:paraId="2CF928D4" w14:textId="47295C7E" w:rsidR="00C9265A" w:rsidRDefault="00C9265A">
      <w:pPr>
        <w:pStyle w:val="TOC5"/>
        <w:rPr>
          <w:rFonts w:asciiTheme="minorHAnsi" w:eastAsiaTheme="minorEastAsia" w:hAnsiTheme="minorHAnsi" w:cstheme="minorBidi"/>
          <w:noProof/>
          <w:sz w:val="22"/>
          <w:szCs w:val="22"/>
          <w:lang w:eastAsia="en-GB"/>
        </w:rPr>
      </w:pPr>
      <w:r>
        <w:rPr>
          <w:noProof/>
          <w:lang w:eastAsia="en-GB"/>
        </w:rPr>
        <w:t>6.2.1.4.2</w:t>
      </w:r>
      <w:r>
        <w:rPr>
          <w:rFonts w:asciiTheme="minorHAnsi" w:eastAsiaTheme="minorEastAsia" w:hAnsiTheme="minorHAnsi" w:cstheme="minorBidi"/>
          <w:noProof/>
          <w:sz w:val="22"/>
          <w:szCs w:val="22"/>
          <w:lang w:eastAsia="en-GB"/>
        </w:rPr>
        <w:tab/>
      </w:r>
      <w:r>
        <w:rPr>
          <w:noProof/>
          <w:lang w:eastAsia="en-GB"/>
        </w:rPr>
        <w:t>AMF based solution</w:t>
      </w:r>
      <w:r>
        <w:rPr>
          <w:noProof/>
        </w:rPr>
        <w:tab/>
      </w:r>
      <w:r>
        <w:rPr>
          <w:noProof/>
        </w:rPr>
        <w:fldChar w:fldCharType="begin" w:fldLock="1"/>
      </w:r>
      <w:r>
        <w:rPr>
          <w:noProof/>
        </w:rPr>
        <w:instrText xml:space="preserve"> PAGEREF _Toc59101486 \h </w:instrText>
      </w:r>
      <w:r>
        <w:rPr>
          <w:noProof/>
        </w:rPr>
      </w:r>
      <w:r>
        <w:rPr>
          <w:noProof/>
        </w:rPr>
        <w:fldChar w:fldCharType="separate"/>
      </w:r>
      <w:r>
        <w:rPr>
          <w:noProof/>
        </w:rPr>
        <w:t>45</w:t>
      </w:r>
      <w:r>
        <w:rPr>
          <w:noProof/>
        </w:rPr>
        <w:fldChar w:fldCharType="end"/>
      </w:r>
    </w:p>
    <w:p w14:paraId="6DA005CF" w14:textId="72BA971C" w:rsidR="00C9265A" w:rsidRDefault="00C9265A">
      <w:pPr>
        <w:pStyle w:val="TOC5"/>
        <w:rPr>
          <w:rFonts w:asciiTheme="minorHAnsi" w:eastAsiaTheme="minorEastAsia" w:hAnsiTheme="minorHAnsi" w:cstheme="minorBidi"/>
          <w:noProof/>
          <w:sz w:val="22"/>
          <w:szCs w:val="22"/>
          <w:lang w:eastAsia="en-GB"/>
        </w:rPr>
      </w:pPr>
      <w:r>
        <w:rPr>
          <w:noProof/>
          <w:lang w:eastAsia="en-GB"/>
        </w:rPr>
        <w:t>6.2.1.4.3</w:t>
      </w:r>
      <w:r>
        <w:rPr>
          <w:rFonts w:asciiTheme="minorHAnsi" w:eastAsiaTheme="minorEastAsia" w:hAnsiTheme="minorHAnsi" w:cstheme="minorBidi"/>
          <w:noProof/>
          <w:sz w:val="22"/>
          <w:szCs w:val="22"/>
          <w:lang w:eastAsia="en-GB"/>
        </w:rPr>
        <w:tab/>
      </w:r>
      <w:r>
        <w:rPr>
          <w:noProof/>
          <w:lang w:eastAsia="en-GB"/>
        </w:rPr>
        <w:t>Procedures for slice load analytics</w:t>
      </w:r>
      <w:r>
        <w:rPr>
          <w:noProof/>
        </w:rPr>
        <w:tab/>
      </w:r>
      <w:r>
        <w:rPr>
          <w:noProof/>
        </w:rPr>
        <w:fldChar w:fldCharType="begin" w:fldLock="1"/>
      </w:r>
      <w:r>
        <w:rPr>
          <w:noProof/>
        </w:rPr>
        <w:instrText xml:space="preserve"> PAGEREF _Toc59101487 \h </w:instrText>
      </w:r>
      <w:r>
        <w:rPr>
          <w:noProof/>
        </w:rPr>
      </w:r>
      <w:r>
        <w:rPr>
          <w:noProof/>
        </w:rPr>
        <w:fldChar w:fldCharType="separate"/>
      </w:r>
      <w:r>
        <w:rPr>
          <w:noProof/>
        </w:rPr>
        <w:t>49</w:t>
      </w:r>
      <w:r>
        <w:rPr>
          <w:noProof/>
        </w:rPr>
        <w:fldChar w:fldCharType="end"/>
      </w:r>
    </w:p>
    <w:p w14:paraId="2F0BD8A7" w14:textId="0569B2DE" w:rsidR="00C9265A" w:rsidRDefault="00C9265A">
      <w:pPr>
        <w:pStyle w:val="TOC3"/>
        <w:rPr>
          <w:rFonts w:asciiTheme="minorHAnsi" w:eastAsiaTheme="minorEastAsia" w:hAnsiTheme="minorHAnsi" w:cstheme="minorBidi"/>
          <w:noProof/>
          <w:sz w:val="22"/>
          <w:szCs w:val="22"/>
          <w:lang w:eastAsia="en-GB"/>
        </w:rPr>
      </w:pPr>
      <w:r>
        <w:rPr>
          <w:noProof/>
          <w:lang w:eastAsia="zh-CN"/>
        </w:rPr>
        <w:t>6.2.2</w:t>
      </w:r>
      <w:r>
        <w:rPr>
          <w:rFonts w:asciiTheme="minorHAnsi" w:eastAsiaTheme="minorEastAsia" w:hAnsiTheme="minorHAnsi" w:cstheme="minorBidi"/>
          <w:noProof/>
          <w:sz w:val="22"/>
          <w:szCs w:val="22"/>
          <w:lang w:eastAsia="en-GB"/>
        </w:rPr>
        <w:tab/>
      </w:r>
      <w:r>
        <w:rPr>
          <w:noProof/>
          <w:lang w:eastAsia="en-GB"/>
        </w:rPr>
        <w:t xml:space="preserve">Impacts </w:t>
      </w:r>
      <w:r>
        <w:rPr>
          <w:noProof/>
        </w:rPr>
        <w:t>on services, entities and interfaces</w:t>
      </w:r>
      <w:r>
        <w:rPr>
          <w:noProof/>
        </w:rPr>
        <w:tab/>
      </w:r>
      <w:r>
        <w:rPr>
          <w:noProof/>
        </w:rPr>
        <w:fldChar w:fldCharType="begin" w:fldLock="1"/>
      </w:r>
      <w:r>
        <w:rPr>
          <w:noProof/>
        </w:rPr>
        <w:instrText xml:space="preserve"> PAGEREF _Toc59101488 \h </w:instrText>
      </w:r>
      <w:r>
        <w:rPr>
          <w:noProof/>
        </w:rPr>
      </w:r>
      <w:r>
        <w:rPr>
          <w:noProof/>
        </w:rPr>
        <w:fldChar w:fldCharType="separate"/>
      </w:r>
      <w:r>
        <w:rPr>
          <w:noProof/>
        </w:rPr>
        <w:t>50</w:t>
      </w:r>
      <w:r>
        <w:rPr>
          <w:noProof/>
        </w:rPr>
        <w:fldChar w:fldCharType="end"/>
      </w:r>
    </w:p>
    <w:p w14:paraId="74833B48" w14:textId="2138D9B2" w:rsidR="00C9265A" w:rsidRDefault="00C9265A">
      <w:pPr>
        <w:pStyle w:val="TOC2"/>
        <w:rPr>
          <w:rFonts w:asciiTheme="minorHAnsi" w:eastAsiaTheme="minorEastAsia" w:hAnsiTheme="minorHAnsi" w:cstheme="minorBidi"/>
          <w:noProof/>
          <w:sz w:val="22"/>
          <w:szCs w:val="22"/>
          <w:lang w:eastAsia="en-GB"/>
        </w:rPr>
      </w:pPr>
      <w:r>
        <w:rPr>
          <w:noProof/>
          <w:lang w:eastAsia="zh-CN"/>
        </w:rPr>
        <w:t>6.3</w:t>
      </w:r>
      <w:r>
        <w:rPr>
          <w:rFonts w:asciiTheme="minorHAnsi" w:eastAsiaTheme="minorEastAsia" w:hAnsiTheme="minorHAnsi" w:cstheme="minorBidi"/>
          <w:noProof/>
          <w:sz w:val="22"/>
          <w:szCs w:val="22"/>
          <w:lang w:eastAsia="en-GB"/>
        </w:rPr>
        <w:tab/>
      </w:r>
      <w:r>
        <w:rPr>
          <w:noProof/>
        </w:rPr>
        <w:t>Solution</w:t>
      </w:r>
      <w:r>
        <w:rPr>
          <w:noProof/>
          <w:lang w:eastAsia="zh-CN"/>
        </w:rPr>
        <w:t xml:space="preserve"> #3</w:t>
      </w:r>
      <w:r>
        <w:rPr>
          <w:noProof/>
        </w:rPr>
        <w:t>: User consent for UE data collection</w:t>
      </w:r>
      <w:r>
        <w:rPr>
          <w:noProof/>
        </w:rPr>
        <w:tab/>
      </w:r>
      <w:r>
        <w:rPr>
          <w:noProof/>
        </w:rPr>
        <w:fldChar w:fldCharType="begin" w:fldLock="1"/>
      </w:r>
      <w:r>
        <w:rPr>
          <w:noProof/>
        </w:rPr>
        <w:instrText xml:space="preserve"> PAGEREF _Toc59101489 \h </w:instrText>
      </w:r>
      <w:r>
        <w:rPr>
          <w:noProof/>
        </w:rPr>
      </w:r>
      <w:r>
        <w:rPr>
          <w:noProof/>
        </w:rPr>
        <w:fldChar w:fldCharType="separate"/>
      </w:r>
      <w:r>
        <w:rPr>
          <w:noProof/>
        </w:rPr>
        <w:t>50</w:t>
      </w:r>
      <w:r>
        <w:rPr>
          <w:noProof/>
        </w:rPr>
        <w:fldChar w:fldCharType="end"/>
      </w:r>
    </w:p>
    <w:p w14:paraId="69863755" w14:textId="2251DD8C" w:rsidR="00C9265A" w:rsidRDefault="00C9265A">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_Toc59101490 \h </w:instrText>
      </w:r>
      <w:r>
        <w:rPr>
          <w:noProof/>
        </w:rPr>
      </w:r>
      <w:r>
        <w:rPr>
          <w:noProof/>
        </w:rPr>
        <w:fldChar w:fldCharType="separate"/>
      </w:r>
      <w:r>
        <w:rPr>
          <w:noProof/>
        </w:rPr>
        <w:t>50</w:t>
      </w:r>
      <w:r>
        <w:rPr>
          <w:noProof/>
        </w:rPr>
        <w:fldChar w:fldCharType="end"/>
      </w:r>
    </w:p>
    <w:p w14:paraId="5D05B396" w14:textId="68C1D94E" w:rsidR="00C9265A" w:rsidRDefault="00C9265A">
      <w:pPr>
        <w:pStyle w:val="TOC4"/>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_Toc59101491 \h </w:instrText>
      </w:r>
      <w:r>
        <w:rPr>
          <w:noProof/>
        </w:rPr>
      </w:r>
      <w:r>
        <w:rPr>
          <w:noProof/>
        </w:rPr>
        <w:fldChar w:fldCharType="separate"/>
      </w:r>
      <w:r>
        <w:rPr>
          <w:noProof/>
        </w:rPr>
        <w:t>50</w:t>
      </w:r>
      <w:r>
        <w:rPr>
          <w:noProof/>
        </w:rPr>
        <w:fldChar w:fldCharType="end"/>
      </w:r>
    </w:p>
    <w:p w14:paraId="3EC75710" w14:textId="28236EC6" w:rsidR="00C9265A" w:rsidRDefault="00C9265A">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_Toc59101492 \h </w:instrText>
      </w:r>
      <w:r>
        <w:rPr>
          <w:noProof/>
        </w:rPr>
      </w:r>
      <w:r>
        <w:rPr>
          <w:noProof/>
        </w:rPr>
        <w:fldChar w:fldCharType="separate"/>
      </w:r>
      <w:r>
        <w:rPr>
          <w:noProof/>
        </w:rPr>
        <w:t>50</w:t>
      </w:r>
      <w:r>
        <w:rPr>
          <w:noProof/>
        </w:rPr>
        <w:fldChar w:fldCharType="end"/>
      </w:r>
    </w:p>
    <w:p w14:paraId="0063C4ED" w14:textId="198F9ED4" w:rsidR="00C9265A" w:rsidRDefault="00C9265A">
      <w:pPr>
        <w:pStyle w:val="TOC3"/>
        <w:rPr>
          <w:rFonts w:asciiTheme="minorHAnsi" w:eastAsiaTheme="minorEastAsia" w:hAnsiTheme="minorHAnsi" w:cstheme="minorBidi"/>
          <w:noProof/>
          <w:sz w:val="22"/>
          <w:szCs w:val="22"/>
          <w:lang w:eastAsia="en-GB"/>
        </w:rPr>
      </w:pPr>
      <w:r>
        <w:rPr>
          <w:noProof/>
          <w:lang w:eastAsia="zh-CN"/>
        </w:rPr>
        <w:t>6.3.2</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_Toc59101493 \h </w:instrText>
      </w:r>
      <w:r>
        <w:rPr>
          <w:noProof/>
        </w:rPr>
      </w:r>
      <w:r>
        <w:rPr>
          <w:noProof/>
        </w:rPr>
        <w:fldChar w:fldCharType="separate"/>
      </w:r>
      <w:r>
        <w:rPr>
          <w:noProof/>
        </w:rPr>
        <w:t>51</w:t>
      </w:r>
      <w:r>
        <w:rPr>
          <w:noProof/>
        </w:rPr>
        <w:fldChar w:fldCharType="end"/>
      </w:r>
    </w:p>
    <w:p w14:paraId="0E866FD9" w14:textId="7099A69D" w:rsidR="00C9265A" w:rsidRDefault="00C9265A">
      <w:pPr>
        <w:pStyle w:val="TOC2"/>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 xml:space="preserve">Solution #4: </w:t>
      </w:r>
      <w:r>
        <w:rPr>
          <w:noProof/>
          <w:lang w:eastAsia="zh-CN"/>
        </w:rPr>
        <w:t xml:space="preserve">Service Behaviour analytics and Service Experience analytics for </w:t>
      </w:r>
      <w:r>
        <w:rPr>
          <w:noProof/>
        </w:rPr>
        <w:t xml:space="preserve">NWDAF-assisted </w:t>
      </w:r>
      <w:r w:rsidRPr="00416AF7">
        <w:rPr>
          <w:rFonts w:cs="Arial"/>
          <w:noProof/>
        </w:rPr>
        <w:t>RFSP policy</w:t>
      </w:r>
      <w:r>
        <w:rPr>
          <w:noProof/>
        </w:rPr>
        <w:tab/>
      </w:r>
      <w:r>
        <w:rPr>
          <w:noProof/>
        </w:rPr>
        <w:fldChar w:fldCharType="begin" w:fldLock="1"/>
      </w:r>
      <w:r>
        <w:rPr>
          <w:noProof/>
        </w:rPr>
        <w:instrText xml:space="preserve"> PAGEREF _Toc59101494 \h </w:instrText>
      </w:r>
      <w:r>
        <w:rPr>
          <w:noProof/>
        </w:rPr>
      </w:r>
      <w:r>
        <w:rPr>
          <w:noProof/>
        </w:rPr>
        <w:fldChar w:fldCharType="separate"/>
      </w:r>
      <w:r>
        <w:rPr>
          <w:noProof/>
        </w:rPr>
        <w:t>52</w:t>
      </w:r>
      <w:r>
        <w:rPr>
          <w:noProof/>
        </w:rPr>
        <w:fldChar w:fldCharType="end"/>
      </w:r>
    </w:p>
    <w:p w14:paraId="567D90B4" w14:textId="0CDA9392" w:rsidR="00C9265A" w:rsidRDefault="00C9265A">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4.1</w:t>
      </w:r>
      <w:r>
        <w:rPr>
          <w:rFonts w:asciiTheme="minorHAnsi" w:eastAsiaTheme="minorEastAsia" w:hAnsiTheme="minorHAnsi" w:cstheme="minorBidi"/>
          <w:noProof/>
          <w:sz w:val="22"/>
          <w:szCs w:val="22"/>
          <w:lang w:eastAsia="en-GB"/>
        </w:rPr>
        <w:tab/>
      </w:r>
      <w:r>
        <w:rPr>
          <w:noProof/>
          <w:lang w:eastAsia="zh-CN"/>
        </w:rPr>
        <w:t>D</w:t>
      </w:r>
      <w:r>
        <w:rPr>
          <w:noProof/>
        </w:rPr>
        <w:t>escription</w:t>
      </w:r>
      <w:r>
        <w:rPr>
          <w:noProof/>
        </w:rPr>
        <w:tab/>
      </w:r>
      <w:r>
        <w:rPr>
          <w:noProof/>
        </w:rPr>
        <w:fldChar w:fldCharType="begin" w:fldLock="1"/>
      </w:r>
      <w:r>
        <w:rPr>
          <w:noProof/>
        </w:rPr>
        <w:instrText xml:space="preserve"> PAGEREF _Toc59101495 \h </w:instrText>
      </w:r>
      <w:r>
        <w:rPr>
          <w:noProof/>
        </w:rPr>
      </w:r>
      <w:r>
        <w:rPr>
          <w:noProof/>
        </w:rPr>
        <w:fldChar w:fldCharType="separate"/>
      </w:r>
      <w:r>
        <w:rPr>
          <w:noProof/>
        </w:rPr>
        <w:t>52</w:t>
      </w:r>
      <w:r>
        <w:rPr>
          <w:noProof/>
        </w:rPr>
        <w:fldChar w:fldCharType="end"/>
      </w:r>
    </w:p>
    <w:p w14:paraId="2A252C6E" w14:textId="59626B2D" w:rsidR="00C9265A" w:rsidRDefault="00C9265A">
      <w:pPr>
        <w:pStyle w:val="TOC4"/>
        <w:rPr>
          <w:rFonts w:asciiTheme="minorHAnsi" w:eastAsiaTheme="minorEastAsia" w:hAnsiTheme="minorHAnsi" w:cstheme="minorBidi"/>
          <w:noProof/>
          <w:sz w:val="22"/>
          <w:szCs w:val="22"/>
          <w:lang w:eastAsia="en-GB"/>
        </w:rPr>
      </w:pPr>
      <w:r>
        <w:rPr>
          <w:noProof/>
          <w:lang w:eastAsia="zh-CN"/>
        </w:rPr>
        <w:t>6.4.1.1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_Toc59101496 \h </w:instrText>
      </w:r>
      <w:r>
        <w:rPr>
          <w:noProof/>
        </w:rPr>
      </w:r>
      <w:r>
        <w:rPr>
          <w:noProof/>
        </w:rPr>
        <w:fldChar w:fldCharType="separate"/>
      </w:r>
      <w:r>
        <w:rPr>
          <w:noProof/>
        </w:rPr>
        <w:t>52</w:t>
      </w:r>
      <w:r>
        <w:rPr>
          <w:noProof/>
        </w:rPr>
        <w:fldChar w:fldCharType="end"/>
      </w:r>
    </w:p>
    <w:p w14:paraId="6F26383F" w14:textId="293D5ACF" w:rsidR="00C9265A" w:rsidRDefault="00C9265A">
      <w:pPr>
        <w:pStyle w:val="TOC4"/>
        <w:rPr>
          <w:rFonts w:asciiTheme="minorHAnsi" w:eastAsiaTheme="minorEastAsia" w:hAnsiTheme="minorHAnsi" w:cstheme="minorBidi"/>
          <w:noProof/>
          <w:sz w:val="22"/>
          <w:szCs w:val="22"/>
          <w:lang w:eastAsia="en-GB"/>
        </w:rPr>
      </w:pPr>
      <w:r>
        <w:rPr>
          <w:noProof/>
          <w:lang w:eastAsia="zh-CN"/>
        </w:rPr>
        <w:t>6.4.1.2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_Toc59101497 \h </w:instrText>
      </w:r>
      <w:r>
        <w:rPr>
          <w:noProof/>
        </w:rPr>
      </w:r>
      <w:r>
        <w:rPr>
          <w:noProof/>
        </w:rPr>
        <w:fldChar w:fldCharType="separate"/>
      </w:r>
      <w:r>
        <w:rPr>
          <w:noProof/>
        </w:rPr>
        <w:t>52</w:t>
      </w:r>
      <w:r>
        <w:rPr>
          <w:noProof/>
        </w:rPr>
        <w:fldChar w:fldCharType="end"/>
      </w:r>
    </w:p>
    <w:p w14:paraId="2848C33F" w14:textId="1C7E48D7" w:rsidR="00C9265A" w:rsidRDefault="00C9265A">
      <w:pPr>
        <w:pStyle w:val="TOC4"/>
        <w:rPr>
          <w:rFonts w:asciiTheme="minorHAnsi" w:eastAsiaTheme="minorEastAsia" w:hAnsiTheme="minorHAnsi" w:cstheme="minorBidi"/>
          <w:noProof/>
          <w:sz w:val="22"/>
          <w:szCs w:val="22"/>
          <w:lang w:eastAsia="en-GB"/>
        </w:rPr>
      </w:pPr>
      <w:r>
        <w:rPr>
          <w:noProof/>
          <w:lang w:eastAsia="zh-CN"/>
        </w:rPr>
        <w:t>6.4.1.3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_Toc59101498 \h </w:instrText>
      </w:r>
      <w:r>
        <w:rPr>
          <w:noProof/>
        </w:rPr>
      </w:r>
      <w:r>
        <w:rPr>
          <w:noProof/>
        </w:rPr>
        <w:fldChar w:fldCharType="separate"/>
      </w:r>
      <w:r>
        <w:rPr>
          <w:noProof/>
        </w:rPr>
        <w:t>53</w:t>
      </w:r>
      <w:r>
        <w:rPr>
          <w:noProof/>
        </w:rPr>
        <w:fldChar w:fldCharType="end"/>
      </w:r>
    </w:p>
    <w:p w14:paraId="0A771331" w14:textId="2B7C4E71" w:rsidR="00C9265A" w:rsidRDefault="00C9265A">
      <w:pPr>
        <w:pStyle w:val="TOC4"/>
        <w:rPr>
          <w:rFonts w:asciiTheme="minorHAnsi" w:eastAsiaTheme="minorEastAsia" w:hAnsiTheme="minorHAnsi" w:cstheme="minorBidi"/>
          <w:noProof/>
          <w:sz w:val="22"/>
          <w:szCs w:val="22"/>
          <w:lang w:eastAsia="en-GB"/>
        </w:rPr>
      </w:pPr>
      <w:r>
        <w:rPr>
          <w:noProof/>
          <w:lang w:eastAsia="zh-CN"/>
        </w:rPr>
        <w:t>6.4.1.4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_Toc59101499 \h </w:instrText>
      </w:r>
      <w:r>
        <w:rPr>
          <w:noProof/>
        </w:rPr>
      </w:r>
      <w:r>
        <w:rPr>
          <w:noProof/>
        </w:rPr>
        <w:fldChar w:fldCharType="separate"/>
      </w:r>
      <w:r>
        <w:rPr>
          <w:noProof/>
        </w:rPr>
        <w:t>53</w:t>
      </w:r>
      <w:r>
        <w:rPr>
          <w:noProof/>
        </w:rPr>
        <w:fldChar w:fldCharType="end"/>
      </w:r>
    </w:p>
    <w:p w14:paraId="15280756" w14:textId="4BCCBB83" w:rsidR="00C9265A" w:rsidRDefault="00C9265A">
      <w:pPr>
        <w:pStyle w:val="TOC5"/>
        <w:rPr>
          <w:rFonts w:asciiTheme="minorHAnsi" w:eastAsiaTheme="minorEastAsia" w:hAnsiTheme="minorHAnsi" w:cstheme="minorBidi"/>
          <w:noProof/>
          <w:sz w:val="22"/>
          <w:szCs w:val="22"/>
          <w:lang w:eastAsia="en-GB"/>
        </w:rPr>
      </w:pPr>
      <w:r>
        <w:rPr>
          <w:noProof/>
          <w:lang w:eastAsia="zh-CN"/>
        </w:rPr>
        <w:t>6.4.1.4.1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_Toc59101500 \h </w:instrText>
      </w:r>
      <w:r>
        <w:rPr>
          <w:noProof/>
        </w:rPr>
      </w:r>
      <w:r>
        <w:rPr>
          <w:noProof/>
        </w:rPr>
        <w:fldChar w:fldCharType="separate"/>
      </w:r>
      <w:r>
        <w:rPr>
          <w:noProof/>
        </w:rPr>
        <w:t>53</w:t>
      </w:r>
      <w:r>
        <w:rPr>
          <w:noProof/>
        </w:rPr>
        <w:fldChar w:fldCharType="end"/>
      </w:r>
    </w:p>
    <w:p w14:paraId="3BAE1B20" w14:textId="16116836" w:rsidR="00C9265A" w:rsidRDefault="00C9265A">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4.2</w:t>
      </w:r>
      <w:r>
        <w:rPr>
          <w:rFonts w:asciiTheme="minorHAnsi" w:eastAsiaTheme="minorEastAsia" w:hAnsiTheme="minorHAnsi" w:cstheme="minorBidi"/>
          <w:noProof/>
          <w:sz w:val="22"/>
          <w:szCs w:val="22"/>
          <w:lang w:eastAsia="en-GB"/>
        </w:rPr>
        <w:tab/>
      </w:r>
      <w:r>
        <w:rPr>
          <w:noProof/>
          <w:lang w:eastAsia="zh-CN"/>
        </w:rPr>
        <w:t>Impacts</w:t>
      </w:r>
      <w:r>
        <w:rPr>
          <w:noProof/>
        </w:rPr>
        <w:t xml:space="preserve"> on services, entities and interfaces</w:t>
      </w:r>
      <w:r>
        <w:rPr>
          <w:noProof/>
        </w:rPr>
        <w:tab/>
      </w:r>
      <w:r>
        <w:rPr>
          <w:noProof/>
        </w:rPr>
        <w:fldChar w:fldCharType="begin" w:fldLock="1"/>
      </w:r>
      <w:r>
        <w:rPr>
          <w:noProof/>
        </w:rPr>
        <w:instrText xml:space="preserve"> PAGEREF _Toc59101501 \h </w:instrText>
      </w:r>
      <w:r>
        <w:rPr>
          <w:noProof/>
        </w:rPr>
      </w:r>
      <w:r>
        <w:rPr>
          <w:noProof/>
        </w:rPr>
        <w:fldChar w:fldCharType="separate"/>
      </w:r>
      <w:r>
        <w:rPr>
          <w:noProof/>
        </w:rPr>
        <w:t>55</w:t>
      </w:r>
      <w:r>
        <w:rPr>
          <w:noProof/>
        </w:rPr>
        <w:fldChar w:fldCharType="end"/>
      </w:r>
    </w:p>
    <w:p w14:paraId="21536CE6" w14:textId="4B4A4067" w:rsidR="00C9265A" w:rsidRDefault="00C9265A">
      <w:pPr>
        <w:pStyle w:val="TOC2"/>
        <w:rPr>
          <w:rFonts w:asciiTheme="minorHAnsi" w:eastAsiaTheme="minorEastAsia" w:hAnsiTheme="minorHAnsi" w:cstheme="minorBidi"/>
          <w:noProof/>
          <w:sz w:val="22"/>
          <w:szCs w:val="22"/>
          <w:lang w:eastAsia="en-GB"/>
        </w:rPr>
      </w:pPr>
      <w:r>
        <w:rPr>
          <w:noProof/>
          <w:lang w:eastAsia="zh-CN"/>
        </w:rPr>
        <w:t>6.5</w:t>
      </w:r>
      <w:r>
        <w:rPr>
          <w:rFonts w:asciiTheme="minorHAnsi" w:eastAsiaTheme="minorEastAsia" w:hAnsiTheme="minorHAnsi" w:cstheme="minorBidi"/>
          <w:noProof/>
          <w:sz w:val="22"/>
          <w:szCs w:val="22"/>
          <w:lang w:eastAsia="en-GB"/>
        </w:rPr>
        <w:tab/>
      </w:r>
      <w:r>
        <w:rPr>
          <w:noProof/>
        </w:rPr>
        <w:t>Solution</w:t>
      </w:r>
      <w:r>
        <w:rPr>
          <w:noProof/>
          <w:lang w:eastAsia="zh-CN"/>
        </w:rPr>
        <w:t xml:space="preserve"> #5</w:t>
      </w:r>
      <w:r>
        <w:rPr>
          <w:noProof/>
        </w:rPr>
        <w:t>: ML Model sharing architecture</w:t>
      </w:r>
      <w:r>
        <w:rPr>
          <w:noProof/>
        </w:rPr>
        <w:tab/>
      </w:r>
      <w:r>
        <w:rPr>
          <w:noProof/>
        </w:rPr>
        <w:fldChar w:fldCharType="begin" w:fldLock="1"/>
      </w:r>
      <w:r>
        <w:rPr>
          <w:noProof/>
        </w:rPr>
        <w:instrText xml:space="preserve"> PAGEREF _Toc59101502 \h </w:instrText>
      </w:r>
      <w:r>
        <w:rPr>
          <w:noProof/>
        </w:rPr>
      </w:r>
      <w:r>
        <w:rPr>
          <w:noProof/>
        </w:rPr>
        <w:fldChar w:fldCharType="separate"/>
      </w:r>
      <w:r>
        <w:rPr>
          <w:noProof/>
        </w:rPr>
        <w:t>55</w:t>
      </w:r>
      <w:r>
        <w:rPr>
          <w:noProof/>
        </w:rPr>
        <w:fldChar w:fldCharType="end"/>
      </w:r>
    </w:p>
    <w:p w14:paraId="188577F8" w14:textId="767F2B29"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_Toc59101503 \h </w:instrText>
      </w:r>
      <w:r>
        <w:rPr>
          <w:noProof/>
        </w:rPr>
      </w:r>
      <w:r>
        <w:rPr>
          <w:noProof/>
        </w:rPr>
        <w:fldChar w:fldCharType="separate"/>
      </w:r>
      <w:r>
        <w:rPr>
          <w:noProof/>
        </w:rPr>
        <w:t>55</w:t>
      </w:r>
      <w:r>
        <w:rPr>
          <w:noProof/>
        </w:rPr>
        <w:fldChar w:fldCharType="end"/>
      </w:r>
    </w:p>
    <w:p w14:paraId="53581259" w14:textId="2985E8FA"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5</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_Toc59101504 \h </w:instrText>
      </w:r>
      <w:r>
        <w:rPr>
          <w:noProof/>
        </w:rPr>
      </w:r>
      <w:r>
        <w:rPr>
          <w:noProof/>
        </w:rPr>
        <w:fldChar w:fldCharType="separate"/>
      </w:r>
      <w:r>
        <w:rPr>
          <w:noProof/>
        </w:rPr>
        <w:t>57</w:t>
      </w:r>
      <w:r>
        <w:rPr>
          <w:noProof/>
        </w:rPr>
        <w:fldChar w:fldCharType="end"/>
      </w:r>
    </w:p>
    <w:p w14:paraId="74C4D571" w14:textId="2B614837" w:rsidR="00C9265A" w:rsidRDefault="00C9265A">
      <w:pPr>
        <w:pStyle w:val="TOC4"/>
        <w:rPr>
          <w:rFonts w:asciiTheme="minorHAnsi" w:eastAsiaTheme="minorEastAsia" w:hAnsiTheme="minorHAnsi" w:cstheme="minorBidi"/>
          <w:noProof/>
          <w:sz w:val="22"/>
          <w:szCs w:val="22"/>
          <w:lang w:eastAsia="en-GB"/>
        </w:rPr>
      </w:pPr>
      <w:r>
        <w:rPr>
          <w:noProof/>
          <w:lang w:eastAsia="zh-CN"/>
        </w:rPr>
        <w:t>6.5.2.1</w:t>
      </w:r>
      <w:r>
        <w:rPr>
          <w:rFonts w:asciiTheme="minorHAnsi" w:eastAsiaTheme="minorEastAsia" w:hAnsiTheme="minorHAnsi" w:cstheme="minorBidi"/>
          <w:noProof/>
          <w:sz w:val="22"/>
          <w:szCs w:val="22"/>
          <w:lang w:eastAsia="en-GB"/>
        </w:rPr>
        <w:tab/>
      </w:r>
      <w:r>
        <w:rPr>
          <w:noProof/>
        </w:rPr>
        <w:t xml:space="preserve">ML </w:t>
      </w:r>
      <w:r>
        <w:rPr>
          <w:noProof/>
          <w:lang w:eastAsia="zh-CN"/>
        </w:rPr>
        <w:t>Model exposure procedure</w:t>
      </w:r>
      <w:r>
        <w:rPr>
          <w:noProof/>
        </w:rPr>
        <w:tab/>
      </w:r>
      <w:r>
        <w:rPr>
          <w:noProof/>
        </w:rPr>
        <w:fldChar w:fldCharType="begin" w:fldLock="1"/>
      </w:r>
      <w:r>
        <w:rPr>
          <w:noProof/>
        </w:rPr>
        <w:instrText xml:space="preserve"> PAGEREF _Toc59101505 \h </w:instrText>
      </w:r>
      <w:r>
        <w:rPr>
          <w:noProof/>
        </w:rPr>
      </w:r>
      <w:r>
        <w:rPr>
          <w:noProof/>
        </w:rPr>
        <w:fldChar w:fldCharType="separate"/>
      </w:r>
      <w:r>
        <w:rPr>
          <w:noProof/>
        </w:rPr>
        <w:t>57</w:t>
      </w:r>
      <w:r>
        <w:rPr>
          <w:noProof/>
        </w:rPr>
        <w:fldChar w:fldCharType="end"/>
      </w:r>
    </w:p>
    <w:p w14:paraId="3E3D4C95" w14:textId="1F3FE22D" w:rsidR="00C9265A" w:rsidRDefault="00C9265A">
      <w:pPr>
        <w:pStyle w:val="TOC4"/>
        <w:rPr>
          <w:rFonts w:asciiTheme="minorHAnsi" w:eastAsiaTheme="minorEastAsia" w:hAnsiTheme="minorHAnsi" w:cstheme="minorBidi"/>
          <w:noProof/>
          <w:sz w:val="22"/>
          <w:szCs w:val="22"/>
          <w:lang w:eastAsia="en-GB"/>
        </w:rPr>
      </w:pPr>
      <w:r>
        <w:rPr>
          <w:noProof/>
          <w:lang w:eastAsia="zh-CN"/>
        </w:rPr>
        <w:t>6.5.2.2</w:t>
      </w:r>
      <w:r>
        <w:rPr>
          <w:rFonts w:asciiTheme="minorHAnsi" w:eastAsiaTheme="minorEastAsia" w:hAnsiTheme="minorHAnsi" w:cstheme="minorBidi"/>
          <w:noProof/>
          <w:sz w:val="22"/>
          <w:szCs w:val="22"/>
          <w:lang w:eastAsia="en-GB"/>
        </w:rPr>
        <w:tab/>
      </w:r>
      <w:r>
        <w:rPr>
          <w:noProof/>
          <w:lang w:eastAsia="zh-CN"/>
        </w:rPr>
        <w:t>NWDAF analytics service supporting AIF</w:t>
      </w:r>
      <w:r>
        <w:rPr>
          <w:noProof/>
        </w:rPr>
        <w:tab/>
      </w:r>
      <w:r>
        <w:rPr>
          <w:noProof/>
        </w:rPr>
        <w:fldChar w:fldCharType="begin" w:fldLock="1"/>
      </w:r>
      <w:r>
        <w:rPr>
          <w:noProof/>
        </w:rPr>
        <w:instrText xml:space="preserve"> PAGEREF _Toc59101506 \h </w:instrText>
      </w:r>
      <w:r>
        <w:rPr>
          <w:noProof/>
        </w:rPr>
      </w:r>
      <w:r>
        <w:rPr>
          <w:noProof/>
        </w:rPr>
        <w:fldChar w:fldCharType="separate"/>
      </w:r>
      <w:r>
        <w:rPr>
          <w:noProof/>
        </w:rPr>
        <w:t>59</w:t>
      </w:r>
      <w:r>
        <w:rPr>
          <w:noProof/>
        </w:rPr>
        <w:fldChar w:fldCharType="end"/>
      </w:r>
    </w:p>
    <w:p w14:paraId="50AFC5C5" w14:textId="21DEEE22" w:rsidR="00C9265A" w:rsidRDefault="00C9265A">
      <w:pPr>
        <w:pStyle w:val="TOC3"/>
        <w:rPr>
          <w:rFonts w:asciiTheme="minorHAnsi" w:eastAsiaTheme="minorEastAsia" w:hAnsiTheme="minorHAnsi" w:cstheme="minorBidi"/>
          <w:noProof/>
          <w:sz w:val="22"/>
          <w:szCs w:val="22"/>
          <w:lang w:eastAsia="en-GB"/>
        </w:rPr>
      </w:pPr>
      <w:r>
        <w:rPr>
          <w:noProof/>
          <w:lang w:eastAsia="zh-CN"/>
        </w:rPr>
        <w:t>6.5.3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_Toc59101507 \h </w:instrText>
      </w:r>
      <w:r>
        <w:rPr>
          <w:noProof/>
        </w:rPr>
      </w:r>
      <w:r>
        <w:rPr>
          <w:noProof/>
        </w:rPr>
        <w:fldChar w:fldCharType="separate"/>
      </w:r>
      <w:r>
        <w:rPr>
          <w:noProof/>
        </w:rPr>
        <w:t>59</w:t>
      </w:r>
      <w:r>
        <w:rPr>
          <w:noProof/>
        </w:rPr>
        <w:fldChar w:fldCharType="end"/>
      </w:r>
    </w:p>
    <w:p w14:paraId="02430803" w14:textId="03CAAA24" w:rsidR="00C9265A" w:rsidRDefault="00C9265A">
      <w:pPr>
        <w:pStyle w:val="TOC2"/>
        <w:rPr>
          <w:rFonts w:asciiTheme="minorHAnsi" w:eastAsiaTheme="minorEastAsia" w:hAnsiTheme="minorHAnsi" w:cstheme="minorBidi"/>
          <w:noProof/>
          <w:sz w:val="22"/>
          <w:szCs w:val="22"/>
          <w:lang w:eastAsia="en-GB"/>
        </w:rPr>
      </w:pPr>
      <w:r>
        <w:rPr>
          <w:noProof/>
          <w:lang w:eastAsia="zh-CN"/>
        </w:rPr>
        <w:t>6.6</w:t>
      </w:r>
      <w:r>
        <w:rPr>
          <w:rFonts w:asciiTheme="minorHAnsi" w:eastAsiaTheme="minorEastAsia" w:hAnsiTheme="minorHAnsi" w:cstheme="minorBidi"/>
          <w:noProof/>
          <w:sz w:val="22"/>
          <w:szCs w:val="22"/>
          <w:lang w:eastAsia="en-GB"/>
        </w:rPr>
        <w:tab/>
      </w:r>
      <w:r>
        <w:rPr>
          <w:noProof/>
        </w:rPr>
        <w:t>Solution</w:t>
      </w:r>
      <w:r>
        <w:rPr>
          <w:noProof/>
          <w:lang w:eastAsia="zh-CN"/>
        </w:rPr>
        <w:t xml:space="preserve"> #6</w:t>
      </w:r>
      <w:r>
        <w:rPr>
          <w:noProof/>
        </w:rPr>
        <w:t>: NWDAF decompose architecture</w:t>
      </w:r>
      <w:r>
        <w:rPr>
          <w:noProof/>
        </w:rPr>
        <w:tab/>
      </w:r>
      <w:r>
        <w:rPr>
          <w:noProof/>
        </w:rPr>
        <w:fldChar w:fldCharType="begin" w:fldLock="1"/>
      </w:r>
      <w:r>
        <w:rPr>
          <w:noProof/>
        </w:rPr>
        <w:instrText xml:space="preserve"> PAGEREF _Toc59101508 \h </w:instrText>
      </w:r>
      <w:r>
        <w:rPr>
          <w:noProof/>
        </w:rPr>
      </w:r>
      <w:r>
        <w:rPr>
          <w:noProof/>
        </w:rPr>
        <w:fldChar w:fldCharType="separate"/>
      </w:r>
      <w:r>
        <w:rPr>
          <w:noProof/>
        </w:rPr>
        <w:t>60</w:t>
      </w:r>
      <w:r>
        <w:rPr>
          <w:noProof/>
        </w:rPr>
        <w:fldChar w:fldCharType="end"/>
      </w:r>
    </w:p>
    <w:p w14:paraId="60970EB7" w14:textId="43CA834F"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6</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_Toc59101509 \h </w:instrText>
      </w:r>
      <w:r>
        <w:rPr>
          <w:noProof/>
        </w:rPr>
      </w:r>
      <w:r>
        <w:rPr>
          <w:noProof/>
        </w:rPr>
        <w:fldChar w:fldCharType="separate"/>
      </w:r>
      <w:r>
        <w:rPr>
          <w:noProof/>
        </w:rPr>
        <w:t>60</w:t>
      </w:r>
      <w:r>
        <w:rPr>
          <w:noProof/>
        </w:rPr>
        <w:fldChar w:fldCharType="end"/>
      </w:r>
    </w:p>
    <w:p w14:paraId="1E1C6218" w14:textId="6EE457DE"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6</w:t>
      </w:r>
      <w:r>
        <w:rPr>
          <w:noProof/>
        </w:rPr>
        <w:t>.1.1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_Toc59101510 \h </w:instrText>
      </w:r>
      <w:r>
        <w:rPr>
          <w:noProof/>
        </w:rPr>
      </w:r>
      <w:r>
        <w:rPr>
          <w:noProof/>
        </w:rPr>
        <w:fldChar w:fldCharType="separate"/>
      </w:r>
      <w:r>
        <w:rPr>
          <w:noProof/>
        </w:rPr>
        <w:t>60</w:t>
      </w:r>
      <w:r>
        <w:rPr>
          <w:noProof/>
        </w:rPr>
        <w:fldChar w:fldCharType="end"/>
      </w:r>
    </w:p>
    <w:p w14:paraId="41EBF482" w14:textId="4A05F010"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6</w:t>
      </w:r>
      <w:r>
        <w:rPr>
          <w:noProof/>
        </w:rPr>
        <w:t>.1.2</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_Toc59101511 \h </w:instrText>
      </w:r>
      <w:r>
        <w:rPr>
          <w:noProof/>
        </w:rPr>
      </w:r>
      <w:r>
        <w:rPr>
          <w:noProof/>
        </w:rPr>
        <w:fldChar w:fldCharType="separate"/>
      </w:r>
      <w:r>
        <w:rPr>
          <w:noProof/>
        </w:rPr>
        <w:t>60</w:t>
      </w:r>
      <w:r>
        <w:rPr>
          <w:noProof/>
        </w:rPr>
        <w:fldChar w:fldCharType="end"/>
      </w:r>
    </w:p>
    <w:p w14:paraId="140FE523" w14:textId="63CC78BC" w:rsidR="00C9265A" w:rsidRDefault="00C9265A">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ML Model Training</w:t>
      </w:r>
      <w:r>
        <w:rPr>
          <w:noProof/>
        </w:rPr>
        <w:tab/>
      </w:r>
      <w:r>
        <w:rPr>
          <w:noProof/>
        </w:rPr>
        <w:fldChar w:fldCharType="begin" w:fldLock="1"/>
      </w:r>
      <w:r>
        <w:rPr>
          <w:noProof/>
        </w:rPr>
        <w:instrText xml:space="preserve"> PAGEREF _Toc59101512 \h </w:instrText>
      </w:r>
      <w:r>
        <w:rPr>
          <w:noProof/>
        </w:rPr>
      </w:r>
      <w:r>
        <w:rPr>
          <w:noProof/>
        </w:rPr>
        <w:fldChar w:fldCharType="separate"/>
      </w:r>
      <w:r>
        <w:rPr>
          <w:noProof/>
        </w:rPr>
        <w:t>60</w:t>
      </w:r>
      <w:r>
        <w:rPr>
          <w:noProof/>
        </w:rPr>
        <w:fldChar w:fldCharType="end"/>
      </w:r>
    </w:p>
    <w:p w14:paraId="40D63540" w14:textId="32389A12" w:rsidR="00C9265A" w:rsidRDefault="00C9265A">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Data analytics</w:t>
      </w:r>
      <w:r>
        <w:rPr>
          <w:noProof/>
        </w:rPr>
        <w:tab/>
      </w:r>
      <w:r>
        <w:rPr>
          <w:noProof/>
        </w:rPr>
        <w:fldChar w:fldCharType="begin" w:fldLock="1"/>
      </w:r>
      <w:r>
        <w:rPr>
          <w:noProof/>
        </w:rPr>
        <w:instrText xml:space="preserve"> PAGEREF _Toc59101513 \h </w:instrText>
      </w:r>
      <w:r>
        <w:rPr>
          <w:noProof/>
        </w:rPr>
      </w:r>
      <w:r>
        <w:rPr>
          <w:noProof/>
        </w:rPr>
        <w:fldChar w:fldCharType="separate"/>
      </w:r>
      <w:r>
        <w:rPr>
          <w:noProof/>
        </w:rPr>
        <w:t>60</w:t>
      </w:r>
      <w:r>
        <w:rPr>
          <w:noProof/>
        </w:rPr>
        <w:fldChar w:fldCharType="end"/>
      </w:r>
    </w:p>
    <w:p w14:paraId="74C5A14D" w14:textId="36DE0249"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_Toc59101514 \h </w:instrText>
      </w:r>
      <w:r>
        <w:rPr>
          <w:noProof/>
        </w:rPr>
      </w:r>
      <w:r>
        <w:rPr>
          <w:noProof/>
        </w:rPr>
        <w:fldChar w:fldCharType="separate"/>
      </w:r>
      <w:r>
        <w:rPr>
          <w:noProof/>
        </w:rPr>
        <w:t>62</w:t>
      </w:r>
      <w:r>
        <w:rPr>
          <w:noProof/>
        </w:rPr>
        <w:fldChar w:fldCharType="end"/>
      </w:r>
    </w:p>
    <w:p w14:paraId="5CCA0AFF" w14:textId="4DD15F62" w:rsidR="00C9265A" w:rsidRDefault="00C9265A">
      <w:pPr>
        <w:pStyle w:val="TOC4"/>
        <w:rPr>
          <w:rFonts w:asciiTheme="minorHAnsi" w:eastAsiaTheme="minorEastAsia" w:hAnsiTheme="minorHAnsi" w:cstheme="minorBidi"/>
          <w:noProof/>
          <w:sz w:val="22"/>
          <w:szCs w:val="22"/>
          <w:lang w:eastAsia="en-GB"/>
        </w:rPr>
      </w:pPr>
      <w:r>
        <w:rPr>
          <w:noProof/>
          <w:lang w:eastAsia="zh-CN"/>
        </w:rPr>
        <w:t>6.6.2.1</w:t>
      </w:r>
      <w:r>
        <w:rPr>
          <w:rFonts w:asciiTheme="minorHAnsi" w:eastAsiaTheme="minorEastAsia" w:hAnsiTheme="minorHAnsi" w:cstheme="minorBidi"/>
          <w:noProof/>
          <w:sz w:val="22"/>
          <w:szCs w:val="22"/>
          <w:lang w:eastAsia="en-GB"/>
        </w:rPr>
        <w:tab/>
      </w:r>
      <w:r>
        <w:rPr>
          <w:noProof/>
        </w:rPr>
        <w:t>Initial ML Model Training</w:t>
      </w:r>
      <w:r>
        <w:rPr>
          <w:noProof/>
        </w:rPr>
        <w:tab/>
      </w:r>
      <w:r>
        <w:rPr>
          <w:noProof/>
        </w:rPr>
        <w:fldChar w:fldCharType="begin" w:fldLock="1"/>
      </w:r>
      <w:r>
        <w:rPr>
          <w:noProof/>
        </w:rPr>
        <w:instrText xml:space="preserve"> PAGEREF _Toc59101515 \h </w:instrText>
      </w:r>
      <w:r>
        <w:rPr>
          <w:noProof/>
        </w:rPr>
      </w:r>
      <w:r>
        <w:rPr>
          <w:noProof/>
        </w:rPr>
        <w:fldChar w:fldCharType="separate"/>
      </w:r>
      <w:r>
        <w:rPr>
          <w:noProof/>
        </w:rPr>
        <w:t>62</w:t>
      </w:r>
      <w:r>
        <w:rPr>
          <w:noProof/>
        </w:rPr>
        <w:fldChar w:fldCharType="end"/>
      </w:r>
    </w:p>
    <w:p w14:paraId="4E14B493" w14:textId="54712E70" w:rsidR="00C9265A" w:rsidRDefault="00C9265A">
      <w:pPr>
        <w:pStyle w:val="TOC4"/>
        <w:rPr>
          <w:rFonts w:asciiTheme="minorHAnsi" w:eastAsiaTheme="minorEastAsia" w:hAnsiTheme="minorHAnsi" w:cstheme="minorBidi"/>
          <w:noProof/>
          <w:sz w:val="22"/>
          <w:szCs w:val="22"/>
          <w:lang w:eastAsia="en-GB"/>
        </w:rPr>
      </w:pPr>
      <w:r>
        <w:rPr>
          <w:noProof/>
          <w:lang w:eastAsia="zh-CN"/>
        </w:rPr>
        <w:t>6.6.2.2</w:t>
      </w:r>
      <w:r>
        <w:rPr>
          <w:rFonts w:asciiTheme="minorHAnsi" w:eastAsiaTheme="minorEastAsia" w:hAnsiTheme="minorHAnsi" w:cstheme="minorBidi"/>
          <w:noProof/>
          <w:sz w:val="22"/>
          <w:szCs w:val="22"/>
          <w:lang w:eastAsia="en-GB"/>
        </w:rPr>
        <w:tab/>
      </w:r>
      <w:r>
        <w:rPr>
          <w:noProof/>
          <w:lang w:eastAsia="zh-CN"/>
        </w:rPr>
        <w:t>Analytics Function receives ML model procedure</w:t>
      </w:r>
      <w:r>
        <w:rPr>
          <w:noProof/>
        </w:rPr>
        <w:tab/>
      </w:r>
      <w:r>
        <w:rPr>
          <w:noProof/>
        </w:rPr>
        <w:fldChar w:fldCharType="begin" w:fldLock="1"/>
      </w:r>
      <w:r>
        <w:rPr>
          <w:noProof/>
        </w:rPr>
        <w:instrText xml:space="preserve"> PAGEREF _Toc59101516 \h </w:instrText>
      </w:r>
      <w:r>
        <w:rPr>
          <w:noProof/>
        </w:rPr>
      </w:r>
      <w:r>
        <w:rPr>
          <w:noProof/>
        </w:rPr>
        <w:fldChar w:fldCharType="separate"/>
      </w:r>
      <w:r>
        <w:rPr>
          <w:noProof/>
        </w:rPr>
        <w:t>63</w:t>
      </w:r>
      <w:r>
        <w:rPr>
          <w:noProof/>
        </w:rPr>
        <w:fldChar w:fldCharType="end"/>
      </w:r>
    </w:p>
    <w:p w14:paraId="0B604060" w14:textId="612DF2E9" w:rsidR="00C9265A" w:rsidRDefault="00C9265A">
      <w:pPr>
        <w:pStyle w:val="TOC3"/>
        <w:rPr>
          <w:rFonts w:asciiTheme="minorHAnsi" w:eastAsiaTheme="minorEastAsia" w:hAnsiTheme="minorHAnsi" w:cstheme="minorBidi"/>
          <w:noProof/>
          <w:sz w:val="22"/>
          <w:szCs w:val="22"/>
          <w:lang w:eastAsia="en-GB"/>
        </w:rPr>
      </w:pPr>
      <w:r>
        <w:rPr>
          <w:noProof/>
          <w:lang w:eastAsia="zh-CN"/>
        </w:rPr>
        <w:t>6.6.3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_Toc59101517 \h </w:instrText>
      </w:r>
      <w:r>
        <w:rPr>
          <w:noProof/>
        </w:rPr>
      </w:r>
      <w:r>
        <w:rPr>
          <w:noProof/>
        </w:rPr>
        <w:fldChar w:fldCharType="separate"/>
      </w:r>
      <w:r>
        <w:rPr>
          <w:noProof/>
        </w:rPr>
        <w:t>63</w:t>
      </w:r>
      <w:r>
        <w:rPr>
          <w:noProof/>
        </w:rPr>
        <w:fldChar w:fldCharType="end"/>
      </w:r>
    </w:p>
    <w:p w14:paraId="0692559B" w14:textId="03FDA870" w:rsidR="00C9265A" w:rsidRDefault="00C9265A">
      <w:pPr>
        <w:pStyle w:val="TOC2"/>
        <w:rPr>
          <w:rFonts w:asciiTheme="minorHAnsi" w:eastAsiaTheme="minorEastAsia" w:hAnsiTheme="minorHAnsi" w:cstheme="minorBidi"/>
          <w:noProof/>
          <w:sz w:val="22"/>
          <w:szCs w:val="22"/>
          <w:lang w:eastAsia="en-GB"/>
        </w:rPr>
      </w:pPr>
      <w:r>
        <w:rPr>
          <w:noProof/>
          <w:lang w:eastAsia="zh-CN"/>
        </w:rPr>
        <w:t>6.7</w:t>
      </w:r>
      <w:r>
        <w:rPr>
          <w:rFonts w:asciiTheme="minorHAnsi" w:eastAsiaTheme="minorEastAsia" w:hAnsiTheme="minorHAnsi" w:cstheme="minorBidi"/>
          <w:noProof/>
          <w:sz w:val="22"/>
          <w:szCs w:val="22"/>
          <w:lang w:eastAsia="en-GB"/>
        </w:rPr>
        <w:tab/>
      </w:r>
      <w:r>
        <w:rPr>
          <w:noProof/>
        </w:rPr>
        <w:t>Solution</w:t>
      </w:r>
      <w:r>
        <w:rPr>
          <w:noProof/>
          <w:lang w:eastAsia="zh-CN"/>
        </w:rPr>
        <w:t xml:space="preserve"> #7</w:t>
      </w:r>
      <w:r>
        <w:rPr>
          <w:noProof/>
        </w:rPr>
        <w:t>: NWDAF functionality Split</w:t>
      </w:r>
      <w:r>
        <w:rPr>
          <w:noProof/>
        </w:rPr>
        <w:tab/>
      </w:r>
      <w:r>
        <w:rPr>
          <w:noProof/>
        </w:rPr>
        <w:fldChar w:fldCharType="begin" w:fldLock="1"/>
      </w:r>
      <w:r>
        <w:rPr>
          <w:noProof/>
        </w:rPr>
        <w:instrText xml:space="preserve"> PAGEREF _Toc59101518 \h </w:instrText>
      </w:r>
      <w:r>
        <w:rPr>
          <w:noProof/>
        </w:rPr>
      </w:r>
      <w:r>
        <w:rPr>
          <w:noProof/>
        </w:rPr>
        <w:fldChar w:fldCharType="separate"/>
      </w:r>
      <w:r>
        <w:rPr>
          <w:noProof/>
        </w:rPr>
        <w:t>64</w:t>
      </w:r>
      <w:r>
        <w:rPr>
          <w:noProof/>
        </w:rPr>
        <w:fldChar w:fldCharType="end"/>
      </w:r>
    </w:p>
    <w:p w14:paraId="36EACDA9" w14:textId="22ABAFC0"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_Toc59101519 \h </w:instrText>
      </w:r>
      <w:r>
        <w:rPr>
          <w:noProof/>
        </w:rPr>
      </w:r>
      <w:r>
        <w:rPr>
          <w:noProof/>
        </w:rPr>
        <w:fldChar w:fldCharType="separate"/>
      </w:r>
      <w:r>
        <w:rPr>
          <w:noProof/>
        </w:rPr>
        <w:t>64</w:t>
      </w:r>
      <w:r>
        <w:rPr>
          <w:noProof/>
        </w:rPr>
        <w:fldChar w:fldCharType="end"/>
      </w:r>
    </w:p>
    <w:p w14:paraId="68E0A8A1" w14:textId="6D2FDED1" w:rsidR="00C9265A" w:rsidRDefault="00C9265A">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7</w:t>
      </w:r>
      <w:r>
        <w:rPr>
          <w:noProof/>
          <w:lang w:eastAsia="ko-KR"/>
        </w:rPr>
        <w:t>.2</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_Toc59101520 \h </w:instrText>
      </w:r>
      <w:r>
        <w:rPr>
          <w:noProof/>
        </w:rPr>
      </w:r>
      <w:r>
        <w:rPr>
          <w:noProof/>
        </w:rPr>
        <w:fldChar w:fldCharType="separate"/>
      </w:r>
      <w:r>
        <w:rPr>
          <w:noProof/>
        </w:rPr>
        <w:t>65</w:t>
      </w:r>
      <w:r>
        <w:rPr>
          <w:noProof/>
        </w:rPr>
        <w:fldChar w:fldCharType="end"/>
      </w:r>
    </w:p>
    <w:p w14:paraId="0DB21955" w14:textId="2A63DE80" w:rsidR="00C9265A" w:rsidRDefault="00C9265A">
      <w:pPr>
        <w:pStyle w:val="TOC3"/>
        <w:rPr>
          <w:rFonts w:asciiTheme="minorHAnsi" w:eastAsiaTheme="minorEastAsia" w:hAnsiTheme="minorHAnsi" w:cstheme="minorBidi"/>
          <w:noProof/>
          <w:sz w:val="22"/>
          <w:szCs w:val="22"/>
          <w:lang w:eastAsia="en-GB"/>
        </w:rPr>
      </w:pPr>
      <w:r>
        <w:rPr>
          <w:noProof/>
          <w:lang w:eastAsia="zh-CN"/>
        </w:rPr>
        <w:t>6.7.3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_Toc59101521 \h </w:instrText>
      </w:r>
      <w:r>
        <w:rPr>
          <w:noProof/>
        </w:rPr>
      </w:r>
      <w:r>
        <w:rPr>
          <w:noProof/>
        </w:rPr>
        <w:fldChar w:fldCharType="separate"/>
      </w:r>
      <w:r>
        <w:rPr>
          <w:noProof/>
        </w:rPr>
        <w:t>66</w:t>
      </w:r>
      <w:r>
        <w:rPr>
          <w:noProof/>
        </w:rPr>
        <w:fldChar w:fldCharType="end"/>
      </w:r>
    </w:p>
    <w:p w14:paraId="04829A7D" w14:textId="44955416" w:rsidR="00C9265A" w:rsidRDefault="00C9265A">
      <w:pPr>
        <w:pStyle w:val="TOC2"/>
        <w:rPr>
          <w:rFonts w:asciiTheme="minorHAnsi" w:eastAsiaTheme="minorEastAsia" w:hAnsiTheme="minorHAnsi" w:cstheme="minorBidi"/>
          <w:noProof/>
          <w:sz w:val="22"/>
          <w:szCs w:val="22"/>
          <w:lang w:eastAsia="en-GB"/>
        </w:rPr>
      </w:pPr>
      <w:r>
        <w:rPr>
          <w:noProof/>
        </w:rPr>
        <w:t>6.</w:t>
      </w:r>
      <w:r>
        <w:rPr>
          <w:noProof/>
          <w:lang w:eastAsia="zh-CN"/>
        </w:rPr>
        <w:t>8</w:t>
      </w:r>
      <w:r>
        <w:rPr>
          <w:rFonts w:asciiTheme="minorHAnsi" w:eastAsiaTheme="minorEastAsia" w:hAnsiTheme="minorHAnsi" w:cstheme="minorBidi"/>
          <w:noProof/>
          <w:sz w:val="22"/>
          <w:szCs w:val="22"/>
          <w:lang w:eastAsia="en-GB"/>
        </w:rPr>
        <w:tab/>
      </w:r>
      <w:r>
        <w:rPr>
          <w:noProof/>
        </w:rPr>
        <w:t xml:space="preserve">Solution </w:t>
      </w:r>
      <w:r>
        <w:rPr>
          <w:noProof/>
          <w:lang w:eastAsia="zh-CN"/>
        </w:rPr>
        <w:t>#8</w:t>
      </w:r>
      <w:r>
        <w:rPr>
          <w:noProof/>
        </w:rPr>
        <w:t>: NWDAF decomposition</w:t>
      </w:r>
      <w:r>
        <w:rPr>
          <w:noProof/>
        </w:rPr>
        <w:tab/>
      </w:r>
      <w:r>
        <w:rPr>
          <w:noProof/>
        </w:rPr>
        <w:fldChar w:fldCharType="begin" w:fldLock="1"/>
      </w:r>
      <w:r>
        <w:rPr>
          <w:noProof/>
        </w:rPr>
        <w:instrText xml:space="preserve"> PAGEREF _Toc59101522 \h </w:instrText>
      </w:r>
      <w:r>
        <w:rPr>
          <w:noProof/>
        </w:rPr>
      </w:r>
      <w:r>
        <w:rPr>
          <w:noProof/>
        </w:rPr>
        <w:fldChar w:fldCharType="separate"/>
      </w:r>
      <w:r>
        <w:rPr>
          <w:noProof/>
        </w:rPr>
        <w:t>66</w:t>
      </w:r>
      <w:r>
        <w:rPr>
          <w:noProof/>
        </w:rPr>
        <w:fldChar w:fldCharType="end"/>
      </w:r>
    </w:p>
    <w:p w14:paraId="216D6143" w14:textId="1AD4229A"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8</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_Toc59101523 \h </w:instrText>
      </w:r>
      <w:r>
        <w:rPr>
          <w:noProof/>
        </w:rPr>
      </w:r>
      <w:r>
        <w:rPr>
          <w:noProof/>
        </w:rPr>
        <w:fldChar w:fldCharType="separate"/>
      </w:r>
      <w:r>
        <w:rPr>
          <w:noProof/>
        </w:rPr>
        <w:t>66</w:t>
      </w:r>
      <w:r>
        <w:rPr>
          <w:noProof/>
        </w:rPr>
        <w:fldChar w:fldCharType="end"/>
      </w:r>
    </w:p>
    <w:p w14:paraId="7C39157D" w14:textId="5873580E"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8</w:t>
      </w:r>
      <w:r>
        <w:rPr>
          <w:noProof/>
        </w:rPr>
        <w:t>.2</w:t>
      </w:r>
      <w:r>
        <w:rPr>
          <w:rFonts w:asciiTheme="minorHAnsi" w:eastAsiaTheme="minorEastAsia" w:hAnsiTheme="minorHAnsi" w:cstheme="minorBidi"/>
          <w:noProof/>
          <w:sz w:val="22"/>
          <w:szCs w:val="22"/>
          <w:lang w:eastAsia="en-GB"/>
        </w:rPr>
        <w:tab/>
      </w:r>
      <w:r>
        <w:rPr>
          <w:noProof/>
        </w:rPr>
        <w:t>Input Data</w:t>
      </w:r>
      <w:r>
        <w:rPr>
          <w:noProof/>
        </w:rPr>
        <w:tab/>
      </w:r>
      <w:r>
        <w:rPr>
          <w:noProof/>
        </w:rPr>
        <w:fldChar w:fldCharType="begin" w:fldLock="1"/>
      </w:r>
      <w:r>
        <w:rPr>
          <w:noProof/>
        </w:rPr>
        <w:instrText xml:space="preserve"> PAGEREF _Toc59101524 \h </w:instrText>
      </w:r>
      <w:r>
        <w:rPr>
          <w:noProof/>
        </w:rPr>
      </w:r>
      <w:r>
        <w:rPr>
          <w:noProof/>
        </w:rPr>
        <w:fldChar w:fldCharType="separate"/>
      </w:r>
      <w:r>
        <w:rPr>
          <w:noProof/>
        </w:rPr>
        <w:t>67</w:t>
      </w:r>
      <w:r>
        <w:rPr>
          <w:noProof/>
        </w:rPr>
        <w:fldChar w:fldCharType="end"/>
      </w:r>
    </w:p>
    <w:p w14:paraId="34FA478F" w14:textId="0F8763CC"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8</w:t>
      </w:r>
      <w:r>
        <w:rPr>
          <w:noProof/>
        </w:rPr>
        <w:t>.3</w:t>
      </w:r>
      <w:r>
        <w:rPr>
          <w:rFonts w:asciiTheme="minorHAnsi" w:eastAsiaTheme="minorEastAsia" w:hAnsiTheme="minorHAnsi" w:cstheme="minorBidi"/>
          <w:noProof/>
          <w:sz w:val="22"/>
          <w:szCs w:val="22"/>
          <w:lang w:eastAsia="en-GB"/>
        </w:rPr>
        <w:tab/>
      </w:r>
      <w:r>
        <w:rPr>
          <w:noProof/>
        </w:rPr>
        <w:t>Output Analytics</w:t>
      </w:r>
      <w:r>
        <w:rPr>
          <w:noProof/>
        </w:rPr>
        <w:tab/>
      </w:r>
      <w:r>
        <w:rPr>
          <w:noProof/>
        </w:rPr>
        <w:fldChar w:fldCharType="begin" w:fldLock="1"/>
      </w:r>
      <w:r>
        <w:rPr>
          <w:noProof/>
        </w:rPr>
        <w:instrText xml:space="preserve"> PAGEREF _Toc59101525 \h </w:instrText>
      </w:r>
      <w:r>
        <w:rPr>
          <w:noProof/>
        </w:rPr>
      </w:r>
      <w:r>
        <w:rPr>
          <w:noProof/>
        </w:rPr>
        <w:fldChar w:fldCharType="separate"/>
      </w:r>
      <w:r>
        <w:rPr>
          <w:noProof/>
        </w:rPr>
        <w:t>67</w:t>
      </w:r>
      <w:r>
        <w:rPr>
          <w:noProof/>
        </w:rPr>
        <w:fldChar w:fldCharType="end"/>
      </w:r>
    </w:p>
    <w:p w14:paraId="00980934" w14:textId="1E471486"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8</w:t>
      </w:r>
      <w:r>
        <w:rPr>
          <w:noProof/>
        </w:rPr>
        <w:t>.4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_Toc59101526 \h </w:instrText>
      </w:r>
      <w:r>
        <w:rPr>
          <w:noProof/>
        </w:rPr>
      </w:r>
      <w:r>
        <w:rPr>
          <w:noProof/>
        </w:rPr>
        <w:fldChar w:fldCharType="separate"/>
      </w:r>
      <w:r>
        <w:rPr>
          <w:noProof/>
        </w:rPr>
        <w:t>67</w:t>
      </w:r>
      <w:r>
        <w:rPr>
          <w:noProof/>
        </w:rPr>
        <w:fldChar w:fldCharType="end"/>
      </w:r>
    </w:p>
    <w:p w14:paraId="63A5B19B" w14:textId="445F629C"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8</w:t>
      </w:r>
      <w:r>
        <w:rPr>
          <w:noProof/>
        </w:rPr>
        <w:t>.5</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_Toc59101527 \h </w:instrText>
      </w:r>
      <w:r>
        <w:rPr>
          <w:noProof/>
        </w:rPr>
      </w:r>
      <w:r>
        <w:rPr>
          <w:noProof/>
        </w:rPr>
        <w:fldChar w:fldCharType="separate"/>
      </w:r>
      <w:r>
        <w:rPr>
          <w:noProof/>
        </w:rPr>
        <w:t>69</w:t>
      </w:r>
      <w:r>
        <w:rPr>
          <w:noProof/>
        </w:rPr>
        <w:fldChar w:fldCharType="end"/>
      </w:r>
    </w:p>
    <w:p w14:paraId="669B7D78" w14:textId="5D6DA119" w:rsidR="00C9265A" w:rsidRDefault="00C9265A">
      <w:pPr>
        <w:pStyle w:val="TOC2"/>
        <w:rPr>
          <w:rFonts w:asciiTheme="minorHAnsi" w:eastAsiaTheme="minorEastAsia" w:hAnsiTheme="minorHAnsi" w:cstheme="minorBidi"/>
          <w:noProof/>
          <w:sz w:val="22"/>
          <w:szCs w:val="22"/>
          <w:lang w:eastAsia="en-GB"/>
        </w:rPr>
      </w:pPr>
      <w:r>
        <w:rPr>
          <w:noProof/>
          <w:lang w:eastAsia="zh-CN"/>
        </w:rPr>
        <w:t>6.9</w:t>
      </w:r>
      <w:r>
        <w:rPr>
          <w:rFonts w:asciiTheme="minorHAnsi" w:eastAsiaTheme="minorEastAsia" w:hAnsiTheme="minorHAnsi" w:cstheme="minorBidi"/>
          <w:noProof/>
          <w:sz w:val="22"/>
          <w:szCs w:val="22"/>
          <w:lang w:eastAsia="en-GB"/>
        </w:rPr>
        <w:tab/>
      </w:r>
      <w:r>
        <w:rPr>
          <w:noProof/>
          <w:lang w:eastAsia="zh-CN"/>
        </w:rPr>
        <w:t xml:space="preserve">Solution #9: </w:t>
      </w:r>
      <w:r>
        <w:rPr>
          <w:noProof/>
          <w:lang w:eastAsia="ko-KR"/>
        </w:rPr>
        <w:t>Data Management Framework for 5GC</w:t>
      </w:r>
      <w:r>
        <w:rPr>
          <w:noProof/>
        </w:rPr>
        <w:tab/>
      </w:r>
      <w:r>
        <w:rPr>
          <w:noProof/>
        </w:rPr>
        <w:fldChar w:fldCharType="begin" w:fldLock="1"/>
      </w:r>
      <w:r>
        <w:rPr>
          <w:noProof/>
        </w:rPr>
        <w:instrText xml:space="preserve"> PAGEREF _Toc59101528 \h </w:instrText>
      </w:r>
      <w:r>
        <w:rPr>
          <w:noProof/>
        </w:rPr>
      </w:r>
      <w:r>
        <w:rPr>
          <w:noProof/>
        </w:rPr>
        <w:fldChar w:fldCharType="separate"/>
      </w:r>
      <w:r>
        <w:rPr>
          <w:noProof/>
        </w:rPr>
        <w:t>69</w:t>
      </w:r>
      <w:r>
        <w:rPr>
          <w:noProof/>
        </w:rPr>
        <w:fldChar w:fldCharType="end"/>
      </w:r>
    </w:p>
    <w:p w14:paraId="76295B0D" w14:textId="34BCFE00"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9</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_Toc59101529 \h </w:instrText>
      </w:r>
      <w:r>
        <w:rPr>
          <w:noProof/>
        </w:rPr>
      </w:r>
      <w:r>
        <w:rPr>
          <w:noProof/>
        </w:rPr>
        <w:fldChar w:fldCharType="separate"/>
      </w:r>
      <w:r>
        <w:rPr>
          <w:noProof/>
        </w:rPr>
        <w:t>69</w:t>
      </w:r>
      <w:r>
        <w:rPr>
          <w:noProof/>
        </w:rPr>
        <w:fldChar w:fldCharType="end"/>
      </w:r>
    </w:p>
    <w:p w14:paraId="2B970898" w14:textId="038924C8" w:rsidR="00C9265A" w:rsidRDefault="00C9265A">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9</w:t>
      </w:r>
      <w:r>
        <w:rPr>
          <w:noProof/>
          <w:lang w:eastAsia="ko-KR"/>
        </w:rPr>
        <w:t>.2</w:t>
      </w:r>
      <w:r>
        <w:rPr>
          <w:rFonts w:asciiTheme="minorHAnsi" w:eastAsiaTheme="minorEastAsia" w:hAnsiTheme="minorHAnsi" w:cstheme="minorBidi"/>
          <w:noProof/>
          <w:sz w:val="22"/>
          <w:szCs w:val="22"/>
          <w:lang w:eastAsia="en-GB"/>
        </w:rPr>
        <w:tab/>
      </w:r>
      <w:r>
        <w:rPr>
          <w:noProof/>
          <w:lang w:eastAsia="ko-KR"/>
        </w:rPr>
        <w:t>Functional Description</w:t>
      </w:r>
      <w:r>
        <w:rPr>
          <w:noProof/>
        </w:rPr>
        <w:tab/>
      </w:r>
      <w:r>
        <w:rPr>
          <w:noProof/>
        </w:rPr>
        <w:fldChar w:fldCharType="begin" w:fldLock="1"/>
      </w:r>
      <w:r>
        <w:rPr>
          <w:noProof/>
        </w:rPr>
        <w:instrText xml:space="preserve"> PAGEREF _Toc59101530 \h </w:instrText>
      </w:r>
      <w:r>
        <w:rPr>
          <w:noProof/>
        </w:rPr>
      </w:r>
      <w:r>
        <w:rPr>
          <w:noProof/>
        </w:rPr>
        <w:fldChar w:fldCharType="separate"/>
      </w:r>
      <w:r>
        <w:rPr>
          <w:noProof/>
        </w:rPr>
        <w:t>69</w:t>
      </w:r>
      <w:r>
        <w:rPr>
          <w:noProof/>
        </w:rPr>
        <w:fldChar w:fldCharType="end"/>
      </w:r>
    </w:p>
    <w:p w14:paraId="5C318742" w14:textId="5633B5FB" w:rsidR="00C9265A" w:rsidRDefault="00C9265A">
      <w:pPr>
        <w:pStyle w:val="TOC4"/>
        <w:rPr>
          <w:rFonts w:asciiTheme="minorHAnsi" w:eastAsiaTheme="minorEastAsia" w:hAnsiTheme="minorHAnsi" w:cstheme="minorBidi"/>
          <w:noProof/>
          <w:sz w:val="22"/>
          <w:szCs w:val="22"/>
          <w:lang w:eastAsia="en-GB"/>
        </w:rPr>
      </w:pPr>
      <w:r>
        <w:rPr>
          <w:noProof/>
          <w:lang w:eastAsia="ko-KR"/>
        </w:rPr>
        <w:t>6.9.2.1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_Toc59101531 \h </w:instrText>
      </w:r>
      <w:r>
        <w:rPr>
          <w:noProof/>
        </w:rPr>
      </w:r>
      <w:r>
        <w:rPr>
          <w:noProof/>
        </w:rPr>
        <w:fldChar w:fldCharType="separate"/>
      </w:r>
      <w:r>
        <w:rPr>
          <w:noProof/>
        </w:rPr>
        <w:t>69</w:t>
      </w:r>
      <w:r>
        <w:rPr>
          <w:noProof/>
        </w:rPr>
        <w:fldChar w:fldCharType="end"/>
      </w:r>
    </w:p>
    <w:p w14:paraId="731ED939" w14:textId="7B2338A8" w:rsidR="00C9265A" w:rsidRDefault="00C9265A">
      <w:pPr>
        <w:pStyle w:val="TOC4"/>
        <w:rPr>
          <w:rFonts w:asciiTheme="minorHAnsi" w:eastAsiaTheme="minorEastAsia" w:hAnsiTheme="minorHAnsi" w:cstheme="minorBidi"/>
          <w:noProof/>
          <w:sz w:val="22"/>
          <w:szCs w:val="22"/>
          <w:lang w:eastAsia="en-GB"/>
        </w:rPr>
      </w:pPr>
      <w:r>
        <w:rPr>
          <w:noProof/>
          <w:lang w:eastAsia="ko-KR"/>
        </w:rPr>
        <w:t>6.</w:t>
      </w:r>
      <w:r>
        <w:rPr>
          <w:noProof/>
          <w:lang w:eastAsia="zh-CN"/>
        </w:rPr>
        <w:t>9</w:t>
      </w:r>
      <w:r>
        <w:rPr>
          <w:noProof/>
          <w:lang w:eastAsia="ko-KR"/>
        </w:rPr>
        <w:t>.2.2</w:t>
      </w:r>
      <w:r>
        <w:rPr>
          <w:rFonts w:asciiTheme="minorHAnsi" w:eastAsiaTheme="minorEastAsia" w:hAnsiTheme="minorHAnsi" w:cstheme="minorBidi"/>
          <w:noProof/>
          <w:sz w:val="22"/>
          <w:szCs w:val="22"/>
          <w:lang w:eastAsia="en-GB"/>
        </w:rPr>
        <w:tab/>
      </w:r>
      <w:r>
        <w:rPr>
          <w:noProof/>
          <w:lang w:eastAsia="ko-KR"/>
        </w:rPr>
        <w:t>Data Collection Coordination Function (DCCF)</w:t>
      </w:r>
      <w:r>
        <w:rPr>
          <w:noProof/>
        </w:rPr>
        <w:tab/>
      </w:r>
      <w:r>
        <w:rPr>
          <w:noProof/>
        </w:rPr>
        <w:fldChar w:fldCharType="begin" w:fldLock="1"/>
      </w:r>
      <w:r>
        <w:rPr>
          <w:noProof/>
        </w:rPr>
        <w:instrText xml:space="preserve"> PAGEREF _Toc59101532 \h </w:instrText>
      </w:r>
      <w:r>
        <w:rPr>
          <w:noProof/>
        </w:rPr>
      </w:r>
      <w:r>
        <w:rPr>
          <w:noProof/>
        </w:rPr>
        <w:fldChar w:fldCharType="separate"/>
      </w:r>
      <w:r>
        <w:rPr>
          <w:noProof/>
        </w:rPr>
        <w:t>71</w:t>
      </w:r>
      <w:r>
        <w:rPr>
          <w:noProof/>
        </w:rPr>
        <w:fldChar w:fldCharType="end"/>
      </w:r>
    </w:p>
    <w:p w14:paraId="01804F48" w14:textId="2BE24541" w:rsidR="00C9265A" w:rsidRDefault="00C9265A">
      <w:pPr>
        <w:pStyle w:val="TOC4"/>
        <w:rPr>
          <w:rFonts w:asciiTheme="minorHAnsi" w:eastAsiaTheme="minorEastAsia" w:hAnsiTheme="minorHAnsi" w:cstheme="minorBidi"/>
          <w:noProof/>
          <w:sz w:val="22"/>
          <w:szCs w:val="22"/>
          <w:lang w:eastAsia="en-GB"/>
        </w:rPr>
      </w:pPr>
      <w:r>
        <w:rPr>
          <w:noProof/>
          <w:lang w:eastAsia="ko-KR"/>
        </w:rPr>
        <w:t>6.</w:t>
      </w:r>
      <w:r>
        <w:rPr>
          <w:noProof/>
          <w:lang w:eastAsia="zh-CN"/>
        </w:rPr>
        <w:t>9</w:t>
      </w:r>
      <w:r>
        <w:rPr>
          <w:noProof/>
          <w:lang w:eastAsia="ko-KR"/>
        </w:rPr>
        <w:t>.2.3</w:t>
      </w:r>
      <w:r>
        <w:rPr>
          <w:rFonts w:asciiTheme="minorHAnsi" w:eastAsiaTheme="minorEastAsia" w:hAnsiTheme="minorHAnsi" w:cstheme="minorBidi"/>
          <w:noProof/>
          <w:sz w:val="22"/>
          <w:szCs w:val="22"/>
          <w:lang w:eastAsia="en-GB"/>
        </w:rPr>
        <w:tab/>
      </w:r>
      <w:r>
        <w:rPr>
          <w:noProof/>
          <w:lang w:eastAsia="ko-KR"/>
        </w:rPr>
        <w:t>Messaging Framework</w:t>
      </w:r>
      <w:r>
        <w:rPr>
          <w:noProof/>
        </w:rPr>
        <w:tab/>
      </w:r>
      <w:r>
        <w:rPr>
          <w:noProof/>
        </w:rPr>
        <w:fldChar w:fldCharType="begin" w:fldLock="1"/>
      </w:r>
      <w:r>
        <w:rPr>
          <w:noProof/>
        </w:rPr>
        <w:instrText xml:space="preserve"> PAGEREF _Toc59101533 \h </w:instrText>
      </w:r>
      <w:r>
        <w:rPr>
          <w:noProof/>
        </w:rPr>
      </w:r>
      <w:r>
        <w:rPr>
          <w:noProof/>
        </w:rPr>
        <w:fldChar w:fldCharType="separate"/>
      </w:r>
      <w:r>
        <w:rPr>
          <w:noProof/>
        </w:rPr>
        <w:t>72</w:t>
      </w:r>
      <w:r>
        <w:rPr>
          <w:noProof/>
        </w:rPr>
        <w:fldChar w:fldCharType="end"/>
      </w:r>
    </w:p>
    <w:p w14:paraId="326E1C1A" w14:textId="6B31A039" w:rsidR="00C9265A" w:rsidRDefault="00C9265A">
      <w:pPr>
        <w:pStyle w:val="TOC4"/>
        <w:rPr>
          <w:rFonts w:asciiTheme="minorHAnsi" w:eastAsiaTheme="minorEastAsia" w:hAnsiTheme="minorHAnsi" w:cstheme="minorBidi"/>
          <w:noProof/>
          <w:sz w:val="22"/>
          <w:szCs w:val="22"/>
          <w:lang w:eastAsia="en-GB"/>
        </w:rPr>
      </w:pPr>
      <w:r>
        <w:rPr>
          <w:noProof/>
          <w:lang w:eastAsia="ko-KR"/>
        </w:rPr>
        <w:t>6.</w:t>
      </w:r>
      <w:r>
        <w:rPr>
          <w:noProof/>
          <w:lang w:eastAsia="zh-CN"/>
        </w:rPr>
        <w:t>9</w:t>
      </w:r>
      <w:r>
        <w:rPr>
          <w:noProof/>
          <w:lang w:eastAsia="ko-KR"/>
        </w:rPr>
        <w:t>.2.4</w:t>
      </w:r>
      <w:r>
        <w:rPr>
          <w:rFonts w:asciiTheme="minorHAnsi" w:eastAsiaTheme="minorEastAsia" w:hAnsiTheme="minorHAnsi" w:cstheme="minorBidi"/>
          <w:noProof/>
          <w:sz w:val="22"/>
          <w:szCs w:val="22"/>
          <w:lang w:eastAsia="en-GB"/>
        </w:rPr>
        <w:tab/>
      </w:r>
      <w:r>
        <w:rPr>
          <w:noProof/>
          <w:lang w:eastAsia="ko-KR"/>
        </w:rPr>
        <w:t>Data Repository</w:t>
      </w:r>
      <w:r>
        <w:rPr>
          <w:noProof/>
        </w:rPr>
        <w:tab/>
      </w:r>
      <w:r>
        <w:rPr>
          <w:noProof/>
        </w:rPr>
        <w:fldChar w:fldCharType="begin" w:fldLock="1"/>
      </w:r>
      <w:r>
        <w:rPr>
          <w:noProof/>
        </w:rPr>
        <w:instrText xml:space="preserve"> PAGEREF _Toc59101534 \h </w:instrText>
      </w:r>
      <w:r>
        <w:rPr>
          <w:noProof/>
        </w:rPr>
      </w:r>
      <w:r>
        <w:rPr>
          <w:noProof/>
        </w:rPr>
        <w:fldChar w:fldCharType="separate"/>
      </w:r>
      <w:r>
        <w:rPr>
          <w:noProof/>
        </w:rPr>
        <w:t>73</w:t>
      </w:r>
      <w:r>
        <w:rPr>
          <w:noProof/>
        </w:rPr>
        <w:fldChar w:fldCharType="end"/>
      </w:r>
    </w:p>
    <w:p w14:paraId="4538EBF6" w14:textId="1ED7D2E9" w:rsidR="00C9265A" w:rsidRDefault="00C9265A">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9</w:t>
      </w:r>
      <w:r>
        <w:rPr>
          <w:noProof/>
          <w:lang w:eastAsia="ko-KR"/>
        </w:rPr>
        <w:t>.3</w:t>
      </w:r>
      <w:r>
        <w:rPr>
          <w:rFonts w:asciiTheme="minorHAnsi" w:eastAsiaTheme="minorEastAsia" w:hAnsiTheme="minorHAnsi" w:cstheme="minorBidi"/>
          <w:noProof/>
          <w:sz w:val="22"/>
          <w:szCs w:val="22"/>
          <w:lang w:eastAsia="en-GB"/>
        </w:rPr>
        <w:tab/>
      </w:r>
      <w:r>
        <w:rPr>
          <w:noProof/>
          <w:lang w:eastAsia="ko-KR"/>
        </w:rPr>
        <w:t>Procedures for consumers and producers using 3CA and 3PA</w:t>
      </w:r>
      <w:r>
        <w:rPr>
          <w:noProof/>
        </w:rPr>
        <w:tab/>
      </w:r>
      <w:r>
        <w:rPr>
          <w:noProof/>
        </w:rPr>
        <w:fldChar w:fldCharType="begin" w:fldLock="1"/>
      </w:r>
      <w:r>
        <w:rPr>
          <w:noProof/>
        </w:rPr>
        <w:instrText xml:space="preserve"> PAGEREF _Toc59101535 \h </w:instrText>
      </w:r>
      <w:r>
        <w:rPr>
          <w:noProof/>
        </w:rPr>
      </w:r>
      <w:r>
        <w:rPr>
          <w:noProof/>
        </w:rPr>
        <w:fldChar w:fldCharType="separate"/>
      </w:r>
      <w:r>
        <w:rPr>
          <w:noProof/>
        </w:rPr>
        <w:t>75</w:t>
      </w:r>
      <w:r>
        <w:rPr>
          <w:noProof/>
        </w:rPr>
        <w:fldChar w:fldCharType="end"/>
      </w:r>
    </w:p>
    <w:p w14:paraId="33C10B88" w14:textId="2483FD00"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9</w:t>
      </w:r>
      <w:r>
        <w:rPr>
          <w:noProof/>
        </w:rPr>
        <w:t>.4</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_Toc59101536 \h </w:instrText>
      </w:r>
      <w:r>
        <w:rPr>
          <w:noProof/>
        </w:rPr>
      </w:r>
      <w:r>
        <w:rPr>
          <w:noProof/>
        </w:rPr>
        <w:fldChar w:fldCharType="separate"/>
      </w:r>
      <w:r>
        <w:rPr>
          <w:noProof/>
        </w:rPr>
        <w:t>76</w:t>
      </w:r>
      <w:r>
        <w:rPr>
          <w:noProof/>
        </w:rPr>
        <w:fldChar w:fldCharType="end"/>
      </w:r>
    </w:p>
    <w:p w14:paraId="0FE42365" w14:textId="7AB2DD9A" w:rsidR="00C9265A" w:rsidRDefault="00C9265A">
      <w:pPr>
        <w:pStyle w:val="TOC2"/>
        <w:rPr>
          <w:rFonts w:asciiTheme="minorHAnsi" w:eastAsiaTheme="minorEastAsia" w:hAnsiTheme="minorHAnsi" w:cstheme="minorBidi"/>
          <w:noProof/>
          <w:sz w:val="22"/>
          <w:szCs w:val="22"/>
          <w:lang w:eastAsia="en-GB"/>
        </w:rPr>
      </w:pPr>
      <w:r>
        <w:rPr>
          <w:noProof/>
          <w:lang w:eastAsia="zh-CN"/>
        </w:rPr>
        <w:t>6.10</w:t>
      </w:r>
      <w:r>
        <w:rPr>
          <w:rFonts w:asciiTheme="minorHAnsi" w:eastAsiaTheme="minorEastAsia" w:hAnsiTheme="minorHAnsi" w:cstheme="minorBidi"/>
          <w:noProof/>
          <w:sz w:val="22"/>
          <w:szCs w:val="22"/>
          <w:lang w:eastAsia="en-GB"/>
        </w:rPr>
        <w:tab/>
      </w:r>
      <w:r>
        <w:rPr>
          <w:noProof/>
        </w:rPr>
        <w:t>Solution</w:t>
      </w:r>
      <w:r>
        <w:rPr>
          <w:noProof/>
          <w:lang w:eastAsia="zh-CN"/>
        </w:rPr>
        <w:t xml:space="preserve"> #10</w:t>
      </w:r>
      <w:r>
        <w:rPr>
          <w:noProof/>
        </w:rPr>
        <w:t>: Handling of mixed and distributed NWDAF deployments</w:t>
      </w:r>
      <w:r>
        <w:rPr>
          <w:noProof/>
        </w:rPr>
        <w:tab/>
      </w:r>
      <w:r>
        <w:rPr>
          <w:noProof/>
        </w:rPr>
        <w:fldChar w:fldCharType="begin" w:fldLock="1"/>
      </w:r>
      <w:r>
        <w:rPr>
          <w:noProof/>
        </w:rPr>
        <w:instrText xml:space="preserve"> PAGEREF _Toc59101537 \h </w:instrText>
      </w:r>
      <w:r>
        <w:rPr>
          <w:noProof/>
        </w:rPr>
      </w:r>
      <w:r>
        <w:rPr>
          <w:noProof/>
        </w:rPr>
        <w:fldChar w:fldCharType="separate"/>
      </w:r>
      <w:r>
        <w:rPr>
          <w:noProof/>
        </w:rPr>
        <w:t>78</w:t>
      </w:r>
      <w:r>
        <w:rPr>
          <w:noProof/>
        </w:rPr>
        <w:fldChar w:fldCharType="end"/>
      </w:r>
    </w:p>
    <w:p w14:paraId="3E2E9C01" w14:textId="737F76C7"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10</w:t>
      </w:r>
      <w:r>
        <w:rPr>
          <w:noProof/>
        </w:rPr>
        <w:t>.1</w:t>
      </w:r>
      <w:r>
        <w:rPr>
          <w:rFonts w:asciiTheme="minorHAnsi" w:eastAsiaTheme="minorEastAsia" w:hAnsiTheme="minorHAnsi" w:cstheme="minorBidi"/>
          <w:noProof/>
          <w:sz w:val="22"/>
          <w:szCs w:val="22"/>
          <w:lang w:eastAsia="en-GB"/>
        </w:rPr>
        <w:tab/>
      </w:r>
      <w:r>
        <w:rPr>
          <w:noProof/>
        </w:rPr>
        <w:t>High-level Description</w:t>
      </w:r>
      <w:r>
        <w:rPr>
          <w:noProof/>
        </w:rPr>
        <w:tab/>
      </w:r>
      <w:r>
        <w:rPr>
          <w:noProof/>
        </w:rPr>
        <w:fldChar w:fldCharType="begin" w:fldLock="1"/>
      </w:r>
      <w:r>
        <w:rPr>
          <w:noProof/>
        </w:rPr>
        <w:instrText xml:space="preserve"> PAGEREF _Toc59101538 \h </w:instrText>
      </w:r>
      <w:r>
        <w:rPr>
          <w:noProof/>
        </w:rPr>
      </w:r>
      <w:r>
        <w:rPr>
          <w:noProof/>
        </w:rPr>
        <w:fldChar w:fldCharType="separate"/>
      </w:r>
      <w:r>
        <w:rPr>
          <w:noProof/>
        </w:rPr>
        <w:t>78</w:t>
      </w:r>
      <w:r>
        <w:rPr>
          <w:noProof/>
        </w:rPr>
        <w:fldChar w:fldCharType="end"/>
      </w:r>
    </w:p>
    <w:p w14:paraId="1D23A2B0" w14:textId="4823D3DF" w:rsidR="00C9265A" w:rsidRDefault="00C9265A">
      <w:pPr>
        <w:pStyle w:val="TOC3"/>
        <w:rPr>
          <w:rFonts w:asciiTheme="minorHAnsi" w:eastAsiaTheme="minorEastAsia" w:hAnsiTheme="minorHAnsi" w:cstheme="minorBidi"/>
          <w:noProof/>
          <w:sz w:val="22"/>
          <w:szCs w:val="22"/>
          <w:lang w:eastAsia="en-GB"/>
        </w:rPr>
      </w:pPr>
      <w:r>
        <w:rPr>
          <w:noProof/>
          <w:lang w:eastAsia="zh-CN"/>
        </w:rPr>
        <w:t>6.10.2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_Toc59101539 \h </w:instrText>
      </w:r>
      <w:r>
        <w:rPr>
          <w:noProof/>
        </w:rPr>
      </w:r>
      <w:r>
        <w:rPr>
          <w:noProof/>
        </w:rPr>
        <w:fldChar w:fldCharType="separate"/>
      </w:r>
      <w:r>
        <w:rPr>
          <w:noProof/>
        </w:rPr>
        <w:t>79</w:t>
      </w:r>
      <w:r>
        <w:rPr>
          <w:noProof/>
        </w:rPr>
        <w:fldChar w:fldCharType="end"/>
      </w:r>
    </w:p>
    <w:p w14:paraId="7B2508FC" w14:textId="5CDB298D" w:rsidR="00C9265A" w:rsidRDefault="00C9265A">
      <w:pPr>
        <w:pStyle w:val="TOC4"/>
        <w:rPr>
          <w:rFonts w:asciiTheme="minorHAnsi" w:eastAsiaTheme="minorEastAsia" w:hAnsiTheme="minorHAnsi" w:cstheme="minorBidi"/>
          <w:noProof/>
          <w:sz w:val="22"/>
          <w:szCs w:val="22"/>
          <w:lang w:eastAsia="en-GB"/>
        </w:rPr>
      </w:pPr>
      <w:r>
        <w:rPr>
          <w:noProof/>
          <w:lang w:eastAsia="zh-CN"/>
        </w:rPr>
        <w:t>6.10.2.1</w:t>
      </w:r>
      <w:r>
        <w:rPr>
          <w:rFonts w:asciiTheme="minorHAnsi" w:eastAsiaTheme="minorEastAsia" w:hAnsiTheme="minorHAnsi" w:cstheme="minorBidi"/>
          <w:noProof/>
          <w:sz w:val="22"/>
          <w:szCs w:val="22"/>
          <w:lang w:eastAsia="en-GB"/>
        </w:rPr>
        <w:tab/>
      </w:r>
      <w:r>
        <w:rPr>
          <w:noProof/>
          <w:lang w:eastAsia="zh-CN"/>
        </w:rPr>
        <w:t>Registration</w:t>
      </w:r>
      <w:r w:rsidRPr="00416AF7">
        <w:rPr>
          <w:noProof/>
          <w:lang w:eastAsia="zh-CN"/>
        </w:rPr>
        <w:t>/Deregistration</w:t>
      </w:r>
      <w:r>
        <w:rPr>
          <w:noProof/>
          <w:lang w:eastAsia="zh-CN"/>
        </w:rPr>
        <w:t xml:space="preserve"> of the NWDAF serving the UE procedure</w:t>
      </w:r>
      <w:r>
        <w:rPr>
          <w:noProof/>
        </w:rPr>
        <w:tab/>
      </w:r>
      <w:r>
        <w:rPr>
          <w:noProof/>
        </w:rPr>
        <w:fldChar w:fldCharType="begin" w:fldLock="1"/>
      </w:r>
      <w:r>
        <w:rPr>
          <w:noProof/>
        </w:rPr>
        <w:instrText xml:space="preserve"> PAGEREF _Toc59101540 \h </w:instrText>
      </w:r>
      <w:r>
        <w:rPr>
          <w:noProof/>
        </w:rPr>
      </w:r>
      <w:r>
        <w:rPr>
          <w:noProof/>
        </w:rPr>
        <w:fldChar w:fldCharType="separate"/>
      </w:r>
      <w:r>
        <w:rPr>
          <w:noProof/>
        </w:rPr>
        <w:t>79</w:t>
      </w:r>
      <w:r>
        <w:rPr>
          <w:noProof/>
        </w:rPr>
        <w:fldChar w:fldCharType="end"/>
      </w:r>
    </w:p>
    <w:p w14:paraId="56D69D96" w14:textId="6CAD62F9" w:rsidR="00C9265A" w:rsidRDefault="00C9265A">
      <w:pPr>
        <w:pStyle w:val="TOC4"/>
        <w:rPr>
          <w:rFonts w:asciiTheme="minorHAnsi" w:eastAsiaTheme="minorEastAsia" w:hAnsiTheme="minorHAnsi" w:cstheme="minorBidi"/>
          <w:noProof/>
          <w:sz w:val="22"/>
          <w:szCs w:val="22"/>
          <w:lang w:eastAsia="en-GB"/>
        </w:rPr>
      </w:pPr>
      <w:r>
        <w:rPr>
          <w:noProof/>
          <w:lang w:eastAsia="zh-CN"/>
        </w:rPr>
        <w:t>6.10.2.2</w:t>
      </w:r>
      <w:r>
        <w:rPr>
          <w:rFonts w:asciiTheme="minorHAnsi" w:eastAsiaTheme="minorEastAsia" w:hAnsiTheme="minorHAnsi" w:cstheme="minorBidi"/>
          <w:noProof/>
          <w:sz w:val="22"/>
          <w:szCs w:val="22"/>
          <w:lang w:eastAsia="en-GB"/>
        </w:rPr>
        <w:tab/>
      </w:r>
      <w:r>
        <w:rPr>
          <w:noProof/>
          <w:lang w:eastAsia="zh-CN"/>
        </w:rPr>
        <w:t xml:space="preserve">Discovery the </w:t>
      </w:r>
      <w:r>
        <w:rPr>
          <w:noProof/>
          <w:lang w:eastAsia="ko-KR"/>
        </w:rPr>
        <w:t xml:space="preserve">NWDAF serving the UE </w:t>
      </w:r>
      <w:r>
        <w:rPr>
          <w:noProof/>
          <w:lang w:eastAsia="zh-CN"/>
        </w:rPr>
        <w:t>via UDM</w:t>
      </w:r>
      <w:r>
        <w:rPr>
          <w:noProof/>
        </w:rPr>
        <w:tab/>
      </w:r>
      <w:r>
        <w:rPr>
          <w:noProof/>
        </w:rPr>
        <w:fldChar w:fldCharType="begin" w:fldLock="1"/>
      </w:r>
      <w:r>
        <w:rPr>
          <w:noProof/>
        </w:rPr>
        <w:instrText xml:space="preserve"> PAGEREF _Toc59101541 \h </w:instrText>
      </w:r>
      <w:r>
        <w:rPr>
          <w:noProof/>
        </w:rPr>
      </w:r>
      <w:r>
        <w:rPr>
          <w:noProof/>
        </w:rPr>
        <w:fldChar w:fldCharType="separate"/>
      </w:r>
      <w:r>
        <w:rPr>
          <w:noProof/>
        </w:rPr>
        <w:t>80</w:t>
      </w:r>
      <w:r>
        <w:rPr>
          <w:noProof/>
        </w:rPr>
        <w:fldChar w:fldCharType="end"/>
      </w:r>
    </w:p>
    <w:p w14:paraId="02686F05" w14:textId="057922EC" w:rsidR="00C9265A" w:rsidRDefault="00C9265A">
      <w:pPr>
        <w:pStyle w:val="TOC4"/>
        <w:rPr>
          <w:rFonts w:asciiTheme="minorHAnsi" w:eastAsiaTheme="minorEastAsia" w:hAnsiTheme="minorHAnsi" w:cstheme="minorBidi"/>
          <w:noProof/>
          <w:sz w:val="22"/>
          <w:szCs w:val="22"/>
          <w:lang w:eastAsia="en-GB"/>
        </w:rPr>
      </w:pPr>
      <w:r>
        <w:rPr>
          <w:noProof/>
          <w:lang w:eastAsia="zh-CN"/>
        </w:rPr>
        <w:t>6.10.2.3</w:t>
      </w:r>
      <w:r>
        <w:rPr>
          <w:rFonts w:asciiTheme="minorHAnsi" w:eastAsiaTheme="minorEastAsia" w:hAnsiTheme="minorHAnsi" w:cstheme="minorBidi"/>
          <w:noProof/>
          <w:sz w:val="22"/>
          <w:szCs w:val="22"/>
          <w:lang w:eastAsia="en-GB"/>
        </w:rPr>
        <w:tab/>
      </w:r>
      <w:r>
        <w:rPr>
          <w:noProof/>
          <w:lang w:eastAsia="zh-CN"/>
        </w:rPr>
        <w:t>Providing the information of the NWDAF serving the UE to consumers</w:t>
      </w:r>
      <w:r>
        <w:rPr>
          <w:noProof/>
        </w:rPr>
        <w:tab/>
      </w:r>
      <w:r>
        <w:rPr>
          <w:noProof/>
        </w:rPr>
        <w:fldChar w:fldCharType="begin" w:fldLock="1"/>
      </w:r>
      <w:r>
        <w:rPr>
          <w:noProof/>
        </w:rPr>
        <w:instrText xml:space="preserve"> PAGEREF _Toc59101542 \h </w:instrText>
      </w:r>
      <w:r>
        <w:rPr>
          <w:noProof/>
        </w:rPr>
      </w:r>
      <w:r>
        <w:rPr>
          <w:noProof/>
        </w:rPr>
        <w:fldChar w:fldCharType="separate"/>
      </w:r>
      <w:r>
        <w:rPr>
          <w:noProof/>
        </w:rPr>
        <w:t>82</w:t>
      </w:r>
      <w:r>
        <w:rPr>
          <w:noProof/>
        </w:rPr>
        <w:fldChar w:fldCharType="end"/>
      </w:r>
    </w:p>
    <w:p w14:paraId="7B77B907" w14:textId="723D184C" w:rsidR="00C9265A" w:rsidRDefault="00C9265A">
      <w:pPr>
        <w:pStyle w:val="TOC4"/>
        <w:rPr>
          <w:rFonts w:asciiTheme="minorHAnsi" w:eastAsiaTheme="minorEastAsia" w:hAnsiTheme="minorHAnsi" w:cstheme="minorBidi"/>
          <w:noProof/>
          <w:sz w:val="22"/>
          <w:szCs w:val="22"/>
          <w:lang w:eastAsia="en-GB"/>
        </w:rPr>
      </w:pPr>
      <w:r>
        <w:rPr>
          <w:noProof/>
          <w:lang w:eastAsia="zh-CN"/>
        </w:rPr>
        <w:t>6.10.2.4</w:t>
      </w:r>
      <w:r>
        <w:rPr>
          <w:rFonts w:asciiTheme="minorHAnsi" w:eastAsiaTheme="minorEastAsia" w:hAnsiTheme="minorHAnsi" w:cstheme="minorBidi"/>
          <w:noProof/>
          <w:sz w:val="22"/>
          <w:szCs w:val="22"/>
          <w:lang w:eastAsia="en-GB"/>
        </w:rPr>
        <w:tab/>
      </w:r>
      <w:r>
        <w:rPr>
          <w:noProof/>
          <w:lang w:eastAsia="zh-CN"/>
        </w:rPr>
        <w:t>Selection of distributed NWDAF and transfer of statistics</w:t>
      </w:r>
      <w:r>
        <w:rPr>
          <w:noProof/>
        </w:rPr>
        <w:tab/>
      </w:r>
      <w:r>
        <w:rPr>
          <w:noProof/>
        </w:rPr>
        <w:fldChar w:fldCharType="begin" w:fldLock="1"/>
      </w:r>
      <w:r>
        <w:rPr>
          <w:noProof/>
        </w:rPr>
        <w:instrText xml:space="preserve"> PAGEREF _Toc59101543 \h </w:instrText>
      </w:r>
      <w:r>
        <w:rPr>
          <w:noProof/>
        </w:rPr>
      </w:r>
      <w:r>
        <w:rPr>
          <w:noProof/>
        </w:rPr>
        <w:fldChar w:fldCharType="separate"/>
      </w:r>
      <w:r>
        <w:rPr>
          <w:noProof/>
        </w:rPr>
        <w:t>83</w:t>
      </w:r>
      <w:r>
        <w:rPr>
          <w:noProof/>
        </w:rPr>
        <w:fldChar w:fldCharType="end"/>
      </w:r>
    </w:p>
    <w:p w14:paraId="3B0233D0" w14:textId="40BCDE08" w:rsidR="00C9265A" w:rsidRDefault="00C9265A">
      <w:pPr>
        <w:pStyle w:val="TOC3"/>
        <w:rPr>
          <w:rFonts w:asciiTheme="minorHAnsi" w:eastAsiaTheme="minorEastAsia" w:hAnsiTheme="minorHAnsi" w:cstheme="minorBidi"/>
          <w:noProof/>
          <w:sz w:val="22"/>
          <w:szCs w:val="22"/>
          <w:lang w:eastAsia="en-GB"/>
        </w:rPr>
      </w:pPr>
      <w:r>
        <w:rPr>
          <w:noProof/>
          <w:lang w:eastAsia="zh-CN"/>
        </w:rPr>
        <w:t>6.10.3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_Toc59101544 \h </w:instrText>
      </w:r>
      <w:r>
        <w:rPr>
          <w:noProof/>
        </w:rPr>
      </w:r>
      <w:r>
        <w:rPr>
          <w:noProof/>
        </w:rPr>
        <w:fldChar w:fldCharType="separate"/>
      </w:r>
      <w:r>
        <w:rPr>
          <w:noProof/>
        </w:rPr>
        <w:t>86</w:t>
      </w:r>
      <w:r>
        <w:rPr>
          <w:noProof/>
        </w:rPr>
        <w:fldChar w:fldCharType="end"/>
      </w:r>
    </w:p>
    <w:p w14:paraId="5E8A7D1D" w14:textId="3F3DB25D" w:rsidR="00C9265A" w:rsidRDefault="00C9265A">
      <w:pPr>
        <w:pStyle w:val="TOC2"/>
        <w:rPr>
          <w:rFonts w:asciiTheme="minorHAnsi" w:eastAsiaTheme="minorEastAsia" w:hAnsiTheme="minorHAnsi" w:cstheme="minorBidi"/>
          <w:noProof/>
          <w:sz w:val="22"/>
          <w:szCs w:val="22"/>
          <w:lang w:eastAsia="en-GB"/>
        </w:rPr>
      </w:pPr>
      <w:r>
        <w:rPr>
          <w:noProof/>
          <w:lang w:eastAsia="zh-CN"/>
        </w:rPr>
        <w:t>6.11</w:t>
      </w:r>
      <w:r>
        <w:rPr>
          <w:rFonts w:asciiTheme="minorHAnsi" w:eastAsiaTheme="minorEastAsia" w:hAnsiTheme="minorHAnsi" w:cstheme="minorBidi"/>
          <w:noProof/>
          <w:sz w:val="22"/>
          <w:szCs w:val="22"/>
          <w:lang w:eastAsia="en-GB"/>
        </w:rPr>
        <w:tab/>
      </w:r>
      <w:r>
        <w:rPr>
          <w:noProof/>
        </w:rPr>
        <w:t>Solution</w:t>
      </w:r>
      <w:r>
        <w:rPr>
          <w:noProof/>
          <w:lang w:eastAsia="zh-CN"/>
        </w:rPr>
        <w:t xml:space="preserve"> #11</w:t>
      </w:r>
      <w:r>
        <w:rPr>
          <w:noProof/>
        </w:rPr>
        <w:t>: Two-level Hiera</w:t>
      </w:r>
      <w:r>
        <w:rPr>
          <w:noProof/>
          <w:lang w:eastAsia="zh-CN"/>
        </w:rPr>
        <w:t>rchical</w:t>
      </w:r>
      <w:r>
        <w:rPr>
          <w:noProof/>
        </w:rPr>
        <w:t xml:space="preserve"> NWDAFs Architecture</w:t>
      </w:r>
      <w:r>
        <w:rPr>
          <w:noProof/>
        </w:rPr>
        <w:tab/>
      </w:r>
      <w:r>
        <w:rPr>
          <w:noProof/>
        </w:rPr>
        <w:fldChar w:fldCharType="begin" w:fldLock="1"/>
      </w:r>
      <w:r>
        <w:rPr>
          <w:noProof/>
        </w:rPr>
        <w:instrText xml:space="preserve"> PAGEREF _Toc59101545 \h </w:instrText>
      </w:r>
      <w:r>
        <w:rPr>
          <w:noProof/>
        </w:rPr>
      </w:r>
      <w:r>
        <w:rPr>
          <w:noProof/>
        </w:rPr>
        <w:fldChar w:fldCharType="separate"/>
      </w:r>
      <w:r>
        <w:rPr>
          <w:noProof/>
        </w:rPr>
        <w:t>86</w:t>
      </w:r>
      <w:r>
        <w:rPr>
          <w:noProof/>
        </w:rPr>
        <w:fldChar w:fldCharType="end"/>
      </w:r>
    </w:p>
    <w:p w14:paraId="01EEB77A" w14:textId="3E13DD1A"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11</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_Toc59101546 \h </w:instrText>
      </w:r>
      <w:r>
        <w:rPr>
          <w:noProof/>
        </w:rPr>
      </w:r>
      <w:r>
        <w:rPr>
          <w:noProof/>
        </w:rPr>
        <w:fldChar w:fldCharType="separate"/>
      </w:r>
      <w:r>
        <w:rPr>
          <w:noProof/>
        </w:rPr>
        <w:t>86</w:t>
      </w:r>
      <w:r>
        <w:rPr>
          <w:noProof/>
        </w:rPr>
        <w:fldChar w:fldCharType="end"/>
      </w:r>
    </w:p>
    <w:p w14:paraId="3E01730D" w14:textId="0B506C32"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11</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_Toc59101547 \h </w:instrText>
      </w:r>
      <w:r>
        <w:rPr>
          <w:noProof/>
        </w:rPr>
      </w:r>
      <w:r>
        <w:rPr>
          <w:noProof/>
        </w:rPr>
        <w:fldChar w:fldCharType="separate"/>
      </w:r>
      <w:r>
        <w:rPr>
          <w:noProof/>
        </w:rPr>
        <w:t>88</w:t>
      </w:r>
      <w:r>
        <w:rPr>
          <w:noProof/>
        </w:rPr>
        <w:fldChar w:fldCharType="end"/>
      </w:r>
    </w:p>
    <w:p w14:paraId="58A78840" w14:textId="6305F699" w:rsidR="00C9265A" w:rsidRDefault="00C9265A">
      <w:pPr>
        <w:pStyle w:val="TOC3"/>
        <w:rPr>
          <w:rFonts w:asciiTheme="minorHAnsi" w:eastAsiaTheme="minorEastAsia" w:hAnsiTheme="minorHAnsi" w:cstheme="minorBidi"/>
          <w:noProof/>
          <w:sz w:val="22"/>
          <w:szCs w:val="22"/>
          <w:lang w:eastAsia="en-GB"/>
        </w:rPr>
      </w:pPr>
      <w:r>
        <w:rPr>
          <w:noProof/>
          <w:lang w:eastAsia="zh-CN"/>
        </w:rPr>
        <w:t>6.11.3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_Toc59101548 \h </w:instrText>
      </w:r>
      <w:r>
        <w:rPr>
          <w:noProof/>
        </w:rPr>
      </w:r>
      <w:r>
        <w:rPr>
          <w:noProof/>
        </w:rPr>
        <w:fldChar w:fldCharType="separate"/>
      </w:r>
      <w:r>
        <w:rPr>
          <w:noProof/>
        </w:rPr>
        <w:t>89</w:t>
      </w:r>
      <w:r>
        <w:rPr>
          <w:noProof/>
        </w:rPr>
        <w:fldChar w:fldCharType="end"/>
      </w:r>
    </w:p>
    <w:p w14:paraId="2E22D784" w14:textId="5D7E0565" w:rsidR="00C9265A" w:rsidRDefault="00C9265A">
      <w:pPr>
        <w:pStyle w:val="TOC2"/>
        <w:rPr>
          <w:rFonts w:asciiTheme="minorHAnsi" w:eastAsiaTheme="minorEastAsia" w:hAnsiTheme="minorHAnsi" w:cstheme="minorBidi"/>
          <w:noProof/>
          <w:sz w:val="22"/>
          <w:szCs w:val="22"/>
          <w:lang w:eastAsia="en-GB"/>
        </w:rPr>
      </w:pPr>
      <w:r>
        <w:rPr>
          <w:noProof/>
        </w:rPr>
        <w:t>6.</w:t>
      </w:r>
      <w:r>
        <w:rPr>
          <w:noProof/>
          <w:lang w:eastAsia="zh-CN"/>
        </w:rPr>
        <w:t>12</w:t>
      </w:r>
      <w:r>
        <w:rPr>
          <w:rFonts w:asciiTheme="minorHAnsi" w:eastAsiaTheme="minorEastAsia" w:hAnsiTheme="minorHAnsi" w:cstheme="minorBidi"/>
          <w:noProof/>
          <w:sz w:val="22"/>
          <w:szCs w:val="22"/>
          <w:lang w:eastAsia="en-GB"/>
        </w:rPr>
        <w:tab/>
      </w:r>
      <w:r>
        <w:rPr>
          <w:noProof/>
        </w:rPr>
        <w:t>Solution #</w:t>
      </w:r>
      <w:r>
        <w:rPr>
          <w:noProof/>
          <w:lang w:eastAsia="zh-CN"/>
        </w:rPr>
        <w:t>12</w:t>
      </w:r>
      <w:r>
        <w:rPr>
          <w:noProof/>
        </w:rPr>
        <w:t>: Support for NWDAF interactions within SBA framework</w:t>
      </w:r>
      <w:r>
        <w:rPr>
          <w:noProof/>
        </w:rPr>
        <w:tab/>
      </w:r>
      <w:r>
        <w:rPr>
          <w:noProof/>
        </w:rPr>
        <w:fldChar w:fldCharType="begin" w:fldLock="1"/>
      </w:r>
      <w:r>
        <w:rPr>
          <w:noProof/>
        </w:rPr>
        <w:instrText xml:space="preserve"> PAGEREF _Toc59101549 \h </w:instrText>
      </w:r>
      <w:r>
        <w:rPr>
          <w:noProof/>
        </w:rPr>
      </w:r>
      <w:r>
        <w:rPr>
          <w:noProof/>
        </w:rPr>
        <w:fldChar w:fldCharType="separate"/>
      </w:r>
      <w:r>
        <w:rPr>
          <w:noProof/>
        </w:rPr>
        <w:t>90</w:t>
      </w:r>
      <w:r>
        <w:rPr>
          <w:noProof/>
        </w:rPr>
        <w:fldChar w:fldCharType="end"/>
      </w:r>
    </w:p>
    <w:p w14:paraId="09B2BBBF" w14:textId="2A2F9F19"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12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_Toc59101550 \h </w:instrText>
      </w:r>
      <w:r>
        <w:rPr>
          <w:noProof/>
        </w:rPr>
      </w:r>
      <w:r>
        <w:rPr>
          <w:noProof/>
        </w:rPr>
        <w:fldChar w:fldCharType="separate"/>
      </w:r>
      <w:r>
        <w:rPr>
          <w:noProof/>
        </w:rPr>
        <w:t>90</w:t>
      </w:r>
      <w:r>
        <w:rPr>
          <w:noProof/>
        </w:rPr>
        <w:fldChar w:fldCharType="end"/>
      </w:r>
    </w:p>
    <w:p w14:paraId="28D94B3B" w14:textId="600F8462"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12</w:t>
      </w:r>
      <w:r>
        <w:rPr>
          <w:noProof/>
        </w:rPr>
        <w:t>.1.1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_Toc59101551 \h </w:instrText>
      </w:r>
      <w:r>
        <w:rPr>
          <w:noProof/>
        </w:rPr>
      </w:r>
      <w:r>
        <w:rPr>
          <w:noProof/>
        </w:rPr>
        <w:fldChar w:fldCharType="separate"/>
      </w:r>
      <w:r>
        <w:rPr>
          <w:noProof/>
        </w:rPr>
        <w:t>90</w:t>
      </w:r>
      <w:r>
        <w:rPr>
          <w:noProof/>
        </w:rPr>
        <w:fldChar w:fldCharType="end"/>
      </w:r>
    </w:p>
    <w:p w14:paraId="3327DCCB" w14:textId="1BCB6617"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12</w:t>
      </w:r>
      <w:r>
        <w:rPr>
          <w:noProof/>
        </w:rPr>
        <w:t>.1.2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_Toc59101552 \h </w:instrText>
      </w:r>
      <w:r>
        <w:rPr>
          <w:noProof/>
        </w:rPr>
      </w:r>
      <w:r>
        <w:rPr>
          <w:noProof/>
        </w:rPr>
        <w:fldChar w:fldCharType="separate"/>
      </w:r>
      <w:r>
        <w:rPr>
          <w:noProof/>
        </w:rPr>
        <w:t>92</w:t>
      </w:r>
      <w:r>
        <w:rPr>
          <w:noProof/>
        </w:rPr>
        <w:fldChar w:fldCharType="end"/>
      </w:r>
    </w:p>
    <w:p w14:paraId="1B4E20BB" w14:textId="293D4381" w:rsidR="00C9265A" w:rsidRDefault="00C9265A">
      <w:pPr>
        <w:pStyle w:val="TOC3"/>
        <w:rPr>
          <w:rFonts w:asciiTheme="minorHAnsi" w:eastAsiaTheme="minorEastAsia" w:hAnsiTheme="minorHAnsi" w:cstheme="minorBidi"/>
          <w:noProof/>
          <w:sz w:val="22"/>
          <w:szCs w:val="22"/>
          <w:lang w:eastAsia="en-GB"/>
        </w:rPr>
      </w:pPr>
      <w:r>
        <w:rPr>
          <w:noProof/>
          <w:lang w:eastAsia="zh-CN"/>
        </w:rPr>
        <w:t>6.12.2</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_Toc59101553 \h </w:instrText>
      </w:r>
      <w:r>
        <w:rPr>
          <w:noProof/>
        </w:rPr>
      </w:r>
      <w:r>
        <w:rPr>
          <w:noProof/>
        </w:rPr>
        <w:fldChar w:fldCharType="separate"/>
      </w:r>
      <w:r>
        <w:rPr>
          <w:noProof/>
        </w:rPr>
        <w:t>94</w:t>
      </w:r>
      <w:r>
        <w:rPr>
          <w:noProof/>
        </w:rPr>
        <w:fldChar w:fldCharType="end"/>
      </w:r>
    </w:p>
    <w:p w14:paraId="1F4A5644" w14:textId="5BDB68EA" w:rsidR="00C9265A" w:rsidRDefault="00C9265A">
      <w:pPr>
        <w:pStyle w:val="TOC2"/>
        <w:rPr>
          <w:rFonts w:asciiTheme="minorHAnsi" w:eastAsiaTheme="minorEastAsia" w:hAnsiTheme="minorHAnsi" w:cstheme="minorBidi"/>
          <w:noProof/>
          <w:sz w:val="22"/>
          <w:szCs w:val="22"/>
          <w:lang w:eastAsia="en-GB"/>
        </w:rPr>
      </w:pPr>
      <w:r>
        <w:rPr>
          <w:noProof/>
          <w:lang w:eastAsia="ko-KR"/>
        </w:rPr>
        <w:t>6</w:t>
      </w:r>
      <w:r>
        <w:rPr>
          <w:noProof/>
          <w:lang w:eastAsia="zh-CN"/>
        </w:rPr>
        <w:t>.13</w:t>
      </w:r>
      <w:r>
        <w:rPr>
          <w:rFonts w:asciiTheme="minorHAnsi" w:eastAsiaTheme="minorEastAsia" w:hAnsiTheme="minorHAnsi" w:cstheme="minorBidi"/>
          <w:noProof/>
          <w:sz w:val="22"/>
          <w:szCs w:val="22"/>
          <w:lang w:eastAsia="en-GB"/>
        </w:rPr>
        <w:tab/>
      </w:r>
      <w:r>
        <w:rPr>
          <w:noProof/>
        </w:rPr>
        <w:t>Solution #</w:t>
      </w:r>
      <w:r>
        <w:rPr>
          <w:noProof/>
          <w:lang w:eastAsia="zh-CN"/>
        </w:rPr>
        <w:t>13</w:t>
      </w:r>
      <w:r>
        <w:rPr>
          <w:noProof/>
        </w:rPr>
        <w:t xml:space="preserve">: Time Coordination for </w:t>
      </w:r>
      <w:r>
        <w:rPr>
          <w:noProof/>
          <w:lang w:eastAsia="zh-CN"/>
        </w:rPr>
        <w:t>Multiple NWDAFs</w:t>
      </w:r>
      <w:r>
        <w:rPr>
          <w:noProof/>
        </w:rPr>
        <w:tab/>
      </w:r>
      <w:r>
        <w:rPr>
          <w:noProof/>
        </w:rPr>
        <w:fldChar w:fldCharType="begin" w:fldLock="1"/>
      </w:r>
      <w:r>
        <w:rPr>
          <w:noProof/>
        </w:rPr>
        <w:instrText xml:space="preserve"> PAGEREF _Toc59101554 \h </w:instrText>
      </w:r>
      <w:r>
        <w:rPr>
          <w:noProof/>
        </w:rPr>
      </w:r>
      <w:r>
        <w:rPr>
          <w:noProof/>
        </w:rPr>
        <w:fldChar w:fldCharType="separate"/>
      </w:r>
      <w:r>
        <w:rPr>
          <w:noProof/>
        </w:rPr>
        <w:t>95</w:t>
      </w:r>
      <w:r>
        <w:rPr>
          <w:noProof/>
        </w:rPr>
        <w:fldChar w:fldCharType="end"/>
      </w:r>
    </w:p>
    <w:p w14:paraId="01DC2841" w14:textId="5A8095CD"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13</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_Toc59101555 \h </w:instrText>
      </w:r>
      <w:r>
        <w:rPr>
          <w:noProof/>
        </w:rPr>
      </w:r>
      <w:r>
        <w:rPr>
          <w:noProof/>
        </w:rPr>
        <w:fldChar w:fldCharType="separate"/>
      </w:r>
      <w:r>
        <w:rPr>
          <w:noProof/>
        </w:rPr>
        <w:t>95</w:t>
      </w:r>
      <w:r>
        <w:rPr>
          <w:noProof/>
        </w:rPr>
        <w:fldChar w:fldCharType="end"/>
      </w:r>
    </w:p>
    <w:p w14:paraId="7600E5E8" w14:textId="662C4F61"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13</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_Toc59101556 \h </w:instrText>
      </w:r>
      <w:r>
        <w:rPr>
          <w:noProof/>
        </w:rPr>
      </w:r>
      <w:r>
        <w:rPr>
          <w:noProof/>
        </w:rPr>
        <w:fldChar w:fldCharType="separate"/>
      </w:r>
      <w:r>
        <w:rPr>
          <w:noProof/>
        </w:rPr>
        <w:t>95</w:t>
      </w:r>
      <w:r>
        <w:rPr>
          <w:noProof/>
        </w:rPr>
        <w:fldChar w:fldCharType="end"/>
      </w:r>
    </w:p>
    <w:p w14:paraId="1B80DA24" w14:textId="17104CF9" w:rsidR="00C9265A" w:rsidRDefault="00C9265A">
      <w:pPr>
        <w:pStyle w:val="TOC3"/>
        <w:rPr>
          <w:rFonts w:asciiTheme="minorHAnsi" w:eastAsiaTheme="minorEastAsia" w:hAnsiTheme="minorHAnsi" w:cstheme="minorBidi"/>
          <w:noProof/>
          <w:sz w:val="22"/>
          <w:szCs w:val="22"/>
          <w:lang w:eastAsia="en-GB"/>
        </w:rPr>
      </w:pPr>
      <w:r>
        <w:rPr>
          <w:noProof/>
          <w:lang w:eastAsia="zh-CN"/>
        </w:rPr>
        <w:t>6.13.3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_Toc59101557 \h </w:instrText>
      </w:r>
      <w:r>
        <w:rPr>
          <w:noProof/>
        </w:rPr>
      </w:r>
      <w:r>
        <w:rPr>
          <w:noProof/>
        </w:rPr>
        <w:fldChar w:fldCharType="separate"/>
      </w:r>
      <w:r>
        <w:rPr>
          <w:noProof/>
        </w:rPr>
        <w:t>96</w:t>
      </w:r>
      <w:r>
        <w:rPr>
          <w:noProof/>
        </w:rPr>
        <w:fldChar w:fldCharType="end"/>
      </w:r>
    </w:p>
    <w:p w14:paraId="393D4E00" w14:textId="58C3B56E" w:rsidR="00C9265A" w:rsidRDefault="00C9265A">
      <w:pPr>
        <w:pStyle w:val="TOC2"/>
        <w:rPr>
          <w:rFonts w:asciiTheme="minorHAnsi" w:eastAsiaTheme="minorEastAsia" w:hAnsiTheme="minorHAnsi" w:cstheme="minorBidi"/>
          <w:noProof/>
          <w:sz w:val="22"/>
          <w:szCs w:val="22"/>
          <w:lang w:eastAsia="en-GB"/>
        </w:rPr>
      </w:pPr>
      <w:r>
        <w:rPr>
          <w:noProof/>
          <w:lang w:eastAsia="zh-CN"/>
        </w:rPr>
        <w:t>6.14</w:t>
      </w:r>
      <w:r>
        <w:rPr>
          <w:rFonts w:asciiTheme="minorHAnsi" w:eastAsiaTheme="minorEastAsia" w:hAnsiTheme="minorHAnsi" w:cstheme="minorBidi"/>
          <w:noProof/>
          <w:sz w:val="22"/>
          <w:szCs w:val="22"/>
          <w:lang w:eastAsia="en-GB"/>
        </w:rPr>
        <w:tab/>
      </w:r>
      <w:r>
        <w:rPr>
          <w:noProof/>
        </w:rPr>
        <w:t>Solution</w:t>
      </w:r>
      <w:r>
        <w:rPr>
          <w:noProof/>
          <w:lang w:eastAsia="zh-CN"/>
        </w:rPr>
        <w:t xml:space="preserve"> #14</w:t>
      </w:r>
      <w:r>
        <w:rPr>
          <w:noProof/>
        </w:rPr>
        <w:t>: Support flexible Analytics aggregation for multiple NWDAFs</w:t>
      </w:r>
      <w:r>
        <w:rPr>
          <w:noProof/>
        </w:rPr>
        <w:tab/>
      </w:r>
      <w:r>
        <w:rPr>
          <w:noProof/>
        </w:rPr>
        <w:fldChar w:fldCharType="begin" w:fldLock="1"/>
      </w:r>
      <w:r>
        <w:rPr>
          <w:noProof/>
        </w:rPr>
        <w:instrText xml:space="preserve"> PAGEREF _Toc59101558 \h </w:instrText>
      </w:r>
      <w:r>
        <w:rPr>
          <w:noProof/>
        </w:rPr>
      </w:r>
      <w:r>
        <w:rPr>
          <w:noProof/>
        </w:rPr>
        <w:fldChar w:fldCharType="separate"/>
      </w:r>
      <w:r>
        <w:rPr>
          <w:noProof/>
        </w:rPr>
        <w:t>96</w:t>
      </w:r>
      <w:r>
        <w:rPr>
          <w:noProof/>
        </w:rPr>
        <w:fldChar w:fldCharType="end"/>
      </w:r>
    </w:p>
    <w:p w14:paraId="7FE6354E" w14:textId="6F552654"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14</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_Toc59101559 \h </w:instrText>
      </w:r>
      <w:r>
        <w:rPr>
          <w:noProof/>
        </w:rPr>
      </w:r>
      <w:r>
        <w:rPr>
          <w:noProof/>
        </w:rPr>
        <w:fldChar w:fldCharType="separate"/>
      </w:r>
      <w:r>
        <w:rPr>
          <w:noProof/>
        </w:rPr>
        <w:t>96</w:t>
      </w:r>
      <w:r>
        <w:rPr>
          <w:noProof/>
        </w:rPr>
        <w:fldChar w:fldCharType="end"/>
      </w:r>
    </w:p>
    <w:p w14:paraId="3D97F356" w14:textId="32A0DB95" w:rsidR="00C9265A" w:rsidRDefault="00C9265A">
      <w:pPr>
        <w:pStyle w:val="TOC3"/>
        <w:rPr>
          <w:rFonts w:asciiTheme="minorHAnsi" w:eastAsiaTheme="minorEastAsia" w:hAnsiTheme="minorHAnsi" w:cstheme="minorBidi"/>
          <w:noProof/>
          <w:sz w:val="22"/>
          <w:szCs w:val="22"/>
          <w:lang w:eastAsia="en-GB"/>
        </w:rPr>
      </w:pPr>
      <w:r>
        <w:rPr>
          <w:noProof/>
          <w:lang w:eastAsia="zh-CN"/>
        </w:rPr>
        <w:t>6.14.2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_Toc59101560 \h </w:instrText>
      </w:r>
      <w:r>
        <w:rPr>
          <w:noProof/>
        </w:rPr>
      </w:r>
      <w:r>
        <w:rPr>
          <w:noProof/>
        </w:rPr>
        <w:fldChar w:fldCharType="separate"/>
      </w:r>
      <w:r>
        <w:rPr>
          <w:noProof/>
        </w:rPr>
        <w:t>97</w:t>
      </w:r>
      <w:r>
        <w:rPr>
          <w:noProof/>
        </w:rPr>
        <w:fldChar w:fldCharType="end"/>
      </w:r>
    </w:p>
    <w:p w14:paraId="095F09C8" w14:textId="37814270" w:rsidR="00C9265A" w:rsidRDefault="00C9265A">
      <w:pPr>
        <w:pStyle w:val="TOC4"/>
        <w:rPr>
          <w:rFonts w:asciiTheme="minorHAnsi" w:eastAsiaTheme="minorEastAsia" w:hAnsiTheme="minorHAnsi" w:cstheme="minorBidi"/>
          <w:noProof/>
          <w:sz w:val="22"/>
          <w:szCs w:val="22"/>
          <w:lang w:eastAsia="en-GB"/>
        </w:rPr>
      </w:pPr>
      <w:r>
        <w:rPr>
          <w:noProof/>
          <w:lang w:eastAsia="zh-CN"/>
        </w:rPr>
        <w:t>6.14.2.1</w:t>
      </w:r>
      <w:r>
        <w:rPr>
          <w:rFonts w:asciiTheme="minorHAnsi" w:eastAsiaTheme="minorEastAsia" w:hAnsiTheme="minorHAnsi" w:cstheme="minorBidi"/>
          <w:noProof/>
          <w:sz w:val="22"/>
          <w:szCs w:val="22"/>
          <w:lang w:eastAsia="en-GB"/>
        </w:rPr>
        <w:tab/>
      </w:r>
      <w:r>
        <w:rPr>
          <w:noProof/>
          <w:lang w:eastAsia="zh-CN"/>
        </w:rPr>
        <w:t>Distributed analytics aggregation model</w:t>
      </w:r>
      <w:r>
        <w:rPr>
          <w:noProof/>
        </w:rPr>
        <w:tab/>
      </w:r>
      <w:r>
        <w:rPr>
          <w:noProof/>
        </w:rPr>
        <w:fldChar w:fldCharType="begin" w:fldLock="1"/>
      </w:r>
      <w:r>
        <w:rPr>
          <w:noProof/>
        </w:rPr>
        <w:instrText xml:space="preserve"> PAGEREF _Toc59101561 \h </w:instrText>
      </w:r>
      <w:r>
        <w:rPr>
          <w:noProof/>
        </w:rPr>
      </w:r>
      <w:r>
        <w:rPr>
          <w:noProof/>
        </w:rPr>
        <w:fldChar w:fldCharType="separate"/>
      </w:r>
      <w:r>
        <w:rPr>
          <w:noProof/>
        </w:rPr>
        <w:t>97</w:t>
      </w:r>
      <w:r>
        <w:rPr>
          <w:noProof/>
        </w:rPr>
        <w:fldChar w:fldCharType="end"/>
      </w:r>
    </w:p>
    <w:p w14:paraId="1E06E179" w14:textId="19823B1C" w:rsidR="00C9265A" w:rsidRDefault="00C9265A">
      <w:pPr>
        <w:pStyle w:val="TOC4"/>
        <w:rPr>
          <w:rFonts w:asciiTheme="minorHAnsi" w:eastAsiaTheme="minorEastAsia" w:hAnsiTheme="minorHAnsi" w:cstheme="minorBidi"/>
          <w:noProof/>
          <w:sz w:val="22"/>
          <w:szCs w:val="22"/>
          <w:lang w:eastAsia="en-GB"/>
        </w:rPr>
      </w:pPr>
      <w:r>
        <w:rPr>
          <w:noProof/>
          <w:lang w:eastAsia="zh-CN"/>
        </w:rPr>
        <w:t>6.14.2.2</w:t>
      </w:r>
      <w:r>
        <w:rPr>
          <w:rFonts w:asciiTheme="minorHAnsi" w:eastAsiaTheme="minorEastAsia" w:hAnsiTheme="minorHAnsi" w:cstheme="minorBidi"/>
          <w:noProof/>
          <w:sz w:val="22"/>
          <w:szCs w:val="22"/>
          <w:lang w:eastAsia="en-GB"/>
        </w:rPr>
        <w:tab/>
      </w:r>
      <w:r>
        <w:rPr>
          <w:noProof/>
          <w:lang w:eastAsia="zh-CN"/>
        </w:rPr>
        <w:t>Centralised analytics aggregation model</w:t>
      </w:r>
      <w:r>
        <w:rPr>
          <w:noProof/>
        </w:rPr>
        <w:tab/>
      </w:r>
      <w:r>
        <w:rPr>
          <w:noProof/>
        </w:rPr>
        <w:fldChar w:fldCharType="begin" w:fldLock="1"/>
      </w:r>
      <w:r>
        <w:rPr>
          <w:noProof/>
        </w:rPr>
        <w:instrText xml:space="preserve"> PAGEREF _Toc59101562 \h </w:instrText>
      </w:r>
      <w:r>
        <w:rPr>
          <w:noProof/>
        </w:rPr>
      </w:r>
      <w:r>
        <w:rPr>
          <w:noProof/>
        </w:rPr>
        <w:fldChar w:fldCharType="separate"/>
      </w:r>
      <w:r>
        <w:rPr>
          <w:noProof/>
        </w:rPr>
        <w:t>98</w:t>
      </w:r>
      <w:r>
        <w:rPr>
          <w:noProof/>
        </w:rPr>
        <w:fldChar w:fldCharType="end"/>
      </w:r>
    </w:p>
    <w:p w14:paraId="0904B20E" w14:textId="1E9BD5DB" w:rsidR="00C9265A" w:rsidRDefault="00C9265A">
      <w:pPr>
        <w:pStyle w:val="TOC5"/>
        <w:rPr>
          <w:rFonts w:asciiTheme="minorHAnsi" w:eastAsiaTheme="minorEastAsia" w:hAnsiTheme="minorHAnsi" w:cstheme="minorBidi"/>
          <w:noProof/>
          <w:sz w:val="22"/>
          <w:szCs w:val="22"/>
          <w:lang w:eastAsia="en-GB"/>
        </w:rPr>
      </w:pPr>
      <w:r>
        <w:rPr>
          <w:noProof/>
          <w:lang w:eastAsia="zh-CN"/>
        </w:rPr>
        <w:t>6.14.2.2.1</w:t>
      </w:r>
      <w:r>
        <w:rPr>
          <w:rFonts w:asciiTheme="minorHAnsi" w:eastAsiaTheme="minorEastAsia" w:hAnsiTheme="minorHAnsi" w:cstheme="minorBidi"/>
          <w:noProof/>
          <w:sz w:val="22"/>
          <w:szCs w:val="22"/>
          <w:lang w:eastAsia="en-GB"/>
        </w:rPr>
        <w:tab/>
      </w:r>
      <w:r>
        <w:rPr>
          <w:noProof/>
          <w:lang w:eastAsia="zh-CN"/>
        </w:rPr>
        <w:t>Centralised aggregation with AP ID (Option B)</w:t>
      </w:r>
      <w:r>
        <w:rPr>
          <w:noProof/>
        </w:rPr>
        <w:tab/>
      </w:r>
      <w:r>
        <w:rPr>
          <w:noProof/>
        </w:rPr>
        <w:fldChar w:fldCharType="begin" w:fldLock="1"/>
      </w:r>
      <w:r>
        <w:rPr>
          <w:noProof/>
        </w:rPr>
        <w:instrText xml:space="preserve"> PAGEREF _Toc59101563 \h </w:instrText>
      </w:r>
      <w:r>
        <w:rPr>
          <w:noProof/>
        </w:rPr>
      </w:r>
      <w:r>
        <w:rPr>
          <w:noProof/>
        </w:rPr>
        <w:fldChar w:fldCharType="separate"/>
      </w:r>
      <w:r>
        <w:rPr>
          <w:noProof/>
        </w:rPr>
        <w:t>98</w:t>
      </w:r>
      <w:r>
        <w:rPr>
          <w:noProof/>
        </w:rPr>
        <w:fldChar w:fldCharType="end"/>
      </w:r>
    </w:p>
    <w:p w14:paraId="142F876C" w14:textId="61B50919" w:rsidR="00C9265A" w:rsidRDefault="00C9265A">
      <w:pPr>
        <w:pStyle w:val="TOC5"/>
        <w:rPr>
          <w:rFonts w:asciiTheme="minorHAnsi" w:eastAsiaTheme="minorEastAsia" w:hAnsiTheme="minorHAnsi" w:cstheme="minorBidi"/>
          <w:noProof/>
          <w:sz w:val="22"/>
          <w:szCs w:val="22"/>
          <w:lang w:eastAsia="en-GB"/>
        </w:rPr>
      </w:pPr>
      <w:r>
        <w:rPr>
          <w:noProof/>
          <w:lang w:eastAsia="zh-CN"/>
        </w:rPr>
        <w:t>6.14.2.2.2</w:t>
      </w:r>
      <w:r>
        <w:rPr>
          <w:rFonts w:asciiTheme="minorHAnsi" w:eastAsiaTheme="minorEastAsia" w:hAnsiTheme="minorHAnsi" w:cstheme="minorBidi"/>
          <w:noProof/>
          <w:sz w:val="22"/>
          <w:szCs w:val="22"/>
          <w:lang w:eastAsia="en-GB"/>
        </w:rPr>
        <w:tab/>
      </w:r>
      <w:r>
        <w:rPr>
          <w:noProof/>
          <w:lang w:eastAsia="zh-CN"/>
        </w:rPr>
        <w:t>Centralised aggregation without AP ID with mapping at service consumer (Option C)</w:t>
      </w:r>
      <w:r>
        <w:rPr>
          <w:noProof/>
        </w:rPr>
        <w:tab/>
      </w:r>
      <w:r>
        <w:rPr>
          <w:noProof/>
        </w:rPr>
        <w:fldChar w:fldCharType="begin" w:fldLock="1"/>
      </w:r>
      <w:r>
        <w:rPr>
          <w:noProof/>
        </w:rPr>
        <w:instrText xml:space="preserve"> PAGEREF _Toc59101564 \h </w:instrText>
      </w:r>
      <w:r>
        <w:rPr>
          <w:noProof/>
        </w:rPr>
      </w:r>
      <w:r>
        <w:rPr>
          <w:noProof/>
        </w:rPr>
        <w:fldChar w:fldCharType="separate"/>
      </w:r>
      <w:r>
        <w:rPr>
          <w:noProof/>
        </w:rPr>
        <w:t>99</w:t>
      </w:r>
      <w:r>
        <w:rPr>
          <w:noProof/>
        </w:rPr>
        <w:fldChar w:fldCharType="end"/>
      </w:r>
    </w:p>
    <w:p w14:paraId="7E6B06E2" w14:textId="608C0CFD" w:rsidR="00C9265A" w:rsidRDefault="00C9265A">
      <w:pPr>
        <w:pStyle w:val="TOC5"/>
        <w:rPr>
          <w:rFonts w:asciiTheme="minorHAnsi" w:eastAsiaTheme="minorEastAsia" w:hAnsiTheme="minorHAnsi" w:cstheme="minorBidi"/>
          <w:noProof/>
          <w:sz w:val="22"/>
          <w:szCs w:val="22"/>
          <w:lang w:eastAsia="en-GB"/>
        </w:rPr>
      </w:pPr>
      <w:r>
        <w:rPr>
          <w:noProof/>
          <w:lang w:eastAsia="zh-CN"/>
        </w:rPr>
        <w:t>6.14.2.2.3</w:t>
      </w:r>
      <w:r>
        <w:rPr>
          <w:rFonts w:asciiTheme="minorHAnsi" w:eastAsiaTheme="minorEastAsia" w:hAnsiTheme="minorHAnsi" w:cstheme="minorBidi"/>
          <w:noProof/>
          <w:sz w:val="22"/>
          <w:szCs w:val="22"/>
          <w:lang w:eastAsia="en-GB"/>
        </w:rPr>
        <w:tab/>
      </w:r>
      <w:r>
        <w:rPr>
          <w:noProof/>
          <w:lang w:eastAsia="zh-CN"/>
        </w:rPr>
        <w:t>Centralised aggregation with extended list for supporting analytics (Option D)</w:t>
      </w:r>
      <w:r>
        <w:rPr>
          <w:noProof/>
        </w:rPr>
        <w:tab/>
      </w:r>
      <w:r>
        <w:rPr>
          <w:noProof/>
        </w:rPr>
        <w:fldChar w:fldCharType="begin" w:fldLock="1"/>
      </w:r>
      <w:r>
        <w:rPr>
          <w:noProof/>
        </w:rPr>
        <w:instrText xml:space="preserve"> PAGEREF _Toc59101565 \h </w:instrText>
      </w:r>
      <w:r>
        <w:rPr>
          <w:noProof/>
        </w:rPr>
      </w:r>
      <w:r>
        <w:rPr>
          <w:noProof/>
        </w:rPr>
        <w:fldChar w:fldCharType="separate"/>
      </w:r>
      <w:r>
        <w:rPr>
          <w:noProof/>
        </w:rPr>
        <w:t>99</w:t>
      </w:r>
      <w:r>
        <w:rPr>
          <w:noProof/>
        </w:rPr>
        <w:fldChar w:fldCharType="end"/>
      </w:r>
    </w:p>
    <w:p w14:paraId="6AF40555" w14:textId="26D68BFC" w:rsidR="00C9265A" w:rsidRDefault="00C9265A">
      <w:pPr>
        <w:pStyle w:val="TOC5"/>
        <w:rPr>
          <w:rFonts w:asciiTheme="minorHAnsi" w:eastAsiaTheme="minorEastAsia" w:hAnsiTheme="minorHAnsi" w:cstheme="minorBidi"/>
          <w:noProof/>
          <w:sz w:val="22"/>
          <w:szCs w:val="22"/>
          <w:lang w:eastAsia="en-GB"/>
        </w:rPr>
      </w:pPr>
      <w:r>
        <w:rPr>
          <w:noProof/>
          <w:lang w:eastAsia="zh-CN"/>
        </w:rPr>
        <w:t>6.14.2.2.4</w:t>
      </w:r>
      <w:r>
        <w:rPr>
          <w:rFonts w:asciiTheme="minorHAnsi" w:eastAsiaTheme="minorEastAsia" w:hAnsiTheme="minorHAnsi" w:cstheme="minorBidi"/>
          <w:noProof/>
          <w:sz w:val="22"/>
          <w:szCs w:val="22"/>
          <w:lang w:eastAsia="en-GB"/>
        </w:rPr>
        <w:tab/>
      </w:r>
      <w:r>
        <w:rPr>
          <w:noProof/>
          <w:lang w:eastAsia="zh-CN"/>
        </w:rPr>
        <w:t>Centralised aggregation without AP ID with mapping at central NWDAFs (Option E)</w:t>
      </w:r>
      <w:r>
        <w:rPr>
          <w:noProof/>
        </w:rPr>
        <w:tab/>
      </w:r>
      <w:r>
        <w:rPr>
          <w:noProof/>
        </w:rPr>
        <w:fldChar w:fldCharType="begin" w:fldLock="1"/>
      </w:r>
      <w:r>
        <w:rPr>
          <w:noProof/>
        </w:rPr>
        <w:instrText xml:space="preserve"> PAGEREF _Toc59101566 \h </w:instrText>
      </w:r>
      <w:r>
        <w:rPr>
          <w:noProof/>
        </w:rPr>
      </w:r>
      <w:r>
        <w:rPr>
          <w:noProof/>
        </w:rPr>
        <w:fldChar w:fldCharType="separate"/>
      </w:r>
      <w:r>
        <w:rPr>
          <w:noProof/>
        </w:rPr>
        <w:t>100</w:t>
      </w:r>
      <w:r>
        <w:rPr>
          <w:noProof/>
        </w:rPr>
        <w:fldChar w:fldCharType="end"/>
      </w:r>
    </w:p>
    <w:p w14:paraId="2E7D8A30" w14:textId="5ED34744" w:rsidR="00C9265A" w:rsidRDefault="00C9265A">
      <w:pPr>
        <w:pStyle w:val="TOC4"/>
        <w:rPr>
          <w:rFonts w:asciiTheme="minorHAnsi" w:eastAsiaTheme="minorEastAsia" w:hAnsiTheme="minorHAnsi" w:cstheme="minorBidi"/>
          <w:noProof/>
          <w:sz w:val="22"/>
          <w:szCs w:val="22"/>
          <w:lang w:eastAsia="en-GB"/>
        </w:rPr>
      </w:pPr>
      <w:r>
        <w:rPr>
          <w:noProof/>
          <w:lang w:eastAsia="zh-CN"/>
        </w:rPr>
        <w:t>6.14.2.3</w:t>
      </w:r>
      <w:r>
        <w:rPr>
          <w:rFonts w:asciiTheme="minorHAnsi" w:eastAsiaTheme="minorEastAsia" w:hAnsiTheme="minorHAnsi" w:cstheme="minorBidi"/>
          <w:noProof/>
          <w:sz w:val="22"/>
          <w:szCs w:val="22"/>
          <w:lang w:eastAsia="en-GB"/>
        </w:rPr>
        <w:tab/>
      </w:r>
      <w:r>
        <w:rPr>
          <w:noProof/>
          <w:lang w:eastAsia="zh-CN"/>
        </w:rPr>
        <w:t>Mixed-Mode analytics aggregation model</w:t>
      </w:r>
      <w:r>
        <w:rPr>
          <w:noProof/>
        </w:rPr>
        <w:tab/>
      </w:r>
      <w:r>
        <w:rPr>
          <w:noProof/>
        </w:rPr>
        <w:fldChar w:fldCharType="begin" w:fldLock="1"/>
      </w:r>
      <w:r>
        <w:rPr>
          <w:noProof/>
        </w:rPr>
        <w:instrText xml:space="preserve"> PAGEREF _Toc59101567 \h </w:instrText>
      </w:r>
      <w:r>
        <w:rPr>
          <w:noProof/>
        </w:rPr>
      </w:r>
      <w:r>
        <w:rPr>
          <w:noProof/>
        </w:rPr>
        <w:fldChar w:fldCharType="separate"/>
      </w:r>
      <w:r>
        <w:rPr>
          <w:noProof/>
        </w:rPr>
        <w:t>100</w:t>
      </w:r>
      <w:r>
        <w:rPr>
          <w:noProof/>
        </w:rPr>
        <w:fldChar w:fldCharType="end"/>
      </w:r>
    </w:p>
    <w:p w14:paraId="212B141A" w14:textId="18E9D155"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14</w:t>
      </w:r>
      <w:r>
        <w:rPr>
          <w:noProof/>
        </w:rPr>
        <w:t>.3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_Toc59101568 \h </w:instrText>
      </w:r>
      <w:r>
        <w:rPr>
          <w:noProof/>
        </w:rPr>
      </w:r>
      <w:r>
        <w:rPr>
          <w:noProof/>
        </w:rPr>
        <w:fldChar w:fldCharType="separate"/>
      </w:r>
      <w:r>
        <w:rPr>
          <w:noProof/>
        </w:rPr>
        <w:t>101</w:t>
      </w:r>
      <w:r>
        <w:rPr>
          <w:noProof/>
        </w:rPr>
        <w:fldChar w:fldCharType="end"/>
      </w:r>
    </w:p>
    <w:p w14:paraId="0CAEF9EC" w14:textId="70910BD5" w:rsidR="00C9265A" w:rsidRDefault="00C9265A">
      <w:pPr>
        <w:pStyle w:val="TOC2"/>
        <w:rPr>
          <w:rFonts w:asciiTheme="minorHAnsi" w:eastAsiaTheme="minorEastAsia" w:hAnsiTheme="minorHAnsi" w:cstheme="minorBidi"/>
          <w:noProof/>
          <w:sz w:val="22"/>
          <w:szCs w:val="22"/>
          <w:lang w:eastAsia="en-GB"/>
        </w:rPr>
      </w:pPr>
      <w:r>
        <w:rPr>
          <w:noProof/>
          <w:lang w:eastAsia="zh-CN"/>
        </w:rPr>
        <w:t>6.15</w:t>
      </w:r>
      <w:r>
        <w:rPr>
          <w:rFonts w:asciiTheme="minorHAnsi" w:eastAsiaTheme="minorEastAsia" w:hAnsiTheme="minorHAnsi" w:cstheme="minorBidi"/>
          <w:noProof/>
          <w:sz w:val="22"/>
          <w:szCs w:val="22"/>
          <w:lang w:eastAsia="en-GB"/>
        </w:rPr>
        <w:tab/>
      </w:r>
      <w:r>
        <w:rPr>
          <w:noProof/>
        </w:rPr>
        <w:t>Solution</w:t>
      </w:r>
      <w:r>
        <w:rPr>
          <w:noProof/>
          <w:lang w:eastAsia="zh-CN"/>
        </w:rPr>
        <w:t xml:space="preserve"> #15</w:t>
      </w:r>
      <w:r>
        <w:rPr>
          <w:noProof/>
        </w:rPr>
        <w:t>: Data Collection Coordination</w:t>
      </w:r>
      <w:r>
        <w:rPr>
          <w:noProof/>
        </w:rPr>
        <w:tab/>
      </w:r>
      <w:r>
        <w:rPr>
          <w:noProof/>
        </w:rPr>
        <w:fldChar w:fldCharType="begin" w:fldLock="1"/>
      </w:r>
      <w:r>
        <w:rPr>
          <w:noProof/>
        </w:rPr>
        <w:instrText xml:space="preserve"> PAGEREF _Toc59101569 \h </w:instrText>
      </w:r>
      <w:r>
        <w:rPr>
          <w:noProof/>
        </w:rPr>
      </w:r>
      <w:r>
        <w:rPr>
          <w:noProof/>
        </w:rPr>
        <w:fldChar w:fldCharType="separate"/>
      </w:r>
      <w:r>
        <w:rPr>
          <w:noProof/>
        </w:rPr>
        <w:t>101</w:t>
      </w:r>
      <w:r>
        <w:rPr>
          <w:noProof/>
        </w:rPr>
        <w:fldChar w:fldCharType="end"/>
      </w:r>
    </w:p>
    <w:p w14:paraId="2FB6895C" w14:textId="7E2D5942"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15</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_Toc59101570 \h </w:instrText>
      </w:r>
      <w:r>
        <w:rPr>
          <w:noProof/>
        </w:rPr>
      </w:r>
      <w:r>
        <w:rPr>
          <w:noProof/>
        </w:rPr>
        <w:fldChar w:fldCharType="separate"/>
      </w:r>
      <w:r>
        <w:rPr>
          <w:noProof/>
        </w:rPr>
        <w:t>101</w:t>
      </w:r>
      <w:r>
        <w:rPr>
          <w:noProof/>
        </w:rPr>
        <w:fldChar w:fldCharType="end"/>
      </w:r>
    </w:p>
    <w:p w14:paraId="08C051DC" w14:textId="7CCEE17B"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15</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_Toc59101571 \h </w:instrText>
      </w:r>
      <w:r>
        <w:rPr>
          <w:noProof/>
        </w:rPr>
      </w:r>
      <w:r>
        <w:rPr>
          <w:noProof/>
        </w:rPr>
        <w:fldChar w:fldCharType="separate"/>
      </w:r>
      <w:r>
        <w:rPr>
          <w:noProof/>
        </w:rPr>
        <w:t>103</w:t>
      </w:r>
      <w:r>
        <w:rPr>
          <w:noProof/>
        </w:rPr>
        <w:fldChar w:fldCharType="end"/>
      </w:r>
    </w:p>
    <w:p w14:paraId="55112AAE" w14:textId="119D6411" w:rsidR="00C9265A" w:rsidRDefault="00C9265A">
      <w:pPr>
        <w:pStyle w:val="TOC4"/>
        <w:rPr>
          <w:rFonts w:asciiTheme="minorHAnsi" w:eastAsiaTheme="minorEastAsia" w:hAnsiTheme="minorHAnsi" w:cstheme="minorBidi"/>
          <w:noProof/>
          <w:sz w:val="22"/>
          <w:szCs w:val="22"/>
          <w:lang w:eastAsia="en-GB"/>
        </w:rPr>
      </w:pPr>
      <w:r>
        <w:rPr>
          <w:noProof/>
          <w:lang w:eastAsia="zh-CN"/>
        </w:rPr>
        <w:t>6.15.2.1</w:t>
      </w:r>
      <w:r>
        <w:rPr>
          <w:rFonts w:asciiTheme="minorHAnsi" w:eastAsiaTheme="minorEastAsia" w:hAnsiTheme="minorHAnsi" w:cstheme="minorBidi"/>
          <w:noProof/>
          <w:sz w:val="22"/>
          <w:szCs w:val="22"/>
          <w:lang w:eastAsia="en-GB"/>
        </w:rPr>
        <w:tab/>
      </w:r>
      <w:r>
        <w:rPr>
          <w:noProof/>
          <w:lang w:eastAsia="zh-CN"/>
        </w:rPr>
        <w:t>D</w:t>
      </w:r>
      <w:r>
        <w:rPr>
          <w:noProof/>
          <w:lang w:eastAsia="en-US"/>
        </w:rPr>
        <w:t>ata collection by using DCCF</w:t>
      </w:r>
      <w:r>
        <w:rPr>
          <w:noProof/>
          <w:lang w:eastAsia="zh-CN"/>
        </w:rPr>
        <w:t xml:space="preserve"> </w:t>
      </w:r>
      <w:r>
        <w:rPr>
          <w:noProof/>
          <w:lang w:eastAsia="en-US"/>
        </w:rPr>
        <w:t>to control signalling and forward data</w:t>
      </w:r>
      <w:r>
        <w:rPr>
          <w:noProof/>
        </w:rPr>
        <w:tab/>
      </w:r>
      <w:r>
        <w:rPr>
          <w:noProof/>
        </w:rPr>
        <w:fldChar w:fldCharType="begin" w:fldLock="1"/>
      </w:r>
      <w:r>
        <w:rPr>
          <w:noProof/>
        </w:rPr>
        <w:instrText xml:space="preserve"> PAGEREF _Toc59101572 \h </w:instrText>
      </w:r>
      <w:r>
        <w:rPr>
          <w:noProof/>
        </w:rPr>
      </w:r>
      <w:r>
        <w:rPr>
          <w:noProof/>
        </w:rPr>
        <w:fldChar w:fldCharType="separate"/>
      </w:r>
      <w:r>
        <w:rPr>
          <w:noProof/>
        </w:rPr>
        <w:t>103</w:t>
      </w:r>
      <w:r>
        <w:rPr>
          <w:noProof/>
        </w:rPr>
        <w:fldChar w:fldCharType="end"/>
      </w:r>
    </w:p>
    <w:p w14:paraId="0E9F332D" w14:textId="3BB31070" w:rsidR="00C9265A" w:rsidRDefault="00C9265A">
      <w:pPr>
        <w:pStyle w:val="TOC4"/>
        <w:rPr>
          <w:rFonts w:asciiTheme="minorHAnsi" w:eastAsiaTheme="minorEastAsia" w:hAnsiTheme="minorHAnsi" w:cstheme="minorBidi"/>
          <w:noProof/>
          <w:sz w:val="22"/>
          <w:szCs w:val="22"/>
          <w:lang w:eastAsia="en-GB"/>
        </w:rPr>
      </w:pPr>
      <w:r>
        <w:rPr>
          <w:noProof/>
          <w:lang w:eastAsia="zh-CN"/>
        </w:rPr>
        <w:t>6.15.2.2</w:t>
      </w:r>
      <w:r>
        <w:rPr>
          <w:rFonts w:asciiTheme="minorHAnsi" w:eastAsiaTheme="minorEastAsia" w:hAnsiTheme="minorHAnsi" w:cstheme="minorBidi"/>
          <w:noProof/>
          <w:sz w:val="22"/>
          <w:szCs w:val="22"/>
          <w:lang w:eastAsia="en-GB"/>
        </w:rPr>
        <w:tab/>
      </w:r>
      <w:r>
        <w:rPr>
          <w:noProof/>
          <w:lang w:eastAsia="zh-CN"/>
        </w:rPr>
        <w:t>D</w:t>
      </w:r>
      <w:r>
        <w:rPr>
          <w:noProof/>
          <w:lang w:eastAsia="en-US"/>
        </w:rPr>
        <w:t>ata collection by using DCCF</w:t>
      </w:r>
      <w:r>
        <w:rPr>
          <w:noProof/>
          <w:lang w:eastAsia="zh-CN"/>
        </w:rPr>
        <w:t xml:space="preserve"> </w:t>
      </w:r>
      <w:r>
        <w:rPr>
          <w:noProof/>
          <w:lang w:eastAsia="en-US"/>
        </w:rPr>
        <w:t>to control signalling</w:t>
      </w:r>
      <w:r>
        <w:rPr>
          <w:noProof/>
        </w:rPr>
        <w:tab/>
      </w:r>
      <w:r>
        <w:rPr>
          <w:noProof/>
        </w:rPr>
        <w:fldChar w:fldCharType="begin" w:fldLock="1"/>
      </w:r>
      <w:r>
        <w:rPr>
          <w:noProof/>
        </w:rPr>
        <w:instrText xml:space="preserve"> PAGEREF _Toc59101573 \h </w:instrText>
      </w:r>
      <w:r>
        <w:rPr>
          <w:noProof/>
        </w:rPr>
      </w:r>
      <w:r>
        <w:rPr>
          <w:noProof/>
        </w:rPr>
        <w:fldChar w:fldCharType="separate"/>
      </w:r>
      <w:r>
        <w:rPr>
          <w:noProof/>
        </w:rPr>
        <w:t>105</w:t>
      </w:r>
      <w:r>
        <w:rPr>
          <w:noProof/>
        </w:rPr>
        <w:fldChar w:fldCharType="end"/>
      </w:r>
    </w:p>
    <w:p w14:paraId="0C7AF049" w14:textId="66E1B302" w:rsidR="00C9265A" w:rsidRDefault="00C9265A">
      <w:pPr>
        <w:pStyle w:val="TOC3"/>
        <w:rPr>
          <w:rFonts w:asciiTheme="minorHAnsi" w:eastAsiaTheme="minorEastAsia" w:hAnsiTheme="minorHAnsi" w:cstheme="minorBidi"/>
          <w:noProof/>
          <w:sz w:val="22"/>
          <w:szCs w:val="22"/>
          <w:lang w:eastAsia="en-GB"/>
        </w:rPr>
      </w:pPr>
      <w:r>
        <w:rPr>
          <w:noProof/>
          <w:lang w:eastAsia="zh-CN"/>
        </w:rPr>
        <w:t>6.15.2</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_Toc59101574 \h </w:instrText>
      </w:r>
      <w:r>
        <w:rPr>
          <w:noProof/>
        </w:rPr>
      </w:r>
      <w:r>
        <w:rPr>
          <w:noProof/>
        </w:rPr>
        <w:fldChar w:fldCharType="separate"/>
      </w:r>
      <w:r>
        <w:rPr>
          <w:noProof/>
        </w:rPr>
        <w:t>108</w:t>
      </w:r>
      <w:r>
        <w:rPr>
          <w:noProof/>
        </w:rPr>
        <w:fldChar w:fldCharType="end"/>
      </w:r>
    </w:p>
    <w:p w14:paraId="6360D711" w14:textId="509ED762" w:rsidR="00C9265A" w:rsidRDefault="00C9265A">
      <w:pPr>
        <w:pStyle w:val="TOC2"/>
        <w:rPr>
          <w:rFonts w:asciiTheme="minorHAnsi" w:eastAsiaTheme="minorEastAsia" w:hAnsiTheme="minorHAnsi" w:cstheme="minorBidi"/>
          <w:noProof/>
          <w:sz w:val="22"/>
          <w:szCs w:val="22"/>
          <w:lang w:eastAsia="en-GB"/>
        </w:rPr>
      </w:pPr>
      <w:r>
        <w:rPr>
          <w:noProof/>
          <w:lang w:eastAsia="zh-CN"/>
        </w:rPr>
        <w:t>6.16</w:t>
      </w:r>
      <w:r>
        <w:rPr>
          <w:rFonts w:asciiTheme="minorHAnsi" w:eastAsiaTheme="minorEastAsia" w:hAnsiTheme="minorHAnsi" w:cstheme="minorBidi"/>
          <w:noProof/>
          <w:sz w:val="22"/>
          <w:szCs w:val="22"/>
          <w:lang w:eastAsia="en-GB"/>
        </w:rPr>
        <w:tab/>
      </w:r>
      <w:r>
        <w:rPr>
          <w:noProof/>
          <w:lang w:eastAsia="zh-CN"/>
        </w:rPr>
        <w:t xml:space="preserve">Solution #16: Roles and inter-NWDAF instance cooperation </w:t>
      </w:r>
      <w:r w:rsidRPr="00416AF7">
        <w:rPr>
          <w:rFonts w:cs="Arial"/>
          <w:noProof/>
        </w:rPr>
        <w:t xml:space="preserve">from lower level NWDAF to upper level NWDAF </w:t>
      </w:r>
      <w:r>
        <w:rPr>
          <w:noProof/>
          <w:lang w:eastAsia="zh-CN"/>
        </w:rPr>
        <w:t>in hierarchical architecture</w:t>
      </w:r>
      <w:r>
        <w:rPr>
          <w:noProof/>
        </w:rPr>
        <w:tab/>
      </w:r>
      <w:r>
        <w:rPr>
          <w:noProof/>
        </w:rPr>
        <w:fldChar w:fldCharType="begin" w:fldLock="1"/>
      </w:r>
      <w:r>
        <w:rPr>
          <w:noProof/>
        </w:rPr>
        <w:instrText xml:space="preserve"> PAGEREF _Toc59101575 \h </w:instrText>
      </w:r>
      <w:r>
        <w:rPr>
          <w:noProof/>
        </w:rPr>
      </w:r>
      <w:r>
        <w:rPr>
          <w:noProof/>
        </w:rPr>
        <w:fldChar w:fldCharType="separate"/>
      </w:r>
      <w:r>
        <w:rPr>
          <w:noProof/>
        </w:rPr>
        <w:t>108</w:t>
      </w:r>
      <w:r>
        <w:rPr>
          <w:noProof/>
        </w:rPr>
        <w:fldChar w:fldCharType="end"/>
      </w:r>
    </w:p>
    <w:p w14:paraId="15278A02" w14:textId="059F82E8" w:rsidR="00C9265A" w:rsidRDefault="00C9265A">
      <w:pPr>
        <w:pStyle w:val="TOC3"/>
        <w:rPr>
          <w:rFonts w:asciiTheme="minorHAnsi" w:eastAsiaTheme="minorEastAsia" w:hAnsiTheme="minorHAnsi" w:cstheme="minorBidi"/>
          <w:noProof/>
          <w:sz w:val="22"/>
          <w:szCs w:val="22"/>
          <w:lang w:eastAsia="en-GB"/>
        </w:rPr>
      </w:pPr>
      <w:r>
        <w:rPr>
          <w:noProof/>
          <w:lang w:eastAsia="zh-CN"/>
        </w:rPr>
        <w:t>6.16.1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_Toc59101576 \h </w:instrText>
      </w:r>
      <w:r>
        <w:rPr>
          <w:noProof/>
        </w:rPr>
      </w:r>
      <w:r>
        <w:rPr>
          <w:noProof/>
        </w:rPr>
        <w:fldChar w:fldCharType="separate"/>
      </w:r>
      <w:r>
        <w:rPr>
          <w:noProof/>
        </w:rPr>
        <w:t>108</w:t>
      </w:r>
      <w:r>
        <w:rPr>
          <w:noProof/>
        </w:rPr>
        <w:fldChar w:fldCharType="end"/>
      </w:r>
    </w:p>
    <w:p w14:paraId="28E6389C" w14:textId="50519827" w:rsidR="00C9265A" w:rsidRDefault="00C9265A">
      <w:pPr>
        <w:pStyle w:val="TOC3"/>
        <w:rPr>
          <w:rFonts w:asciiTheme="minorHAnsi" w:eastAsiaTheme="minorEastAsia" w:hAnsiTheme="minorHAnsi" w:cstheme="minorBidi"/>
          <w:noProof/>
          <w:sz w:val="22"/>
          <w:szCs w:val="22"/>
          <w:lang w:eastAsia="en-GB"/>
        </w:rPr>
      </w:pPr>
      <w:r>
        <w:rPr>
          <w:noProof/>
          <w:lang w:eastAsia="zh-CN"/>
        </w:rPr>
        <w:t>6.16.2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fldLock="1"/>
      </w:r>
      <w:r>
        <w:rPr>
          <w:noProof/>
        </w:rPr>
        <w:instrText xml:space="preserve"> PAGEREF _Toc59101577 \h </w:instrText>
      </w:r>
      <w:r>
        <w:rPr>
          <w:noProof/>
        </w:rPr>
      </w:r>
      <w:r>
        <w:rPr>
          <w:noProof/>
        </w:rPr>
        <w:fldChar w:fldCharType="separate"/>
      </w:r>
      <w:r>
        <w:rPr>
          <w:noProof/>
        </w:rPr>
        <w:t>109</w:t>
      </w:r>
      <w:r>
        <w:rPr>
          <w:noProof/>
        </w:rPr>
        <w:fldChar w:fldCharType="end"/>
      </w:r>
    </w:p>
    <w:p w14:paraId="23166FE5" w14:textId="66391D2B"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16</w:t>
      </w:r>
      <w:r>
        <w:rPr>
          <w:noProof/>
        </w:rPr>
        <w:t>.3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_Toc59101578 \h </w:instrText>
      </w:r>
      <w:r>
        <w:rPr>
          <w:noProof/>
        </w:rPr>
      </w:r>
      <w:r>
        <w:rPr>
          <w:noProof/>
        </w:rPr>
        <w:fldChar w:fldCharType="separate"/>
      </w:r>
      <w:r>
        <w:rPr>
          <w:noProof/>
        </w:rPr>
        <w:t>110</w:t>
      </w:r>
      <w:r>
        <w:rPr>
          <w:noProof/>
        </w:rPr>
        <w:fldChar w:fldCharType="end"/>
      </w:r>
    </w:p>
    <w:p w14:paraId="2ECF7903" w14:textId="609BC5F6" w:rsidR="00C9265A" w:rsidRDefault="00C9265A">
      <w:pPr>
        <w:pStyle w:val="TOC2"/>
        <w:rPr>
          <w:rFonts w:asciiTheme="minorHAnsi" w:eastAsiaTheme="minorEastAsia" w:hAnsiTheme="minorHAnsi" w:cstheme="minorBidi"/>
          <w:noProof/>
          <w:sz w:val="22"/>
          <w:szCs w:val="22"/>
          <w:lang w:eastAsia="en-GB"/>
        </w:rPr>
      </w:pPr>
      <w:r>
        <w:rPr>
          <w:noProof/>
          <w:lang w:eastAsia="zh-CN"/>
        </w:rPr>
        <w:t>6.17</w:t>
      </w:r>
      <w:r>
        <w:rPr>
          <w:rFonts w:asciiTheme="minorHAnsi" w:eastAsiaTheme="minorEastAsia" w:hAnsiTheme="minorHAnsi" w:cstheme="minorBidi"/>
          <w:noProof/>
          <w:sz w:val="22"/>
          <w:szCs w:val="22"/>
          <w:lang w:eastAsia="en-GB"/>
        </w:rPr>
        <w:tab/>
      </w:r>
      <w:r>
        <w:rPr>
          <w:noProof/>
        </w:rPr>
        <w:t>Solution</w:t>
      </w:r>
      <w:r>
        <w:rPr>
          <w:noProof/>
          <w:lang w:eastAsia="zh-CN"/>
        </w:rPr>
        <w:t xml:space="preserve"> #17</w:t>
      </w:r>
      <w:r>
        <w:rPr>
          <w:noProof/>
        </w:rPr>
        <w:t>: Alternatives for Interactions among Hierarchical NWDAFs</w:t>
      </w:r>
      <w:r>
        <w:rPr>
          <w:noProof/>
        </w:rPr>
        <w:tab/>
      </w:r>
      <w:r>
        <w:rPr>
          <w:noProof/>
        </w:rPr>
        <w:fldChar w:fldCharType="begin" w:fldLock="1"/>
      </w:r>
      <w:r>
        <w:rPr>
          <w:noProof/>
        </w:rPr>
        <w:instrText xml:space="preserve"> PAGEREF _Toc59101579 \h </w:instrText>
      </w:r>
      <w:r>
        <w:rPr>
          <w:noProof/>
        </w:rPr>
      </w:r>
      <w:r>
        <w:rPr>
          <w:noProof/>
        </w:rPr>
        <w:fldChar w:fldCharType="separate"/>
      </w:r>
      <w:r>
        <w:rPr>
          <w:noProof/>
        </w:rPr>
        <w:t>111</w:t>
      </w:r>
      <w:r>
        <w:rPr>
          <w:noProof/>
        </w:rPr>
        <w:fldChar w:fldCharType="end"/>
      </w:r>
    </w:p>
    <w:p w14:paraId="6862333E" w14:textId="5F83B6A5"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17</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_Toc59101580 \h </w:instrText>
      </w:r>
      <w:r>
        <w:rPr>
          <w:noProof/>
        </w:rPr>
      </w:r>
      <w:r>
        <w:rPr>
          <w:noProof/>
        </w:rPr>
        <w:fldChar w:fldCharType="separate"/>
      </w:r>
      <w:r>
        <w:rPr>
          <w:noProof/>
        </w:rPr>
        <w:t>111</w:t>
      </w:r>
      <w:r>
        <w:rPr>
          <w:noProof/>
        </w:rPr>
        <w:fldChar w:fldCharType="end"/>
      </w:r>
    </w:p>
    <w:p w14:paraId="1A54B27C" w14:textId="61F94190"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17</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_Toc59101581 \h </w:instrText>
      </w:r>
      <w:r>
        <w:rPr>
          <w:noProof/>
        </w:rPr>
      </w:r>
      <w:r>
        <w:rPr>
          <w:noProof/>
        </w:rPr>
        <w:fldChar w:fldCharType="separate"/>
      </w:r>
      <w:r>
        <w:rPr>
          <w:noProof/>
        </w:rPr>
        <w:t>112</w:t>
      </w:r>
      <w:r>
        <w:rPr>
          <w:noProof/>
        </w:rPr>
        <w:fldChar w:fldCharType="end"/>
      </w:r>
    </w:p>
    <w:p w14:paraId="3E4FF42C" w14:textId="38154DBF"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17</w:t>
      </w:r>
      <w:r>
        <w:rPr>
          <w:noProof/>
        </w:rPr>
        <w:t>.2.1</w:t>
      </w:r>
      <w:r>
        <w:rPr>
          <w:rFonts w:asciiTheme="minorHAnsi" w:eastAsiaTheme="minorEastAsia" w:hAnsiTheme="minorHAnsi" w:cstheme="minorBidi"/>
          <w:noProof/>
          <w:sz w:val="22"/>
          <w:szCs w:val="22"/>
          <w:lang w:eastAsia="en-GB"/>
        </w:rPr>
        <w:tab/>
      </w:r>
      <w:r>
        <w:rPr>
          <w:noProof/>
        </w:rPr>
        <w:t xml:space="preserve">Interaction Mode#1: </w:t>
      </w:r>
      <w:r>
        <w:rPr>
          <w:noProof/>
          <w:lang w:eastAsia="zh-CN"/>
        </w:rPr>
        <w:t>Generation based on Plain Collected Data</w:t>
      </w:r>
      <w:r>
        <w:rPr>
          <w:noProof/>
        </w:rPr>
        <w:tab/>
      </w:r>
      <w:r>
        <w:rPr>
          <w:noProof/>
        </w:rPr>
        <w:fldChar w:fldCharType="begin" w:fldLock="1"/>
      </w:r>
      <w:r>
        <w:rPr>
          <w:noProof/>
        </w:rPr>
        <w:instrText xml:space="preserve"> PAGEREF _Toc59101582 \h </w:instrText>
      </w:r>
      <w:r>
        <w:rPr>
          <w:noProof/>
        </w:rPr>
      </w:r>
      <w:r>
        <w:rPr>
          <w:noProof/>
        </w:rPr>
        <w:fldChar w:fldCharType="separate"/>
      </w:r>
      <w:r>
        <w:rPr>
          <w:noProof/>
        </w:rPr>
        <w:t>112</w:t>
      </w:r>
      <w:r>
        <w:rPr>
          <w:noProof/>
        </w:rPr>
        <w:fldChar w:fldCharType="end"/>
      </w:r>
    </w:p>
    <w:p w14:paraId="1C570D82" w14:textId="138AD68B"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17</w:t>
      </w:r>
      <w:r>
        <w:rPr>
          <w:noProof/>
        </w:rPr>
        <w:t>.2.2</w:t>
      </w:r>
      <w:r>
        <w:rPr>
          <w:rFonts w:asciiTheme="minorHAnsi" w:eastAsiaTheme="minorEastAsia" w:hAnsiTheme="minorHAnsi" w:cstheme="minorBidi"/>
          <w:noProof/>
          <w:sz w:val="22"/>
          <w:szCs w:val="22"/>
          <w:lang w:eastAsia="en-GB"/>
        </w:rPr>
        <w:tab/>
      </w:r>
      <w:r>
        <w:rPr>
          <w:noProof/>
        </w:rPr>
        <w:t xml:space="preserve">Interaction Mode#2: </w:t>
      </w:r>
      <w:r>
        <w:rPr>
          <w:noProof/>
          <w:lang w:eastAsia="zh-CN"/>
        </w:rPr>
        <w:t>Generation based on Aggregated Collected Data</w:t>
      </w:r>
      <w:r>
        <w:rPr>
          <w:noProof/>
        </w:rPr>
        <w:tab/>
      </w:r>
      <w:r>
        <w:rPr>
          <w:noProof/>
        </w:rPr>
        <w:fldChar w:fldCharType="begin" w:fldLock="1"/>
      </w:r>
      <w:r>
        <w:rPr>
          <w:noProof/>
        </w:rPr>
        <w:instrText xml:space="preserve"> PAGEREF _Toc59101583 \h </w:instrText>
      </w:r>
      <w:r>
        <w:rPr>
          <w:noProof/>
        </w:rPr>
      </w:r>
      <w:r>
        <w:rPr>
          <w:noProof/>
        </w:rPr>
        <w:fldChar w:fldCharType="separate"/>
      </w:r>
      <w:r>
        <w:rPr>
          <w:noProof/>
        </w:rPr>
        <w:t>113</w:t>
      </w:r>
      <w:r>
        <w:rPr>
          <w:noProof/>
        </w:rPr>
        <w:fldChar w:fldCharType="end"/>
      </w:r>
    </w:p>
    <w:p w14:paraId="52ADFFAE" w14:textId="3D9B1DF7"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17</w:t>
      </w:r>
      <w:r>
        <w:rPr>
          <w:noProof/>
        </w:rPr>
        <w:t>.2.3</w:t>
      </w:r>
      <w:r>
        <w:rPr>
          <w:rFonts w:asciiTheme="minorHAnsi" w:eastAsiaTheme="minorEastAsia" w:hAnsiTheme="minorHAnsi" w:cstheme="minorBidi"/>
          <w:noProof/>
          <w:sz w:val="22"/>
          <w:szCs w:val="22"/>
          <w:lang w:eastAsia="en-GB"/>
        </w:rPr>
        <w:tab/>
      </w:r>
      <w:r>
        <w:rPr>
          <w:noProof/>
        </w:rPr>
        <w:t>Interaction Mode#3: Composed/Aggregated Analytics ID</w:t>
      </w:r>
      <w:r>
        <w:rPr>
          <w:noProof/>
        </w:rPr>
        <w:tab/>
      </w:r>
      <w:r>
        <w:rPr>
          <w:noProof/>
        </w:rPr>
        <w:fldChar w:fldCharType="begin" w:fldLock="1"/>
      </w:r>
      <w:r>
        <w:rPr>
          <w:noProof/>
        </w:rPr>
        <w:instrText xml:space="preserve"> PAGEREF _Toc59101584 \h </w:instrText>
      </w:r>
      <w:r>
        <w:rPr>
          <w:noProof/>
        </w:rPr>
      </w:r>
      <w:r>
        <w:rPr>
          <w:noProof/>
        </w:rPr>
        <w:fldChar w:fldCharType="separate"/>
      </w:r>
      <w:r>
        <w:rPr>
          <w:noProof/>
        </w:rPr>
        <w:t>114</w:t>
      </w:r>
      <w:r>
        <w:rPr>
          <w:noProof/>
        </w:rPr>
        <w:fldChar w:fldCharType="end"/>
      </w:r>
    </w:p>
    <w:p w14:paraId="78368CAD" w14:textId="7A5F0020"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17</w:t>
      </w:r>
      <w:r>
        <w:rPr>
          <w:noProof/>
        </w:rPr>
        <w:t>.2.4</w:t>
      </w:r>
      <w:r>
        <w:rPr>
          <w:rFonts w:asciiTheme="minorHAnsi" w:eastAsiaTheme="minorEastAsia" w:hAnsiTheme="minorHAnsi" w:cstheme="minorBidi"/>
          <w:noProof/>
          <w:sz w:val="22"/>
          <w:szCs w:val="22"/>
          <w:lang w:eastAsia="en-GB"/>
        </w:rPr>
        <w:tab/>
      </w:r>
      <w:r>
        <w:rPr>
          <w:noProof/>
        </w:rPr>
        <w:t>Interaction Mode#4: Mixed Collected Data</w:t>
      </w:r>
      <w:r>
        <w:rPr>
          <w:noProof/>
        </w:rPr>
        <w:tab/>
      </w:r>
      <w:r>
        <w:rPr>
          <w:noProof/>
        </w:rPr>
        <w:fldChar w:fldCharType="begin" w:fldLock="1"/>
      </w:r>
      <w:r>
        <w:rPr>
          <w:noProof/>
        </w:rPr>
        <w:instrText xml:space="preserve"> PAGEREF _Toc59101585 \h </w:instrText>
      </w:r>
      <w:r>
        <w:rPr>
          <w:noProof/>
        </w:rPr>
      </w:r>
      <w:r>
        <w:rPr>
          <w:noProof/>
        </w:rPr>
        <w:fldChar w:fldCharType="separate"/>
      </w:r>
      <w:r>
        <w:rPr>
          <w:noProof/>
        </w:rPr>
        <w:t>115</w:t>
      </w:r>
      <w:r>
        <w:rPr>
          <w:noProof/>
        </w:rPr>
        <w:fldChar w:fldCharType="end"/>
      </w:r>
    </w:p>
    <w:p w14:paraId="5FBFBA36" w14:textId="32EB44B2" w:rsidR="00C9265A" w:rsidRDefault="00C9265A">
      <w:pPr>
        <w:pStyle w:val="TOC3"/>
        <w:rPr>
          <w:rFonts w:asciiTheme="minorHAnsi" w:eastAsiaTheme="minorEastAsia" w:hAnsiTheme="minorHAnsi" w:cstheme="minorBidi"/>
          <w:noProof/>
          <w:sz w:val="22"/>
          <w:szCs w:val="22"/>
          <w:lang w:eastAsia="en-GB"/>
        </w:rPr>
      </w:pPr>
      <w:r>
        <w:rPr>
          <w:noProof/>
          <w:lang w:eastAsia="zh-CN"/>
        </w:rPr>
        <w:t>6.17.3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_Toc59101586 \h </w:instrText>
      </w:r>
      <w:r>
        <w:rPr>
          <w:noProof/>
        </w:rPr>
      </w:r>
      <w:r>
        <w:rPr>
          <w:noProof/>
        </w:rPr>
        <w:fldChar w:fldCharType="separate"/>
      </w:r>
      <w:r>
        <w:rPr>
          <w:noProof/>
        </w:rPr>
        <w:t>117</w:t>
      </w:r>
      <w:r>
        <w:rPr>
          <w:noProof/>
        </w:rPr>
        <w:fldChar w:fldCharType="end"/>
      </w:r>
    </w:p>
    <w:p w14:paraId="5957A313" w14:textId="602C189F" w:rsidR="00C9265A" w:rsidRDefault="00C9265A">
      <w:pPr>
        <w:pStyle w:val="TOC2"/>
        <w:rPr>
          <w:rFonts w:asciiTheme="minorHAnsi" w:eastAsiaTheme="minorEastAsia" w:hAnsiTheme="minorHAnsi" w:cstheme="minorBidi"/>
          <w:noProof/>
          <w:sz w:val="22"/>
          <w:szCs w:val="22"/>
          <w:lang w:eastAsia="en-GB"/>
        </w:rPr>
      </w:pPr>
      <w:r>
        <w:rPr>
          <w:noProof/>
          <w:lang w:eastAsia="zh-CN"/>
        </w:rPr>
        <w:t>6.18</w:t>
      </w:r>
      <w:r>
        <w:rPr>
          <w:rFonts w:asciiTheme="minorHAnsi" w:eastAsiaTheme="minorEastAsia" w:hAnsiTheme="minorHAnsi" w:cstheme="minorBidi"/>
          <w:noProof/>
          <w:sz w:val="22"/>
          <w:szCs w:val="22"/>
          <w:lang w:eastAsia="en-GB"/>
        </w:rPr>
        <w:tab/>
      </w:r>
      <w:r>
        <w:rPr>
          <w:noProof/>
          <w:lang w:eastAsia="zh-CN"/>
        </w:rPr>
        <w:t>Solution #18: Roles and inter-NWDAF instance cooperation from upper level NWDAF to lower level NWDAF in hierarchical architecture</w:t>
      </w:r>
      <w:r>
        <w:rPr>
          <w:noProof/>
        </w:rPr>
        <w:tab/>
      </w:r>
      <w:r>
        <w:rPr>
          <w:noProof/>
        </w:rPr>
        <w:fldChar w:fldCharType="begin" w:fldLock="1"/>
      </w:r>
      <w:r>
        <w:rPr>
          <w:noProof/>
        </w:rPr>
        <w:instrText xml:space="preserve"> PAGEREF _Toc59101587 \h </w:instrText>
      </w:r>
      <w:r>
        <w:rPr>
          <w:noProof/>
        </w:rPr>
      </w:r>
      <w:r>
        <w:rPr>
          <w:noProof/>
        </w:rPr>
        <w:fldChar w:fldCharType="separate"/>
      </w:r>
      <w:r>
        <w:rPr>
          <w:noProof/>
        </w:rPr>
        <w:t>117</w:t>
      </w:r>
      <w:r>
        <w:rPr>
          <w:noProof/>
        </w:rPr>
        <w:fldChar w:fldCharType="end"/>
      </w:r>
    </w:p>
    <w:p w14:paraId="1217FA9A" w14:textId="51875515"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18</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_Toc59101588 \h </w:instrText>
      </w:r>
      <w:r>
        <w:rPr>
          <w:noProof/>
        </w:rPr>
      </w:r>
      <w:r>
        <w:rPr>
          <w:noProof/>
        </w:rPr>
        <w:fldChar w:fldCharType="separate"/>
      </w:r>
      <w:r>
        <w:rPr>
          <w:noProof/>
        </w:rPr>
        <w:t>117</w:t>
      </w:r>
      <w:r>
        <w:rPr>
          <w:noProof/>
        </w:rPr>
        <w:fldChar w:fldCharType="end"/>
      </w:r>
    </w:p>
    <w:p w14:paraId="3CF5B299" w14:textId="45E49F8A"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18</w:t>
      </w:r>
      <w:r>
        <w:rPr>
          <w:noProof/>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_Toc59101589 \h </w:instrText>
      </w:r>
      <w:r>
        <w:rPr>
          <w:noProof/>
        </w:rPr>
      </w:r>
      <w:r>
        <w:rPr>
          <w:noProof/>
        </w:rPr>
        <w:fldChar w:fldCharType="separate"/>
      </w:r>
      <w:r>
        <w:rPr>
          <w:noProof/>
        </w:rPr>
        <w:t>117</w:t>
      </w:r>
      <w:r>
        <w:rPr>
          <w:noProof/>
        </w:rPr>
        <w:fldChar w:fldCharType="end"/>
      </w:r>
    </w:p>
    <w:p w14:paraId="38D16A74" w14:textId="1F48C099"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18</w:t>
      </w:r>
      <w:r>
        <w:rPr>
          <w:noProof/>
        </w:rPr>
        <w:t>.2.1</w:t>
      </w:r>
      <w:r>
        <w:rPr>
          <w:rFonts w:asciiTheme="minorHAnsi" w:eastAsiaTheme="minorEastAsia" w:hAnsiTheme="minorHAnsi" w:cstheme="minorBidi"/>
          <w:noProof/>
          <w:sz w:val="22"/>
          <w:szCs w:val="22"/>
          <w:lang w:eastAsia="en-GB"/>
        </w:rPr>
        <w:tab/>
      </w:r>
      <w:r>
        <w:rPr>
          <w:noProof/>
        </w:rPr>
        <w:t>Case 1: Inter-NWDAF instance cooperation in hierarchical architecture</w:t>
      </w:r>
      <w:r>
        <w:rPr>
          <w:noProof/>
        </w:rPr>
        <w:tab/>
      </w:r>
      <w:r>
        <w:rPr>
          <w:noProof/>
        </w:rPr>
        <w:fldChar w:fldCharType="begin" w:fldLock="1"/>
      </w:r>
      <w:r>
        <w:rPr>
          <w:noProof/>
        </w:rPr>
        <w:instrText xml:space="preserve"> PAGEREF _Toc59101590 \h </w:instrText>
      </w:r>
      <w:r>
        <w:rPr>
          <w:noProof/>
        </w:rPr>
      </w:r>
      <w:r>
        <w:rPr>
          <w:noProof/>
        </w:rPr>
        <w:fldChar w:fldCharType="separate"/>
      </w:r>
      <w:r>
        <w:rPr>
          <w:noProof/>
        </w:rPr>
        <w:t>118</w:t>
      </w:r>
      <w:r>
        <w:rPr>
          <w:noProof/>
        </w:rPr>
        <w:fldChar w:fldCharType="end"/>
      </w:r>
    </w:p>
    <w:p w14:paraId="54EDB9EF" w14:textId="5AAAB526"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18</w:t>
      </w:r>
      <w:r>
        <w:rPr>
          <w:noProof/>
        </w:rPr>
        <w:t>.2.2</w:t>
      </w:r>
      <w:r>
        <w:rPr>
          <w:rFonts w:asciiTheme="minorHAnsi" w:eastAsiaTheme="minorEastAsia" w:hAnsiTheme="minorHAnsi" w:cstheme="minorBidi"/>
          <w:noProof/>
          <w:sz w:val="22"/>
          <w:szCs w:val="22"/>
          <w:lang w:eastAsia="en-GB"/>
        </w:rPr>
        <w:tab/>
      </w:r>
      <w:r>
        <w:rPr>
          <w:noProof/>
        </w:rPr>
        <w:t>Case 2: Inter-NWDAF instance cooperation in hierarchical architecture</w:t>
      </w:r>
      <w:r>
        <w:rPr>
          <w:noProof/>
        </w:rPr>
        <w:tab/>
      </w:r>
      <w:r>
        <w:rPr>
          <w:noProof/>
        </w:rPr>
        <w:fldChar w:fldCharType="begin" w:fldLock="1"/>
      </w:r>
      <w:r>
        <w:rPr>
          <w:noProof/>
        </w:rPr>
        <w:instrText xml:space="preserve"> PAGEREF _Toc59101591 \h </w:instrText>
      </w:r>
      <w:r>
        <w:rPr>
          <w:noProof/>
        </w:rPr>
      </w:r>
      <w:r>
        <w:rPr>
          <w:noProof/>
        </w:rPr>
        <w:fldChar w:fldCharType="separate"/>
      </w:r>
      <w:r>
        <w:rPr>
          <w:noProof/>
        </w:rPr>
        <w:t>119</w:t>
      </w:r>
      <w:r>
        <w:rPr>
          <w:noProof/>
        </w:rPr>
        <w:fldChar w:fldCharType="end"/>
      </w:r>
    </w:p>
    <w:p w14:paraId="3F02DED7" w14:textId="59EF78CD"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18</w:t>
      </w:r>
      <w:r>
        <w:rPr>
          <w:noProof/>
        </w:rPr>
        <w:t>.2.3</w:t>
      </w:r>
      <w:r>
        <w:rPr>
          <w:rFonts w:asciiTheme="minorHAnsi" w:eastAsiaTheme="minorEastAsia" w:hAnsiTheme="minorHAnsi" w:cstheme="minorBidi"/>
          <w:noProof/>
          <w:sz w:val="22"/>
          <w:szCs w:val="22"/>
          <w:lang w:eastAsia="en-GB"/>
        </w:rPr>
        <w:tab/>
      </w:r>
      <w:r>
        <w:rPr>
          <w:noProof/>
        </w:rPr>
        <w:t>Case 3: Inter-NWDAF instance cooperation in hierarchical architecture</w:t>
      </w:r>
      <w:r>
        <w:rPr>
          <w:noProof/>
        </w:rPr>
        <w:tab/>
      </w:r>
      <w:r>
        <w:rPr>
          <w:noProof/>
        </w:rPr>
        <w:fldChar w:fldCharType="begin" w:fldLock="1"/>
      </w:r>
      <w:r>
        <w:rPr>
          <w:noProof/>
        </w:rPr>
        <w:instrText xml:space="preserve"> PAGEREF _Toc59101592 \h </w:instrText>
      </w:r>
      <w:r>
        <w:rPr>
          <w:noProof/>
        </w:rPr>
      </w:r>
      <w:r>
        <w:rPr>
          <w:noProof/>
        </w:rPr>
        <w:fldChar w:fldCharType="separate"/>
      </w:r>
      <w:r>
        <w:rPr>
          <w:noProof/>
        </w:rPr>
        <w:t>120</w:t>
      </w:r>
      <w:r>
        <w:rPr>
          <w:noProof/>
        </w:rPr>
        <w:fldChar w:fldCharType="end"/>
      </w:r>
    </w:p>
    <w:p w14:paraId="6C2BAFDA" w14:textId="29D2C568"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18</w:t>
      </w:r>
      <w:r>
        <w:rPr>
          <w:noProof/>
        </w:rPr>
        <w:t>.3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_Toc59101593 \h </w:instrText>
      </w:r>
      <w:r>
        <w:rPr>
          <w:noProof/>
        </w:rPr>
      </w:r>
      <w:r>
        <w:rPr>
          <w:noProof/>
        </w:rPr>
        <w:fldChar w:fldCharType="separate"/>
      </w:r>
      <w:r>
        <w:rPr>
          <w:noProof/>
        </w:rPr>
        <w:t>120</w:t>
      </w:r>
      <w:r>
        <w:rPr>
          <w:noProof/>
        </w:rPr>
        <w:fldChar w:fldCharType="end"/>
      </w:r>
    </w:p>
    <w:p w14:paraId="63061E8D" w14:textId="5AD2FE3F" w:rsidR="00C9265A" w:rsidRDefault="00C9265A">
      <w:pPr>
        <w:pStyle w:val="TOC2"/>
        <w:rPr>
          <w:rFonts w:asciiTheme="minorHAnsi" w:eastAsiaTheme="minorEastAsia" w:hAnsiTheme="minorHAnsi" w:cstheme="minorBidi"/>
          <w:noProof/>
          <w:sz w:val="22"/>
          <w:szCs w:val="22"/>
          <w:lang w:eastAsia="en-GB"/>
        </w:rPr>
      </w:pPr>
      <w:r>
        <w:rPr>
          <w:noProof/>
          <w:lang w:eastAsia="en-US"/>
        </w:rPr>
        <w:t>6.</w:t>
      </w:r>
      <w:r>
        <w:rPr>
          <w:noProof/>
          <w:lang w:eastAsia="zh-CN"/>
        </w:rPr>
        <w:t>19</w:t>
      </w:r>
      <w:r>
        <w:rPr>
          <w:rFonts w:asciiTheme="minorHAnsi" w:eastAsiaTheme="minorEastAsia" w:hAnsiTheme="minorHAnsi" w:cstheme="minorBidi"/>
          <w:noProof/>
          <w:sz w:val="22"/>
          <w:szCs w:val="22"/>
          <w:lang w:eastAsia="en-GB"/>
        </w:rPr>
        <w:tab/>
      </w:r>
      <w:r>
        <w:rPr>
          <w:noProof/>
          <w:lang w:eastAsia="en-US"/>
        </w:rPr>
        <w:t xml:space="preserve">Solution </w:t>
      </w:r>
      <w:r>
        <w:rPr>
          <w:noProof/>
          <w:lang w:eastAsia="zh-CN"/>
        </w:rPr>
        <w:t>#19</w:t>
      </w:r>
      <w:r>
        <w:rPr>
          <w:noProof/>
          <w:lang w:eastAsia="en-US"/>
        </w:rPr>
        <w:t xml:space="preserve">: </w:t>
      </w:r>
      <w:r w:rsidRPr="00416AF7">
        <w:rPr>
          <w:rFonts w:cs="Arial"/>
          <w:bCs/>
          <w:iCs/>
          <w:noProof/>
        </w:rPr>
        <w:t>Multiple NWDAFs interactions for analytics consumption and composition related to large areas</w:t>
      </w:r>
      <w:r>
        <w:rPr>
          <w:noProof/>
        </w:rPr>
        <w:tab/>
      </w:r>
      <w:r>
        <w:rPr>
          <w:noProof/>
        </w:rPr>
        <w:fldChar w:fldCharType="begin" w:fldLock="1"/>
      </w:r>
      <w:r>
        <w:rPr>
          <w:noProof/>
        </w:rPr>
        <w:instrText xml:space="preserve"> PAGEREF _Toc59101594 \h </w:instrText>
      </w:r>
      <w:r>
        <w:rPr>
          <w:noProof/>
        </w:rPr>
      </w:r>
      <w:r>
        <w:rPr>
          <w:noProof/>
        </w:rPr>
        <w:fldChar w:fldCharType="separate"/>
      </w:r>
      <w:r>
        <w:rPr>
          <w:noProof/>
        </w:rPr>
        <w:t>121</w:t>
      </w:r>
      <w:r>
        <w:rPr>
          <w:noProof/>
        </w:rPr>
        <w:fldChar w:fldCharType="end"/>
      </w:r>
    </w:p>
    <w:p w14:paraId="7CCEF7D6" w14:textId="5A8C5BC2" w:rsidR="00C9265A" w:rsidRDefault="00C9265A">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19</w:t>
      </w:r>
      <w:r>
        <w:rPr>
          <w:noProof/>
          <w:lang w:eastAsia="ko-KR"/>
        </w:rPr>
        <w:t>.1</w:t>
      </w:r>
      <w:r>
        <w:rPr>
          <w:rFonts w:asciiTheme="minorHAnsi" w:eastAsiaTheme="minorEastAsia" w:hAnsiTheme="minorHAnsi" w:cstheme="minorBidi"/>
          <w:noProof/>
          <w:sz w:val="22"/>
          <w:szCs w:val="22"/>
          <w:lang w:eastAsia="en-GB"/>
        </w:rPr>
        <w:tab/>
      </w:r>
      <w:r>
        <w:rPr>
          <w:noProof/>
          <w:lang w:eastAsia="ko-KR"/>
        </w:rPr>
        <w:t>High-level Description</w:t>
      </w:r>
      <w:r>
        <w:rPr>
          <w:noProof/>
        </w:rPr>
        <w:tab/>
      </w:r>
      <w:r>
        <w:rPr>
          <w:noProof/>
        </w:rPr>
        <w:fldChar w:fldCharType="begin" w:fldLock="1"/>
      </w:r>
      <w:r>
        <w:rPr>
          <w:noProof/>
        </w:rPr>
        <w:instrText xml:space="preserve"> PAGEREF _Toc59101595 \h </w:instrText>
      </w:r>
      <w:r>
        <w:rPr>
          <w:noProof/>
        </w:rPr>
      </w:r>
      <w:r>
        <w:rPr>
          <w:noProof/>
        </w:rPr>
        <w:fldChar w:fldCharType="separate"/>
      </w:r>
      <w:r>
        <w:rPr>
          <w:noProof/>
        </w:rPr>
        <w:t>121</w:t>
      </w:r>
      <w:r>
        <w:rPr>
          <w:noProof/>
        </w:rPr>
        <w:fldChar w:fldCharType="end"/>
      </w:r>
    </w:p>
    <w:p w14:paraId="2B06CD2C" w14:textId="68ED3488" w:rsidR="00C9265A" w:rsidRDefault="00C9265A">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19</w:t>
      </w:r>
      <w:r>
        <w:rPr>
          <w:noProof/>
          <w:lang w:eastAsia="ko-KR"/>
        </w:rPr>
        <w:t>.2</w:t>
      </w:r>
      <w:r>
        <w:rPr>
          <w:rFonts w:asciiTheme="minorHAnsi" w:eastAsiaTheme="minorEastAsia" w:hAnsiTheme="minorHAnsi" w:cstheme="minorBidi"/>
          <w:noProof/>
          <w:sz w:val="22"/>
          <w:szCs w:val="22"/>
          <w:lang w:eastAsia="en-GB"/>
        </w:rPr>
        <w:tab/>
      </w:r>
      <w:r>
        <w:rPr>
          <w:noProof/>
          <w:lang w:eastAsia="ko-KR"/>
        </w:rPr>
        <w:t>Procedure for NWDAF Interactions</w:t>
      </w:r>
      <w:r>
        <w:rPr>
          <w:noProof/>
        </w:rPr>
        <w:tab/>
      </w:r>
      <w:r>
        <w:rPr>
          <w:noProof/>
        </w:rPr>
        <w:fldChar w:fldCharType="begin" w:fldLock="1"/>
      </w:r>
      <w:r>
        <w:rPr>
          <w:noProof/>
        </w:rPr>
        <w:instrText xml:space="preserve"> PAGEREF _Toc59101596 \h </w:instrText>
      </w:r>
      <w:r>
        <w:rPr>
          <w:noProof/>
        </w:rPr>
      </w:r>
      <w:r>
        <w:rPr>
          <w:noProof/>
        </w:rPr>
        <w:fldChar w:fldCharType="separate"/>
      </w:r>
      <w:r>
        <w:rPr>
          <w:noProof/>
        </w:rPr>
        <w:t>122</w:t>
      </w:r>
      <w:r>
        <w:rPr>
          <w:noProof/>
        </w:rPr>
        <w:fldChar w:fldCharType="end"/>
      </w:r>
    </w:p>
    <w:p w14:paraId="3EF9D159" w14:textId="4806CBAD" w:rsidR="00C9265A" w:rsidRDefault="00C9265A">
      <w:pPr>
        <w:pStyle w:val="TOC4"/>
        <w:rPr>
          <w:rFonts w:asciiTheme="minorHAnsi" w:eastAsiaTheme="minorEastAsia" w:hAnsiTheme="minorHAnsi" w:cstheme="minorBidi"/>
          <w:noProof/>
          <w:sz w:val="22"/>
          <w:szCs w:val="22"/>
          <w:lang w:eastAsia="en-GB"/>
        </w:rPr>
      </w:pPr>
      <w:r>
        <w:rPr>
          <w:noProof/>
          <w:lang w:eastAsia="ko-KR"/>
        </w:rPr>
        <w:t>6.</w:t>
      </w:r>
      <w:r>
        <w:rPr>
          <w:noProof/>
          <w:lang w:eastAsia="zh-CN"/>
        </w:rPr>
        <w:t>19</w:t>
      </w:r>
      <w:r>
        <w:rPr>
          <w:noProof/>
          <w:lang w:eastAsia="ko-KR"/>
        </w:rPr>
        <w:t>.2.1</w:t>
      </w:r>
      <w:r>
        <w:rPr>
          <w:rFonts w:asciiTheme="minorHAnsi" w:eastAsiaTheme="minorEastAsia" w:hAnsiTheme="minorHAnsi" w:cstheme="minorBidi"/>
          <w:noProof/>
          <w:sz w:val="22"/>
          <w:szCs w:val="22"/>
          <w:lang w:eastAsia="en-GB"/>
        </w:rPr>
        <w:tab/>
      </w:r>
      <w:r>
        <w:rPr>
          <w:noProof/>
          <w:lang w:eastAsia="ko-KR"/>
        </w:rPr>
        <w:t>Procedure for NWDAF as Central Aggregation Point</w:t>
      </w:r>
      <w:r>
        <w:rPr>
          <w:noProof/>
        </w:rPr>
        <w:tab/>
      </w:r>
      <w:r>
        <w:rPr>
          <w:noProof/>
        </w:rPr>
        <w:fldChar w:fldCharType="begin" w:fldLock="1"/>
      </w:r>
      <w:r>
        <w:rPr>
          <w:noProof/>
        </w:rPr>
        <w:instrText xml:space="preserve"> PAGEREF _Toc59101597 \h </w:instrText>
      </w:r>
      <w:r>
        <w:rPr>
          <w:noProof/>
        </w:rPr>
      </w:r>
      <w:r>
        <w:rPr>
          <w:noProof/>
        </w:rPr>
        <w:fldChar w:fldCharType="separate"/>
      </w:r>
      <w:r>
        <w:rPr>
          <w:noProof/>
        </w:rPr>
        <w:t>122</w:t>
      </w:r>
      <w:r>
        <w:rPr>
          <w:noProof/>
        </w:rPr>
        <w:fldChar w:fldCharType="end"/>
      </w:r>
    </w:p>
    <w:p w14:paraId="10E11E4C" w14:textId="1C0A469F" w:rsidR="00C9265A" w:rsidRDefault="00C9265A">
      <w:pPr>
        <w:pStyle w:val="TOC4"/>
        <w:rPr>
          <w:rFonts w:asciiTheme="minorHAnsi" w:eastAsiaTheme="minorEastAsia" w:hAnsiTheme="minorHAnsi" w:cstheme="minorBidi"/>
          <w:noProof/>
          <w:sz w:val="22"/>
          <w:szCs w:val="22"/>
          <w:lang w:eastAsia="en-GB"/>
        </w:rPr>
      </w:pPr>
      <w:r>
        <w:rPr>
          <w:noProof/>
          <w:lang w:eastAsia="ko-KR"/>
        </w:rPr>
        <w:t>6.</w:t>
      </w:r>
      <w:r>
        <w:rPr>
          <w:noProof/>
          <w:lang w:eastAsia="zh-CN"/>
        </w:rPr>
        <w:t>19</w:t>
      </w:r>
      <w:r>
        <w:rPr>
          <w:noProof/>
          <w:lang w:eastAsia="ko-KR"/>
        </w:rPr>
        <w:t>.2.2</w:t>
      </w:r>
      <w:r>
        <w:rPr>
          <w:rFonts w:asciiTheme="minorHAnsi" w:eastAsiaTheme="minorEastAsia" w:hAnsiTheme="minorHAnsi" w:cstheme="minorBidi"/>
          <w:noProof/>
          <w:sz w:val="22"/>
          <w:szCs w:val="22"/>
          <w:lang w:eastAsia="en-GB"/>
        </w:rPr>
        <w:tab/>
      </w:r>
      <w:r>
        <w:rPr>
          <w:noProof/>
          <w:lang w:eastAsia="ko-KR"/>
        </w:rPr>
        <w:t>Procedure for Mixed Aggregation Points</w:t>
      </w:r>
      <w:r>
        <w:rPr>
          <w:noProof/>
        </w:rPr>
        <w:tab/>
      </w:r>
      <w:r>
        <w:rPr>
          <w:noProof/>
        </w:rPr>
        <w:fldChar w:fldCharType="begin" w:fldLock="1"/>
      </w:r>
      <w:r>
        <w:rPr>
          <w:noProof/>
        </w:rPr>
        <w:instrText xml:space="preserve"> PAGEREF _Toc59101598 \h </w:instrText>
      </w:r>
      <w:r>
        <w:rPr>
          <w:noProof/>
        </w:rPr>
      </w:r>
      <w:r>
        <w:rPr>
          <w:noProof/>
        </w:rPr>
        <w:fldChar w:fldCharType="separate"/>
      </w:r>
      <w:r>
        <w:rPr>
          <w:noProof/>
        </w:rPr>
        <w:t>123</w:t>
      </w:r>
      <w:r>
        <w:rPr>
          <w:noProof/>
        </w:rPr>
        <w:fldChar w:fldCharType="end"/>
      </w:r>
    </w:p>
    <w:p w14:paraId="275410B8" w14:textId="36A89276" w:rsidR="00C9265A" w:rsidRDefault="00C9265A">
      <w:pPr>
        <w:pStyle w:val="TOC3"/>
        <w:rPr>
          <w:rFonts w:asciiTheme="minorHAnsi" w:eastAsiaTheme="minorEastAsia" w:hAnsiTheme="minorHAnsi" w:cstheme="minorBidi"/>
          <w:noProof/>
          <w:sz w:val="22"/>
          <w:szCs w:val="22"/>
          <w:lang w:eastAsia="en-GB"/>
        </w:rPr>
      </w:pPr>
      <w:r>
        <w:rPr>
          <w:noProof/>
          <w:lang w:eastAsia="zh-CN"/>
        </w:rPr>
        <w:t>6.19.3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_Toc59101599 \h </w:instrText>
      </w:r>
      <w:r>
        <w:rPr>
          <w:noProof/>
        </w:rPr>
      </w:r>
      <w:r>
        <w:rPr>
          <w:noProof/>
        </w:rPr>
        <w:fldChar w:fldCharType="separate"/>
      </w:r>
      <w:r>
        <w:rPr>
          <w:noProof/>
        </w:rPr>
        <w:t>125</w:t>
      </w:r>
      <w:r>
        <w:rPr>
          <w:noProof/>
        </w:rPr>
        <w:fldChar w:fldCharType="end"/>
      </w:r>
    </w:p>
    <w:p w14:paraId="5F1224C7" w14:textId="2C30A771" w:rsidR="00C9265A" w:rsidRDefault="00C9265A">
      <w:pPr>
        <w:pStyle w:val="TOC2"/>
        <w:rPr>
          <w:rFonts w:asciiTheme="minorHAnsi" w:eastAsiaTheme="minorEastAsia" w:hAnsiTheme="minorHAnsi" w:cstheme="minorBidi"/>
          <w:noProof/>
          <w:sz w:val="22"/>
          <w:szCs w:val="22"/>
          <w:lang w:eastAsia="en-GB"/>
        </w:rPr>
      </w:pPr>
      <w:r>
        <w:rPr>
          <w:noProof/>
          <w:lang w:eastAsia="zh-CN"/>
        </w:rPr>
        <w:t>6.20</w:t>
      </w:r>
      <w:r>
        <w:rPr>
          <w:rFonts w:asciiTheme="minorHAnsi" w:eastAsiaTheme="minorEastAsia" w:hAnsiTheme="minorHAnsi" w:cstheme="minorBidi"/>
          <w:noProof/>
          <w:sz w:val="22"/>
          <w:szCs w:val="22"/>
          <w:lang w:eastAsia="en-GB"/>
        </w:rPr>
        <w:tab/>
      </w:r>
      <w:r>
        <w:rPr>
          <w:noProof/>
        </w:rPr>
        <w:t>Solution</w:t>
      </w:r>
      <w:r>
        <w:rPr>
          <w:noProof/>
          <w:lang w:eastAsia="zh-CN"/>
        </w:rPr>
        <w:t xml:space="preserve"> #20</w:t>
      </w:r>
      <w:r>
        <w:rPr>
          <w:noProof/>
        </w:rPr>
        <w:t>: UE abnormal behaviour analytics interaction between multiple NWDAF</w:t>
      </w:r>
      <w:r>
        <w:rPr>
          <w:noProof/>
          <w:lang w:eastAsia="zh-CN"/>
        </w:rPr>
        <w:t xml:space="preserve"> instances</w:t>
      </w:r>
      <w:r>
        <w:rPr>
          <w:noProof/>
        </w:rPr>
        <w:tab/>
      </w:r>
      <w:r>
        <w:rPr>
          <w:noProof/>
        </w:rPr>
        <w:fldChar w:fldCharType="begin" w:fldLock="1"/>
      </w:r>
      <w:r>
        <w:rPr>
          <w:noProof/>
        </w:rPr>
        <w:instrText xml:space="preserve"> PAGEREF _Toc59101600 \h </w:instrText>
      </w:r>
      <w:r>
        <w:rPr>
          <w:noProof/>
        </w:rPr>
      </w:r>
      <w:r>
        <w:rPr>
          <w:noProof/>
        </w:rPr>
        <w:fldChar w:fldCharType="separate"/>
      </w:r>
      <w:r>
        <w:rPr>
          <w:noProof/>
        </w:rPr>
        <w:t>125</w:t>
      </w:r>
      <w:r>
        <w:rPr>
          <w:noProof/>
        </w:rPr>
        <w:fldChar w:fldCharType="end"/>
      </w:r>
    </w:p>
    <w:p w14:paraId="5619E080" w14:textId="44C900A0"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20</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_Toc59101601 \h </w:instrText>
      </w:r>
      <w:r>
        <w:rPr>
          <w:noProof/>
        </w:rPr>
      </w:r>
      <w:r>
        <w:rPr>
          <w:noProof/>
        </w:rPr>
        <w:fldChar w:fldCharType="separate"/>
      </w:r>
      <w:r>
        <w:rPr>
          <w:noProof/>
        </w:rPr>
        <w:t>125</w:t>
      </w:r>
      <w:r>
        <w:rPr>
          <w:noProof/>
        </w:rPr>
        <w:fldChar w:fldCharType="end"/>
      </w:r>
    </w:p>
    <w:p w14:paraId="39C67228" w14:textId="6972E095"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20</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_Toc59101602 \h </w:instrText>
      </w:r>
      <w:r>
        <w:rPr>
          <w:noProof/>
        </w:rPr>
      </w:r>
      <w:r>
        <w:rPr>
          <w:noProof/>
        </w:rPr>
        <w:fldChar w:fldCharType="separate"/>
      </w:r>
      <w:r>
        <w:rPr>
          <w:noProof/>
        </w:rPr>
        <w:t>126</w:t>
      </w:r>
      <w:r>
        <w:rPr>
          <w:noProof/>
        </w:rPr>
        <w:fldChar w:fldCharType="end"/>
      </w:r>
    </w:p>
    <w:p w14:paraId="0D163257" w14:textId="3133A969" w:rsidR="00C9265A" w:rsidRDefault="00C9265A">
      <w:pPr>
        <w:pStyle w:val="TOC3"/>
        <w:rPr>
          <w:rFonts w:asciiTheme="minorHAnsi" w:eastAsiaTheme="minorEastAsia" w:hAnsiTheme="minorHAnsi" w:cstheme="minorBidi"/>
          <w:noProof/>
          <w:sz w:val="22"/>
          <w:szCs w:val="22"/>
          <w:lang w:eastAsia="en-GB"/>
        </w:rPr>
      </w:pPr>
      <w:r>
        <w:rPr>
          <w:noProof/>
        </w:rPr>
        <w:t>6.20.3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_Toc59101603 \h </w:instrText>
      </w:r>
      <w:r>
        <w:rPr>
          <w:noProof/>
        </w:rPr>
      </w:r>
      <w:r>
        <w:rPr>
          <w:noProof/>
        </w:rPr>
        <w:fldChar w:fldCharType="separate"/>
      </w:r>
      <w:r>
        <w:rPr>
          <w:noProof/>
        </w:rPr>
        <w:t>127</w:t>
      </w:r>
      <w:r>
        <w:rPr>
          <w:noProof/>
        </w:rPr>
        <w:fldChar w:fldCharType="end"/>
      </w:r>
    </w:p>
    <w:p w14:paraId="2795E3DC" w14:textId="51509D14" w:rsidR="00C9265A" w:rsidRDefault="00C9265A">
      <w:pPr>
        <w:pStyle w:val="TOC2"/>
        <w:rPr>
          <w:rFonts w:asciiTheme="minorHAnsi" w:eastAsiaTheme="minorEastAsia" w:hAnsiTheme="minorHAnsi" w:cstheme="minorBidi"/>
          <w:noProof/>
          <w:sz w:val="22"/>
          <w:szCs w:val="22"/>
          <w:lang w:eastAsia="en-GB"/>
        </w:rPr>
      </w:pPr>
      <w:r>
        <w:rPr>
          <w:noProof/>
          <w:lang w:eastAsia="zh-CN"/>
        </w:rPr>
        <w:t>6.21</w:t>
      </w:r>
      <w:r>
        <w:rPr>
          <w:rFonts w:asciiTheme="minorHAnsi" w:eastAsiaTheme="minorEastAsia" w:hAnsiTheme="minorHAnsi" w:cstheme="minorBidi"/>
          <w:noProof/>
          <w:sz w:val="22"/>
          <w:szCs w:val="22"/>
          <w:lang w:eastAsia="en-GB"/>
        </w:rPr>
        <w:tab/>
      </w:r>
      <w:r>
        <w:rPr>
          <w:noProof/>
        </w:rPr>
        <w:t>Solution</w:t>
      </w:r>
      <w:r>
        <w:rPr>
          <w:noProof/>
          <w:lang w:eastAsia="zh-CN"/>
        </w:rPr>
        <w:t xml:space="preserve"> #21</w:t>
      </w:r>
      <w:r>
        <w:rPr>
          <w:noProof/>
        </w:rPr>
        <w:t>: Inter-NWDAF instance cooperation based on NWDAF profile</w:t>
      </w:r>
      <w:r>
        <w:rPr>
          <w:noProof/>
        </w:rPr>
        <w:tab/>
      </w:r>
      <w:r>
        <w:rPr>
          <w:noProof/>
        </w:rPr>
        <w:fldChar w:fldCharType="begin" w:fldLock="1"/>
      </w:r>
      <w:r>
        <w:rPr>
          <w:noProof/>
        </w:rPr>
        <w:instrText xml:space="preserve"> PAGEREF _Toc59101604 \h </w:instrText>
      </w:r>
      <w:r>
        <w:rPr>
          <w:noProof/>
        </w:rPr>
      </w:r>
      <w:r>
        <w:rPr>
          <w:noProof/>
        </w:rPr>
        <w:fldChar w:fldCharType="separate"/>
      </w:r>
      <w:r>
        <w:rPr>
          <w:noProof/>
        </w:rPr>
        <w:t>127</w:t>
      </w:r>
      <w:r>
        <w:rPr>
          <w:noProof/>
        </w:rPr>
        <w:fldChar w:fldCharType="end"/>
      </w:r>
    </w:p>
    <w:p w14:paraId="3C5347DD" w14:textId="4291ABC1"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21</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_Toc59101605 \h </w:instrText>
      </w:r>
      <w:r>
        <w:rPr>
          <w:noProof/>
        </w:rPr>
      </w:r>
      <w:r>
        <w:rPr>
          <w:noProof/>
        </w:rPr>
        <w:fldChar w:fldCharType="separate"/>
      </w:r>
      <w:r>
        <w:rPr>
          <w:noProof/>
        </w:rPr>
        <w:t>127</w:t>
      </w:r>
      <w:r>
        <w:rPr>
          <w:noProof/>
        </w:rPr>
        <w:fldChar w:fldCharType="end"/>
      </w:r>
    </w:p>
    <w:p w14:paraId="61F8B410" w14:textId="212612C2"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21</w:t>
      </w:r>
      <w:r>
        <w:rPr>
          <w:noProof/>
        </w:rPr>
        <w:t>.1.1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_Toc59101606 \h </w:instrText>
      </w:r>
      <w:r>
        <w:rPr>
          <w:noProof/>
        </w:rPr>
      </w:r>
      <w:r>
        <w:rPr>
          <w:noProof/>
        </w:rPr>
        <w:fldChar w:fldCharType="separate"/>
      </w:r>
      <w:r>
        <w:rPr>
          <w:noProof/>
        </w:rPr>
        <w:t>127</w:t>
      </w:r>
      <w:r>
        <w:rPr>
          <w:noProof/>
        </w:rPr>
        <w:fldChar w:fldCharType="end"/>
      </w:r>
    </w:p>
    <w:p w14:paraId="1D20AE4B" w14:textId="30EBC9FC"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21</w:t>
      </w:r>
      <w:r>
        <w:rPr>
          <w:noProof/>
        </w:rPr>
        <w:t>.1.2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_Toc59101607 \h </w:instrText>
      </w:r>
      <w:r>
        <w:rPr>
          <w:noProof/>
        </w:rPr>
      </w:r>
      <w:r>
        <w:rPr>
          <w:noProof/>
        </w:rPr>
        <w:fldChar w:fldCharType="separate"/>
      </w:r>
      <w:r>
        <w:rPr>
          <w:noProof/>
        </w:rPr>
        <w:t>127</w:t>
      </w:r>
      <w:r>
        <w:rPr>
          <w:noProof/>
        </w:rPr>
        <w:fldChar w:fldCharType="end"/>
      </w:r>
    </w:p>
    <w:p w14:paraId="09CB3CFB" w14:textId="4DCB831F" w:rsidR="00C9265A" w:rsidRDefault="00C9265A">
      <w:pPr>
        <w:pStyle w:val="TOC3"/>
        <w:rPr>
          <w:rFonts w:asciiTheme="minorHAnsi" w:eastAsiaTheme="minorEastAsia" w:hAnsiTheme="minorHAnsi" w:cstheme="minorBidi"/>
          <w:noProof/>
          <w:sz w:val="22"/>
          <w:szCs w:val="22"/>
          <w:lang w:eastAsia="en-GB"/>
        </w:rPr>
      </w:pPr>
      <w:r>
        <w:rPr>
          <w:noProof/>
          <w:lang w:eastAsia="zh-CN"/>
        </w:rPr>
        <w:t>6.21.2</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_Toc59101608 \h </w:instrText>
      </w:r>
      <w:r>
        <w:rPr>
          <w:noProof/>
        </w:rPr>
      </w:r>
      <w:r>
        <w:rPr>
          <w:noProof/>
        </w:rPr>
        <w:fldChar w:fldCharType="separate"/>
      </w:r>
      <w:r>
        <w:rPr>
          <w:noProof/>
        </w:rPr>
        <w:t>128</w:t>
      </w:r>
      <w:r>
        <w:rPr>
          <w:noProof/>
        </w:rPr>
        <w:fldChar w:fldCharType="end"/>
      </w:r>
    </w:p>
    <w:p w14:paraId="54EF1278" w14:textId="79B763C8" w:rsidR="00C9265A" w:rsidRDefault="00C9265A">
      <w:pPr>
        <w:pStyle w:val="TOC2"/>
        <w:rPr>
          <w:rFonts w:asciiTheme="minorHAnsi" w:eastAsiaTheme="minorEastAsia" w:hAnsiTheme="minorHAnsi" w:cstheme="minorBidi"/>
          <w:noProof/>
          <w:sz w:val="22"/>
          <w:szCs w:val="22"/>
          <w:lang w:eastAsia="en-GB"/>
        </w:rPr>
      </w:pPr>
      <w:r>
        <w:rPr>
          <w:noProof/>
          <w:lang w:eastAsia="zh-CN"/>
        </w:rPr>
        <w:t>6.22</w:t>
      </w:r>
      <w:r>
        <w:rPr>
          <w:rFonts w:asciiTheme="minorHAnsi" w:eastAsiaTheme="minorEastAsia" w:hAnsiTheme="minorHAnsi" w:cstheme="minorBidi"/>
          <w:noProof/>
          <w:sz w:val="22"/>
          <w:szCs w:val="22"/>
          <w:lang w:eastAsia="en-GB"/>
        </w:rPr>
        <w:tab/>
      </w:r>
      <w:r>
        <w:rPr>
          <w:noProof/>
        </w:rPr>
        <w:t>Solution</w:t>
      </w:r>
      <w:r>
        <w:rPr>
          <w:noProof/>
          <w:lang w:eastAsia="zh-CN"/>
        </w:rPr>
        <w:t xml:space="preserve"> #22</w:t>
      </w:r>
      <w:r>
        <w:rPr>
          <w:noProof/>
        </w:rPr>
        <w:t xml:space="preserve">: mitigation of the load </w:t>
      </w:r>
      <w:r>
        <w:rPr>
          <w:noProof/>
          <w:lang w:eastAsia="zh-CN"/>
        </w:rPr>
        <w:t>for</w:t>
      </w:r>
      <w:r>
        <w:rPr>
          <w:noProof/>
        </w:rPr>
        <w:t xml:space="preserve"> Data Collection</w:t>
      </w:r>
      <w:r>
        <w:rPr>
          <w:noProof/>
        </w:rPr>
        <w:tab/>
      </w:r>
      <w:r>
        <w:rPr>
          <w:noProof/>
        </w:rPr>
        <w:fldChar w:fldCharType="begin" w:fldLock="1"/>
      </w:r>
      <w:r>
        <w:rPr>
          <w:noProof/>
        </w:rPr>
        <w:instrText xml:space="preserve"> PAGEREF _Toc59101609 \h </w:instrText>
      </w:r>
      <w:r>
        <w:rPr>
          <w:noProof/>
        </w:rPr>
      </w:r>
      <w:r>
        <w:rPr>
          <w:noProof/>
        </w:rPr>
        <w:fldChar w:fldCharType="separate"/>
      </w:r>
      <w:r>
        <w:rPr>
          <w:noProof/>
        </w:rPr>
        <w:t>128</w:t>
      </w:r>
      <w:r>
        <w:rPr>
          <w:noProof/>
        </w:rPr>
        <w:fldChar w:fldCharType="end"/>
      </w:r>
    </w:p>
    <w:p w14:paraId="72A462A7" w14:textId="1F886C0F"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22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_Toc59101610 \h </w:instrText>
      </w:r>
      <w:r>
        <w:rPr>
          <w:noProof/>
        </w:rPr>
      </w:r>
      <w:r>
        <w:rPr>
          <w:noProof/>
        </w:rPr>
        <w:fldChar w:fldCharType="separate"/>
      </w:r>
      <w:r>
        <w:rPr>
          <w:noProof/>
        </w:rPr>
        <w:t>128</w:t>
      </w:r>
      <w:r>
        <w:rPr>
          <w:noProof/>
        </w:rPr>
        <w:fldChar w:fldCharType="end"/>
      </w:r>
    </w:p>
    <w:p w14:paraId="27699170" w14:textId="1DA46E30"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22</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_Toc59101611 \h </w:instrText>
      </w:r>
      <w:r>
        <w:rPr>
          <w:noProof/>
        </w:rPr>
      </w:r>
      <w:r>
        <w:rPr>
          <w:noProof/>
        </w:rPr>
        <w:fldChar w:fldCharType="separate"/>
      </w:r>
      <w:r>
        <w:rPr>
          <w:noProof/>
        </w:rPr>
        <w:t>129</w:t>
      </w:r>
      <w:r>
        <w:rPr>
          <w:noProof/>
        </w:rPr>
        <w:fldChar w:fldCharType="end"/>
      </w:r>
    </w:p>
    <w:p w14:paraId="17FD3767" w14:textId="0C37D4A7" w:rsidR="00C9265A" w:rsidRDefault="00C9265A">
      <w:pPr>
        <w:pStyle w:val="TOC3"/>
        <w:rPr>
          <w:rFonts w:asciiTheme="minorHAnsi" w:eastAsiaTheme="minorEastAsia" w:hAnsiTheme="minorHAnsi" w:cstheme="minorBidi"/>
          <w:noProof/>
          <w:sz w:val="22"/>
          <w:szCs w:val="22"/>
          <w:lang w:eastAsia="en-GB"/>
        </w:rPr>
      </w:pPr>
      <w:r>
        <w:rPr>
          <w:noProof/>
          <w:lang w:eastAsia="zh-CN"/>
        </w:rPr>
        <w:t>6.22.3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_Toc59101612 \h </w:instrText>
      </w:r>
      <w:r>
        <w:rPr>
          <w:noProof/>
        </w:rPr>
      </w:r>
      <w:r>
        <w:rPr>
          <w:noProof/>
        </w:rPr>
        <w:fldChar w:fldCharType="separate"/>
      </w:r>
      <w:r>
        <w:rPr>
          <w:noProof/>
        </w:rPr>
        <w:t>130</w:t>
      </w:r>
      <w:r>
        <w:rPr>
          <w:noProof/>
        </w:rPr>
        <w:fldChar w:fldCharType="end"/>
      </w:r>
    </w:p>
    <w:p w14:paraId="6843295B" w14:textId="6CB7401F" w:rsidR="00C9265A" w:rsidRDefault="00C9265A">
      <w:pPr>
        <w:pStyle w:val="TOC2"/>
        <w:rPr>
          <w:rFonts w:asciiTheme="minorHAnsi" w:eastAsiaTheme="minorEastAsia" w:hAnsiTheme="minorHAnsi" w:cstheme="minorBidi"/>
          <w:noProof/>
          <w:sz w:val="22"/>
          <w:szCs w:val="22"/>
          <w:lang w:eastAsia="en-GB"/>
        </w:rPr>
      </w:pPr>
      <w:r>
        <w:rPr>
          <w:noProof/>
          <w:lang w:eastAsia="zh-CN"/>
        </w:rPr>
        <w:t>6.23</w:t>
      </w:r>
      <w:r>
        <w:rPr>
          <w:rFonts w:asciiTheme="minorHAnsi" w:eastAsiaTheme="minorEastAsia" w:hAnsiTheme="minorHAnsi" w:cstheme="minorBidi"/>
          <w:noProof/>
          <w:sz w:val="22"/>
          <w:szCs w:val="22"/>
          <w:lang w:eastAsia="en-GB"/>
        </w:rPr>
        <w:tab/>
      </w:r>
      <w:r>
        <w:rPr>
          <w:noProof/>
        </w:rPr>
        <w:t>Solution</w:t>
      </w:r>
      <w:r>
        <w:rPr>
          <w:noProof/>
          <w:lang w:eastAsia="zh-CN"/>
        </w:rPr>
        <w:t xml:space="preserve"> #23</w:t>
      </w:r>
      <w:r>
        <w:rPr>
          <w:noProof/>
        </w:rPr>
        <w:t>: flexible data collection and data analysis for hierarchical NWDAF architecture</w:t>
      </w:r>
      <w:r>
        <w:rPr>
          <w:noProof/>
        </w:rPr>
        <w:tab/>
      </w:r>
      <w:r>
        <w:rPr>
          <w:noProof/>
        </w:rPr>
        <w:fldChar w:fldCharType="begin" w:fldLock="1"/>
      </w:r>
      <w:r>
        <w:rPr>
          <w:noProof/>
        </w:rPr>
        <w:instrText xml:space="preserve"> PAGEREF _Toc59101613 \h </w:instrText>
      </w:r>
      <w:r>
        <w:rPr>
          <w:noProof/>
        </w:rPr>
      </w:r>
      <w:r>
        <w:rPr>
          <w:noProof/>
        </w:rPr>
        <w:fldChar w:fldCharType="separate"/>
      </w:r>
      <w:r>
        <w:rPr>
          <w:noProof/>
        </w:rPr>
        <w:t>130</w:t>
      </w:r>
      <w:r>
        <w:rPr>
          <w:noProof/>
        </w:rPr>
        <w:fldChar w:fldCharType="end"/>
      </w:r>
    </w:p>
    <w:p w14:paraId="73967813" w14:textId="27AC9131"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23</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_Toc59101614 \h </w:instrText>
      </w:r>
      <w:r>
        <w:rPr>
          <w:noProof/>
        </w:rPr>
      </w:r>
      <w:r>
        <w:rPr>
          <w:noProof/>
        </w:rPr>
        <w:fldChar w:fldCharType="separate"/>
      </w:r>
      <w:r>
        <w:rPr>
          <w:noProof/>
        </w:rPr>
        <w:t>130</w:t>
      </w:r>
      <w:r>
        <w:rPr>
          <w:noProof/>
        </w:rPr>
        <w:fldChar w:fldCharType="end"/>
      </w:r>
    </w:p>
    <w:p w14:paraId="6E895FF2" w14:textId="2A3DB0D3"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23</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_Toc59101615 \h </w:instrText>
      </w:r>
      <w:r>
        <w:rPr>
          <w:noProof/>
        </w:rPr>
      </w:r>
      <w:r>
        <w:rPr>
          <w:noProof/>
        </w:rPr>
        <w:fldChar w:fldCharType="separate"/>
      </w:r>
      <w:r>
        <w:rPr>
          <w:noProof/>
        </w:rPr>
        <w:t>131</w:t>
      </w:r>
      <w:r>
        <w:rPr>
          <w:noProof/>
        </w:rPr>
        <w:fldChar w:fldCharType="end"/>
      </w:r>
    </w:p>
    <w:p w14:paraId="2732A83F" w14:textId="4E168EB1" w:rsidR="00C9265A" w:rsidRDefault="00C9265A">
      <w:pPr>
        <w:pStyle w:val="TOC4"/>
        <w:rPr>
          <w:rFonts w:asciiTheme="minorHAnsi" w:eastAsiaTheme="minorEastAsia" w:hAnsiTheme="minorHAnsi" w:cstheme="minorBidi"/>
          <w:noProof/>
          <w:sz w:val="22"/>
          <w:szCs w:val="22"/>
          <w:lang w:eastAsia="en-GB"/>
        </w:rPr>
      </w:pPr>
      <w:r>
        <w:rPr>
          <w:noProof/>
          <w:lang w:eastAsia="zh-CN"/>
        </w:rPr>
        <w:t>6.23.2.1</w:t>
      </w:r>
      <w:r>
        <w:rPr>
          <w:rFonts w:asciiTheme="minorHAnsi" w:eastAsiaTheme="minorEastAsia" w:hAnsiTheme="minorHAnsi" w:cstheme="minorBidi"/>
          <w:noProof/>
          <w:sz w:val="22"/>
          <w:szCs w:val="22"/>
          <w:lang w:eastAsia="en-GB"/>
        </w:rPr>
        <w:tab/>
      </w:r>
      <w:r>
        <w:rPr>
          <w:noProof/>
          <w:lang w:eastAsia="zh-CN"/>
        </w:rPr>
        <w:t>Procedure of multi-NWDAFs assisted analytics and data collection</w:t>
      </w:r>
      <w:r>
        <w:rPr>
          <w:noProof/>
        </w:rPr>
        <w:tab/>
      </w:r>
      <w:r>
        <w:rPr>
          <w:noProof/>
        </w:rPr>
        <w:fldChar w:fldCharType="begin" w:fldLock="1"/>
      </w:r>
      <w:r>
        <w:rPr>
          <w:noProof/>
        </w:rPr>
        <w:instrText xml:space="preserve"> PAGEREF _Toc59101616 \h </w:instrText>
      </w:r>
      <w:r>
        <w:rPr>
          <w:noProof/>
        </w:rPr>
      </w:r>
      <w:r>
        <w:rPr>
          <w:noProof/>
        </w:rPr>
        <w:fldChar w:fldCharType="separate"/>
      </w:r>
      <w:r>
        <w:rPr>
          <w:noProof/>
        </w:rPr>
        <w:t>131</w:t>
      </w:r>
      <w:r>
        <w:rPr>
          <w:noProof/>
        </w:rPr>
        <w:fldChar w:fldCharType="end"/>
      </w:r>
    </w:p>
    <w:p w14:paraId="5D6D50ED" w14:textId="6F83C28B" w:rsidR="00C9265A" w:rsidRDefault="00C9265A">
      <w:pPr>
        <w:pStyle w:val="TOC3"/>
        <w:rPr>
          <w:rFonts w:asciiTheme="minorHAnsi" w:eastAsiaTheme="minorEastAsia" w:hAnsiTheme="minorHAnsi" w:cstheme="minorBidi"/>
          <w:noProof/>
          <w:sz w:val="22"/>
          <w:szCs w:val="22"/>
          <w:lang w:eastAsia="en-GB"/>
        </w:rPr>
      </w:pPr>
      <w:r>
        <w:rPr>
          <w:noProof/>
          <w:lang w:eastAsia="zh-CN"/>
        </w:rPr>
        <w:t>6.23.3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_Toc59101617 \h </w:instrText>
      </w:r>
      <w:r>
        <w:rPr>
          <w:noProof/>
        </w:rPr>
      </w:r>
      <w:r>
        <w:rPr>
          <w:noProof/>
        </w:rPr>
        <w:fldChar w:fldCharType="separate"/>
      </w:r>
      <w:r>
        <w:rPr>
          <w:noProof/>
        </w:rPr>
        <w:t>132</w:t>
      </w:r>
      <w:r>
        <w:rPr>
          <w:noProof/>
        </w:rPr>
        <w:fldChar w:fldCharType="end"/>
      </w:r>
    </w:p>
    <w:p w14:paraId="45C67E59" w14:textId="0242FE26" w:rsidR="00C9265A" w:rsidRDefault="00C9265A">
      <w:pPr>
        <w:pStyle w:val="TOC2"/>
        <w:rPr>
          <w:rFonts w:asciiTheme="minorHAnsi" w:eastAsiaTheme="minorEastAsia" w:hAnsiTheme="minorHAnsi" w:cstheme="minorBidi"/>
          <w:noProof/>
          <w:sz w:val="22"/>
          <w:szCs w:val="22"/>
          <w:lang w:eastAsia="en-GB"/>
        </w:rPr>
      </w:pPr>
      <w:r>
        <w:rPr>
          <w:noProof/>
          <w:lang w:eastAsia="zh-CN"/>
        </w:rPr>
        <w:t>6.24</w:t>
      </w:r>
      <w:r>
        <w:rPr>
          <w:rFonts w:asciiTheme="minorHAnsi" w:eastAsiaTheme="minorEastAsia" w:hAnsiTheme="minorHAnsi" w:cstheme="minorBidi"/>
          <w:noProof/>
          <w:sz w:val="22"/>
          <w:szCs w:val="22"/>
          <w:lang w:eastAsia="en-GB"/>
        </w:rPr>
        <w:tab/>
      </w:r>
      <w:r>
        <w:rPr>
          <w:noProof/>
        </w:rPr>
        <w:t>Solution</w:t>
      </w:r>
      <w:r>
        <w:rPr>
          <w:noProof/>
          <w:lang w:eastAsia="zh-CN"/>
        </w:rPr>
        <w:t xml:space="preserve"> #24</w:t>
      </w:r>
      <w:r>
        <w:rPr>
          <w:noProof/>
        </w:rPr>
        <w:t>: Federated Learning among Multiple NWDAF Instances</w:t>
      </w:r>
      <w:r>
        <w:rPr>
          <w:noProof/>
        </w:rPr>
        <w:tab/>
      </w:r>
      <w:r>
        <w:rPr>
          <w:noProof/>
        </w:rPr>
        <w:fldChar w:fldCharType="begin" w:fldLock="1"/>
      </w:r>
      <w:r>
        <w:rPr>
          <w:noProof/>
        </w:rPr>
        <w:instrText xml:space="preserve"> PAGEREF _Toc59101618 \h </w:instrText>
      </w:r>
      <w:r>
        <w:rPr>
          <w:noProof/>
        </w:rPr>
      </w:r>
      <w:r>
        <w:rPr>
          <w:noProof/>
        </w:rPr>
        <w:fldChar w:fldCharType="separate"/>
      </w:r>
      <w:r>
        <w:rPr>
          <w:noProof/>
        </w:rPr>
        <w:t>132</w:t>
      </w:r>
      <w:r>
        <w:rPr>
          <w:noProof/>
        </w:rPr>
        <w:fldChar w:fldCharType="end"/>
      </w:r>
    </w:p>
    <w:p w14:paraId="6AE9E589" w14:textId="2F436A51"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24</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_Toc59101619 \h </w:instrText>
      </w:r>
      <w:r>
        <w:rPr>
          <w:noProof/>
        </w:rPr>
      </w:r>
      <w:r>
        <w:rPr>
          <w:noProof/>
        </w:rPr>
        <w:fldChar w:fldCharType="separate"/>
      </w:r>
      <w:r>
        <w:rPr>
          <w:noProof/>
        </w:rPr>
        <w:t>132</w:t>
      </w:r>
      <w:r>
        <w:rPr>
          <w:noProof/>
        </w:rPr>
        <w:fldChar w:fldCharType="end"/>
      </w:r>
    </w:p>
    <w:p w14:paraId="2A17A45E" w14:textId="742231F9"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24</w:t>
      </w:r>
      <w:r>
        <w:rPr>
          <w:noProof/>
        </w:rPr>
        <w:t>.1.1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_Toc59101620 \h </w:instrText>
      </w:r>
      <w:r>
        <w:rPr>
          <w:noProof/>
        </w:rPr>
      </w:r>
      <w:r>
        <w:rPr>
          <w:noProof/>
        </w:rPr>
        <w:fldChar w:fldCharType="separate"/>
      </w:r>
      <w:r>
        <w:rPr>
          <w:noProof/>
        </w:rPr>
        <w:t>132</w:t>
      </w:r>
      <w:r>
        <w:rPr>
          <w:noProof/>
        </w:rPr>
        <w:fldChar w:fldCharType="end"/>
      </w:r>
    </w:p>
    <w:p w14:paraId="68097DB1" w14:textId="412865D8" w:rsidR="00C9265A" w:rsidRDefault="00C9265A">
      <w:pPr>
        <w:pStyle w:val="TOC4"/>
        <w:rPr>
          <w:rFonts w:asciiTheme="minorHAnsi" w:eastAsiaTheme="minorEastAsia" w:hAnsiTheme="minorHAnsi" w:cstheme="minorBidi"/>
          <w:noProof/>
          <w:sz w:val="22"/>
          <w:szCs w:val="22"/>
          <w:lang w:eastAsia="en-GB"/>
        </w:rPr>
      </w:pPr>
      <w:r>
        <w:rPr>
          <w:noProof/>
        </w:rPr>
        <w:t>6.24.1.2</w:t>
      </w:r>
      <w:r>
        <w:rPr>
          <w:rFonts w:asciiTheme="minorHAnsi" w:eastAsiaTheme="minorEastAsia" w:hAnsiTheme="minorHAnsi" w:cstheme="minorBidi"/>
          <w:noProof/>
          <w:sz w:val="22"/>
          <w:szCs w:val="22"/>
          <w:lang w:eastAsia="en-GB"/>
        </w:rPr>
        <w:tab/>
      </w:r>
      <w:r>
        <w:rPr>
          <w:noProof/>
        </w:rPr>
        <w:t>General procedure for Federated Learning among Multiple NWDAF Instances</w:t>
      </w:r>
      <w:r>
        <w:rPr>
          <w:noProof/>
        </w:rPr>
        <w:tab/>
      </w:r>
      <w:r>
        <w:rPr>
          <w:noProof/>
        </w:rPr>
        <w:fldChar w:fldCharType="begin" w:fldLock="1"/>
      </w:r>
      <w:r>
        <w:rPr>
          <w:noProof/>
        </w:rPr>
        <w:instrText xml:space="preserve"> PAGEREF _Toc59101621 \h </w:instrText>
      </w:r>
      <w:r>
        <w:rPr>
          <w:noProof/>
        </w:rPr>
      </w:r>
      <w:r>
        <w:rPr>
          <w:noProof/>
        </w:rPr>
        <w:fldChar w:fldCharType="separate"/>
      </w:r>
      <w:r>
        <w:rPr>
          <w:noProof/>
        </w:rPr>
        <w:t>133</w:t>
      </w:r>
      <w:r>
        <w:rPr>
          <w:noProof/>
        </w:rPr>
        <w:fldChar w:fldCharType="end"/>
      </w:r>
    </w:p>
    <w:p w14:paraId="4F27DD72" w14:textId="67BDD266"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24</w:t>
      </w:r>
      <w:r>
        <w:rPr>
          <w:noProof/>
        </w:rPr>
        <w:t>.1.3</w:t>
      </w:r>
      <w:r>
        <w:rPr>
          <w:rFonts w:asciiTheme="minorHAnsi" w:eastAsiaTheme="minorEastAsia" w:hAnsiTheme="minorHAnsi" w:cstheme="minorBidi"/>
          <w:noProof/>
          <w:sz w:val="22"/>
          <w:szCs w:val="22"/>
          <w:lang w:eastAsia="en-GB"/>
        </w:rPr>
        <w:tab/>
      </w:r>
      <w:r>
        <w:rPr>
          <w:noProof/>
        </w:rPr>
        <w:t>Procedure for usage of Federated Learning in Abnormal Behaviour</w:t>
      </w:r>
      <w:r>
        <w:rPr>
          <w:noProof/>
        </w:rPr>
        <w:tab/>
      </w:r>
      <w:r>
        <w:rPr>
          <w:noProof/>
        </w:rPr>
        <w:fldChar w:fldCharType="begin" w:fldLock="1"/>
      </w:r>
      <w:r>
        <w:rPr>
          <w:noProof/>
        </w:rPr>
        <w:instrText xml:space="preserve"> PAGEREF _Toc59101622 \h </w:instrText>
      </w:r>
      <w:r>
        <w:rPr>
          <w:noProof/>
        </w:rPr>
      </w:r>
      <w:r>
        <w:rPr>
          <w:noProof/>
        </w:rPr>
        <w:fldChar w:fldCharType="separate"/>
      </w:r>
      <w:r>
        <w:rPr>
          <w:noProof/>
        </w:rPr>
        <w:t>135</w:t>
      </w:r>
      <w:r>
        <w:rPr>
          <w:noProof/>
        </w:rPr>
        <w:fldChar w:fldCharType="end"/>
      </w:r>
    </w:p>
    <w:p w14:paraId="476738B4" w14:textId="2B7E9A36" w:rsidR="00C9265A" w:rsidRDefault="00C9265A">
      <w:pPr>
        <w:pStyle w:val="TOC3"/>
        <w:rPr>
          <w:rFonts w:asciiTheme="minorHAnsi" w:eastAsiaTheme="minorEastAsia" w:hAnsiTheme="minorHAnsi" w:cstheme="minorBidi"/>
          <w:noProof/>
          <w:sz w:val="22"/>
          <w:szCs w:val="22"/>
          <w:lang w:eastAsia="en-GB"/>
        </w:rPr>
      </w:pPr>
      <w:r>
        <w:rPr>
          <w:noProof/>
          <w:lang w:eastAsia="zh-CN"/>
        </w:rPr>
        <w:t>6.24.2</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_Toc59101623 \h </w:instrText>
      </w:r>
      <w:r>
        <w:rPr>
          <w:noProof/>
        </w:rPr>
      </w:r>
      <w:r>
        <w:rPr>
          <w:noProof/>
        </w:rPr>
        <w:fldChar w:fldCharType="separate"/>
      </w:r>
      <w:r>
        <w:rPr>
          <w:noProof/>
        </w:rPr>
        <w:t>136</w:t>
      </w:r>
      <w:r>
        <w:rPr>
          <w:noProof/>
        </w:rPr>
        <w:fldChar w:fldCharType="end"/>
      </w:r>
    </w:p>
    <w:p w14:paraId="5DF72682" w14:textId="2CD5BDC8" w:rsidR="00C9265A" w:rsidRDefault="00C9265A">
      <w:pPr>
        <w:pStyle w:val="TOC2"/>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Solution #25: Exposing UE mobility analytics for multiple NWDAFs case</w:t>
      </w:r>
      <w:r>
        <w:rPr>
          <w:noProof/>
        </w:rPr>
        <w:tab/>
      </w:r>
      <w:r>
        <w:rPr>
          <w:noProof/>
        </w:rPr>
        <w:fldChar w:fldCharType="begin" w:fldLock="1"/>
      </w:r>
      <w:r>
        <w:rPr>
          <w:noProof/>
        </w:rPr>
        <w:instrText xml:space="preserve"> PAGEREF _Toc59101624 \h </w:instrText>
      </w:r>
      <w:r>
        <w:rPr>
          <w:noProof/>
        </w:rPr>
      </w:r>
      <w:r>
        <w:rPr>
          <w:noProof/>
        </w:rPr>
        <w:fldChar w:fldCharType="separate"/>
      </w:r>
      <w:r>
        <w:rPr>
          <w:noProof/>
        </w:rPr>
        <w:t>136</w:t>
      </w:r>
      <w:r>
        <w:rPr>
          <w:noProof/>
        </w:rPr>
        <w:fldChar w:fldCharType="end"/>
      </w:r>
    </w:p>
    <w:p w14:paraId="6D8D3040" w14:textId="31BC0EC6" w:rsidR="00C9265A" w:rsidRDefault="00C9265A">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25</w:t>
      </w:r>
      <w:r>
        <w:rPr>
          <w:noProof/>
          <w:lang w:eastAsia="ko-KR"/>
        </w:rPr>
        <w:t>.1</w:t>
      </w:r>
      <w:r>
        <w:rPr>
          <w:rFonts w:asciiTheme="minorHAnsi" w:eastAsiaTheme="minorEastAsia" w:hAnsiTheme="minorHAnsi" w:cstheme="minorBidi"/>
          <w:noProof/>
          <w:sz w:val="22"/>
          <w:szCs w:val="22"/>
          <w:lang w:eastAsia="en-GB"/>
        </w:rPr>
        <w:tab/>
      </w:r>
      <w:r>
        <w:rPr>
          <w:noProof/>
          <w:lang w:eastAsia="ko-KR"/>
        </w:rPr>
        <w:t>Introduction</w:t>
      </w:r>
      <w:r>
        <w:rPr>
          <w:noProof/>
        </w:rPr>
        <w:tab/>
      </w:r>
      <w:r>
        <w:rPr>
          <w:noProof/>
        </w:rPr>
        <w:fldChar w:fldCharType="begin" w:fldLock="1"/>
      </w:r>
      <w:r>
        <w:rPr>
          <w:noProof/>
        </w:rPr>
        <w:instrText xml:space="preserve"> PAGEREF _Toc59101625 \h </w:instrText>
      </w:r>
      <w:r>
        <w:rPr>
          <w:noProof/>
        </w:rPr>
      </w:r>
      <w:r>
        <w:rPr>
          <w:noProof/>
        </w:rPr>
        <w:fldChar w:fldCharType="separate"/>
      </w:r>
      <w:r>
        <w:rPr>
          <w:noProof/>
        </w:rPr>
        <w:t>136</w:t>
      </w:r>
      <w:r>
        <w:rPr>
          <w:noProof/>
        </w:rPr>
        <w:fldChar w:fldCharType="end"/>
      </w:r>
    </w:p>
    <w:p w14:paraId="5C80FE16" w14:textId="2838DF6D" w:rsidR="00C9265A" w:rsidRDefault="00C9265A">
      <w:pPr>
        <w:pStyle w:val="TOC3"/>
        <w:rPr>
          <w:rFonts w:asciiTheme="minorHAnsi" w:eastAsiaTheme="minorEastAsia" w:hAnsiTheme="minorHAnsi" w:cstheme="minorBidi"/>
          <w:noProof/>
          <w:sz w:val="22"/>
          <w:szCs w:val="22"/>
          <w:lang w:eastAsia="en-GB"/>
        </w:rPr>
      </w:pPr>
      <w:r>
        <w:rPr>
          <w:noProof/>
          <w:lang w:eastAsia="ko-KR"/>
        </w:rPr>
        <w:t>6.25.2</w:t>
      </w:r>
      <w:r>
        <w:rPr>
          <w:rFonts w:asciiTheme="minorHAnsi" w:eastAsiaTheme="minorEastAsia" w:hAnsiTheme="minorHAnsi" w:cstheme="minorBidi"/>
          <w:noProof/>
          <w:sz w:val="22"/>
          <w:szCs w:val="22"/>
          <w:lang w:eastAsia="en-GB"/>
        </w:rPr>
        <w:tab/>
      </w:r>
      <w:r>
        <w:rPr>
          <w:noProof/>
          <w:lang w:eastAsia="ko-KR"/>
        </w:rPr>
        <w:t>Input data</w:t>
      </w:r>
      <w:r>
        <w:rPr>
          <w:noProof/>
        </w:rPr>
        <w:tab/>
      </w:r>
      <w:r>
        <w:rPr>
          <w:noProof/>
        </w:rPr>
        <w:fldChar w:fldCharType="begin" w:fldLock="1"/>
      </w:r>
      <w:r>
        <w:rPr>
          <w:noProof/>
        </w:rPr>
        <w:instrText xml:space="preserve"> PAGEREF _Toc59101626 \h </w:instrText>
      </w:r>
      <w:r>
        <w:rPr>
          <w:noProof/>
        </w:rPr>
      </w:r>
      <w:r>
        <w:rPr>
          <w:noProof/>
        </w:rPr>
        <w:fldChar w:fldCharType="separate"/>
      </w:r>
      <w:r>
        <w:rPr>
          <w:noProof/>
        </w:rPr>
        <w:t>137</w:t>
      </w:r>
      <w:r>
        <w:rPr>
          <w:noProof/>
        </w:rPr>
        <w:fldChar w:fldCharType="end"/>
      </w:r>
    </w:p>
    <w:p w14:paraId="5BA06F20" w14:textId="4A9BBD37" w:rsidR="00C9265A" w:rsidRDefault="00C9265A">
      <w:pPr>
        <w:pStyle w:val="TOC3"/>
        <w:rPr>
          <w:rFonts w:asciiTheme="minorHAnsi" w:eastAsiaTheme="minorEastAsia" w:hAnsiTheme="minorHAnsi" w:cstheme="minorBidi"/>
          <w:noProof/>
          <w:sz w:val="22"/>
          <w:szCs w:val="22"/>
          <w:lang w:eastAsia="en-GB"/>
        </w:rPr>
      </w:pPr>
      <w:r>
        <w:rPr>
          <w:noProof/>
          <w:lang w:eastAsia="ko-KR"/>
        </w:rPr>
        <w:t>6.25.3</w:t>
      </w:r>
      <w:r>
        <w:rPr>
          <w:rFonts w:asciiTheme="minorHAnsi" w:eastAsiaTheme="minorEastAsia" w:hAnsiTheme="minorHAnsi" w:cstheme="minorBidi"/>
          <w:noProof/>
          <w:sz w:val="22"/>
          <w:szCs w:val="22"/>
          <w:lang w:eastAsia="en-GB"/>
        </w:rPr>
        <w:tab/>
      </w:r>
      <w:r>
        <w:rPr>
          <w:noProof/>
          <w:lang w:eastAsia="ko-KR"/>
        </w:rPr>
        <w:t>Output Analytics</w:t>
      </w:r>
      <w:r>
        <w:rPr>
          <w:noProof/>
        </w:rPr>
        <w:tab/>
      </w:r>
      <w:r>
        <w:rPr>
          <w:noProof/>
        </w:rPr>
        <w:fldChar w:fldCharType="begin" w:fldLock="1"/>
      </w:r>
      <w:r>
        <w:rPr>
          <w:noProof/>
        </w:rPr>
        <w:instrText xml:space="preserve"> PAGEREF _Toc59101627 \h </w:instrText>
      </w:r>
      <w:r>
        <w:rPr>
          <w:noProof/>
        </w:rPr>
      </w:r>
      <w:r>
        <w:rPr>
          <w:noProof/>
        </w:rPr>
        <w:fldChar w:fldCharType="separate"/>
      </w:r>
      <w:r>
        <w:rPr>
          <w:noProof/>
        </w:rPr>
        <w:t>137</w:t>
      </w:r>
      <w:r>
        <w:rPr>
          <w:noProof/>
        </w:rPr>
        <w:fldChar w:fldCharType="end"/>
      </w:r>
    </w:p>
    <w:p w14:paraId="34D4165D" w14:textId="594B26C0" w:rsidR="00C9265A" w:rsidRDefault="00C9265A">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25</w:t>
      </w:r>
      <w:r>
        <w:rPr>
          <w:noProof/>
          <w:lang w:eastAsia="ko-KR"/>
        </w:rPr>
        <w:t>.4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_Toc59101628 \h </w:instrText>
      </w:r>
      <w:r>
        <w:rPr>
          <w:noProof/>
        </w:rPr>
      </w:r>
      <w:r>
        <w:rPr>
          <w:noProof/>
        </w:rPr>
        <w:fldChar w:fldCharType="separate"/>
      </w:r>
      <w:r>
        <w:rPr>
          <w:noProof/>
        </w:rPr>
        <w:t>138</w:t>
      </w:r>
      <w:r>
        <w:rPr>
          <w:noProof/>
        </w:rPr>
        <w:fldChar w:fldCharType="end"/>
      </w:r>
    </w:p>
    <w:p w14:paraId="476AAB4D" w14:textId="4E8D3D4F" w:rsidR="00C9265A" w:rsidRDefault="00C9265A">
      <w:pPr>
        <w:pStyle w:val="TOC3"/>
        <w:rPr>
          <w:rFonts w:asciiTheme="minorHAnsi" w:eastAsiaTheme="minorEastAsia" w:hAnsiTheme="minorHAnsi" w:cstheme="minorBidi"/>
          <w:noProof/>
          <w:sz w:val="22"/>
          <w:szCs w:val="22"/>
          <w:lang w:eastAsia="en-GB"/>
        </w:rPr>
      </w:pPr>
      <w:r>
        <w:rPr>
          <w:noProof/>
          <w:lang w:eastAsia="zh-CN"/>
        </w:rPr>
        <w:t>6.25.5</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_Toc59101629 \h </w:instrText>
      </w:r>
      <w:r>
        <w:rPr>
          <w:noProof/>
        </w:rPr>
      </w:r>
      <w:r>
        <w:rPr>
          <w:noProof/>
        </w:rPr>
        <w:fldChar w:fldCharType="separate"/>
      </w:r>
      <w:r>
        <w:rPr>
          <w:noProof/>
        </w:rPr>
        <w:t>139</w:t>
      </w:r>
      <w:r>
        <w:rPr>
          <w:noProof/>
        </w:rPr>
        <w:fldChar w:fldCharType="end"/>
      </w:r>
    </w:p>
    <w:p w14:paraId="623A87AE" w14:textId="3F4EF08F" w:rsidR="00C9265A" w:rsidRDefault="00C9265A">
      <w:pPr>
        <w:pStyle w:val="TOC2"/>
        <w:rPr>
          <w:rFonts w:asciiTheme="minorHAnsi" w:eastAsiaTheme="minorEastAsia" w:hAnsiTheme="minorHAnsi" w:cstheme="minorBidi"/>
          <w:noProof/>
          <w:sz w:val="22"/>
          <w:szCs w:val="22"/>
          <w:lang w:eastAsia="en-GB"/>
        </w:rPr>
      </w:pPr>
      <w:r>
        <w:rPr>
          <w:noProof/>
        </w:rPr>
        <w:t>6.</w:t>
      </w:r>
      <w:r>
        <w:rPr>
          <w:noProof/>
          <w:lang w:eastAsia="zh-CN"/>
        </w:rPr>
        <w:t>26</w:t>
      </w:r>
      <w:r>
        <w:rPr>
          <w:rFonts w:asciiTheme="minorHAnsi" w:eastAsiaTheme="minorEastAsia" w:hAnsiTheme="minorHAnsi" w:cstheme="minorBidi"/>
          <w:noProof/>
          <w:sz w:val="22"/>
          <w:szCs w:val="22"/>
          <w:lang w:eastAsia="en-GB"/>
        </w:rPr>
        <w:tab/>
      </w:r>
      <w:r>
        <w:rPr>
          <w:noProof/>
        </w:rPr>
        <w:t xml:space="preserve">Solution </w:t>
      </w:r>
      <w:r>
        <w:rPr>
          <w:noProof/>
          <w:lang w:eastAsia="zh-CN"/>
        </w:rPr>
        <w:t>#26</w:t>
      </w:r>
      <w:r>
        <w:rPr>
          <w:noProof/>
        </w:rPr>
        <w:t>: Reselection of NWDAF</w:t>
      </w:r>
      <w:r>
        <w:rPr>
          <w:noProof/>
        </w:rPr>
        <w:tab/>
      </w:r>
      <w:r>
        <w:rPr>
          <w:noProof/>
        </w:rPr>
        <w:fldChar w:fldCharType="begin" w:fldLock="1"/>
      </w:r>
      <w:r>
        <w:rPr>
          <w:noProof/>
        </w:rPr>
        <w:instrText xml:space="preserve"> PAGEREF _Toc59101630 \h </w:instrText>
      </w:r>
      <w:r>
        <w:rPr>
          <w:noProof/>
        </w:rPr>
      </w:r>
      <w:r>
        <w:rPr>
          <w:noProof/>
        </w:rPr>
        <w:fldChar w:fldCharType="separate"/>
      </w:r>
      <w:r>
        <w:rPr>
          <w:noProof/>
        </w:rPr>
        <w:t>139</w:t>
      </w:r>
      <w:r>
        <w:rPr>
          <w:noProof/>
        </w:rPr>
        <w:fldChar w:fldCharType="end"/>
      </w:r>
    </w:p>
    <w:p w14:paraId="7A740ED3" w14:textId="14F25D12"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26</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_Toc59101631 \h </w:instrText>
      </w:r>
      <w:r>
        <w:rPr>
          <w:noProof/>
        </w:rPr>
      </w:r>
      <w:r>
        <w:rPr>
          <w:noProof/>
        </w:rPr>
        <w:fldChar w:fldCharType="separate"/>
      </w:r>
      <w:r>
        <w:rPr>
          <w:noProof/>
        </w:rPr>
        <w:t>139</w:t>
      </w:r>
      <w:r>
        <w:rPr>
          <w:noProof/>
        </w:rPr>
        <w:fldChar w:fldCharType="end"/>
      </w:r>
    </w:p>
    <w:p w14:paraId="5169B514" w14:textId="5F0B38F1" w:rsidR="00C9265A" w:rsidRDefault="00C9265A">
      <w:pPr>
        <w:pStyle w:val="TOC4"/>
        <w:rPr>
          <w:rFonts w:asciiTheme="minorHAnsi" w:eastAsiaTheme="minorEastAsia" w:hAnsiTheme="minorHAnsi" w:cstheme="minorBidi"/>
          <w:noProof/>
          <w:sz w:val="22"/>
          <w:szCs w:val="22"/>
          <w:lang w:eastAsia="en-GB"/>
        </w:rPr>
      </w:pPr>
      <w:r>
        <w:rPr>
          <w:noProof/>
          <w:lang w:eastAsia="zh-CN"/>
        </w:rPr>
        <w:t>6.26.1.1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_Toc59101632 \h </w:instrText>
      </w:r>
      <w:r>
        <w:rPr>
          <w:noProof/>
        </w:rPr>
      </w:r>
      <w:r>
        <w:rPr>
          <w:noProof/>
        </w:rPr>
        <w:fldChar w:fldCharType="separate"/>
      </w:r>
      <w:r>
        <w:rPr>
          <w:noProof/>
        </w:rPr>
        <w:t>139</w:t>
      </w:r>
      <w:r>
        <w:rPr>
          <w:noProof/>
        </w:rPr>
        <w:fldChar w:fldCharType="end"/>
      </w:r>
    </w:p>
    <w:p w14:paraId="5F54A6FE" w14:textId="6F33D6F4" w:rsidR="00C9265A" w:rsidRDefault="00C9265A">
      <w:pPr>
        <w:pStyle w:val="TOC4"/>
        <w:rPr>
          <w:rFonts w:asciiTheme="minorHAnsi" w:eastAsiaTheme="minorEastAsia" w:hAnsiTheme="minorHAnsi" w:cstheme="minorBidi"/>
          <w:noProof/>
          <w:sz w:val="22"/>
          <w:szCs w:val="22"/>
          <w:lang w:eastAsia="en-GB"/>
        </w:rPr>
      </w:pPr>
      <w:r>
        <w:rPr>
          <w:noProof/>
          <w:lang w:eastAsia="zh-CN"/>
        </w:rPr>
        <w:t>6.26.1.2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fldLock="1"/>
      </w:r>
      <w:r>
        <w:rPr>
          <w:noProof/>
        </w:rPr>
        <w:instrText xml:space="preserve"> PAGEREF _Toc59101633 \h </w:instrText>
      </w:r>
      <w:r>
        <w:rPr>
          <w:noProof/>
        </w:rPr>
      </w:r>
      <w:r>
        <w:rPr>
          <w:noProof/>
        </w:rPr>
        <w:fldChar w:fldCharType="separate"/>
      </w:r>
      <w:r>
        <w:rPr>
          <w:noProof/>
        </w:rPr>
        <w:t>140</w:t>
      </w:r>
      <w:r>
        <w:rPr>
          <w:noProof/>
        </w:rPr>
        <w:fldChar w:fldCharType="end"/>
      </w:r>
    </w:p>
    <w:p w14:paraId="4D97393C" w14:textId="3061F3FC" w:rsidR="00C9265A" w:rsidRDefault="00C9265A">
      <w:pPr>
        <w:pStyle w:val="TOC3"/>
        <w:rPr>
          <w:rFonts w:asciiTheme="minorHAnsi" w:eastAsiaTheme="minorEastAsia" w:hAnsiTheme="minorHAnsi" w:cstheme="minorBidi"/>
          <w:noProof/>
          <w:sz w:val="22"/>
          <w:szCs w:val="22"/>
          <w:lang w:eastAsia="en-GB"/>
        </w:rPr>
      </w:pPr>
      <w:r>
        <w:rPr>
          <w:noProof/>
          <w:lang w:eastAsia="zh-CN"/>
        </w:rPr>
        <w:t>6.26.2</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_Toc59101634 \h </w:instrText>
      </w:r>
      <w:r>
        <w:rPr>
          <w:noProof/>
        </w:rPr>
      </w:r>
      <w:r>
        <w:rPr>
          <w:noProof/>
        </w:rPr>
        <w:fldChar w:fldCharType="separate"/>
      </w:r>
      <w:r>
        <w:rPr>
          <w:noProof/>
        </w:rPr>
        <w:t>141</w:t>
      </w:r>
      <w:r>
        <w:rPr>
          <w:noProof/>
        </w:rPr>
        <w:fldChar w:fldCharType="end"/>
      </w:r>
    </w:p>
    <w:p w14:paraId="3D7BA045" w14:textId="37C536D8" w:rsidR="00C9265A" w:rsidRDefault="00C9265A">
      <w:pPr>
        <w:pStyle w:val="TOC2"/>
        <w:rPr>
          <w:rFonts w:asciiTheme="minorHAnsi" w:eastAsiaTheme="minorEastAsia" w:hAnsiTheme="minorHAnsi" w:cstheme="minorBidi"/>
          <w:noProof/>
          <w:sz w:val="22"/>
          <w:szCs w:val="22"/>
          <w:lang w:eastAsia="en-GB"/>
        </w:rPr>
      </w:pPr>
      <w:r>
        <w:rPr>
          <w:noProof/>
        </w:rPr>
        <w:t>6.</w:t>
      </w:r>
      <w:r>
        <w:rPr>
          <w:noProof/>
          <w:lang w:eastAsia="zh-CN"/>
        </w:rPr>
        <w:t>27</w:t>
      </w:r>
      <w:r>
        <w:rPr>
          <w:rFonts w:asciiTheme="minorHAnsi" w:eastAsiaTheme="minorEastAsia" w:hAnsiTheme="minorHAnsi" w:cstheme="minorBidi"/>
          <w:noProof/>
          <w:sz w:val="22"/>
          <w:szCs w:val="22"/>
          <w:lang w:eastAsia="en-GB"/>
        </w:rPr>
        <w:tab/>
      </w:r>
      <w:r>
        <w:rPr>
          <w:noProof/>
        </w:rPr>
        <w:t xml:space="preserve">Solution </w:t>
      </w:r>
      <w:r>
        <w:rPr>
          <w:noProof/>
          <w:lang w:eastAsia="zh-CN"/>
        </w:rPr>
        <w:t>#27</w:t>
      </w:r>
      <w:r>
        <w:rPr>
          <w:noProof/>
        </w:rPr>
        <w:t xml:space="preserve">: </w:t>
      </w:r>
      <w:r>
        <w:rPr>
          <w:noProof/>
          <w:lang w:eastAsia="zh-CN"/>
        </w:rPr>
        <w:t>UE data as an input for analytics generation</w:t>
      </w:r>
      <w:r>
        <w:rPr>
          <w:noProof/>
        </w:rPr>
        <w:tab/>
      </w:r>
      <w:r>
        <w:rPr>
          <w:noProof/>
        </w:rPr>
        <w:fldChar w:fldCharType="begin" w:fldLock="1"/>
      </w:r>
      <w:r>
        <w:rPr>
          <w:noProof/>
        </w:rPr>
        <w:instrText xml:space="preserve"> PAGEREF _Toc59101635 \h </w:instrText>
      </w:r>
      <w:r>
        <w:rPr>
          <w:noProof/>
        </w:rPr>
      </w:r>
      <w:r>
        <w:rPr>
          <w:noProof/>
        </w:rPr>
        <w:fldChar w:fldCharType="separate"/>
      </w:r>
      <w:r>
        <w:rPr>
          <w:noProof/>
        </w:rPr>
        <w:t>142</w:t>
      </w:r>
      <w:r>
        <w:rPr>
          <w:noProof/>
        </w:rPr>
        <w:fldChar w:fldCharType="end"/>
      </w:r>
    </w:p>
    <w:p w14:paraId="4AC03901" w14:textId="67A7A519"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27</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_Toc59101636 \h </w:instrText>
      </w:r>
      <w:r>
        <w:rPr>
          <w:noProof/>
        </w:rPr>
      </w:r>
      <w:r>
        <w:rPr>
          <w:noProof/>
        </w:rPr>
        <w:fldChar w:fldCharType="separate"/>
      </w:r>
      <w:r>
        <w:rPr>
          <w:noProof/>
        </w:rPr>
        <w:t>142</w:t>
      </w:r>
      <w:r>
        <w:rPr>
          <w:noProof/>
        </w:rPr>
        <w:fldChar w:fldCharType="end"/>
      </w:r>
    </w:p>
    <w:p w14:paraId="4B57AF35" w14:textId="7CE10C25" w:rsidR="00C9265A" w:rsidRDefault="00C9265A">
      <w:pPr>
        <w:pStyle w:val="TOC4"/>
        <w:rPr>
          <w:rFonts w:asciiTheme="minorHAnsi" w:eastAsiaTheme="minorEastAsia" w:hAnsiTheme="minorHAnsi" w:cstheme="minorBidi"/>
          <w:noProof/>
          <w:sz w:val="22"/>
          <w:szCs w:val="22"/>
          <w:lang w:eastAsia="en-GB"/>
        </w:rPr>
      </w:pPr>
      <w:r>
        <w:rPr>
          <w:noProof/>
          <w:lang w:eastAsia="zh-CN"/>
        </w:rPr>
        <w:t>6.27.1.1</w:t>
      </w:r>
      <w:r>
        <w:rPr>
          <w:rFonts w:asciiTheme="minorHAnsi" w:eastAsiaTheme="minorEastAsia" w:hAnsiTheme="minorHAnsi" w:cstheme="minorBidi"/>
          <w:noProof/>
          <w:sz w:val="22"/>
          <w:szCs w:val="22"/>
          <w:lang w:eastAsia="en-GB"/>
        </w:rPr>
        <w:tab/>
      </w:r>
      <w:r>
        <w:rPr>
          <w:noProof/>
        </w:rPr>
        <w:t>Principles of the Solution</w:t>
      </w:r>
      <w:r>
        <w:rPr>
          <w:noProof/>
        </w:rPr>
        <w:tab/>
      </w:r>
      <w:r>
        <w:rPr>
          <w:noProof/>
        </w:rPr>
        <w:fldChar w:fldCharType="begin" w:fldLock="1"/>
      </w:r>
      <w:r>
        <w:rPr>
          <w:noProof/>
        </w:rPr>
        <w:instrText xml:space="preserve"> PAGEREF _Toc59101637 \h </w:instrText>
      </w:r>
      <w:r>
        <w:rPr>
          <w:noProof/>
        </w:rPr>
      </w:r>
      <w:r>
        <w:rPr>
          <w:noProof/>
        </w:rPr>
        <w:fldChar w:fldCharType="separate"/>
      </w:r>
      <w:r>
        <w:rPr>
          <w:noProof/>
        </w:rPr>
        <w:t>142</w:t>
      </w:r>
      <w:r>
        <w:rPr>
          <w:noProof/>
        </w:rPr>
        <w:fldChar w:fldCharType="end"/>
      </w:r>
    </w:p>
    <w:p w14:paraId="7DE967E8" w14:textId="3C652DF4" w:rsidR="00C9265A" w:rsidRDefault="00C9265A">
      <w:pPr>
        <w:pStyle w:val="TOC4"/>
        <w:rPr>
          <w:rFonts w:asciiTheme="minorHAnsi" w:eastAsiaTheme="minorEastAsia" w:hAnsiTheme="minorHAnsi" w:cstheme="minorBidi"/>
          <w:noProof/>
          <w:sz w:val="22"/>
          <w:szCs w:val="22"/>
          <w:lang w:eastAsia="en-GB"/>
        </w:rPr>
      </w:pPr>
      <w:r>
        <w:rPr>
          <w:noProof/>
          <w:lang w:eastAsia="zh-CN"/>
        </w:rPr>
        <w:t>6.27.1.2</w:t>
      </w:r>
      <w:r>
        <w:rPr>
          <w:rFonts w:asciiTheme="minorHAnsi" w:eastAsiaTheme="minorEastAsia" w:hAnsiTheme="minorHAnsi" w:cstheme="minorBidi"/>
          <w:noProof/>
          <w:sz w:val="22"/>
          <w:szCs w:val="22"/>
          <w:lang w:eastAsia="en-GB"/>
        </w:rPr>
        <w:tab/>
      </w:r>
      <w:r>
        <w:rPr>
          <w:noProof/>
        </w:rPr>
        <w:t>UE establishes connection to AF for UE data collection</w:t>
      </w:r>
      <w:r>
        <w:rPr>
          <w:noProof/>
        </w:rPr>
        <w:tab/>
      </w:r>
      <w:r>
        <w:rPr>
          <w:noProof/>
        </w:rPr>
        <w:fldChar w:fldCharType="begin" w:fldLock="1"/>
      </w:r>
      <w:r>
        <w:rPr>
          <w:noProof/>
        </w:rPr>
        <w:instrText xml:space="preserve"> PAGEREF _Toc59101638 \h </w:instrText>
      </w:r>
      <w:r>
        <w:rPr>
          <w:noProof/>
        </w:rPr>
      </w:r>
      <w:r>
        <w:rPr>
          <w:noProof/>
        </w:rPr>
        <w:fldChar w:fldCharType="separate"/>
      </w:r>
      <w:r>
        <w:rPr>
          <w:noProof/>
        </w:rPr>
        <w:t>143</w:t>
      </w:r>
      <w:r>
        <w:rPr>
          <w:noProof/>
        </w:rPr>
        <w:fldChar w:fldCharType="end"/>
      </w:r>
    </w:p>
    <w:p w14:paraId="7E441F72" w14:textId="4CC78168" w:rsidR="00C9265A" w:rsidRDefault="00C9265A">
      <w:pPr>
        <w:pStyle w:val="TOC4"/>
        <w:rPr>
          <w:rFonts w:asciiTheme="minorHAnsi" w:eastAsiaTheme="minorEastAsia" w:hAnsiTheme="minorHAnsi" w:cstheme="minorBidi"/>
          <w:noProof/>
          <w:sz w:val="22"/>
          <w:szCs w:val="22"/>
          <w:lang w:eastAsia="en-GB"/>
        </w:rPr>
      </w:pPr>
      <w:r>
        <w:rPr>
          <w:noProof/>
          <w:lang w:eastAsia="zh-CN"/>
        </w:rPr>
        <w:t>6.27.1.3</w:t>
      </w:r>
      <w:r>
        <w:rPr>
          <w:rFonts w:asciiTheme="minorHAnsi" w:eastAsiaTheme="minorEastAsia" w:hAnsiTheme="minorHAnsi" w:cstheme="minorBidi"/>
          <w:noProof/>
          <w:sz w:val="22"/>
          <w:szCs w:val="22"/>
          <w:lang w:eastAsia="en-GB"/>
        </w:rPr>
        <w:tab/>
      </w:r>
      <w:r>
        <w:rPr>
          <w:noProof/>
          <w:lang w:eastAsia="zh-CN"/>
        </w:rPr>
        <w:t>UE Data Collection over user plane</w:t>
      </w:r>
      <w:r>
        <w:rPr>
          <w:noProof/>
        </w:rPr>
        <w:tab/>
      </w:r>
      <w:r>
        <w:rPr>
          <w:noProof/>
        </w:rPr>
        <w:fldChar w:fldCharType="begin" w:fldLock="1"/>
      </w:r>
      <w:r>
        <w:rPr>
          <w:noProof/>
        </w:rPr>
        <w:instrText xml:space="preserve"> PAGEREF _Toc59101639 \h </w:instrText>
      </w:r>
      <w:r>
        <w:rPr>
          <w:noProof/>
        </w:rPr>
      </w:r>
      <w:r>
        <w:rPr>
          <w:noProof/>
        </w:rPr>
        <w:fldChar w:fldCharType="separate"/>
      </w:r>
      <w:r>
        <w:rPr>
          <w:noProof/>
        </w:rPr>
        <w:t>144</w:t>
      </w:r>
      <w:r>
        <w:rPr>
          <w:noProof/>
        </w:rPr>
        <w:fldChar w:fldCharType="end"/>
      </w:r>
    </w:p>
    <w:p w14:paraId="16775579" w14:textId="5B2C0F66" w:rsidR="00C9265A" w:rsidRDefault="00C9265A">
      <w:pPr>
        <w:pStyle w:val="TOC4"/>
        <w:rPr>
          <w:rFonts w:asciiTheme="minorHAnsi" w:eastAsiaTheme="minorEastAsia" w:hAnsiTheme="minorHAnsi" w:cstheme="minorBidi"/>
          <w:noProof/>
          <w:sz w:val="22"/>
          <w:szCs w:val="22"/>
          <w:lang w:eastAsia="en-GB"/>
        </w:rPr>
      </w:pPr>
      <w:r>
        <w:rPr>
          <w:noProof/>
          <w:lang w:eastAsia="zh-CN"/>
        </w:rPr>
        <w:t>6.27.1.4</w:t>
      </w:r>
      <w:r>
        <w:rPr>
          <w:rFonts w:asciiTheme="minorHAnsi" w:eastAsiaTheme="minorEastAsia" w:hAnsiTheme="minorHAnsi" w:cstheme="minorBidi"/>
          <w:noProof/>
          <w:sz w:val="22"/>
          <w:szCs w:val="22"/>
          <w:lang w:eastAsia="en-GB"/>
        </w:rPr>
        <w:tab/>
      </w:r>
      <w:r>
        <w:rPr>
          <w:noProof/>
          <w:lang w:eastAsia="zh-CN"/>
        </w:rPr>
        <w:t>Privacy and Integrity Protection of the Analytic Data</w:t>
      </w:r>
      <w:r>
        <w:rPr>
          <w:noProof/>
        </w:rPr>
        <w:tab/>
      </w:r>
      <w:r>
        <w:rPr>
          <w:noProof/>
        </w:rPr>
        <w:fldChar w:fldCharType="begin" w:fldLock="1"/>
      </w:r>
      <w:r>
        <w:rPr>
          <w:noProof/>
        </w:rPr>
        <w:instrText xml:space="preserve"> PAGEREF _Toc59101640 \h </w:instrText>
      </w:r>
      <w:r>
        <w:rPr>
          <w:noProof/>
        </w:rPr>
      </w:r>
      <w:r>
        <w:rPr>
          <w:noProof/>
        </w:rPr>
        <w:fldChar w:fldCharType="separate"/>
      </w:r>
      <w:r>
        <w:rPr>
          <w:noProof/>
        </w:rPr>
        <w:t>145</w:t>
      </w:r>
      <w:r>
        <w:rPr>
          <w:noProof/>
        </w:rPr>
        <w:fldChar w:fldCharType="end"/>
      </w:r>
    </w:p>
    <w:p w14:paraId="7B16BC93" w14:textId="061734FA" w:rsidR="00C9265A" w:rsidRDefault="00C9265A">
      <w:pPr>
        <w:pStyle w:val="TOC4"/>
        <w:rPr>
          <w:rFonts w:asciiTheme="minorHAnsi" w:eastAsiaTheme="minorEastAsia" w:hAnsiTheme="minorHAnsi" w:cstheme="minorBidi"/>
          <w:noProof/>
          <w:sz w:val="22"/>
          <w:szCs w:val="22"/>
          <w:lang w:eastAsia="en-GB"/>
        </w:rPr>
      </w:pPr>
      <w:r>
        <w:rPr>
          <w:noProof/>
          <w:lang w:eastAsia="zh-CN"/>
        </w:rPr>
        <w:t>6.27.1.5</w:t>
      </w:r>
      <w:r>
        <w:rPr>
          <w:rFonts w:asciiTheme="minorHAnsi" w:eastAsiaTheme="minorEastAsia" w:hAnsiTheme="minorHAnsi" w:cstheme="minorBidi"/>
          <w:noProof/>
          <w:sz w:val="22"/>
          <w:szCs w:val="22"/>
          <w:lang w:eastAsia="en-GB"/>
        </w:rPr>
        <w:tab/>
      </w:r>
      <w:r>
        <w:rPr>
          <w:noProof/>
          <w:lang w:eastAsia="zh-CN"/>
        </w:rPr>
        <w:t>Authentication of the MNO AF and the UE Application Client</w:t>
      </w:r>
      <w:r>
        <w:rPr>
          <w:noProof/>
        </w:rPr>
        <w:tab/>
      </w:r>
      <w:r>
        <w:rPr>
          <w:noProof/>
        </w:rPr>
        <w:fldChar w:fldCharType="begin" w:fldLock="1"/>
      </w:r>
      <w:r>
        <w:rPr>
          <w:noProof/>
        </w:rPr>
        <w:instrText xml:space="preserve"> PAGEREF _Toc59101641 \h </w:instrText>
      </w:r>
      <w:r>
        <w:rPr>
          <w:noProof/>
        </w:rPr>
      </w:r>
      <w:r>
        <w:rPr>
          <w:noProof/>
        </w:rPr>
        <w:fldChar w:fldCharType="separate"/>
      </w:r>
      <w:r>
        <w:rPr>
          <w:noProof/>
        </w:rPr>
        <w:t>145</w:t>
      </w:r>
      <w:r>
        <w:rPr>
          <w:noProof/>
        </w:rPr>
        <w:fldChar w:fldCharType="end"/>
      </w:r>
    </w:p>
    <w:p w14:paraId="324D4764" w14:textId="206B8ECB" w:rsidR="00C9265A" w:rsidRDefault="00C9265A">
      <w:pPr>
        <w:pStyle w:val="TOC4"/>
        <w:rPr>
          <w:rFonts w:asciiTheme="minorHAnsi" w:eastAsiaTheme="minorEastAsia" w:hAnsiTheme="minorHAnsi" w:cstheme="minorBidi"/>
          <w:noProof/>
          <w:sz w:val="22"/>
          <w:szCs w:val="22"/>
          <w:lang w:eastAsia="en-GB"/>
        </w:rPr>
      </w:pPr>
      <w:r>
        <w:rPr>
          <w:noProof/>
          <w:lang w:eastAsia="zh-CN"/>
        </w:rPr>
        <w:t>6.27.1.6</w:t>
      </w:r>
      <w:r>
        <w:rPr>
          <w:rFonts w:asciiTheme="minorHAnsi" w:eastAsiaTheme="minorEastAsia" w:hAnsiTheme="minorHAnsi" w:cstheme="minorBidi"/>
          <w:noProof/>
          <w:sz w:val="22"/>
          <w:szCs w:val="22"/>
          <w:lang w:eastAsia="en-GB"/>
        </w:rPr>
        <w:tab/>
      </w:r>
      <w:r>
        <w:rPr>
          <w:noProof/>
          <w:lang w:eastAsia="zh-CN"/>
        </w:rPr>
        <w:t>Correlating UE Application Client data and NWDAF requested input data.</w:t>
      </w:r>
      <w:r>
        <w:rPr>
          <w:noProof/>
        </w:rPr>
        <w:tab/>
      </w:r>
      <w:r>
        <w:rPr>
          <w:noProof/>
        </w:rPr>
        <w:fldChar w:fldCharType="begin" w:fldLock="1"/>
      </w:r>
      <w:r>
        <w:rPr>
          <w:noProof/>
        </w:rPr>
        <w:instrText xml:space="preserve"> PAGEREF _Toc59101642 \h </w:instrText>
      </w:r>
      <w:r>
        <w:rPr>
          <w:noProof/>
        </w:rPr>
      </w:r>
      <w:r>
        <w:rPr>
          <w:noProof/>
        </w:rPr>
        <w:fldChar w:fldCharType="separate"/>
      </w:r>
      <w:r>
        <w:rPr>
          <w:noProof/>
        </w:rPr>
        <w:t>145</w:t>
      </w:r>
      <w:r>
        <w:rPr>
          <w:noProof/>
        </w:rPr>
        <w:fldChar w:fldCharType="end"/>
      </w:r>
    </w:p>
    <w:p w14:paraId="59B8A80F" w14:textId="374BBBD8" w:rsidR="00C9265A" w:rsidRDefault="00C9265A">
      <w:pPr>
        <w:pStyle w:val="TOC4"/>
        <w:rPr>
          <w:rFonts w:asciiTheme="minorHAnsi" w:eastAsiaTheme="minorEastAsia" w:hAnsiTheme="minorHAnsi" w:cstheme="minorBidi"/>
          <w:noProof/>
          <w:sz w:val="22"/>
          <w:szCs w:val="22"/>
          <w:lang w:eastAsia="en-GB"/>
        </w:rPr>
      </w:pPr>
      <w:r>
        <w:rPr>
          <w:noProof/>
          <w:lang w:eastAsia="zh-CN"/>
        </w:rPr>
        <w:t>6.27.1.7</w:t>
      </w:r>
      <w:r>
        <w:rPr>
          <w:rFonts w:asciiTheme="minorHAnsi" w:eastAsiaTheme="minorEastAsia" w:hAnsiTheme="minorHAnsi" w:cstheme="minorBidi"/>
          <w:noProof/>
          <w:sz w:val="22"/>
          <w:szCs w:val="22"/>
          <w:lang w:eastAsia="en-GB"/>
        </w:rPr>
        <w:tab/>
      </w:r>
      <w:r>
        <w:rPr>
          <w:noProof/>
          <w:lang w:eastAsia="zh-CN"/>
        </w:rPr>
        <w:t>MNO AF notifications to NWDAF about input data requested.</w:t>
      </w:r>
      <w:r>
        <w:rPr>
          <w:noProof/>
        </w:rPr>
        <w:tab/>
      </w:r>
      <w:r>
        <w:rPr>
          <w:noProof/>
        </w:rPr>
        <w:fldChar w:fldCharType="begin" w:fldLock="1"/>
      </w:r>
      <w:r>
        <w:rPr>
          <w:noProof/>
        </w:rPr>
        <w:instrText xml:space="preserve"> PAGEREF _Toc59101643 \h </w:instrText>
      </w:r>
      <w:r>
        <w:rPr>
          <w:noProof/>
        </w:rPr>
      </w:r>
      <w:r>
        <w:rPr>
          <w:noProof/>
        </w:rPr>
        <w:fldChar w:fldCharType="separate"/>
      </w:r>
      <w:r>
        <w:rPr>
          <w:noProof/>
        </w:rPr>
        <w:t>146</w:t>
      </w:r>
      <w:r>
        <w:rPr>
          <w:noProof/>
        </w:rPr>
        <w:fldChar w:fldCharType="end"/>
      </w:r>
    </w:p>
    <w:p w14:paraId="1C143466" w14:textId="184358DE" w:rsidR="00C9265A" w:rsidRDefault="00C9265A">
      <w:pPr>
        <w:pStyle w:val="TOC3"/>
        <w:rPr>
          <w:rFonts w:asciiTheme="minorHAnsi" w:eastAsiaTheme="minorEastAsia" w:hAnsiTheme="minorHAnsi" w:cstheme="minorBidi"/>
          <w:noProof/>
          <w:sz w:val="22"/>
          <w:szCs w:val="22"/>
          <w:lang w:eastAsia="en-GB"/>
        </w:rPr>
      </w:pPr>
      <w:r>
        <w:rPr>
          <w:noProof/>
          <w:lang w:eastAsia="zh-CN"/>
        </w:rPr>
        <w:t>6.27.2</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_Toc59101644 \h </w:instrText>
      </w:r>
      <w:r>
        <w:rPr>
          <w:noProof/>
        </w:rPr>
      </w:r>
      <w:r>
        <w:rPr>
          <w:noProof/>
        </w:rPr>
        <w:fldChar w:fldCharType="separate"/>
      </w:r>
      <w:r>
        <w:rPr>
          <w:noProof/>
        </w:rPr>
        <w:t>146</w:t>
      </w:r>
      <w:r>
        <w:rPr>
          <w:noProof/>
        </w:rPr>
        <w:fldChar w:fldCharType="end"/>
      </w:r>
    </w:p>
    <w:p w14:paraId="4E2AE493" w14:textId="5B4834CD" w:rsidR="00C9265A" w:rsidRDefault="00C9265A">
      <w:pPr>
        <w:pStyle w:val="TOC2"/>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28</w:t>
      </w:r>
      <w:r>
        <w:rPr>
          <w:rFonts w:asciiTheme="minorHAnsi" w:eastAsiaTheme="minorEastAsia" w:hAnsiTheme="minorHAnsi" w:cstheme="minorBidi"/>
          <w:noProof/>
          <w:sz w:val="22"/>
          <w:szCs w:val="22"/>
          <w:lang w:eastAsia="en-GB"/>
        </w:rPr>
        <w:tab/>
      </w:r>
      <w:r>
        <w:rPr>
          <w:noProof/>
        </w:rPr>
        <w:t>Solution #</w:t>
      </w:r>
      <w:r>
        <w:rPr>
          <w:noProof/>
          <w:lang w:eastAsia="zh-CN"/>
        </w:rPr>
        <w:t>28</w:t>
      </w:r>
      <w:r>
        <w:rPr>
          <w:noProof/>
        </w:rPr>
        <w:t xml:space="preserve">: </w:t>
      </w:r>
      <w:r w:rsidRPr="00416AF7">
        <w:rPr>
          <w:rFonts w:cs="Arial"/>
          <w:noProof/>
          <w:color w:val="000000"/>
          <w:lang w:eastAsia="zh-CN"/>
        </w:rPr>
        <w:t>UE assisted analysis for usage of network slice</w:t>
      </w:r>
      <w:r>
        <w:rPr>
          <w:noProof/>
        </w:rPr>
        <w:tab/>
      </w:r>
      <w:r>
        <w:rPr>
          <w:noProof/>
        </w:rPr>
        <w:fldChar w:fldCharType="begin" w:fldLock="1"/>
      </w:r>
      <w:r>
        <w:rPr>
          <w:noProof/>
        </w:rPr>
        <w:instrText xml:space="preserve"> PAGEREF _Toc59101645 \h </w:instrText>
      </w:r>
      <w:r>
        <w:rPr>
          <w:noProof/>
        </w:rPr>
      </w:r>
      <w:r>
        <w:rPr>
          <w:noProof/>
        </w:rPr>
        <w:fldChar w:fldCharType="separate"/>
      </w:r>
      <w:r>
        <w:rPr>
          <w:noProof/>
        </w:rPr>
        <w:t>147</w:t>
      </w:r>
      <w:r>
        <w:rPr>
          <w:noProof/>
        </w:rPr>
        <w:fldChar w:fldCharType="end"/>
      </w:r>
    </w:p>
    <w:p w14:paraId="5E8FCC18" w14:textId="2C7C16C7" w:rsidR="00C9265A" w:rsidRDefault="00C9265A">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28.1</w:t>
      </w:r>
      <w:r>
        <w:rPr>
          <w:rFonts w:asciiTheme="minorHAnsi" w:eastAsiaTheme="minorEastAsia" w:hAnsiTheme="minorHAnsi" w:cstheme="minorBidi"/>
          <w:noProof/>
          <w:sz w:val="22"/>
          <w:szCs w:val="22"/>
          <w:lang w:eastAsia="en-GB"/>
        </w:rPr>
        <w:tab/>
      </w:r>
      <w:r>
        <w:rPr>
          <w:noProof/>
          <w:lang w:eastAsia="zh-CN"/>
        </w:rPr>
        <w:t>D</w:t>
      </w:r>
      <w:r>
        <w:rPr>
          <w:noProof/>
        </w:rPr>
        <w:t>escription</w:t>
      </w:r>
      <w:r>
        <w:rPr>
          <w:noProof/>
        </w:rPr>
        <w:tab/>
      </w:r>
      <w:r>
        <w:rPr>
          <w:noProof/>
        </w:rPr>
        <w:fldChar w:fldCharType="begin" w:fldLock="1"/>
      </w:r>
      <w:r>
        <w:rPr>
          <w:noProof/>
        </w:rPr>
        <w:instrText xml:space="preserve"> PAGEREF _Toc59101646 \h </w:instrText>
      </w:r>
      <w:r>
        <w:rPr>
          <w:noProof/>
        </w:rPr>
      </w:r>
      <w:r>
        <w:rPr>
          <w:noProof/>
        </w:rPr>
        <w:fldChar w:fldCharType="separate"/>
      </w:r>
      <w:r>
        <w:rPr>
          <w:noProof/>
        </w:rPr>
        <w:t>147</w:t>
      </w:r>
      <w:r>
        <w:rPr>
          <w:noProof/>
        </w:rPr>
        <w:fldChar w:fldCharType="end"/>
      </w:r>
    </w:p>
    <w:p w14:paraId="4D9595C0" w14:textId="509A2EDA" w:rsidR="00C9265A" w:rsidRDefault="00C9265A">
      <w:pPr>
        <w:pStyle w:val="TOC4"/>
        <w:rPr>
          <w:rFonts w:asciiTheme="minorHAnsi" w:eastAsiaTheme="minorEastAsia" w:hAnsiTheme="minorHAnsi" w:cstheme="minorBidi"/>
          <w:noProof/>
          <w:sz w:val="22"/>
          <w:szCs w:val="22"/>
          <w:lang w:eastAsia="en-GB"/>
        </w:rPr>
      </w:pPr>
      <w:r>
        <w:rPr>
          <w:noProof/>
          <w:lang w:eastAsia="zh-CN"/>
        </w:rPr>
        <w:t>6.28.1.1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_Toc59101647 \h </w:instrText>
      </w:r>
      <w:r>
        <w:rPr>
          <w:noProof/>
        </w:rPr>
      </w:r>
      <w:r>
        <w:rPr>
          <w:noProof/>
        </w:rPr>
        <w:fldChar w:fldCharType="separate"/>
      </w:r>
      <w:r>
        <w:rPr>
          <w:noProof/>
        </w:rPr>
        <w:t>147</w:t>
      </w:r>
      <w:r>
        <w:rPr>
          <w:noProof/>
        </w:rPr>
        <w:fldChar w:fldCharType="end"/>
      </w:r>
    </w:p>
    <w:p w14:paraId="7E9EC934" w14:textId="23294F63" w:rsidR="00C9265A" w:rsidRDefault="00C9265A">
      <w:pPr>
        <w:pStyle w:val="TOC4"/>
        <w:rPr>
          <w:rFonts w:asciiTheme="minorHAnsi" w:eastAsiaTheme="minorEastAsia" w:hAnsiTheme="minorHAnsi" w:cstheme="minorBidi"/>
          <w:noProof/>
          <w:sz w:val="22"/>
          <w:szCs w:val="22"/>
          <w:lang w:eastAsia="en-GB"/>
        </w:rPr>
      </w:pPr>
      <w:r>
        <w:rPr>
          <w:noProof/>
          <w:lang w:eastAsia="zh-CN"/>
        </w:rPr>
        <w:t>6.28.1.2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_Toc59101648 \h </w:instrText>
      </w:r>
      <w:r>
        <w:rPr>
          <w:noProof/>
        </w:rPr>
      </w:r>
      <w:r>
        <w:rPr>
          <w:noProof/>
        </w:rPr>
        <w:fldChar w:fldCharType="separate"/>
      </w:r>
      <w:r>
        <w:rPr>
          <w:noProof/>
        </w:rPr>
        <w:t>148</w:t>
      </w:r>
      <w:r>
        <w:rPr>
          <w:noProof/>
        </w:rPr>
        <w:fldChar w:fldCharType="end"/>
      </w:r>
    </w:p>
    <w:p w14:paraId="2C99C3A8" w14:textId="5ED85AC0" w:rsidR="00C9265A" w:rsidRDefault="00C9265A">
      <w:pPr>
        <w:pStyle w:val="TOC4"/>
        <w:rPr>
          <w:rFonts w:asciiTheme="minorHAnsi" w:eastAsiaTheme="minorEastAsia" w:hAnsiTheme="minorHAnsi" w:cstheme="minorBidi"/>
          <w:noProof/>
          <w:sz w:val="22"/>
          <w:szCs w:val="22"/>
          <w:lang w:eastAsia="en-GB"/>
        </w:rPr>
      </w:pPr>
      <w:r>
        <w:rPr>
          <w:noProof/>
          <w:lang w:eastAsia="zh-CN"/>
        </w:rPr>
        <w:t>6.28.1.3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_Toc59101649 \h </w:instrText>
      </w:r>
      <w:r>
        <w:rPr>
          <w:noProof/>
        </w:rPr>
      </w:r>
      <w:r>
        <w:rPr>
          <w:noProof/>
        </w:rPr>
        <w:fldChar w:fldCharType="separate"/>
      </w:r>
      <w:r>
        <w:rPr>
          <w:noProof/>
        </w:rPr>
        <w:t>148</w:t>
      </w:r>
      <w:r>
        <w:rPr>
          <w:noProof/>
        </w:rPr>
        <w:fldChar w:fldCharType="end"/>
      </w:r>
    </w:p>
    <w:p w14:paraId="21F3CFF0" w14:textId="484E3B82" w:rsidR="00C9265A" w:rsidRDefault="00C9265A">
      <w:pPr>
        <w:pStyle w:val="TOC4"/>
        <w:rPr>
          <w:rFonts w:asciiTheme="minorHAnsi" w:eastAsiaTheme="minorEastAsia" w:hAnsiTheme="minorHAnsi" w:cstheme="minorBidi"/>
          <w:noProof/>
          <w:sz w:val="22"/>
          <w:szCs w:val="22"/>
          <w:lang w:eastAsia="en-GB"/>
        </w:rPr>
      </w:pPr>
      <w:r>
        <w:rPr>
          <w:noProof/>
          <w:lang w:eastAsia="zh-CN"/>
        </w:rPr>
        <w:t>6.28.1.4</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fldLock="1"/>
      </w:r>
      <w:r>
        <w:rPr>
          <w:noProof/>
        </w:rPr>
        <w:instrText xml:space="preserve"> PAGEREF _Toc59101650 \h </w:instrText>
      </w:r>
      <w:r>
        <w:rPr>
          <w:noProof/>
        </w:rPr>
      </w:r>
      <w:r>
        <w:rPr>
          <w:noProof/>
        </w:rPr>
        <w:fldChar w:fldCharType="separate"/>
      </w:r>
      <w:r>
        <w:rPr>
          <w:noProof/>
        </w:rPr>
        <w:t>149</w:t>
      </w:r>
      <w:r>
        <w:rPr>
          <w:noProof/>
        </w:rPr>
        <w:fldChar w:fldCharType="end"/>
      </w:r>
    </w:p>
    <w:p w14:paraId="217CDDBE" w14:textId="2EF03E82" w:rsidR="00C9265A" w:rsidRDefault="00C9265A">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28.2</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_Toc59101651 \h </w:instrText>
      </w:r>
      <w:r>
        <w:rPr>
          <w:noProof/>
        </w:rPr>
      </w:r>
      <w:r>
        <w:rPr>
          <w:noProof/>
        </w:rPr>
        <w:fldChar w:fldCharType="separate"/>
      </w:r>
      <w:r>
        <w:rPr>
          <w:noProof/>
        </w:rPr>
        <w:t>149</w:t>
      </w:r>
      <w:r>
        <w:rPr>
          <w:noProof/>
        </w:rPr>
        <w:fldChar w:fldCharType="end"/>
      </w:r>
    </w:p>
    <w:p w14:paraId="4E53744D" w14:textId="51F29473" w:rsidR="00C9265A" w:rsidRDefault="00C9265A">
      <w:pPr>
        <w:pStyle w:val="TOC2"/>
        <w:rPr>
          <w:rFonts w:asciiTheme="minorHAnsi" w:eastAsiaTheme="minorEastAsia" w:hAnsiTheme="minorHAnsi" w:cstheme="minorBidi"/>
          <w:noProof/>
          <w:sz w:val="22"/>
          <w:szCs w:val="22"/>
          <w:lang w:eastAsia="en-GB"/>
        </w:rPr>
      </w:pPr>
      <w:r>
        <w:rPr>
          <w:noProof/>
          <w:lang w:eastAsia="ko-KR"/>
        </w:rPr>
        <w:t>6</w:t>
      </w:r>
      <w:r>
        <w:rPr>
          <w:noProof/>
          <w:lang w:eastAsia="zh-CN"/>
        </w:rPr>
        <w:t>.29</w:t>
      </w:r>
      <w:r>
        <w:rPr>
          <w:rFonts w:asciiTheme="minorHAnsi" w:eastAsiaTheme="minorEastAsia" w:hAnsiTheme="minorHAnsi" w:cstheme="minorBidi"/>
          <w:noProof/>
          <w:sz w:val="22"/>
          <w:szCs w:val="22"/>
          <w:lang w:eastAsia="en-GB"/>
        </w:rPr>
        <w:tab/>
      </w:r>
      <w:r>
        <w:rPr>
          <w:noProof/>
        </w:rPr>
        <w:t>Solution #29: Support UE data as an input for Control Plane analytics</w:t>
      </w:r>
      <w:r>
        <w:rPr>
          <w:noProof/>
        </w:rPr>
        <w:tab/>
      </w:r>
      <w:r>
        <w:rPr>
          <w:noProof/>
        </w:rPr>
        <w:fldChar w:fldCharType="begin" w:fldLock="1"/>
      </w:r>
      <w:r>
        <w:rPr>
          <w:noProof/>
        </w:rPr>
        <w:instrText xml:space="preserve"> PAGEREF _Toc59101652 \h </w:instrText>
      </w:r>
      <w:r>
        <w:rPr>
          <w:noProof/>
        </w:rPr>
      </w:r>
      <w:r>
        <w:rPr>
          <w:noProof/>
        </w:rPr>
        <w:fldChar w:fldCharType="separate"/>
      </w:r>
      <w:r>
        <w:rPr>
          <w:noProof/>
        </w:rPr>
        <w:t>150</w:t>
      </w:r>
      <w:r>
        <w:rPr>
          <w:noProof/>
        </w:rPr>
        <w:fldChar w:fldCharType="end"/>
      </w:r>
    </w:p>
    <w:p w14:paraId="72A1833D" w14:textId="0740E60E" w:rsidR="00C9265A" w:rsidRDefault="00C9265A">
      <w:pPr>
        <w:pStyle w:val="TOC3"/>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_Toc59101653 \h </w:instrText>
      </w:r>
      <w:r>
        <w:rPr>
          <w:noProof/>
        </w:rPr>
      </w:r>
      <w:r>
        <w:rPr>
          <w:noProof/>
        </w:rPr>
        <w:fldChar w:fldCharType="separate"/>
      </w:r>
      <w:r>
        <w:rPr>
          <w:noProof/>
        </w:rPr>
        <w:t>150</w:t>
      </w:r>
      <w:r>
        <w:rPr>
          <w:noProof/>
        </w:rPr>
        <w:fldChar w:fldCharType="end"/>
      </w:r>
    </w:p>
    <w:p w14:paraId="3934B020" w14:textId="060BD185" w:rsidR="00C9265A" w:rsidRDefault="00C9265A">
      <w:pPr>
        <w:pStyle w:val="TOC3"/>
        <w:rPr>
          <w:rFonts w:asciiTheme="minorHAnsi" w:eastAsiaTheme="minorEastAsia" w:hAnsiTheme="minorHAnsi" w:cstheme="minorBidi"/>
          <w:noProof/>
          <w:sz w:val="22"/>
          <w:szCs w:val="22"/>
          <w:lang w:eastAsia="en-GB"/>
        </w:rPr>
      </w:pPr>
      <w:r>
        <w:rPr>
          <w:noProof/>
          <w:lang w:eastAsia="zh-CN"/>
        </w:rPr>
        <w:t>6.29.</w:t>
      </w:r>
      <w:r>
        <w:rPr>
          <w:noProof/>
        </w:rPr>
        <w:t>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_Toc59101654 \h </w:instrText>
      </w:r>
      <w:r>
        <w:rPr>
          <w:noProof/>
        </w:rPr>
      </w:r>
      <w:r>
        <w:rPr>
          <w:noProof/>
        </w:rPr>
        <w:fldChar w:fldCharType="separate"/>
      </w:r>
      <w:r>
        <w:rPr>
          <w:noProof/>
        </w:rPr>
        <w:t>150</w:t>
      </w:r>
      <w:r>
        <w:rPr>
          <w:noProof/>
        </w:rPr>
        <w:fldChar w:fldCharType="end"/>
      </w:r>
    </w:p>
    <w:p w14:paraId="355583EF" w14:textId="1721AC1E" w:rsidR="00C9265A" w:rsidRDefault="00C9265A">
      <w:pPr>
        <w:pStyle w:val="TOC4"/>
        <w:rPr>
          <w:rFonts w:asciiTheme="minorHAnsi" w:eastAsiaTheme="minorEastAsia" w:hAnsiTheme="minorHAnsi" w:cstheme="minorBidi"/>
          <w:noProof/>
          <w:sz w:val="22"/>
          <w:szCs w:val="22"/>
          <w:lang w:eastAsia="en-GB"/>
        </w:rPr>
      </w:pPr>
      <w:r>
        <w:rPr>
          <w:noProof/>
          <w:lang w:eastAsia="zh-CN"/>
        </w:rPr>
        <w:t>6.29.2.1</w:t>
      </w:r>
      <w:r>
        <w:rPr>
          <w:rFonts w:asciiTheme="minorHAnsi" w:eastAsiaTheme="minorEastAsia" w:hAnsiTheme="minorHAnsi" w:cstheme="minorBidi"/>
          <w:noProof/>
          <w:sz w:val="22"/>
          <w:szCs w:val="22"/>
          <w:lang w:eastAsia="en-GB"/>
        </w:rPr>
        <w:tab/>
      </w:r>
      <w:r>
        <w:rPr>
          <w:noProof/>
          <w:lang w:eastAsia="zh-CN"/>
        </w:rPr>
        <w:t>UE input data for Collective Behaviour</w:t>
      </w:r>
      <w:r>
        <w:rPr>
          <w:noProof/>
        </w:rPr>
        <w:tab/>
      </w:r>
      <w:r>
        <w:rPr>
          <w:noProof/>
        </w:rPr>
        <w:fldChar w:fldCharType="begin" w:fldLock="1"/>
      </w:r>
      <w:r>
        <w:rPr>
          <w:noProof/>
        </w:rPr>
        <w:instrText xml:space="preserve"> PAGEREF _Toc59101655 \h </w:instrText>
      </w:r>
      <w:r>
        <w:rPr>
          <w:noProof/>
        </w:rPr>
      </w:r>
      <w:r>
        <w:rPr>
          <w:noProof/>
        </w:rPr>
        <w:fldChar w:fldCharType="separate"/>
      </w:r>
      <w:r>
        <w:rPr>
          <w:noProof/>
        </w:rPr>
        <w:t>150</w:t>
      </w:r>
      <w:r>
        <w:rPr>
          <w:noProof/>
        </w:rPr>
        <w:fldChar w:fldCharType="end"/>
      </w:r>
    </w:p>
    <w:p w14:paraId="2CB3262B" w14:textId="4634576C" w:rsidR="00C9265A" w:rsidRDefault="00C9265A">
      <w:pPr>
        <w:pStyle w:val="TOC4"/>
        <w:rPr>
          <w:rFonts w:asciiTheme="minorHAnsi" w:eastAsiaTheme="minorEastAsia" w:hAnsiTheme="minorHAnsi" w:cstheme="minorBidi"/>
          <w:noProof/>
          <w:sz w:val="22"/>
          <w:szCs w:val="22"/>
          <w:lang w:eastAsia="en-GB"/>
        </w:rPr>
      </w:pPr>
      <w:r>
        <w:rPr>
          <w:noProof/>
          <w:lang w:eastAsia="zh-CN"/>
        </w:rPr>
        <w:t>6.29.2.2</w:t>
      </w:r>
      <w:r>
        <w:rPr>
          <w:rFonts w:asciiTheme="minorHAnsi" w:eastAsiaTheme="minorEastAsia" w:hAnsiTheme="minorHAnsi" w:cstheme="minorBidi"/>
          <w:noProof/>
          <w:sz w:val="22"/>
          <w:szCs w:val="22"/>
          <w:lang w:eastAsia="en-GB"/>
        </w:rPr>
        <w:tab/>
      </w:r>
      <w:r>
        <w:rPr>
          <w:noProof/>
          <w:lang w:eastAsia="zh-CN"/>
        </w:rPr>
        <w:t>Application status analytics input</w:t>
      </w:r>
      <w:r>
        <w:rPr>
          <w:noProof/>
        </w:rPr>
        <w:tab/>
      </w:r>
      <w:r>
        <w:rPr>
          <w:noProof/>
        </w:rPr>
        <w:fldChar w:fldCharType="begin" w:fldLock="1"/>
      </w:r>
      <w:r>
        <w:rPr>
          <w:noProof/>
        </w:rPr>
        <w:instrText xml:space="preserve"> PAGEREF _Toc59101656 \h </w:instrText>
      </w:r>
      <w:r>
        <w:rPr>
          <w:noProof/>
        </w:rPr>
      </w:r>
      <w:r>
        <w:rPr>
          <w:noProof/>
        </w:rPr>
        <w:fldChar w:fldCharType="separate"/>
      </w:r>
      <w:r>
        <w:rPr>
          <w:noProof/>
        </w:rPr>
        <w:t>151</w:t>
      </w:r>
      <w:r>
        <w:rPr>
          <w:noProof/>
        </w:rPr>
        <w:fldChar w:fldCharType="end"/>
      </w:r>
    </w:p>
    <w:p w14:paraId="6FCBF7E4" w14:textId="2F6B4C07" w:rsidR="00C9265A" w:rsidRDefault="00C9265A">
      <w:pPr>
        <w:pStyle w:val="TOC3"/>
        <w:rPr>
          <w:rFonts w:asciiTheme="minorHAnsi" w:eastAsiaTheme="minorEastAsia" w:hAnsiTheme="minorHAnsi" w:cstheme="minorBidi"/>
          <w:noProof/>
          <w:sz w:val="22"/>
          <w:szCs w:val="22"/>
          <w:lang w:eastAsia="en-GB"/>
        </w:rPr>
      </w:pPr>
      <w:r>
        <w:rPr>
          <w:noProof/>
          <w:lang w:eastAsia="zh-CN"/>
        </w:rPr>
        <w:t>6.29.3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_Toc59101657 \h </w:instrText>
      </w:r>
      <w:r>
        <w:rPr>
          <w:noProof/>
        </w:rPr>
      </w:r>
      <w:r>
        <w:rPr>
          <w:noProof/>
        </w:rPr>
        <w:fldChar w:fldCharType="separate"/>
      </w:r>
      <w:r>
        <w:rPr>
          <w:noProof/>
        </w:rPr>
        <w:t>151</w:t>
      </w:r>
      <w:r>
        <w:rPr>
          <w:noProof/>
        </w:rPr>
        <w:fldChar w:fldCharType="end"/>
      </w:r>
    </w:p>
    <w:p w14:paraId="7EF1CF79" w14:textId="5769A2F0" w:rsidR="00C9265A" w:rsidRDefault="00C9265A">
      <w:pPr>
        <w:pStyle w:val="TOC4"/>
        <w:rPr>
          <w:rFonts w:asciiTheme="minorHAnsi" w:eastAsiaTheme="minorEastAsia" w:hAnsiTheme="minorHAnsi" w:cstheme="minorBidi"/>
          <w:noProof/>
          <w:sz w:val="22"/>
          <w:szCs w:val="22"/>
          <w:lang w:eastAsia="en-GB"/>
        </w:rPr>
      </w:pPr>
      <w:r>
        <w:rPr>
          <w:noProof/>
          <w:lang w:eastAsia="zh-CN"/>
        </w:rPr>
        <w:t>6.29.3.1</w:t>
      </w:r>
      <w:r>
        <w:rPr>
          <w:rFonts w:asciiTheme="minorHAnsi" w:eastAsiaTheme="minorEastAsia" w:hAnsiTheme="minorHAnsi" w:cstheme="minorBidi"/>
          <w:noProof/>
          <w:sz w:val="22"/>
          <w:szCs w:val="22"/>
          <w:lang w:eastAsia="en-GB"/>
        </w:rPr>
        <w:tab/>
      </w:r>
      <w:r>
        <w:rPr>
          <w:noProof/>
          <w:lang w:eastAsia="zh-CN"/>
        </w:rPr>
        <w:t>NF load analytics output</w:t>
      </w:r>
      <w:r>
        <w:rPr>
          <w:noProof/>
        </w:rPr>
        <w:tab/>
      </w:r>
      <w:r>
        <w:rPr>
          <w:noProof/>
        </w:rPr>
        <w:fldChar w:fldCharType="begin" w:fldLock="1"/>
      </w:r>
      <w:r>
        <w:rPr>
          <w:noProof/>
        </w:rPr>
        <w:instrText xml:space="preserve"> PAGEREF _Toc59101658 \h </w:instrText>
      </w:r>
      <w:r>
        <w:rPr>
          <w:noProof/>
        </w:rPr>
      </w:r>
      <w:r>
        <w:rPr>
          <w:noProof/>
        </w:rPr>
        <w:fldChar w:fldCharType="separate"/>
      </w:r>
      <w:r>
        <w:rPr>
          <w:noProof/>
        </w:rPr>
        <w:t>151</w:t>
      </w:r>
      <w:r>
        <w:rPr>
          <w:noProof/>
        </w:rPr>
        <w:fldChar w:fldCharType="end"/>
      </w:r>
    </w:p>
    <w:p w14:paraId="1DB159A8" w14:textId="725144F5" w:rsidR="00C9265A" w:rsidRDefault="00C9265A">
      <w:pPr>
        <w:pStyle w:val="TOC4"/>
        <w:rPr>
          <w:rFonts w:asciiTheme="minorHAnsi" w:eastAsiaTheme="minorEastAsia" w:hAnsiTheme="minorHAnsi" w:cstheme="minorBidi"/>
          <w:noProof/>
          <w:sz w:val="22"/>
          <w:szCs w:val="22"/>
          <w:lang w:eastAsia="en-GB"/>
        </w:rPr>
      </w:pPr>
      <w:r>
        <w:rPr>
          <w:noProof/>
          <w:lang w:eastAsia="zh-CN"/>
        </w:rPr>
        <w:t>6.29.3.2</w:t>
      </w:r>
      <w:r>
        <w:rPr>
          <w:rFonts w:asciiTheme="minorHAnsi" w:eastAsiaTheme="minorEastAsia" w:hAnsiTheme="minorHAnsi" w:cstheme="minorBidi"/>
          <w:noProof/>
          <w:sz w:val="22"/>
          <w:szCs w:val="22"/>
          <w:lang w:eastAsia="en-GB"/>
        </w:rPr>
        <w:tab/>
      </w:r>
      <w:r>
        <w:rPr>
          <w:noProof/>
          <w:lang w:eastAsia="zh-CN"/>
        </w:rPr>
        <w:t>Application status analytics output</w:t>
      </w:r>
      <w:r>
        <w:rPr>
          <w:noProof/>
        </w:rPr>
        <w:tab/>
      </w:r>
      <w:r>
        <w:rPr>
          <w:noProof/>
        </w:rPr>
        <w:fldChar w:fldCharType="begin" w:fldLock="1"/>
      </w:r>
      <w:r>
        <w:rPr>
          <w:noProof/>
        </w:rPr>
        <w:instrText xml:space="preserve"> PAGEREF _Toc59101659 \h </w:instrText>
      </w:r>
      <w:r>
        <w:rPr>
          <w:noProof/>
        </w:rPr>
      </w:r>
      <w:r>
        <w:rPr>
          <w:noProof/>
        </w:rPr>
        <w:fldChar w:fldCharType="separate"/>
      </w:r>
      <w:r>
        <w:rPr>
          <w:noProof/>
        </w:rPr>
        <w:t>152</w:t>
      </w:r>
      <w:r>
        <w:rPr>
          <w:noProof/>
        </w:rPr>
        <w:fldChar w:fldCharType="end"/>
      </w:r>
    </w:p>
    <w:p w14:paraId="37C94FE2" w14:textId="57389C30" w:rsidR="00C9265A" w:rsidRDefault="00C9265A">
      <w:pPr>
        <w:pStyle w:val="TOC3"/>
        <w:rPr>
          <w:rFonts w:asciiTheme="minorHAnsi" w:eastAsiaTheme="minorEastAsia" w:hAnsiTheme="minorHAnsi" w:cstheme="minorBidi"/>
          <w:noProof/>
          <w:sz w:val="22"/>
          <w:szCs w:val="22"/>
          <w:lang w:eastAsia="en-GB"/>
        </w:rPr>
      </w:pPr>
      <w:r>
        <w:rPr>
          <w:noProof/>
        </w:rPr>
        <w:t>6.29.4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_Toc59101660 \h </w:instrText>
      </w:r>
      <w:r>
        <w:rPr>
          <w:noProof/>
        </w:rPr>
      </w:r>
      <w:r>
        <w:rPr>
          <w:noProof/>
        </w:rPr>
        <w:fldChar w:fldCharType="separate"/>
      </w:r>
      <w:r>
        <w:rPr>
          <w:noProof/>
        </w:rPr>
        <w:t>153</w:t>
      </w:r>
      <w:r>
        <w:rPr>
          <w:noProof/>
        </w:rPr>
        <w:fldChar w:fldCharType="end"/>
      </w:r>
    </w:p>
    <w:p w14:paraId="410A6060" w14:textId="398D8AD0" w:rsidR="00C9265A" w:rsidRDefault="00C9265A">
      <w:pPr>
        <w:pStyle w:val="TOC3"/>
        <w:rPr>
          <w:rFonts w:asciiTheme="minorHAnsi" w:eastAsiaTheme="minorEastAsia" w:hAnsiTheme="minorHAnsi" w:cstheme="minorBidi"/>
          <w:noProof/>
          <w:sz w:val="22"/>
          <w:szCs w:val="22"/>
          <w:lang w:eastAsia="en-GB"/>
        </w:rPr>
      </w:pPr>
      <w:r>
        <w:rPr>
          <w:noProof/>
          <w:lang w:eastAsia="zh-CN"/>
        </w:rPr>
        <w:t>6.29.5</w:t>
      </w:r>
      <w:r>
        <w:rPr>
          <w:rFonts w:asciiTheme="minorHAnsi" w:eastAsiaTheme="minorEastAsia" w:hAnsiTheme="minorHAnsi" w:cstheme="minorBidi"/>
          <w:noProof/>
          <w:sz w:val="22"/>
          <w:szCs w:val="22"/>
          <w:lang w:eastAsia="en-GB"/>
        </w:rPr>
        <w:tab/>
      </w:r>
      <w:r>
        <w:rPr>
          <w:noProof/>
        </w:rPr>
        <w:t>Impacts on</w:t>
      </w:r>
      <w:r>
        <w:rPr>
          <w:noProof/>
          <w:lang w:eastAsia="zh-CN"/>
        </w:rPr>
        <w:t xml:space="preserve"> services, entities and interfaces</w:t>
      </w:r>
      <w:r>
        <w:rPr>
          <w:noProof/>
        </w:rPr>
        <w:tab/>
      </w:r>
      <w:r>
        <w:rPr>
          <w:noProof/>
        </w:rPr>
        <w:fldChar w:fldCharType="begin" w:fldLock="1"/>
      </w:r>
      <w:r>
        <w:rPr>
          <w:noProof/>
        </w:rPr>
        <w:instrText xml:space="preserve"> PAGEREF _Toc59101661 \h </w:instrText>
      </w:r>
      <w:r>
        <w:rPr>
          <w:noProof/>
        </w:rPr>
      </w:r>
      <w:r>
        <w:rPr>
          <w:noProof/>
        </w:rPr>
        <w:fldChar w:fldCharType="separate"/>
      </w:r>
      <w:r>
        <w:rPr>
          <w:noProof/>
        </w:rPr>
        <w:t>154</w:t>
      </w:r>
      <w:r>
        <w:rPr>
          <w:noProof/>
        </w:rPr>
        <w:fldChar w:fldCharType="end"/>
      </w:r>
    </w:p>
    <w:p w14:paraId="46202375" w14:textId="72DFFFA1" w:rsidR="00C9265A" w:rsidRDefault="00C9265A">
      <w:pPr>
        <w:pStyle w:val="TOC2"/>
        <w:rPr>
          <w:rFonts w:asciiTheme="minorHAnsi" w:eastAsiaTheme="minorEastAsia" w:hAnsiTheme="minorHAnsi" w:cstheme="minorBidi"/>
          <w:noProof/>
          <w:sz w:val="22"/>
          <w:szCs w:val="22"/>
          <w:lang w:eastAsia="en-GB"/>
        </w:rPr>
      </w:pPr>
      <w:r>
        <w:rPr>
          <w:noProof/>
          <w:lang w:eastAsia="zh-CN"/>
        </w:rPr>
        <w:t>6.30</w:t>
      </w:r>
      <w:r>
        <w:rPr>
          <w:rFonts w:asciiTheme="minorHAnsi" w:eastAsiaTheme="minorEastAsia" w:hAnsiTheme="minorHAnsi" w:cstheme="minorBidi"/>
          <w:noProof/>
          <w:sz w:val="22"/>
          <w:szCs w:val="22"/>
          <w:lang w:eastAsia="en-GB"/>
        </w:rPr>
        <w:tab/>
      </w:r>
      <w:r>
        <w:rPr>
          <w:noProof/>
        </w:rPr>
        <w:t>Solution</w:t>
      </w:r>
      <w:r>
        <w:rPr>
          <w:noProof/>
          <w:lang w:eastAsia="zh-CN"/>
        </w:rPr>
        <w:t xml:space="preserve"> #30</w:t>
      </w:r>
      <w:r>
        <w:rPr>
          <w:noProof/>
        </w:rPr>
        <w:t>: Dispersion Analytics output provided by NWDAF</w:t>
      </w:r>
      <w:r>
        <w:rPr>
          <w:noProof/>
        </w:rPr>
        <w:tab/>
      </w:r>
      <w:r>
        <w:rPr>
          <w:noProof/>
        </w:rPr>
        <w:fldChar w:fldCharType="begin" w:fldLock="1"/>
      </w:r>
      <w:r>
        <w:rPr>
          <w:noProof/>
        </w:rPr>
        <w:instrText xml:space="preserve"> PAGEREF _Toc59101662 \h </w:instrText>
      </w:r>
      <w:r>
        <w:rPr>
          <w:noProof/>
        </w:rPr>
      </w:r>
      <w:r>
        <w:rPr>
          <w:noProof/>
        </w:rPr>
        <w:fldChar w:fldCharType="separate"/>
      </w:r>
      <w:r>
        <w:rPr>
          <w:noProof/>
        </w:rPr>
        <w:t>154</w:t>
      </w:r>
      <w:r>
        <w:rPr>
          <w:noProof/>
        </w:rPr>
        <w:fldChar w:fldCharType="end"/>
      </w:r>
    </w:p>
    <w:p w14:paraId="59FD1E83" w14:textId="1250C21E"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30</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_Toc59101663 \h </w:instrText>
      </w:r>
      <w:r>
        <w:rPr>
          <w:noProof/>
        </w:rPr>
      </w:r>
      <w:r>
        <w:rPr>
          <w:noProof/>
        </w:rPr>
        <w:fldChar w:fldCharType="separate"/>
      </w:r>
      <w:r>
        <w:rPr>
          <w:noProof/>
        </w:rPr>
        <w:t>154</w:t>
      </w:r>
      <w:r>
        <w:rPr>
          <w:noProof/>
        </w:rPr>
        <w:fldChar w:fldCharType="end"/>
      </w:r>
    </w:p>
    <w:p w14:paraId="5E886DB7" w14:textId="05AF4B40"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30</w:t>
      </w:r>
      <w:r>
        <w:rPr>
          <w:noProof/>
        </w:rPr>
        <w:t>.1.1</w:t>
      </w:r>
      <w:r>
        <w:rPr>
          <w:rFonts w:asciiTheme="minorHAnsi" w:eastAsiaTheme="minorEastAsia" w:hAnsiTheme="minorHAnsi" w:cstheme="minorBidi"/>
          <w:noProof/>
          <w:sz w:val="22"/>
          <w:szCs w:val="22"/>
          <w:lang w:eastAsia="en-GB"/>
        </w:rPr>
        <w:tab/>
      </w:r>
      <w:r>
        <w:rPr>
          <w:noProof/>
        </w:rPr>
        <w:t>Dispersion definitions</w:t>
      </w:r>
      <w:r>
        <w:rPr>
          <w:noProof/>
        </w:rPr>
        <w:tab/>
      </w:r>
      <w:r>
        <w:rPr>
          <w:noProof/>
        </w:rPr>
        <w:fldChar w:fldCharType="begin" w:fldLock="1"/>
      </w:r>
      <w:r>
        <w:rPr>
          <w:noProof/>
        </w:rPr>
        <w:instrText xml:space="preserve"> PAGEREF _Toc59101664 \h </w:instrText>
      </w:r>
      <w:r>
        <w:rPr>
          <w:noProof/>
        </w:rPr>
      </w:r>
      <w:r>
        <w:rPr>
          <w:noProof/>
        </w:rPr>
        <w:fldChar w:fldCharType="separate"/>
      </w:r>
      <w:r>
        <w:rPr>
          <w:noProof/>
        </w:rPr>
        <w:t>155</w:t>
      </w:r>
      <w:r>
        <w:rPr>
          <w:noProof/>
        </w:rPr>
        <w:fldChar w:fldCharType="end"/>
      </w:r>
    </w:p>
    <w:p w14:paraId="32E5F56D" w14:textId="42784FDE" w:rsidR="00C9265A" w:rsidRDefault="00C9265A">
      <w:pPr>
        <w:pStyle w:val="TOC4"/>
        <w:rPr>
          <w:rFonts w:asciiTheme="minorHAnsi" w:eastAsiaTheme="minorEastAsia" w:hAnsiTheme="minorHAnsi" w:cstheme="minorBidi"/>
          <w:noProof/>
          <w:sz w:val="22"/>
          <w:szCs w:val="22"/>
          <w:lang w:eastAsia="en-GB"/>
        </w:rPr>
      </w:pPr>
      <w:r>
        <w:rPr>
          <w:noProof/>
          <w:lang w:eastAsia="zh-CN"/>
        </w:rPr>
        <w:t>6.30.1.2</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_Toc59101665 \h </w:instrText>
      </w:r>
      <w:r>
        <w:rPr>
          <w:noProof/>
        </w:rPr>
      </w:r>
      <w:r>
        <w:rPr>
          <w:noProof/>
        </w:rPr>
        <w:fldChar w:fldCharType="separate"/>
      </w:r>
      <w:r>
        <w:rPr>
          <w:noProof/>
        </w:rPr>
        <w:t>155</w:t>
      </w:r>
      <w:r>
        <w:rPr>
          <w:noProof/>
        </w:rPr>
        <w:fldChar w:fldCharType="end"/>
      </w:r>
    </w:p>
    <w:p w14:paraId="3B05184F" w14:textId="3D21B9BD" w:rsidR="00C9265A" w:rsidRDefault="00C9265A">
      <w:pPr>
        <w:pStyle w:val="TOC4"/>
        <w:rPr>
          <w:rFonts w:asciiTheme="minorHAnsi" w:eastAsiaTheme="minorEastAsia" w:hAnsiTheme="minorHAnsi" w:cstheme="minorBidi"/>
          <w:noProof/>
          <w:sz w:val="22"/>
          <w:szCs w:val="22"/>
          <w:lang w:eastAsia="en-GB"/>
        </w:rPr>
      </w:pPr>
      <w:r>
        <w:rPr>
          <w:noProof/>
          <w:lang w:eastAsia="zh-CN"/>
        </w:rPr>
        <w:t>6.30.1.3</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_Toc59101666 \h </w:instrText>
      </w:r>
      <w:r>
        <w:rPr>
          <w:noProof/>
        </w:rPr>
      </w:r>
      <w:r>
        <w:rPr>
          <w:noProof/>
        </w:rPr>
        <w:fldChar w:fldCharType="separate"/>
      </w:r>
      <w:r>
        <w:rPr>
          <w:noProof/>
        </w:rPr>
        <w:t>156</w:t>
      </w:r>
      <w:r>
        <w:rPr>
          <w:noProof/>
        </w:rPr>
        <w:fldChar w:fldCharType="end"/>
      </w:r>
    </w:p>
    <w:p w14:paraId="4D827400" w14:textId="205388EC" w:rsidR="00C9265A" w:rsidRDefault="00C9265A">
      <w:pPr>
        <w:pStyle w:val="TOC4"/>
        <w:rPr>
          <w:rFonts w:asciiTheme="minorHAnsi" w:eastAsiaTheme="minorEastAsia" w:hAnsiTheme="minorHAnsi" w:cstheme="minorBidi"/>
          <w:noProof/>
          <w:sz w:val="22"/>
          <w:szCs w:val="22"/>
          <w:lang w:eastAsia="en-GB"/>
        </w:rPr>
      </w:pPr>
      <w:r>
        <w:rPr>
          <w:noProof/>
          <w:lang w:eastAsia="zh-CN"/>
        </w:rPr>
        <w:t>6.30.1.4</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_Toc59101667 \h </w:instrText>
      </w:r>
      <w:r>
        <w:rPr>
          <w:noProof/>
        </w:rPr>
      </w:r>
      <w:r>
        <w:rPr>
          <w:noProof/>
        </w:rPr>
        <w:fldChar w:fldCharType="separate"/>
      </w:r>
      <w:r>
        <w:rPr>
          <w:noProof/>
        </w:rPr>
        <w:t>158</w:t>
      </w:r>
      <w:r>
        <w:rPr>
          <w:noProof/>
        </w:rPr>
        <w:fldChar w:fldCharType="end"/>
      </w:r>
    </w:p>
    <w:p w14:paraId="20A91405" w14:textId="117D2616" w:rsidR="00C9265A" w:rsidRDefault="00C9265A">
      <w:pPr>
        <w:pStyle w:val="TOC5"/>
        <w:rPr>
          <w:rFonts w:asciiTheme="minorHAnsi" w:eastAsiaTheme="minorEastAsia" w:hAnsiTheme="minorHAnsi" w:cstheme="minorBidi"/>
          <w:noProof/>
          <w:sz w:val="22"/>
          <w:szCs w:val="22"/>
          <w:lang w:eastAsia="en-GB"/>
        </w:rPr>
      </w:pPr>
      <w:r>
        <w:rPr>
          <w:noProof/>
          <w:lang w:eastAsia="zh-CN"/>
        </w:rPr>
        <w:t>6.30.1.4.1</w:t>
      </w:r>
      <w:r>
        <w:rPr>
          <w:rFonts w:asciiTheme="minorHAnsi" w:eastAsiaTheme="minorEastAsia" w:hAnsiTheme="minorHAnsi" w:cstheme="minorBidi"/>
          <w:noProof/>
          <w:sz w:val="22"/>
          <w:szCs w:val="22"/>
          <w:lang w:eastAsia="en-GB"/>
        </w:rPr>
        <w:tab/>
      </w:r>
      <w:r>
        <w:rPr>
          <w:noProof/>
          <w:lang w:eastAsia="zh-CN"/>
        </w:rPr>
        <w:t>Data Dispersion Analysis</w:t>
      </w:r>
      <w:r>
        <w:rPr>
          <w:noProof/>
        </w:rPr>
        <w:tab/>
      </w:r>
      <w:r>
        <w:rPr>
          <w:noProof/>
        </w:rPr>
        <w:fldChar w:fldCharType="begin" w:fldLock="1"/>
      </w:r>
      <w:r>
        <w:rPr>
          <w:noProof/>
        </w:rPr>
        <w:instrText xml:space="preserve"> PAGEREF _Toc59101668 \h </w:instrText>
      </w:r>
      <w:r>
        <w:rPr>
          <w:noProof/>
        </w:rPr>
      </w:r>
      <w:r>
        <w:rPr>
          <w:noProof/>
        </w:rPr>
        <w:fldChar w:fldCharType="separate"/>
      </w:r>
      <w:r>
        <w:rPr>
          <w:noProof/>
        </w:rPr>
        <w:t>159</w:t>
      </w:r>
      <w:r>
        <w:rPr>
          <w:noProof/>
        </w:rPr>
        <w:fldChar w:fldCharType="end"/>
      </w:r>
    </w:p>
    <w:p w14:paraId="1171CC80" w14:textId="094593FA" w:rsidR="00C9265A" w:rsidRDefault="00C9265A">
      <w:pPr>
        <w:pStyle w:val="TOC5"/>
        <w:rPr>
          <w:rFonts w:asciiTheme="minorHAnsi" w:eastAsiaTheme="minorEastAsia" w:hAnsiTheme="minorHAnsi" w:cstheme="minorBidi"/>
          <w:noProof/>
          <w:sz w:val="22"/>
          <w:szCs w:val="22"/>
          <w:lang w:eastAsia="en-GB"/>
        </w:rPr>
      </w:pPr>
      <w:r>
        <w:rPr>
          <w:noProof/>
          <w:lang w:eastAsia="zh-CN"/>
        </w:rPr>
        <w:t>6.30.1.4.2</w:t>
      </w:r>
      <w:r>
        <w:rPr>
          <w:rFonts w:asciiTheme="minorHAnsi" w:eastAsiaTheme="minorEastAsia" w:hAnsiTheme="minorHAnsi" w:cstheme="minorBidi"/>
          <w:noProof/>
          <w:sz w:val="22"/>
          <w:szCs w:val="22"/>
          <w:lang w:eastAsia="en-GB"/>
        </w:rPr>
        <w:tab/>
      </w:r>
      <w:r>
        <w:rPr>
          <w:noProof/>
          <w:lang w:eastAsia="zh-CN"/>
        </w:rPr>
        <w:t>Transactions Dispersion Analysis</w:t>
      </w:r>
      <w:r>
        <w:rPr>
          <w:noProof/>
        </w:rPr>
        <w:tab/>
      </w:r>
      <w:r>
        <w:rPr>
          <w:noProof/>
        </w:rPr>
        <w:fldChar w:fldCharType="begin" w:fldLock="1"/>
      </w:r>
      <w:r>
        <w:rPr>
          <w:noProof/>
        </w:rPr>
        <w:instrText xml:space="preserve"> PAGEREF _Toc59101669 \h </w:instrText>
      </w:r>
      <w:r>
        <w:rPr>
          <w:noProof/>
        </w:rPr>
      </w:r>
      <w:r>
        <w:rPr>
          <w:noProof/>
        </w:rPr>
        <w:fldChar w:fldCharType="separate"/>
      </w:r>
      <w:r>
        <w:rPr>
          <w:noProof/>
        </w:rPr>
        <w:t>160</w:t>
      </w:r>
      <w:r>
        <w:rPr>
          <w:noProof/>
        </w:rPr>
        <w:fldChar w:fldCharType="end"/>
      </w:r>
    </w:p>
    <w:p w14:paraId="55BF0551" w14:textId="71F063E1" w:rsidR="00C9265A" w:rsidRDefault="00C9265A">
      <w:pPr>
        <w:pStyle w:val="TOC5"/>
        <w:rPr>
          <w:rFonts w:asciiTheme="minorHAnsi" w:eastAsiaTheme="minorEastAsia" w:hAnsiTheme="minorHAnsi" w:cstheme="minorBidi"/>
          <w:noProof/>
          <w:sz w:val="22"/>
          <w:szCs w:val="22"/>
          <w:lang w:eastAsia="en-GB"/>
        </w:rPr>
      </w:pPr>
      <w:r>
        <w:rPr>
          <w:noProof/>
          <w:lang w:eastAsia="zh-CN"/>
        </w:rPr>
        <w:t>6.30.1.4.3</w:t>
      </w:r>
      <w:r>
        <w:rPr>
          <w:rFonts w:asciiTheme="minorHAnsi" w:eastAsiaTheme="minorEastAsia" w:hAnsiTheme="minorHAnsi" w:cstheme="minorBidi"/>
          <w:noProof/>
          <w:sz w:val="22"/>
          <w:szCs w:val="22"/>
          <w:lang w:eastAsia="en-GB"/>
        </w:rPr>
        <w:tab/>
      </w:r>
      <w:r>
        <w:rPr>
          <w:noProof/>
          <w:lang w:eastAsia="zh-CN"/>
        </w:rPr>
        <w:t>Transactions Failure Dispersion Analysis</w:t>
      </w:r>
      <w:r>
        <w:rPr>
          <w:noProof/>
        </w:rPr>
        <w:tab/>
      </w:r>
      <w:r>
        <w:rPr>
          <w:noProof/>
        </w:rPr>
        <w:fldChar w:fldCharType="begin" w:fldLock="1"/>
      </w:r>
      <w:r>
        <w:rPr>
          <w:noProof/>
        </w:rPr>
        <w:instrText xml:space="preserve"> PAGEREF _Toc59101670 \h </w:instrText>
      </w:r>
      <w:r>
        <w:rPr>
          <w:noProof/>
        </w:rPr>
      </w:r>
      <w:r>
        <w:rPr>
          <w:noProof/>
        </w:rPr>
        <w:fldChar w:fldCharType="separate"/>
      </w:r>
      <w:r>
        <w:rPr>
          <w:noProof/>
        </w:rPr>
        <w:t>162</w:t>
      </w:r>
      <w:r>
        <w:rPr>
          <w:noProof/>
        </w:rPr>
        <w:fldChar w:fldCharType="end"/>
      </w:r>
    </w:p>
    <w:p w14:paraId="1C3BE4D2" w14:textId="48D34790" w:rsidR="00C9265A" w:rsidRDefault="00C9265A">
      <w:pPr>
        <w:pStyle w:val="TOC5"/>
        <w:rPr>
          <w:rFonts w:asciiTheme="minorHAnsi" w:eastAsiaTheme="minorEastAsia" w:hAnsiTheme="minorHAnsi" w:cstheme="minorBidi"/>
          <w:noProof/>
          <w:sz w:val="22"/>
          <w:szCs w:val="22"/>
          <w:lang w:eastAsia="en-GB"/>
        </w:rPr>
      </w:pPr>
      <w:r>
        <w:rPr>
          <w:noProof/>
          <w:lang w:eastAsia="zh-CN"/>
        </w:rPr>
        <w:t>6.30.1.4.4</w:t>
      </w:r>
      <w:r>
        <w:rPr>
          <w:rFonts w:asciiTheme="minorHAnsi" w:eastAsiaTheme="minorEastAsia" w:hAnsiTheme="minorHAnsi" w:cstheme="minorBidi"/>
          <w:noProof/>
          <w:sz w:val="22"/>
          <w:szCs w:val="22"/>
          <w:lang w:eastAsia="en-GB"/>
        </w:rPr>
        <w:tab/>
      </w:r>
      <w:r>
        <w:rPr>
          <w:noProof/>
          <w:lang w:eastAsia="zh-CN"/>
        </w:rPr>
        <w:t>Dropped Sessions Dispersion Analysis</w:t>
      </w:r>
      <w:r>
        <w:rPr>
          <w:noProof/>
        </w:rPr>
        <w:tab/>
      </w:r>
      <w:r>
        <w:rPr>
          <w:noProof/>
        </w:rPr>
        <w:fldChar w:fldCharType="begin" w:fldLock="1"/>
      </w:r>
      <w:r>
        <w:rPr>
          <w:noProof/>
        </w:rPr>
        <w:instrText xml:space="preserve"> PAGEREF _Toc59101671 \h </w:instrText>
      </w:r>
      <w:r>
        <w:rPr>
          <w:noProof/>
        </w:rPr>
      </w:r>
      <w:r>
        <w:rPr>
          <w:noProof/>
        </w:rPr>
        <w:fldChar w:fldCharType="separate"/>
      </w:r>
      <w:r>
        <w:rPr>
          <w:noProof/>
        </w:rPr>
        <w:t>164</w:t>
      </w:r>
      <w:r>
        <w:rPr>
          <w:noProof/>
        </w:rPr>
        <w:fldChar w:fldCharType="end"/>
      </w:r>
    </w:p>
    <w:p w14:paraId="40C61173" w14:textId="46643797"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30</w:t>
      </w:r>
      <w:r>
        <w:rPr>
          <w:noProof/>
        </w:rPr>
        <w:t>.2</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_Toc59101672 \h </w:instrText>
      </w:r>
      <w:r>
        <w:rPr>
          <w:noProof/>
        </w:rPr>
      </w:r>
      <w:r>
        <w:rPr>
          <w:noProof/>
        </w:rPr>
        <w:fldChar w:fldCharType="separate"/>
      </w:r>
      <w:r>
        <w:rPr>
          <w:noProof/>
        </w:rPr>
        <w:t>165</w:t>
      </w:r>
      <w:r>
        <w:rPr>
          <w:noProof/>
        </w:rPr>
        <w:fldChar w:fldCharType="end"/>
      </w:r>
    </w:p>
    <w:p w14:paraId="0998355C" w14:textId="726EA1EE"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30</w:t>
      </w:r>
      <w:r>
        <w:rPr>
          <w:noProof/>
        </w:rPr>
        <w:t>.3</w:t>
      </w:r>
      <w:r>
        <w:rPr>
          <w:rFonts w:asciiTheme="minorHAnsi" w:eastAsiaTheme="minorEastAsia" w:hAnsiTheme="minorHAnsi" w:cstheme="minorBidi"/>
          <w:noProof/>
          <w:sz w:val="22"/>
          <w:szCs w:val="22"/>
          <w:lang w:eastAsia="en-GB"/>
        </w:rPr>
        <w:tab/>
      </w:r>
      <w:r>
        <w:rPr>
          <w:noProof/>
        </w:rPr>
        <w:t xml:space="preserve">Assistance to </w:t>
      </w:r>
      <w:r>
        <w:rPr>
          <w:noProof/>
          <w:lang w:eastAsia="ko-KR"/>
        </w:rPr>
        <w:t>slice load distribution procedure</w:t>
      </w:r>
      <w:r>
        <w:rPr>
          <w:noProof/>
        </w:rPr>
        <w:tab/>
      </w:r>
      <w:r>
        <w:rPr>
          <w:noProof/>
        </w:rPr>
        <w:fldChar w:fldCharType="begin" w:fldLock="1"/>
      </w:r>
      <w:r>
        <w:rPr>
          <w:noProof/>
        </w:rPr>
        <w:instrText xml:space="preserve"> PAGEREF _Toc59101673 \h </w:instrText>
      </w:r>
      <w:r>
        <w:rPr>
          <w:noProof/>
        </w:rPr>
      </w:r>
      <w:r>
        <w:rPr>
          <w:noProof/>
        </w:rPr>
        <w:fldChar w:fldCharType="separate"/>
      </w:r>
      <w:r>
        <w:rPr>
          <w:noProof/>
        </w:rPr>
        <w:t>167</w:t>
      </w:r>
      <w:r>
        <w:rPr>
          <w:noProof/>
        </w:rPr>
        <w:fldChar w:fldCharType="end"/>
      </w:r>
    </w:p>
    <w:p w14:paraId="2F43AFF6" w14:textId="448579A7"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30</w:t>
      </w:r>
      <w:r>
        <w:rPr>
          <w:noProof/>
        </w:rPr>
        <w:t>.4</w:t>
      </w:r>
      <w:r>
        <w:rPr>
          <w:rFonts w:asciiTheme="minorHAnsi" w:eastAsiaTheme="minorEastAsia" w:hAnsiTheme="minorHAnsi" w:cstheme="minorBidi"/>
          <w:noProof/>
          <w:sz w:val="22"/>
          <w:szCs w:val="22"/>
          <w:lang w:eastAsia="en-GB"/>
        </w:rPr>
        <w:tab/>
      </w:r>
      <w:r>
        <w:rPr>
          <w:noProof/>
          <w:lang w:eastAsia="ko-KR"/>
        </w:rPr>
        <w:t>User Data Congestion Mitigation</w:t>
      </w:r>
      <w:r>
        <w:rPr>
          <w:noProof/>
        </w:rPr>
        <w:tab/>
      </w:r>
      <w:r>
        <w:rPr>
          <w:noProof/>
        </w:rPr>
        <w:fldChar w:fldCharType="begin" w:fldLock="1"/>
      </w:r>
      <w:r>
        <w:rPr>
          <w:noProof/>
        </w:rPr>
        <w:instrText xml:space="preserve"> PAGEREF _Toc59101674 \h </w:instrText>
      </w:r>
      <w:r>
        <w:rPr>
          <w:noProof/>
        </w:rPr>
      </w:r>
      <w:r>
        <w:rPr>
          <w:noProof/>
        </w:rPr>
        <w:fldChar w:fldCharType="separate"/>
      </w:r>
      <w:r>
        <w:rPr>
          <w:noProof/>
        </w:rPr>
        <w:t>167</w:t>
      </w:r>
      <w:r>
        <w:rPr>
          <w:noProof/>
        </w:rPr>
        <w:fldChar w:fldCharType="end"/>
      </w:r>
    </w:p>
    <w:p w14:paraId="52C24A48" w14:textId="56CEDD1B"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30</w:t>
      </w:r>
      <w:r>
        <w:rPr>
          <w:noProof/>
        </w:rPr>
        <w:t>.</w:t>
      </w:r>
      <w:r>
        <w:rPr>
          <w:noProof/>
          <w:lang w:eastAsia="zh-CN"/>
        </w:rPr>
        <w:t>5</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_Toc59101675 \h </w:instrText>
      </w:r>
      <w:r>
        <w:rPr>
          <w:noProof/>
        </w:rPr>
      </w:r>
      <w:r>
        <w:rPr>
          <w:noProof/>
        </w:rPr>
        <w:fldChar w:fldCharType="separate"/>
      </w:r>
      <w:r>
        <w:rPr>
          <w:noProof/>
        </w:rPr>
        <w:t>169</w:t>
      </w:r>
      <w:r>
        <w:rPr>
          <w:noProof/>
        </w:rPr>
        <w:fldChar w:fldCharType="end"/>
      </w:r>
    </w:p>
    <w:p w14:paraId="02A884CD" w14:textId="788555F2" w:rsidR="00C9265A" w:rsidRDefault="00C9265A">
      <w:pPr>
        <w:pStyle w:val="TOC2"/>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rPr>
        <w:t>Solution</w:t>
      </w:r>
      <w:r>
        <w:rPr>
          <w:noProof/>
          <w:lang w:eastAsia="zh-CN"/>
        </w:rPr>
        <w:t xml:space="preserve"> #31 (merging Sol# 48, 49(alternative 2), 50 and 51)</w:t>
      </w:r>
      <w:r>
        <w:rPr>
          <w:noProof/>
        </w:rPr>
        <w:t>: NWDAF Assisted UP Optimization for edge computing by extending the existing service experience analytics</w:t>
      </w:r>
      <w:r>
        <w:rPr>
          <w:noProof/>
        </w:rPr>
        <w:tab/>
      </w:r>
      <w:r>
        <w:rPr>
          <w:noProof/>
        </w:rPr>
        <w:fldChar w:fldCharType="begin" w:fldLock="1"/>
      </w:r>
      <w:r>
        <w:rPr>
          <w:noProof/>
        </w:rPr>
        <w:instrText xml:space="preserve"> PAGEREF _Toc59101676 \h </w:instrText>
      </w:r>
      <w:r>
        <w:rPr>
          <w:noProof/>
        </w:rPr>
      </w:r>
      <w:r>
        <w:rPr>
          <w:noProof/>
        </w:rPr>
        <w:fldChar w:fldCharType="separate"/>
      </w:r>
      <w:r>
        <w:rPr>
          <w:noProof/>
        </w:rPr>
        <w:t>169</w:t>
      </w:r>
      <w:r>
        <w:rPr>
          <w:noProof/>
        </w:rPr>
        <w:fldChar w:fldCharType="end"/>
      </w:r>
    </w:p>
    <w:p w14:paraId="15FB5B61" w14:textId="1165D7EC"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31</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_Toc59101677 \h </w:instrText>
      </w:r>
      <w:r>
        <w:rPr>
          <w:noProof/>
        </w:rPr>
      </w:r>
      <w:r>
        <w:rPr>
          <w:noProof/>
        </w:rPr>
        <w:fldChar w:fldCharType="separate"/>
      </w:r>
      <w:r>
        <w:rPr>
          <w:noProof/>
        </w:rPr>
        <w:t>169</w:t>
      </w:r>
      <w:r>
        <w:rPr>
          <w:noProof/>
        </w:rPr>
        <w:fldChar w:fldCharType="end"/>
      </w:r>
    </w:p>
    <w:p w14:paraId="66ED66D7" w14:textId="6F60775E" w:rsidR="00C9265A" w:rsidRDefault="00C9265A">
      <w:pPr>
        <w:pStyle w:val="TOC3"/>
        <w:rPr>
          <w:rFonts w:asciiTheme="minorHAnsi" w:eastAsiaTheme="minorEastAsia" w:hAnsiTheme="minorHAnsi" w:cstheme="minorBidi"/>
          <w:noProof/>
          <w:sz w:val="22"/>
          <w:szCs w:val="22"/>
          <w:lang w:eastAsia="en-GB"/>
        </w:rPr>
      </w:pPr>
      <w:r>
        <w:rPr>
          <w:noProof/>
          <w:lang w:eastAsia="zh-CN"/>
        </w:rPr>
        <w:t>6.31.2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_Toc59101678 \h </w:instrText>
      </w:r>
      <w:r>
        <w:rPr>
          <w:noProof/>
        </w:rPr>
      </w:r>
      <w:r>
        <w:rPr>
          <w:noProof/>
        </w:rPr>
        <w:fldChar w:fldCharType="separate"/>
      </w:r>
      <w:r>
        <w:rPr>
          <w:noProof/>
        </w:rPr>
        <w:t>170</w:t>
      </w:r>
      <w:r>
        <w:rPr>
          <w:noProof/>
        </w:rPr>
        <w:fldChar w:fldCharType="end"/>
      </w:r>
    </w:p>
    <w:p w14:paraId="3C8F2557" w14:textId="286D67B0" w:rsidR="00C9265A" w:rsidRDefault="00C9265A">
      <w:pPr>
        <w:pStyle w:val="TOC3"/>
        <w:rPr>
          <w:rFonts w:asciiTheme="minorHAnsi" w:eastAsiaTheme="minorEastAsia" w:hAnsiTheme="minorHAnsi" w:cstheme="minorBidi"/>
          <w:noProof/>
          <w:sz w:val="22"/>
          <w:szCs w:val="22"/>
          <w:lang w:eastAsia="en-GB"/>
        </w:rPr>
      </w:pPr>
      <w:r>
        <w:rPr>
          <w:noProof/>
          <w:lang w:eastAsia="zh-CN"/>
        </w:rPr>
        <w:t>6.31.3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_Toc59101679 \h </w:instrText>
      </w:r>
      <w:r>
        <w:rPr>
          <w:noProof/>
        </w:rPr>
      </w:r>
      <w:r>
        <w:rPr>
          <w:noProof/>
        </w:rPr>
        <w:fldChar w:fldCharType="separate"/>
      </w:r>
      <w:r>
        <w:rPr>
          <w:noProof/>
        </w:rPr>
        <w:t>171</w:t>
      </w:r>
      <w:r>
        <w:rPr>
          <w:noProof/>
        </w:rPr>
        <w:fldChar w:fldCharType="end"/>
      </w:r>
    </w:p>
    <w:p w14:paraId="5A984F46" w14:textId="3FCD4A35" w:rsidR="00C9265A" w:rsidRDefault="00C9265A">
      <w:pPr>
        <w:pStyle w:val="TOC3"/>
        <w:rPr>
          <w:rFonts w:asciiTheme="minorHAnsi" w:eastAsiaTheme="minorEastAsia" w:hAnsiTheme="minorHAnsi" w:cstheme="minorBidi"/>
          <w:noProof/>
          <w:sz w:val="22"/>
          <w:szCs w:val="22"/>
          <w:lang w:eastAsia="en-GB"/>
        </w:rPr>
      </w:pPr>
      <w:r>
        <w:rPr>
          <w:noProof/>
          <w:lang w:eastAsia="zh-CN"/>
        </w:rPr>
        <w:t>6.31.4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_Toc59101680 \h </w:instrText>
      </w:r>
      <w:r>
        <w:rPr>
          <w:noProof/>
        </w:rPr>
      </w:r>
      <w:r>
        <w:rPr>
          <w:noProof/>
        </w:rPr>
        <w:fldChar w:fldCharType="separate"/>
      </w:r>
      <w:r>
        <w:rPr>
          <w:noProof/>
        </w:rPr>
        <w:t>173</w:t>
      </w:r>
      <w:r>
        <w:rPr>
          <w:noProof/>
        </w:rPr>
        <w:fldChar w:fldCharType="end"/>
      </w:r>
    </w:p>
    <w:p w14:paraId="20261403" w14:textId="540ADA22"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31</w:t>
      </w:r>
      <w:r>
        <w:rPr>
          <w:noProof/>
        </w:rPr>
        <w:t>.5</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_Toc59101681 \h </w:instrText>
      </w:r>
      <w:r>
        <w:rPr>
          <w:noProof/>
        </w:rPr>
      </w:r>
      <w:r>
        <w:rPr>
          <w:noProof/>
        </w:rPr>
        <w:fldChar w:fldCharType="separate"/>
      </w:r>
      <w:r>
        <w:rPr>
          <w:noProof/>
        </w:rPr>
        <w:t>174</w:t>
      </w:r>
      <w:r>
        <w:rPr>
          <w:noProof/>
        </w:rPr>
        <w:fldChar w:fldCharType="end"/>
      </w:r>
    </w:p>
    <w:p w14:paraId="6FDA79EC" w14:textId="6FEAFA6A" w:rsidR="00C9265A" w:rsidRDefault="00C9265A">
      <w:pPr>
        <w:pStyle w:val="TOC2"/>
        <w:rPr>
          <w:rFonts w:asciiTheme="minorHAnsi" w:eastAsiaTheme="minorEastAsia" w:hAnsiTheme="minorHAnsi" w:cstheme="minorBidi"/>
          <w:noProof/>
          <w:sz w:val="22"/>
          <w:szCs w:val="22"/>
          <w:lang w:eastAsia="en-GB"/>
        </w:rPr>
      </w:pPr>
      <w:r>
        <w:rPr>
          <w:noProof/>
          <w:lang w:eastAsia="en-US"/>
        </w:rPr>
        <w:t>6.</w:t>
      </w:r>
      <w:r>
        <w:rPr>
          <w:noProof/>
          <w:lang w:eastAsia="zh-CN"/>
        </w:rPr>
        <w:t>32</w:t>
      </w:r>
      <w:r>
        <w:rPr>
          <w:rFonts w:asciiTheme="minorHAnsi" w:eastAsiaTheme="minorEastAsia" w:hAnsiTheme="minorHAnsi" w:cstheme="minorBidi"/>
          <w:noProof/>
          <w:sz w:val="22"/>
          <w:szCs w:val="22"/>
          <w:lang w:eastAsia="en-GB"/>
        </w:rPr>
        <w:tab/>
      </w:r>
      <w:r>
        <w:rPr>
          <w:noProof/>
          <w:lang w:eastAsia="en-US"/>
        </w:rPr>
        <w:t xml:space="preserve">Solution </w:t>
      </w:r>
      <w:r>
        <w:rPr>
          <w:noProof/>
          <w:lang w:eastAsia="zh-CN"/>
        </w:rPr>
        <w:t>#32</w:t>
      </w:r>
      <w:r>
        <w:rPr>
          <w:noProof/>
          <w:lang w:eastAsia="en-US"/>
        </w:rPr>
        <w:t>: Enhancing Existing Mechanisms to Reduce Load and Complexity to Determine Entities serving in Area of Interest</w:t>
      </w:r>
      <w:r>
        <w:rPr>
          <w:noProof/>
        </w:rPr>
        <w:tab/>
      </w:r>
      <w:r>
        <w:rPr>
          <w:noProof/>
        </w:rPr>
        <w:fldChar w:fldCharType="begin" w:fldLock="1"/>
      </w:r>
      <w:r>
        <w:rPr>
          <w:noProof/>
        </w:rPr>
        <w:instrText xml:space="preserve"> PAGEREF _Toc59101682 \h </w:instrText>
      </w:r>
      <w:r>
        <w:rPr>
          <w:noProof/>
        </w:rPr>
      </w:r>
      <w:r>
        <w:rPr>
          <w:noProof/>
        </w:rPr>
        <w:fldChar w:fldCharType="separate"/>
      </w:r>
      <w:r>
        <w:rPr>
          <w:noProof/>
        </w:rPr>
        <w:t>174</w:t>
      </w:r>
      <w:r>
        <w:rPr>
          <w:noProof/>
        </w:rPr>
        <w:fldChar w:fldCharType="end"/>
      </w:r>
    </w:p>
    <w:p w14:paraId="2B8453D6" w14:textId="52D54F06" w:rsidR="00C9265A" w:rsidRDefault="00C9265A">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32</w:t>
      </w:r>
      <w:r>
        <w:rPr>
          <w:noProof/>
          <w:lang w:eastAsia="ko-KR"/>
        </w:rPr>
        <w:t>.1</w:t>
      </w:r>
      <w:r>
        <w:rPr>
          <w:rFonts w:asciiTheme="minorHAnsi" w:eastAsiaTheme="minorEastAsia" w:hAnsiTheme="minorHAnsi" w:cstheme="minorBidi"/>
          <w:noProof/>
          <w:sz w:val="22"/>
          <w:szCs w:val="22"/>
          <w:lang w:eastAsia="en-GB"/>
        </w:rPr>
        <w:tab/>
      </w:r>
      <w:r>
        <w:rPr>
          <w:noProof/>
          <w:lang w:eastAsia="ko-KR"/>
        </w:rPr>
        <w:t>High-level Description</w:t>
      </w:r>
      <w:r>
        <w:rPr>
          <w:noProof/>
        </w:rPr>
        <w:tab/>
      </w:r>
      <w:r>
        <w:rPr>
          <w:noProof/>
        </w:rPr>
        <w:fldChar w:fldCharType="begin" w:fldLock="1"/>
      </w:r>
      <w:r>
        <w:rPr>
          <w:noProof/>
        </w:rPr>
        <w:instrText xml:space="preserve"> PAGEREF _Toc59101683 \h </w:instrText>
      </w:r>
      <w:r>
        <w:rPr>
          <w:noProof/>
        </w:rPr>
      </w:r>
      <w:r>
        <w:rPr>
          <w:noProof/>
        </w:rPr>
        <w:fldChar w:fldCharType="separate"/>
      </w:r>
      <w:r>
        <w:rPr>
          <w:noProof/>
        </w:rPr>
        <w:t>174</w:t>
      </w:r>
      <w:r>
        <w:rPr>
          <w:noProof/>
        </w:rPr>
        <w:fldChar w:fldCharType="end"/>
      </w:r>
    </w:p>
    <w:p w14:paraId="0E911163" w14:textId="2EF61616" w:rsidR="00C9265A" w:rsidRDefault="00C9265A">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32</w:t>
      </w:r>
      <w:r>
        <w:rPr>
          <w:noProof/>
          <w:lang w:eastAsia="ko-KR"/>
        </w:rPr>
        <w:t>.2</w:t>
      </w:r>
      <w:r>
        <w:rPr>
          <w:rFonts w:asciiTheme="minorHAnsi" w:eastAsiaTheme="minorEastAsia" w:hAnsiTheme="minorHAnsi" w:cstheme="minorBidi"/>
          <w:noProof/>
          <w:sz w:val="22"/>
          <w:szCs w:val="22"/>
          <w:lang w:eastAsia="en-GB"/>
        </w:rPr>
        <w:tab/>
      </w:r>
      <w:r>
        <w:rPr>
          <w:noProof/>
          <w:lang w:eastAsia="ko-KR"/>
        </w:rPr>
        <w:t>Procedure for Determining SMFs/AMFs in AoI per TA granularity</w:t>
      </w:r>
      <w:r>
        <w:rPr>
          <w:noProof/>
        </w:rPr>
        <w:tab/>
      </w:r>
      <w:r>
        <w:rPr>
          <w:noProof/>
        </w:rPr>
        <w:fldChar w:fldCharType="begin" w:fldLock="1"/>
      </w:r>
      <w:r>
        <w:rPr>
          <w:noProof/>
        </w:rPr>
        <w:instrText xml:space="preserve"> PAGEREF _Toc59101684 \h </w:instrText>
      </w:r>
      <w:r>
        <w:rPr>
          <w:noProof/>
        </w:rPr>
      </w:r>
      <w:r>
        <w:rPr>
          <w:noProof/>
        </w:rPr>
        <w:fldChar w:fldCharType="separate"/>
      </w:r>
      <w:r>
        <w:rPr>
          <w:noProof/>
        </w:rPr>
        <w:t>175</w:t>
      </w:r>
      <w:r>
        <w:rPr>
          <w:noProof/>
        </w:rPr>
        <w:fldChar w:fldCharType="end"/>
      </w:r>
    </w:p>
    <w:p w14:paraId="6E54B1DE" w14:textId="61F1235B" w:rsidR="00C9265A" w:rsidRDefault="00C9265A">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32</w:t>
      </w:r>
      <w:r>
        <w:rPr>
          <w:noProof/>
          <w:lang w:eastAsia="ko-KR"/>
        </w:rPr>
        <w:t>.3</w:t>
      </w:r>
      <w:r>
        <w:rPr>
          <w:rFonts w:asciiTheme="minorHAnsi" w:eastAsiaTheme="minorEastAsia" w:hAnsiTheme="minorHAnsi" w:cstheme="minorBidi"/>
          <w:noProof/>
          <w:sz w:val="22"/>
          <w:szCs w:val="22"/>
          <w:lang w:eastAsia="en-GB"/>
        </w:rPr>
        <w:tab/>
      </w:r>
      <w:r>
        <w:rPr>
          <w:noProof/>
          <w:lang w:eastAsia="ko-KR"/>
        </w:rPr>
        <w:t>Procedure for Determining Network Slice Information in AoI</w:t>
      </w:r>
      <w:r>
        <w:rPr>
          <w:noProof/>
        </w:rPr>
        <w:tab/>
      </w:r>
      <w:r>
        <w:rPr>
          <w:noProof/>
        </w:rPr>
        <w:fldChar w:fldCharType="begin" w:fldLock="1"/>
      </w:r>
      <w:r>
        <w:rPr>
          <w:noProof/>
        </w:rPr>
        <w:instrText xml:space="preserve"> PAGEREF _Toc59101685 \h </w:instrText>
      </w:r>
      <w:r>
        <w:rPr>
          <w:noProof/>
        </w:rPr>
      </w:r>
      <w:r>
        <w:rPr>
          <w:noProof/>
        </w:rPr>
        <w:fldChar w:fldCharType="separate"/>
      </w:r>
      <w:r>
        <w:rPr>
          <w:noProof/>
        </w:rPr>
        <w:t>176</w:t>
      </w:r>
      <w:r>
        <w:rPr>
          <w:noProof/>
        </w:rPr>
        <w:fldChar w:fldCharType="end"/>
      </w:r>
    </w:p>
    <w:p w14:paraId="4238869D" w14:textId="42778DBD" w:rsidR="00C9265A" w:rsidRDefault="00C9265A">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32</w:t>
      </w:r>
      <w:r>
        <w:rPr>
          <w:noProof/>
          <w:lang w:eastAsia="ko-KR"/>
        </w:rPr>
        <w:t>.4</w:t>
      </w:r>
      <w:r>
        <w:rPr>
          <w:rFonts w:asciiTheme="minorHAnsi" w:eastAsiaTheme="minorEastAsia" w:hAnsiTheme="minorHAnsi" w:cstheme="minorBidi"/>
          <w:noProof/>
          <w:sz w:val="22"/>
          <w:szCs w:val="22"/>
          <w:lang w:eastAsia="en-GB"/>
        </w:rPr>
        <w:tab/>
      </w:r>
      <w:r>
        <w:rPr>
          <w:noProof/>
          <w:lang w:eastAsia="ko-KR"/>
        </w:rPr>
        <w:t>Procedure for Determining Applications, DNNs, DNAIs in AoI</w:t>
      </w:r>
      <w:r>
        <w:rPr>
          <w:noProof/>
        </w:rPr>
        <w:tab/>
      </w:r>
      <w:r>
        <w:rPr>
          <w:noProof/>
        </w:rPr>
        <w:fldChar w:fldCharType="begin" w:fldLock="1"/>
      </w:r>
      <w:r>
        <w:rPr>
          <w:noProof/>
        </w:rPr>
        <w:instrText xml:space="preserve"> PAGEREF _Toc59101686 \h </w:instrText>
      </w:r>
      <w:r>
        <w:rPr>
          <w:noProof/>
        </w:rPr>
      </w:r>
      <w:r>
        <w:rPr>
          <w:noProof/>
        </w:rPr>
        <w:fldChar w:fldCharType="separate"/>
      </w:r>
      <w:r>
        <w:rPr>
          <w:noProof/>
        </w:rPr>
        <w:t>177</w:t>
      </w:r>
      <w:r>
        <w:rPr>
          <w:noProof/>
        </w:rPr>
        <w:fldChar w:fldCharType="end"/>
      </w:r>
    </w:p>
    <w:p w14:paraId="0D90FD58" w14:textId="3418C335" w:rsidR="00C9265A" w:rsidRDefault="00C9265A">
      <w:pPr>
        <w:pStyle w:val="TOC3"/>
        <w:rPr>
          <w:rFonts w:asciiTheme="minorHAnsi" w:eastAsiaTheme="minorEastAsia" w:hAnsiTheme="minorHAnsi" w:cstheme="minorBidi"/>
          <w:noProof/>
          <w:sz w:val="22"/>
          <w:szCs w:val="22"/>
          <w:lang w:eastAsia="en-GB"/>
        </w:rPr>
      </w:pPr>
      <w:r>
        <w:rPr>
          <w:noProof/>
          <w:lang w:eastAsia="zh-CN"/>
        </w:rPr>
        <w:t>6.32.5</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_Toc59101687 \h </w:instrText>
      </w:r>
      <w:r>
        <w:rPr>
          <w:noProof/>
        </w:rPr>
      </w:r>
      <w:r>
        <w:rPr>
          <w:noProof/>
        </w:rPr>
        <w:fldChar w:fldCharType="separate"/>
      </w:r>
      <w:r>
        <w:rPr>
          <w:noProof/>
        </w:rPr>
        <w:t>178</w:t>
      </w:r>
      <w:r>
        <w:rPr>
          <w:noProof/>
        </w:rPr>
        <w:fldChar w:fldCharType="end"/>
      </w:r>
    </w:p>
    <w:p w14:paraId="0E53D750" w14:textId="17A73BC4" w:rsidR="00C9265A" w:rsidRDefault="00C9265A">
      <w:pPr>
        <w:pStyle w:val="TOC2"/>
        <w:rPr>
          <w:rFonts w:asciiTheme="minorHAnsi" w:eastAsiaTheme="minorEastAsia" w:hAnsiTheme="minorHAnsi" w:cstheme="minorBidi"/>
          <w:noProof/>
          <w:sz w:val="22"/>
          <w:szCs w:val="22"/>
          <w:lang w:eastAsia="en-GB"/>
        </w:rPr>
      </w:pPr>
      <w:r>
        <w:rPr>
          <w:noProof/>
        </w:rPr>
        <w:t>6.</w:t>
      </w:r>
      <w:r>
        <w:rPr>
          <w:noProof/>
          <w:lang w:eastAsia="zh-CN"/>
        </w:rPr>
        <w:t>33</w:t>
      </w:r>
      <w:r>
        <w:rPr>
          <w:rFonts w:asciiTheme="minorHAnsi" w:eastAsiaTheme="minorEastAsia" w:hAnsiTheme="minorHAnsi" w:cstheme="minorBidi"/>
          <w:noProof/>
          <w:sz w:val="22"/>
          <w:szCs w:val="22"/>
          <w:lang w:eastAsia="en-GB"/>
        </w:rPr>
        <w:tab/>
      </w:r>
      <w:r>
        <w:rPr>
          <w:noProof/>
        </w:rPr>
        <w:t>Solution</w:t>
      </w:r>
      <w:r>
        <w:rPr>
          <w:noProof/>
          <w:lang w:eastAsia="zh-CN"/>
        </w:rPr>
        <w:t xml:space="preserve"> #33</w:t>
      </w:r>
      <w:r>
        <w:rPr>
          <w:noProof/>
        </w:rPr>
        <w:t>: Signalling and computation load control by sobriety and efficiency mechanisms</w:t>
      </w:r>
      <w:r>
        <w:rPr>
          <w:noProof/>
        </w:rPr>
        <w:tab/>
      </w:r>
      <w:r>
        <w:rPr>
          <w:noProof/>
        </w:rPr>
        <w:fldChar w:fldCharType="begin" w:fldLock="1"/>
      </w:r>
      <w:r>
        <w:rPr>
          <w:noProof/>
        </w:rPr>
        <w:instrText xml:space="preserve"> PAGEREF _Toc59101688 \h </w:instrText>
      </w:r>
      <w:r>
        <w:rPr>
          <w:noProof/>
        </w:rPr>
      </w:r>
      <w:r>
        <w:rPr>
          <w:noProof/>
        </w:rPr>
        <w:fldChar w:fldCharType="separate"/>
      </w:r>
      <w:r>
        <w:rPr>
          <w:noProof/>
        </w:rPr>
        <w:t>178</w:t>
      </w:r>
      <w:r>
        <w:rPr>
          <w:noProof/>
        </w:rPr>
        <w:fldChar w:fldCharType="end"/>
      </w:r>
    </w:p>
    <w:p w14:paraId="4177D055" w14:textId="6424F9AF"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33</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_Toc59101689 \h </w:instrText>
      </w:r>
      <w:r>
        <w:rPr>
          <w:noProof/>
        </w:rPr>
      </w:r>
      <w:r>
        <w:rPr>
          <w:noProof/>
        </w:rPr>
        <w:fldChar w:fldCharType="separate"/>
      </w:r>
      <w:r>
        <w:rPr>
          <w:noProof/>
        </w:rPr>
        <w:t>178</w:t>
      </w:r>
      <w:r>
        <w:rPr>
          <w:noProof/>
        </w:rPr>
        <w:fldChar w:fldCharType="end"/>
      </w:r>
    </w:p>
    <w:p w14:paraId="2C803688" w14:textId="4444BF13" w:rsidR="00C9265A" w:rsidRDefault="00C9265A">
      <w:pPr>
        <w:pStyle w:val="TOC4"/>
        <w:rPr>
          <w:rFonts w:asciiTheme="minorHAnsi" w:eastAsiaTheme="minorEastAsia" w:hAnsiTheme="minorHAnsi" w:cstheme="minorBidi"/>
          <w:noProof/>
          <w:sz w:val="22"/>
          <w:szCs w:val="22"/>
          <w:lang w:eastAsia="en-GB"/>
        </w:rPr>
      </w:pPr>
      <w:r>
        <w:rPr>
          <w:noProof/>
          <w:lang w:eastAsia="zh-CN"/>
        </w:rPr>
        <w:t>6.33.1.1</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_Toc59101690 \h </w:instrText>
      </w:r>
      <w:r>
        <w:rPr>
          <w:noProof/>
        </w:rPr>
      </w:r>
      <w:r>
        <w:rPr>
          <w:noProof/>
        </w:rPr>
        <w:fldChar w:fldCharType="separate"/>
      </w:r>
      <w:r>
        <w:rPr>
          <w:noProof/>
        </w:rPr>
        <w:t>178</w:t>
      </w:r>
      <w:r>
        <w:rPr>
          <w:noProof/>
        </w:rPr>
        <w:fldChar w:fldCharType="end"/>
      </w:r>
    </w:p>
    <w:p w14:paraId="4DB8B73A" w14:textId="046E422E" w:rsidR="00C9265A" w:rsidRDefault="00C9265A">
      <w:pPr>
        <w:pStyle w:val="TOC4"/>
        <w:rPr>
          <w:rFonts w:asciiTheme="minorHAnsi" w:eastAsiaTheme="minorEastAsia" w:hAnsiTheme="minorHAnsi" w:cstheme="minorBidi"/>
          <w:noProof/>
          <w:sz w:val="22"/>
          <w:szCs w:val="22"/>
          <w:lang w:eastAsia="en-GB"/>
        </w:rPr>
      </w:pPr>
      <w:r>
        <w:rPr>
          <w:noProof/>
          <w:lang w:eastAsia="zh-CN"/>
        </w:rPr>
        <w:t>6.33.1.2</w:t>
      </w:r>
      <w:r>
        <w:rPr>
          <w:rFonts w:asciiTheme="minorHAnsi" w:eastAsiaTheme="minorEastAsia" w:hAnsiTheme="minorHAnsi" w:cstheme="minorBidi"/>
          <w:noProof/>
          <w:sz w:val="22"/>
          <w:szCs w:val="22"/>
          <w:lang w:eastAsia="en-GB"/>
        </w:rPr>
        <w:tab/>
      </w:r>
      <w:r>
        <w:rPr>
          <w:noProof/>
          <w:lang w:eastAsia="zh-CN"/>
        </w:rPr>
        <w:t>Sobriety mechanisms</w:t>
      </w:r>
      <w:r>
        <w:rPr>
          <w:noProof/>
        </w:rPr>
        <w:tab/>
      </w:r>
      <w:r>
        <w:rPr>
          <w:noProof/>
        </w:rPr>
        <w:fldChar w:fldCharType="begin" w:fldLock="1"/>
      </w:r>
      <w:r>
        <w:rPr>
          <w:noProof/>
        </w:rPr>
        <w:instrText xml:space="preserve"> PAGEREF _Toc59101691 \h </w:instrText>
      </w:r>
      <w:r>
        <w:rPr>
          <w:noProof/>
        </w:rPr>
      </w:r>
      <w:r>
        <w:rPr>
          <w:noProof/>
        </w:rPr>
        <w:fldChar w:fldCharType="separate"/>
      </w:r>
      <w:r>
        <w:rPr>
          <w:noProof/>
        </w:rPr>
        <w:t>179</w:t>
      </w:r>
      <w:r>
        <w:rPr>
          <w:noProof/>
        </w:rPr>
        <w:fldChar w:fldCharType="end"/>
      </w:r>
    </w:p>
    <w:p w14:paraId="425A1246" w14:textId="7E434120" w:rsidR="00C9265A" w:rsidRDefault="00C9265A">
      <w:pPr>
        <w:pStyle w:val="TOC4"/>
        <w:rPr>
          <w:rFonts w:asciiTheme="minorHAnsi" w:eastAsiaTheme="minorEastAsia" w:hAnsiTheme="minorHAnsi" w:cstheme="minorBidi"/>
          <w:noProof/>
          <w:sz w:val="22"/>
          <w:szCs w:val="22"/>
          <w:lang w:eastAsia="en-GB"/>
        </w:rPr>
      </w:pPr>
      <w:r>
        <w:rPr>
          <w:noProof/>
          <w:lang w:eastAsia="zh-CN"/>
        </w:rPr>
        <w:t>6.33.1.3</w:t>
      </w:r>
      <w:r>
        <w:rPr>
          <w:rFonts w:asciiTheme="minorHAnsi" w:eastAsiaTheme="minorEastAsia" w:hAnsiTheme="minorHAnsi" w:cstheme="minorBidi"/>
          <w:noProof/>
          <w:sz w:val="22"/>
          <w:szCs w:val="22"/>
          <w:lang w:eastAsia="en-GB"/>
        </w:rPr>
        <w:tab/>
      </w:r>
      <w:r>
        <w:rPr>
          <w:noProof/>
          <w:lang w:eastAsia="zh-CN"/>
        </w:rPr>
        <w:t>Efficiency mechanisms</w:t>
      </w:r>
      <w:r>
        <w:rPr>
          <w:noProof/>
        </w:rPr>
        <w:tab/>
      </w:r>
      <w:r>
        <w:rPr>
          <w:noProof/>
        </w:rPr>
        <w:fldChar w:fldCharType="begin" w:fldLock="1"/>
      </w:r>
      <w:r>
        <w:rPr>
          <w:noProof/>
        </w:rPr>
        <w:instrText xml:space="preserve"> PAGEREF _Toc59101692 \h </w:instrText>
      </w:r>
      <w:r>
        <w:rPr>
          <w:noProof/>
        </w:rPr>
      </w:r>
      <w:r>
        <w:rPr>
          <w:noProof/>
        </w:rPr>
        <w:fldChar w:fldCharType="separate"/>
      </w:r>
      <w:r>
        <w:rPr>
          <w:noProof/>
        </w:rPr>
        <w:t>180</w:t>
      </w:r>
      <w:r>
        <w:rPr>
          <w:noProof/>
        </w:rPr>
        <w:fldChar w:fldCharType="end"/>
      </w:r>
    </w:p>
    <w:p w14:paraId="147BD7FB" w14:textId="64C5BCE7"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33</w:t>
      </w:r>
      <w:r>
        <w:rPr>
          <w:noProof/>
        </w:rPr>
        <w:t>.2</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_Toc59101693 \h </w:instrText>
      </w:r>
      <w:r>
        <w:rPr>
          <w:noProof/>
        </w:rPr>
      </w:r>
      <w:r>
        <w:rPr>
          <w:noProof/>
        </w:rPr>
        <w:fldChar w:fldCharType="separate"/>
      </w:r>
      <w:r>
        <w:rPr>
          <w:noProof/>
        </w:rPr>
        <w:t>180</w:t>
      </w:r>
      <w:r>
        <w:rPr>
          <w:noProof/>
        </w:rPr>
        <w:fldChar w:fldCharType="end"/>
      </w:r>
    </w:p>
    <w:p w14:paraId="6E1975C6" w14:textId="2807C120" w:rsidR="00C9265A" w:rsidRDefault="00C9265A">
      <w:pPr>
        <w:pStyle w:val="TOC2"/>
        <w:rPr>
          <w:rFonts w:asciiTheme="minorHAnsi" w:eastAsiaTheme="minorEastAsia" w:hAnsiTheme="minorHAnsi" w:cstheme="minorBidi"/>
          <w:noProof/>
          <w:sz w:val="22"/>
          <w:szCs w:val="22"/>
          <w:lang w:eastAsia="en-GB"/>
        </w:rPr>
      </w:pPr>
      <w:r>
        <w:rPr>
          <w:noProof/>
          <w:lang w:eastAsia="en-US"/>
        </w:rPr>
        <w:t>6.</w:t>
      </w:r>
      <w:r>
        <w:rPr>
          <w:noProof/>
          <w:lang w:eastAsia="zh-CN"/>
        </w:rPr>
        <w:t>34</w:t>
      </w:r>
      <w:r>
        <w:rPr>
          <w:rFonts w:asciiTheme="minorHAnsi" w:eastAsiaTheme="minorEastAsia" w:hAnsiTheme="minorHAnsi" w:cstheme="minorBidi"/>
          <w:noProof/>
          <w:sz w:val="22"/>
          <w:szCs w:val="22"/>
          <w:lang w:eastAsia="en-GB"/>
        </w:rPr>
        <w:tab/>
      </w:r>
      <w:r>
        <w:rPr>
          <w:noProof/>
          <w:lang w:eastAsia="en-US"/>
        </w:rPr>
        <w:t>Solution #</w:t>
      </w:r>
      <w:r>
        <w:rPr>
          <w:noProof/>
          <w:lang w:eastAsia="zh-CN"/>
        </w:rPr>
        <w:t>34:</w:t>
      </w:r>
      <w:r>
        <w:rPr>
          <w:noProof/>
          <w:lang w:eastAsia="en-US"/>
        </w:rPr>
        <w:t xml:space="preserve"> </w:t>
      </w:r>
      <w:r>
        <w:rPr>
          <w:noProof/>
          <w:lang w:eastAsia="zh-CN"/>
        </w:rPr>
        <w:t>Simplify the</w:t>
      </w:r>
      <w:r>
        <w:rPr>
          <w:noProof/>
        </w:rPr>
        <w:t xml:space="preserve"> redundan</w:t>
      </w:r>
      <w:r>
        <w:rPr>
          <w:noProof/>
          <w:lang w:eastAsia="zh-CN"/>
        </w:rPr>
        <w:t>cy in</w:t>
      </w:r>
      <w:r>
        <w:rPr>
          <w:noProof/>
        </w:rPr>
        <w:t xml:space="preserve"> </w:t>
      </w:r>
      <w:r>
        <w:rPr>
          <w:noProof/>
          <w:lang w:eastAsia="zh-CN"/>
        </w:rPr>
        <w:t>event report notification for</w:t>
      </w:r>
      <w:r>
        <w:rPr>
          <w:noProof/>
        </w:rPr>
        <w:t xml:space="preserve"> NWDAF data collection</w:t>
      </w:r>
      <w:r>
        <w:rPr>
          <w:noProof/>
        </w:rPr>
        <w:tab/>
      </w:r>
      <w:r>
        <w:rPr>
          <w:noProof/>
        </w:rPr>
        <w:fldChar w:fldCharType="begin" w:fldLock="1"/>
      </w:r>
      <w:r>
        <w:rPr>
          <w:noProof/>
        </w:rPr>
        <w:instrText xml:space="preserve"> PAGEREF _Toc59101694 \h </w:instrText>
      </w:r>
      <w:r>
        <w:rPr>
          <w:noProof/>
        </w:rPr>
      </w:r>
      <w:r>
        <w:rPr>
          <w:noProof/>
        </w:rPr>
        <w:fldChar w:fldCharType="separate"/>
      </w:r>
      <w:r>
        <w:rPr>
          <w:noProof/>
        </w:rPr>
        <w:t>180</w:t>
      </w:r>
      <w:r>
        <w:rPr>
          <w:noProof/>
        </w:rPr>
        <w:fldChar w:fldCharType="end"/>
      </w:r>
    </w:p>
    <w:p w14:paraId="61C8129B" w14:textId="6474CCDD" w:rsidR="00C9265A" w:rsidRDefault="00C9265A">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34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 Description</w:t>
      </w:r>
      <w:r>
        <w:rPr>
          <w:noProof/>
        </w:rPr>
        <w:tab/>
      </w:r>
      <w:r>
        <w:rPr>
          <w:noProof/>
        </w:rPr>
        <w:fldChar w:fldCharType="begin" w:fldLock="1"/>
      </w:r>
      <w:r>
        <w:rPr>
          <w:noProof/>
        </w:rPr>
        <w:instrText xml:space="preserve"> PAGEREF _Toc59101695 \h </w:instrText>
      </w:r>
      <w:r>
        <w:rPr>
          <w:noProof/>
        </w:rPr>
      </w:r>
      <w:r>
        <w:rPr>
          <w:noProof/>
        </w:rPr>
        <w:fldChar w:fldCharType="separate"/>
      </w:r>
      <w:r>
        <w:rPr>
          <w:noProof/>
        </w:rPr>
        <w:t>180</w:t>
      </w:r>
      <w:r>
        <w:rPr>
          <w:noProof/>
        </w:rPr>
        <w:fldChar w:fldCharType="end"/>
      </w:r>
    </w:p>
    <w:p w14:paraId="537EB0E1" w14:textId="7920F8D9"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34</w:t>
      </w:r>
      <w:r>
        <w:rPr>
          <w:noProof/>
        </w:rPr>
        <w:t>.2</w:t>
      </w:r>
      <w:r>
        <w:rPr>
          <w:rFonts w:asciiTheme="minorHAnsi" w:eastAsiaTheme="minorEastAsia" w:hAnsiTheme="minorHAnsi" w:cstheme="minorBidi"/>
          <w:noProof/>
          <w:sz w:val="22"/>
          <w:szCs w:val="22"/>
          <w:lang w:eastAsia="en-GB"/>
        </w:rPr>
        <w:tab/>
      </w:r>
      <w:r>
        <w:rPr>
          <w:noProof/>
        </w:rPr>
        <w:t>Modification on Namf_EventExposure Service</w:t>
      </w:r>
      <w:r>
        <w:rPr>
          <w:noProof/>
        </w:rPr>
        <w:tab/>
      </w:r>
      <w:r>
        <w:rPr>
          <w:noProof/>
        </w:rPr>
        <w:fldChar w:fldCharType="begin" w:fldLock="1"/>
      </w:r>
      <w:r>
        <w:rPr>
          <w:noProof/>
        </w:rPr>
        <w:instrText xml:space="preserve"> PAGEREF _Toc59101696 \h </w:instrText>
      </w:r>
      <w:r>
        <w:rPr>
          <w:noProof/>
        </w:rPr>
      </w:r>
      <w:r>
        <w:rPr>
          <w:noProof/>
        </w:rPr>
        <w:fldChar w:fldCharType="separate"/>
      </w:r>
      <w:r>
        <w:rPr>
          <w:noProof/>
        </w:rPr>
        <w:t>182</w:t>
      </w:r>
      <w:r>
        <w:rPr>
          <w:noProof/>
        </w:rPr>
        <w:fldChar w:fldCharType="end"/>
      </w:r>
    </w:p>
    <w:p w14:paraId="3E548925" w14:textId="2ED33A48" w:rsidR="00C9265A" w:rsidRDefault="00C9265A">
      <w:pPr>
        <w:pStyle w:val="TOC4"/>
        <w:rPr>
          <w:rFonts w:asciiTheme="minorHAnsi" w:eastAsiaTheme="minorEastAsia" w:hAnsiTheme="minorHAnsi" w:cstheme="minorBidi"/>
          <w:noProof/>
          <w:sz w:val="22"/>
          <w:szCs w:val="22"/>
          <w:lang w:eastAsia="en-GB"/>
        </w:rPr>
      </w:pPr>
      <w:r>
        <w:rPr>
          <w:noProof/>
          <w:lang w:eastAsia="zh-CN"/>
        </w:rPr>
        <w:t>6.34.2.1</w:t>
      </w:r>
      <w:r>
        <w:rPr>
          <w:rFonts w:asciiTheme="minorHAnsi" w:eastAsiaTheme="minorEastAsia" w:hAnsiTheme="minorHAnsi" w:cstheme="minorBidi"/>
          <w:noProof/>
          <w:sz w:val="22"/>
          <w:szCs w:val="22"/>
          <w:lang w:eastAsia="en-GB"/>
        </w:rPr>
        <w:tab/>
      </w:r>
      <w:r>
        <w:rPr>
          <w:noProof/>
          <w:lang w:eastAsia="zh-CN"/>
        </w:rPr>
        <w:t>Namf_EventExposure_Subscribe service operation</w:t>
      </w:r>
      <w:r>
        <w:rPr>
          <w:noProof/>
        </w:rPr>
        <w:tab/>
      </w:r>
      <w:r>
        <w:rPr>
          <w:noProof/>
        </w:rPr>
        <w:fldChar w:fldCharType="begin" w:fldLock="1"/>
      </w:r>
      <w:r>
        <w:rPr>
          <w:noProof/>
        </w:rPr>
        <w:instrText xml:space="preserve"> PAGEREF _Toc59101697 \h </w:instrText>
      </w:r>
      <w:r>
        <w:rPr>
          <w:noProof/>
        </w:rPr>
      </w:r>
      <w:r>
        <w:rPr>
          <w:noProof/>
        </w:rPr>
        <w:fldChar w:fldCharType="separate"/>
      </w:r>
      <w:r>
        <w:rPr>
          <w:noProof/>
        </w:rPr>
        <w:t>182</w:t>
      </w:r>
      <w:r>
        <w:rPr>
          <w:noProof/>
        </w:rPr>
        <w:fldChar w:fldCharType="end"/>
      </w:r>
    </w:p>
    <w:p w14:paraId="4C1E2F60" w14:textId="7680DD5A" w:rsidR="00C9265A" w:rsidRDefault="00C9265A">
      <w:pPr>
        <w:pStyle w:val="TOC4"/>
        <w:rPr>
          <w:rFonts w:asciiTheme="minorHAnsi" w:eastAsiaTheme="minorEastAsia" w:hAnsiTheme="minorHAnsi" w:cstheme="minorBidi"/>
          <w:noProof/>
          <w:sz w:val="22"/>
          <w:szCs w:val="22"/>
          <w:lang w:eastAsia="en-GB"/>
        </w:rPr>
      </w:pPr>
      <w:r>
        <w:rPr>
          <w:noProof/>
          <w:lang w:eastAsia="zh-CN"/>
        </w:rPr>
        <w:t>6.34.2.2</w:t>
      </w:r>
      <w:r>
        <w:rPr>
          <w:rFonts w:asciiTheme="minorHAnsi" w:eastAsiaTheme="minorEastAsia" w:hAnsiTheme="minorHAnsi" w:cstheme="minorBidi"/>
          <w:noProof/>
          <w:sz w:val="22"/>
          <w:szCs w:val="22"/>
          <w:lang w:eastAsia="en-GB"/>
        </w:rPr>
        <w:tab/>
      </w:r>
      <w:r>
        <w:rPr>
          <w:noProof/>
          <w:lang w:eastAsia="zh-CN"/>
        </w:rPr>
        <w:t>Namf_EventExposure_UnSubscribe service operation</w:t>
      </w:r>
      <w:r>
        <w:rPr>
          <w:noProof/>
        </w:rPr>
        <w:tab/>
      </w:r>
      <w:r>
        <w:rPr>
          <w:noProof/>
        </w:rPr>
        <w:fldChar w:fldCharType="begin" w:fldLock="1"/>
      </w:r>
      <w:r>
        <w:rPr>
          <w:noProof/>
        </w:rPr>
        <w:instrText xml:space="preserve"> PAGEREF _Toc59101698 \h </w:instrText>
      </w:r>
      <w:r>
        <w:rPr>
          <w:noProof/>
        </w:rPr>
      </w:r>
      <w:r>
        <w:rPr>
          <w:noProof/>
        </w:rPr>
        <w:fldChar w:fldCharType="separate"/>
      </w:r>
      <w:r>
        <w:rPr>
          <w:noProof/>
        </w:rPr>
        <w:t>183</w:t>
      </w:r>
      <w:r>
        <w:rPr>
          <w:noProof/>
        </w:rPr>
        <w:fldChar w:fldCharType="end"/>
      </w:r>
    </w:p>
    <w:p w14:paraId="3D0C5509" w14:textId="3CAC2A4D" w:rsidR="00C9265A" w:rsidRDefault="00C9265A">
      <w:pPr>
        <w:pStyle w:val="TOC4"/>
        <w:rPr>
          <w:rFonts w:asciiTheme="minorHAnsi" w:eastAsiaTheme="minorEastAsia" w:hAnsiTheme="minorHAnsi" w:cstheme="minorBidi"/>
          <w:noProof/>
          <w:sz w:val="22"/>
          <w:szCs w:val="22"/>
          <w:lang w:eastAsia="en-GB"/>
        </w:rPr>
      </w:pPr>
      <w:r>
        <w:rPr>
          <w:noProof/>
          <w:lang w:eastAsia="zh-CN"/>
        </w:rPr>
        <w:t>6.34.2.3</w:t>
      </w:r>
      <w:r>
        <w:rPr>
          <w:rFonts w:asciiTheme="minorHAnsi" w:eastAsiaTheme="minorEastAsia" w:hAnsiTheme="minorHAnsi" w:cstheme="minorBidi"/>
          <w:noProof/>
          <w:sz w:val="22"/>
          <w:szCs w:val="22"/>
          <w:lang w:eastAsia="en-GB"/>
        </w:rPr>
        <w:tab/>
      </w:r>
      <w:r>
        <w:rPr>
          <w:noProof/>
          <w:lang w:eastAsia="zh-CN"/>
        </w:rPr>
        <w:t>Namf_EventExposure_Notify service operation</w:t>
      </w:r>
      <w:r>
        <w:rPr>
          <w:noProof/>
        </w:rPr>
        <w:tab/>
      </w:r>
      <w:r>
        <w:rPr>
          <w:noProof/>
        </w:rPr>
        <w:fldChar w:fldCharType="begin" w:fldLock="1"/>
      </w:r>
      <w:r>
        <w:rPr>
          <w:noProof/>
        </w:rPr>
        <w:instrText xml:space="preserve"> PAGEREF _Toc59101699 \h </w:instrText>
      </w:r>
      <w:r>
        <w:rPr>
          <w:noProof/>
        </w:rPr>
      </w:r>
      <w:r>
        <w:rPr>
          <w:noProof/>
        </w:rPr>
        <w:fldChar w:fldCharType="separate"/>
      </w:r>
      <w:r>
        <w:rPr>
          <w:noProof/>
        </w:rPr>
        <w:t>183</w:t>
      </w:r>
      <w:r>
        <w:rPr>
          <w:noProof/>
        </w:rPr>
        <w:fldChar w:fldCharType="end"/>
      </w:r>
    </w:p>
    <w:p w14:paraId="1D2707F9" w14:textId="398435FD" w:rsidR="00C9265A" w:rsidRDefault="00C9265A">
      <w:pPr>
        <w:pStyle w:val="TOC3"/>
        <w:rPr>
          <w:rFonts w:asciiTheme="minorHAnsi" w:eastAsiaTheme="minorEastAsia" w:hAnsiTheme="minorHAnsi" w:cstheme="minorBidi"/>
          <w:noProof/>
          <w:sz w:val="22"/>
          <w:szCs w:val="22"/>
          <w:lang w:eastAsia="en-GB"/>
        </w:rPr>
      </w:pPr>
      <w:r>
        <w:rPr>
          <w:noProof/>
          <w:lang w:eastAsia="zh-CN"/>
        </w:rPr>
        <w:t>6.34.3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_Toc59101700 \h </w:instrText>
      </w:r>
      <w:r>
        <w:rPr>
          <w:noProof/>
        </w:rPr>
      </w:r>
      <w:r>
        <w:rPr>
          <w:noProof/>
        </w:rPr>
        <w:fldChar w:fldCharType="separate"/>
      </w:r>
      <w:r>
        <w:rPr>
          <w:noProof/>
        </w:rPr>
        <w:t>184</w:t>
      </w:r>
      <w:r>
        <w:rPr>
          <w:noProof/>
        </w:rPr>
        <w:fldChar w:fldCharType="end"/>
      </w:r>
    </w:p>
    <w:p w14:paraId="7D699CCB" w14:textId="4CB6CEA2" w:rsidR="00C9265A" w:rsidRDefault="00C9265A">
      <w:pPr>
        <w:pStyle w:val="TOC2"/>
        <w:rPr>
          <w:rFonts w:asciiTheme="minorHAnsi" w:eastAsiaTheme="minorEastAsia" w:hAnsiTheme="minorHAnsi" w:cstheme="minorBidi"/>
          <w:noProof/>
          <w:sz w:val="22"/>
          <w:szCs w:val="22"/>
          <w:lang w:eastAsia="en-GB"/>
        </w:rPr>
      </w:pPr>
      <w:r>
        <w:rPr>
          <w:noProof/>
          <w:lang w:eastAsia="zh-CN"/>
        </w:rPr>
        <w:t>6.35</w:t>
      </w:r>
      <w:r>
        <w:rPr>
          <w:rFonts w:asciiTheme="minorHAnsi" w:eastAsiaTheme="minorEastAsia" w:hAnsiTheme="minorHAnsi" w:cstheme="minorBidi"/>
          <w:noProof/>
          <w:sz w:val="22"/>
          <w:szCs w:val="22"/>
          <w:lang w:eastAsia="en-GB"/>
        </w:rPr>
        <w:tab/>
      </w:r>
      <w:r>
        <w:rPr>
          <w:noProof/>
        </w:rPr>
        <w:t>Solution</w:t>
      </w:r>
      <w:r>
        <w:rPr>
          <w:noProof/>
          <w:lang w:eastAsia="zh-CN"/>
        </w:rPr>
        <w:t xml:space="preserve"> #35</w:t>
      </w:r>
      <w:r>
        <w:rPr>
          <w:noProof/>
        </w:rPr>
        <w:t>: Using a dedicated NF for data collection</w:t>
      </w:r>
      <w:r>
        <w:rPr>
          <w:noProof/>
        </w:rPr>
        <w:tab/>
      </w:r>
      <w:r>
        <w:rPr>
          <w:noProof/>
        </w:rPr>
        <w:fldChar w:fldCharType="begin" w:fldLock="1"/>
      </w:r>
      <w:r>
        <w:rPr>
          <w:noProof/>
        </w:rPr>
        <w:instrText xml:space="preserve"> PAGEREF _Toc59101701 \h </w:instrText>
      </w:r>
      <w:r>
        <w:rPr>
          <w:noProof/>
        </w:rPr>
      </w:r>
      <w:r>
        <w:rPr>
          <w:noProof/>
        </w:rPr>
        <w:fldChar w:fldCharType="separate"/>
      </w:r>
      <w:r>
        <w:rPr>
          <w:noProof/>
        </w:rPr>
        <w:t>184</w:t>
      </w:r>
      <w:r>
        <w:rPr>
          <w:noProof/>
        </w:rPr>
        <w:fldChar w:fldCharType="end"/>
      </w:r>
    </w:p>
    <w:p w14:paraId="57B10092" w14:textId="0A0C40E4"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35</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_Toc59101702 \h </w:instrText>
      </w:r>
      <w:r>
        <w:rPr>
          <w:noProof/>
        </w:rPr>
      </w:r>
      <w:r>
        <w:rPr>
          <w:noProof/>
        </w:rPr>
        <w:fldChar w:fldCharType="separate"/>
      </w:r>
      <w:r>
        <w:rPr>
          <w:noProof/>
        </w:rPr>
        <w:t>184</w:t>
      </w:r>
      <w:r>
        <w:rPr>
          <w:noProof/>
        </w:rPr>
        <w:fldChar w:fldCharType="end"/>
      </w:r>
    </w:p>
    <w:p w14:paraId="3C6FBF60" w14:textId="74B8EF3B" w:rsidR="00C9265A" w:rsidRDefault="00C9265A">
      <w:pPr>
        <w:pStyle w:val="TOC4"/>
        <w:rPr>
          <w:rFonts w:asciiTheme="minorHAnsi" w:eastAsiaTheme="minorEastAsia" w:hAnsiTheme="minorHAnsi" w:cstheme="minorBidi"/>
          <w:noProof/>
          <w:sz w:val="22"/>
          <w:szCs w:val="22"/>
          <w:lang w:eastAsia="en-GB"/>
        </w:rPr>
      </w:pPr>
      <w:r>
        <w:rPr>
          <w:noProof/>
          <w:lang w:eastAsia="zh-CN"/>
        </w:rPr>
        <w:t>6.35.1.1</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_Toc59101703 \h </w:instrText>
      </w:r>
      <w:r>
        <w:rPr>
          <w:noProof/>
        </w:rPr>
      </w:r>
      <w:r>
        <w:rPr>
          <w:noProof/>
        </w:rPr>
        <w:fldChar w:fldCharType="separate"/>
      </w:r>
      <w:r>
        <w:rPr>
          <w:noProof/>
        </w:rPr>
        <w:t>184</w:t>
      </w:r>
      <w:r>
        <w:rPr>
          <w:noProof/>
        </w:rPr>
        <w:fldChar w:fldCharType="end"/>
      </w:r>
    </w:p>
    <w:p w14:paraId="260D93A7" w14:textId="0D86164B" w:rsidR="00C9265A" w:rsidRDefault="00C9265A">
      <w:pPr>
        <w:pStyle w:val="TOC4"/>
        <w:rPr>
          <w:rFonts w:asciiTheme="minorHAnsi" w:eastAsiaTheme="minorEastAsia" w:hAnsiTheme="minorHAnsi" w:cstheme="minorBidi"/>
          <w:noProof/>
          <w:sz w:val="22"/>
          <w:szCs w:val="22"/>
          <w:lang w:eastAsia="en-GB"/>
        </w:rPr>
      </w:pPr>
      <w:r>
        <w:rPr>
          <w:noProof/>
        </w:rPr>
        <w:t>6.35.1.2</w:t>
      </w:r>
      <w:r>
        <w:rPr>
          <w:rFonts w:asciiTheme="minorHAnsi" w:eastAsiaTheme="minorEastAsia" w:hAnsiTheme="minorHAnsi" w:cstheme="minorBidi"/>
          <w:noProof/>
          <w:sz w:val="22"/>
          <w:szCs w:val="22"/>
          <w:lang w:eastAsia="en-GB"/>
        </w:rPr>
        <w:tab/>
      </w:r>
      <w:r>
        <w:rPr>
          <w:noProof/>
        </w:rPr>
        <w:t>Data collection procedure from a DCNF</w:t>
      </w:r>
      <w:r>
        <w:rPr>
          <w:noProof/>
        </w:rPr>
        <w:tab/>
      </w:r>
      <w:r>
        <w:rPr>
          <w:noProof/>
        </w:rPr>
        <w:fldChar w:fldCharType="begin" w:fldLock="1"/>
      </w:r>
      <w:r>
        <w:rPr>
          <w:noProof/>
        </w:rPr>
        <w:instrText xml:space="preserve"> PAGEREF _Toc59101704 \h </w:instrText>
      </w:r>
      <w:r>
        <w:rPr>
          <w:noProof/>
        </w:rPr>
      </w:r>
      <w:r>
        <w:rPr>
          <w:noProof/>
        </w:rPr>
        <w:fldChar w:fldCharType="separate"/>
      </w:r>
      <w:r>
        <w:rPr>
          <w:noProof/>
        </w:rPr>
        <w:t>185</w:t>
      </w:r>
      <w:r>
        <w:rPr>
          <w:noProof/>
        </w:rPr>
        <w:fldChar w:fldCharType="end"/>
      </w:r>
    </w:p>
    <w:p w14:paraId="71E635F9" w14:textId="726C3E82" w:rsidR="00C9265A" w:rsidRDefault="00C9265A">
      <w:pPr>
        <w:pStyle w:val="TOC4"/>
        <w:rPr>
          <w:rFonts w:asciiTheme="minorHAnsi" w:eastAsiaTheme="minorEastAsia" w:hAnsiTheme="minorHAnsi" w:cstheme="minorBidi"/>
          <w:noProof/>
          <w:sz w:val="22"/>
          <w:szCs w:val="22"/>
          <w:lang w:eastAsia="en-GB"/>
        </w:rPr>
      </w:pPr>
      <w:r>
        <w:rPr>
          <w:noProof/>
        </w:rPr>
        <w:t>6.35.1.3</w:t>
      </w:r>
      <w:r>
        <w:rPr>
          <w:rFonts w:asciiTheme="minorHAnsi" w:eastAsiaTheme="minorEastAsia" w:hAnsiTheme="minorHAnsi" w:cstheme="minorBidi"/>
          <w:noProof/>
          <w:sz w:val="22"/>
          <w:szCs w:val="22"/>
          <w:lang w:eastAsia="en-GB"/>
        </w:rPr>
        <w:tab/>
      </w:r>
      <w:r>
        <w:rPr>
          <w:noProof/>
        </w:rPr>
        <w:t>Data collection procedure from a DCNF by multiple NWDAFs</w:t>
      </w:r>
      <w:r>
        <w:rPr>
          <w:noProof/>
        </w:rPr>
        <w:tab/>
      </w:r>
      <w:r>
        <w:rPr>
          <w:noProof/>
        </w:rPr>
        <w:fldChar w:fldCharType="begin" w:fldLock="1"/>
      </w:r>
      <w:r>
        <w:rPr>
          <w:noProof/>
        </w:rPr>
        <w:instrText xml:space="preserve"> PAGEREF _Toc59101705 \h </w:instrText>
      </w:r>
      <w:r>
        <w:rPr>
          <w:noProof/>
        </w:rPr>
      </w:r>
      <w:r>
        <w:rPr>
          <w:noProof/>
        </w:rPr>
        <w:fldChar w:fldCharType="separate"/>
      </w:r>
      <w:r>
        <w:rPr>
          <w:noProof/>
        </w:rPr>
        <w:t>187</w:t>
      </w:r>
      <w:r>
        <w:rPr>
          <w:noProof/>
        </w:rPr>
        <w:fldChar w:fldCharType="end"/>
      </w:r>
    </w:p>
    <w:p w14:paraId="27B1762A" w14:textId="62C04780" w:rsidR="00C9265A" w:rsidRDefault="00C9265A">
      <w:pPr>
        <w:pStyle w:val="TOC3"/>
        <w:rPr>
          <w:rFonts w:asciiTheme="minorHAnsi" w:eastAsiaTheme="minorEastAsia" w:hAnsiTheme="minorHAnsi" w:cstheme="minorBidi"/>
          <w:noProof/>
          <w:sz w:val="22"/>
          <w:szCs w:val="22"/>
          <w:lang w:eastAsia="en-GB"/>
        </w:rPr>
      </w:pPr>
      <w:r>
        <w:rPr>
          <w:noProof/>
          <w:lang w:eastAsia="zh-CN"/>
        </w:rPr>
        <w:t>6.35.2</w:t>
      </w:r>
      <w:r>
        <w:rPr>
          <w:rFonts w:asciiTheme="minorHAnsi" w:eastAsiaTheme="minorEastAsia" w:hAnsiTheme="minorHAnsi" w:cstheme="minorBidi"/>
          <w:noProof/>
          <w:sz w:val="22"/>
          <w:szCs w:val="22"/>
          <w:lang w:eastAsia="en-GB"/>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_Toc59101706 \h </w:instrText>
      </w:r>
      <w:r>
        <w:rPr>
          <w:noProof/>
        </w:rPr>
      </w:r>
      <w:r>
        <w:rPr>
          <w:noProof/>
        </w:rPr>
        <w:fldChar w:fldCharType="separate"/>
      </w:r>
      <w:r>
        <w:rPr>
          <w:noProof/>
        </w:rPr>
        <w:t>190</w:t>
      </w:r>
      <w:r>
        <w:rPr>
          <w:noProof/>
        </w:rPr>
        <w:fldChar w:fldCharType="end"/>
      </w:r>
    </w:p>
    <w:p w14:paraId="5E0EE187" w14:textId="5BA4247A" w:rsidR="00C9265A" w:rsidRDefault="00C9265A">
      <w:pPr>
        <w:pStyle w:val="TOC2"/>
        <w:rPr>
          <w:rFonts w:asciiTheme="minorHAnsi" w:eastAsiaTheme="minorEastAsia" w:hAnsiTheme="minorHAnsi" w:cstheme="minorBidi"/>
          <w:noProof/>
          <w:sz w:val="22"/>
          <w:szCs w:val="22"/>
          <w:lang w:eastAsia="en-GB"/>
        </w:rPr>
      </w:pPr>
      <w:r>
        <w:rPr>
          <w:noProof/>
          <w:lang w:eastAsia="en-US"/>
        </w:rPr>
        <w:t>6.</w:t>
      </w:r>
      <w:r>
        <w:rPr>
          <w:noProof/>
          <w:lang w:eastAsia="zh-CN"/>
        </w:rPr>
        <w:t>36</w:t>
      </w:r>
      <w:r>
        <w:rPr>
          <w:rFonts w:asciiTheme="minorHAnsi" w:eastAsiaTheme="minorEastAsia" w:hAnsiTheme="minorHAnsi" w:cstheme="minorBidi"/>
          <w:noProof/>
          <w:sz w:val="22"/>
          <w:szCs w:val="22"/>
          <w:lang w:eastAsia="en-GB"/>
        </w:rPr>
        <w:tab/>
      </w:r>
      <w:r>
        <w:rPr>
          <w:noProof/>
          <w:lang w:eastAsia="en-US"/>
        </w:rPr>
        <w:t xml:space="preserve">Solution </w:t>
      </w:r>
      <w:r>
        <w:rPr>
          <w:noProof/>
          <w:lang w:eastAsia="zh-CN"/>
        </w:rPr>
        <w:t>#36</w:t>
      </w:r>
      <w:r>
        <w:rPr>
          <w:noProof/>
          <w:lang w:eastAsia="en-US"/>
        </w:rPr>
        <w:t>: Determining UPFs serving UEs or in Area of Interest</w:t>
      </w:r>
      <w:r>
        <w:rPr>
          <w:noProof/>
        </w:rPr>
        <w:tab/>
      </w:r>
      <w:r>
        <w:rPr>
          <w:noProof/>
        </w:rPr>
        <w:fldChar w:fldCharType="begin" w:fldLock="1"/>
      </w:r>
      <w:r>
        <w:rPr>
          <w:noProof/>
        </w:rPr>
        <w:instrText xml:space="preserve"> PAGEREF _Toc59101707 \h </w:instrText>
      </w:r>
      <w:r>
        <w:rPr>
          <w:noProof/>
        </w:rPr>
      </w:r>
      <w:r>
        <w:rPr>
          <w:noProof/>
        </w:rPr>
        <w:fldChar w:fldCharType="separate"/>
      </w:r>
      <w:r>
        <w:rPr>
          <w:noProof/>
        </w:rPr>
        <w:t>190</w:t>
      </w:r>
      <w:r>
        <w:rPr>
          <w:noProof/>
        </w:rPr>
        <w:fldChar w:fldCharType="end"/>
      </w:r>
    </w:p>
    <w:p w14:paraId="7BEEE1B0" w14:textId="2125056E" w:rsidR="00C9265A" w:rsidRDefault="00C9265A">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36</w:t>
      </w:r>
      <w:r>
        <w:rPr>
          <w:noProof/>
          <w:lang w:eastAsia="ko-KR"/>
        </w:rPr>
        <w:t>.1</w:t>
      </w:r>
      <w:r>
        <w:rPr>
          <w:rFonts w:asciiTheme="minorHAnsi" w:eastAsiaTheme="minorEastAsia" w:hAnsiTheme="minorHAnsi" w:cstheme="minorBidi"/>
          <w:noProof/>
          <w:sz w:val="22"/>
          <w:szCs w:val="22"/>
          <w:lang w:eastAsia="en-GB"/>
        </w:rPr>
        <w:tab/>
      </w:r>
      <w:r>
        <w:rPr>
          <w:noProof/>
          <w:lang w:eastAsia="ko-KR"/>
        </w:rPr>
        <w:t>High-level Description</w:t>
      </w:r>
      <w:r>
        <w:rPr>
          <w:noProof/>
        </w:rPr>
        <w:tab/>
      </w:r>
      <w:r>
        <w:rPr>
          <w:noProof/>
        </w:rPr>
        <w:fldChar w:fldCharType="begin" w:fldLock="1"/>
      </w:r>
      <w:r>
        <w:rPr>
          <w:noProof/>
        </w:rPr>
        <w:instrText xml:space="preserve"> PAGEREF _Toc59101708 \h </w:instrText>
      </w:r>
      <w:r>
        <w:rPr>
          <w:noProof/>
        </w:rPr>
      </w:r>
      <w:r>
        <w:rPr>
          <w:noProof/>
        </w:rPr>
        <w:fldChar w:fldCharType="separate"/>
      </w:r>
      <w:r>
        <w:rPr>
          <w:noProof/>
        </w:rPr>
        <w:t>190</w:t>
      </w:r>
      <w:r>
        <w:rPr>
          <w:noProof/>
        </w:rPr>
        <w:fldChar w:fldCharType="end"/>
      </w:r>
    </w:p>
    <w:p w14:paraId="1655217D" w14:textId="52F8DA92" w:rsidR="00C9265A" w:rsidRDefault="00C9265A">
      <w:pPr>
        <w:pStyle w:val="TOC3"/>
        <w:rPr>
          <w:rFonts w:asciiTheme="minorHAnsi" w:eastAsiaTheme="minorEastAsia" w:hAnsiTheme="minorHAnsi" w:cstheme="minorBidi"/>
          <w:noProof/>
          <w:sz w:val="22"/>
          <w:szCs w:val="22"/>
          <w:lang w:eastAsia="en-GB"/>
        </w:rPr>
      </w:pPr>
      <w:r>
        <w:rPr>
          <w:noProof/>
          <w:lang w:eastAsia="zh-CN"/>
        </w:rPr>
        <w:t>6.36.2</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_Toc59101709 \h </w:instrText>
      </w:r>
      <w:r>
        <w:rPr>
          <w:noProof/>
        </w:rPr>
      </w:r>
      <w:r>
        <w:rPr>
          <w:noProof/>
        </w:rPr>
        <w:fldChar w:fldCharType="separate"/>
      </w:r>
      <w:r>
        <w:rPr>
          <w:noProof/>
        </w:rPr>
        <w:t>191</w:t>
      </w:r>
      <w:r>
        <w:rPr>
          <w:noProof/>
        </w:rPr>
        <w:fldChar w:fldCharType="end"/>
      </w:r>
    </w:p>
    <w:p w14:paraId="5AF27853" w14:textId="5DE3563D" w:rsidR="00C9265A" w:rsidRDefault="00C9265A">
      <w:pPr>
        <w:pStyle w:val="TOC2"/>
        <w:rPr>
          <w:rFonts w:asciiTheme="minorHAnsi" w:eastAsiaTheme="minorEastAsia" w:hAnsiTheme="minorHAnsi" w:cstheme="minorBidi"/>
          <w:noProof/>
          <w:sz w:val="22"/>
          <w:szCs w:val="22"/>
          <w:lang w:eastAsia="en-GB"/>
        </w:rPr>
      </w:pPr>
      <w:r>
        <w:rPr>
          <w:noProof/>
          <w:lang w:eastAsia="en-US"/>
        </w:rPr>
        <w:t>6.</w:t>
      </w:r>
      <w:r>
        <w:rPr>
          <w:noProof/>
          <w:lang w:eastAsia="zh-CN"/>
        </w:rPr>
        <w:t>37</w:t>
      </w:r>
      <w:r>
        <w:rPr>
          <w:rFonts w:asciiTheme="minorHAnsi" w:eastAsiaTheme="minorEastAsia" w:hAnsiTheme="minorHAnsi" w:cstheme="minorBidi"/>
          <w:noProof/>
          <w:sz w:val="22"/>
          <w:szCs w:val="22"/>
          <w:lang w:eastAsia="en-GB"/>
        </w:rPr>
        <w:tab/>
      </w:r>
      <w:r>
        <w:rPr>
          <w:noProof/>
          <w:lang w:eastAsia="en-US"/>
        </w:rPr>
        <w:t xml:space="preserve">Solution </w:t>
      </w:r>
      <w:r>
        <w:rPr>
          <w:noProof/>
          <w:lang w:eastAsia="zh-CN"/>
        </w:rPr>
        <w:t>#37</w:t>
      </w:r>
      <w:r>
        <w:rPr>
          <w:noProof/>
          <w:lang w:eastAsia="en-US"/>
        </w:rPr>
        <w:t>: Reduction of Frequency from NFs</w:t>
      </w:r>
      <w:r>
        <w:rPr>
          <w:noProof/>
        </w:rPr>
        <w:tab/>
      </w:r>
      <w:r>
        <w:rPr>
          <w:noProof/>
        </w:rPr>
        <w:fldChar w:fldCharType="begin" w:fldLock="1"/>
      </w:r>
      <w:r>
        <w:rPr>
          <w:noProof/>
        </w:rPr>
        <w:instrText xml:space="preserve"> PAGEREF _Toc59101710 \h </w:instrText>
      </w:r>
      <w:r>
        <w:rPr>
          <w:noProof/>
        </w:rPr>
      </w:r>
      <w:r>
        <w:rPr>
          <w:noProof/>
        </w:rPr>
        <w:fldChar w:fldCharType="separate"/>
      </w:r>
      <w:r>
        <w:rPr>
          <w:noProof/>
        </w:rPr>
        <w:t>192</w:t>
      </w:r>
      <w:r>
        <w:rPr>
          <w:noProof/>
        </w:rPr>
        <w:fldChar w:fldCharType="end"/>
      </w:r>
    </w:p>
    <w:p w14:paraId="22FEDFAC" w14:textId="217EFA58" w:rsidR="00C9265A" w:rsidRDefault="00C9265A">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37</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_Toc59101711 \h </w:instrText>
      </w:r>
      <w:r>
        <w:rPr>
          <w:noProof/>
        </w:rPr>
      </w:r>
      <w:r>
        <w:rPr>
          <w:noProof/>
        </w:rPr>
        <w:fldChar w:fldCharType="separate"/>
      </w:r>
      <w:r>
        <w:rPr>
          <w:noProof/>
        </w:rPr>
        <w:t>192</w:t>
      </w:r>
      <w:r>
        <w:rPr>
          <w:noProof/>
        </w:rPr>
        <w:fldChar w:fldCharType="end"/>
      </w:r>
    </w:p>
    <w:p w14:paraId="26D782F5" w14:textId="14A0D994" w:rsidR="00C9265A" w:rsidRDefault="00C9265A">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37</w:t>
      </w:r>
      <w:r>
        <w:rPr>
          <w:noProof/>
          <w:lang w:eastAsia="ko-KR"/>
        </w:rPr>
        <w:t>.2</w:t>
      </w:r>
      <w:r>
        <w:rPr>
          <w:rFonts w:asciiTheme="minorHAnsi" w:eastAsiaTheme="minorEastAsia" w:hAnsiTheme="minorHAnsi" w:cstheme="minorBidi"/>
          <w:noProof/>
          <w:sz w:val="22"/>
          <w:szCs w:val="22"/>
          <w:lang w:eastAsia="en-GB"/>
        </w:rPr>
        <w:tab/>
      </w:r>
      <w:r>
        <w:rPr>
          <w:noProof/>
          <w:lang w:eastAsia="ko-KR"/>
        </w:rPr>
        <w:t>High-level Description</w:t>
      </w:r>
      <w:r>
        <w:rPr>
          <w:noProof/>
        </w:rPr>
        <w:tab/>
      </w:r>
      <w:r>
        <w:rPr>
          <w:noProof/>
        </w:rPr>
        <w:fldChar w:fldCharType="begin" w:fldLock="1"/>
      </w:r>
      <w:r>
        <w:rPr>
          <w:noProof/>
        </w:rPr>
        <w:instrText xml:space="preserve"> PAGEREF _Toc59101712 \h </w:instrText>
      </w:r>
      <w:r>
        <w:rPr>
          <w:noProof/>
        </w:rPr>
      </w:r>
      <w:r>
        <w:rPr>
          <w:noProof/>
        </w:rPr>
        <w:fldChar w:fldCharType="separate"/>
      </w:r>
      <w:r>
        <w:rPr>
          <w:noProof/>
        </w:rPr>
        <w:t>192</w:t>
      </w:r>
      <w:r>
        <w:rPr>
          <w:noProof/>
        </w:rPr>
        <w:fldChar w:fldCharType="end"/>
      </w:r>
    </w:p>
    <w:p w14:paraId="34C7B0B2" w14:textId="5E81E183" w:rsidR="00C9265A" w:rsidRDefault="00C9265A">
      <w:pPr>
        <w:pStyle w:val="TOC4"/>
        <w:rPr>
          <w:rFonts w:asciiTheme="minorHAnsi" w:eastAsiaTheme="minorEastAsia" w:hAnsiTheme="minorHAnsi" w:cstheme="minorBidi"/>
          <w:noProof/>
          <w:sz w:val="22"/>
          <w:szCs w:val="22"/>
          <w:lang w:eastAsia="en-GB"/>
        </w:rPr>
      </w:pPr>
      <w:r>
        <w:rPr>
          <w:noProof/>
        </w:rPr>
        <w:t>6.37.2.1</w:t>
      </w:r>
      <w:r>
        <w:rPr>
          <w:rFonts w:asciiTheme="minorHAnsi" w:eastAsiaTheme="minorEastAsia" w:hAnsiTheme="minorHAnsi" w:cstheme="minorBidi"/>
          <w:noProof/>
          <w:sz w:val="22"/>
          <w:szCs w:val="22"/>
          <w:lang w:eastAsia="en-GB"/>
        </w:rPr>
        <w:tab/>
      </w:r>
      <w:r>
        <w:rPr>
          <w:noProof/>
        </w:rPr>
        <w:t>Signalling Reduction: Data collection of past events</w:t>
      </w:r>
      <w:r>
        <w:rPr>
          <w:noProof/>
        </w:rPr>
        <w:tab/>
      </w:r>
      <w:r>
        <w:rPr>
          <w:noProof/>
        </w:rPr>
        <w:fldChar w:fldCharType="begin" w:fldLock="1"/>
      </w:r>
      <w:r>
        <w:rPr>
          <w:noProof/>
        </w:rPr>
        <w:instrText xml:space="preserve"> PAGEREF _Toc59101713 \h </w:instrText>
      </w:r>
      <w:r>
        <w:rPr>
          <w:noProof/>
        </w:rPr>
      </w:r>
      <w:r>
        <w:rPr>
          <w:noProof/>
        </w:rPr>
        <w:fldChar w:fldCharType="separate"/>
      </w:r>
      <w:r>
        <w:rPr>
          <w:noProof/>
        </w:rPr>
        <w:t>192</w:t>
      </w:r>
      <w:r>
        <w:rPr>
          <w:noProof/>
        </w:rPr>
        <w:fldChar w:fldCharType="end"/>
      </w:r>
    </w:p>
    <w:p w14:paraId="6BD25F46" w14:textId="6810BD60" w:rsidR="00C9265A" w:rsidRDefault="00C9265A">
      <w:pPr>
        <w:pStyle w:val="TOC4"/>
        <w:rPr>
          <w:rFonts w:asciiTheme="minorHAnsi" w:eastAsiaTheme="minorEastAsia" w:hAnsiTheme="minorHAnsi" w:cstheme="minorBidi"/>
          <w:noProof/>
          <w:sz w:val="22"/>
          <w:szCs w:val="22"/>
          <w:lang w:eastAsia="en-GB"/>
        </w:rPr>
      </w:pPr>
      <w:r>
        <w:rPr>
          <w:noProof/>
        </w:rPr>
        <w:t>6.37.2.2</w:t>
      </w:r>
      <w:r>
        <w:rPr>
          <w:rFonts w:asciiTheme="minorHAnsi" w:eastAsiaTheme="minorEastAsia" w:hAnsiTheme="minorHAnsi" w:cstheme="minorBidi"/>
          <w:noProof/>
          <w:sz w:val="22"/>
          <w:szCs w:val="22"/>
          <w:lang w:eastAsia="en-GB"/>
        </w:rPr>
        <w:tab/>
      </w:r>
      <w:r>
        <w:rPr>
          <w:noProof/>
        </w:rPr>
        <w:t>Data Volume Reduction: Data Collection of aggregated data</w:t>
      </w:r>
      <w:r>
        <w:rPr>
          <w:noProof/>
        </w:rPr>
        <w:tab/>
      </w:r>
      <w:r>
        <w:rPr>
          <w:noProof/>
        </w:rPr>
        <w:fldChar w:fldCharType="begin" w:fldLock="1"/>
      </w:r>
      <w:r>
        <w:rPr>
          <w:noProof/>
        </w:rPr>
        <w:instrText xml:space="preserve"> PAGEREF _Toc59101714 \h </w:instrText>
      </w:r>
      <w:r>
        <w:rPr>
          <w:noProof/>
        </w:rPr>
      </w:r>
      <w:r>
        <w:rPr>
          <w:noProof/>
        </w:rPr>
        <w:fldChar w:fldCharType="separate"/>
      </w:r>
      <w:r>
        <w:rPr>
          <w:noProof/>
        </w:rPr>
        <w:t>192</w:t>
      </w:r>
      <w:r>
        <w:rPr>
          <w:noProof/>
        </w:rPr>
        <w:fldChar w:fldCharType="end"/>
      </w:r>
    </w:p>
    <w:p w14:paraId="009DECA1" w14:textId="115BB428" w:rsidR="00C9265A" w:rsidRDefault="00C9265A">
      <w:pPr>
        <w:pStyle w:val="TOC3"/>
        <w:rPr>
          <w:rFonts w:asciiTheme="minorHAnsi" w:eastAsiaTheme="minorEastAsia" w:hAnsiTheme="minorHAnsi" w:cstheme="minorBidi"/>
          <w:noProof/>
          <w:sz w:val="22"/>
          <w:szCs w:val="22"/>
          <w:lang w:eastAsia="en-GB"/>
        </w:rPr>
      </w:pPr>
      <w:r>
        <w:rPr>
          <w:noProof/>
          <w:lang w:eastAsia="zh-CN"/>
        </w:rPr>
        <w:t>6.37.3</w:t>
      </w:r>
      <w:r>
        <w:rPr>
          <w:rFonts w:asciiTheme="minorHAnsi" w:eastAsiaTheme="minorEastAsia" w:hAnsiTheme="minorHAnsi" w:cstheme="minorBidi"/>
          <w:noProof/>
          <w:sz w:val="22"/>
          <w:szCs w:val="22"/>
          <w:lang w:eastAsia="en-GB"/>
        </w:rPr>
        <w:tab/>
      </w:r>
      <w:r>
        <w:rPr>
          <w:noProof/>
          <w:lang w:eastAsia="zh-CN"/>
        </w:rPr>
        <w:t>Exposed NF Data</w:t>
      </w:r>
      <w:r>
        <w:rPr>
          <w:noProof/>
        </w:rPr>
        <w:tab/>
      </w:r>
      <w:r>
        <w:rPr>
          <w:noProof/>
        </w:rPr>
        <w:fldChar w:fldCharType="begin" w:fldLock="1"/>
      </w:r>
      <w:r>
        <w:rPr>
          <w:noProof/>
        </w:rPr>
        <w:instrText xml:space="preserve"> PAGEREF _Toc59101715 \h </w:instrText>
      </w:r>
      <w:r>
        <w:rPr>
          <w:noProof/>
        </w:rPr>
      </w:r>
      <w:r>
        <w:rPr>
          <w:noProof/>
        </w:rPr>
        <w:fldChar w:fldCharType="separate"/>
      </w:r>
      <w:r>
        <w:rPr>
          <w:noProof/>
        </w:rPr>
        <w:t>193</w:t>
      </w:r>
      <w:r>
        <w:rPr>
          <w:noProof/>
        </w:rPr>
        <w:fldChar w:fldCharType="end"/>
      </w:r>
    </w:p>
    <w:p w14:paraId="458B9B0E" w14:textId="05E47F4C" w:rsidR="00C9265A" w:rsidRDefault="00C9265A">
      <w:pPr>
        <w:pStyle w:val="TOC4"/>
        <w:rPr>
          <w:rFonts w:asciiTheme="minorHAnsi" w:eastAsiaTheme="minorEastAsia" w:hAnsiTheme="minorHAnsi" w:cstheme="minorBidi"/>
          <w:noProof/>
          <w:sz w:val="22"/>
          <w:szCs w:val="22"/>
          <w:lang w:eastAsia="en-GB"/>
        </w:rPr>
      </w:pPr>
      <w:r>
        <w:rPr>
          <w:noProof/>
          <w:lang w:eastAsia="zh-CN"/>
        </w:rPr>
        <w:t>6.37.3.1</w:t>
      </w:r>
      <w:r>
        <w:rPr>
          <w:rFonts w:asciiTheme="minorHAnsi" w:eastAsiaTheme="minorEastAsia" w:hAnsiTheme="minorHAnsi" w:cstheme="minorBidi"/>
          <w:noProof/>
          <w:sz w:val="22"/>
          <w:szCs w:val="22"/>
          <w:lang w:eastAsia="en-GB"/>
        </w:rPr>
        <w:tab/>
      </w:r>
      <w:r>
        <w:rPr>
          <w:noProof/>
        </w:rPr>
        <w:t>Past events</w:t>
      </w:r>
      <w:r>
        <w:rPr>
          <w:noProof/>
        </w:rPr>
        <w:tab/>
      </w:r>
      <w:r>
        <w:rPr>
          <w:noProof/>
        </w:rPr>
        <w:fldChar w:fldCharType="begin" w:fldLock="1"/>
      </w:r>
      <w:r>
        <w:rPr>
          <w:noProof/>
        </w:rPr>
        <w:instrText xml:space="preserve"> PAGEREF _Toc59101716 \h </w:instrText>
      </w:r>
      <w:r>
        <w:rPr>
          <w:noProof/>
        </w:rPr>
      </w:r>
      <w:r>
        <w:rPr>
          <w:noProof/>
        </w:rPr>
        <w:fldChar w:fldCharType="separate"/>
      </w:r>
      <w:r>
        <w:rPr>
          <w:noProof/>
        </w:rPr>
        <w:t>193</w:t>
      </w:r>
      <w:r>
        <w:rPr>
          <w:noProof/>
        </w:rPr>
        <w:fldChar w:fldCharType="end"/>
      </w:r>
    </w:p>
    <w:p w14:paraId="17C83544" w14:textId="38B37550" w:rsidR="00C9265A" w:rsidRDefault="00C9265A">
      <w:pPr>
        <w:pStyle w:val="TOC4"/>
        <w:rPr>
          <w:rFonts w:asciiTheme="minorHAnsi" w:eastAsiaTheme="minorEastAsia" w:hAnsiTheme="minorHAnsi" w:cstheme="minorBidi"/>
          <w:noProof/>
          <w:sz w:val="22"/>
          <w:szCs w:val="22"/>
          <w:lang w:eastAsia="en-GB"/>
        </w:rPr>
      </w:pPr>
      <w:r>
        <w:rPr>
          <w:noProof/>
          <w:lang w:eastAsia="zh-CN"/>
        </w:rPr>
        <w:t>6.37.3.2</w:t>
      </w:r>
      <w:r>
        <w:rPr>
          <w:rFonts w:asciiTheme="minorHAnsi" w:eastAsiaTheme="minorEastAsia" w:hAnsiTheme="minorHAnsi" w:cstheme="minorBidi"/>
          <w:noProof/>
          <w:sz w:val="22"/>
          <w:szCs w:val="22"/>
          <w:lang w:eastAsia="en-GB"/>
        </w:rPr>
        <w:tab/>
      </w:r>
      <w:r>
        <w:rPr>
          <w:noProof/>
        </w:rPr>
        <w:t>Aggregated data</w:t>
      </w:r>
      <w:r>
        <w:rPr>
          <w:noProof/>
        </w:rPr>
        <w:tab/>
      </w:r>
      <w:r>
        <w:rPr>
          <w:noProof/>
        </w:rPr>
        <w:fldChar w:fldCharType="begin" w:fldLock="1"/>
      </w:r>
      <w:r>
        <w:rPr>
          <w:noProof/>
        </w:rPr>
        <w:instrText xml:space="preserve"> PAGEREF _Toc59101717 \h </w:instrText>
      </w:r>
      <w:r>
        <w:rPr>
          <w:noProof/>
        </w:rPr>
      </w:r>
      <w:r>
        <w:rPr>
          <w:noProof/>
        </w:rPr>
        <w:fldChar w:fldCharType="separate"/>
      </w:r>
      <w:r>
        <w:rPr>
          <w:noProof/>
        </w:rPr>
        <w:t>193</w:t>
      </w:r>
      <w:r>
        <w:rPr>
          <w:noProof/>
        </w:rPr>
        <w:fldChar w:fldCharType="end"/>
      </w:r>
    </w:p>
    <w:p w14:paraId="76B03416" w14:textId="395ADB10" w:rsidR="00C9265A" w:rsidRDefault="00C9265A">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37</w:t>
      </w:r>
      <w:r>
        <w:rPr>
          <w:noProof/>
          <w:lang w:eastAsia="ko-KR"/>
        </w:rPr>
        <w:t>.4</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_Toc59101718 \h </w:instrText>
      </w:r>
      <w:r>
        <w:rPr>
          <w:noProof/>
        </w:rPr>
      </w:r>
      <w:r>
        <w:rPr>
          <w:noProof/>
        </w:rPr>
        <w:fldChar w:fldCharType="separate"/>
      </w:r>
      <w:r>
        <w:rPr>
          <w:noProof/>
        </w:rPr>
        <w:t>194</w:t>
      </w:r>
      <w:r>
        <w:rPr>
          <w:noProof/>
        </w:rPr>
        <w:fldChar w:fldCharType="end"/>
      </w:r>
    </w:p>
    <w:p w14:paraId="60CB2DA5" w14:textId="3A9957E4" w:rsidR="00C9265A" w:rsidRDefault="00C9265A">
      <w:pPr>
        <w:pStyle w:val="TOC4"/>
        <w:rPr>
          <w:rFonts w:asciiTheme="minorHAnsi" w:eastAsiaTheme="minorEastAsia" w:hAnsiTheme="minorHAnsi" w:cstheme="minorBidi"/>
          <w:noProof/>
          <w:sz w:val="22"/>
          <w:szCs w:val="22"/>
          <w:lang w:eastAsia="en-GB"/>
        </w:rPr>
      </w:pPr>
      <w:r>
        <w:rPr>
          <w:noProof/>
        </w:rPr>
        <w:t>6.37.4.1</w:t>
      </w:r>
      <w:r>
        <w:rPr>
          <w:rFonts w:asciiTheme="minorHAnsi" w:eastAsiaTheme="minorEastAsia" w:hAnsiTheme="minorHAnsi" w:cstheme="minorBidi"/>
          <w:noProof/>
          <w:sz w:val="22"/>
          <w:szCs w:val="22"/>
          <w:lang w:eastAsia="en-GB"/>
        </w:rPr>
        <w:tab/>
      </w:r>
      <w:r>
        <w:rPr>
          <w:noProof/>
        </w:rPr>
        <w:t>Data Collection with Signalling Reduction</w:t>
      </w:r>
      <w:r>
        <w:rPr>
          <w:noProof/>
        </w:rPr>
        <w:tab/>
      </w:r>
      <w:r>
        <w:rPr>
          <w:noProof/>
        </w:rPr>
        <w:fldChar w:fldCharType="begin" w:fldLock="1"/>
      </w:r>
      <w:r>
        <w:rPr>
          <w:noProof/>
        </w:rPr>
        <w:instrText xml:space="preserve"> PAGEREF _Toc59101719 \h </w:instrText>
      </w:r>
      <w:r>
        <w:rPr>
          <w:noProof/>
        </w:rPr>
      </w:r>
      <w:r>
        <w:rPr>
          <w:noProof/>
        </w:rPr>
        <w:fldChar w:fldCharType="separate"/>
      </w:r>
      <w:r>
        <w:rPr>
          <w:noProof/>
        </w:rPr>
        <w:t>194</w:t>
      </w:r>
      <w:r>
        <w:rPr>
          <w:noProof/>
        </w:rPr>
        <w:fldChar w:fldCharType="end"/>
      </w:r>
    </w:p>
    <w:p w14:paraId="6DA3044E" w14:textId="68459EA0" w:rsidR="00C9265A" w:rsidRDefault="00C9265A">
      <w:pPr>
        <w:pStyle w:val="TOC4"/>
        <w:rPr>
          <w:rFonts w:asciiTheme="minorHAnsi" w:eastAsiaTheme="minorEastAsia" w:hAnsiTheme="minorHAnsi" w:cstheme="minorBidi"/>
          <w:noProof/>
          <w:sz w:val="22"/>
          <w:szCs w:val="22"/>
          <w:lang w:eastAsia="en-GB"/>
        </w:rPr>
      </w:pPr>
      <w:r>
        <w:rPr>
          <w:noProof/>
          <w:lang w:eastAsia="ko-KR"/>
        </w:rPr>
        <w:t>6.37.4.2</w:t>
      </w:r>
      <w:r>
        <w:rPr>
          <w:rFonts w:asciiTheme="minorHAnsi" w:eastAsiaTheme="minorEastAsia" w:hAnsiTheme="minorHAnsi" w:cstheme="minorBidi"/>
          <w:noProof/>
          <w:sz w:val="22"/>
          <w:szCs w:val="22"/>
          <w:lang w:eastAsia="en-GB"/>
        </w:rPr>
        <w:tab/>
      </w:r>
      <w:r>
        <w:rPr>
          <w:noProof/>
          <w:lang w:eastAsia="ko-KR"/>
        </w:rPr>
        <w:t>Data Collection with Data Volume reduction</w:t>
      </w:r>
      <w:r>
        <w:rPr>
          <w:noProof/>
        </w:rPr>
        <w:tab/>
      </w:r>
      <w:r>
        <w:rPr>
          <w:noProof/>
        </w:rPr>
        <w:fldChar w:fldCharType="begin" w:fldLock="1"/>
      </w:r>
      <w:r>
        <w:rPr>
          <w:noProof/>
        </w:rPr>
        <w:instrText xml:space="preserve"> PAGEREF _Toc59101720 \h </w:instrText>
      </w:r>
      <w:r>
        <w:rPr>
          <w:noProof/>
        </w:rPr>
      </w:r>
      <w:r>
        <w:rPr>
          <w:noProof/>
        </w:rPr>
        <w:fldChar w:fldCharType="separate"/>
      </w:r>
      <w:r>
        <w:rPr>
          <w:noProof/>
        </w:rPr>
        <w:t>195</w:t>
      </w:r>
      <w:r>
        <w:rPr>
          <w:noProof/>
        </w:rPr>
        <w:fldChar w:fldCharType="end"/>
      </w:r>
    </w:p>
    <w:p w14:paraId="21E91DB9" w14:textId="5D85D12F" w:rsidR="00C9265A" w:rsidRDefault="00C9265A">
      <w:pPr>
        <w:pStyle w:val="TOC3"/>
        <w:rPr>
          <w:rFonts w:asciiTheme="minorHAnsi" w:eastAsiaTheme="minorEastAsia" w:hAnsiTheme="minorHAnsi" w:cstheme="minorBidi"/>
          <w:noProof/>
          <w:sz w:val="22"/>
          <w:szCs w:val="22"/>
          <w:lang w:eastAsia="en-GB"/>
        </w:rPr>
      </w:pPr>
      <w:r>
        <w:rPr>
          <w:noProof/>
          <w:lang w:eastAsia="zh-CN"/>
        </w:rPr>
        <w:t>6.37.5</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_Toc59101721 \h </w:instrText>
      </w:r>
      <w:r>
        <w:rPr>
          <w:noProof/>
        </w:rPr>
      </w:r>
      <w:r>
        <w:rPr>
          <w:noProof/>
        </w:rPr>
        <w:fldChar w:fldCharType="separate"/>
      </w:r>
      <w:r>
        <w:rPr>
          <w:noProof/>
        </w:rPr>
        <w:t>197</w:t>
      </w:r>
      <w:r>
        <w:rPr>
          <w:noProof/>
        </w:rPr>
        <w:fldChar w:fldCharType="end"/>
      </w:r>
    </w:p>
    <w:p w14:paraId="0725FF94" w14:textId="0B530285" w:rsidR="00C9265A" w:rsidRDefault="00C9265A">
      <w:pPr>
        <w:pStyle w:val="TOC2"/>
        <w:rPr>
          <w:rFonts w:asciiTheme="minorHAnsi" w:eastAsiaTheme="minorEastAsia" w:hAnsiTheme="minorHAnsi" w:cstheme="minorBidi"/>
          <w:noProof/>
          <w:sz w:val="22"/>
          <w:szCs w:val="22"/>
          <w:lang w:eastAsia="en-GB"/>
        </w:rPr>
      </w:pPr>
      <w:r>
        <w:rPr>
          <w:noProof/>
        </w:rPr>
        <w:t>6.</w:t>
      </w:r>
      <w:r>
        <w:rPr>
          <w:noProof/>
          <w:lang w:eastAsia="zh-CN"/>
        </w:rPr>
        <w:t>38</w:t>
      </w:r>
      <w:r>
        <w:rPr>
          <w:rFonts w:asciiTheme="minorHAnsi" w:eastAsiaTheme="minorEastAsia" w:hAnsiTheme="minorHAnsi" w:cstheme="minorBidi"/>
          <w:noProof/>
          <w:sz w:val="22"/>
          <w:szCs w:val="22"/>
          <w:lang w:eastAsia="en-GB"/>
        </w:rPr>
        <w:tab/>
      </w:r>
      <w:r>
        <w:rPr>
          <w:noProof/>
        </w:rPr>
        <w:t xml:space="preserve">Solution </w:t>
      </w:r>
      <w:r>
        <w:rPr>
          <w:noProof/>
          <w:lang w:eastAsia="zh-CN"/>
        </w:rPr>
        <w:t>#38</w:t>
      </w:r>
      <w:r>
        <w:rPr>
          <w:noProof/>
        </w:rPr>
        <w:t>: Enhancement on network exposure to allow data approximation</w:t>
      </w:r>
      <w:r>
        <w:rPr>
          <w:noProof/>
        </w:rPr>
        <w:tab/>
      </w:r>
      <w:r>
        <w:rPr>
          <w:noProof/>
        </w:rPr>
        <w:fldChar w:fldCharType="begin" w:fldLock="1"/>
      </w:r>
      <w:r>
        <w:rPr>
          <w:noProof/>
        </w:rPr>
        <w:instrText xml:space="preserve"> PAGEREF _Toc59101722 \h </w:instrText>
      </w:r>
      <w:r>
        <w:rPr>
          <w:noProof/>
        </w:rPr>
      </w:r>
      <w:r>
        <w:rPr>
          <w:noProof/>
        </w:rPr>
        <w:fldChar w:fldCharType="separate"/>
      </w:r>
      <w:r>
        <w:rPr>
          <w:noProof/>
        </w:rPr>
        <w:t>197</w:t>
      </w:r>
      <w:r>
        <w:rPr>
          <w:noProof/>
        </w:rPr>
        <w:fldChar w:fldCharType="end"/>
      </w:r>
    </w:p>
    <w:p w14:paraId="57CA7B2D" w14:textId="19F4EF2E"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38</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_Toc59101723 \h </w:instrText>
      </w:r>
      <w:r>
        <w:rPr>
          <w:noProof/>
        </w:rPr>
      </w:r>
      <w:r>
        <w:rPr>
          <w:noProof/>
        </w:rPr>
        <w:fldChar w:fldCharType="separate"/>
      </w:r>
      <w:r>
        <w:rPr>
          <w:noProof/>
        </w:rPr>
        <w:t>197</w:t>
      </w:r>
      <w:r>
        <w:rPr>
          <w:noProof/>
        </w:rPr>
        <w:fldChar w:fldCharType="end"/>
      </w:r>
    </w:p>
    <w:p w14:paraId="0DE43FD9" w14:textId="1DFCCD20" w:rsidR="00C9265A" w:rsidRDefault="00C9265A">
      <w:pPr>
        <w:pStyle w:val="TOC4"/>
        <w:rPr>
          <w:rFonts w:asciiTheme="minorHAnsi" w:eastAsiaTheme="minorEastAsia" w:hAnsiTheme="minorHAnsi" w:cstheme="minorBidi"/>
          <w:noProof/>
          <w:sz w:val="22"/>
          <w:szCs w:val="22"/>
          <w:lang w:eastAsia="en-GB"/>
        </w:rPr>
      </w:pPr>
      <w:r>
        <w:rPr>
          <w:noProof/>
          <w:lang w:eastAsia="ko-KR"/>
        </w:rPr>
        <w:t>6.</w:t>
      </w:r>
      <w:r>
        <w:rPr>
          <w:noProof/>
          <w:lang w:eastAsia="zh-CN"/>
        </w:rPr>
        <w:t>38</w:t>
      </w:r>
      <w:r>
        <w:rPr>
          <w:noProof/>
          <w:lang w:eastAsia="ko-KR"/>
        </w:rPr>
        <w:t>.1.1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_Toc59101724 \h </w:instrText>
      </w:r>
      <w:r>
        <w:rPr>
          <w:noProof/>
        </w:rPr>
      </w:r>
      <w:r>
        <w:rPr>
          <w:noProof/>
        </w:rPr>
        <w:fldChar w:fldCharType="separate"/>
      </w:r>
      <w:r>
        <w:rPr>
          <w:noProof/>
        </w:rPr>
        <w:t>197</w:t>
      </w:r>
      <w:r>
        <w:rPr>
          <w:noProof/>
        </w:rPr>
        <w:fldChar w:fldCharType="end"/>
      </w:r>
    </w:p>
    <w:p w14:paraId="08721AC9" w14:textId="4A977C11" w:rsidR="00C9265A" w:rsidRDefault="00C9265A">
      <w:pPr>
        <w:pStyle w:val="TOC4"/>
        <w:rPr>
          <w:rFonts w:asciiTheme="minorHAnsi" w:eastAsiaTheme="minorEastAsia" w:hAnsiTheme="minorHAnsi" w:cstheme="minorBidi"/>
          <w:noProof/>
          <w:sz w:val="22"/>
          <w:szCs w:val="22"/>
          <w:lang w:eastAsia="en-GB"/>
        </w:rPr>
      </w:pPr>
      <w:r>
        <w:rPr>
          <w:noProof/>
          <w:lang w:eastAsia="ko-KR"/>
        </w:rPr>
        <w:t>6.</w:t>
      </w:r>
      <w:r>
        <w:rPr>
          <w:noProof/>
          <w:lang w:eastAsia="zh-CN"/>
        </w:rPr>
        <w:t>38</w:t>
      </w:r>
      <w:r>
        <w:rPr>
          <w:noProof/>
          <w:lang w:eastAsia="ko-KR"/>
        </w:rPr>
        <w:t>.1.2</w:t>
      </w:r>
      <w:r>
        <w:rPr>
          <w:rFonts w:asciiTheme="minorHAnsi" w:eastAsiaTheme="minorEastAsia" w:hAnsiTheme="minorHAnsi" w:cstheme="minorBidi"/>
          <w:noProof/>
          <w:sz w:val="22"/>
          <w:szCs w:val="22"/>
          <w:lang w:eastAsia="en-GB"/>
        </w:rPr>
        <w:tab/>
      </w:r>
      <w:r>
        <w:rPr>
          <w:noProof/>
          <w:lang w:eastAsia="ko-KR"/>
        </w:rPr>
        <w:t>Procedure to data collection from NFs</w:t>
      </w:r>
      <w:r>
        <w:rPr>
          <w:noProof/>
        </w:rPr>
        <w:tab/>
      </w:r>
      <w:r>
        <w:rPr>
          <w:noProof/>
        </w:rPr>
        <w:fldChar w:fldCharType="begin" w:fldLock="1"/>
      </w:r>
      <w:r>
        <w:rPr>
          <w:noProof/>
        </w:rPr>
        <w:instrText xml:space="preserve"> PAGEREF _Toc59101725 \h </w:instrText>
      </w:r>
      <w:r>
        <w:rPr>
          <w:noProof/>
        </w:rPr>
      </w:r>
      <w:r>
        <w:rPr>
          <w:noProof/>
        </w:rPr>
        <w:fldChar w:fldCharType="separate"/>
      </w:r>
      <w:r>
        <w:rPr>
          <w:noProof/>
        </w:rPr>
        <w:t>198</w:t>
      </w:r>
      <w:r>
        <w:rPr>
          <w:noProof/>
        </w:rPr>
        <w:fldChar w:fldCharType="end"/>
      </w:r>
    </w:p>
    <w:p w14:paraId="1C7A5847" w14:textId="376A44CE" w:rsidR="00C9265A" w:rsidRDefault="00C9265A">
      <w:pPr>
        <w:pStyle w:val="TOC4"/>
        <w:rPr>
          <w:rFonts w:asciiTheme="minorHAnsi" w:eastAsiaTheme="minorEastAsia" w:hAnsiTheme="minorHAnsi" w:cstheme="minorBidi"/>
          <w:noProof/>
          <w:sz w:val="22"/>
          <w:szCs w:val="22"/>
          <w:lang w:eastAsia="en-GB"/>
        </w:rPr>
      </w:pPr>
      <w:r>
        <w:rPr>
          <w:noProof/>
          <w:lang w:eastAsia="ko-KR"/>
        </w:rPr>
        <w:t>6.</w:t>
      </w:r>
      <w:r>
        <w:rPr>
          <w:noProof/>
          <w:lang w:eastAsia="zh-CN"/>
        </w:rPr>
        <w:t>38</w:t>
      </w:r>
      <w:r>
        <w:rPr>
          <w:noProof/>
          <w:lang w:eastAsia="ko-KR"/>
        </w:rPr>
        <w:t>.1.3</w:t>
      </w:r>
      <w:r>
        <w:rPr>
          <w:rFonts w:asciiTheme="minorHAnsi" w:eastAsiaTheme="minorEastAsia" w:hAnsiTheme="minorHAnsi" w:cstheme="minorBidi"/>
          <w:noProof/>
          <w:sz w:val="22"/>
          <w:szCs w:val="22"/>
          <w:lang w:eastAsia="en-GB"/>
        </w:rPr>
        <w:tab/>
      </w:r>
      <w:r>
        <w:rPr>
          <w:noProof/>
          <w:lang w:eastAsia="ko-KR"/>
        </w:rPr>
        <w:t xml:space="preserve">Contents of </w:t>
      </w:r>
      <w:r>
        <w:rPr>
          <w:noProof/>
        </w:rPr>
        <w:t>Nnf_EventExposure_Subscribe</w:t>
      </w:r>
      <w:r>
        <w:rPr>
          <w:noProof/>
          <w:lang w:eastAsia="ko-KR"/>
        </w:rPr>
        <w:t xml:space="preserve"> operations</w:t>
      </w:r>
      <w:r>
        <w:rPr>
          <w:noProof/>
        </w:rPr>
        <w:tab/>
      </w:r>
      <w:r>
        <w:rPr>
          <w:noProof/>
        </w:rPr>
        <w:fldChar w:fldCharType="begin" w:fldLock="1"/>
      </w:r>
      <w:r>
        <w:rPr>
          <w:noProof/>
        </w:rPr>
        <w:instrText xml:space="preserve"> PAGEREF _Toc59101726 \h </w:instrText>
      </w:r>
      <w:r>
        <w:rPr>
          <w:noProof/>
        </w:rPr>
      </w:r>
      <w:r>
        <w:rPr>
          <w:noProof/>
        </w:rPr>
        <w:fldChar w:fldCharType="separate"/>
      </w:r>
      <w:r>
        <w:rPr>
          <w:noProof/>
        </w:rPr>
        <w:t>198</w:t>
      </w:r>
      <w:r>
        <w:rPr>
          <w:noProof/>
        </w:rPr>
        <w:fldChar w:fldCharType="end"/>
      </w:r>
    </w:p>
    <w:p w14:paraId="1C996BAB" w14:textId="3B4A268F" w:rsidR="00C9265A" w:rsidRDefault="00C9265A">
      <w:pPr>
        <w:pStyle w:val="TOC4"/>
        <w:rPr>
          <w:rFonts w:asciiTheme="minorHAnsi" w:eastAsiaTheme="minorEastAsia" w:hAnsiTheme="minorHAnsi" w:cstheme="minorBidi"/>
          <w:noProof/>
          <w:sz w:val="22"/>
          <w:szCs w:val="22"/>
          <w:lang w:eastAsia="en-GB"/>
        </w:rPr>
      </w:pPr>
      <w:r>
        <w:rPr>
          <w:noProof/>
          <w:lang w:eastAsia="ko-KR"/>
        </w:rPr>
        <w:t>6.</w:t>
      </w:r>
      <w:r>
        <w:rPr>
          <w:noProof/>
          <w:lang w:eastAsia="zh-CN"/>
        </w:rPr>
        <w:t>38</w:t>
      </w:r>
      <w:r>
        <w:rPr>
          <w:noProof/>
          <w:lang w:eastAsia="ko-KR"/>
        </w:rPr>
        <w:t>.1.4</w:t>
      </w:r>
      <w:r>
        <w:rPr>
          <w:rFonts w:asciiTheme="minorHAnsi" w:eastAsiaTheme="minorEastAsia" w:hAnsiTheme="minorHAnsi" w:cstheme="minorBidi"/>
          <w:noProof/>
          <w:sz w:val="22"/>
          <w:szCs w:val="22"/>
          <w:lang w:eastAsia="en-GB"/>
        </w:rPr>
        <w:tab/>
      </w:r>
      <w:r>
        <w:rPr>
          <w:noProof/>
          <w:lang w:eastAsia="ko-KR"/>
        </w:rPr>
        <w:t xml:space="preserve">Contents of </w:t>
      </w:r>
      <w:r>
        <w:rPr>
          <w:noProof/>
        </w:rPr>
        <w:t>Nnf_EventExposure_</w:t>
      </w:r>
      <w:r>
        <w:rPr>
          <w:noProof/>
          <w:lang w:eastAsia="ko-KR"/>
        </w:rPr>
        <w:t>Notify operations</w:t>
      </w:r>
      <w:r>
        <w:rPr>
          <w:noProof/>
        </w:rPr>
        <w:tab/>
      </w:r>
      <w:r>
        <w:rPr>
          <w:noProof/>
        </w:rPr>
        <w:fldChar w:fldCharType="begin" w:fldLock="1"/>
      </w:r>
      <w:r>
        <w:rPr>
          <w:noProof/>
        </w:rPr>
        <w:instrText xml:space="preserve"> PAGEREF _Toc59101727 \h </w:instrText>
      </w:r>
      <w:r>
        <w:rPr>
          <w:noProof/>
        </w:rPr>
      </w:r>
      <w:r>
        <w:rPr>
          <w:noProof/>
        </w:rPr>
        <w:fldChar w:fldCharType="separate"/>
      </w:r>
      <w:r>
        <w:rPr>
          <w:noProof/>
        </w:rPr>
        <w:t>199</w:t>
      </w:r>
      <w:r>
        <w:rPr>
          <w:noProof/>
        </w:rPr>
        <w:fldChar w:fldCharType="end"/>
      </w:r>
    </w:p>
    <w:p w14:paraId="44C44AB9" w14:textId="4A9FFA27" w:rsidR="00C9265A" w:rsidRDefault="00C9265A">
      <w:pPr>
        <w:pStyle w:val="TOC3"/>
        <w:rPr>
          <w:rFonts w:asciiTheme="minorHAnsi" w:eastAsiaTheme="minorEastAsia" w:hAnsiTheme="minorHAnsi" w:cstheme="minorBidi"/>
          <w:noProof/>
          <w:sz w:val="22"/>
          <w:szCs w:val="22"/>
          <w:lang w:eastAsia="en-GB"/>
        </w:rPr>
      </w:pPr>
      <w:r>
        <w:rPr>
          <w:noProof/>
          <w:lang w:eastAsia="zh-CN"/>
        </w:rPr>
        <w:t>6.38.2</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_Toc59101728 \h </w:instrText>
      </w:r>
      <w:r>
        <w:rPr>
          <w:noProof/>
        </w:rPr>
      </w:r>
      <w:r>
        <w:rPr>
          <w:noProof/>
        </w:rPr>
        <w:fldChar w:fldCharType="separate"/>
      </w:r>
      <w:r>
        <w:rPr>
          <w:noProof/>
        </w:rPr>
        <w:t>200</w:t>
      </w:r>
      <w:r>
        <w:rPr>
          <w:noProof/>
        </w:rPr>
        <w:fldChar w:fldCharType="end"/>
      </w:r>
    </w:p>
    <w:p w14:paraId="39737F9D" w14:textId="118EB5E9" w:rsidR="00C9265A" w:rsidRDefault="00C9265A">
      <w:pPr>
        <w:pStyle w:val="TOC2"/>
        <w:rPr>
          <w:rFonts w:asciiTheme="minorHAnsi" w:eastAsiaTheme="minorEastAsia" w:hAnsiTheme="minorHAnsi" w:cstheme="minorBidi"/>
          <w:noProof/>
          <w:sz w:val="22"/>
          <w:szCs w:val="22"/>
          <w:lang w:eastAsia="en-GB"/>
        </w:rPr>
      </w:pPr>
      <w:r>
        <w:rPr>
          <w:noProof/>
          <w:lang w:eastAsia="en-US"/>
        </w:rPr>
        <w:t>6.39</w:t>
      </w:r>
      <w:r>
        <w:rPr>
          <w:rFonts w:asciiTheme="minorHAnsi" w:eastAsiaTheme="minorEastAsia" w:hAnsiTheme="minorHAnsi" w:cstheme="minorBidi"/>
          <w:noProof/>
          <w:sz w:val="22"/>
          <w:szCs w:val="22"/>
          <w:lang w:eastAsia="en-GB"/>
        </w:rPr>
        <w:tab/>
      </w:r>
      <w:r>
        <w:rPr>
          <w:noProof/>
          <w:lang w:eastAsia="en-US"/>
        </w:rPr>
        <w:t>Solution #39: E</w:t>
      </w:r>
      <w:r w:rsidRPr="00416AF7">
        <w:rPr>
          <w:rFonts w:cs="Arial"/>
          <w:noProof/>
        </w:rPr>
        <w:t>fficient data management for minimizing signalling.</w:t>
      </w:r>
      <w:r>
        <w:rPr>
          <w:noProof/>
        </w:rPr>
        <w:tab/>
      </w:r>
      <w:r>
        <w:rPr>
          <w:noProof/>
        </w:rPr>
        <w:fldChar w:fldCharType="begin" w:fldLock="1"/>
      </w:r>
      <w:r>
        <w:rPr>
          <w:noProof/>
        </w:rPr>
        <w:instrText xml:space="preserve"> PAGEREF _Toc59101729 \h </w:instrText>
      </w:r>
      <w:r>
        <w:rPr>
          <w:noProof/>
        </w:rPr>
      </w:r>
      <w:r>
        <w:rPr>
          <w:noProof/>
        </w:rPr>
        <w:fldChar w:fldCharType="separate"/>
      </w:r>
      <w:r>
        <w:rPr>
          <w:noProof/>
        </w:rPr>
        <w:t>200</w:t>
      </w:r>
      <w:r>
        <w:rPr>
          <w:noProof/>
        </w:rPr>
        <w:fldChar w:fldCharType="end"/>
      </w:r>
    </w:p>
    <w:p w14:paraId="1EF36CCC" w14:textId="5E938A46" w:rsidR="00C9265A" w:rsidRDefault="00C9265A">
      <w:pPr>
        <w:pStyle w:val="TOC3"/>
        <w:rPr>
          <w:rFonts w:asciiTheme="minorHAnsi" w:eastAsiaTheme="minorEastAsia" w:hAnsiTheme="minorHAnsi" w:cstheme="minorBidi"/>
          <w:noProof/>
          <w:sz w:val="22"/>
          <w:szCs w:val="22"/>
          <w:lang w:eastAsia="en-GB"/>
        </w:rPr>
      </w:pPr>
      <w:r>
        <w:rPr>
          <w:noProof/>
          <w:lang w:eastAsia="ko-KR"/>
        </w:rPr>
        <w:t>6.39.1</w:t>
      </w:r>
      <w:r>
        <w:rPr>
          <w:rFonts w:asciiTheme="minorHAnsi" w:eastAsiaTheme="minorEastAsia" w:hAnsiTheme="minorHAnsi" w:cstheme="minorBidi"/>
          <w:noProof/>
          <w:sz w:val="22"/>
          <w:szCs w:val="22"/>
          <w:lang w:eastAsia="en-GB"/>
        </w:rPr>
        <w:tab/>
      </w:r>
      <w:r>
        <w:rPr>
          <w:noProof/>
          <w:lang w:eastAsia="ko-KR"/>
        </w:rPr>
        <w:t>Description</w:t>
      </w:r>
      <w:r>
        <w:rPr>
          <w:noProof/>
        </w:rPr>
        <w:tab/>
      </w:r>
      <w:r>
        <w:rPr>
          <w:noProof/>
        </w:rPr>
        <w:fldChar w:fldCharType="begin" w:fldLock="1"/>
      </w:r>
      <w:r>
        <w:rPr>
          <w:noProof/>
        </w:rPr>
        <w:instrText xml:space="preserve"> PAGEREF _Toc59101730 \h </w:instrText>
      </w:r>
      <w:r>
        <w:rPr>
          <w:noProof/>
        </w:rPr>
      </w:r>
      <w:r>
        <w:rPr>
          <w:noProof/>
        </w:rPr>
        <w:fldChar w:fldCharType="separate"/>
      </w:r>
      <w:r>
        <w:rPr>
          <w:noProof/>
        </w:rPr>
        <w:t>200</w:t>
      </w:r>
      <w:r>
        <w:rPr>
          <w:noProof/>
        </w:rPr>
        <w:fldChar w:fldCharType="end"/>
      </w:r>
    </w:p>
    <w:p w14:paraId="7BA1A1E0" w14:textId="20727753" w:rsidR="00C9265A" w:rsidRDefault="00C9265A">
      <w:pPr>
        <w:pStyle w:val="TOC3"/>
        <w:rPr>
          <w:rFonts w:asciiTheme="minorHAnsi" w:eastAsiaTheme="minorEastAsia" w:hAnsiTheme="minorHAnsi" w:cstheme="minorBidi"/>
          <w:noProof/>
          <w:sz w:val="22"/>
          <w:szCs w:val="22"/>
          <w:lang w:eastAsia="en-GB"/>
        </w:rPr>
      </w:pPr>
      <w:r>
        <w:rPr>
          <w:noProof/>
        </w:rPr>
        <w:t>6.39.2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_Toc59101731 \h </w:instrText>
      </w:r>
      <w:r>
        <w:rPr>
          <w:noProof/>
        </w:rPr>
      </w:r>
      <w:r>
        <w:rPr>
          <w:noProof/>
        </w:rPr>
        <w:fldChar w:fldCharType="separate"/>
      </w:r>
      <w:r>
        <w:rPr>
          <w:noProof/>
        </w:rPr>
        <w:t>201</w:t>
      </w:r>
      <w:r>
        <w:rPr>
          <w:noProof/>
        </w:rPr>
        <w:fldChar w:fldCharType="end"/>
      </w:r>
    </w:p>
    <w:p w14:paraId="02CC116E" w14:textId="192B9C95" w:rsidR="00C9265A" w:rsidRDefault="00C9265A">
      <w:pPr>
        <w:pStyle w:val="TOC3"/>
        <w:rPr>
          <w:rFonts w:asciiTheme="minorHAnsi" w:eastAsiaTheme="minorEastAsia" w:hAnsiTheme="minorHAnsi" w:cstheme="minorBidi"/>
          <w:noProof/>
          <w:sz w:val="22"/>
          <w:szCs w:val="22"/>
          <w:lang w:eastAsia="en-GB"/>
        </w:rPr>
      </w:pPr>
      <w:r>
        <w:rPr>
          <w:noProof/>
        </w:rPr>
        <w:t>6.39.</w:t>
      </w:r>
      <w:r>
        <w:rPr>
          <w:noProof/>
          <w:lang w:eastAsia="zh-CN"/>
        </w:rPr>
        <w:t>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_Toc59101732 \h </w:instrText>
      </w:r>
      <w:r>
        <w:rPr>
          <w:noProof/>
        </w:rPr>
      </w:r>
      <w:r>
        <w:rPr>
          <w:noProof/>
        </w:rPr>
        <w:fldChar w:fldCharType="separate"/>
      </w:r>
      <w:r>
        <w:rPr>
          <w:noProof/>
        </w:rPr>
        <w:t>201</w:t>
      </w:r>
      <w:r>
        <w:rPr>
          <w:noProof/>
        </w:rPr>
        <w:fldChar w:fldCharType="end"/>
      </w:r>
    </w:p>
    <w:p w14:paraId="69C55099" w14:textId="265774D7" w:rsidR="00C9265A" w:rsidRDefault="00C9265A">
      <w:pPr>
        <w:pStyle w:val="TOC2"/>
        <w:rPr>
          <w:rFonts w:asciiTheme="minorHAnsi" w:eastAsiaTheme="minorEastAsia" w:hAnsiTheme="minorHAnsi" w:cstheme="minorBidi"/>
          <w:noProof/>
          <w:sz w:val="22"/>
          <w:szCs w:val="22"/>
          <w:lang w:eastAsia="en-GB"/>
        </w:rPr>
      </w:pPr>
      <w:r>
        <w:rPr>
          <w:noProof/>
          <w:lang w:eastAsia="zh-CN"/>
        </w:rPr>
        <w:t>6.40</w:t>
      </w:r>
      <w:r>
        <w:rPr>
          <w:rFonts w:asciiTheme="minorHAnsi" w:eastAsiaTheme="minorEastAsia" w:hAnsiTheme="minorHAnsi" w:cstheme="minorBidi"/>
          <w:noProof/>
          <w:sz w:val="22"/>
          <w:szCs w:val="22"/>
          <w:lang w:eastAsia="en-GB"/>
        </w:rPr>
        <w:tab/>
      </w:r>
      <w:r>
        <w:rPr>
          <w:noProof/>
        </w:rPr>
        <w:t>Solution</w:t>
      </w:r>
      <w:r>
        <w:rPr>
          <w:noProof/>
          <w:lang w:eastAsia="zh-CN"/>
        </w:rPr>
        <w:t xml:space="preserve"> #40</w:t>
      </w:r>
      <w:r>
        <w:rPr>
          <w:noProof/>
        </w:rPr>
        <w:t xml:space="preserve">: </w:t>
      </w:r>
      <w:r>
        <w:rPr>
          <w:noProof/>
          <w:lang w:eastAsia="zh-CN"/>
        </w:rPr>
        <w:t xml:space="preserve">User Data Congestion Analytics for </w:t>
      </w:r>
      <w:r>
        <w:rPr>
          <w:noProof/>
        </w:rPr>
        <w:t xml:space="preserve">NWDAF-assisted </w:t>
      </w:r>
      <w:r w:rsidRPr="00416AF7">
        <w:rPr>
          <w:rFonts w:cs="Arial"/>
          <w:noProof/>
        </w:rPr>
        <w:t>RFSP policy</w:t>
      </w:r>
      <w:r>
        <w:rPr>
          <w:noProof/>
        </w:rPr>
        <w:tab/>
      </w:r>
      <w:r>
        <w:rPr>
          <w:noProof/>
        </w:rPr>
        <w:fldChar w:fldCharType="begin" w:fldLock="1"/>
      </w:r>
      <w:r>
        <w:rPr>
          <w:noProof/>
        </w:rPr>
        <w:instrText xml:space="preserve"> PAGEREF _Toc59101733 \h </w:instrText>
      </w:r>
      <w:r>
        <w:rPr>
          <w:noProof/>
        </w:rPr>
      </w:r>
      <w:r>
        <w:rPr>
          <w:noProof/>
        </w:rPr>
        <w:fldChar w:fldCharType="separate"/>
      </w:r>
      <w:r>
        <w:rPr>
          <w:noProof/>
        </w:rPr>
        <w:t>201</w:t>
      </w:r>
      <w:r>
        <w:rPr>
          <w:noProof/>
        </w:rPr>
        <w:fldChar w:fldCharType="end"/>
      </w:r>
    </w:p>
    <w:p w14:paraId="51B1DACB" w14:textId="4C849A14" w:rsidR="00C9265A" w:rsidRDefault="00C9265A">
      <w:pPr>
        <w:pStyle w:val="TOC3"/>
        <w:rPr>
          <w:rFonts w:asciiTheme="minorHAnsi" w:eastAsiaTheme="minorEastAsia" w:hAnsiTheme="minorHAnsi" w:cstheme="minorBidi"/>
          <w:noProof/>
          <w:sz w:val="22"/>
          <w:szCs w:val="22"/>
          <w:lang w:eastAsia="en-GB"/>
        </w:rPr>
      </w:pPr>
      <w:r>
        <w:rPr>
          <w:noProof/>
        </w:rPr>
        <w:t>6.40.1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_Toc59101734 \h </w:instrText>
      </w:r>
      <w:r>
        <w:rPr>
          <w:noProof/>
        </w:rPr>
      </w:r>
      <w:r>
        <w:rPr>
          <w:noProof/>
        </w:rPr>
        <w:fldChar w:fldCharType="separate"/>
      </w:r>
      <w:r>
        <w:rPr>
          <w:noProof/>
        </w:rPr>
        <w:t>201</w:t>
      </w:r>
      <w:r>
        <w:rPr>
          <w:noProof/>
        </w:rPr>
        <w:fldChar w:fldCharType="end"/>
      </w:r>
    </w:p>
    <w:p w14:paraId="2F238D17" w14:textId="6B729009" w:rsidR="00C9265A" w:rsidRDefault="00C9265A">
      <w:pPr>
        <w:pStyle w:val="TOC3"/>
        <w:rPr>
          <w:rFonts w:asciiTheme="minorHAnsi" w:eastAsiaTheme="minorEastAsia" w:hAnsiTheme="minorHAnsi" w:cstheme="minorBidi"/>
          <w:noProof/>
          <w:sz w:val="22"/>
          <w:szCs w:val="22"/>
          <w:lang w:eastAsia="en-GB"/>
        </w:rPr>
      </w:pPr>
      <w:r>
        <w:rPr>
          <w:noProof/>
          <w:lang w:eastAsia="zh-CN"/>
        </w:rPr>
        <w:t>6.40.2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_Toc59101735 \h </w:instrText>
      </w:r>
      <w:r>
        <w:rPr>
          <w:noProof/>
        </w:rPr>
      </w:r>
      <w:r>
        <w:rPr>
          <w:noProof/>
        </w:rPr>
        <w:fldChar w:fldCharType="separate"/>
      </w:r>
      <w:r>
        <w:rPr>
          <w:noProof/>
        </w:rPr>
        <w:t>202</w:t>
      </w:r>
      <w:r>
        <w:rPr>
          <w:noProof/>
        </w:rPr>
        <w:fldChar w:fldCharType="end"/>
      </w:r>
    </w:p>
    <w:p w14:paraId="01E8820D" w14:textId="67986866" w:rsidR="00C9265A" w:rsidRDefault="00C9265A">
      <w:pPr>
        <w:pStyle w:val="TOC3"/>
        <w:rPr>
          <w:rFonts w:asciiTheme="minorHAnsi" w:eastAsiaTheme="minorEastAsia" w:hAnsiTheme="minorHAnsi" w:cstheme="minorBidi"/>
          <w:noProof/>
          <w:sz w:val="22"/>
          <w:szCs w:val="22"/>
          <w:lang w:eastAsia="en-GB"/>
        </w:rPr>
      </w:pPr>
      <w:r>
        <w:rPr>
          <w:noProof/>
          <w:lang w:eastAsia="zh-CN"/>
        </w:rPr>
        <w:t>6.40.3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_Toc59101736 \h </w:instrText>
      </w:r>
      <w:r>
        <w:rPr>
          <w:noProof/>
        </w:rPr>
      </w:r>
      <w:r>
        <w:rPr>
          <w:noProof/>
        </w:rPr>
        <w:fldChar w:fldCharType="separate"/>
      </w:r>
      <w:r>
        <w:rPr>
          <w:noProof/>
        </w:rPr>
        <w:t>202</w:t>
      </w:r>
      <w:r>
        <w:rPr>
          <w:noProof/>
        </w:rPr>
        <w:fldChar w:fldCharType="end"/>
      </w:r>
    </w:p>
    <w:p w14:paraId="4FD1E644" w14:textId="4C96BC71" w:rsidR="00C9265A" w:rsidRDefault="00C9265A">
      <w:pPr>
        <w:pStyle w:val="TOC3"/>
        <w:rPr>
          <w:rFonts w:asciiTheme="minorHAnsi" w:eastAsiaTheme="minorEastAsia" w:hAnsiTheme="minorHAnsi" w:cstheme="minorBidi"/>
          <w:noProof/>
          <w:sz w:val="22"/>
          <w:szCs w:val="22"/>
          <w:lang w:eastAsia="en-GB"/>
        </w:rPr>
      </w:pPr>
      <w:r>
        <w:rPr>
          <w:noProof/>
          <w:lang w:eastAsia="zh-CN"/>
        </w:rPr>
        <w:t>6.40.4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_Toc59101737 \h </w:instrText>
      </w:r>
      <w:r>
        <w:rPr>
          <w:noProof/>
        </w:rPr>
      </w:r>
      <w:r>
        <w:rPr>
          <w:noProof/>
        </w:rPr>
        <w:fldChar w:fldCharType="separate"/>
      </w:r>
      <w:r>
        <w:rPr>
          <w:noProof/>
        </w:rPr>
        <w:t>202</w:t>
      </w:r>
      <w:r>
        <w:rPr>
          <w:noProof/>
        </w:rPr>
        <w:fldChar w:fldCharType="end"/>
      </w:r>
    </w:p>
    <w:p w14:paraId="427BABBA" w14:textId="23A17E98" w:rsidR="00C9265A" w:rsidRDefault="00C9265A">
      <w:pPr>
        <w:pStyle w:val="TOC3"/>
        <w:rPr>
          <w:rFonts w:asciiTheme="minorHAnsi" w:eastAsiaTheme="minorEastAsia" w:hAnsiTheme="minorHAnsi" w:cstheme="minorBidi"/>
          <w:noProof/>
          <w:sz w:val="22"/>
          <w:szCs w:val="22"/>
          <w:lang w:eastAsia="en-GB"/>
        </w:rPr>
      </w:pPr>
      <w:r>
        <w:rPr>
          <w:noProof/>
        </w:rPr>
        <w:t>6.40.5</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_Toc59101738 \h </w:instrText>
      </w:r>
      <w:r>
        <w:rPr>
          <w:noProof/>
        </w:rPr>
      </w:r>
      <w:r>
        <w:rPr>
          <w:noProof/>
        </w:rPr>
        <w:fldChar w:fldCharType="separate"/>
      </w:r>
      <w:r>
        <w:rPr>
          <w:noProof/>
        </w:rPr>
        <w:t>202</w:t>
      </w:r>
      <w:r>
        <w:rPr>
          <w:noProof/>
        </w:rPr>
        <w:fldChar w:fldCharType="end"/>
      </w:r>
    </w:p>
    <w:p w14:paraId="1D77D411" w14:textId="3CB97F1B" w:rsidR="00C9265A" w:rsidRDefault="00C9265A">
      <w:pPr>
        <w:pStyle w:val="TOC2"/>
        <w:rPr>
          <w:rFonts w:asciiTheme="minorHAnsi" w:eastAsiaTheme="minorEastAsia" w:hAnsiTheme="minorHAnsi" w:cstheme="minorBidi"/>
          <w:noProof/>
          <w:sz w:val="22"/>
          <w:szCs w:val="22"/>
          <w:lang w:eastAsia="en-GB"/>
        </w:rPr>
      </w:pPr>
      <w:r>
        <w:rPr>
          <w:noProof/>
        </w:rPr>
        <w:t>6.</w:t>
      </w:r>
      <w:r>
        <w:rPr>
          <w:noProof/>
          <w:lang w:eastAsia="zh-CN"/>
        </w:rPr>
        <w:t>41</w:t>
      </w:r>
      <w:r>
        <w:rPr>
          <w:rFonts w:asciiTheme="minorHAnsi" w:eastAsiaTheme="minorEastAsia" w:hAnsiTheme="minorHAnsi" w:cstheme="minorBidi"/>
          <w:noProof/>
          <w:sz w:val="22"/>
          <w:szCs w:val="22"/>
          <w:lang w:eastAsia="en-GB"/>
        </w:rPr>
        <w:tab/>
      </w:r>
      <w:r>
        <w:rPr>
          <w:noProof/>
        </w:rPr>
        <w:t xml:space="preserve">Solution </w:t>
      </w:r>
      <w:r>
        <w:rPr>
          <w:noProof/>
          <w:lang w:eastAsia="zh-CN"/>
        </w:rPr>
        <w:t>#41</w:t>
      </w:r>
      <w:r>
        <w:rPr>
          <w:noProof/>
        </w:rPr>
        <w:t>: RAT/Frequency usage analytics</w:t>
      </w:r>
      <w:r>
        <w:rPr>
          <w:noProof/>
        </w:rPr>
        <w:tab/>
      </w:r>
      <w:r>
        <w:rPr>
          <w:noProof/>
        </w:rPr>
        <w:fldChar w:fldCharType="begin" w:fldLock="1"/>
      </w:r>
      <w:r>
        <w:rPr>
          <w:noProof/>
        </w:rPr>
        <w:instrText xml:space="preserve"> PAGEREF _Toc59101739 \h </w:instrText>
      </w:r>
      <w:r>
        <w:rPr>
          <w:noProof/>
        </w:rPr>
      </w:r>
      <w:r>
        <w:rPr>
          <w:noProof/>
        </w:rPr>
        <w:fldChar w:fldCharType="separate"/>
      </w:r>
      <w:r>
        <w:rPr>
          <w:noProof/>
        </w:rPr>
        <w:t>202</w:t>
      </w:r>
      <w:r>
        <w:rPr>
          <w:noProof/>
        </w:rPr>
        <w:fldChar w:fldCharType="end"/>
      </w:r>
    </w:p>
    <w:p w14:paraId="190F4D52" w14:textId="60701866"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41</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_Toc59101740 \h </w:instrText>
      </w:r>
      <w:r>
        <w:rPr>
          <w:noProof/>
        </w:rPr>
      </w:r>
      <w:r>
        <w:rPr>
          <w:noProof/>
        </w:rPr>
        <w:fldChar w:fldCharType="separate"/>
      </w:r>
      <w:r>
        <w:rPr>
          <w:noProof/>
        </w:rPr>
        <w:t>202</w:t>
      </w:r>
      <w:r>
        <w:rPr>
          <w:noProof/>
        </w:rPr>
        <w:fldChar w:fldCharType="end"/>
      </w:r>
    </w:p>
    <w:p w14:paraId="7B15FEA7" w14:textId="235B5E92" w:rsidR="00C9265A" w:rsidRDefault="00C9265A">
      <w:pPr>
        <w:pStyle w:val="TOC4"/>
        <w:rPr>
          <w:rFonts w:asciiTheme="minorHAnsi" w:eastAsiaTheme="minorEastAsia" w:hAnsiTheme="minorHAnsi" w:cstheme="minorBidi"/>
          <w:noProof/>
          <w:sz w:val="22"/>
          <w:szCs w:val="22"/>
          <w:lang w:eastAsia="en-GB"/>
        </w:rPr>
      </w:pPr>
      <w:r>
        <w:rPr>
          <w:noProof/>
          <w:lang w:eastAsia="ko-KR"/>
        </w:rPr>
        <w:t>6.</w:t>
      </w:r>
      <w:r>
        <w:rPr>
          <w:noProof/>
          <w:lang w:eastAsia="zh-CN"/>
        </w:rPr>
        <w:t>41</w:t>
      </w:r>
      <w:r>
        <w:rPr>
          <w:noProof/>
          <w:lang w:eastAsia="ko-KR"/>
        </w:rPr>
        <w:t>.1.1</w:t>
      </w:r>
      <w:r>
        <w:rPr>
          <w:rFonts w:asciiTheme="minorHAnsi" w:eastAsiaTheme="minorEastAsia" w:hAnsiTheme="minorHAnsi" w:cstheme="minorBidi"/>
          <w:noProof/>
          <w:sz w:val="22"/>
          <w:szCs w:val="22"/>
          <w:lang w:eastAsia="en-GB"/>
        </w:rPr>
        <w:tab/>
      </w:r>
      <w:r>
        <w:rPr>
          <w:noProof/>
          <w:lang w:eastAsia="ko-KR"/>
        </w:rPr>
        <w:t>Information</w:t>
      </w:r>
      <w:r>
        <w:rPr>
          <w:noProof/>
        </w:rPr>
        <w:t xml:space="preserve"> for the support of RFSP index selection</w:t>
      </w:r>
      <w:r>
        <w:rPr>
          <w:noProof/>
        </w:rPr>
        <w:tab/>
      </w:r>
      <w:r>
        <w:rPr>
          <w:noProof/>
        </w:rPr>
        <w:fldChar w:fldCharType="begin" w:fldLock="1"/>
      </w:r>
      <w:r>
        <w:rPr>
          <w:noProof/>
        </w:rPr>
        <w:instrText xml:space="preserve"> PAGEREF _Toc59101741 \h </w:instrText>
      </w:r>
      <w:r>
        <w:rPr>
          <w:noProof/>
        </w:rPr>
      </w:r>
      <w:r>
        <w:rPr>
          <w:noProof/>
        </w:rPr>
        <w:fldChar w:fldCharType="separate"/>
      </w:r>
      <w:r>
        <w:rPr>
          <w:noProof/>
        </w:rPr>
        <w:t>202</w:t>
      </w:r>
      <w:r>
        <w:rPr>
          <w:noProof/>
        </w:rPr>
        <w:fldChar w:fldCharType="end"/>
      </w:r>
    </w:p>
    <w:p w14:paraId="15D751E5" w14:textId="5517C3EE"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41</w:t>
      </w:r>
      <w:r>
        <w:rPr>
          <w:noProof/>
        </w:rPr>
        <w:t>.2</w:t>
      </w:r>
      <w:r>
        <w:rPr>
          <w:rFonts w:asciiTheme="minorHAnsi" w:eastAsiaTheme="minorEastAsia" w:hAnsiTheme="minorHAnsi" w:cstheme="minorBidi"/>
          <w:noProof/>
          <w:sz w:val="22"/>
          <w:szCs w:val="22"/>
          <w:lang w:eastAsia="en-GB"/>
        </w:rPr>
        <w:tab/>
      </w:r>
      <w:r>
        <w:rPr>
          <w:noProof/>
        </w:rPr>
        <w:t>Input Data</w:t>
      </w:r>
      <w:r>
        <w:rPr>
          <w:noProof/>
        </w:rPr>
        <w:tab/>
      </w:r>
      <w:r>
        <w:rPr>
          <w:noProof/>
        </w:rPr>
        <w:fldChar w:fldCharType="begin" w:fldLock="1"/>
      </w:r>
      <w:r>
        <w:rPr>
          <w:noProof/>
        </w:rPr>
        <w:instrText xml:space="preserve"> PAGEREF _Toc59101742 \h </w:instrText>
      </w:r>
      <w:r>
        <w:rPr>
          <w:noProof/>
        </w:rPr>
      </w:r>
      <w:r>
        <w:rPr>
          <w:noProof/>
        </w:rPr>
        <w:fldChar w:fldCharType="separate"/>
      </w:r>
      <w:r>
        <w:rPr>
          <w:noProof/>
        </w:rPr>
        <w:t>202</w:t>
      </w:r>
      <w:r>
        <w:rPr>
          <w:noProof/>
        </w:rPr>
        <w:fldChar w:fldCharType="end"/>
      </w:r>
    </w:p>
    <w:p w14:paraId="006D702C" w14:textId="2FCDFBBD"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41</w:t>
      </w:r>
      <w:r>
        <w:rPr>
          <w:noProof/>
        </w:rPr>
        <w:t>.3</w:t>
      </w:r>
      <w:r>
        <w:rPr>
          <w:rFonts w:asciiTheme="minorHAnsi" w:eastAsiaTheme="minorEastAsia" w:hAnsiTheme="minorHAnsi" w:cstheme="minorBidi"/>
          <w:noProof/>
          <w:sz w:val="22"/>
          <w:szCs w:val="22"/>
          <w:lang w:eastAsia="en-GB"/>
        </w:rPr>
        <w:tab/>
      </w:r>
      <w:r>
        <w:rPr>
          <w:noProof/>
        </w:rPr>
        <w:t>Output Analytics</w:t>
      </w:r>
      <w:r>
        <w:rPr>
          <w:noProof/>
        </w:rPr>
        <w:tab/>
      </w:r>
      <w:r>
        <w:rPr>
          <w:noProof/>
        </w:rPr>
        <w:fldChar w:fldCharType="begin" w:fldLock="1"/>
      </w:r>
      <w:r>
        <w:rPr>
          <w:noProof/>
        </w:rPr>
        <w:instrText xml:space="preserve"> PAGEREF _Toc59101743 \h </w:instrText>
      </w:r>
      <w:r>
        <w:rPr>
          <w:noProof/>
        </w:rPr>
      </w:r>
      <w:r>
        <w:rPr>
          <w:noProof/>
        </w:rPr>
        <w:fldChar w:fldCharType="separate"/>
      </w:r>
      <w:r>
        <w:rPr>
          <w:noProof/>
        </w:rPr>
        <w:t>203</w:t>
      </w:r>
      <w:r>
        <w:rPr>
          <w:noProof/>
        </w:rPr>
        <w:fldChar w:fldCharType="end"/>
      </w:r>
    </w:p>
    <w:p w14:paraId="01750162" w14:textId="57BD4759" w:rsidR="00C9265A" w:rsidRDefault="00C9265A">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41</w:t>
      </w:r>
      <w:r>
        <w:rPr>
          <w:noProof/>
          <w:lang w:eastAsia="ko-KR"/>
        </w:rPr>
        <w:t>.4</w:t>
      </w:r>
      <w:r>
        <w:rPr>
          <w:rFonts w:asciiTheme="minorHAnsi" w:eastAsiaTheme="minorEastAsia" w:hAnsiTheme="minorHAnsi" w:cstheme="minorBidi"/>
          <w:noProof/>
          <w:sz w:val="22"/>
          <w:szCs w:val="22"/>
          <w:lang w:eastAsia="en-GB"/>
        </w:rPr>
        <w:tab/>
      </w:r>
      <w:r>
        <w:rPr>
          <w:noProof/>
          <w:lang w:eastAsia="ko-KR"/>
        </w:rPr>
        <w:t>Procedure</w:t>
      </w:r>
      <w:r>
        <w:rPr>
          <w:noProof/>
        </w:rPr>
        <w:tab/>
      </w:r>
      <w:r>
        <w:rPr>
          <w:noProof/>
        </w:rPr>
        <w:fldChar w:fldCharType="begin" w:fldLock="1"/>
      </w:r>
      <w:r>
        <w:rPr>
          <w:noProof/>
        </w:rPr>
        <w:instrText xml:space="preserve"> PAGEREF _Toc59101744 \h </w:instrText>
      </w:r>
      <w:r>
        <w:rPr>
          <w:noProof/>
        </w:rPr>
      </w:r>
      <w:r>
        <w:rPr>
          <w:noProof/>
        </w:rPr>
        <w:fldChar w:fldCharType="separate"/>
      </w:r>
      <w:r>
        <w:rPr>
          <w:noProof/>
        </w:rPr>
        <w:t>204</w:t>
      </w:r>
      <w:r>
        <w:rPr>
          <w:noProof/>
        </w:rPr>
        <w:fldChar w:fldCharType="end"/>
      </w:r>
    </w:p>
    <w:p w14:paraId="00C2C554" w14:textId="7A5A684B" w:rsidR="00C9265A" w:rsidRDefault="00C9265A">
      <w:pPr>
        <w:pStyle w:val="TOC3"/>
        <w:rPr>
          <w:rFonts w:asciiTheme="minorHAnsi" w:eastAsiaTheme="minorEastAsia" w:hAnsiTheme="minorHAnsi" w:cstheme="minorBidi"/>
          <w:noProof/>
          <w:sz w:val="22"/>
          <w:szCs w:val="22"/>
          <w:lang w:eastAsia="en-GB"/>
        </w:rPr>
      </w:pPr>
      <w:r>
        <w:rPr>
          <w:noProof/>
          <w:lang w:eastAsia="zh-CN"/>
        </w:rPr>
        <w:t>6.41.5</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_Toc59101745 \h </w:instrText>
      </w:r>
      <w:r>
        <w:rPr>
          <w:noProof/>
        </w:rPr>
      </w:r>
      <w:r>
        <w:rPr>
          <w:noProof/>
        </w:rPr>
        <w:fldChar w:fldCharType="separate"/>
      </w:r>
      <w:r>
        <w:rPr>
          <w:noProof/>
        </w:rPr>
        <w:t>204</w:t>
      </w:r>
      <w:r>
        <w:rPr>
          <w:noProof/>
        </w:rPr>
        <w:fldChar w:fldCharType="end"/>
      </w:r>
    </w:p>
    <w:p w14:paraId="4B18D362" w14:textId="1CB6B957" w:rsidR="00C9265A" w:rsidRDefault="00C9265A">
      <w:pPr>
        <w:pStyle w:val="TOC2"/>
        <w:rPr>
          <w:rFonts w:asciiTheme="minorHAnsi" w:eastAsiaTheme="minorEastAsia" w:hAnsiTheme="minorHAnsi" w:cstheme="minorBidi"/>
          <w:noProof/>
          <w:sz w:val="22"/>
          <w:szCs w:val="22"/>
          <w:lang w:eastAsia="en-GB"/>
        </w:rPr>
      </w:pPr>
      <w:r>
        <w:rPr>
          <w:noProof/>
          <w:lang w:eastAsia="zh-CN"/>
        </w:rPr>
        <w:t>6.42</w:t>
      </w:r>
      <w:r>
        <w:rPr>
          <w:rFonts w:asciiTheme="minorHAnsi" w:eastAsiaTheme="minorEastAsia" w:hAnsiTheme="minorHAnsi" w:cstheme="minorBidi"/>
          <w:noProof/>
          <w:sz w:val="22"/>
          <w:szCs w:val="22"/>
          <w:lang w:eastAsia="en-GB"/>
        </w:rPr>
        <w:tab/>
      </w:r>
      <w:r>
        <w:rPr>
          <w:noProof/>
          <w:lang w:eastAsia="zh-CN"/>
        </w:rPr>
        <w:t>Solution #42: NWDAF-assisted RFSP Policy Configuration</w:t>
      </w:r>
      <w:r>
        <w:rPr>
          <w:noProof/>
        </w:rPr>
        <w:tab/>
      </w:r>
      <w:r>
        <w:rPr>
          <w:noProof/>
        </w:rPr>
        <w:fldChar w:fldCharType="begin" w:fldLock="1"/>
      </w:r>
      <w:r>
        <w:rPr>
          <w:noProof/>
        </w:rPr>
        <w:instrText xml:space="preserve"> PAGEREF _Toc59101746 \h </w:instrText>
      </w:r>
      <w:r>
        <w:rPr>
          <w:noProof/>
        </w:rPr>
      </w:r>
      <w:r>
        <w:rPr>
          <w:noProof/>
        </w:rPr>
        <w:fldChar w:fldCharType="separate"/>
      </w:r>
      <w:r>
        <w:rPr>
          <w:noProof/>
        </w:rPr>
        <w:t>205</w:t>
      </w:r>
      <w:r>
        <w:rPr>
          <w:noProof/>
        </w:rPr>
        <w:fldChar w:fldCharType="end"/>
      </w:r>
    </w:p>
    <w:p w14:paraId="12723A15" w14:textId="40F3F425"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42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_Toc59101747 \h </w:instrText>
      </w:r>
      <w:r>
        <w:rPr>
          <w:noProof/>
        </w:rPr>
      </w:r>
      <w:r>
        <w:rPr>
          <w:noProof/>
        </w:rPr>
        <w:fldChar w:fldCharType="separate"/>
      </w:r>
      <w:r>
        <w:rPr>
          <w:noProof/>
        </w:rPr>
        <w:t>205</w:t>
      </w:r>
      <w:r>
        <w:rPr>
          <w:noProof/>
        </w:rPr>
        <w:fldChar w:fldCharType="end"/>
      </w:r>
    </w:p>
    <w:p w14:paraId="432AE09D" w14:textId="26460443"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42</w:t>
      </w:r>
      <w:r>
        <w:rPr>
          <w:noProof/>
        </w:rPr>
        <w:t>.2</w:t>
      </w:r>
      <w:r>
        <w:rPr>
          <w:rFonts w:asciiTheme="minorHAnsi" w:eastAsiaTheme="minorEastAsia" w:hAnsiTheme="minorHAnsi" w:cstheme="minorBidi"/>
          <w:noProof/>
          <w:sz w:val="22"/>
          <w:szCs w:val="22"/>
          <w:lang w:eastAsia="en-GB"/>
        </w:rPr>
        <w:tab/>
      </w:r>
      <w:r>
        <w:rPr>
          <w:noProof/>
        </w:rPr>
        <w:t>Input Data and Output Analytics</w:t>
      </w:r>
      <w:r>
        <w:rPr>
          <w:noProof/>
        </w:rPr>
        <w:tab/>
      </w:r>
      <w:r>
        <w:rPr>
          <w:noProof/>
        </w:rPr>
        <w:fldChar w:fldCharType="begin" w:fldLock="1"/>
      </w:r>
      <w:r>
        <w:rPr>
          <w:noProof/>
        </w:rPr>
        <w:instrText xml:space="preserve"> PAGEREF _Toc59101748 \h </w:instrText>
      </w:r>
      <w:r>
        <w:rPr>
          <w:noProof/>
        </w:rPr>
      </w:r>
      <w:r>
        <w:rPr>
          <w:noProof/>
        </w:rPr>
        <w:fldChar w:fldCharType="separate"/>
      </w:r>
      <w:r>
        <w:rPr>
          <w:noProof/>
        </w:rPr>
        <w:t>205</w:t>
      </w:r>
      <w:r>
        <w:rPr>
          <w:noProof/>
        </w:rPr>
        <w:fldChar w:fldCharType="end"/>
      </w:r>
    </w:p>
    <w:p w14:paraId="5EF7CE96" w14:textId="5EDB873A"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42</w:t>
      </w:r>
      <w:r>
        <w:rPr>
          <w:noProof/>
        </w:rPr>
        <w:t>.3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_Toc59101749 \h </w:instrText>
      </w:r>
      <w:r>
        <w:rPr>
          <w:noProof/>
        </w:rPr>
      </w:r>
      <w:r>
        <w:rPr>
          <w:noProof/>
        </w:rPr>
        <w:fldChar w:fldCharType="separate"/>
      </w:r>
      <w:r>
        <w:rPr>
          <w:noProof/>
        </w:rPr>
        <w:t>206</w:t>
      </w:r>
      <w:r>
        <w:rPr>
          <w:noProof/>
        </w:rPr>
        <w:fldChar w:fldCharType="end"/>
      </w:r>
    </w:p>
    <w:p w14:paraId="63BD2B61" w14:textId="27793206"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42</w:t>
      </w:r>
      <w:r>
        <w:rPr>
          <w:noProof/>
        </w:rPr>
        <w:t>.4</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_Toc59101750 \h </w:instrText>
      </w:r>
      <w:r>
        <w:rPr>
          <w:noProof/>
        </w:rPr>
      </w:r>
      <w:r>
        <w:rPr>
          <w:noProof/>
        </w:rPr>
        <w:fldChar w:fldCharType="separate"/>
      </w:r>
      <w:r>
        <w:rPr>
          <w:noProof/>
        </w:rPr>
        <w:t>207</w:t>
      </w:r>
      <w:r>
        <w:rPr>
          <w:noProof/>
        </w:rPr>
        <w:fldChar w:fldCharType="end"/>
      </w:r>
    </w:p>
    <w:p w14:paraId="6B360EBD" w14:textId="738787AE" w:rsidR="00C9265A" w:rsidRDefault="00C9265A">
      <w:pPr>
        <w:pStyle w:val="TOC2"/>
        <w:rPr>
          <w:rFonts w:asciiTheme="minorHAnsi" w:eastAsiaTheme="minorEastAsia" w:hAnsiTheme="minorHAnsi" w:cstheme="minorBidi"/>
          <w:noProof/>
          <w:sz w:val="22"/>
          <w:szCs w:val="22"/>
          <w:lang w:eastAsia="en-GB"/>
        </w:rPr>
      </w:pPr>
      <w:r>
        <w:rPr>
          <w:noProof/>
          <w:lang w:eastAsia="zh-CN"/>
        </w:rPr>
        <w:t>6.43</w:t>
      </w:r>
      <w:r>
        <w:rPr>
          <w:rFonts w:asciiTheme="minorHAnsi" w:eastAsiaTheme="minorEastAsia" w:hAnsiTheme="minorHAnsi" w:cstheme="minorBidi"/>
          <w:noProof/>
          <w:sz w:val="22"/>
          <w:szCs w:val="22"/>
          <w:lang w:eastAsia="en-GB"/>
        </w:rPr>
        <w:tab/>
      </w:r>
      <w:r>
        <w:rPr>
          <w:noProof/>
        </w:rPr>
        <w:t xml:space="preserve">Solution </w:t>
      </w:r>
      <w:r>
        <w:rPr>
          <w:noProof/>
          <w:lang w:eastAsia="zh-CN"/>
        </w:rPr>
        <w:t>#43</w:t>
      </w:r>
      <w:r>
        <w:rPr>
          <w:noProof/>
        </w:rPr>
        <w:t>: RFSP index value using Analytics Id Service Experience</w:t>
      </w:r>
      <w:r>
        <w:rPr>
          <w:noProof/>
        </w:rPr>
        <w:tab/>
      </w:r>
      <w:r>
        <w:rPr>
          <w:noProof/>
        </w:rPr>
        <w:fldChar w:fldCharType="begin" w:fldLock="1"/>
      </w:r>
      <w:r>
        <w:rPr>
          <w:noProof/>
        </w:rPr>
        <w:instrText xml:space="preserve"> PAGEREF _Toc59101751 \h </w:instrText>
      </w:r>
      <w:r>
        <w:rPr>
          <w:noProof/>
        </w:rPr>
      </w:r>
      <w:r>
        <w:rPr>
          <w:noProof/>
        </w:rPr>
        <w:fldChar w:fldCharType="separate"/>
      </w:r>
      <w:r>
        <w:rPr>
          <w:noProof/>
        </w:rPr>
        <w:t>207</w:t>
      </w:r>
      <w:r>
        <w:rPr>
          <w:noProof/>
        </w:rPr>
        <w:fldChar w:fldCharType="end"/>
      </w:r>
    </w:p>
    <w:p w14:paraId="13E05516" w14:textId="7ECC1D33"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43</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_Toc59101752 \h </w:instrText>
      </w:r>
      <w:r>
        <w:rPr>
          <w:noProof/>
        </w:rPr>
      </w:r>
      <w:r>
        <w:rPr>
          <w:noProof/>
        </w:rPr>
        <w:fldChar w:fldCharType="separate"/>
      </w:r>
      <w:r>
        <w:rPr>
          <w:noProof/>
        </w:rPr>
        <w:t>207</w:t>
      </w:r>
      <w:r>
        <w:rPr>
          <w:noProof/>
        </w:rPr>
        <w:fldChar w:fldCharType="end"/>
      </w:r>
    </w:p>
    <w:p w14:paraId="202CDA2D" w14:textId="3C96296E" w:rsidR="00C9265A" w:rsidRDefault="00C9265A">
      <w:pPr>
        <w:pStyle w:val="TOC3"/>
        <w:rPr>
          <w:rFonts w:asciiTheme="minorHAnsi" w:eastAsiaTheme="minorEastAsia" w:hAnsiTheme="minorHAnsi" w:cstheme="minorBidi"/>
          <w:noProof/>
          <w:sz w:val="22"/>
          <w:szCs w:val="22"/>
          <w:lang w:eastAsia="en-GB"/>
        </w:rPr>
      </w:pPr>
      <w:r>
        <w:rPr>
          <w:noProof/>
          <w:lang w:eastAsia="zh-CN"/>
        </w:rPr>
        <w:t>6.43.2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_Toc59101753 \h </w:instrText>
      </w:r>
      <w:r>
        <w:rPr>
          <w:noProof/>
        </w:rPr>
      </w:r>
      <w:r>
        <w:rPr>
          <w:noProof/>
        </w:rPr>
        <w:fldChar w:fldCharType="separate"/>
      </w:r>
      <w:r>
        <w:rPr>
          <w:noProof/>
        </w:rPr>
        <w:t>207</w:t>
      </w:r>
      <w:r>
        <w:rPr>
          <w:noProof/>
        </w:rPr>
        <w:fldChar w:fldCharType="end"/>
      </w:r>
    </w:p>
    <w:p w14:paraId="73BAB820" w14:textId="22E5C089" w:rsidR="00C9265A" w:rsidRDefault="00C9265A">
      <w:pPr>
        <w:pStyle w:val="TOC3"/>
        <w:rPr>
          <w:rFonts w:asciiTheme="minorHAnsi" w:eastAsiaTheme="minorEastAsia" w:hAnsiTheme="minorHAnsi" w:cstheme="minorBidi"/>
          <w:noProof/>
          <w:sz w:val="22"/>
          <w:szCs w:val="22"/>
          <w:lang w:eastAsia="en-GB"/>
        </w:rPr>
      </w:pPr>
      <w:r>
        <w:rPr>
          <w:noProof/>
          <w:lang w:eastAsia="zh-CN"/>
        </w:rPr>
        <w:t>6.43.3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_Toc59101754 \h </w:instrText>
      </w:r>
      <w:r>
        <w:rPr>
          <w:noProof/>
        </w:rPr>
      </w:r>
      <w:r>
        <w:rPr>
          <w:noProof/>
        </w:rPr>
        <w:fldChar w:fldCharType="separate"/>
      </w:r>
      <w:r>
        <w:rPr>
          <w:noProof/>
        </w:rPr>
        <w:t>208</w:t>
      </w:r>
      <w:r>
        <w:rPr>
          <w:noProof/>
        </w:rPr>
        <w:fldChar w:fldCharType="end"/>
      </w:r>
    </w:p>
    <w:p w14:paraId="5D36A447" w14:textId="0A3A6DD4" w:rsidR="00C9265A" w:rsidRDefault="00C9265A">
      <w:pPr>
        <w:pStyle w:val="TOC3"/>
        <w:rPr>
          <w:rFonts w:asciiTheme="minorHAnsi" w:eastAsiaTheme="minorEastAsia" w:hAnsiTheme="minorHAnsi" w:cstheme="minorBidi"/>
          <w:noProof/>
          <w:sz w:val="22"/>
          <w:szCs w:val="22"/>
          <w:lang w:eastAsia="en-GB"/>
        </w:rPr>
      </w:pPr>
      <w:r>
        <w:rPr>
          <w:noProof/>
          <w:lang w:eastAsia="zh-CN"/>
        </w:rPr>
        <w:t>6.43.4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_Toc59101755 \h </w:instrText>
      </w:r>
      <w:r>
        <w:rPr>
          <w:noProof/>
        </w:rPr>
      </w:r>
      <w:r>
        <w:rPr>
          <w:noProof/>
        </w:rPr>
        <w:fldChar w:fldCharType="separate"/>
      </w:r>
      <w:r>
        <w:rPr>
          <w:noProof/>
        </w:rPr>
        <w:t>208</w:t>
      </w:r>
      <w:r>
        <w:rPr>
          <w:noProof/>
        </w:rPr>
        <w:fldChar w:fldCharType="end"/>
      </w:r>
    </w:p>
    <w:p w14:paraId="14490CFD" w14:textId="2370912E"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43</w:t>
      </w:r>
      <w:r>
        <w:rPr>
          <w:noProof/>
        </w:rPr>
        <w:t>.5</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_Toc59101756 \h </w:instrText>
      </w:r>
      <w:r>
        <w:rPr>
          <w:noProof/>
        </w:rPr>
      </w:r>
      <w:r>
        <w:rPr>
          <w:noProof/>
        </w:rPr>
        <w:fldChar w:fldCharType="separate"/>
      </w:r>
      <w:r>
        <w:rPr>
          <w:noProof/>
        </w:rPr>
        <w:t>209</w:t>
      </w:r>
      <w:r>
        <w:rPr>
          <w:noProof/>
        </w:rPr>
        <w:fldChar w:fldCharType="end"/>
      </w:r>
    </w:p>
    <w:p w14:paraId="51840D8A" w14:textId="70F6F5D8" w:rsidR="00C9265A" w:rsidRDefault="00C9265A">
      <w:pPr>
        <w:pStyle w:val="TOC2"/>
        <w:rPr>
          <w:rFonts w:asciiTheme="minorHAnsi" w:eastAsiaTheme="minorEastAsia" w:hAnsiTheme="minorHAnsi" w:cstheme="minorBidi"/>
          <w:noProof/>
          <w:sz w:val="22"/>
          <w:szCs w:val="22"/>
          <w:lang w:eastAsia="en-GB"/>
        </w:rPr>
      </w:pPr>
      <w:r>
        <w:rPr>
          <w:noProof/>
          <w:lang w:eastAsia="en-US"/>
        </w:rPr>
        <w:t>6.</w:t>
      </w:r>
      <w:r>
        <w:rPr>
          <w:noProof/>
          <w:lang w:eastAsia="zh-CN"/>
        </w:rPr>
        <w:t>44</w:t>
      </w:r>
      <w:r>
        <w:rPr>
          <w:rFonts w:asciiTheme="minorHAnsi" w:eastAsiaTheme="minorEastAsia" w:hAnsiTheme="minorHAnsi" w:cstheme="minorBidi"/>
          <w:noProof/>
          <w:sz w:val="22"/>
          <w:szCs w:val="22"/>
          <w:lang w:eastAsia="en-GB"/>
        </w:rPr>
        <w:tab/>
      </w:r>
      <w:r>
        <w:rPr>
          <w:noProof/>
          <w:lang w:eastAsia="en-US"/>
        </w:rPr>
        <w:t>Solution #</w:t>
      </w:r>
      <w:r>
        <w:rPr>
          <w:noProof/>
          <w:lang w:eastAsia="zh-CN"/>
        </w:rPr>
        <w:t>44</w:t>
      </w:r>
      <w:r>
        <w:rPr>
          <w:noProof/>
          <w:lang w:eastAsia="en-US"/>
        </w:rPr>
        <w:t xml:space="preserve">: Analytics for </w:t>
      </w:r>
      <w:r w:rsidRPr="00416AF7">
        <w:rPr>
          <w:bCs/>
          <w:noProof/>
        </w:rPr>
        <w:t>Session Management Congestion Control Experience</w:t>
      </w:r>
      <w:r>
        <w:rPr>
          <w:noProof/>
        </w:rPr>
        <w:tab/>
      </w:r>
      <w:r>
        <w:rPr>
          <w:noProof/>
        </w:rPr>
        <w:fldChar w:fldCharType="begin" w:fldLock="1"/>
      </w:r>
      <w:r>
        <w:rPr>
          <w:noProof/>
        </w:rPr>
        <w:instrText xml:space="preserve"> PAGEREF _Toc59101757 \h </w:instrText>
      </w:r>
      <w:r>
        <w:rPr>
          <w:noProof/>
        </w:rPr>
      </w:r>
      <w:r>
        <w:rPr>
          <w:noProof/>
        </w:rPr>
        <w:fldChar w:fldCharType="separate"/>
      </w:r>
      <w:r>
        <w:rPr>
          <w:noProof/>
        </w:rPr>
        <w:t>209</w:t>
      </w:r>
      <w:r>
        <w:rPr>
          <w:noProof/>
        </w:rPr>
        <w:fldChar w:fldCharType="end"/>
      </w:r>
    </w:p>
    <w:p w14:paraId="520859D9" w14:textId="553294D7" w:rsidR="00C9265A" w:rsidRDefault="00C9265A">
      <w:pPr>
        <w:pStyle w:val="TOC3"/>
        <w:rPr>
          <w:rFonts w:asciiTheme="minorHAnsi" w:eastAsiaTheme="minorEastAsia" w:hAnsiTheme="minorHAnsi" w:cstheme="minorBidi"/>
          <w:noProof/>
          <w:sz w:val="22"/>
          <w:szCs w:val="22"/>
          <w:lang w:eastAsia="en-GB"/>
        </w:rPr>
      </w:pPr>
      <w:r>
        <w:rPr>
          <w:noProof/>
          <w:lang w:eastAsia="en-US"/>
        </w:rPr>
        <w:t>6.</w:t>
      </w:r>
      <w:r>
        <w:rPr>
          <w:noProof/>
          <w:lang w:eastAsia="zh-CN"/>
        </w:rPr>
        <w:t>44</w:t>
      </w:r>
      <w:r>
        <w:rPr>
          <w:noProof/>
          <w:lang w:eastAsia="en-US"/>
        </w:rPr>
        <w:t>.1</w:t>
      </w:r>
      <w:r>
        <w:rPr>
          <w:rFonts w:asciiTheme="minorHAnsi" w:eastAsiaTheme="minorEastAsia" w:hAnsiTheme="minorHAnsi" w:cstheme="minorBidi"/>
          <w:noProof/>
          <w:sz w:val="22"/>
          <w:szCs w:val="22"/>
          <w:lang w:eastAsia="en-GB"/>
        </w:rPr>
        <w:tab/>
      </w:r>
      <w:r>
        <w:rPr>
          <w:noProof/>
          <w:lang w:eastAsia="en-US"/>
        </w:rPr>
        <w:t>Description</w:t>
      </w:r>
      <w:r>
        <w:rPr>
          <w:noProof/>
        </w:rPr>
        <w:tab/>
      </w:r>
      <w:r>
        <w:rPr>
          <w:noProof/>
        </w:rPr>
        <w:fldChar w:fldCharType="begin" w:fldLock="1"/>
      </w:r>
      <w:r>
        <w:rPr>
          <w:noProof/>
        </w:rPr>
        <w:instrText xml:space="preserve"> PAGEREF _Toc59101758 \h </w:instrText>
      </w:r>
      <w:r>
        <w:rPr>
          <w:noProof/>
        </w:rPr>
      </w:r>
      <w:r>
        <w:rPr>
          <w:noProof/>
        </w:rPr>
        <w:fldChar w:fldCharType="separate"/>
      </w:r>
      <w:r>
        <w:rPr>
          <w:noProof/>
        </w:rPr>
        <w:t>209</w:t>
      </w:r>
      <w:r>
        <w:rPr>
          <w:noProof/>
        </w:rPr>
        <w:fldChar w:fldCharType="end"/>
      </w:r>
    </w:p>
    <w:p w14:paraId="256BB732" w14:textId="74093376" w:rsidR="00C9265A" w:rsidRDefault="00C9265A">
      <w:pPr>
        <w:pStyle w:val="TOC3"/>
        <w:rPr>
          <w:rFonts w:asciiTheme="minorHAnsi" w:eastAsiaTheme="minorEastAsia" w:hAnsiTheme="minorHAnsi" w:cstheme="minorBidi"/>
          <w:noProof/>
          <w:sz w:val="22"/>
          <w:szCs w:val="22"/>
          <w:lang w:eastAsia="en-GB"/>
        </w:rPr>
      </w:pPr>
      <w:r>
        <w:rPr>
          <w:noProof/>
          <w:lang w:eastAsia="zh-CN"/>
        </w:rPr>
        <w:t>6.44.2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_Toc59101759 \h </w:instrText>
      </w:r>
      <w:r>
        <w:rPr>
          <w:noProof/>
        </w:rPr>
      </w:r>
      <w:r>
        <w:rPr>
          <w:noProof/>
        </w:rPr>
        <w:fldChar w:fldCharType="separate"/>
      </w:r>
      <w:r>
        <w:rPr>
          <w:noProof/>
        </w:rPr>
        <w:t>210</w:t>
      </w:r>
      <w:r>
        <w:rPr>
          <w:noProof/>
        </w:rPr>
        <w:fldChar w:fldCharType="end"/>
      </w:r>
    </w:p>
    <w:p w14:paraId="305FB914" w14:textId="3BFA8107" w:rsidR="00C9265A" w:rsidRDefault="00C9265A">
      <w:pPr>
        <w:pStyle w:val="TOC3"/>
        <w:rPr>
          <w:rFonts w:asciiTheme="minorHAnsi" w:eastAsiaTheme="minorEastAsia" w:hAnsiTheme="minorHAnsi" w:cstheme="minorBidi"/>
          <w:noProof/>
          <w:sz w:val="22"/>
          <w:szCs w:val="22"/>
          <w:lang w:eastAsia="en-GB"/>
        </w:rPr>
      </w:pPr>
      <w:r>
        <w:rPr>
          <w:noProof/>
          <w:lang w:eastAsia="zh-CN"/>
        </w:rPr>
        <w:t>6.44.3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_Toc59101760 \h </w:instrText>
      </w:r>
      <w:r>
        <w:rPr>
          <w:noProof/>
        </w:rPr>
      </w:r>
      <w:r>
        <w:rPr>
          <w:noProof/>
        </w:rPr>
        <w:fldChar w:fldCharType="separate"/>
      </w:r>
      <w:r>
        <w:rPr>
          <w:noProof/>
        </w:rPr>
        <w:t>210</w:t>
      </w:r>
      <w:r>
        <w:rPr>
          <w:noProof/>
        </w:rPr>
        <w:fldChar w:fldCharType="end"/>
      </w:r>
    </w:p>
    <w:p w14:paraId="634C0BC8" w14:textId="7338B091" w:rsidR="00C9265A" w:rsidRDefault="00C9265A">
      <w:pPr>
        <w:pStyle w:val="TOC3"/>
        <w:rPr>
          <w:rFonts w:asciiTheme="minorHAnsi" w:eastAsiaTheme="minorEastAsia" w:hAnsiTheme="minorHAnsi" w:cstheme="minorBidi"/>
          <w:noProof/>
          <w:sz w:val="22"/>
          <w:szCs w:val="22"/>
          <w:lang w:eastAsia="en-GB"/>
        </w:rPr>
      </w:pPr>
      <w:r>
        <w:rPr>
          <w:noProof/>
          <w:lang w:eastAsia="en-US"/>
        </w:rPr>
        <w:t>6.</w:t>
      </w:r>
      <w:r>
        <w:rPr>
          <w:noProof/>
          <w:lang w:eastAsia="zh-CN"/>
        </w:rPr>
        <w:t>44</w:t>
      </w:r>
      <w:r>
        <w:rPr>
          <w:noProof/>
          <w:lang w:eastAsia="en-US"/>
        </w:rPr>
        <w:t>.4</w:t>
      </w:r>
      <w:r>
        <w:rPr>
          <w:rFonts w:asciiTheme="minorHAnsi" w:eastAsiaTheme="minorEastAsia" w:hAnsiTheme="minorHAnsi" w:cstheme="minorBidi"/>
          <w:noProof/>
          <w:sz w:val="22"/>
          <w:szCs w:val="22"/>
          <w:lang w:eastAsia="en-GB"/>
        </w:rPr>
        <w:tab/>
      </w:r>
      <w:r>
        <w:rPr>
          <w:noProof/>
          <w:lang w:eastAsia="en-US"/>
        </w:rPr>
        <w:t>Procedures</w:t>
      </w:r>
      <w:r>
        <w:rPr>
          <w:noProof/>
        </w:rPr>
        <w:tab/>
      </w:r>
      <w:r>
        <w:rPr>
          <w:noProof/>
        </w:rPr>
        <w:fldChar w:fldCharType="begin" w:fldLock="1"/>
      </w:r>
      <w:r>
        <w:rPr>
          <w:noProof/>
        </w:rPr>
        <w:instrText xml:space="preserve"> PAGEREF _Toc59101761 \h </w:instrText>
      </w:r>
      <w:r>
        <w:rPr>
          <w:noProof/>
        </w:rPr>
      </w:r>
      <w:r>
        <w:rPr>
          <w:noProof/>
        </w:rPr>
        <w:fldChar w:fldCharType="separate"/>
      </w:r>
      <w:r>
        <w:rPr>
          <w:noProof/>
        </w:rPr>
        <w:t>211</w:t>
      </w:r>
      <w:r>
        <w:rPr>
          <w:noProof/>
        </w:rPr>
        <w:fldChar w:fldCharType="end"/>
      </w:r>
    </w:p>
    <w:p w14:paraId="776CD77D" w14:textId="79E8A03A"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44</w:t>
      </w:r>
      <w:r>
        <w:rPr>
          <w:noProof/>
        </w:rPr>
        <w:t>.5</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_Toc59101762 \h </w:instrText>
      </w:r>
      <w:r>
        <w:rPr>
          <w:noProof/>
        </w:rPr>
      </w:r>
      <w:r>
        <w:rPr>
          <w:noProof/>
        </w:rPr>
        <w:fldChar w:fldCharType="separate"/>
      </w:r>
      <w:r>
        <w:rPr>
          <w:noProof/>
        </w:rPr>
        <w:t>212</w:t>
      </w:r>
      <w:r>
        <w:rPr>
          <w:noProof/>
        </w:rPr>
        <w:fldChar w:fldCharType="end"/>
      </w:r>
    </w:p>
    <w:p w14:paraId="2593BC77" w14:textId="6D5AD83C" w:rsidR="00C9265A" w:rsidRDefault="00C9265A">
      <w:pPr>
        <w:pStyle w:val="TOC2"/>
        <w:rPr>
          <w:rFonts w:asciiTheme="minorHAnsi" w:eastAsiaTheme="minorEastAsia" w:hAnsiTheme="minorHAnsi" w:cstheme="minorBidi"/>
          <w:noProof/>
          <w:sz w:val="22"/>
          <w:szCs w:val="22"/>
          <w:lang w:eastAsia="en-GB"/>
        </w:rPr>
      </w:pPr>
      <w:r>
        <w:rPr>
          <w:noProof/>
        </w:rPr>
        <w:t>6.</w:t>
      </w:r>
      <w:r>
        <w:rPr>
          <w:noProof/>
          <w:lang w:eastAsia="zh-CN"/>
        </w:rPr>
        <w:t>45</w:t>
      </w:r>
      <w:r>
        <w:rPr>
          <w:rFonts w:asciiTheme="minorHAnsi" w:eastAsiaTheme="minorEastAsia" w:hAnsiTheme="minorHAnsi" w:cstheme="minorBidi"/>
          <w:noProof/>
          <w:sz w:val="22"/>
          <w:szCs w:val="22"/>
          <w:lang w:eastAsia="en-GB"/>
        </w:rPr>
        <w:tab/>
      </w:r>
      <w:r>
        <w:rPr>
          <w:noProof/>
        </w:rPr>
        <w:t xml:space="preserve">Solution </w:t>
      </w:r>
      <w:r>
        <w:rPr>
          <w:noProof/>
          <w:lang w:eastAsia="zh-CN"/>
        </w:rPr>
        <w:t>#45</w:t>
      </w:r>
      <w:r>
        <w:rPr>
          <w:noProof/>
        </w:rPr>
        <w:t>: Triggers for requesting analytics</w:t>
      </w:r>
      <w:r>
        <w:rPr>
          <w:noProof/>
        </w:rPr>
        <w:tab/>
      </w:r>
      <w:r>
        <w:rPr>
          <w:noProof/>
        </w:rPr>
        <w:fldChar w:fldCharType="begin" w:fldLock="1"/>
      </w:r>
      <w:r>
        <w:rPr>
          <w:noProof/>
        </w:rPr>
        <w:instrText xml:space="preserve"> PAGEREF _Toc59101763 \h </w:instrText>
      </w:r>
      <w:r>
        <w:rPr>
          <w:noProof/>
        </w:rPr>
      </w:r>
      <w:r>
        <w:rPr>
          <w:noProof/>
        </w:rPr>
        <w:fldChar w:fldCharType="separate"/>
      </w:r>
      <w:r>
        <w:rPr>
          <w:noProof/>
        </w:rPr>
        <w:t>212</w:t>
      </w:r>
      <w:r>
        <w:rPr>
          <w:noProof/>
        </w:rPr>
        <w:fldChar w:fldCharType="end"/>
      </w:r>
    </w:p>
    <w:p w14:paraId="2FB1E3FE" w14:textId="19E692C6"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45</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_Toc59101764 \h </w:instrText>
      </w:r>
      <w:r>
        <w:rPr>
          <w:noProof/>
        </w:rPr>
      </w:r>
      <w:r>
        <w:rPr>
          <w:noProof/>
        </w:rPr>
        <w:fldChar w:fldCharType="separate"/>
      </w:r>
      <w:r>
        <w:rPr>
          <w:noProof/>
        </w:rPr>
        <w:t>212</w:t>
      </w:r>
      <w:r>
        <w:rPr>
          <w:noProof/>
        </w:rPr>
        <w:fldChar w:fldCharType="end"/>
      </w:r>
    </w:p>
    <w:p w14:paraId="56845B0B" w14:textId="5B4F4AAA"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45</w:t>
      </w:r>
      <w:r>
        <w:rPr>
          <w:noProof/>
        </w:rPr>
        <w:t>.2</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_Toc59101765 \h </w:instrText>
      </w:r>
      <w:r>
        <w:rPr>
          <w:noProof/>
        </w:rPr>
      </w:r>
      <w:r>
        <w:rPr>
          <w:noProof/>
        </w:rPr>
        <w:fldChar w:fldCharType="separate"/>
      </w:r>
      <w:r>
        <w:rPr>
          <w:noProof/>
        </w:rPr>
        <w:t>214</w:t>
      </w:r>
      <w:r>
        <w:rPr>
          <w:noProof/>
        </w:rPr>
        <w:fldChar w:fldCharType="end"/>
      </w:r>
    </w:p>
    <w:p w14:paraId="2EA591AF" w14:textId="43EFE996" w:rsidR="00C9265A" w:rsidRDefault="00C9265A">
      <w:pPr>
        <w:pStyle w:val="TOC2"/>
        <w:rPr>
          <w:rFonts w:asciiTheme="minorHAnsi" w:eastAsiaTheme="minorEastAsia" w:hAnsiTheme="minorHAnsi" w:cstheme="minorBidi"/>
          <w:noProof/>
          <w:sz w:val="22"/>
          <w:szCs w:val="22"/>
          <w:lang w:eastAsia="en-GB"/>
        </w:rPr>
      </w:pPr>
      <w:r>
        <w:rPr>
          <w:noProof/>
        </w:rPr>
        <w:t>6.</w:t>
      </w:r>
      <w:r>
        <w:rPr>
          <w:noProof/>
          <w:lang w:eastAsia="zh-CN"/>
        </w:rPr>
        <w:t>46</w:t>
      </w:r>
      <w:r>
        <w:rPr>
          <w:rFonts w:asciiTheme="minorHAnsi" w:eastAsiaTheme="minorEastAsia" w:hAnsiTheme="minorHAnsi" w:cstheme="minorBidi"/>
          <w:noProof/>
          <w:sz w:val="22"/>
          <w:szCs w:val="22"/>
          <w:lang w:eastAsia="en-GB"/>
        </w:rPr>
        <w:tab/>
      </w:r>
      <w:r>
        <w:rPr>
          <w:noProof/>
        </w:rPr>
        <w:t xml:space="preserve">Solution </w:t>
      </w:r>
      <w:r>
        <w:rPr>
          <w:noProof/>
          <w:lang w:eastAsia="zh-CN"/>
        </w:rPr>
        <w:t>#46</w:t>
      </w:r>
      <w:r>
        <w:rPr>
          <w:noProof/>
        </w:rPr>
        <w:t>: NWDAF assisted new application detection</w:t>
      </w:r>
      <w:r>
        <w:rPr>
          <w:noProof/>
        </w:rPr>
        <w:tab/>
      </w:r>
      <w:r>
        <w:rPr>
          <w:noProof/>
        </w:rPr>
        <w:fldChar w:fldCharType="begin" w:fldLock="1"/>
      </w:r>
      <w:r>
        <w:rPr>
          <w:noProof/>
        </w:rPr>
        <w:instrText xml:space="preserve"> PAGEREF _Toc59101766 \h </w:instrText>
      </w:r>
      <w:r>
        <w:rPr>
          <w:noProof/>
        </w:rPr>
      </w:r>
      <w:r>
        <w:rPr>
          <w:noProof/>
        </w:rPr>
        <w:fldChar w:fldCharType="separate"/>
      </w:r>
      <w:r>
        <w:rPr>
          <w:noProof/>
        </w:rPr>
        <w:t>214</w:t>
      </w:r>
      <w:r>
        <w:rPr>
          <w:noProof/>
        </w:rPr>
        <w:fldChar w:fldCharType="end"/>
      </w:r>
    </w:p>
    <w:p w14:paraId="20D2B480" w14:textId="796AC974"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46</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_Toc59101767 \h </w:instrText>
      </w:r>
      <w:r>
        <w:rPr>
          <w:noProof/>
        </w:rPr>
      </w:r>
      <w:r>
        <w:rPr>
          <w:noProof/>
        </w:rPr>
        <w:fldChar w:fldCharType="separate"/>
      </w:r>
      <w:r>
        <w:rPr>
          <w:noProof/>
        </w:rPr>
        <w:t>214</w:t>
      </w:r>
      <w:r>
        <w:rPr>
          <w:noProof/>
        </w:rPr>
        <w:fldChar w:fldCharType="end"/>
      </w:r>
    </w:p>
    <w:p w14:paraId="4E6368BE" w14:textId="35267B4F"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46</w:t>
      </w:r>
      <w:r>
        <w:rPr>
          <w:noProof/>
        </w:rPr>
        <w:t>.2</w:t>
      </w:r>
      <w:r>
        <w:rPr>
          <w:rFonts w:asciiTheme="minorHAnsi" w:eastAsiaTheme="minorEastAsia" w:hAnsiTheme="minorHAnsi" w:cstheme="minorBidi"/>
          <w:noProof/>
          <w:sz w:val="22"/>
          <w:szCs w:val="22"/>
          <w:lang w:eastAsia="en-GB"/>
        </w:rPr>
        <w:tab/>
      </w:r>
      <w:r>
        <w:rPr>
          <w:noProof/>
        </w:rPr>
        <w:t>Input Data</w:t>
      </w:r>
      <w:r>
        <w:rPr>
          <w:noProof/>
        </w:rPr>
        <w:tab/>
      </w:r>
      <w:r>
        <w:rPr>
          <w:noProof/>
        </w:rPr>
        <w:fldChar w:fldCharType="begin" w:fldLock="1"/>
      </w:r>
      <w:r>
        <w:rPr>
          <w:noProof/>
        </w:rPr>
        <w:instrText xml:space="preserve"> PAGEREF _Toc59101768 \h </w:instrText>
      </w:r>
      <w:r>
        <w:rPr>
          <w:noProof/>
        </w:rPr>
      </w:r>
      <w:r>
        <w:rPr>
          <w:noProof/>
        </w:rPr>
        <w:fldChar w:fldCharType="separate"/>
      </w:r>
      <w:r>
        <w:rPr>
          <w:noProof/>
        </w:rPr>
        <w:t>215</w:t>
      </w:r>
      <w:r>
        <w:rPr>
          <w:noProof/>
        </w:rPr>
        <w:fldChar w:fldCharType="end"/>
      </w:r>
    </w:p>
    <w:p w14:paraId="56B61D7C" w14:textId="63C184D9"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46</w:t>
      </w:r>
      <w:r>
        <w:rPr>
          <w:noProof/>
        </w:rPr>
        <w:t>.3</w:t>
      </w:r>
      <w:r>
        <w:rPr>
          <w:rFonts w:asciiTheme="minorHAnsi" w:eastAsiaTheme="minorEastAsia" w:hAnsiTheme="minorHAnsi" w:cstheme="minorBidi"/>
          <w:noProof/>
          <w:sz w:val="22"/>
          <w:szCs w:val="22"/>
          <w:lang w:eastAsia="en-GB"/>
        </w:rPr>
        <w:tab/>
      </w:r>
      <w:r>
        <w:rPr>
          <w:noProof/>
        </w:rPr>
        <w:t>Output Analytics</w:t>
      </w:r>
      <w:r>
        <w:rPr>
          <w:noProof/>
        </w:rPr>
        <w:tab/>
      </w:r>
      <w:r>
        <w:rPr>
          <w:noProof/>
        </w:rPr>
        <w:fldChar w:fldCharType="begin" w:fldLock="1"/>
      </w:r>
      <w:r>
        <w:rPr>
          <w:noProof/>
        </w:rPr>
        <w:instrText xml:space="preserve"> PAGEREF _Toc59101769 \h </w:instrText>
      </w:r>
      <w:r>
        <w:rPr>
          <w:noProof/>
        </w:rPr>
      </w:r>
      <w:r>
        <w:rPr>
          <w:noProof/>
        </w:rPr>
        <w:fldChar w:fldCharType="separate"/>
      </w:r>
      <w:r>
        <w:rPr>
          <w:noProof/>
        </w:rPr>
        <w:t>215</w:t>
      </w:r>
      <w:r>
        <w:rPr>
          <w:noProof/>
        </w:rPr>
        <w:fldChar w:fldCharType="end"/>
      </w:r>
    </w:p>
    <w:p w14:paraId="2395FD6F" w14:textId="2EC47A02"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46</w:t>
      </w:r>
      <w:r>
        <w:rPr>
          <w:noProof/>
        </w:rPr>
        <w:t>.4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_Toc59101770 \h </w:instrText>
      </w:r>
      <w:r>
        <w:rPr>
          <w:noProof/>
        </w:rPr>
      </w:r>
      <w:r>
        <w:rPr>
          <w:noProof/>
        </w:rPr>
        <w:fldChar w:fldCharType="separate"/>
      </w:r>
      <w:r>
        <w:rPr>
          <w:noProof/>
        </w:rPr>
        <w:t>216</w:t>
      </w:r>
      <w:r>
        <w:rPr>
          <w:noProof/>
        </w:rPr>
        <w:fldChar w:fldCharType="end"/>
      </w:r>
    </w:p>
    <w:p w14:paraId="4C284791" w14:textId="709CBF10" w:rsidR="00C9265A" w:rsidRDefault="00C9265A">
      <w:pPr>
        <w:pStyle w:val="TOC3"/>
        <w:rPr>
          <w:rFonts w:asciiTheme="minorHAnsi" w:eastAsiaTheme="minorEastAsia" w:hAnsiTheme="minorHAnsi" w:cstheme="minorBidi"/>
          <w:noProof/>
          <w:sz w:val="22"/>
          <w:szCs w:val="22"/>
          <w:lang w:eastAsia="en-GB"/>
        </w:rPr>
      </w:pPr>
      <w:r>
        <w:rPr>
          <w:noProof/>
          <w:lang w:eastAsia="zh-CN"/>
        </w:rPr>
        <w:t>6.46.5</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_Toc59101771 \h </w:instrText>
      </w:r>
      <w:r>
        <w:rPr>
          <w:noProof/>
        </w:rPr>
      </w:r>
      <w:r>
        <w:rPr>
          <w:noProof/>
        </w:rPr>
        <w:fldChar w:fldCharType="separate"/>
      </w:r>
      <w:r>
        <w:rPr>
          <w:noProof/>
        </w:rPr>
        <w:t>216</w:t>
      </w:r>
      <w:r>
        <w:rPr>
          <w:noProof/>
        </w:rPr>
        <w:fldChar w:fldCharType="end"/>
      </w:r>
    </w:p>
    <w:p w14:paraId="404E6104" w14:textId="6124606C" w:rsidR="00C9265A" w:rsidRDefault="00C9265A">
      <w:pPr>
        <w:pStyle w:val="TOC2"/>
        <w:rPr>
          <w:rFonts w:asciiTheme="minorHAnsi" w:eastAsiaTheme="minorEastAsia" w:hAnsiTheme="minorHAnsi" w:cstheme="minorBidi"/>
          <w:noProof/>
          <w:sz w:val="22"/>
          <w:szCs w:val="22"/>
          <w:lang w:eastAsia="en-GB"/>
        </w:rPr>
      </w:pPr>
      <w:r>
        <w:rPr>
          <w:noProof/>
          <w:lang w:eastAsia="zh-CN"/>
        </w:rPr>
        <w:t>6.47</w:t>
      </w:r>
      <w:r>
        <w:rPr>
          <w:rFonts w:asciiTheme="minorHAnsi" w:eastAsiaTheme="minorEastAsia" w:hAnsiTheme="minorHAnsi" w:cstheme="minorBidi"/>
          <w:noProof/>
          <w:sz w:val="22"/>
          <w:szCs w:val="22"/>
          <w:lang w:eastAsia="en-GB"/>
        </w:rPr>
        <w:tab/>
      </w:r>
      <w:r>
        <w:rPr>
          <w:noProof/>
        </w:rPr>
        <w:t>Solution</w:t>
      </w:r>
      <w:r>
        <w:rPr>
          <w:noProof/>
          <w:lang w:eastAsia="zh-CN"/>
        </w:rPr>
        <w:t xml:space="preserve"> #47</w:t>
      </w:r>
      <w:r>
        <w:rPr>
          <w:noProof/>
        </w:rPr>
        <w:t>: UE Presence Pattern analytics to support edge computing</w:t>
      </w:r>
      <w:r>
        <w:rPr>
          <w:noProof/>
        </w:rPr>
        <w:tab/>
      </w:r>
      <w:r>
        <w:rPr>
          <w:noProof/>
        </w:rPr>
        <w:fldChar w:fldCharType="begin" w:fldLock="1"/>
      </w:r>
      <w:r>
        <w:rPr>
          <w:noProof/>
        </w:rPr>
        <w:instrText xml:space="preserve"> PAGEREF _Toc59101772 \h </w:instrText>
      </w:r>
      <w:r>
        <w:rPr>
          <w:noProof/>
        </w:rPr>
      </w:r>
      <w:r>
        <w:rPr>
          <w:noProof/>
        </w:rPr>
        <w:fldChar w:fldCharType="separate"/>
      </w:r>
      <w:r>
        <w:rPr>
          <w:noProof/>
        </w:rPr>
        <w:t>217</w:t>
      </w:r>
      <w:r>
        <w:rPr>
          <w:noProof/>
        </w:rPr>
        <w:fldChar w:fldCharType="end"/>
      </w:r>
    </w:p>
    <w:p w14:paraId="19EC9A0B" w14:textId="5D120124"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47</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_Toc59101773 \h </w:instrText>
      </w:r>
      <w:r>
        <w:rPr>
          <w:noProof/>
        </w:rPr>
      </w:r>
      <w:r>
        <w:rPr>
          <w:noProof/>
        </w:rPr>
        <w:fldChar w:fldCharType="separate"/>
      </w:r>
      <w:r>
        <w:rPr>
          <w:noProof/>
        </w:rPr>
        <w:t>217</w:t>
      </w:r>
      <w:r>
        <w:rPr>
          <w:noProof/>
        </w:rPr>
        <w:fldChar w:fldCharType="end"/>
      </w:r>
    </w:p>
    <w:p w14:paraId="24DE4554" w14:textId="17E5B50F" w:rsidR="00C9265A" w:rsidRDefault="00C9265A">
      <w:pPr>
        <w:pStyle w:val="TOC4"/>
        <w:rPr>
          <w:rFonts w:asciiTheme="minorHAnsi" w:eastAsiaTheme="minorEastAsia" w:hAnsiTheme="minorHAnsi" w:cstheme="minorBidi"/>
          <w:noProof/>
          <w:sz w:val="22"/>
          <w:szCs w:val="22"/>
          <w:lang w:eastAsia="en-GB"/>
        </w:rPr>
      </w:pPr>
      <w:r>
        <w:rPr>
          <w:noProof/>
          <w:lang w:eastAsia="ko-KR"/>
        </w:rPr>
        <w:t>6.47.1.1</w:t>
      </w:r>
      <w:r>
        <w:rPr>
          <w:rFonts w:asciiTheme="minorHAnsi" w:eastAsiaTheme="minorEastAsia" w:hAnsiTheme="minorHAnsi" w:cstheme="minorBidi"/>
          <w:noProof/>
          <w:sz w:val="22"/>
          <w:szCs w:val="22"/>
          <w:lang w:eastAsia="en-GB"/>
        </w:rPr>
        <w:tab/>
      </w:r>
      <w:r>
        <w:rPr>
          <w:noProof/>
          <w:lang w:eastAsia="ko-KR"/>
        </w:rPr>
        <w:t>Overview</w:t>
      </w:r>
      <w:r>
        <w:rPr>
          <w:noProof/>
        </w:rPr>
        <w:tab/>
      </w:r>
      <w:r>
        <w:rPr>
          <w:noProof/>
        </w:rPr>
        <w:fldChar w:fldCharType="begin" w:fldLock="1"/>
      </w:r>
      <w:r>
        <w:rPr>
          <w:noProof/>
        </w:rPr>
        <w:instrText xml:space="preserve"> PAGEREF _Toc59101774 \h </w:instrText>
      </w:r>
      <w:r>
        <w:rPr>
          <w:noProof/>
        </w:rPr>
      </w:r>
      <w:r>
        <w:rPr>
          <w:noProof/>
        </w:rPr>
        <w:fldChar w:fldCharType="separate"/>
      </w:r>
      <w:r>
        <w:rPr>
          <w:noProof/>
        </w:rPr>
        <w:t>217</w:t>
      </w:r>
      <w:r>
        <w:rPr>
          <w:noProof/>
        </w:rPr>
        <w:fldChar w:fldCharType="end"/>
      </w:r>
    </w:p>
    <w:p w14:paraId="7E167D3B" w14:textId="57F3AA48" w:rsidR="00C9265A" w:rsidRDefault="00C9265A">
      <w:pPr>
        <w:pStyle w:val="TOC4"/>
        <w:rPr>
          <w:rFonts w:asciiTheme="minorHAnsi" w:eastAsiaTheme="minorEastAsia" w:hAnsiTheme="minorHAnsi" w:cstheme="minorBidi"/>
          <w:noProof/>
          <w:sz w:val="22"/>
          <w:szCs w:val="22"/>
          <w:lang w:eastAsia="en-GB"/>
        </w:rPr>
      </w:pPr>
      <w:r>
        <w:rPr>
          <w:noProof/>
          <w:lang w:eastAsia="ko-KR"/>
        </w:rPr>
        <w:t>6.47.1.2</w:t>
      </w:r>
      <w:r>
        <w:rPr>
          <w:rFonts w:asciiTheme="minorHAnsi" w:eastAsiaTheme="minorEastAsia" w:hAnsiTheme="minorHAnsi" w:cstheme="minorBidi"/>
          <w:noProof/>
          <w:sz w:val="22"/>
          <w:szCs w:val="22"/>
          <w:lang w:eastAsia="en-GB"/>
        </w:rPr>
        <w:tab/>
      </w:r>
      <w:r>
        <w:rPr>
          <w:noProof/>
          <w:lang w:eastAsia="ko-KR"/>
        </w:rPr>
        <w:t xml:space="preserve">Alternative #1: </w:t>
      </w:r>
      <w:r>
        <w:rPr>
          <w:noProof/>
        </w:rPr>
        <w:t>a new "</w:t>
      </w:r>
      <w:r w:rsidRPr="00416AF7">
        <w:rPr>
          <w:noProof/>
          <w:lang w:eastAsia="en-US"/>
        </w:rPr>
        <w:t>UE Presence Pattern</w:t>
      </w:r>
      <w:r>
        <w:rPr>
          <w:noProof/>
        </w:rPr>
        <w:t>" analytics</w:t>
      </w:r>
      <w:r>
        <w:rPr>
          <w:noProof/>
        </w:rPr>
        <w:tab/>
      </w:r>
      <w:r>
        <w:rPr>
          <w:noProof/>
        </w:rPr>
        <w:fldChar w:fldCharType="begin" w:fldLock="1"/>
      </w:r>
      <w:r>
        <w:rPr>
          <w:noProof/>
        </w:rPr>
        <w:instrText xml:space="preserve"> PAGEREF _Toc59101775 \h </w:instrText>
      </w:r>
      <w:r>
        <w:rPr>
          <w:noProof/>
        </w:rPr>
      </w:r>
      <w:r>
        <w:rPr>
          <w:noProof/>
        </w:rPr>
        <w:fldChar w:fldCharType="separate"/>
      </w:r>
      <w:r>
        <w:rPr>
          <w:noProof/>
        </w:rPr>
        <w:t>217</w:t>
      </w:r>
      <w:r>
        <w:rPr>
          <w:noProof/>
        </w:rPr>
        <w:fldChar w:fldCharType="end"/>
      </w:r>
    </w:p>
    <w:p w14:paraId="3FCF38D8" w14:textId="64C6CC9C" w:rsidR="00C9265A" w:rsidRDefault="00C9265A">
      <w:pPr>
        <w:pStyle w:val="TOC4"/>
        <w:rPr>
          <w:rFonts w:asciiTheme="minorHAnsi" w:eastAsiaTheme="minorEastAsia" w:hAnsiTheme="minorHAnsi" w:cstheme="minorBidi"/>
          <w:noProof/>
          <w:sz w:val="22"/>
          <w:szCs w:val="22"/>
          <w:lang w:eastAsia="en-GB"/>
        </w:rPr>
      </w:pPr>
      <w:r>
        <w:rPr>
          <w:noProof/>
          <w:lang w:eastAsia="ko-KR"/>
        </w:rPr>
        <w:t>6.47.1.3</w:t>
      </w:r>
      <w:r>
        <w:rPr>
          <w:rFonts w:asciiTheme="minorHAnsi" w:eastAsiaTheme="minorEastAsia" w:hAnsiTheme="minorHAnsi" w:cstheme="minorBidi"/>
          <w:noProof/>
          <w:sz w:val="22"/>
          <w:szCs w:val="22"/>
          <w:lang w:eastAsia="en-GB"/>
        </w:rPr>
        <w:tab/>
      </w:r>
      <w:r>
        <w:rPr>
          <w:noProof/>
          <w:lang w:eastAsia="ko-KR"/>
        </w:rPr>
        <w:t xml:space="preserve">Alternative #2: </w:t>
      </w:r>
      <w:r>
        <w:rPr>
          <w:noProof/>
          <w:lang w:eastAsia="zh-CN"/>
        </w:rPr>
        <w:t xml:space="preserve">an extension of the </w:t>
      </w:r>
      <w:r>
        <w:rPr>
          <w:noProof/>
        </w:rPr>
        <w:t xml:space="preserve">existing UE Mobility </w:t>
      </w:r>
      <w:r>
        <w:rPr>
          <w:noProof/>
          <w:lang w:eastAsia="zh-CN"/>
        </w:rPr>
        <w:t>analytics</w:t>
      </w:r>
      <w:r>
        <w:rPr>
          <w:noProof/>
        </w:rPr>
        <w:tab/>
      </w:r>
      <w:r>
        <w:rPr>
          <w:noProof/>
        </w:rPr>
        <w:fldChar w:fldCharType="begin" w:fldLock="1"/>
      </w:r>
      <w:r>
        <w:rPr>
          <w:noProof/>
        </w:rPr>
        <w:instrText xml:space="preserve"> PAGEREF _Toc59101776 \h </w:instrText>
      </w:r>
      <w:r>
        <w:rPr>
          <w:noProof/>
        </w:rPr>
      </w:r>
      <w:r>
        <w:rPr>
          <w:noProof/>
        </w:rPr>
        <w:fldChar w:fldCharType="separate"/>
      </w:r>
      <w:r>
        <w:rPr>
          <w:noProof/>
        </w:rPr>
        <w:t>217</w:t>
      </w:r>
      <w:r>
        <w:rPr>
          <w:noProof/>
        </w:rPr>
        <w:fldChar w:fldCharType="end"/>
      </w:r>
    </w:p>
    <w:p w14:paraId="0BC48C6A" w14:textId="336DD145" w:rsidR="00C9265A" w:rsidRDefault="00C9265A">
      <w:pPr>
        <w:pStyle w:val="TOC3"/>
        <w:rPr>
          <w:rFonts w:asciiTheme="minorHAnsi" w:eastAsiaTheme="minorEastAsia" w:hAnsiTheme="minorHAnsi" w:cstheme="minorBidi"/>
          <w:noProof/>
          <w:sz w:val="22"/>
          <w:szCs w:val="22"/>
          <w:lang w:eastAsia="en-GB"/>
        </w:rPr>
      </w:pPr>
      <w:r>
        <w:rPr>
          <w:noProof/>
          <w:lang w:eastAsia="zh-CN"/>
        </w:rPr>
        <w:t>6.47.2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_Toc59101777 \h </w:instrText>
      </w:r>
      <w:r>
        <w:rPr>
          <w:noProof/>
        </w:rPr>
      </w:r>
      <w:r>
        <w:rPr>
          <w:noProof/>
        </w:rPr>
        <w:fldChar w:fldCharType="separate"/>
      </w:r>
      <w:r>
        <w:rPr>
          <w:noProof/>
        </w:rPr>
        <w:t>218</w:t>
      </w:r>
      <w:r>
        <w:rPr>
          <w:noProof/>
        </w:rPr>
        <w:fldChar w:fldCharType="end"/>
      </w:r>
    </w:p>
    <w:p w14:paraId="0E4B7F19" w14:textId="3F732F85" w:rsidR="00C9265A" w:rsidRDefault="00C9265A">
      <w:pPr>
        <w:pStyle w:val="TOC4"/>
        <w:rPr>
          <w:rFonts w:asciiTheme="minorHAnsi" w:eastAsiaTheme="minorEastAsia" w:hAnsiTheme="minorHAnsi" w:cstheme="minorBidi"/>
          <w:noProof/>
          <w:sz w:val="22"/>
          <w:szCs w:val="22"/>
          <w:lang w:eastAsia="en-GB"/>
        </w:rPr>
      </w:pPr>
      <w:r>
        <w:rPr>
          <w:noProof/>
          <w:lang w:eastAsia="ko-KR"/>
        </w:rPr>
        <w:t>6.47.2.1</w:t>
      </w:r>
      <w:r>
        <w:rPr>
          <w:rFonts w:asciiTheme="minorHAnsi" w:eastAsiaTheme="minorEastAsia" w:hAnsiTheme="minorHAnsi" w:cstheme="minorBidi"/>
          <w:noProof/>
          <w:sz w:val="22"/>
          <w:szCs w:val="22"/>
          <w:lang w:eastAsia="en-GB"/>
        </w:rPr>
        <w:tab/>
      </w:r>
      <w:r>
        <w:rPr>
          <w:noProof/>
          <w:lang w:eastAsia="ko-KR"/>
        </w:rPr>
        <w:t xml:space="preserve">Alternative #1: </w:t>
      </w:r>
      <w:r>
        <w:rPr>
          <w:noProof/>
        </w:rPr>
        <w:t>a new "</w:t>
      </w:r>
      <w:r w:rsidRPr="00416AF7">
        <w:rPr>
          <w:noProof/>
          <w:lang w:eastAsia="en-US"/>
        </w:rPr>
        <w:t>UE Presence Pattern</w:t>
      </w:r>
      <w:r>
        <w:rPr>
          <w:noProof/>
        </w:rPr>
        <w:t>" analytics</w:t>
      </w:r>
      <w:r>
        <w:rPr>
          <w:noProof/>
        </w:rPr>
        <w:tab/>
      </w:r>
      <w:r>
        <w:rPr>
          <w:noProof/>
        </w:rPr>
        <w:fldChar w:fldCharType="begin" w:fldLock="1"/>
      </w:r>
      <w:r>
        <w:rPr>
          <w:noProof/>
        </w:rPr>
        <w:instrText xml:space="preserve"> PAGEREF _Toc59101778 \h </w:instrText>
      </w:r>
      <w:r>
        <w:rPr>
          <w:noProof/>
        </w:rPr>
      </w:r>
      <w:r>
        <w:rPr>
          <w:noProof/>
        </w:rPr>
        <w:fldChar w:fldCharType="separate"/>
      </w:r>
      <w:r>
        <w:rPr>
          <w:noProof/>
        </w:rPr>
        <w:t>218</w:t>
      </w:r>
      <w:r>
        <w:rPr>
          <w:noProof/>
        </w:rPr>
        <w:fldChar w:fldCharType="end"/>
      </w:r>
    </w:p>
    <w:p w14:paraId="0157AB97" w14:textId="00ECBFBC" w:rsidR="00C9265A" w:rsidRDefault="00C9265A">
      <w:pPr>
        <w:pStyle w:val="TOC4"/>
        <w:rPr>
          <w:rFonts w:asciiTheme="minorHAnsi" w:eastAsiaTheme="minorEastAsia" w:hAnsiTheme="minorHAnsi" w:cstheme="minorBidi"/>
          <w:noProof/>
          <w:sz w:val="22"/>
          <w:szCs w:val="22"/>
          <w:lang w:eastAsia="en-GB"/>
        </w:rPr>
      </w:pPr>
      <w:r>
        <w:rPr>
          <w:noProof/>
          <w:lang w:eastAsia="ko-KR"/>
        </w:rPr>
        <w:t>6.47.2.2</w:t>
      </w:r>
      <w:r>
        <w:rPr>
          <w:rFonts w:asciiTheme="minorHAnsi" w:eastAsiaTheme="minorEastAsia" w:hAnsiTheme="minorHAnsi" w:cstheme="minorBidi"/>
          <w:noProof/>
          <w:sz w:val="22"/>
          <w:szCs w:val="22"/>
          <w:lang w:eastAsia="en-GB"/>
        </w:rPr>
        <w:tab/>
      </w:r>
      <w:r>
        <w:rPr>
          <w:noProof/>
          <w:lang w:eastAsia="ko-KR"/>
        </w:rPr>
        <w:t xml:space="preserve">Alternative #2: </w:t>
      </w:r>
      <w:r>
        <w:rPr>
          <w:noProof/>
          <w:lang w:eastAsia="zh-CN"/>
        </w:rPr>
        <w:t xml:space="preserve">an extension of the </w:t>
      </w:r>
      <w:r>
        <w:rPr>
          <w:noProof/>
        </w:rPr>
        <w:t xml:space="preserve">existing UE Mobility </w:t>
      </w:r>
      <w:r>
        <w:rPr>
          <w:noProof/>
          <w:lang w:eastAsia="zh-CN"/>
        </w:rPr>
        <w:t>analytics</w:t>
      </w:r>
      <w:r>
        <w:rPr>
          <w:noProof/>
        </w:rPr>
        <w:tab/>
      </w:r>
      <w:r>
        <w:rPr>
          <w:noProof/>
        </w:rPr>
        <w:fldChar w:fldCharType="begin" w:fldLock="1"/>
      </w:r>
      <w:r>
        <w:rPr>
          <w:noProof/>
        </w:rPr>
        <w:instrText xml:space="preserve"> PAGEREF _Toc59101779 \h </w:instrText>
      </w:r>
      <w:r>
        <w:rPr>
          <w:noProof/>
        </w:rPr>
      </w:r>
      <w:r>
        <w:rPr>
          <w:noProof/>
        </w:rPr>
        <w:fldChar w:fldCharType="separate"/>
      </w:r>
      <w:r>
        <w:rPr>
          <w:noProof/>
        </w:rPr>
        <w:t>218</w:t>
      </w:r>
      <w:r>
        <w:rPr>
          <w:noProof/>
        </w:rPr>
        <w:fldChar w:fldCharType="end"/>
      </w:r>
    </w:p>
    <w:p w14:paraId="1B5E7A9A" w14:textId="44C0D90F" w:rsidR="00C9265A" w:rsidRDefault="00C9265A">
      <w:pPr>
        <w:pStyle w:val="TOC3"/>
        <w:rPr>
          <w:rFonts w:asciiTheme="minorHAnsi" w:eastAsiaTheme="minorEastAsia" w:hAnsiTheme="minorHAnsi" w:cstheme="minorBidi"/>
          <w:noProof/>
          <w:sz w:val="22"/>
          <w:szCs w:val="22"/>
          <w:lang w:eastAsia="en-GB"/>
        </w:rPr>
      </w:pPr>
      <w:r>
        <w:rPr>
          <w:noProof/>
          <w:lang w:eastAsia="zh-CN"/>
        </w:rPr>
        <w:t>6.47.3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_Toc59101780 \h </w:instrText>
      </w:r>
      <w:r>
        <w:rPr>
          <w:noProof/>
        </w:rPr>
      </w:r>
      <w:r>
        <w:rPr>
          <w:noProof/>
        </w:rPr>
        <w:fldChar w:fldCharType="separate"/>
      </w:r>
      <w:r>
        <w:rPr>
          <w:noProof/>
        </w:rPr>
        <w:t>218</w:t>
      </w:r>
      <w:r>
        <w:rPr>
          <w:noProof/>
        </w:rPr>
        <w:fldChar w:fldCharType="end"/>
      </w:r>
    </w:p>
    <w:p w14:paraId="12922903" w14:textId="557009B2" w:rsidR="00C9265A" w:rsidRDefault="00C9265A">
      <w:pPr>
        <w:pStyle w:val="TOC4"/>
        <w:rPr>
          <w:rFonts w:asciiTheme="minorHAnsi" w:eastAsiaTheme="minorEastAsia" w:hAnsiTheme="minorHAnsi" w:cstheme="minorBidi"/>
          <w:noProof/>
          <w:sz w:val="22"/>
          <w:szCs w:val="22"/>
          <w:lang w:eastAsia="en-GB"/>
        </w:rPr>
      </w:pPr>
      <w:r>
        <w:rPr>
          <w:noProof/>
          <w:lang w:eastAsia="ko-KR"/>
        </w:rPr>
        <w:t>6.47.3.1</w:t>
      </w:r>
      <w:r>
        <w:rPr>
          <w:rFonts w:asciiTheme="minorHAnsi" w:eastAsiaTheme="minorEastAsia" w:hAnsiTheme="minorHAnsi" w:cstheme="minorBidi"/>
          <w:noProof/>
          <w:sz w:val="22"/>
          <w:szCs w:val="22"/>
          <w:lang w:eastAsia="en-GB"/>
        </w:rPr>
        <w:tab/>
      </w:r>
      <w:r>
        <w:rPr>
          <w:noProof/>
          <w:lang w:eastAsia="ko-KR"/>
        </w:rPr>
        <w:t xml:space="preserve">Alternative #1: </w:t>
      </w:r>
      <w:r>
        <w:rPr>
          <w:noProof/>
        </w:rPr>
        <w:t>a new "</w:t>
      </w:r>
      <w:r w:rsidRPr="00416AF7">
        <w:rPr>
          <w:noProof/>
          <w:lang w:eastAsia="en-US"/>
        </w:rPr>
        <w:t>UE Presence Pattern</w:t>
      </w:r>
      <w:r>
        <w:rPr>
          <w:noProof/>
        </w:rPr>
        <w:t>" analytics</w:t>
      </w:r>
      <w:r>
        <w:rPr>
          <w:noProof/>
        </w:rPr>
        <w:tab/>
      </w:r>
      <w:r>
        <w:rPr>
          <w:noProof/>
        </w:rPr>
        <w:fldChar w:fldCharType="begin" w:fldLock="1"/>
      </w:r>
      <w:r>
        <w:rPr>
          <w:noProof/>
        </w:rPr>
        <w:instrText xml:space="preserve"> PAGEREF _Toc59101781 \h </w:instrText>
      </w:r>
      <w:r>
        <w:rPr>
          <w:noProof/>
        </w:rPr>
      </w:r>
      <w:r>
        <w:rPr>
          <w:noProof/>
        </w:rPr>
        <w:fldChar w:fldCharType="separate"/>
      </w:r>
      <w:r>
        <w:rPr>
          <w:noProof/>
        </w:rPr>
        <w:t>218</w:t>
      </w:r>
      <w:r>
        <w:rPr>
          <w:noProof/>
        </w:rPr>
        <w:fldChar w:fldCharType="end"/>
      </w:r>
    </w:p>
    <w:p w14:paraId="0C3C0683" w14:textId="5DCCB054" w:rsidR="00C9265A" w:rsidRDefault="00C9265A">
      <w:pPr>
        <w:pStyle w:val="TOC4"/>
        <w:rPr>
          <w:rFonts w:asciiTheme="minorHAnsi" w:eastAsiaTheme="minorEastAsia" w:hAnsiTheme="minorHAnsi" w:cstheme="minorBidi"/>
          <w:noProof/>
          <w:sz w:val="22"/>
          <w:szCs w:val="22"/>
          <w:lang w:eastAsia="en-GB"/>
        </w:rPr>
      </w:pPr>
      <w:r>
        <w:rPr>
          <w:noProof/>
          <w:lang w:eastAsia="ko-KR"/>
        </w:rPr>
        <w:t>6.47.3.2</w:t>
      </w:r>
      <w:r>
        <w:rPr>
          <w:rFonts w:asciiTheme="minorHAnsi" w:eastAsiaTheme="minorEastAsia" w:hAnsiTheme="minorHAnsi" w:cstheme="minorBidi"/>
          <w:noProof/>
          <w:sz w:val="22"/>
          <w:szCs w:val="22"/>
          <w:lang w:eastAsia="en-GB"/>
        </w:rPr>
        <w:tab/>
      </w:r>
      <w:r>
        <w:rPr>
          <w:noProof/>
          <w:lang w:eastAsia="ko-KR"/>
        </w:rPr>
        <w:t xml:space="preserve">Alternative #2: </w:t>
      </w:r>
      <w:r>
        <w:rPr>
          <w:noProof/>
          <w:lang w:eastAsia="zh-CN"/>
        </w:rPr>
        <w:t xml:space="preserve">an extension of the </w:t>
      </w:r>
      <w:r>
        <w:rPr>
          <w:noProof/>
        </w:rPr>
        <w:t xml:space="preserve">existing UE Mobility </w:t>
      </w:r>
      <w:r>
        <w:rPr>
          <w:noProof/>
          <w:lang w:eastAsia="zh-CN"/>
        </w:rPr>
        <w:t>analytics</w:t>
      </w:r>
      <w:r>
        <w:rPr>
          <w:noProof/>
        </w:rPr>
        <w:tab/>
      </w:r>
      <w:r>
        <w:rPr>
          <w:noProof/>
        </w:rPr>
        <w:fldChar w:fldCharType="begin" w:fldLock="1"/>
      </w:r>
      <w:r>
        <w:rPr>
          <w:noProof/>
        </w:rPr>
        <w:instrText xml:space="preserve"> PAGEREF _Toc59101782 \h </w:instrText>
      </w:r>
      <w:r>
        <w:rPr>
          <w:noProof/>
        </w:rPr>
      </w:r>
      <w:r>
        <w:rPr>
          <w:noProof/>
        </w:rPr>
        <w:fldChar w:fldCharType="separate"/>
      </w:r>
      <w:r>
        <w:rPr>
          <w:noProof/>
        </w:rPr>
        <w:t>218</w:t>
      </w:r>
      <w:r>
        <w:rPr>
          <w:noProof/>
        </w:rPr>
        <w:fldChar w:fldCharType="end"/>
      </w:r>
    </w:p>
    <w:p w14:paraId="75D28413" w14:textId="1ADF8510" w:rsidR="00C9265A" w:rsidRDefault="00C9265A">
      <w:pPr>
        <w:pStyle w:val="TOC3"/>
        <w:rPr>
          <w:rFonts w:asciiTheme="minorHAnsi" w:eastAsiaTheme="minorEastAsia" w:hAnsiTheme="minorHAnsi" w:cstheme="minorBidi"/>
          <w:noProof/>
          <w:sz w:val="22"/>
          <w:szCs w:val="22"/>
          <w:lang w:eastAsia="en-GB"/>
        </w:rPr>
      </w:pPr>
      <w:r>
        <w:rPr>
          <w:noProof/>
          <w:lang w:eastAsia="zh-CN"/>
        </w:rPr>
        <w:t>6.47.4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_Toc59101783 \h </w:instrText>
      </w:r>
      <w:r>
        <w:rPr>
          <w:noProof/>
        </w:rPr>
      </w:r>
      <w:r>
        <w:rPr>
          <w:noProof/>
        </w:rPr>
        <w:fldChar w:fldCharType="separate"/>
      </w:r>
      <w:r>
        <w:rPr>
          <w:noProof/>
        </w:rPr>
        <w:t>219</w:t>
      </w:r>
      <w:r>
        <w:rPr>
          <w:noProof/>
        </w:rPr>
        <w:fldChar w:fldCharType="end"/>
      </w:r>
    </w:p>
    <w:p w14:paraId="2821C31A" w14:textId="0AD72E9B" w:rsidR="00C9265A" w:rsidRDefault="00C9265A">
      <w:pPr>
        <w:pStyle w:val="TOC4"/>
        <w:rPr>
          <w:rFonts w:asciiTheme="minorHAnsi" w:eastAsiaTheme="minorEastAsia" w:hAnsiTheme="minorHAnsi" w:cstheme="minorBidi"/>
          <w:noProof/>
          <w:sz w:val="22"/>
          <w:szCs w:val="22"/>
          <w:lang w:eastAsia="en-GB"/>
        </w:rPr>
      </w:pPr>
      <w:r>
        <w:rPr>
          <w:noProof/>
          <w:lang w:eastAsia="en-US"/>
        </w:rPr>
        <w:t>6.</w:t>
      </w:r>
      <w:r>
        <w:rPr>
          <w:noProof/>
          <w:lang w:eastAsia="zh-CN"/>
        </w:rPr>
        <w:t>47</w:t>
      </w:r>
      <w:r>
        <w:rPr>
          <w:noProof/>
          <w:lang w:eastAsia="en-US"/>
        </w:rPr>
        <w:t>.4.1</w:t>
      </w:r>
      <w:r>
        <w:rPr>
          <w:rFonts w:asciiTheme="minorHAnsi" w:eastAsiaTheme="minorEastAsia" w:hAnsiTheme="minorHAnsi" w:cstheme="minorBidi"/>
          <w:noProof/>
          <w:sz w:val="22"/>
          <w:szCs w:val="22"/>
          <w:lang w:eastAsia="en-GB"/>
        </w:rPr>
        <w:tab/>
      </w:r>
      <w:r>
        <w:rPr>
          <w:noProof/>
          <w:lang w:eastAsia="ko-KR"/>
        </w:rPr>
        <w:t xml:space="preserve">Alternative #1: </w:t>
      </w:r>
      <w:r>
        <w:rPr>
          <w:noProof/>
        </w:rPr>
        <w:t>UE Presence Pattern Analytics Procedure</w:t>
      </w:r>
      <w:r>
        <w:rPr>
          <w:noProof/>
        </w:rPr>
        <w:tab/>
      </w:r>
      <w:r>
        <w:rPr>
          <w:noProof/>
        </w:rPr>
        <w:fldChar w:fldCharType="begin" w:fldLock="1"/>
      </w:r>
      <w:r>
        <w:rPr>
          <w:noProof/>
        </w:rPr>
        <w:instrText xml:space="preserve"> PAGEREF _Toc59101784 \h </w:instrText>
      </w:r>
      <w:r>
        <w:rPr>
          <w:noProof/>
        </w:rPr>
      </w:r>
      <w:r>
        <w:rPr>
          <w:noProof/>
        </w:rPr>
        <w:fldChar w:fldCharType="separate"/>
      </w:r>
      <w:r>
        <w:rPr>
          <w:noProof/>
        </w:rPr>
        <w:t>219</w:t>
      </w:r>
      <w:r>
        <w:rPr>
          <w:noProof/>
        </w:rPr>
        <w:fldChar w:fldCharType="end"/>
      </w:r>
    </w:p>
    <w:p w14:paraId="324697C9" w14:textId="201327D9" w:rsidR="00C9265A" w:rsidRDefault="00C9265A">
      <w:pPr>
        <w:pStyle w:val="TOC4"/>
        <w:rPr>
          <w:rFonts w:asciiTheme="minorHAnsi" w:eastAsiaTheme="minorEastAsia" w:hAnsiTheme="minorHAnsi" w:cstheme="minorBidi"/>
          <w:noProof/>
          <w:sz w:val="22"/>
          <w:szCs w:val="22"/>
          <w:lang w:eastAsia="en-GB"/>
        </w:rPr>
      </w:pPr>
      <w:r>
        <w:rPr>
          <w:noProof/>
          <w:lang w:eastAsia="ko-KR"/>
        </w:rPr>
        <w:t>6.47.4.2</w:t>
      </w:r>
      <w:r>
        <w:rPr>
          <w:rFonts w:asciiTheme="minorHAnsi" w:eastAsiaTheme="minorEastAsia" w:hAnsiTheme="minorHAnsi" w:cstheme="minorBidi"/>
          <w:noProof/>
          <w:sz w:val="22"/>
          <w:szCs w:val="22"/>
          <w:lang w:eastAsia="en-GB"/>
        </w:rPr>
        <w:tab/>
      </w:r>
      <w:r>
        <w:rPr>
          <w:noProof/>
          <w:lang w:eastAsia="ko-KR"/>
        </w:rPr>
        <w:t xml:space="preserve">Alternative #2: </w:t>
      </w:r>
      <w:r>
        <w:rPr>
          <w:noProof/>
          <w:lang w:eastAsia="zh-CN"/>
        </w:rPr>
        <w:t xml:space="preserve">an extension of the </w:t>
      </w:r>
      <w:r>
        <w:rPr>
          <w:noProof/>
        </w:rPr>
        <w:t xml:space="preserve">existing UE Mobility </w:t>
      </w:r>
      <w:r>
        <w:rPr>
          <w:noProof/>
          <w:lang w:eastAsia="zh-CN"/>
        </w:rPr>
        <w:t>analytics</w:t>
      </w:r>
      <w:r>
        <w:rPr>
          <w:noProof/>
        </w:rPr>
        <w:tab/>
      </w:r>
      <w:r>
        <w:rPr>
          <w:noProof/>
        </w:rPr>
        <w:fldChar w:fldCharType="begin" w:fldLock="1"/>
      </w:r>
      <w:r>
        <w:rPr>
          <w:noProof/>
        </w:rPr>
        <w:instrText xml:space="preserve"> PAGEREF _Toc59101785 \h </w:instrText>
      </w:r>
      <w:r>
        <w:rPr>
          <w:noProof/>
        </w:rPr>
      </w:r>
      <w:r>
        <w:rPr>
          <w:noProof/>
        </w:rPr>
        <w:fldChar w:fldCharType="separate"/>
      </w:r>
      <w:r>
        <w:rPr>
          <w:noProof/>
        </w:rPr>
        <w:t>220</w:t>
      </w:r>
      <w:r>
        <w:rPr>
          <w:noProof/>
        </w:rPr>
        <w:fldChar w:fldCharType="end"/>
      </w:r>
    </w:p>
    <w:p w14:paraId="5939BD9B" w14:textId="7DCCAEF7"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47</w:t>
      </w:r>
      <w:r>
        <w:rPr>
          <w:noProof/>
        </w:rPr>
        <w:t>.5</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_Toc59101786 \h </w:instrText>
      </w:r>
      <w:r>
        <w:rPr>
          <w:noProof/>
        </w:rPr>
      </w:r>
      <w:r>
        <w:rPr>
          <w:noProof/>
        </w:rPr>
        <w:fldChar w:fldCharType="separate"/>
      </w:r>
      <w:r>
        <w:rPr>
          <w:noProof/>
        </w:rPr>
        <w:t>220</w:t>
      </w:r>
      <w:r>
        <w:rPr>
          <w:noProof/>
        </w:rPr>
        <w:fldChar w:fldCharType="end"/>
      </w:r>
    </w:p>
    <w:p w14:paraId="172BB702" w14:textId="6656C5CC" w:rsidR="00C9265A" w:rsidRDefault="00C9265A">
      <w:pPr>
        <w:pStyle w:val="TOC4"/>
        <w:rPr>
          <w:rFonts w:asciiTheme="minorHAnsi" w:eastAsiaTheme="minorEastAsia" w:hAnsiTheme="minorHAnsi" w:cstheme="minorBidi"/>
          <w:noProof/>
          <w:sz w:val="22"/>
          <w:szCs w:val="22"/>
          <w:lang w:eastAsia="en-GB"/>
        </w:rPr>
      </w:pPr>
      <w:r>
        <w:rPr>
          <w:noProof/>
          <w:lang w:eastAsia="ko-KR"/>
        </w:rPr>
        <w:t>6.47.5.1</w:t>
      </w:r>
      <w:r>
        <w:rPr>
          <w:rFonts w:asciiTheme="minorHAnsi" w:eastAsiaTheme="minorEastAsia" w:hAnsiTheme="minorHAnsi" w:cstheme="minorBidi"/>
          <w:noProof/>
          <w:sz w:val="22"/>
          <w:szCs w:val="22"/>
          <w:lang w:eastAsia="en-GB"/>
        </w:rPr>
        <w:tab/>
      </w:r>
      <w:r>
        <w:rPr>
          <w:noProof/>
          <w:lang w:eastAsia="ko-KR"/>
        </w:rPr>
        <w:t xml:space="preserve">Alternative #1: </w:t>
      </w:r>
      <w:r>
        <w:rPr>
          <w:noProof/>
        </w:rPr>
        <w:t>a new "</w:t>
      </w:r>
      <w:r w:rsidRPr="00416AF7">
        <w:rPr>
          <w:noProof/>
          <w:lang w:eastAsia="en-US"/>
        </w:rPr>
        <w:t>UE Presence Pattern</w:t>
      </w:r>
      <w:r>
        <w:rPr>
          <w:noProof/>
        </w:rPr>
        <w:t>" analytics</w:t>
      </w:r>
      <w:r>
        <w:rPr>
          <w:noProof/>
        </w:rPr>
        <w:tab/>
      </w:r>
      <w:r>
        <w:rPr>
          <w:noProof/>
        </w:rPr>
        <w:fldChar w:fldCharType="begin" w:fldLock="1"/>
      </w:r>
      <w:r>
        <w:rPr>
          <w:noProof/>
        </w:rPr>
        <w:instrText xml:space="preserve"> PAGEREF _Toc59101787 \h </w:instrText>
      </w:r>
      <w:r>
        <w:rPr>
          <w:noProof/>
        </w:rPr>
      </w:r>
      <w:r>
        <w:rPr>
          <w:noProof/>
        </w:rPr>
        <w:fldChar w:fldCharType="separate"/>
      </w:r>
      <w:r>
        <w:rPr>
          <w:noProof/>
        </w:rPr>
        <w:t>220</w:t>
      </w:r>
      <w:r>
        <w:rPr>
          <w:noProof/>
        </w:rPr>
        <w:fldChar w:fldCharType="end"/>
      </w:r>
    </w:p>
    <w:p w14:paraId="03187716" w14:textId="627A17F3" w:rsidR="00C9265A" w:rsidRDefault="00C9265A">
      <w:pPr>
        <w:pStyle w:val="TOC4"/>
        <w:rPr>
          <w:rFonts w:asciiTheme="minorHAnsi" w:eastAsiaTheme="minorEastAsia" w:hAnsiTheme="minorHAnsi" w:cstheme="minorBidi"/>
          <w:noProof/>
          <w:sz w:val="22"/>
          <w:szCs w:val="22"/>
          <w:lang w:eastAsia="en-GB"/>
        </w:rPr>
      </w:pPr>
      <w:r>
        <w:rPr>
          <w:noProof/>
          <w:lang w:eastAsia="ko-KR"/>
        </w:rPr>
        <w:t>6.47.5.2</w:t>
      </w:r>
      <w:r>
        <w:rPr>
          <w:rFonts w:asciiTheme="minorHAnsi" w:eastAsiaTheme="minorEastAsia" w:hAnsiTheme="minorHAnsi" w:cstheme="minorBidi"/>
          <w:noProof/>
          <w:sz w:val="22"/>
          <w:szCs w:val="22"/>
          <w:lang w:eastAsia="en-GB"/>
        </w:rPr>
        <w:tab/>
      </w:r>
      <w:r>
        <w:rPr>
          <w:noProof/>
          <w:lang w:eastAsia="ko-KR"/>
        </w:rPr>
        <w:t xml:space="preserve">Alternative #2: </w:t>
      </w:r>
      <w:r>
        <w:rPr>
          <w:noProof/>
          <w:lang w:eastAsia="zh-CN"/>
        </w:rPr>
        <w:t xml:space="preserve">an extension of the </w:t>
      </w:r>
      <w:r>
        <w:rPr>
          <w:noProof/>
        </w:rPr>
        <w:t xml:space="preserve">existing UE Mobility </w:t>
      </w:r>
      <w:r>
        <w:rPr>
          <w:noProof/>
          <w:lang w:eastAsia="zh-CN"/>
        </w:rPr>
        <w:t>analytics</w:t>
      </w:r>
      <w:r>
        <w:rPr>
          <w:noProof/>
        </w:rPr>
        <w:tab/>
      </w:r>
      <w:r>
        <w:rPr>
          <w:noProof/>
        </w:rPr>
        <w:fldChar w:fldCharType="begin" w:fldLock="1"/>
      </w:r>
      <w:r>
        <w:rPr>
          <w:noProof/>
        </w:rPr>
        <w:instrText xml:space="preserve"> PAGEREF _Toc59101788 \h </w:instrText>
      </w:r>
      <w:r>
        <w:rPr>
          <w:noProof/>
        </w:rPr>
      </w:r>
      <w:r>
        <w:rPr>
          <w:noProof/>
        </w:rPr>
        <w:fldChar w:fldCharType="separate"/>
      </w:r>
      <w:r>
        <w:rPr>
          <w:noProof/>
        </w:rPr>
        <w:t>220</w:t>
      </w:r>
      <w:r>
        <w:rPr>
          <w:noProof/>
        </w:rPr>
        <w:fldChar w:fldCharType="end"/>
      </w:r>
    </w:p>
    <w:p w14:paraId="5C9D32AD" w14:textId="08AE32CE" w:rsidR="00C9265A" w:rsidRDefault="00C9265A">
      <w:pPr>
        <w:pStyle w:val="TOC2"/>
        <w:rPr>
          <w:rFonts w:asciiTheme="minorHAnsi" w:eastAsiaTheme="minorEastAsia" w:hAnsiTheme="minorHAnsi" w:cstheme="minorBidi"/>
          <w:noProof/>
          <w:sz w:val="22"/>
          <w:szCs w:val="22"/>
          <w:lang w:eastAsia="en-GB"/>
        </w:rPr>
      </w:pPr>
      <w:r>
        <w:rPr>
          <w:noProof/>
          <w:lang w:eastAsia="zh-CN"/>
        </w:rPr>
        <w:t>6.48</w:t>
      </w:r>
      <w:r>
        <w:rPr>
          <w:rFonts w:asciiTheme="minorHAnsi" w:eastAsiaTheme="minorEastAsia" w:hAnsiTheme="minorHAnsi" w:cstheme="minorBidi"/>
          <w:noProof/>
          <w:sz w:val="22"/>
          <w:szCs w:val="22"/>
          <w:lang w:eastAsia="en-GB"/>
        </w:rPr>
        <w:tab/>
      </w:r>
      <w:r>
        <w:rPr>
          <w:noProof/>
        </w:rPr>
        <w:t>Solution</w:t>
      </w:r>
      <w:r>
        <w:rPr>
          <w:noProof/>
          <w:lang w:eastAsia="zh-CN"/>
        </w:rPr>
        <w:t xml:space="preserve"> #48 (merging Sol# 49(alternative 1), 50)</w:t>
      </w:r>
      <w:r>
        <w:rPr>
          <w:noProof/>
        </w:rPr>
        <w:t xml:space="preserve">: NWDAF assisted UP optimization for EC by defining a new DN </w:t>
      </w:r>
      <w:r w:rsidRPr="00416AF7">
        <w:rPr>
          <w:rFonts w:eastAsia="MS Mincho"/>
          <w:noProof/>
        </w:rPr>
        <w:t xml:space="preserve">performance </w:t>
      </w:r>
      <w:r>
        <w:rPr>
          <w:noProof/>
        </w:rPr>
        <w:t>analytics</w:t>
      </w:r>
      <w:r>
        <w:rPr>
          <w:noProof/>
        </w:rPr>
        <w:tab/>
      </w:r>
      <w:r>
        <w:rPr>
          <w:noProof/>
        </w:rPr>
        <w:fldChar w:fldCharType="begin" w:fldLock="1"/>
      </w:r>
      <w:r>
        <w:rPr>
          <w:noProof/>
        </w:rPr>
        <w:instrText xml:space="preserve"> PAGEREF _Toc59101789 \h </w:instrText>
      </w:r>
      <w:r>
        <w:rPr>
          <w:noProof/>
        </w:rPr>
      </w:r>
      <w:r>
        <w:rPr>
          <w:noProof/>
        </w:rPr>
        <w:fldChar w:fldCharType="separate"/>
      </w:r>
      <w:r>
        <w:rPr>
          <w:noProof/>
        </w:rPr>
        <w:t>220</w:t>
      </w:r>
      <w:r>
        <w:rPr>
          <w:noProof/>
        </w:rPr>
        <w:fldChar w:fldCharType="end"/>
      </w:r>
    </w:p>
    <w:p w14:paraId="15ADECB9" w14:textId="7A2B8C98"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48</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_Toc59101790 \h </w:instrText>
      </w:r>
      <w:r>
        <w:rPr>
          <w:noProof/>
        </w:rPr>
      </w:r>
      <w:r>
        <w:rPr>
          <w:noProof/>
        </w:rPr>
        <w:fldChar w:fldCharType="separate"/>
      </w:r>
      <w:r>
        <w:rPr>
          <w:noProof/>
        </w:rPr>
        <w:t>220</w:t>
      </w:r>
      <w:r>
        <w:rPr>
          <w:noProof/>
        </w:rPr>
        <w:fldChar w:fldCharType="end"/>
      </w:r>
    </w:p>
    <w:p w14:paraId="4C5F1F77" w14:textId="294DDBF9"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48</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Input</w:t>
      </w:r>
      <w:r>
        <w:rPr>
          <w:noProof/>
        </w:rPr>
        <w:tab/>
      </w:r>
      <w:r>
        <w:rPr>
          <w:noProof/>
        </w:rPr>
        <w:fldChar w:fldCharType="begin" w:fldLock="1"/>
      </w:r>
      <w:r>
        <w:rPr>
          <w:noProof/>
        </w:rPr>
        <w:instrText xml:space="preserve"> PAGEREF _Toc59101791 \h </w:instrText>
      </w:r>
      <w:r>
        <w:rPr>
          <w:noProof/>
        </w:rPr>
      </w:r>
      <w:r>
        <w:rPr>
          <w:noProof/>
        </w:rPr>
        <w:fldChar w:fldCharType="separate"/>
      </w:r>
      <w:r>
        <w:rPr>
          <w:noProof/>
        </w:rPr>
        <w:t>221</w:t>
      </w:r>
      <w:r>
        <w:rPr>
          <w:noProof/>
        </w:rPr>
        <w:fldChar w:fldCharType="end"/>
      </w:r>
    </w:p>
    <w:p w14:paraId="78470326" w14:textId="591591C7" w:rsidR="00C9265A" w:rsidRDefault="00C9265A">
      <w:pPr>
        <w:pStyle w:val="TOC3"/>
        <w:rPr>
          <w:rFonts w:asciiTheme="minorHAnsi" w:eastAsiaTheme="minorEastAsia" w:hAnsiTheme="minorHAnsi" w:cstheme="minorBidi"/>
          <w:noProof/>
          <w:sz w:val="22"/>
          <w:szCs w:val="22"/>
          <w:lang w:eastAsia="en-GB"/>
        </w:rPr>
      </w:pPr>
      <w:r>
        <w:rPr>
          <w:noProof/>
        </w:rPr>
        <w:t>6.48.3</w:t>
      </w:r>
      <w:r>
        <w:rPr>
          <w:rFonts w:asciiTheme="minorHAnsi" w:eastAsiaTheme="minorEastAsia" w:hAnsiTheme="minorHAnsi" w:cstheme="minorBidi"/>
          <w:noProof/>
          <w:sz w:val="22"/>
          <w:szCs w:val="22"/>
          <w:lang w:eastAsia="en-GB"/>
        </w:rPr>
        <w:tab/>
      </w:r>
      <w:r>
        <w:rPr>
          <w:noProof/>
        </w:rPr>
        <w:t>Output Analytics</w:t>
      </w:r>
      <w:r>
        <w:rPr>
          <w:noProof/>
        </w:rPr>
        <w:tab/>
      </w:r>
      <w:r>
        <w:rPr>
          <w:noProof/>
        </w:rPr>
        <w:fldChar w:fldCharType="begin" w:fldLock="1"/>
      </w:r>
      <w:r>
        <w:rPr>
          <w:noProof/>
        </w:rPr>
        <w:instrText xml:space="preserve"> PAGEREF _Toc59101792 \h </w:instrText>
      </w:r>
      <w:r>
        <w:rPr>
          <w:noProof/>
        </w:rPr>
      </w:r>
      <w:r>
        <w:rPr>
          <w:noProof/>
        </w:rPr>
        <w:fldChar w:fldCharType="separate"/>
      </w:r>
      <w:r>
        <w:rPr>
          <w:noProof/>
        </w:rPr>
        <w:t>221</w:t>
      </w:r>
      <w:r>
        <w:rPr>
          <w:noProof/>
        </w:rPr>
        <w:fldChar w:fldCharType="end"/>
      </w:r>
    </w:p>
    <w:p w14:paraId="5750D0B9" w14:textId="604A6AB2"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48</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_Toc59101793 \h </w:instrText>
      </w:r>
      <w:r>
        <w:rPr>
          <w:noProof/>
        </w:rPr>
      </w:r>
      <w:r>
        <w:rPr>
          <w:noProof/>
        </w:rPr>
        <w:fldChar w:fldCharType="separate"/>
      </w:r>
      <w:r>
        <w:rPr>
          <w:noProof/>
        </w:rPr>
        <w:t>224</w:t>
      </w:r>
      <w:r>
        <w:rPr>
          <w:noProof/>
        </w:rPr>
        <w:fldChar w:fldCharType="end"/>
      </w:r>
    </w:p>
    <w:p w14:paraId="5264363A" w14:textId="661042BE" w:rsidR="00C9265A" w:rsidRDefault="00C9265A">
      <w:pPr>
        <w:pStyle w:val="TOC3"/>
        <w:rPr>
          <w:rFonts w:asciiTheme="minorHAnsi" w:eastAsiaTheme="minorEastAsia" w:hAnsiTheme="minorHAnsi" w:cstheme="minorBidi"/>
          <w:noProof/>
          <w:sz w:val="22"/>
          <w:szCs w:val="22"/>
          <w:lang w:eastAsia="en-GB"/>
        </w:rPr>
      </w:pPr>
      <w:r>
        <w:rPr>
          <w:noProof/>
          <w:lang w:eastAsia="zh-CN"/>
        </w:rPr>
        <w:t>6.48.5</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_Toc59101794 \h </w:instrText>
      </w:r>
      <w:r>
        <w:rPr>
          <w:noProof/>
        </w:rPr>
      </w:r>
      <w:r>
        <w:rPr>
          <w:noProof/>
        </w:rPr>
        <w:fldChar w:fldCharType="separate"/>
      </w:r>
      <w:r>
        <w:rPr>
          <w:noProof/>
        </w:rPr>
        <w:t>225</w:t>
      </w:r>
      <w:r>
        <w:rPr>
          <w:noProof/>
        </w:rPr>
        <w:fldChar w:fldCharType="end"/>
      </w:r>
    </w:p>
    <w:p w14:paraId="698133EC" w14:textId="7A3CF807" w:rsidR="00C9265A" w:rsidRDefault="00C9265A">
      <w:pPr>
        <w:pStyle w:val="TOC2"/>
        <w:rPr>
          <w:rFonts w:asciiTheme="minorHAnsi" w:eastAsiaTheme="minorEastAsia" w:hAnsiTheme="minorHAnsi" w:cstheme="minorBidi"/>
          <w:noProof/>
          <w:sz w:val="22"/>
          <w:szCs w:val="22"/>
          <w:lang w:eastAsia="en-GB"/>
        </w:rPr>
      </w:pPr>
      <w:r>
        <w:rPr>
          <w:noProof/>
          <w:lang w:eastAsia="zh-CN"/>
        </w:rPr>
        <w:t>6.49</w:t>
      </w:r>
      <w:r>
        <w:rPr>
          <w:rFonts w:asciiTheme="minorHAnsi" w:eastAsiaTheme="minorEastAsia" w:hAnsiTheme="minorHAnsi" w:cstheme="minorBidi"/>
          <w:noProof/>
          <w:sz w:val="22"/>
          <w:szCs w:val="22"/>
          <w:lang w:eastAsia="en-GB"/>
        </w:rPr>
        <w:tab/>
      </w:r>
      <w:r>
        <w:rPr>
          <w:noProof/>
        </w:rPr>
        <w:t>Solution</w:t>
      </w:r>
      <w:r>
        <w:rPr>
          <w:noProof/>
          <w:lang w:eastAsia="zh-CN"/>
        </w:rPr>
        <w:t xml:space="preserve"> #49</w:t>
      </w:r>
      <w:r>
        <w:rPr>
          <w:noProof/>
        </w:rPr>
        <w:t>: Selecting an Edge Application Server instance/DNAI path based on NWDAF analytics</w:t>
      </w:r>
      <w:r>
        <w:rPr>
          <w:noProof/>
        </w:rPr>
        <w:tab/>
      </w:r>
      <w:r>
        <w:rPr>
          <w:noProof/>
        </w:rPr>
        <w:fldChar w:fldCharType="begin" w:fldLock="1"/>
      </w:r>
      <w:r>
        <w:rPr>
          <w:noProof/>
        </w:rPr>
        <w:instrText xml:space="preserve"> PAGEREF _Toc59101795 \h </w:instrText>
      </w:r>
      <w:r>
        <w:rPr>
          <w:noProof/>
        </w:rPr>
      </w:r>
      <w:r>
        <w:rPr>
          <w:noProof/>
        </w:rPr>
        <w:fldChar w:fldCharType="separate"/>
      </w:r>
      <w:r>
        <w:rPr>
          <w:noProof/>
        </w:rPr>
        <w:t>225</w:t>
      </w:r>
      <w:r>
        <w:rPr>
          <w:noProof/>
        </w:rPr>
        <w:fldChar w:fldCharType="end"/>
      </w:r>
    </w:p>
    <w:p w14:paraId="1CB1D14F" w14:textId="136D2C02"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49</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_Toc59101796 \h </w:instrText>
      </w:r>
      <w:r>
        <w:rPr>
          <w:noProof/>
        </w:rPr>
      </w:r>
      <w:r>
        <w:rPr>
          <w:noProof/>
        </w:rPr>
        <w:fldChar w:fldCharType="separate"/>
      </w:r>
      <w:r>
        <w:rPr>
          <w:noProof/>
        </w:rPr>
        <w:t>225</w:t>
      </w:r>
      <w:r>
        <w:rPr>
          <w:noProof/>
        </w:rPr>
        <w:fldChar w:fldCharType="end"/>
      </w:r>
    </w:p>
    <w:p w14:paraId="6CB77EBE" w14:textId="054C4976" w:rsidR="00C9265A" w:rsidRDefault="00C9265A">
      <w:pPr>
        <w:pStyle w:val="TOC3"/>
        <w:rPr>
          <w:rFonts w:asciiTheme="minorHAnsi" w:eastAsiaTheme="minorEastAsia" w:hAnsiTheme="minorHAnsi" w:cstheme="minorBidi"/>
          <w:noProof/>
          <w:sz w:val="22"/>
          <w:szCs w:val="22"/>
          <w:lang w:eastAsia="en-GB"/>
        </w:rPr>
      </w:pPr>
      <w:r>
        <w:rPr>
          <w:noProof/>
          <w:lang w:eastAsia="zh-CN"/>
        </w:rPr>
        <w:t>6.49.2</w:t>
      </w:r>
      <w:r>
        <w:rPr>
          <w:rFonts w:asciiTheme="minorHAnsi" w:eastAsiaTheme="minorEastAsia" w:hAnsiTheme="minorHAnsi" w:cstheme="minorBidi"/>
          <w:noProof/>
          <w:sz w:val="22"/>
          <w:szCs w:val="22"/>
          <w:lang w:eastAsia="en-GB"/>
        </w:rPr>
        <w:tab/>
      </w:r>
      <w:r>
        <w:rPr>
          <w:noProof/>
          <w:lang w:eastAsia="zh-CN"/>
        </w:rPr>
        <w:t>Alternative 1 - Performance Data Collection from AF</w:t>
      </w:r>
      <w:r>
        <w:rPr>
          <w:noProof/>
        </w:rPr>
        <w:tab/>
      </w:r>
      <w:r>
        <w:rPr>
          <w:noProof/>
        </w:rPr>
        <w:fldChar w:fldCharType="begin" w:fldLock="1"/>
      </w:r>
      <w:r>
        <w:rPr>
          <w:noProof/>
        </w:rPr>
        <w:instrText xml:space="preserve"> PAGEREF _Toc59101797 \h </w:instrText>
      </w:r>
      <w:r>
        <w:rPr>
          <w:noProof/>
        </w:rPr>
      </w:r>
      <w:r>
        <w:rPr>
          <w:noProof/>
        </w:rPr>
        <w:fldChar w:fldCharType="separate"/>
      </w:r>
      <w:r>
        <w:rPr>
          <w:noProof/>
        </w:rPr>
        <w:t>227</w:t>
      </w:r>
      <w:r>
        <w:rPr>
          <w:noProof/>
        </w:rPr>
        <w:fldChar w:fldCharType="end"/>
      </w:r>
    </w:p>
    <w:p w14:paraId="56861DF5" w14:textId="6E09E6AA" w:rsidR="00C9265A" w:rsidRDefault="00C9265A">
      <w:pPr>
        <w:pStyle w:val="TOC4"/>
        <w:rPr>
          <w:rFonts w:asciiTheme="minorHAnsi" w:eastAsiaTheme="minorEastAsia" w:hAnsiTheme="minorHAnsi" w:cstheme="minorBidi"/>
          <w:noProof/>
          <w:sz w:val="22"/>
          <w:szCs w:val="22"/>
          <w:lang w:eastAsia="en-GB"/>
        </w:rPr>
      </w:pPr>
      <w:r>
        <w:rPr>
          <w:noProof/>
          <w:lang w:eastAsia="zh-CN"/>
        </w:rPr>
        <w:t>6.49.2.1</w:t>
      </w:r>
      <w:r>
        <w:rPr>
          <w:rFonts w:asciiTheme="minorHAnsi" w:eastAsiaTheme="minorEastAsia" w:hAnsiTheme="minorHAnsi" w:cstheme="minorBidi"/>
          <w:noProof/>
          <w:sz w:val="22"/>
          <w:szCs w:val="22"/>
          <w:lang w:eastAsia="en-GB"/>
        </w:rPr>
        <w:tab/>
      </w:r>
      <w:r>
        <w:rPr>
          <w:noProof/>
          <w:lang w:eastAsia="zh-CN"/>
        </w:rPr>
        <w:t>Description of solution</w:t>
      </w:r>
      <w:r>
        <w:rPr>
          <w:noProof/>
        </w:rPr>
        <w:tab/>
      </w:r>
      <w:r>
        <w:rPr>
          <w:noProof/>
        </w:rPr>
        <w:fldChar w:fldCharType="begin" w:fldLock="1"/>
      </w:r>
      <w:r>
        <w:rPr>
          <w:noProof/>
        </w:rPr>
        <w:instrText xml:space="preserve"> PAGEREF _Toc59101798 \h </w:instrText>
      </w:r>
      <w:r>
        <w:rPr>
          <w:noProof/>
        </w:rPr>
      </w:r>
      <w:r>
        <w:rPr>
          <w:noProof/>
        </w:rPr>
        <w:fldChar w:fldCharType="separate"/>
      </w:r>
      <w:r>
        <w:rPr>
          <w:noProof/>
        </w:rPr>
        <w:t>227</w:t>
      </w:r>
      <w:r>
        <w:rPr>
          <w:noProof/>
        </w:rPr>
        <w:fldChar w:fldCharType="end"/>
      </w:r>
    </w:p>
    <w:p w14:paraId="72381F3C" w14:textId="228DAA5B" w:rsidR="00C9265A" w:rsidRDefault="00C9265A">
      <w:pPr>
        <w:pStyle w:val="TOC4"/>
        <w:rPr>
          <w:rFonts w:asciiTheme="minorHAnsi" w:eastAsiaTheme="minorEastAsia" w:hAnsiTheme="minorHAnsi" w:cstheme="minorBidi"/>
          <w:noProof/>
          <w:sz w:val="22"/>
          <w:szCs w:val="22"/>
          <w:lang w:eastAsia="en-GB"/>
        </w:rPr>
      </w:pPr>
      <w:r>
        <w:rPr>
          <w:noProof/>
          <w:lang w:eastAsia="zh-CN"/>
        </w:rPr>
        <w:t>6.49.2.2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_Toc59101799 \h </w:instrText>
      </w:r>
      <w:r>
        <w:rPr>
          <w:noProof/>
        </w:rPr>
      </w:r>
      <w:r>
        <w:rPr>
          <w:noProof/>
        </w:rPr>
        <w:fldChar w:fldCharType="separate"/>
      </w:r>
      <w:r>
        <w:rPr>
          <w:noProof/>
        </w:rPr>
        <w:t>227</w:t>
      </w:r>
      <w:r>
        <w:rPr>
          <w:noProof/>
        </w:rPr>
        <w:fldChar w:fldCharType="end"/>
      </w:r>
    </w:p>
    <w:p w14:paraId="6E133BD4" w14:textId="141D4DC6" w:rsidR="00C9265A" w:rsidRDefault="00C9265A">
      <w:pPr>
        <w:pStyle w:val="TOC4"/>
        <w:rPr>
          <w:rFonts w:asciiTheme="minorHAnsi" w:eastAsiaTheme="minorEastAsia" w:hAnsiTheme="minorHAnsi" w:cstheme="minorBidi"/>
          <w:noProof/>
          <w:sz w:val="22"/>
          <w:szCs w:val="22"/>
          <w:lang w:eastAsia="en-GB"/>
        </w:rPr>
      </w:pPr>
      <w:r>
        <w:rPr>
          <w:noProof/>
          <w:lang w:eastAsia="zh-CN"/>
        </w:rPr>
        <w:t>6.49.2.3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_Toc59101800 \h </w:instrText>
      </w:r>
      <w:r>
        <w:rPr>
          <w:noProof/>
        </w:rPr>
      </w:r>
      <w:r>
        <w:rPr>
          <w:noProof/>
        </w:rPr>
        <w:fldChar w:fldCharType="separate"/>
      </w:r>
      <w:r>
        <w:rPr>
          <w:noProof/>
        </w:rPr>
        <w:t>227</w:t>
      </w:r>
      <w:r>
        <w:rPr>
          <w:noProof/>
        </w:rPr>
        <w:fldChar w:fldCharType="end"/>
      </w:r>
    </w:p>
    <w:p w14:paraId="72EB17BE" w14:textId="6ECEA4EF" w:rsidR="00C9265A" w:rsidRDefault="00C9265A">
      <w:pPr>
        <w:pStyle w:val="TOC4"/>
        <w:rPr>
          <w:rFonts w:asciiTheme="minorHAnsi" w:eastAsiaTheme="minorEastAsia" w:hAnsiTheme="minorHAnsi" w:cstheme="minorBidi"/>
          <w:noProof/>
          <w:sz w:val="22"/>
          <w:szCs w:val="22"/>
          <w:lang w:eastAsia="en-GB"/>
        </w:rPr>
      </w:pPr>
      <w:r>
        <w:rPr>
          <w:noProof/>
          <w:lang w:eastAsia="zh-CN"/>
        </w:rPr>
        <w:t>6.49.2.4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_Toc59101801 \h </w:instrText>
      </w:r>
      <w:r>
        <w:rPr>
          <w:noProof/>
        </w:rPr>
      </w:r>
      <w:r>
        <w:rPr>
          <w:noProof/>
        </w:rPr>
        <w:fldChar w:fldCharType="separate"/>
      </w:r>
      <w:r>
        <w:rPr>
          <w:noProof/>
        </w:rPr>
        <w:t>228</w:t>
      </w:r>
      <w:r>
        <w:rPr>
          <w:noProof/>
        </w:rPr>
        <w:fldChar w:fldCharType="end"/>
      </w:r>
    </w:p>
    <w:p w14:paraId="3FFACB3C" w14:textId="6FFF2D15" w:rsidR="00C9265A" w:rsidRDefault="00C9265A">
      <w:pPr>
        <w:pStyle w:val="TOC5"/>
        <w:rPr>
          <w:rFonts w:asciiTheme="minorHAnsi" w:eastAsiaTheme="minorEastAsia" w:hAnsiTheme="minorHAnsi" w:cstheme="minorBidi"/>
          <w:noProof/>
          <w:sz w:val="22"/>
          <w:szCs w:val="22"/>
          <w:lang w:eastAsia="en-GB"/>
        </w:rPr>
      </w:pPr>
      <w:r>
        <w:rPr>
          <w:noProof/>
        </w:rPr>
        <w:t>6.</w:t>
      </w:r>
      <w:r>
        <w:rPr>
          <w:noProof/>
          <w:lang w:eastAsia="zh-CN"/>
        </w:rPr>
        <w:t>49.2</w:t>
      </w:r>
      <w:r>
        <w:rPr>
          <w:noProof/>
        </w:rPr>
        <w:t>.4.1</w:t>
      </w:r>
      <w:r>
        <w:rPr>
          <w:rFonts w:asciiTheme="minorHAnsi" w:eastAsiaTheme="minorEastAsia" w:hAnsiTheme="minorHAnsi" w:cstheme="minorBidi"/>
          <w:noProof/>
          <w:sz w:val="22"/>
          <w:szCs w:val="22"/>
          <w:lang w:eastAsia="en-GB"/>
        </w:rPr>
        <w:tab/>
      </w:r>
      <w:r>
        <w:rPr>
          <w:noProof/>
        </w:rPr>
        <w:t>Collecting performance data from EDN networks</w:t>
      </w:r>
      <w:r>
        <w:rPr>
          <w:noProof/>
        </w:rPr>
        <w:tab/>
      </w:r>
      <w:r>
        <w:rPr>
          <w:noProof/>
        </w:rPr>
        <w:fldChar w:fldCharType="begin" w:fldLock="1"/>
      </w:r>
      <w:r>
        <w:rPr>
          <w:noProof/>
        </w:rPr>
        <w:instrText xml:space="preserve"> PAGEREF _Toc59101802 \h </w:instrText>
      </w:r>
      <w:r>
        <w:rPr>
          <w:noProof/>
        </w:rPr>
      </w:r>
      <w:r>
        <w:rPr>
          <w:noProof/>
        </w:rPr>
        <w:fldChar w:fldCharType="separate"/>
      </w:r>
      <w:r>
        <w:rPr>
          <w:noProof/>
        </w:rPr>
        <w:t>228</w:t>
      </w:r>
      <w:r>
        <w:rPr>
          <w:noProof/>
        </w:rPr>
        <w:fldChar w:fldCharType="end"/>
      </w:r>
    </w:p>
    <w:p w14:paraId="13539657" w14:textId="43A7ECE3" w:rsidR="00C9265A" w:rsidRDefault="00C9265A">
      <w:pPr>
        <w:pStyle w:val="TOC5"/>
        <w:rPr>
          <w:rFonts w:asciiTheme="minorHAnsi" w:eastAsiaTheme="minorEastAsia" w:hAnsiTheme="minorHAnsi" w:cstheme="minorBidi"/>
          <w:noProof/>
          <w:sz w:val="22"/>
          <w:szCs w:val="22"/>
          <w:lang w:eastAsia="en-GB"/>
        </w:rPr>
      </w:pPr>
      <w:r>
        <w:rPr>
          <w:noProof/>
        </w:rPr>
        <w:t>6.</w:t>
      </w:r>
      <w:r>
        <w:rPr>
          <w:noProof/>
          <w:lang w:eastAsia="zh-CN"/>
        </w:rPr>
        <w:t>49</w:t>
      </w:r>
      <w:r>
        <w:rPr>
          <w:noProof/>
        </w:rPr>
        <w:t>.2.4.2</w:t>
      </w:r>
      <w:r>
        <w:rPr>
          <w:rFonts w:asciiTheme="minorHAnsi" w:eastAsiaTheme="minorEastAsia" w:hAnsiTheme="minorHAnsi" w:cstheme="minorBidi"/>
          <w:noProof/>
          <w:sz w:val="22"/>
          <w:szCs w:val="22"/>
          <w:lang w:eastAsia="en-GB"/>
        </w:rPr>
        <w:tab/>
      </w:r>
      <w:r>
        <w:rPr>
          <w:noProof/>
        </w:rPr>
        <w:t>NWDAF providing analytics indicating a best application server instance</w:t>
      </w:r>
      <w:r>
        <w:rPr>
          <w:noProof/>
        </w:rPr>
        <w:tab/>
      </w:r>
      <w:r>
        <w:rPr>
          <w:noProof/>
        </w:rPr>
        <w:fldChar w:fldCharType="begin" w:fldLock="1"/>
      </w:r>
      <w:r>
        <w:rPr>
          <w:noProof/>
        </w:rPr>
        <w:instrText xml:space="preserve"> PAGEREF _Toc59101803 \h </w:instrText>
      </w:r>
      <w:r>
        <w:rPr>
          <w:noProof/>
        </w:rPr>
      </w:r>
      <w:r>
        <w:rPr>
          <w:noProof/>
        </w:rPr>
        <w:fldChar w:fldCharType="separate"/>
      </w:r>
      <w:r>
        <w:rPr>
          <w:noProof/>
        </w:rPr>
        <w:t>230</w:t>
      </w:r>
      <w:r>
        <w:rPr>
          <w:noProof/>
        </w:rPr>
        <w:fldChar w:fldCharType="end"/>
      </w:r>
    </w:p>
    <w:p w14:paraId="08BB3D68" w14:textId="7967869D" w:rsidR="00C9265A" w:rsidRDefault="00C9265A">
      <w:pPr>
        <w:pStyle w:val="TOC3"/>
        <w:rPr>
          <w:rFonts w:asciiTheme="minorHAnsi" w:eastAsiaTheme="minorEastAsia" w:hAnsiTheme="minorHAnsi" w:cstheme="minorBidi"/>
          <w:noProof/>
          <w:sz w:val="22"/>
          <w:szCs w:val="22"/>
          <w:lang w:eastAsia="en-GB"/>
        </w:rPr>
      </w:pPr>
      <w:r>
        <w:rPr>
          <w:noProof/>
          <w:lang w:eastAsia="zh-CN"/>
        </w:rPr>
        <w:t>6.49.3</w:t>
      </w:r>
      <w:r>
        <w:rPr>
          <w:rFonts w:asciiTheme="minorHAnsi" w:eastAsiaTheme="minorEastAsia" w:hAnsiTheme="minorHAnsi" w:cstheme="minorBidi"/>
          <w:noProof/>
          <w:sz w:val="22"/>
          <w:szCs w:val="22"/>
          <w:lang w:eastAsia="en-GB"/>
        </w:rPr>
        <w:tab/>
      </w:r>
      <w:r>
        <w:rPr>
          <w:noProof/>
          <w:lang w:eastAsia="zh-CN"/>
        </w:rPr>
        <w:t>Alternative 2 - Leveraging observed service experience analytics</w:t>
      </w:r>
      <w:r>
        <w:rPr>
          <w:noProof/>
        </w:rPr>
        <w:tab/>
      </w:r>
      <w:r>
        <w:rPr>
          <w:noProof/>
        </w:rPr>
        <w:fldChar w:fldCharType="begin" w:fldLock="1"/>
      </w:r>
      <w:r>
        <w:rPr>
          <w:noProof/>
        </w:rPr>
        <w:instrText xml:space="preserve"> PAGEREF _Toc59101804 \h </w:instrText>
      </w:r>
      <w:r>
        <w:rPr>
          <w:noProof/>
        </w:rPr>
      </w:r>
      <w:r>
        <w:rPr>
          <w:noProof/>
        </w:rPr>
        <w:fldChar w:fldCharType="separate"/>
      </w:r>
      <w:r>
        <w:rPr>
          <w:noProof/>
        </w:rPr>
        <w:t>233</w:t>
      </w:r>
      <w:r>
        <w:rPr>
          <w:noProof/>
        </w:rPr>
        <w:fldChar w:fldCharType="end"/>
      </w:r>
    </w:p>
    <w:p w14:paraId="122F824B" w14:textId="0DF3743A" w:rsidR="00C9265A" w:rsidRDefault="00C9265A">
      <w:pPr>
        <w:pStyle w:val="TOC4"/>
        <w:rPr>
          <w:rFonts w:asciiTheme="minorHAnsi" w:eastAsiaTheme="minorEastAsia" w:hAnsiTheme="minorHAnsi" w:cstheme="minorBidi"/>
          <w:noProof/>
          <w:sz w:val="22"/>
          <w:szCs w:val="22"/>
          <w:lang w:eastAsia="en-GB"/>
        </w:rPr>
      </w:pPr>
      <w:r>
        <w:rPr>
          <w:noProof/>
          <w:lang w:eastAsia="zh-CN"/>
        </w:rPr>
        <w:t>6.49.3.1</w:t>
      </w:r>
      <w:r>
        <w:rPr>
          <w:rFonts w:asciiTheme="minorHAnsi" w:eastAsiaTheme="minorEastAsia" w:hAnsiTheme="minorHAnsi" w:cstheme="minorBidi"/>
          <w:noProof/>
          <w:sz w:val="22"/>
          <w:szCs w:val="22"/>
          <w:lang w:eastAsia="en-GB"/>
        </w:rPr>
        <w:tab/>
      </w:r>
      <w:r>
        <w:rPr>
          <w:noProof/>
          <w:lang w:eastAsia="zh-CN"/>
        </w:rPr>
        <w:t>Description of solution</w:t>
      </w:r>
      <w:r>
        <w:rPr>
          <w:noProof/>
        </w:rPr>
        <w:tab/>
      </w:r>
      <w:r>
        <w:rPr>
          <w:noProof/>
        </w:rPr>
        <w:fldChar w:fldCharType="begin" w:fldLock="1"/>
      </w:r>
      <w:r>
        <w:rPr>
          <w:noProof/>
        </w:rPr>
        <w:instrText xml:space="preserve"> PAGEREF _Toc59101805 \h </w:instrText>
      </w:r>
      <w:r>
        <w:rPr>
          <w:noProof/>
        </w:rPr>
      </w:r>
      <w:r>
        <w:rPr>
          <w:noProof/>
        </w:rPr>
        <w:fldChar w:fldCharType="separate"/>
      </w:r>
      <w:r>
        <w:rPr>
          <w:noProof/>
        </w:rPr>
        <w:t>233</w:t>
      </w:r>
      <w:r>
        <w:rPr>
          <w:noProof/>
        </w:rPr>
        <w:fldChar w:fldCharType="end"/>
      </w:r>
    </w:p>
    <w:p w14:paraId="43A643F9" w14:textId="39EF5903" w:rsidR="00C9265A" w:rsidRDefault="00C9265A">
      <w:pPr>
        <w:pStyle w:val="TOC4"/>
        <w:rPr>
          <w:rFonts w:asciiTheme="minorHAnsi" w:eastAsiaTheme="minorEastAsia" w:hAnsiTheme="minorHAnsi" w:cstheme="minorBidi"/>
          <w:noProof/>
          <w:sz w:val="22"/>
          <w:szCs w:val="22"/>
          <w:lang w:eastAsia="en-GB"/>
        </w:rPr>
      </w:pPr>
      <w:r>
        <w:rPr>
          <w:noProof/>
          <w:lang w:eastAsia="zh-CN"/>
        </w:rPr>
        <w:t>6.49.3.2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_Toc59101806 \h </w:instrText>
      </w:r>
      <w:r>
        <w:rPr>
          <w:noProof/>
        </w:rPr>
      </w:r>
      <w:r>
        <w:rPr>
          <w:noProof/>
        </w:rPr>
        <w:fldChar w:fldCharType="separate"/>
      </w:r>
      <w:r>
        <w:rPr>
          <w:noProof/>
        </w:rPr>
        <w:t>233</w:t>
      </w:r>
      <w:r>
        <w:rPr>
          <w:noProof/>
        </w:rPr>
        <w:fldChar w:fldCharType="end"/>
      </w:r>
    </w:p>
    <w:p w14:paraId="5C8A814B" w14:textId="344134C7" w:rsidR="00C9265A" w:rsidRDefault="00C9265A">
      <w:pPr>
        <w:pStyle w:val="TOC4"/>
        <w:rPr>
          <w:rFonts w:asciiTheme="minorHAnsi" w:eastAsiaTheme="minorEastAsia" w:hAnsiTheme="minorHAnsi" w:cstheme="minorBidi"/>
          <w:noProof/>
          <w:sz w:val="22"/>
          <w:szCs w:val="22"/>
          <w:lang w:eastAsia="en-GB"/>
        </w:rPr>
      </w:pPr>
      <w:r>
        <w:rPr>
          <w:noProof/>
          <w:lang w:eastAsia="zh-CN"/>
        </w:rPr>
        <w:t>6.49.3.3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_Toc59101807 \h </w:instrText>
      </w:r>
      <w:r>
        <w:rPr>
          <w:noProof/>
        </w:rPr>
      </w:r>
      <w:r>
        <w:rPr>
          <w:noProof/>
        </w:rPr>
        <w:fldChar w:fldCharType="separate"/>
      </w:r>
      <w:r>
        <w:rPr>
          <w:noProof/>
        </w:rPr>
        <w:t>233</w:t>
      </w:r>
      <w:r>
        <w:rPr>
          <w:noProof/>
        </w:rPr>
        <w:fldChar w:fldCharType="end"/>
      </w:r>
    </w:p>
    <w:p w14:paraId="488F1248" w14:textId="659412C0" w:rsidR="00C9265A" w:rsidRDefault="00C9265A">
      <w:pPr>
        <w:pStyle w:val="TOC4"/>
        <w:rPr>
          <w:rFonts w:asciiTheme="minorHAnsi" w:eastAsiaTheme="minorEastAsia" w:hAnsiTheme="minorHAnsi" w:cstheme="minorBidi"/>
          <w:noProof/>
          <w:sz w:val="22"/>
          <w:szCs w:val="22"/>
          <w:lang w:eastAsia="en-GB"/>
        </w:rPr>
      </w:pPr>
      <w:r>
        <w:rPr>
          <w:noProof/>
          <w:lang w:eastAsia="zh-CN"/>
        </w:rPr>
        <w:t>6.49.3.4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_Toc59101808 \h </w:instrText>
      </w:r>
      <w:r>
        <w:rPr>
          <w:noProof/>
        </w:rPr>
      </w:r>
      <w:r>
        <w:rPr>
          <w:noProof/>
        </w:rPr>
        <w:fldChar w:fldCharType="separate"/>
      </w:r>
      <w:r>
        <w:rPr>
          <w:noProof/>
        </w:rPr>
        <w:t>234</w:t>
      </w:r>
      <w:r>
        <w:rPr>
          <w:noProof/>
        </w:rPr>
        <w:fldChar w:fldCharType="end"/>
      </w:r>
    </w:p>
    <w:p w14:paraId="33BD2D8C" w14:textId="5272686A" w:rsidR="00C9265A" w:rsidRDefault="00C9265A">
      <w:pPr>
        <w:pStyle w:val="TOC3"/>
        <w:rPr>
          <w:rFonts w:asciiTheme="minorHAnsi" w:eastAsiaTheme="minorEastAsia" w:hAnsiTheme="minorHAnsi" w:cstheme="minorBidi"/>
          <w:noProof/>
          <w:sz w:val="22"/>
          <w:szCs w:val="22"/>
          <w:lang w:eastAsia="en-GB"/>
        </w:rPr>
      </w:pPr>
      <w:r>
        <w:rPr>
          <w:noProof/>
          <w:lang w:eastAsia="zh-CN"/>
        </w:rPr>
        <w:t>6.49.5</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_Toc59101809 \h </w:instrText>
      </w:r>
      <w:r>
        <w:rPr>
          <w:noProof/>
        </w:rPr>
      </w:r>
      <w:r>
        <w:rPr>
          <w:noProof/>
        </w:rPr>
        <w:fldChar w:fldCharType="separate"/>
      </w:r>
      <w:r>
        <w:rPr>
          <w:noProof/>
        </w:rPr>
        <w:t>235</w:t>
      </w:r>
      <w:r>
        <w:rPr>
          <w:noProof/>
        </w:rPr>
        <w:fldChar w:fldCharType="end"/>
      </w:r>
    </w:p>
    <w:p w14:paraId="7B892215" w14:textId="767702FD" w:rsidR="00C9265A" w:rsidRDefault="00C9265A">
      <w:pPr>
        <w:pStyle w:val="TOC2"/>
        <w:rPr>
          <w:rFonts w:asciiTheme="minorHAnsi" w:eastAsiaTheme="minorEastAsia" w:hAnsiTheme="minorHAnsi" w:cstheme="minorBidi"/>
          <w:noProof/>
          <w:sz w:val="22"/>
          <w:szCs w:val="22"/>
          <w:lang w:eastAsia="en-GB"/>
        </w:rPr>
      </w:pPr>
      <w:r>
        <w:rPr>
          <w:noProof/>
        </w:rPr>
        <w:t>6.</w:t>
      </w:r>
      <w:r>
        <w:rPr>
          <w:noProof/>
          <w:lang w:eastAsia="zh-CN"/>
        </w:rPr>
        <w:t>50</w:t>
      </w:r>
      <w:r>
        <w:rPr>
          <w:rFonts w:asciiTheme="minorHAnsi" w:eastAsiaTheme="minorEastAsia" w:hAnsiTheme="minorHAnsi" w:cstheme="minorBidi"/>
          <w:noProof/>
          <w:sz w:val="22"/>
          <w:szCs w:val="22"/>
          <w:lang w:eastAsia="en-GB"/>
        </w:rPr>
        <w:tab/>
      </w:r>
      <w:r>
        <w:rPr>
          <w:noProof/>
        </w:rPr>
        <w:t xml:space="preserve">Solution </w:t>
      </w:r>
      <w:r>
        <w:rPr>
          <w:noProof/>
          <w:lang w:eastAsia="zh-CN"/>
        </w:rPr>
        <w:t>#50</w:t>
      </w:r>
      <w:r>
        <w:rPr>
          <w:noProof/>
        </w:rPr>
        <w:t>: Network Assisted DNAI selection for Edge Computing</w:t>
      </w:r>
      <w:r>
        <w:rPr>
          <w:noProof/>
        </w:rPr>
        <w:tab/>
      </w:r>
      <w:r>
        <w:rPr>
          <w:noProof/>
        </w:rPr>
        <w:fldChar w:fldCharType="begin" w:fldLock="1"/>
      </w:r>
      <w:r>
        <w:rPr>
          <w:noProof/>
        </w:rPr>
        <w:instrText xml:space="preserve"> PAGEREF _Toc59101810 \h </w:instrText>
      </w:r>
      <w:r>
        <w:rPr>
          <w:noProof/>
        </w:rPr>
      </w:r>
      <w:r>
        <w:rPr>
          <w:noProof/>
        </w:rPr>
        <w:fldChar w:fldCharType="separate"/>
      </w:r>
      <w:r>
        <w:rPr>
          <w:noProof/>
        </w:rPr>
        <w:t>235</w:t>
      </w:r>
      <w:r>
        <w:rPr>
          <w:noProof/>
        </w:rPr>
        <w:fldChar w:fldCharType="end"/>
      </w:r>
    </w:p>
    <w:p w14:paraId="56ED71BE" w14:textId="6661FFA3"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50</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_Toc59101811 \h </w:instrText>
      </w:r>
      <w:r>
        <w:rPr>
          <w:noProof/>
        </w:rPr>
      </w:r>
      <w:r>
        <w:rPr>
          <w:noProof/>
        </w:rPr>
        <w:fldChar w:fldCharType="separate"/>
      </w:r>
      <w:r>
        <w:rPr>
          <w:noProof/>
        </w:rPr>
        <w:t>235</w:t>
      </w:r>
      <w:r>
        <w:rPr>
          <w:noProof/>
        </w:rPr>
        <w:fldChar w:fldCharType="end"/>
      </w:r>
    </w:p>
    <w:p w14:paraId="6E317870" w14:textId="03341E7A"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50</w:t>
      </w:r>
      <w:r>
        <w:rPr>
          <w:noProof/>
        </w:rPr>
        <w:t>.2</w:t>
      </w:r>
      <w:r>
        <w:rPr>
          <w:rFonts w:asciiTheme="minorHAnsi" w:eastAsiaTheme="minorEastAsia" w:hAnsiTheme="minorHAnsi" w:cstheme="minorBidi"/>
          <w:noProof/>
          <w:sz w:val="22"/>
          <w:szCs w:val="22"/>
          <w:lang w:eastAsia="en-GB"/>
        </w:rPr>
        <w:tab/>
      </w:r>
      <w:r>
        <w:rPr>
          <w:noProof/>
        </w:rPr>
        <w:t>Input Data</w:t>
      </w:r>
      <w:r>
        <w:rPr>
          <w:noProof/>
        </w:rPr>
        <w:tab/>
      </w:r>
      <w:r>
        <w:rPr>
          <w:noProof/>
        </w:rPr>
        <w:fldChar w:fldCharType="begin" w:fldLock="1"/>
      </w:r>
      <w:r>
        <w:rPr>
          <w:noProof/>
        </w:rPr>
        <w:instrText xml:space="preserve"> PAGEREF _Toc59101812 \h </w:instrText>
      </w:r>
      <w:r>
        <w:rPr>
          <w:noProof/>
        </w:rPr>
      </w:r>
      <w:r>
        <w:rPr>
          <w:noProof/>
        </w:rPr>
        <w:fldChar w:fldCharType="separate"/>
      </w:r>
      <w:r>
        <w:rPr>
          <w:noProof/>
        </w:rPr>
        <w:t>236</w:t>
      </w:r>
      <w:r>
        <w:rPr>
          <w:noProof/>
        </w:rPr>
        <w:fldChar w:fldCharType="end"/>
      </w:r>
    </w:p>
    <w:p w14:paraId="7AE64889" w14:textId="0CA97320"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50</w:t>
      </w:r>
      <w:r>
        <w:rPr>
          <w:noProof/>
        </w:rPr>
        <w:t>.3</w:t>
      </w:r>
      <w:r>
        <w:rPr>
          <w:rFonts w:asciiTheme="minorHAnsi" w:eastAsiaTheme="minorEastAsia" w:hAnsiTheme="minorHAnsi" w:cstheme="minorBidi"/>
          <w:noProof/>
          <w:sz w:val="22"/>
          <w:szCs w:val="22"/>
          <w:lang w:eastAsia="en-GB"/>
        </w:rPr>
        <w:tab/>
      </w:r>
      <w:r>
        <w:rPr>
          <w:noProof/>
        </w:rPr>
        <w:t>Output Analytics</w:t>
      </w:r>
      <w:r>
        <w:rPr>
          <w:noProof/>
        </w:rPr>
        <w:tab/>
      </w:r>
      <w:r>
        <w:rPr>
          <w:noProof/>
        </w:rPr>
        <w:fldChar w:fldCharType="begin" w:fldLock="1"/>
      </w:r>
      <w:r>
        <w:rPr>
          <w:noProof/>
        </w:rPr>
        <w:instrText xml:space="preserve"> PAGEREF _Toc59101813 \h </w:instrText>
      </w:r>
      <w:r>
        <w:rPr>
          <w:noProof/>
        </w:rPr>
      </w:r>
      <w:r>
        <w:rPr>
          <w:noProof/>
        </w:rPr>
        <w:fldChar w:fldCharType="separate"/>
      </w:r>
      <w:r>
        <w:rPr>
          <w:noProof/>
        </w:rPr>
        <w:t>237</w:t>
      </w:r>
      <w:r>
        <w:rPr>
          <w:noProof/>
        </w:rPr>
        <w:fldChar w:fldCharType="end"/>
      </w:r>
    </w:p>
    <w:p w14:paraId="6F79A6AE" w14:textId="16699864"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50</w:t>
      </w:r>
      <w:r>
        <w:rPr>
          <w:noProof/>
        </w:rPr>
        <w:t>.4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_Toc59101814 \h </w:instrText>
      </w:r>
      <w:r>
        <w:rPr>
          <w:noProof/>
        </w:rPr>
      </w:r>
      <w:r>
        <w:rPr>
          <w:noProof/>
        </w:rPr>
        <w:fldChar w:fldCharType="separate"/>
      </w:r>
      <w:r>
        <w:rPr>
          <w:noProof/>
        </w:rPr>
        <w:t>237</w:t>
      </w:r>
      <w:r>
        <w:rPr>
          <w:noProof/>
        </w:rPr>
        <w:fldChar w:fldCharType="end"/>
      </w:r>
    </w:p>
    <w:p w14:paraId="28FC453E" w14:textId="4BB0CA1C" w:rsidR="00C9265A" w:rsidRDefault="00C9265A">
      <w:pPr>
        <w:pStyle w:val="TOC3"/>
        <w:rPr>
          <w:rFonts w:asciiTheme="minorHAnsi" w:eastAsiaTheme="minorEastAsia" w:hAnsiTheme="minorHAnsi" w:cstheme="minorBidi"/>
          <w:noProof/>
          <w:sz w:val="22"/>
          <w:szCs w:val="22"/>
          <w:lang w:eastAsia="en-GB"/>
        </w:rPr>
      </w:pPr>
      <w:r>
        <w:rPr>
          <w:noProof/>
          <w:lang w:eastAsia="zh-CN"/>
        </w:rPr>
        <w:t>6.50.5</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_Toc59101815 \h </w:instrText>
      </w:r>
      <w:r>
        <w:rPr>
          <w:noProof/>
        </w:rPr>
      </w:r>
      <w:r>
        <w:rPr>
          <w:noProof/>
        </w:rPr>
        <w:fldChar w:fldCharType="separate"/>
      </w:r>
      <w:r>
        <w:rPr>
          <w:noProof/>
        </w:rPr>
        <w:t>238</w:t>
      </w:r>
      <w:r>
        <w:rPr>
          <w:noProof/>
        </w:rPr>
        <w:fldChar w:fldCharType="end"/>
      </w:r>
    </w:p>
    <w:p w14:paraId="70F921E1" w14:textId="4777071F" w:rsidR="00C9265A" w:rsidRDefault="00C9265A">
      <w:pPr>
        <w:pStyle w:val="TOC2"/>
        <w:rPr>
          <w:rFonts w:asciiTheme="minorHAnsi" w:eastAsiaTheme="minorEastAsia" w:hAnsiTheme="minorHAnsi" w:cstheme="minorBidi"/>
          <w:noProof/>
          <w:sz w:val="22"/>
          <w:szCs w:val="22"/>
          <w:lang w:eastAsia="en-GB"/>
        </w:rPr>
      </w:pPr>
      <w:r>
        <w:rPr>
          <w:noProof/>
        </w:rPr>
        <w:t>6.</w:t>
      </w:r>
      <w:r>
        <w:rPr>
          <w:noProof/>
          <w:lang w:eastAsia="zh-CN"/>
        </w:rPr>
        <w:t>51</w:t>
      </w:r>
      <w:r>
        <w:rPr>
          <w:rFonts w:asciiTheme="minorHAnsi" w:eastAsiaTheme="minorEastAsia" w:hAnsiTheme="minorHAnsi" w:cstheme="minorBidi"/>
          <w:noProof/>
          <w:sz w:val="22"/>
          <w:szCs w:val="22"/>
          <w:lang w:eastAsia="en-GB"/>
        </w:rPr>
        <w:tab/>
      </w:r>
      <w:r>
        <w:rPr>
          <w:noProof/>
        </w:rPr>
        <w:t>Solution #</w:t>
      </w:r>
      <w:r>
        <w:rPr>
          <w:noProof/>
          <w:lang w:eastAsia="zh-CN"/>
        </w:rPr>
        <w:t xml:space="preserve">51: </w:t>
      </w:r>
      <w:r w:rsidRPr="00416AF7">
        <w:rPr>
          <w:rFonts w:cs="Arial"/>
          <w:noProof/>
          <w:lang w:eastAsia="en-US"/>
        </w:rPr>
        <w:t>optimization for edge computing</w:t>
      </w:r>
      <w:r>
        <w:rPr>
          <w:noProof/>
        </w:rPr>
        <w:tab/>
      </w:r>
      <w:r>
        <w:rPr>
          <w:noProof/>
        </w:rPr>
        <w:fldChar w:fldCharType="begin" w:fldLock="1"/>
      </w:r>
      <w:r>
        <w:rPr>
          <w:noProof/>
        </w:rPr>
        <w:instrText xml:space="preserve"> PAGEREF _Toc59101816 \h </w:instrText>
      </w:r>
      <w:r>
        <w:rPr>
          <w:noProof/>
        </w:rPr>
      </w:r>
      <w:r>
        <w:rPr>
          <w:noProof/>
        </w:rPr>
        <w:fldChar w:fldCharType="separate"/>
      </w:r>
      <w:r>
        <w:rPr>
          <w:noProof/>
        </w:rPr>
        <w:t>238</w:t>
      </w:r>
      <w:r>
        <w:rPr>
          <w:noProof/>
        </w:rPr>
        <w:fldChar w:fldCharType="end"/>
      </w:r>
    </w:p>
    <w:p w14:paraId="2095A415" w14:textId="3A5AFEB4"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51</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_Toc59101817 \h </w:instrText>
      </w:r>
      <w:r>
        <w:rPr>
          <w:noProof/>
        </w:rPr>
      </w:r>
      <w:r>
        <w:rPr>
          <w:noProof/>
        </w:rPr>
        <w:fldChar w:fldCharType="separate"/>
      </w:r>
      <w:r>
        <w:rPr>
          <w:noProof/>
        </w:rPr>
        <w:t>238</w:t>
      </w:r>
      <w:r>
        <w:rPr>
          <w:noProof/>
        </w:rPr>
        <w:fldChar w:fldCharType="end"/>
      </w:r>
    </w:p>
    <w:p w14:paraId="27C49079" w14:textId="2AC9D52C"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51</w:t>
      </w:r>
      <w:r>
        <w:rPr>
          <w:noProof/>
        </w:rPr>
        <w:t>.1.1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_Toc59101818 \h </w:instrText>
      </w:r>
      <w:r>
        <w:rPr>
          <w:noProof/>
        </w:rPr>
      </w:r>
      <w:r>
        <w:rPr>
          <w:noProof/>
        </w:rPr>
        <w:fldChar w:fldCharType="separate"/>
      </w:r>
      <w:r>
        <w:rPr>
          <w:noProof/>
        </w:rPr>
        <w:t>238</w:t>
      </w:r>
      <w:r>
        <w:rPr>
          <w:noProof/>
        </w:rPr>
        <w:fldChar w:fldCharType="end"/>
      </w:r>
    </w:p>
    <w:p w14:paraId="3AE73970" w14:textId="594AA868"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51</w:t>
      </w:r>
      <w:r>
        <w:rPr>
          <w:noProof/>
        </w:rPr>
        <w:t>.1.2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_Toc59101819 \h </w:instrText>
      </w:r>
      <w:r>
        <w:rPr>
          <w:noProof/>
        </w:rPr>
      </w:r>
      <w:r>
        <w:rPr>
          <w:noProof/>
        </w:rPr>
        <w:fldChar w:fldCharType="separate"/>
      </w:r>
      <w:r>
        <w:rPr>
          <w:noProof/>
        </w:rPr>
        <w:t>238</w:t>
      </w:r>
      <w:r>
        <w:rPr>
          <w:noProof/>
        </w:rPr>
        <w:fldChar w:fldCharType="end"/>
      </w:r>
    </w:p>
    <w:p w14:paraId="53936277" w14:textId="50AE170B" w:rsidR="00C9265A" w:rsidRDefault="00C9265A">
      <w:pPr>
        <w:pStyle w:val="TOC3"/>
        <w:rPr>
          <w:rFonts w:asciiTheme="minorHAnsi" w:eastAsiaTheme="minorEastAsia" w:hAnsiTheme="minorHAnsi" w:cstheme="minorBidi"/>
          <w:noProof/>
          <w:sz w:val="22"/>
          <w:szCs w:val="22"/>
          <w:lang w:eastAsia="en-GB"/>
        </w:rPr>
      </w:pPr>
      <w:r>
        <w:rPr>
          <w:noProof/>
          <w:lang w:eastAsia="zh-CN"/>
        </w:rPr>
        <w:t>6.51.2</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_Toc59101820 \h </w:instrText>
      </w:r>
      <w:r>
        <w:rPr>
          <w:noProof/>
        </w:rPr>
      </w:r>
      <w:r>
        <w:rPr>
          <w:noProof/>
        </w:rPr>
        <w:fldChar w:fldCharType="separate"/>
      </w:r>
      <w:r>
        <w:rPr>
          <w:noProof/>
        </w:rPr>
        <w:t>239</w:t>
      </w:r>
      <w:r>
        <w:rPr>
          <w:noProof/>
        </w:rPr>
        <w:fldChar w:fldCharType="end"/>
      </w:r>
    </w:p>
    <w:p w14:paraId="583554D5" w14:textId="7EE2687E" w:rsidR="00C9265A" w:rsidRDefault="00C9265A">
      <w:pPr>
        <w:pStyle w:val="TOC2"/>
        <w:rPr>
          <w:rFonts w:asciiTheme="minorHAnsi" w:eastAsiaTheme="minorEastAsia" w:hAnsiTheme="minorHAnsi" w:cstheme="minorBidi"/>
          <w:noProof/>
          <w:sz w:val="22"/>
          <w:szCs w:val="22"/>
          <w:lang w:eastAsia="en-GB"/>
        </w:rPr>
      </w:pPr>
      <w:r>
        <w:rPr>
          <w:noProof/>
        </w:rPr>
        <w:t>6.</w:t>
      </w:r>
      <w:r>
        <w:rPr>
          <w:noProof/>
          <w:lang w:eastAsia="zh-CN"/>
        </w:rPr>
        <w:t>52</w:t>
      </w:r>
      <w:r>
        <w:rPr>
          <w:rFonts w:asciiTheme="minorHAnsi" w:eastAsiaTheme="minorEastAsia" w:hAnsiTheme="minorHAnsi" w:cstheme="minorBidi"/>
          <w:noProof/>
          <w:sz w:val="22"/>
          <w:szCs w:val="22"/>
          <w:lang w:eastAsia="en-GB"/>
        </w:rPr>
        <w:tab/>
      </w:r>
      <w:r>
        <w:rPr>
          <w:noProof/>
        </w:rPr>
        <w:t>Solution</w:t>
      </w:r>
      <w:r>
        <w:rPr>
          <w:noProof/>
          <w:lang w:eastAsia="zh-CN"/>
        </w:rPr>
        <w:t xml:space="preserve"> #52</w:t>
      </w:r>
      <w:r>
        <w:rPr>
          <w:noProof/>
        </w:rPr>
        <w:t>: Accuracy levels and options</w:t>
      </w:r>
      <w:r>
        <w:rPr>
          <w:noProof/>
        </w:rPr>
        <w:tab/>
      </w:r>
      <w:r>
        <w:rPr>
          <w:noProof/>
        </w:rPr>
        <w:fldChar w:fldCharType="begin" w:fldLock="1"/>
      </w:r>
      <w:r>
        <w:rPr>
          <w:noProof/>
        </w:rPr>
        <w:instrText xml:space="preserve"> PAGEREF _Toc59101821 \h </w:instrText>
      </w:r>
      <w:r>
        <w:rPr>
          <w:noProof/>
        </w:rPr>
      </w:r>
      <w:r>
        <w:rPr>
          <w:noProof/>
        </w:rPr>
        <w:fldChar w:fldCharType="separate"/>
      </w:r>
      <w:r>
        <w:rPr>
          <w:noProof/>
        </w:rPr>
        <w:t>239</w:t>
      </w:r>
      <w:r>
        <w:rPr>
          <w:noProof/>
        </w:rPr>
        <w:fldChar w:fldCharType="end"/>
      </w:r>
    </w:p>
    <w:p w14:paraId="110454E9" w14:textId="7BBEA8D3"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52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_Toc59101822 \h </w:instrText>
      </w:r>
      <w:r>
        <w:rPr>
          <w:noProof/>
        </w:rPr>
      </w:r>
      <w:r>
        <w:rPr>
          <w:noProof/>
        </w:rPr>
        <w:fldChar w:fldCharType="separate"/>
      </w:r>
      <w:r>
        <w:rPr>
          <w:noProof/>
        </w:rPr>
        <w:t>239</w:t>
      </w:r>
      <w:r>
        <w:rPr>
          <w:noProof/>
        </w:rPr>
        <w:fldChar w:fldCharType="end"/>
      </w:r>
    </w:p>
    <w:p w14:paraId="6E3A26D7" w14:textId="5CC8294B" w:rsidR="00C9265A" w:rsidRDefault="00C9265A">
      <w:pPr>
        <w:pStyle w:val="TOC4"/>
        <w:rPr>
          <w:rFonts w:asciiTheme="minorHAnsi" w:eastAsiaTheme="minorEastAsia" w:hAnsiTheme="minorHAnsi" w:cstheme="minorBidi"/>
          <w:noProof/>
          <w:sz w:val="22"/>
          <w:szCs w:val="22"/>
          <w:lang w:eastAsia="en-GB"/>
        </w:rPr>
      </w:pPr>
      <w:r>
        <w:rPr>
          <w:noProof/>
          <w:lang w:eastAsia="zh-CN"/>
        </w:rPr>
        <w:t>6.52.1.1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_Toc59101823 \h </w:instrText>
      </w:r>
      <w:r>
        <w:rPr>
          <w:noProof/>
        </w:rPr>
      </w:r>
      <w:r>
        <w:rPr>
          <w:noProof/>
        </w:rPr>
        <w:fldChar w:fldCharType="separate"/>
      </w:r>
      <w:r>
        <w:rPr>
          <w:noProof/>
        </w:rPr>
        <w:t>239</w:t>
      </w:r>
      <w:r>
        <w:rPr>
          <w:noProof/>
        </w:rPr>
        <w:fldChar w:fldCharType="end"/>
      </w:r>
    </w:p>
    <w:p w14:paraId="47F0E8C9" w14:textId="16D84D17" w:rsidR="00C9265A" w:rsidRDefault="00C9265A">
      <w:pPr>
        <w:pStyle w:val="TOC4"/>
        <w:rPr>
          <w:rFonts w:asciiTheme="minorHAnsi" w:eastAsiaTheme="minorEastAsia" w:hAnsiTheme="minorHAnsi" w:cstheme="minorBidi"/>
          <w:noProof/>
          <w:sz w:val="22"/>
          <w:szCs w:val="22"/>
          <w:lang w:eastAsia="en-GB"/>
        </w:rPr>
      </w:pPr>
      <w:r>
        <w:rPr>
          <w:noProof/>
          <w:lang w:eastAsia="zh-CN"/>
        </w:rPr>
        <w:t>6.52.1.2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_Toc59101824 \h </w:instrText>
      </w:r>
      <w:r>
        <w:rPr>
          <w:noProof/>
        </w:rPr>
      </w:r>
      <w:r>
        <w:rPr>
          <w:noProof/>
        </w:rPr>
        <w:fldChar w:fldCharType="separate"/>
      </w:r>
      <w:r>
        <w:rPr>
          <w:noProof/>
        </w:rPr>
        <w:t>239</w:t>
      </w:r>
      <w:r>
        <w:rPr>
          <w:noProof/>
        </w:rPr>
        <w:fldChar w:fldCharType="end"/>
      </w:r>
    </w:p>
    <w:p w14:paraId="001F4968" w14:textId="539CCEC1"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52</w:t>
      </w:r>
      <w:r>
        <w:rPr>
          <w:noProof/>
        </w:rPr>
        <w:t>.2</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_Toc59101825 \h </w:instrText>
      </w:r>
      <w:r>
        <w:rPr>
          <w:noProof/>
        </w:rPr>
      </w:r>
      <w:r>
        <w:rPr>
          <w:noProof/>
        </w:rPr>
        <w:fldChar w:fldCharType="separate"/>
      </w:r>
      <w:r>
        <w:rPr>
          <w:noProof/>
        </w:rPr>
        <w:t>239</w:t>
      </w:r>
      <w:r>
        <w:rPr>
          <w:noProof/>
        </w:rPr>
        <w:fldChar w:fldCharType="end"/>
      </w:r>
    </w:p>
    <w:p w14:paraId="4B4FBADA" w14:textId="0DFFFD09" w:rsidR="00C9265A" w:rsidRDefault="00C9265A">
      <w:pPr>
        <w:pStyle w:val="TOC2"/>
        <w:rPr>
          <w:rFonts w:asciiTheme="minorHAnsi" w:eastAsiaTheme="minorEastAsia" w:hAnsiTheme="minorHAnsi" w:cstheme="minorBidi"/>
          <w:noProof/>
          <w:sz w:val="22"/>
          <w:szCs w:val="22"/>
          <w:lang w:eastAsia="en-GB"/>
        </w:rPr>
      </w:pPr>
      <w:r>
        <w:rPr>
          <w:noProof/>
          <w:lang w:eastAsia="zh-CN"/>
        </w:rPr>
        <w:t>6.53</w:t>
      </w:r>
      <w:r>
        <w:rPr>
          <w:rFonts w:asciiTheme="minorHAnsi" w:eastAsiaTheme="minorEastAsia" w:hAnsiTheme="minorHAnsi" w:cstheme="minorBidi"/>
          <w:noProof/>
          <w:sz w:val="22"/>
          <w:szCs w:val="22"/>
          <w:lang w:eastAsia="en-GB"/>
        </w:rPr>
        <w:tab/>
      </w:r>
      <w:r>
        <w:rPr>
          <w:noProof/>
        </w:rPr>
        <w:t>Solution</w:t>
      </w:r>
      <w:r>
        <w:rPr>
          <w:noProof/>
          <w:lang w:eastAsia="zh-CN"/>
        </w:rPr>
        <w:t xml:space="preserve"> #53</w:t>
      </w:r>
      <w:r>
        <w:rPr>
          <w:noProof/>
        </w:rPr>
        <w:t xml:space="preserve">: </w:t>
      </w:r>
      <w:r w:rsidRPr="00416AF7">
        <w:rPr>
          <w:rFonts w:cs="Arial"/>
          <w:noProof/>
          <w:lang w:eastAsia="zh-CN"/>
        </w:rPr>
        <w:t>Support of Multiple NWDAF with Efficient Cooperation</w:t>
      </w:r>
      <w:r>
        <w:rPr>
          <w:noProof/>
        </w:rPr>
        <w:tab/>
      </w:r>
      <w:r>
        <w:rPr>
          <w:noProof/>
        </w:rPr>
        <w:fldChar w:fldCharType="begin" w:fldLock="1"/>
      </w:r>
      <w:r>
        <w:rPr>
          <w:noProof/>
        </w:rPr>
        <w:instrText xml:space="preserve"> PAGEREF _Toc59101826 \h </w:instrText>
      </w:r>
      <w:r>
        <w:rPr>
          <w:noProof/>
        </w:rPr>
      </w:r>
      <w:r>
        <w:rPr>
          <w:noProof/>
        </w:rPr>
        <w:fldChar w:fldCharType="separate"/>
      </w:r>
      <w:r>
        <w:rPr>
          <w:noProof/>
        </w:rPr>
        <w:t>240</w:t>
      </w:r>
      <w:r>
        <w:rPr>
          <w:noProof/>
        </w:rPr>
        <w:fldChar w:fldCharType="end"/>
      </w:r>
    </w:p>
    <w:p w14:paraId="4CC00D25" w14:textId="0EB1A5B2"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53</w:t>
      </w:r>
      <w:r>
        <w:rPr>
          <w:noProof/>
        </w:rPr>
        <w:t>.1</w:t>
      </w:r>
      <w:r>
        <w:rPr>
          <w:rFonts w:asciiTheme="minorHAnsi" w:eastAsiaTheme="minorEastAsia" w:hAnsiTheme="minorHAnsi" w:cstheme="minorBidi"/>
          <w:noProof/>
          <w:sz w:val="22"/>
          <w:szCs w:val="22"/>
          <w:lang w:eastAsia="en-GB"/>
        </w:rPr>
        <w:tab/>
      </w:r>
      <w:r>
        <w:rPr>
          <w:noProof/>
        </w:rPr>
        <w:t>Functional description</w:t>
      </w:r>
      <w:r>
        <w:rPr>
          <w:noProof/>
        </w:rPr>
        <w:tab/>
      </w:r>
      <w:r>
        <w:rPr>
          <w:noProof/>
        </w:rPr>
        <w:fldChar w:fldCharType="begin" w:fldLock="1"/>
      </w:r>
      <w:r>
        <w:rPr>
          <w:noProof/>
        </w:rPr>
        <w:instrText xml:space="preserve"> PAGEREF _Toc59101827 \h </w:instrText>
      </w:r>
      <w:r>
        <w:rPr>
          <w:noProof/>
        </w:rPr>
      </w:r>
      <w:r>
        <w:rPr>
          <w:noProof/>
        </w:rPr>
        <w:fldChar w:fldCharType="separate"/>
      </w:r>
      <w:r>
        <w:rPr>
          <w:noProof/>
        </w:rPr>
        <w:t>240</w:t>
      </w:r>
      <w:r>
        <w:rPr>
          <w:noProof/>
        </w:rPr>
        <w:fldChar w:fldCharType="end"/>
      </w:r>
    </w:p>
    <w:p w14:paraId="7EC52565" w14:textId="3BFBD750"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53</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_Toc59101828 \h </w:instrText>
      </w:r>
      <w:r>
        <w:rPr>
          <w:noProof/>
        </w:rPr>
      </w:r>
      <w:r>
        <w:rPr>
          <w:noProof/>
        </w:rPr>
        <w:fldChar w:fldCharType="separate"/>
      </w:r>
      <w:r>
        <w:rPr>
          <w:noProof/>
        </w:rPr>
        <w:t>240</w:t>
      </w:r>
      <w:r>
        <w:rPr>
          <w:noProof/>
        </w:rPr>
        <w:fldChar w:fldCharType="end"/>
      </w:r>
    </w:p>
    <w:p w14:paraId="6C38958A" w14:textId="32B5EF0C"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53</w:t>
      </w:r>
      <w:r>
        <w:rPr>
          <w:noProof/>
        </w:rPr>
        <w:t>.3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_Toc59101829 \h </w:instrText>
      </w:r>
      <w:r>
        <w:rPr>
          <w:noProof/>
        </w:rPr>
      </w:r>
      <w:r>
        <w:rPr>
          <w:noProof/>
        </w:rPr>
        <w:fldChar w:fldCharType="separate"/>
      </w:r>
      <w:r>
        <w:rPr>
          <w:noProof/>
        </w:rPr>
        <w:t>241</w:t>
      </w:r>
      <w:r>
        <w:rPr>
          <w:noProof/>
        </w:rPr>
        <w:fldChar w:fldCharType="end"/>
      </w:r>
    </w:p>
    <w:p w14:paraId="51CDC718" w14:textId="3EA023EE" w:rsidR="00C9265A" w:rsidRDefault="00C9265A">
      <w:pPr>
        <w:pStyle w:val="TOC2"/>
        <w:rPr>
          <w:rFonts w:asciiTheme="minorHAnsi" w:eastAsiaTheme="minorEastAsia" w:hAnsiTheme="minorHAnsi" w:cstheme="minorBidi"/>
          <w:noProof/>
          <w:sz w:val="22"/>
          <w:szCs w:val="22"/>
          <w:lang w:eastAsia="en-GB"/>
        </w:rPr>
      </w:pPr>
      <w:r>
        <w:rPr>
          <w:noProof/>
          <w:lang w:eastAsia="zh-CN"/>
        </w:rPr>
        <w:t>6.54</w:t>
      </w:r>
      <w:r>
        <w:rPr>
          <w:rFonts w:asciiTheme="minorHAnsi" w:eastAsiaTheme="minorEastAsia" w:hAnsiTheme="minorHAnsi" w:cstheme="minorBidi"/>
          <w:noProof/>
          <w:sz w:val="22"/>
          <w:szCs w:val="22"/>
          <w:lang w:eastAsia="en-GB"/>
        </w:rPr>
        <w:tab/>
      </w:r>
      <w:r>
        <w:rPr>
          <w:noProof/>
        </w:rPr>
        <w:t>Soluti</w:t>
      </w:r>
      <w:r>
        <w:rPr>
          <w:noProof/>
          <w:lang w:eastAsia="zh-CN"/>
        </w:rPr>
        <w:t xml:space="preserve">on </w:t>
      </w:r>
      <w:r>
        <w:rPr>
          <w:noProof/>
        </w:rPr>
        <w:t>#</w:t>
      </w:r>
      <w:r>
        <w:rPr>
          <w:noProof/>
          <w:lang w:eastAsia="zh-CN"/>
        </w:rPr>
        <w:t>54 (merging Solution #55)</w:t>
      </w:r>
      <w:r>
        <w:rPr>
          <w:noProof/>
        </w:rPr>
        <w:t xml:space="preserve">: </w:t>
      </w:r>
      <w:r>
        <w:rPr>
          <w:noProof/>
          <w:lang w:eastAsia="zh-CN"/>
        </w:rPr>
        <w:t>Analytics Delay based solution for Real-Time communication with NWDAF</w:t>
      </w:r>
      <w:r>
        <w:rPr>
          <w:noProof/>
        </w:rPr>
        <w:tab/>
      </w:r>
      <w:r>
        <w:rPr>
          <w:noProof/>
        </w:rPr>
        <w:fldChar w:fldCharType="begin" w:fldLock="1"/>
      </w:r>
      <w:r>
        <w:rPr>
          <w:noProof/>
        </w:rPr>
        <w:instrText xml:space="preserve"> PAGEREF _Toc59101830 \h </w:instrText>
      </w:r>
      <w:r>
        <w:rPr>
          <w:noProof/>
        </w:rPr>
      </w:r>
      <w:r>
        <w:rPr>
          <w:noProof/>
        </w:rPr>
        <w:fldChar w:fldCharType="separate"/>
      </w:r>
      <w:r>
        <w:rPr>
          <w:noProof/>
        </w:rPr>
        <w:t>241</w:t>
      </w:r>
      <w:r>
        <w:rPr>
          <w:noProof/>
        </w:rPr>
        <w:fldChar w:fldCharType="end"/>
      </w:r>
    </w:p>
    <w:p w14:paraId="5E5BB637" w14:textId="5F0E835A"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54</w:t>
      </w:r>
      <w:r>
        <w:rPr>
          <w:noProof/>
        </w:rPr>
        <w:t>.1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_Toc59101831 \h </w:instrText>
      </w:r>
      <w:r>
        <w:rPr>
          <w:noProof/>
        </w:rPr>
      </w:r>
      <w:r>
        <w:rPr>
          <w:noProof/>
        </w:rPr>
        <w:fldChar w:fldCharType="separate"/>
      </w:r>
      <w:r>
        <w:rPr>
          <w:noProof/>
        </w:rPr>
        <w:t>241</w:t>
      </w:r>
      <w:r>
        <w:rPr>
          <w:noProof/>
        </w:rPr>
        <w:fldChar w:fldCharType="end"/>
      </w:r>
    </w:p>
    <w:p w14:paraId="7F6A354B" w14:textId="3DC6338F"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54</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_Toc59101832 \h </w:instrText>
      </w:r>
      <w:r>
        <w:rPr>
          <w:noProof/>
        </w:rPr>
      </w:r>
      <w:r>
        <w:rPr>
          <w:noProof/>
        </w:rPr>
        <w:fldChar w:fldCharType="separate"/>
      </w:r>
      <w:r>
        <w:rPr>
          <w:noProof/>
        </w:rPr>
        <w:t>241</w:t>
      </w:r>
      <w:r>
        <w:rPr>
          <w:noProof/>
        </w:rPr>
        <w:fldChar w:fldCharType="end"/>
      </w:r>
    </w:p>
    <w:p w14:paraId="288B6BDE" w14:textId="0C8F641F"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54</w:t>
      </w:r>
      <w:r>
        <w:rPr>
          <w:noProof/>
        </w:rPr>
        <w:t>.</w:t>
      </w:r>
      <w:r>
        <w:rPr>
          <w:noProof/>
          <w:lang w:eastAsia="zh-CN"/>
        </w:rPr>
        <w:t>1</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Procedure for</w:t>
      </w:r>
      <w:r>
        <w:rPr>
          <w:noProof/>
          <w:lang w:eastAsia="zh-CN"/>
        </w:rPr>
        <w:t xml:space="preserve"> NWDAF registration</w:t>
      </w:r>
      <w:r>
        <w:rPr>
          <w:noProof/>
        </w:rPr>
        <w:tab/>
      </w:r>
      <w:r>
        <w:rPr>
          <w:noProof/>
        </w:rPr>
        <w:fldChar w:fldCharType="begin" w:fldLock="1"/>
      </w:r>
      <w:r>
        <w:rPr>
          <w:noProof/>
        </w:rPr>
        <w:instrText xml:space="preserve"> PAGEREF _Toc59101833 \h </w:instrText>
      </w:r>
      <w:r>
        <w:rPr>
          <w:noProof/>
        </w:rPr>
      </w:r>
      <w:r>
        <w:rPr>
          <w:noProof/>
        </w:rPr>
        <w:fldChar w:fldCharType="separate"/>
      </w:r>
      <w:r>
        <w:rPr>
          <w:noProof/>
        </w:rPr>
        <w:t>243</w:t>
      </w:r>
      <w:r>
        <w:rPr>
          <w:noProof/>
        </w:rPr>
        <w:fldChar w:fldCharType="end"/>
      </w:r>
    </w:p>
    <w:p w14:paraId="07B5F39A" w14:textId="6A4C3D6A"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54</w:t>
      </w:r>
      <w:r>
        <w:rPr>
          <w:noProof/>
        </w:rPr>
        <w:t>.</w:t>
      </w:r>
      <w:r>
        <w:rPr>
          <w:noProof/>
          <w:lang w:eastAsia="zh-CN"/>
        </w:rPr>
        <w:t>1</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 xml:space="preserve">Procedure for </w:t>
      </w:r>
      <w:r>
        <w:rPr>
          <w:noProof/>
          <w:lang w:eastAsia="zh-CN"/>
        </w:rPr>
        <w:t>NWDAF discovery</w:t>
      </w:r>
      <w:r>
        <w:rPr>
          <w:noProof/>
        </w:rPr>
        <w:tab/>
      </w:r>
      <w:r>
        <w:rPr>
          <w:noProof/>
        </w:rPr>
        <w:fldChar w:fldCharType="begin" w:fldLock="1"/>
      </w:r>
      <w:r>
        <w:rPr>
          <w:noProof/>
        </w:rPr>
        <w:instrText xml:space="preserve"> PAGEREF _Toc59101834 \h </w:instrText>
      </w:r>
      <w:r>
        <w:rPr>
          <w:noProof/>
        </w:rPr>
      </w:r>
      <w:r>
        <w:rPr>
          <w:noProof/>
        </w:rPr>
        <w:fldChar w:fldCharType="separate"/>
      </w:r>
      <w:r>
        <w:rPr>
          <w:noProof/>
        </w:rPr>
        <w:t>243</w:t>
      </w:r>
      <w:r>
        <w:rPr>
          <w:noProof/>
        </w:rPr>
        <w:fldChar w:fldCharType="end"/>
      </w:r>
    </w:p>
    <w:p w14:paraId="6A4F0727" w14:textId="13549260"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Data pre-collection and pre-analytics</w:t>
      </w:r>
      <w:r>
        <w:rPr>
          <w:noProof/>
        </w:rPr>
        <w:tab/>
      </w:r>
      <w:r>
        <w:rPr>
          <w:noProof/>
        </w:rPr>
        <w:fldChar w:fldCharType="begin" w:fldLock="1"/>
      </w:r>
      <w:r>
        <w:rPr>
          <w:noProof/>
        </w:rPr>
        <w:instrText xml:space="preserve"> PAGEREF _Toc59101835 \h </w:instrText>
      </w:r>
      <w:r>
        <w:rPr>
          <w:noProof/>
        </w:rPr>
      </w:r>
      <w:r>
        <w:rPr>
          <w:noProof/>
        </w:rPr>
        <w:fldChar w:fldCharType="separate"/>
      </w:r>
      <w:r>
        <w:rPr>
          <w:noProof/>
        </w:rPr>
        <w:t>244</w:t>
      </w:r>
      <w:r>
        <w:rPr>
          <w:noProof/>
        </w:rPr>
        <w:fldChar w:fldCharType="end"/>
      </w:r>
    </w:p>
    <w:p w14:paraId="74D24373" w14:textId="43DBEC89"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54</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_Toc59101836 \h </w:instrText>
      </w:r>
      <w:r>
        <w:rPr>
          <w:noProof/>
        </w:rPr>
      </w:r>
      <w:r>
        <w:rPr>
          <w:noProof/>
        </w:rPr>
        <w:fldChar w:fldCharType="separate"/>
      </w:r>
      <w:r>
        <w:rPr>
          <w:noProof/>
        </w:rPr>
        <w:t>245</w:t>
      </w:r>
      <w:r>
        <w:rPr>
          <w:noProof/>
        </w:rPr>
        <w:fldChar w:fldCharType="end"/>
      </w:r>
    </w:p>
    <w:p w14:paraId="41727C47" w14:textId="3F574650" w:rsidR="00C9265A" w:rsidRDefault="00C9265A">
      <w:pPr>
        <w:pStyle w:val="TOC2"/>
        <w:rPr>
          <w:rFonts w:asciiTheme="minorHAnsi" w:eastAsiaTheme="minorEastAsia" w:hAnsiTheme="minorHAnsi" w:cstheme="minorBidi"/>
          <w:noProof/>
          <w:sz w:val="22"/>
          <w:szCs w:val="22"/>
          <w:lang w:eastAsia="en-GB"/>
        </w:rPr>
      </w:pPr>
      <w:r>
        <w:rPr>
          <w:noProof/>
          <w:lang w:eastAsia="zh-CN"/>
        </w:rPr>
        <w:t>6.55</w:t>
      </w:r>
      <w:r>
        <w:rPr>
          <w:rFonts w:asciiTheme="minorHAnsi" w:eastAsiaTheme="minorEastAsia" w:hAnsiTheme="minorHAnsi" w:cstheme="minorBidi"/>
          <w:noProof/>
          <w:sz w:val="22"/>
          <w:szCs w:val="22"/>
          <w:lang w:eastAsia="en-GB"/>
        </w:rPr>
        <w:tab/>
      </w:r>
      <w:r>
        <w:rPr>
          <w:noProof/>
        </w:rPr>
        <w:t>Solution</w:t>
      </w:r>
      <w:r>
        <w:rPr>
          <w:noProof/>
          <w:lang w:eastAsia="zh-CN"/>
        </w:rPr>
        <w:t xml:space="preserve"> #55</w:t>
      </w:r>
      <w:r>
        <w:rPr>
          <w:noProof/>
        </w:rPr>
        <w:t xml:space="preserve">: </w:t>
      </w:r>
      <w:r w:rsidRPr="00416AF7">
        <w:rPr>
          <w:rFonts w:cs="Arial"/>
          <w:noProof/>
          <w:lang w:eastAsia="zh-CN"/>
        </w:rPr>
        <w:t>Enhancement for Real-Time and Near-Real-Time Communication with NWDAF</w:t>
      </w:r>
      <w:r>
        <w:rPr>
          <w:noProof/>
        </w:rPr>
        <w:tab/>
      </w:r>
      <w:r>
        <w:rPr>
          <w:noProof/>
        </w:rPr>
        <w:fldChar w:fldCharType="begin" w:fldLock="1"/>
      </w:r>
      <w:r>
        <w:rPr>
          <w:noProof/>
        </w:rPr>
        <w:instrText xml:space="preserve"> PAGEREF _Toc59101837 \h </w:instrText>
      </w:r>
      <w:r>
        <w:rPr>
          <w:noProof/>
        </w:rPr>
      </w:r>
      <w:r>
        <w:rPr>
          <w:noProof/>
        </w:rPr>
        <w:fldChar w:fldCharType="separate"/>
      </w:r>
      <w:r>
        <w:rPr>
          <w:noProof/>
        </w:rPr>
        <w:t>246</w:t>
      </w:r>
      <w:r>
        <w:rPr>
          <w:noProof/>
        </w:rPr>
        <w:fldChar w:fldCharType="end"/>
      </w:r>
    </w:p>
    <w:p w14:paraId="6016800A" w14:textId="55FB99F7"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55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_Toc59101838 \h </w:instrText>
      </w:r>
      <w:r>
        <w:rPr>
          <w:noProof/>
        </w:rPr>
      </w:r>
      <w:r>
        <w:rPr>
          <w:noProof/>
        </w:rPr>
        <w:fldChar w:fldCharType="separate"/>
      </w:r>
      <w:r>
        <w:rPr>
          <w:noProof/>
        </w:rPr>
        <w:t>246</w:t>
      </w:r>
      <w:r>
        <w:rPr>
          <w:noProof/>
        </w:rPr>
        <w:fldChar w:fldCharType="end"/>
      </w:r>
    </w:p>
    <w:p w14:paraId="5A3AEE13" w14:textId="5B903A0D"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55</w:t>
      </w:r>
      <w:r>
        <w:rPr>
          <w:noProof/>
        </w:rPr>
        <w:t>.2</w:t>
      </w:r>
      <w:r>
        <w:rPr>
          <w:rFonts w:asciiTheme="minorHAnsi" w:eastAsiaTheme="minorEastAsia" w:hAnsiTheme="minorHAnsi" w:cstheme="minorBidi"/>
          <w:noProof/>
          <w:sz w:val="22"/>
          <w:szCs w:val="22"/>
          <w:lang w:eastAsia="en-GB"/>
        </w:rPr>
        <w:tab/>
      </w:r>
      <w:r>
        <w:rPr>
          <w:noProof/>
        </w:rPr>
        <w:t>Functional description</w:t>
      </w:r>
      <w:r>
        <w:rPr>
          <w:noProof/>
        </w:rPr>
        <w:tab/>
      </w:r>
      <w:r>
        <w:rPr>
          <w:noProof/>
        </w:rPr>
        <w:fldChar w:fldCharType="begin" w:fldLock="1"/>
      </w:r>
      <w:r>
        <w:rPr>
          <w:noProof/>
        </w:rPr>
        <w:instrText xml:space="preserve"> PAGEREF _Toc59101839 \h </w:instrText>
      </w:r>
      <w:r>
        <w:rPr>
          <w:noProof/>
        </w:rPr>
      </w:r>
      <w:r>
        <w:rPr>
          <w:noProof/>
        </w:rPr>
        <w:fldChar w:fldCharType="separate"/>
      </w:r>
      <w:r>
        <w:rPr>
          <w:noProof/>
        </w:rPr>
        <w:t>246</w:t>
      </w:r>
      <w:r>
        <w:rPr>
          <w:noProof/>
        </w:rPr>
        <w:fldChar w:fldCharType="end"/>
      </w:r>
    </w:p>
    <w:p w14:paraId="21CC4511" w14:textId="395BEFA3"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55</w:t>
      </w:r>
      <w:r>
        <w:rPr>
          <w:noProof/>
        </w:rPr>
        <w:t>.3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_Toc59101840 \h </w:instrText>
      </w:r>
      <w:r>
        <w:rPr>
          <w:noProof/>
        </w:rPr>
      </w:r>
      <w:r>
        <w:rPr>
          <w:noProof/>
        </w:rPr>
        <w:fldChar w:fldCharType="separate"/>
      </w:r>
      <w:r>
        <w:rPr>
          <w:noProof/>
        </w:rPr>
        <w:t>246</w:t>
      </w:r>
      <w:r>
        <w:rPr>
          <w:noProof/>
        </w:rPr>
        <w:fldChar w:fldCharType="end"/>
      </w:r>
    </w:p>
    <w:p w14:paraId="348261D0" w14:textId="08FD8542"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55</w:t>
      </w:r>
      <w:r>
        <w:rPr>
          <w:noProof/>
        </w:rPr>
        <w:t>.4</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_Toc59101841 \h </w:instrText>
      </w:r>
      <w:r>
        <w:rPr>
          <w:noProof/>
        </w:rPr>
      </w:r>
      <w:r>
        <w:rPr>
          <w:noProof/>
        </w:rPr>
        <w:fldChar w:fldCharType="separate"/>
      </w:r>
      <w:r>
        <w:rPr>
          <w:noProof/>
        </w:rPr>
        <w:t>247</w:t>
      </w:r>
      <w:r>
        <w:rPr>
          <w:noProof/>
        </w:rPr>
        <w:fldChar w:fldCharType="end"/>
      </w:r>
    </w:p>
    <w:p w14:paraId="08EF2ABA" w14:textId="6B5941DD" w:rsidR="00C9265A" w:rsidRDefault="00C9265A">
      <w:pPr>
        <w:pStyle w:val="TOC2"/>
        <w:rPr>
          <w:rFonts w:asciiTheme="minorHAnsi" w:eastAsiaTheme="minorEastAsia" w:hAnsiTheme="minorHAnsi" w:cstheme="minorBidi"/>
          <w:noProof/>
          <w:sz w:val="22"/>
          <w:szCs w:val="22"/>
          <w:lang w:eastAsia="en-GB"/>
        </w:rPr>
      </w:pPr>
      <w:r>
        <w:rPr>
          <w:noProof/>
          <w:lang w:eastAsia="zh-CN"/>
        </w:rPr>
        <w:t>6.56</w:t>
      </w:r>
      <w:r>
        <w:rPr>
          <w:rFonts w:asciiTheme="minorHAnsi" w:eastAsiaTheme="minorEastAsia" w:hAnsiTheme="minorHAnsi" w:cstheme="minorBidi"/>
          <w:noProof/>
          <w:sz w:val="22"/>
          <w:szCs w:val="22"/>
          <w:lang w:eastAsia="en-GB"/>
        </w:rPr>
        <w:tab/>
      </w:r>
      <w:r>
        <w:rPr>
          <w:noProof/>
        </w:rPr>
        <w:t>Solution</w:t>
      </w:r>
      <w:r>
        <w:rPr>
          <w:noProof/>
          <w:lang w:eastAsia="zh-CN"/>
        </w:rPr>
        <w:t xml:space="preserve"> #56</w:t>
      </w:r>
      <w:r>
        <w:rPr>
          <w:noProof/>
        </w:rPr>
        <w:t>: Trained ML Model Sharing between NWDAF instances</w:t>
      </w:r>
      <w:r>
        <w:rPr>
          <w:noProof/>
        </w:rPr>
        <w:tab/>
      </w:r>
      <w:r>
        <w:rPr>
          <w:noProof/>
        </w:rPr>
        <w:fldChar w:fldCharType="begin" w:fldLock="1"/>
      </w:r>
      <w:r>
        <w:rPr>
          <w:noProof/>
        </w:rPr>
        <w:instrText xml:space="preserve"> PAGEREF _Toc59101842 \h </w:instrText>
      </w:r>
      <w:r>
        <w:rPr>
          <w:noProof/>
        </w:rPr>
      </w:r>
      <w:r>
        <w:rPr>
          <w:noProof/>
        </w:rPr>
        <w:fldChar w:fldCharType="separate"/>
      </w:r>
      <w:r>
        <w:rPr>
          <w:noProof/>
        </w:rPr>
        <w:t>247</w:t>
      </w:r>
      <w:r>
        <w:rPr>
          <w:noProof/>
        </w:rPr>
        <w:fldChar w:fldCharType="end"/>
      </w:r>
    </w:p>
    <w:p w14:paraId="5A46E3F5" w14:textId="6BF24CA3"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56</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_Toc59101843 \h </w:instrText>
      </w:r>
      <w:r>
        <w:rPr>
          <w:noProof/>
        </w:rPr>
      </w:r>
      <w:r>
        <w:rPr>
          <w:noProof/>
        </w:rPr>
        <w:fldChar w:fldCharType="separate"/>
      </w:r>
      <w:r>
        <w:rPr>
          <w:noProof/>
        </w:rPr>
        <w:t>247</w:t>
      </w:r>
      <w:r>
        <w:rPr>
          <w:noProof/>
        </w:rPr>
        <w:fldChar w:fldCharType="end"/>
      </w:r>
    </w:p>
    <w:p w14:paraId="6CA4054B" w14:textId="2356C3A3"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56</w:t>
      </w:r>
      <w:r>
        <w:rPr>
          <w:noProof/>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_Toc59101844 \h </w:instrText>
      </w:r>
      <w:r>
        <w:rPr>
          <w:noProof/>
        </w:rPr>
      </w:r>
      <w:r>
        <w:rPr>
          <w:noProof/>
        </w:rPr>
        <w:fldChar w:fldCharType="separate"/>
      </w:r>
      <w:r>
        <w:rPr>
          <w:noProof/>
        </w:rPr>
        <w:t>250</w:t>
      </w:r>
      <w:r>
        <w:rPr>
          <w:noProof/>
        </w:rPr>
        <w:fldChar w:fldCharType="end"/>
      </w:r>
    </w:p>
    <w:p w14:paraId="6B6BFF89" w14:textId="64EAD469" w:rsidR="00C9265A" w:rsidRDefault="00C9265A">
      <w:pPr>
        <w:pStyle w:val="TOC3"/>
        <w:rPr>
          <w:rFonts w:asciiTheme="minorHAnsi" w:eastAsiaTheme="minorEastAsia" w:hAnsiTheme="minorHAnsi" w:cstheme="minorBidi"/>
          <w:noProof/>
          <w:sz w:val="22"/>
          <w:szCs w:val="22"/>
          <w:lang w:eastAsia="en-GB"/>
        </w:rPr>
      </w:pPr>
      <w:r>
        <w:rPr>
          <w:noProof/>
          <w:lang w:eastAsia="zh-CN"/>
        </w:rPr>
        <w:t>6.56.3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_Toc59101845 \h </w:instrText>
      </w:r>
      <w:r>
        <w:rPr>
          <w:noProof/>
        </w:rPr>
      </w:r>
      <w:r>
        <w:rPr>
          <w:noProof/>
        </w:rPr>
        <w:fldChar w:fldCharType="separate"/>
      </w:r>
      <w:r>
        <w:rPr>
          <w:noProof/>
        </w:rPr>
        <w:t>251</w:t>
      </w:r>
      <w:r>
        <w:rPr>
          <w:noProof/>
        </w:rPr>
        <w:fldChar w:fldCharType="end"/>
      </w:r>
    </w:p>
    <w:p w14:paraId="29371D30" w14:textId="681E0581" w:rsidR="00C9265A" w:rsidRDefault="00C9265A">
      <w:pPr>
        <w:pStyle w:val="TOC2"/>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Solution #57: Reselection of NWDAF</w:t>
      </w:r>
      <w:r>
        <w:rPr>
          <w:noProof/>
          <w:lang w:eastAsia="zh-CN"/>
        </w:rPr>
        <w:t xml:space="preserve"> due to mobility change</w:t>
      </w:r>
      <w:r>
        <w:rPr>
          <w:noProof/>
        </w:rPr>
        <w:tab/>
      </w:r>
      <w:r>
        <w:rPr>
          <w:noProof/>
        </w:rPr>
        <w:fldChar w:fldCharType="begin" w:fldLock="1"/>
      </w:r>
      <w:r>
        <w:rPr>
          <w:noProof/>
        </w:rPr>
        <w:instrText xml:space="preserve"> PAGEREF _Toc59101846 \h </w:instrText>
      </w:r>
      <w:r>
        <w:rPr>
          <w:noProof/>
        </w:rPr>
      </w:r>
      <w:r>
        <w:rPr>
          <w:noProof/>
        </w:rPr>
        <w:fldChar w:fldCharType="separate"/>
      </w:r>
      <w:r>
        <w:rPr>
          <w:noProof/>
        </w:rPr>
        <w:t>252</w:t>
      </w:r>
      <w:r>
        <w:rPr>
          <w:noProof/>
        </w:rPr>
        <w:fldChar w:fldCharType="end"/>
      </w:r>
    </w:p>
    <w:p w14:paraId="42677C00" w14:textId="5BE1C0C6" w:rsidR="00C9265A" w:rsidRDefault="00C9265A">
      <w:pPr>
        <w:pStyle w:val="TOC3"/>
        <w:rPr>
          <w:rFonts w:asciiTheme="minorHAnsi" w:eastAsiaTheme="minorEastAsia" w:hAnsiTheme="minorHAnsi" w:cstheme="minorBidi"/>
          <w:noProof/>
          <w:sz w:val="22"/>
          <w:szCs w:val="22"/>
          <w:lang w:eastAsia="en-GB"/>
        </w:rPr>
      </w:pPr>
      <w:r>
        <w:rPr>
          <w:noProof/>
        </w:rPr>
        <w:t>6.57.1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_Toc59101847 \h </w:instrText>
      </w:r>
      <w:r>
        <w:rPr>
          <w:noProof/>
        </w:rPr>
      </w:r>
      <w:r>
        <w:rPr>
          <w:noProof/>
        </w:rPr>
        <w:fldChar w:fldCharType="separate"/>
      </w:r>
      <w:r>
        <w:rPr>
          <w:noProof/>
        </w:rPr>
        <w:t>252</w:t>
      </w:r>
      <w:r>
        <w:rPr>
          <w:noProof/>
        </w:rPr>
        <w:fldChar w:fldCharType="end"/>
      </w:r>
    </w:p>
    <w:p w14:paraId="170CE35F" w14:textId="3EA5D265" w:rsidR="00C9265A" w:rsidRDefault="00C9265A">
      <w:pPr>
        <w:pStyle w:val="TOC3"/>
        <w:rPr>
          <w:rFonts w:asciiTheme="minorHAnsi" w:eastAsiaTheme="minorEastAsia" w:hAnsiTheme="minorHAnsi" w:cstheme="minorBidi"/>
          <w:noProof/>
          <w:sz w:val="22"/>
          <w:szCs w:val="22"/>
          <w:lang w:eastAsia="en-GB"/>
        </w:rPr>
      </w:pPr>
      <w:r>
        <w:rPr>
          <w:noProof/>
          <w:lang w:eastAsia="zh-CN"/>
        </w:rPr>
        <w:t>6.57.2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_Toc59101848 \h </w:instrText>
      </w:r>
      <w:r>
        <w:rPr>
          <w:noProof/>
        </w:rPr>
      </w:r>
      <w:r>
        <w:rPr>
          <w:noProof/>
        </w:rPr>
        <w:fldChar w:fldCharType="separate"/>
      </w:r>
      <w:r>
        <w:rPr>
          <w:noProof/>
        </w:rPr>
        <w:t>252</w:t>
      </w:r>
      <w:r>
        <w:rPr>
          <w:noProof/>
        </w:rPr>
        <w:fldChar w:fldCharType="end"/>
      </w:r>
    </w:p>
    <w:p w14:paraId="647B5F0B" w14:textId="0F8A2858" w:rsidR="00C9265A" w:rsidRDefault="00C9265A">
      <w:pPr>
        <w:pStyle w:val="TOC4"/>
        <w:rPr>
          <w:rFonts w:asciiTheme="minorHAnsi" w:eastAsiaTheme="minorEastAsia" w:hAnsiTheme="minorHAnsi" w:cstheme="minorBidi"/>
          <w:noProof/>
          <w:sz w:val="22"/>
          <w:szCs w:val="22"/>
          <w:lang w:eastAsia="en-GB"/>
        </w:rPr>
      </w:pPr>
      <w:r>
        <w:rPr>
          <w:noProof/>
        </w:rPr>
        <w:t>6.57.2.1</w:t>
      </w:r>
      <w:r>
        <w:rPr>
          <w:rFonts w:asciiTheme="minorHAnsi" w:eastAsiaTheme="minorEastAsia" w:hAnsiTheme="minorHAnsi" w:cstheme="minorBidi"/>
          <w:noProof/>
          <w:sz w:val="22"/>
          <w:szCs w:val="22"/>
          <w:lang w:eastAsia="en-GB"/>
        </w:rPr>
        <w:tab/>
      </w:r>
      <w:r>
        <w:rPr>
          <w:noProof/>
        </w:rPr>
        <w:t>Re-selection of NWDAF without AMF change</w:t>
      </w:r>
      <w:r>
        <w:rPr>
          <w:noProof/>
        </w:rPr>
        <w:tab/>
      </w:r>
      <w:r>
        <w:rPr>
          <w:noProof/>
        </w:rPr>
        <w:fldChar w:fldCharType="begin" w:fldLock="1"/>
      </w:r>
      <w:r>
        <w:rPr>
          <w:noProof/>
        </w:rPr>
        <w:instrText xml:space="preserve"> PAGEREF _Toc59101849 \h </w:instrText>
      </w:r>
      <w:r>
        <w:rPr>
          <w:noProof/>
        </w:rPr>
      </w:r>
      <w:r>
        <w:rPr>
          <w:noProof/>
        </w:rPr>
        <w:fldChar w:fldCharType="separate"/>
      </w:r>
      <w:r>
        <w:rPr>
          <w:noProof/>
        </w:rPr>
        <w:t>252</w:t>
      </w:r>
      <w:r>
        <w:rPr>
          <w:noProof/>
        </w:rPr>
        <w:fldChar w:fldCharType="end"/>
      </w:r>
    </w:p>
    <w:p w14:paraId="6BFA174A" w14:textId="6AA88B36" w:rsidR="00C9265A" w:rsidRDefault="00C9265A">
      <w:pPr>
        <w:pStyle w:val="TOC4"/>
        <w:rPr>
          <w:rFonts w:asciiTheme="minorHAnsi" w:eastAsiaTheme="minorEastAsia" w:hAnsiTheme="minorHAnsi" w:cstheme="minorBidi"/>
          <w:noProof/>
          <w:sz w:val="22"/>
          <w:szCs w:val="22"/>
          <w:lang w:eastAsia="en-GB"/>
        </w:rPr>
      </w:pPr>
      <w:r>
        <w:rPr>
          <w:noProof/>
        </w:rPr>
        <w:t>6.57.2.2</w:t>
      </w:r>
      <w:r>
        <w:rPr>
          <w:rFonts w:asciiTheme="minorHAnsi" w:eastAsiaTheme="minorEastAsia" w:hAnsiTheme="minorHAnsi" w:cstheme="minorBidi"/>
          <w:noProof/>
          <w:sz w:val="22"/>
          <w:szCs w:val="22"/>
          <w:lang w:eastAsia="en-GB"/>
        </w:rPr>
        <w:tab/>
      </w:r>
      <w:r>
        <w:rPr>
          <w:noProof/>
        </w:rPr>
        <w:t>Re-selection of NWDAF with AMF change</w:t>
      </w:r>
      <w:r>
        <w:rPr>
          <w:noProof/>
        </w:rPr>
        <w:tab/>
      </w:r>
      <w:r>
        <w:rPr>
          <w:noProof/>
        </w:rPr>
        <w:fldChar w:fldCharType="begin" w:fldLock="1"/>
      </w:r>
      <w:r>
        <w:rPr>
          <w:noProof/>
        </w:rPr>
        <w:instrText xml:space="preserve"> PAGEREF _Toc59101850 \h </w:instrText>
      </w:r>
      <w:r>
        <w:rPr>
          <w:noProof/>
        </w:rPr>
      </w:r>
      <w:r>
        <w:rPr>
          <w:noProof/>
        </w:rPr>
        <w:fldChar w:fldCharType="separate"/>
      </w:r>
      <w:r>
        <w:rPr>
          <w:noProof/>
        </w:rPr>
        <w:t>253</w:t>
      </w:r>
      <w:r>
        <w:rPr>
          <w:noProof/>
        </w:rPr>
        <w:fldChar w:fldCharType="end"/>
      </w:r>
    </w:p>
    <w:p w14:paraId="745C5A1B" w14:textId="5AFB73D7" w:rsidR="00C9265A" w:rsidRDefault="00C9265A">
      <w:pPr>
        <w:pStyle w:val="TOC3"/>
        <w:rPr>
          <w:rFonts w:asciiTheme="minorHAnsi" w:eastAsiaTheme="minorEastAsia" w:hAnsiTheme="minorHAnsi" w:cstheme="minorBidi"/>
          <w:noProof/>
          <w:sz w:val="22"/>
          <w:szCs w:val="22"/>
          <w:lang w:eastAsia="en-GB"/>
        </w:rPr>
      </w:pPr>
      <w:r>
        <w:rPr>
          <w:noProof/>
          <w:lang w:eastAsia="zh-CN"/>
        </w:rPr>
        <w:t>6.57.3</w:t>
      </w:r>
      <w:r>
        <w:rPr>
          <w:rFonts w:asciiTheme="minorHAnsi" w:eastAsiaTheme="minorEastAsia" w:hAnsiTheme="minorHAnsi" w:cstheme="minorBidi"/>
          <w:noProof/>
          <w:sz w:val="22"/>
          <w:szCs w:val="22"/>
          <w:lang w:eastAsia="en-GB"/>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_Toc59101851 \h </w:instrText>
      </w:r>
      <w:r>
        <w:rPr>
          <w:noProof/>
        </w:rPr>
      </w:r>
      <w:r>
        <w:rPr>
          <w:noProof/>
        </w:rPr>
        <w:fldChar w:fldCharType="separate"/>
      </w:r>
      <w:r>
        <w:rPr>
          <w:noProof/>
        </w:rPr>
        <w:t>254</w:t>
      </w:r>
      <w:r>
        <w:rPr>
          <w:noProof/>
        </w:rPr>
        <w:fldChar w:fldCharType="end"/>
      </w:r>
    </w:p>
    <w:p w14:paraId="15F9B120" w14:textId="50186C5C" w:rsidR="00C9265A" w:rsidRDefault="00C9265A">
      <w:pPr>
        <w:pStyle w:val="TOC2"/>
        <w:rPr>
          <w:rFonts w:asciiTheme="minorHAnsi" w:eastAsiaTheme="minorEastAsia" w:hAnsiTheme="minorHAnsi" w:cstheme="minorBidi"/>
          <w:noProof/>
          <w:sz w:val="22"/>
          <w:szCs w:val="22"/>
          <w:lang w:eastAsia="en-GB"/>
        </w:rPr>
      </w:pPr>
      <w:r>
        <w:rPr>
          <w:noProof/>
          <w:lang w:eastAsia="zh-CN"/>
        </w:rPr>
        <w:t>6.58</w:t>
      </w:r>
      <w:r>
        <w:rPr>
          <w:rFonts w:asciiTheme="minorHAnsi" w:eastAsiaTheme="minorEastAsia" w:hAnsiTheme="minorHAnsi" w:cstheme="minorBidi"/>
          <w:noProof/>
          <w:sz w:val="22"/>
          <w:szCs w:val="22"/>
          <w:lang w:eastAsia="en-GB"/>
        </w:rPr>
        <w:tab/>
      </w:r>
      <w:r>
        <w:rPr>
          <w:noProof/>
          <w:lang w:eastAsia="zh-CN"/>
        </w:rPr>
        <w:t>Solution #58: Efficient Service for Data Collection in NWDAF-to-NWDAF Interactions</w:t>
      </w:r>
      <w:r>
        <w:rPr>
          <w:noProof/>
        </w:rPr>
        <w:tab/>
      </w:r>
      <w:r>
        <w:rPr>
          <w:noProof/>
        </w:rPr>
        <w:fldChar w:fldCharType="begin" w:fldLock="1"/>
      </w:r>
      <w:r>
        <w:rPr>
          <w:noProof/>
        </w:rPr>
        <w:instrText xml:space="preserve"> PAGEREF _Toc59101852 \h </w:instrText>
      </w:r>
      <w:r>
        <w:rPr>
          <w:noProof/>
        </w:rPr>
      </w:r>
      <w:r>
        <w:rPr>
          <w:noProof/>
        </w:rPr>
        <w:fldChar w:fldCharType="separate"/>
      </w:r>
      <w:r>
        <w:rPr>
          <w:noProof/>
        </w:rPr>
        <w:t>254</w:t>
      </w:r>
      <w:r>
        <w:rPr>
          <w:noProof/>
        </w:rPr>
        <w:fldChar w:fldCharType="end"/>
      </w:r>
    </w:p>
    <w:p w14:paraId="270CE115" w14:textId="6DEF5EA5"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58</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_Toc59101853 \h </w:instrText>
      </w:r>
      <w:r>
        <w:rPr>
          <w:noProof/>
        </w:rPr>
      </w:r>
      <w:r>
        <w:rPr>
          <w:noProof/>
        </w:rPr>
        <w:fldChar w:fldCharType="separate"/>
      </w:r>
      <w:r>
        <w:rPr>
          <w:noProof/>
        </w:rPr>
        <w:t>254</w:t>
      </w:r>
      <w:r>
        <w:rPr>
          <w:noProof/>
        </w:rPr>
        <w:fldChar w:fldCharType="end"/>
      </w:r>
    </w:p>
    <w:p w14:paraId="3423AEE8" w14:textId="5EE2B197"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58</w:t>
      </w:r>
      <w:r>
        <w:rPr>
          <w:noProof/>
        </w:rPr>
        <w:t>.1.1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_Toc59101854 \h </w:instrText>
      </w:r>
      <w:r>
        <w:rPr>
          <w:noProof/>
        </w:rPr>
      </w:r>
      <w:r>
        <w:rPr>
          <w:noProof/>
        </w:rPr>
        <w:fldChar w:fldCharType="separate"/>
      </w:r>
      <w:r>
        <w:rPr>
          <w:noProof/>
        </w:rPr>
        <w:t>254</w:t>
      </w:r>
      <w:r>
        <w:rPr>
          <w:noProof/>
        </w:rPr>
        <w:fldChar w:fldCharType="end"/>
      </w:r>
    </w:p>
    <w:p w14:paraId="57F9D0AC" w14:textId="288B9EAC"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58</w:t>
      </w:r>
      <w:r>
        <w:rPr>
          <w:noProof/>
        </w:rPr>
        <w:t>.1.2</w:t>
      </w:r>
      <w:r>
        <w:rPr>
          <w:rFonts w:asciiTheme="minorHAnsi" w:eastAsiaTheme="minorEastAsia" w:hAnsiTheme="minorHAnsi" w:cstheme="minorBidi"/>
          <w:noProof/>
          <w:sz w:val="22"/>
          <w:szCs w:val="22"/>
          <w:lang w:eastAsia="en-GB"/>
        </w:rPr>
        <w:tab/>
      </w:r>
      <w:r>
        <w:rPr>
          <w:noProof/>
        </w:rPr>
        <w:t>Models for the Data Collection Service</w:t>
      </w:r>
      <w:r>
        <w:rPr>
          <w:noProof/>
        </w:rPr>
        <w:tab/>
      </w:r>
      <w:r>
        <w:rPr>
          <w:noProof/>
        </w:rPr>
        <w:fldChar w:fldCharType="begin" w:fldLock="1"/>
      </w:r>
      <w:r>
        <w:rPr>
          <w:noProof/>
        </w:rPr>
        <w:instrText xml:space="preserve"> PAGEREF _Toc59101855 \h </w:instrText>
      </w:r>
      <w:r>
        <w:rPr>
          <w:noProof/>
        </w:rPr>
      </w:r>
      <w:r>
        <w:rPr>
          <w:noProof/>
        </w:rPr>
        <w:fldChar w:fldCharType="separate"/>
      </w:r>
      <w:r>
        <w:rPr>
          <w:noProof/>
        </w:rPr>
        <w:t>255</w:t>
      </w:r>
      <w:r>
        <w:rPr>
          <w:noProof/>
        </w:rPr>
        <w:fldChar w:fldCharType="end"/>
      </w:r>
    </w:p>
    <w:p w14:paraId="25C740E2" w14:textId="6F216F25" w:rsidR="00C9265A" w:rsidRDefault="00C9265A">
      <w:pPr>
        <w:pStyle w:val="TOC5"/>
        <w:rPr>
          <w:rFonts w:asciiTheme="minorHAnsi" w:eastAsiaTheme="minorEastAsia" w:hAnsiTheme="minorHAnsi" w:cstheme="minorBidi"/>
          <w:noProof/>
          <w:sz w:val="22"/>
          <w:szCs w:val="22"/>
          <w:lang w:eastAsia="en-GB"/>
        </w:rPr>
      </w:pPr>
      <w:r>
        <w:rPr>
          <w:noProof/>
        </w:rPr>
        <w:t>6.</w:t>
      </w:r>
      <w:r>
        <w:rPr>
          <w:noProof/>
          <w:lang w:eastAsia="zh-CN"/>
        </w:rPr>
        <w:t>58</w:t>
      </w:r>
      <w:r>
        <w:rPr>
          <w:noProof/>
        </w:rPr>
        <w:t>.1.2.1</w:t>
      </w:r>
      <w:r>
        <w:rPr>
          <w:rFonts w:asciiTheme="minorHAnsi" w:eastAsiaTheme="minorEastAsia" w:hAnsiTheme="minorHAnsi" w:cstheme="minorBidi"/>
          <w:noProof/>
          <w:sz w:val="22"/>
          <w:szCs w:val="22"/>
          <w:lang w:eastAsia="en-GB"/>
        </w:rPr>
        <w:tab/>
      </w:r>
      <w:r>
        <w:rPr>
          <w:noProof/>
        </w:rPr>
        <w:t>Alternative 1: Applying Event Exposure Framework Principles</w:t>
      </w:r>
      <w:r>
        <w:rPr>
          <w:noProof/>
        </w:rPr>
        <w:tab/>
      </w:r>
      <w:r>
        <w:rPr>
          <w:noProof/>
        </w:rPr>
        <w:fldChar w:fldCharType="begin" w:fldLock="1"/>
      </w:r>
      <w:r>
        <w:rPr>
          <w:noProof/>
        </w:rPr>
        <w:instrText xml:space="preserve"> PAGEREF _Toc59101856 \h </w:instrText>
      </w:r>
      <w:r>
        <w:rPr>
          <w:noProof/>
        </w:rPr>
      </w:r>
      <w:r>
        <w:rPr>
          <w:noProof/>
        </w:rPr>
        <w:fldChar w:fldCharType="separate"/>
      </w:r>
      <w:r>
        <w:rPr>
          <w:noProof/>
        </w:rPr>
        <w:t>255</w:t>
      </w:r>
      <w:r>
        <w:rPr>
          <w:noProof/>
        </w:rPr>
        <w:fldChar w:fldCharType="end"/>
      </w:r>
    </w:p>
    <w:p w14:paraId="6810F53E" w14:textId="69C2ECDB" w:rsidR="00C9265A" w:rsidRDefault="00C9265A">
      <w:pPr>
        <w:pStyle w:val="TOC5"/>
        <w:rPr>
          <w:rFonts w:asciiTheme="minorHAnsi" w:eastAsiaTheme="minorEastAsia" w:hAnsiTheme="minorHAnsi" w:cstheme="minorBidi"/>
          <w:noProof/>
          <w:sz w:val="22"/>
          <w:szCs w:val="22"/>
          <w:lang w:eastAsia="en-GB"/>
        </w:rPr>
      </w:pPr>
      <w:r>
        <w:rPr>
          <w:noProof/>
        </w:rPr>
        <w:t>6.</w:t>
      </w:r>
      <w:r>
        <w:rPr>
          <w:noProof/>
          <w:lang w:eastAsia="zh-CN"/>
        </w:rPr>
        <w:t>58</w:t>
      </w:r>
      <w:r>
        <w:rPr>
          <w:noProof/>
        </w:rPr>
        <w:t>.1.2.2</w:t>
      </w:r>
      <w:r>
        <w:rPr>
          <w:rFonts w:asciiTheme="minorHAnsi" w:eastAsiaTheme="minorEastAsia" w:hAnsiTheme="minorHAnsi" w:cstheme="minorBidi"/>
          <w:noProof/>
          <w:sz w:val="22"/>
          <w:szCs w:val="22"/>
          <w:lang w:eastAsia="en-GB"/>
        </w:rPr>
        <w:tab/>
      </w:r>
      <w:r>
        <w:rPr>
          <w:noProof/>
        </w:rPr>
        <w:t>Alternative 2: Extensions to NWDAF Services</w:t>
      </w:r>
      <w:r>
        <w:rPr>
          <w:noProof/>
        </w:rPr>
        <w:tab/>
      </w:r>
      <w:r>
        <w:rPr>
          <w:noProof/>
        </w:rPr>
        <w:fldChar w:fldCharType="begin" w:fldLock="1"/>
      </w:r>
      <w:r>
        <w:rPr>
          <w:noProof/>
        </w:rPr>
        <w:instrText xml:space="preserve"> PAGEREF _Toc59101857 \h </w:instrText>
      </w:r>
      <w:r>
        <w:rPr>
          <w:noProof/>
        </w:rPr>
      </w:r>
      <w:r>
        <w:rPr>
          <w:noProof/>
        </w:rPr>
        <w:fldChar w:fldCharType="separate"/>
      </w:r>
      <w:r>
        <w:rPr>
          <w:noProof/>
        </w:rPr>
        <w:t>255</w:t>
      </w:r>
      <w:r>
        <w:rPr>
          <w:noProof/>
        </w:rPr>
        <w:fldChar w:fldCharType="end"/>
      </w:r>
    </w:p>
    <w:p w14:paraId="6D9D2EE0" w14:textId="0FD68C52" w:rsidR="00C9265A" w:rsidRDefault="00C9265A">
      <w:pPr>
        <w:pStyle w:val="TOC5"/>
        <w:rPr>
          <w:rFonts w:asciiTheme="minorHAnsi" w:eastAsiaTheme="minorEastAsia" w:hAnsiTheme="minorHAnsi" w:cstheme="minorBidi"/>
          <w:noProof/>
          <w:sz w:val="22"/>
          <w:szCs w:val="22"/>
          <w:lang w:eastAsia="en-GB"/>
        </w:rPr>
      </w:pPr>
      <w:r>
        <w:rPr>
          <w:noProof/>
        </w:rPr>
        <w:t>6.</w:t>
      </w:r>
      <w:r>
        <w:rPr>
          <w:noProof/>
          <w:lang w:eastAsia="zh-CN"/>
        </w:rPr>
        <w:t>58</w:t>
      </w:r>
      <w:r>
        <w:rPr>
          <w:noProof/>
        </w:rPr>
        <w:t>.1.2.3</w:t>
      </w:r>
      <w:r>
        <w:rPr>
          <w:rFonts w:asciiTheme="minorHAnsi" w:eastAsiaTheme="minorEastAsia" w:hAnsiTheme="minorHAnsi" w:cstheme="minorBidi"/>
          <w:noProof/>
          <w:sz w:val="22"/>
          <w:szCs w:val="22"/>
          <w:lang w:eastAsia="en-GB"/>
        </w:rPr>
        <w:tab/>
      </w:r>
      <w:r>
        <w:rPr>
          <w:noProof/>
        </w:rPr>
        <w:t>Alternative 3: New Dedicated Service</w:t>
      </w:r>
      <w:r>
        <w:rPr>
          <w:noProof/>
        </w:rPr>
        <w:tab/>
      </w:r>
      <w:r>
        <w:rPr>
          <w:noProof/>
        </w:rPr>
        <w:fldChar w:fldCharType="begin" w:fldLock="1"/>
      </w:r>
      <w:r>
        <w:rPr>
          <w:noProof/>
        </w:rPr>
        <w:instrText xml:space="preserve"> PAGEREF _Toc59101858 \h </w:instrText>
      </w:r>
      <w:r>
        <w:rPr>
          <w:noProof/>
        </w:rPr>
      </w:r>
      <w:r>
        <w:rPr>
          <w:noProof/>
        </w:rPr>
        <w:fldChar w:fldCharType="separate"/>
      </w:r>
      <w:r>
        <w:rPr>
          <w:noProof/>
        </w:rPr>
        <w:t>256</w:t>
      </w:r>
      <w:r>
        <w:rPr>
          <w:noProof/>
        </w:rPr>
        <w:fldChar w:fldCharType="end"/>
      </w:r>
    </w:p>
    <w:p w14:paraId="421C4208" w14:textId="70C0CCCE"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58</w:t>
      </w:r>
      <w:r>
        <w:rPr>
          <w:noProof/>
        </w:rPr>
        <w:t>.1.3</w:t>
      </w:r>
      <w:r>
        <w:rPr>
          <w:rFonts w:asciiTheme="minorHAnsi" w:eastAsiaTheme="minorEastAsia" w:hAnsiTheme="minorHAnsi" w:cstheme="minorBidi"/>
          <w:noProof/>
          <w:sz w:val="22"/>
          <w:szCs w:val="22"/>
          <w:lang w:eastAsia="en-GB"/>
        </w:rPr>
        <w:tab/>
      </w:r>
      <w:r>
        <w:rPr>
          <w:noProof/>
        </w:rPr>
        <w:t>Criteria for Alternative Selection and Co-existence</w:t>
      </w:r>
      <w:r>
        <w:rPr>
          <w:noProof/>
        </w:rPr>
        <w:tab/>
      </w:r>
      <w:r>
        <w:rPr>
          <w:noProof/>
        </w:rPr>
        <w:fldChar w:fldCharType="begin" w:fldLock="1"/>
      </w:r>
      <w:r>
        <w:rPr>
          <w:noProof/>
        </w:rPr>
        <w:instrText xml:space="preserve"> PAGEREF _Toc59101859 \h </w:instrText>
      </w:r>
      <w:r>
        <w:rPr>
          <w:noProof/>
        </w:rPr>
      </w:r>
      <w:r>
        <w:rPr>
          <w:noProof/>
        </w:rPr>
        <w:fldChar w:fldCharType="separate"/>
      </w:r>
      <w:r>
        <w:rPr>
          <w:noProof/>
        </w:rPr>
        <w:t>257</w:t>
      </w:r>
      <w:r>
        <w:rPr>
          <w:noProof/>
        </w:rPr>
        <w:fldChar w:fldCharType="end"/>
      </w:r>
    </w:p>
    <w:p w14:paraId="511E1415" w14:textId="4BDAE049" w:rsidR="00C9265A" w:rsidRDefault="00C9265A">
      <w:pPr>
        <w:pStyle w:val="TOC3"/>
        <w:rPr>
          <w:rFonts w:asciiTheme="minorHAnsi" w:eastAsiaTheme="minorEastAsia" w:hAnsiTheme="minorHAnsi" w:cstheme="minorBidi"/>
          <w:noProof/>
          <w:sz w:val="22"/>
          <w:szCs w:val="22"/>
          <w:lang w:eastAsia="en-GB"/>
        </w:rPr>
      </w:pPr>
      <w:r>
        <w:rPr>
          <w:noProof/>
        </w:rPr>
        <w:t>6.58.2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_Toc59101860 \h </w:instrText>
      </w:r>
      <w:r>
        <w:rPr>
          <w:noProof/>
        </w:rPr>
      </w:r>
      <w:r>
        <w:rPr>
          <w:noProof/>
        </w:rPr>
        <w:fldChar w:fldCharType="separate"/>
      </w:r>
      <w:r>
        <w:rPr>
          <w:noProof/>
        </w:rPr>
        <w:t>258</w:t>
      </w:r>
      <w:r>
        <w:rPr>
          <w:noProof/>
        </w:rPr>
        <w:fldChar w:fldCharType="end"/>
      </w:r>
    </w:p>
    <w:p w14:paraId="09F5480B" w14:textId="6F90AF82" w:rsidR="00C9265A" w:rsidRDefault="00C9265A">
      <w:pPr>
        <w:pStyle w:val="TOC3"/>
        <w:rPr>
          <w:rFonts w:asciiTheme="minorHAnsi" w:eastAsiaTheme="minorEastAsia" w:hAnsiTheme="minorHAnsi" w:cstheme="minorBidi"/>
          <w:noProof/>
          <w:sz w:val="22"/>
          <w:szCs w:val="22"/>
          <w:lang w:eastAsia="en-GB"/>
        </w:rPr>
      </w:pPr>
      <w:r>
        <w:rPr>
          <w:noProof/>
          <w:lang w:eastAsia="zh-CN"/>
        </w:rPr>
        <w:t>6.58.3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_Toc59101861 \h </w:instrText>
      </w:r>
      <w:r>
        <w:rPr>
          <w:noProof/>
        </w:rPr>
      </w:r>
      <w:r>
        <w:rPr>
          <w:noProof/>
        </w:rPr>
        <w:fldChar w:fldCharType="separate"/>
      </w:r>
      <w:r>
        <w:rPr>
          <w:noProof/>
        </w:rPr>
        <w:t>261</w:t>
      </w:r>
      <w:r>
        <w:rPr>
          <w:noProof/>
        </w:rPr>
        <w:fldChar w:fldCharType="end"/>
      </w:r>
    </w:p>
    <w:p w14:paraId="21D97C61" w14:textId="040047F5" w:rsidR="00C9265A" w:rsidRDefault="00C9265A">
      <w:pPr>
        <w:pStyle w:val="TOC2"/>
        <w:rPr>
          <w:rFonts w:asciiTheme="minorHAnsi" w:eastAsiaTheme="minorEastAsia" w:hAnsiTheme="minorHAnsi" w:cstheme="minorBidi"/>
          <w:noProof/>
          <w:sz w:val="22"/>
          <w:szCs w:val="22"/>
          <w:lang w:eastAsia="en-GB"/>
        </w:rPr>
      </w:pPr>
      <w:r>
        <w:rPr>
          <w:noProof/>
        </w:rPr>
        <w:t>6.59</w:t>
      </w:r>
      <w:r>
        <w:rPr>
          <w:rFonts w:asciiTheme="minorHAnsi" w:eastAsiaTheme="minorEastAsia" w:hAnsiTheme="minorHAnsi" w:cstheme="minorBidi"/>
          <w:noProof/>
          <w:sz w:val="22"/>
          <w:szCs w:val="22"/>
          <w:lang w:eastAsia="en-GB"/>
        </w:rPr>
        <w:tab/>
      </w:r>
      <w:r>
        <w:rPr>
          <w:noProof/>
        </w:rPr>
        <w:t>Solution #59: Analytics handover</w:t>
      </w:r>
      <w:r>
        <w:rPr>
          <w:noProof/>
        </w:rPr>
        <w:tab/>
      </w:r>
      <w:r>
        <w:rPr>
          <w:noProof/>
        </w:rPr>
        <w:fldChar w:fldCharType="begin" w:fldLock="1"/>
      </w:r>
      <w:r>
        <w:rPr>
          <w:noProof/>
        </w:rPr>
        <w:instrText xml:space="preserve"> PAGEREF _Toc59101862 \h </w:instrText>
      </w:r>
      <w:r>
        <w:rPr>
          <w:noProof/>
        </w:rPr>
      </w:r>
      <w:r>
        <w:rPr>
          <w:noProof/>
        </w:rPr>
        <w:fldChar w:fldCharType="separate"/>
      </w:r>
      <w:r>
        <w:rPr>
          <w:noProof/>
        </w:rPr>
        <w:t>261</w:t>
      </w:r>
      <w:r>
        <w:rPr>
          <w:noProof/>
        </w:rPr>
        <w:fldChar w:fldCharType="end"/>
      </w:r>
    </w:p>
    <w:p w14:paraId="2F85596D" w14:textId="6E6D1158" w:rsidR="00C9265A" w:rsidRDefault="00C9265A">
      <w:pPr>
        <w:pStyle w:val="TOC3"/>
        <w:rPr>
          <w:rFonts w:asciiTheme="minorHAnsi" w:eastAsiaTheme="minorEastAsia" w:hAnsiTheme="minorHAnsi" w:cstheme="minorBidi"/>
          <w:noProof/>
          <w:sz w:val="22"/>
          <w:szCs w:val="22"/>
          <w:lang w:eastAsia="en-GB"/>
        </w:rPr>
      </w:pPr>
      <w:r>
        <w:rPr>
          <w:noProof/>
          <w:lang w:eastAsia="ko-KR"/>
        </w:rPr>
        <w:t>6.59.1</w:t>
      </w:r>
      <w:r>
        <w:rPr>
          <w:rFonts w:asciiTheme="minorHAnsi" w:eastAsiaTheme="minorEastAsia" w:hAnsiTheme="minorHAnsi" w:cstheme="minorBidi"/>
          <w:noProof/>
          <w:sz w:val="22"/>
          <w:szCs w:val="22"/>
          <w:lang w:eastAsia="en-GB"/>
        </w:rPr>
        <w:tab/>
      </w:r>
      <w:r>
        <w:rPr>
          <w:noProof/>
          <w:lang w:eastAsia="ko-KR"/>
        </w:rPr>
        <w:t>Introduction</w:t>
      </w:r>
      <w:r>
        <w:rPr>
          <w:noProof/>
        </w:rPr>
        <w:tab/>
      </w:r>
      <w:r>
        <w:rPr>
          <w:noProof/>
        </w:rPr>
        <w:fldChar w:fldCharType="begin" w:fldLock="1"/>
      </w:r>
      <w:r>
        <w:rPr>
          <w:noProof/>
        </w:rPr>
        <w:instrText xml:space="preserve"> PAGEREF _Toc59101863 \h </w:instrText>
      </w:r>
      <w:r>
        <w:rPr>
          <w:noProof/>
        </w:rPr>
      </w:r>
      <w:r>
        <w:rPr>
          <w:noProof/>
        </w:rPr>
        <w:fldChar w:fldCharType="separate"/>
      </w:r>
      <w:r>
        <w:rPr>
          <w:noProof/>
        </w:rPr>
        <w:t>261</w:t>
      </w:r>
      <w:r>
        <w:rPr>
          <w:noProof/>
        </w:rPr>
        <w:fldChar w:fldCharType="end"/>
      </w:r>
    </w:p>
    <w:p w14:paraId="29C46950" w14:textId="76F0FAA4" w:rsidR="00C9265A" w:rsidRDefault="00C9265A">
      <w:pPr>
        <w:pStyle w:val="TOC3"/>
        <w:rPr>
          <w:rFonts w:asciiTheme="minorHAnsi" w:eastAsiaTheme="minorEastAsia" w:hAnsiTheme="minorHAnsi" w:cstheme="minorBidi"/>
          <w:noProof/>
          <w:sz w:val="22"/>
          <w:szCs w:val="22"/>
          <w:lang w:eastAsia="en-GB"/>
        </w:rPr>
      </w:pPr>
      <w:r>
        <w:rPr>
          <w:noProof/>
          <w:lang w:eastAsia="ko-KR"/>
        </w:rPr>
        <w:t>6.59.2</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_Toc59101864 \h </w:instrText>
      </w:r>
      <w:r>
        <w:rPr>
          <w:noProof/>
        </w:rPr>
      </w:r>
      <w:r>
        <w:rPr>
          <w:noProof/>
        </w:rPr>
        <w:fldChar w:fldCharType="separate"/>
      </w:r>
      <w:r>
        <w:rPr>
          <w:noProof/>
        </w:rPr>
        <w:t>262</w:t>
      </w:r>
      <w:r>
        <w:rPr>
          <w:noProof/>
        </w:rPr>
        <w:fldChar w:fldCharType="end"/>
      </w:r>
    </w:p>
    <w:p w14:paraId="6F08FD2C" w14:textId="4A3D5E2F" w:rsidR="00C9265A" w:rsidRDefault="00C9265A">
      <w:pPr>
        <w:pStyle w:val="TOC4"/>
        <w:rPr>
          <w:rFonts w:asciiTheme="minorHAnsi" w:eastAsiaTheme="minorEastAsia" w:hAnsiTheme="minorHAnsi" w:cstheme="minorBidi"/>
          <w:noProof/>
          <w:sz w:val="22"/>
          <w:szCs w:val="22"/>
          <w:lang w:eastAsia="en-GB"/>
        </w:rPr>
      </w:pPr>
      <w:r>
        <w:rPr>
          <w:noProof/>
          <w:lang w:eastAsia="ko-KR"/>
        </w:rPr>
        <w:t>6.59.2.1</w:t>
      </w:r>
      <w:r>
        <w:rPr>
          <w:rFonts w:asciiTheme="minorHAnsi" w:eastAsiaTheme="minorEastAsia" w:hAnsiTheme="minorHAnsi" w:cstheme="minorBidi"/>
          <w:noProof/>
          <w:sz w:val="22"/>
          <w:szCs w:val="22"/>
          <w:lang w:eastAsia="en-GB"/>
        </w:rPr>
        <w:tab/>
      </w:r>
      <w:r>
        <w:rPr>
          <w:noProof/>
          <w:lang w:eastAsia="ko-KR"/>
        </w:rPr>
        <w:t>Analytics handover procedure</w:t>
      </w:r>
      <w:r>
        <w:rPr>
          <w:noProof/>
        </w:rPr>
        <w:tab/>
      </w:r>
      <w:r>
        <w:rPr>
          <w:noProof/>
        </w:rPr>
        <w:fldChar w:fldCharType="begin" w:fldLock="1"/>
      </w:r>
      <w:r>
        <w:rPr>
          <w:noProof/>
        </w:rPr>
        <w:instrText xml:space="preserve"> PAGEREF _Toc59101865 \h </w:instrText>
      </w:r>
      <w:r>
        <w:rPr>
          <w:noProof/>
        </w:rPr>
      </w:r>
      <w:r>
        <w:rPr>
          <w:noProof/>
        </w:rPr>
        <w:fldChar w:fldCharType="separate"/>
      </w:r>
      <w:r>
        <w:rPr>
          <w:noProof/>
        </w:rPr>
        <w:t>262</w:t>
      </w:r>
      <w:r>
        <w:rPr>
          <w:noProof/>
        </w:rPr>
        <w:fldChar w:fldCharType="end"/>
      </w:r>
    </w:p>
    <w:p w14:paraId="46E57C64" w14:textId="03ACE09B" w:rsidR="00C9265A" w:rsidRDefault="00C9265A">
      <w:pPr>
        <w:pStyle w:val="TOC4"/>
        <w:rPr>
          <w:rFonts w:asciiTheme="minorHAnsi" w:eastAsiaTheme="minorEastAsia" w:hAnsiTheme="minorHAnsi" w:cstheme="minorBidi"/>
          <w:noProof/>
          <w:sz w:val="22"/>
          <w:szCs w:val="22"/>
          <w:lang w:eastAsia="en-GB"/>
        </w:rPr>
      </w:pPr>
      <w:r>
        <w:rPr>
          <w:noProof/>
          <w:lang w:eastAsia="ko-KR"/>
        </w:rPr>
        <w:t>6.59.2.2</w:t>
      </w:r>
      <w:r>
        <w:rPr>
          <w:rFonts w:asciiTheme="minorHAnsi" w:eastAsiaTheme="minorEastAsia" w:hAnsiTheme="minorHAnsi" w:cstheme="minorBidi"/>
          <w:noProof/>
          <w:sz w:val="22"/>
          <w:szCs w:val="22"/>
          <w:lang w:eastAsia="en-GB"/>
        </w:rPr>
        <w:tab/>
      </w:r>
      <w:r>
        <w:rPr>
          <w:noProof/>
          <w:lang w:eastAsia="ko-KR"/>
        </w:rPr>
        <w:t>Prepared analytics handover procedure</w:t>
      </w:r>
      <w:r>
        <w:rPr>
          <w:noProof/>
        </w:rPr>
        <w:tab/>
      </w:r>
      <w:r>
        <w:rPr>
          <w:noProof/>
        </w:rPr>
        <w:fldChar w:fldCharType="begin" w:fldLock="1"/>
      </w:r>
      <w:r>
        <w:rPr>
          <w:noProof/>
        </w:rPr>
        <w:instrText xml:space="preserve"> PAGEREF _Toc59101866 \h </w:instrText>
      </w:r>
      <w:r>
        <w:rPr>
          <w:noProof/>
        </w:rPr>
      </w:r>
      <w:r>
        <w:rPr>
          <w:noProof/>
        </w:rPr>
        <w:fldChar w:fldCharType="separate"/>
      </w:r>
      <w:r>
        <w:rPr>
          <w:noProof/>
        </w:rPr>
        <w:t>264</w:t>
      </w:r>
      <w:r>
        <w:rPr>
          <w:noProof/>
        </w:rPr>
        <w:fldChar w:fldCharType="end"/>
      </w:r>
    </w:p>
    <w:p w14:paraId="6CE1E875" w14:textId="7E4CE7A2" w:rsidR="00C9265A" w:rsidRDefault="00C9265A">
      <w:pPr>
        <w:pStyle w:val="TOC3"/>
        <w:rPr>
          <w:rFonts w:asciiTheme="minorHAnsi" w:eastAsiaTheme="minorEastAsia" w:hAnsiTheme="minorHAnsi" w:cstheme="minorBidi"/>
          <w:noProof/>
          <w:sz w:val="22"/>
          <w:szCs w:val="22"/>
          <w:lang w:eastAsia="en-GB"/>
        </w:rPr>
      </w:pPr>
      <w:r>
        <w:rPr>
          <w:noProof/>
          <w:lang w:eastAsia="ko-KR"/>
        </w:rPr>
        <w:t>6.59.3</w:t>
      </w:r>
      <w:r>
        <w:rPr>
          <w:rFonts w:asciiTheme="minorHAnsi" w:eastAsiaTheme="minorEastAsia" w:hAnsiTheme="minorHAnsi" w:cstheme="minorBidi"/>
          <w:noProof/>
          <w:sz w:val="22"/>
          <w:szCs w:val="22"/>
          <w:lang w:eastAsia="en-GB"/>
        </w:rPr>
        <w:tab/>
      </w:r>
      <w:r>
        <w:rPr>
          <w:noProof/>
          <w:lang w:eastAsia="ko-KR"/>
        </w:rPr>
        <w:t>Impacts on services, entities and interfaces</w:t>
      </w:r>
      <w:r>
        <w:rPr>
          <w:noProof/>
        </w:rPr>
        <w:tab/>
      </w:r>
      <w:r>
        <w:rPr>
          <w:noProof/>
        </w:rPr>
        <w:fldChar w:fldCharType="begin" w:fldLock="1"/>
      </w:r>
      <w:r>
        <w:rPr>
          <w:noProof/>
        </w:rPr>
        <w:instrText xml:space="preserve"> PAGEREF _Toc59101867 \h </w:instrText>
      </w:r>
      <w:r>
        <w:rPr>
          <w:noProof/>
        </w:rPr>
      </w:r>
      <w:r>
        <w:rPr>
          <w:noProof/>
        </w:rPr>
        <w:fldChar w:fldCharType="separate"/>
      </w:r>
      <w:r>
        <w:rPr>
          <w:noProof/>
        </w:rPr>
        <w:t>266</w:t>
      </w:r>
      <w:r>
        <w:rPr>
          <w:noProof/>
        </w:rPr>
        <w:fldChar w:fldCharType="end"/>
      </w:r>
    </w:p>
    <w:p w14:paraId="319FD26E" w14:textId="4063C53E" w:rsidR="00C9265A" w:rsidRDefault="00C9265A">
      <w:pPr>
        <w:pStyle w:val="TOC2"/>
        <w:rPr>
          <w:rFonts w:asciiTheme="minorHAnsi" w:eastAsiaTheme="minorEastAsia" w:hAnsiTheme="minorHAnsi" w:cstheme="minorBidi"/>
          <w:noProof/>
          <w:sz w:val="22"/>
          <w:szCs w:val="22"/>
          <w:lang w:eastAsia="en-GB"/>
        </w:rPr>
      </w:pPr>
      <w:r>
        <w:rPr>
          <w:noProof/>
          <w:lang w:eastAsia="zh-CN"/>
        </w:rPr>
        <w:t>6.60</w:t>
      </w:r>
      <w:r>
        <w:rPr>
          <w:rFonts w:asciiTheme="minorHAnsi" w:eastAsiaTheme="minorEastAsia" w:hAnsiTheme="minorHAnsi" w:cstheme="minorBidi"/>
          <w:noProof/>
          <w:sz w:val="22"/>
          <w:szCs w:val="22"/>
          <w:lang w:eastAsia="en-GB"/>
        </w:rPr>
        <w:tab/>
      </w:r>
      <w:r>
        <w:rPr>
          <w:noProof/>
          <w:lang w:eastAsia="zh-CN"/>
        </w:rPr>
        <w:t>Solution #60: Distributed NWDAFs deployment and Aggregation Function</w:t>
      </w:r>
      <w:r>
        <w:rPr>
          <w:noProof/>
        </w:rPr>
        <w:tab/>
      </w:r>
      <w:r>
        <w:rPr>
          <w:noProof/>
        </w:rPr>
        <w:fldChar w:fldCharType="begin" w:fldLock="1"/>
      </w:r>
      <w:r>
        <w:rPr>
          <w:noProof/>
        </w:rPr>
        <w:instrText xml:space="preserve"> PAGEREF _Toc59101868 \h </w:instrText>
      </w:r>
      <w:r>
        <w:rPr>
          <w:noProof/>
        </w:rPr>
      </w:r>
      <w:r>
        <w:rPr>
          <w:noProof/>
        </w:rPr>
        <w:fldChar w:fldCharType="separate"/>
      </w:r>
      <w:r>
        <w:rPr>
          <w:noProof/>
        </w:rPr>
        <w:t>267</w:t>
      </w:r>
      <w:r>
        <w:rPr>
          <w:noProof/>
        </w:rPr>
        <w:fldChar w:fldCharType="end"/>
      </w:r>
    </w:p>
    <w:p w14:paraId="5B589E9A" w14:textId="39BD825B" w:rsidR="00C9265A" w:rsidRDefault="00C9265A">
      <w:pPr>
        <w:pStyle w:val="TOC3"/>
        <w:rPr>
          <w:rFonts w:asciiTheme="minorHAnsi" w:eastAsiaTheme="minorEastAsia" w:hAnsiTheme="minorHAnsi" w:cstheme="minorBidi"/>
          <w:noProof/>
          <w:sz w:val="22"/>
          <w:szCs w:val="22"/>
          <w:lang w:eastAsia="en-GB"/>
        </w:rPr>
      </w:pPr>
      <w:r>
        <w:rPr>
          <w:noProof/>
          <w:lang w:eastAsia="ko-KR"/>
        </w:rPr>
        <w:t>6.60.1</w:t>
      </w:r>
      <w:r>
        <w:rPr>
          <w:rFonts w:asciiTheme="minorHAnsi" w:eastAsiaTheme="minorEastAsia" w:hAnsiTheme="minorHAnsi" w:cstheme="minorBidi"/>
          <w:noProof/>
          <w:sz w:val="22"/>
          <w:szCs w:val="22"/>
          <w:lang w:eastAsia="en-GB"/>
        </w:rPr>
        <w:tab/>
      </w:r>
      <w:r>
        <w:rPr>
          <w:noProof/>
          <w:lang w:eastAsia="ko-KR"/>
        </w:rPr>
        <w:t>Introduction</w:t>
      </w:r>
      <w:r>
        <w:rPr>
          <w:noProof/>
        </w:rPr>
        <w:tab/>
      </w:r>
      <w:r>
        <w:rPr>
          <w:noProof/>
        </w:rPr>
        <w:fldChar w:fldCharType="begin" w:fldLock="1"/>
      </w:r>
      <w:r>
        <w:rPr>
          <w:noProof/>
        </w:rPr>
        <w:instrText xml:space="preserve"> PAGEREF _Toc59101869 \h </w:instrText>
      </w:r>
      <w:r>
        <w:rPr>
          <w:noProof/>
        </w:rPr>
      </w:r>
      <w:r>
        <w:rPr>
          <w:noProof/>
        </w:rPr>
        <w:fldChar w:fldCharType="separate"/>
      </w:r>
      <w:r>
        <w:rPr>
          <w:noProof/>
        </w:rPr>
        <w:t>267</w:t>
      </w:r>
      <w:r>
        <w:rPr>
          <w:noProof/>
        </w:rPr>
        <w:fldChar w:fldCharType="end"/>
      </w:r>
    </w:p>
    <w:p w14:paraId="71C94F36" w14:textId="49E8E8BE" w:rsidR="00C9265A" w:rsidRDefault="00C9265A">
      <w:pPr>
        <w:pStyle w:val="TOC3"/>
        <w:rPr>
          <w:rFonts w:asciiTheme="minorHAnsi" w:eastAsiaTheme="minorEastAsia" w:hAnsiTheme="minorHAnsi" w:cstheme="minorBidi"/>
          <w:noProof/>
          <w:sz w:val="22"/>
          <w:szCs w:val="22"/>
          <w:lang w:eastAsia="en-GB"/>
        </w:rPr>
      </w:pPr>
      <w:r>
        <w:rPr>
          <w:noProof/>
          <w:lang w:eastAsia="ko-KR"/>
        </w:rPr>
        <w:t>6.60.2</w:t>
      </w:r>
      <w:r>
        <w:rPr>
          <w:rFonts w:asciiTheme="minorHAnsi" w:eastAsiaTheme="minorEastAsia" w:hAnsiTheme="minorHAnsi" w:cstheme="minorBidi"/>
          <w:noProof/>
          <w:sz w:val="22"/>
          <w:szCs w:val="22"/>
          <w:lang w:eastAsia="en-GB"/>
        </w:rPr>
        <w:tab/>
      </w:r>
      <w:r>
        <w:rPr>
          <w:noProof/>
          <w:lang w:eastAsia="ko-KR"/>
        </w:rPr>
        <w:t>Functional Description</w:t>
      </w:r>
      <w:r>
        <w:rPr>
          <w:noProof/>
        </w:rPr>
        <w:tab/>
      </w:r>
      <w:r>
        <w:rPr>
          <w:noProof/>
        </w:rPr>
        <w:fldChar w:fldCharType="begin" w:fldLock="1"/>
      </w:r>
      <w:r>
        <w:rPr>
          <w:noProof/>
        </w:rPr>
        <w:instrText xml:space="preserve"> PAGEREF _Toc59101870 \h </w:instrText>
      </w:r>
      <w:r>
        <w:rPr>
          <w:noProof/>
        </w:rPr>
      </w:r>
      <w:r>
        <w:rPr>
          <w:noProof/>
        </w:rPr>
        <w:fldChar w:fldCharType="separate"/>
      </w:r>
      <w:r>
        <w:rPr>
          <w:noProof/>
        </w:rPr>
        <w:t>267</w:t>
      </w:r>
      <w:r>
        <w:rPr>
          <w:noProof/>
        </w:rPr>
        <w:fldChar w:fldCharType="end"/>
      </w:r>
    </w:p>
    <w:p w14:paraId="52F0BF94" w14:textId="69D910D6" w:rsidR="00C9265A" w:rsidRDefault="00C9265A">
      <w:pPr>
        <w:pStyle w:val="TOC3"/>
        <w:rPr>
          <w:rFonts w:asciiTheme="minorHAnsi" w:eastAsiaTheme="minorEastAsia" w:hAnsiTheme="minorHAnsi" w:cstheme="minorBidi"/>
          <w:noProof/>
          <w:sz w:val="22"/>
          <w:szCs w:val="22"/>
          <w:lang w:eastAsia="en-GB"/>
        </w:rPr>
      </w:pPr>
      <w:r>
        <w:rPr>
          <w:noProof/>
          <w:lang w:eastAsia="ko-KR"/>
        </w:rPr>
        <w:t>6.60.3</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_Toc59101871 \h </w:instrText>
      </w:r>
      <w:r>
        <w:rPr>
          <w:noProof/>
        </w:rPr>
      </w:r>
      <w:r>
        <w:rPr>
          <w:noProof/>
        </w:rPr>
        <w:fldChar w:fldCharType="separate"/>
      </w:r>
      <w:r>
        <w:rPr>
          <w:noProof/>
        </w:rPr>
        <w:t>269</w:t>
      </w:r>
      <w:r>
        <w:rPr>
          <w:noProof/>
        </w:rPr>
        <w:fldChar w:fldCharType="end"/>
      </w:r>
    </w:p>
    <w:p w14:paraId="78F27F6E" w14:textId="7205C203" w:rsidR="00C9265A" w:rsidRDefault="00C9265A">
      <w:pPr>
        <w:pStyle w:val="TOC4"/>
        <w:rPr>
          <w:rFonts w:asciiTheme="minorHAnsi" w:eastAsiaTheme="minorEastAsia" w:hAnsiTheme="minorHAnsi" w:cstheme="minorBidi"/>
          <w:noProof/>
          <w:sz w:val="22"/>
          <w:szCs w:val="22"/>
          <w:lang w:eastAsia="en-GB"/>
        </w:rPr>
      </w:pPr>
      <w:r>
        <w:rPr>
          <w:noProof/>
          <w:lang w:eastAsia="ko-KR"/>
        </w:rPr>
        <w:t>6.60.3.1</w:t>
      </w:r>
      <w:r>
        <w:rPr>
          <w:rFonts w:asciiTheme="minorHAnsi" w:eastAsiaTheme="minorEastAsia" w:hAnsiTheme="minorHAnsi" w:cstheme="minorBidi"/>
          <w:noProof/>
          <w:sz w:val="22"/>
          <w:szCs w:val="22"/>
          <w:lang w:eastAsia="en-GB"/>
        </w:rPr>
        <w:tab/>
      </w:r>
      <w:r>
        <w:rPr>
          <w:noProof/>
          <w:lang w:eastAsia="ko-KR"/>
        </w:rPr>
        <w:t>NWDAF registration procedure</w:t>
      </w:r>
      <w:r>
        <w:rPr>
          <w:noProof/>
        </w:rPr>
        <w:tab/>
      </w:r>
      <w:r>
        <w:rPr>
          <w:noProof/>
        </w:rPr>
        <w:fldChar w:fldCharType="begin" w:fldLock="1"/>
      </w:r>
      <w:r>
        <w:rPr>
          <w:noProof/>
        </w:rPr>
        <w:instrText xml:space="preserve"> PAGEREF _Toc59101872 \h </w:instrText>
      </w:r>
      <w:r>
        <w:rPr>
          <w:noProof/>
        </w:rPr>
      </w:r>
      <w:r>
        <w:rPr>
          <w:noProof/>
        </w:rPr>
        <w:fldChar w:fldCharType="separate"/>
      </w:r>
      <w:r>
        <w:rPr>
          <w:noProof/>
        </w:rPr>
        <w:t>269</w:t>
      </w:r>
      <w:r>
        <w:rPr>
          <w:noProof/>
        </w:rPr>
        <w:fldChar w:fldCharType="end"/>
      </w:r>
    </w:p>
    <w:p w14:paraId="0A0FAA08" w14:textId="0C09170F" w:rsidR="00C9265A" w:rsidRDefault="00C9265A">
      <w:pPr>
        <w:pStyle w:val="TOC4"/>
        <w:rPr>
          <w:rFonts w:asciiTheme="minorHAnsi" w:eastAsiaTheme="minorEastAsia" w:hAnsiTheme="minorHAnsi" w:cstheme="minorBidi"/>
          <w:noProof/>
          <w:sz w:val="22"/>
          <w:szCs w:val="22"/>
          <w:lang w:eastAsia="en-GB"/>
        </w:rPr>
      </w:pPr>
      <w:r>
        <w:rPr>
          <w:noProof/>
          <w:lang w:eastAsia="ko-KR"/>
        </w:rPr>
        <w:t>6.60.3.2</w:t>
      </w:r>
      <w:r>
        <w:rPr>
          <w:rFonts w:asciiTheme="minorHAnsi" w:eastAsiaTheme="minorEastAsia" w:hAnsiTheme="minorHAnsi" w:cstheme="minorBidi"/>
          <w:noProof/>
          <w:sz w:val="22"/>
          <w:szCs w:val="22"/>
          <w:lang w:eastAsia="en-GB"/>
        </w:rPr>
        <w:tab/>
      </w:r>
      <w:r>
        <w:rPr>
          <w:noProof/>
          <w:lang w:eastAsia="ko-KR"/>
        </w:rPr>
        <w:t>NWDAF discovery procedure</w:t>
      </w:r>
      <w:r>
        <w:rPr>
          <w:noProof/>
        </w:rPr>
        <w:tab/>
      </w:r>
      <w:r>
        <w:rPr>
          <w:noProof/>
        </w:rPr>
        <w:fldChar w:fldCharType="begin" w:fldLock="1"/>
      </w:r>
      <w:r>
        <w:rPr>
          <w:noProof/>
        </w:rPr>
        <w:instrText xml:space="preserve"> PAGEREF _Toc59101873 \h </w:instrText>
      </w:r>
      <w:r>
        <w:rPr>
          <w:noProof/>
        </w:rPr>
      </w:r>
      <w:r>
        <w:rPr>
          <w:noProof/>
        </w:rPr>
        <w:fldChar w:fldCharType="separate"/>
      </w:r>
      <w:r>
        <w:rPr>
          <w:noProof/>
        </w:rPr>
        <w:t>270</w:t>
      </w:r>
      <w:r>
        <w:rPr>
          <w:noProof/>
        </w:rPr>
        <w:fldChar w:fldCharType="end"/>
      </w:r>
    </w:p>
    <w:p w14:paraId="15FAAD2E" w14:textId="0D65B4E8" w:rsidR="00C9265A" w:rsidRDefault="00C9265A">
      <w:pPr>
        <w:pStyle w:val="TOC4"/>
        <w:rPr>
          <w:rFonts w:asciiTheme="minorHAnsi" w:eastAsiaTheme="minorEastAsia" w:hAnsiTheme="minorHAnsi" w:cstheme="minorBidi"/>
          <w:noProof/>
          <w:sz w:val="22"/>
          <w:szCs w:val="22"/>
          <w:lang w:eastAsia="en-GB"/>
        </w:rPr>
      </w:pPr>
      <w:r>
        <w:rPr>
          <w:noProof/>
          <w:lang w:eastAsia="ko-KR"/>
        </w:rPr>
        <w:t>6.60.3.3</w:t>
      </w:r>
      <w:r>
        <w:rPr>
          <w:rFonts w:asciiTheme="minorHAnsi" w:eastAsiaTheme="minorEastAsia" w:hAnsiTheme="minorHAnsi" w:cstheme="minorBidi"/>
          <w:noProof/>
          <w:sz w:val="22"/>
          <w:szCs w:val="22"/>
          <w:lang w:eastAsia="en-GB"/>
        </w:rPr>
        <w:tab/>
      </w:r>
      <w:r>
        <w:rPr>
          <w:noProof/>
          <w:lang w:eastAsia="ko-KR"/>
        </w:rPr>
        <w:t>Procedure for analytics exposure</w:t>
      </w:r>
      <w:r>
        <w:rPr>
          <w:noProof/>
        </w:rPr>
        <w:tab/>
      </w:r>
      <w:r>
        <w:rPr>
          <w:noProof/>
        </w:rPr>
        <w:fldChar w:fldCharType="begin" w:fldLock="1"/>
      </w:r>
      <w:r>
        <w:rPr>
          <w:noProof/>
        </w:rPr>
        <w:instrText xml:space="preserve"> PAGEREF _Toc59101874 \h </w:instrText>
      </w:r>
      <w:r>
        <w:rPr>
          <w:noProof/>
        </w:rPr>
      </w:r>
      <w:r>
        <w:rPr>
          <w:noProof/>
        </w:rPr>
        <w:fldChar w:fldCharType="separate"/>
      </w:r>
      <w:r>
        <w:rPr>
          <w:noProof/>
        </w:rPr>
        <w:t>271</w:t>
      </w:r>
      <w:r>
        <w:rPr>
          <w:noProof/>
        </w:rPr>
        <w:fldChar w:fldCharType="end"/>
      </w:r>
    </w:p>
    <w:p w14:paraId="4CD280FF" w14:textId="576A0EB9" w:rsidR="00C9265A" w:rsidRDefault="00C9265A">
      <w:pPr>
        <w:pStyle w:val="TOC3"/>
        <w:rPr>
          <w:rFonts w:asciiTheme="minorHAnsi" w:eastAsiaTheme="minorEastAsia" w:hAnsiTheme="minorHAnsi" w:cstheme="minorBidi"/>
          <w:noProof/>
          <w:sz w:val="22"/>
          <w:szCs w:val="22"/>
          <w:lang w:eastAsia="en-GB"/>
        </w:rPr>
      </w:pPr>
      <w:r>
        <w:rPr>
          <w:noProof/>
          <w:lang w:eastAsia="ko-KR"/>
        </w:rPr>
        <w:t>6.60.4</w:t>
      </w:r>
      <w:r>
        <w:rPr>
          <w:rFonts w:asciiTheme="minorHAnsi" w:eastAsiaTheme="minorEastAsia" w:hAnsiTheme="minorHAnsi" w:cstheme="minorBidi"/>
          <w:noProof/>
          <w:sz w:val="22"/>
          <w:szCs w:val="22"/>
          <w:lang w:eastAsia="en-GB"/>
        </w:rPr>
        <w:tab/>
      </w:r>
      <w:r>
        <w:rPr>
          <w:noProof/>
          <w:lang w:eastAsia="ko-KR"/>
        </w:rPr>
        <w:t>Impacts on services, entities and interfaces</w:t>
      </w:r>
      <w:r>
        <w:rPr>
          <w:noProof/>
        </w:rPr>
        <w:tab/>
      </w:r>
      <w:r>
        <w:rPr>
          <w:noProof/>
        </w:rPr>
        <w:fldChar w:fldCharType="begin" w:fldLock="1"/>
      </w:r>
      <w:r>
        <w:rPr>
          <w:noProof/>
        </w:rPr>
        <w:instrText xml:space="preserve"> PAGEREF _Toc59101875 \h </w:instrText>
      </w:r>
      <w:r>
        <w:rPr>
          <w:noProof/>
        </w:rPr>
      </w:r>
      <w:r>
        <w:rPr>
          <w:noProof/>
        </w:rPr>
        <w:fldChar w:fldCharType="separate"/>
      </w:r>
      <w:r>
        <w:rPr>
          <w:noProof/>
        </w:rPr>
        <w:t>272</w:t>
      </w:r>
      <w:r>
        <w:rPr>
          <w:noProof/>
        </w:rPr>
        <w:fldChar w:fldCharType="end"/>
      </w:r>
    </w:p>
    <w:p w14:paraId="42AB94D2" w14:textId="6068E6CB" w:rsidR="00C9265A" w:rsidRDefault="00C9265A">
      <w:pPr>
        <w:pStyle w:val="TOC2"/>
        <w:rPr>
          <w:rFonts w:asciiTheme="minorHAnsi" w:eastAsiaTheme="minorEastAsia" w:hAnsiTheme="minorHAnsi" w:cstheme="minorBidi"/>
          <w:noProof/>
          <w:sz w:val="22"/>
          <w:szCs w:val="22"/>
          <w:lang w:eastAsia="en-GB"/>
        </w:rPr>
      </w:pPr>
      <w:r>
        <w:rPr>
          <w:noProof/>
          <w:lang w:eastAsia="ko-KR"/>
        </w:rPr>
        <w:t>6.61</w:t>
      </w:r>
      <w:r>
        <w:rPr>
          <w:rFonts w:asciiTheme="minorHAnsi" w:eastAsiaTheme="minorEastAsia" w:hAnsiTheme="minorHAnsi" w:cstheme="minorBidi"/>
          <w:noProof/>
          <w:sz w:val="22"/>
          <w:szCs w:val="22"/>
          <w:lang w:eastAsia="en-GB"/>
        </w:rPr>
        <w:tab/>
      </w:r>
      <w:r>
        <w:rPr>
          <w:noProof/>
          <w:lang w:eastAsia="ko-KR"/>
        </w:rPr>
        <w:t>Solution#61: Improvement of User Data Congestion Analytics</w:t>
      </w:r>
      <w:r>
        <w:rPr>
          <w:noProof/>
        </w:rPr>
        <w:tab/>
      </w:r>
      <w:r>
        <w:rPr>
          <w:noProof/>
        </w:rPr>
        <w:fldChar w:fldCharType="begin" w:fldLock="1"/>
      </w:r>
      <w:r>
        <w:rPr>
          <w:noProof/>
        </w:rPr>
        <w:instrText xml:space="preserve"> PAGEREF _Toc59101876 \h </w:instrText>
      </w:r>
      <w:r>
        <w:rPr>
          <w:noProof/>
        </w:rPr>
      </w:r>
      <w:r>
        <w:rPr>
          <w:noProof/>
        </w:rPr>
        <w:fldChar w:fldCharType="separate"/>
      </w:r>
      <w:r>
        <w:rPr>
          <w:noProof/>
        </w:rPr>
        <w:t>272</w:t>
      </w:r>
      <w:r>
        <w:rPr>
          <w:noProof/>
        </w:rPr>
        <w:fldChar w:fldCharType="end"/>
      </w:r>
    </w:p>
    <w:p w14:paraId="4B79227E" w14:textId="3A03E81C" w:rsidR="00C9265A" w:rsidRDefault="00C9265A">
      <w:pPr>
        <w:pStyle w:val="TOC3"/>
        <w:rPr>
          <w:rFonts w:asciiTheme="minorHAnsi" w:eastAsiaTheme="minorEastAsia" w:hAnsiTheme="minorHAnsi" w:cstheme="minorBidi"/>
          <w:noProof/>
          <w:sz w:val="22"/>
          <w:szCs w:val="22"/>
          <w:lang w:eastAsia="en-GB"/>
        </w:rPr>
      </w:pPr>
      <w:r>
        <w:rPr>
          <w:noProof/>
          <w:lang w:eastAsia="ko-KR"/>
        </w:rPr>
        <w:t>6.61.1</w:t>
      </w:r>
      <w:r>
        <w:rPr>
          <w:rFonts w:asciiTheme="minorHAnsi" w:eastAsiaTheme="minorEastAsia" w:hAnsiTheme="minorHAnsi" w:cstheme="minorBidi"/>
          <w:noProof/>
          <w:sz w:val="22"/>
          <w:szCs w:val="22"/>
          <w:lang w:eastAsia="en-GB"/>
        </w:rPr>
        <w:tab/>
      </w:r>
      <w:r>
        <w:rPr>
          <w:noProof/>
          <w:lang w:eastAsia="ko-KR"/>
        </w:rPr>
        <w:t>Descriptions</w:t>
      </w:r>
      <w:r>
        <w:rPr>
          <w:noProof/>
        </w:rPr>
        <w:tab/>
      </w:r>
      <w:r>
        <w:rPr>
          <w:noProof/>
        </w:rPr>
        <w:fldChar w:fldCharType="begin" w:fldLock="1"/>
      </w:r>
      <w:r>
        <w:rPr>
          <w:noProof/>
        </w:rPr>
        <w:instrText xml:space="preserve"> PAGEREF _Toc59101877 \h </w:instrText>
      </w:r>
      <w:r>
        <w:rPr>
          <w:noProof/>
        </w:rPr>
      </w:r>
      <w:r>
        <w:rPr>
          <w:noProof/>
        </w:rPr>
        <w:fldChar w:fldCharType="separate"/>
      </w:r>
      <w:r>
        <w:rPr>
          <w:noProof/>
        </w:rPr>
        <w:t>272</w:t>
      </w:r>
      <w:r>
        <w:rPr>
          <w:noProof/>
        </w:rPr>
        <w:fldChar w:fldCharType="end"/>
      </w:r>
    </w:p>
    <w:p w14:paraId="012D0C53" w14:textId="07497B72" w:rsidR="00C9265A" w:rsidRDefault="00C9265A">
      <w:pPr>
        <w:pStyle w:val="TOC3"/>
        <w:rPr>
          <w:rFonts w:asciiTheme="minorHAnsi" w:eastAsiaTheme="minorEastAsia" w:hAnsiTheme="minorHAnsi" w:cstheme="minorBidi"/>
          <w:noProof/>
          <w:sz w:val="22"/>
          <w:szCs w:val="22"/>
          <w:lang w:eastAsia="en-GB"/>
        </w:rPr>
      </w:pPr>
      <w:r>
        <w:rPr>
          <w:noProof/>
          <w:lang w:eastAsia="ko-KR"/>
        </w:rPr>
        <w:t>6.61.2</w:t>
      </w:r>
      <w:r>
        <w:rPr>
          <w:rFonts w:asciiTheme="minorHAnsi" w:eastAsiaTheme="minorEastAsia" w:hAnsiTheme="minorHAnsi" w:cstheme="minorBidi"/>
          <w:noProof/>
          <w:sz w:val="22"/>
          <w:szCs w:val="22"/>
          <w:lang w:eastAsia="en-GB"/>
        </w:rPr>
        <w:tab/>
      </w:r>
      <w:r>
        <w:rPr>
          <w:noProof/>
          <w:lang w:eastAsia="ko-KR"/>
        </w:rPr>
        <w:t>Input data improvement</w:t>
      </w:r>
      <w:r>
        <w:rPr>
          <w:noProof/>
        </w:rPr>
        <w:tab/>
      </w:r>
      <w:r>
        <w:rPr>
          <w:noProof/>
        </w:rPr>
        <w:fldChar w:fldCharType="begin" w:fldLock="1"/>
      </w:r>
      <w:r>
        <w:rPr>
          <w:noProof/>
        </w:rPr>
        <w:instrText xml:space="preserve"> PAGEREF _Toc59101878 \h </w:instrText>
      </w:r>
      <w:r>
        <w:rPr>
          <w:noProof/>
        </w:rPr>
      </w:r>
      <w:r>
        <w:rPr>
          <w:noProof/>
        </w:rPr>
        <w:fldChar w:fldCharType="separate"/>
      </w:r>
      <w:r>
        <w:rPr>
          <w:noProof/>
        </w:rPr>
        <w:t>272</w:t>
      </w:r>
      <w:r>
        <w:rPr>
          <w:noProof/>
        </w:rPr>
        <w:fldChar w:fldCharType="end"/>
      </w:r>
    </w:p>
    <w:p w14:paraId="383E89BF" w14:textId="4DA9A5D3" w:rsidR="00C9265A" w:rsidRDefault="00C9265A">
      <w:pPr>
        <w:pStyle w:val="TOC3"/>
        <w:rPr>
          <w:rFonts w:asciiTheme="minorHAnsi" w:eastAsiaTheme="minorEastAsia" w:hAnsiTheme="minorHAnsi" w:cstheme="minorBidi"/>
          <w:noProof/>
          <w:sz w:val="22"/>
          <w:szCs w:val="22"/>
          <w:lang w:eastAsia="en-GB"/>
        </w:rPr>
      </w:pPr>
      <w:r>
        <w:rPr>
          <w:noProof/>
          <w:lang w:eastAsia="ko-KR"/>
        </w:rPr>
        <w:t>6.61.3</w:t>
      </w:r>
      <w:r>
        <w:rPr>
          <w:rFonts w:asciiTheme="minorHAnsi" w:eastAsiaTheme="minorEastAsia" w:hAnsiTheme="minorHAnsi" w:cstheme="minorBidi"/>
          <w:noProof/>
          <w:sz w:val="22"/>
          <w:szCs w:val="22"/>
          <w:lang w:eastAsia="en-GB"/>
        </w:rPr>
        <w:tab/>
      </w:r>
      <w:r>
        <w:rPr>
          <w:noProof/>
          <w:lang w:eastAsia="ko-KR"/>
        </w:rPr>
        <w:t>Output analytics improvement</w:t>
      </w:r>
      <w:r>
        <w:rPr>
          <w:noProof/>
        </w:rPr>
        <w:tab/>
      </w:r>
      <w:r>
        <w:rPr>
          <w:noProof/>
        </w:rPr>
        <w:fldChar w:fldCharType="begin" w:fldLock="1"/>
      </w:r>
      <w:r>
        <w:rPr>
          <w:noProof/>
        </w:rPr>
        <w:instrText xml:space="preserve"> PAGEREF _Toc59101879 \h </w:instrText>
      </w:r>
      <w:r>
        <w:rPr>
          <w:noProof/>
        </w:rPr>
      </w:r>
      <w:r>
        <w:rPr>
          <w:noProof/>
        </w:rPr>
        <w:fldChar w:fldCharType="separate"/>
      </w:r>
      <w:r>
        <w:rPr>
          <w:noProof/>
        </w:rPr>
        <w:t>273</w:t>
      </w:r>
      <w:r>
        <w:rPr>
          <w:noProof/>
        </w:rPr>
        <w:fldChar w:fldCharType="end"/>
      </w:r>
    </w:p>
    <w:p w14:paraId="523723B4" w14:textId="4F994071" w:rsidR="00C9265A" w:rsidRDefault="00C9265A">
      <w:pPr>
        <w:pStyle w:val="TOC3"/>
        <w:rPr>
          <w:rFonts w:asciiTheme="minorHAnsi" w:eastAsiaTheme="minorEastAsia" w:hAnsiTheme="minorHAnsi" w:cstheme="minorBidi"/>
          <w:noProof/>
          <w:sz w:val="22"/>
          <w:szCs w:val="22"/>
          <w:lang w:eastAsia="en-GB"/>
        </w:rPr>
      </w:pPr>
      <w:r>
        <w:rPr>
          <w:noProof/>
          <w:lang w:eastAsia="ko-KR"/>
        </w:rPr>
        <w:t>6.61.4</w:t>
      </w:r>
      <w:r>
        <w:rPr>
          <w:rFonts w:asciiTheme="minorHAnsi" w:eastAsiaTheme="minorEastAsia" w:hAnsiTheme="minorHAnsi" w:cstheme="minorBidi"/>
          <w:noProof/>
          <w:sz w:val="22"/>
          <w:szCs w:val="22"/>
          <w:lang w:eastAsia="en-GB"/>
        </w:rPr>
        <w:tab/>
      </w:r>
      <w:r>
        <w:rPr>
          <w:noProof/>
          <w:lang w:eastAsia="ko-KR"/>
        </w:rPr>
        <w:t>Procedures improvement</w:t>
      </w:r>
      <w:r>
        <w:rPr>
          <w:noProof/>
        </w:rPr>
        <w:tab/>
      </w:r>
      <w:r>
        <w:rPr>
          <w:noProof/>
        </w:rPr>
        <w:fldChar w:fldCharType="begin" w:fldLock="1"/>
      </w:r>
      <w:r>
        <w:rPr>
          <w:noProof/>
        </w:rPr>
        <w:instrText xml:space="preserve"> PAGEREF _Toc59101880 \h </w:instrText>
      </w:r>
      <w:r>
        <w:rPr>
          <w:noProof/>
        </w:rPr>
      </w:r>
      <w:r>
        <w:rPr>
          <w:noProof/>
        </w:rPr>
        <w:fldChar w:fldCharType="separate"/>
      </w:r>
      <w:r>
        <w:rPr>
          <w:noProof/>
        </w:rPr>
        <w:t>273</w:t>
      </w:r>
      <w:r>
        <w:rPr>
          <w:noProof/>
        </w:rPr>
        <w:fldChar w:fldCharType="end"/>
      </w:r>
    </w:p>
    <w:p w14:paraId="286181FD" w14:textId="79F93209" w:rsidR="00C9265A" w:rsidRDefault="00C9265A">
      <w:pPr>
        <w:pStyle w:val="TOC3"/>
        <w:rPr>
          <w:rFonts w:asciiTheme="minorHAnsi" w:eastAsiaTheme="minorEastAsia" w:hAnsiTheme="minorHAnsi" w:cstheme="minorBidi"/>
          <w:noProof/>
          <w:sz w:val="22"/>
          <w:szCs w:val="22"/>
          <w:lang w:eastAsia="en-GB"/>
        </w:rPr>
      </w:pPr>
      <w:r>
        <w:rPr>
          <w:noProof/>
          <w:lang w:eastAsia="ko-KR"/>
        </w:rPr>
        <w:t>6.61.4a</w:t>
      </w:r>
      <w:r>
        <w:rPr>
          <w:rFonts w:asciiTheme="minorHAnsi" w:eastAsiaTheme="minorEastAsia" w:hAnsiTheme="minorHAnsi" w:cstheme="minorBidi"/>
          <w:noProof/>
          <w:sz w:val="22"/>
          <w:szCs w:val="22"/>
          <w:lang w:eastAsia="en-GB"/>
        </w:rPr>
        <w:tab/>
      </w:r>
      <w:r>
        <w:rPr>
          <w:noProof/>
          <w:lang w:eastAsia="ko-KR"/>
        </w:rPr>
        <w:t>User Data Congestion Mitigation</w:t>
      </w:r>
      <w:r>
        <w:rPr>
          <w:noProof/>
        </w:rPr>
        <w:tab/>
      </w:r>
      <w:r>
        <w:rPr>
          <w:noProof/>
        </w:rPr>
        <w:fldChar w:fldCharType="begin" w:fldLock="1"/>
      </w:r>
      <w:r>
        <w:rPr>
          <w:noProof/>
        </w:rPr>
        <w:instrText xml:space="preserve"> PAGEREF _Toc59101881 \h </w:instrText>
      </w:r>
      <w:r>
        <w:rPr>
          <w:noProof/>
        </w:rPr>
      </w:r>
      <w:r>
        <w:rPr>
          <w:noProof/>
        </w:rPr>
        <w:fldChar w:fldCharType="separate"/>
      </w:r>
      <w:r>
        <w:rPr>
          <w:noProof/>
        </w:rPr>
        <w:t>274</w:t>
      </w:r>
      <w:r>
        <w:rPr>
          <w:noProof/>
        </w:rPr>
        <w:fldChar w:fldCharType="end"/>
      </w:r>
    </w:p>
    <w:p w14:paraId="3FC49955" w14:textId="5E1BFD5A" w:rsidR="00C9265A" w:rsidRDefault="00C9265A">
      <w:pPr>
        <w:pStyle w:val="TOC3"/>
        <w:rPr>
          <w:rFonts w:asciiTheme="minorHAnsi" w:eastAsiaTheme="minorEastAsia" w:hAnsiTheme="minorHAnsi" w:cstheme="minorBidi"/>
          <w:noProof/>
          <w:sz w:val="22"/>
          <w:szCs w:val="22"/>
          <w:lang w:eastAsia="en-GB"/>
        </w:rPr>
      </w:pPr>
      <w:r>
        <w:rPr>
          <w:noProof/>
          <w:lang w:eastAsia="ko-KR"/>
        </w:rPr>
        <w:t>6.61.5</w:t>
      </w:r>
      <w:r>
        <w:rPr>
          <w:rFonts w:asciiTheme="minorHAnsi" w:eastAsiaTheme="minorEastAsia" w:hAnsiTheme="minorHAnsi" w:cstheme="minorBidi"/>
          <w:noProof/>
          <w:sz w:val="22"/>
          <w:szCs w:val="22"/>
          <w:lang w:eastAsia="en-GB"/>
        </w:rPr>
        <w:tab/>
      </w:r>
      <w:r>
        <w:rPr>
          <w:noProof/>
          <w:lang w:eastAsia="ko-KR"/>
        </w:rPr>
        <w:t>Nnwdaf Services Description</w:t>
      </w:r>
      <w:r>
        <w:rPr>
          <w:noProof/>
        </w:rPr>
        <w:tab/>
      </w:r>
      <w:r>
        <w:rPr>
          <w:noProof/>
        </w:rPr>
        <w:fldChar w:fldCharType="begin" w:fldLock="1"/>
      </w:r>
      <w:r>
        <w:rPr>
          <w:noProof/>
        </w:rPr>
        <w:instrText xml:space="preserve"> PAGEREF _Toc59101882 \h </w:instrText>
      </w:r>
      <w:r>
        <w:rPr>
          <w:noProof/>
        </w:rPr>
      </w:r>
      <w:r>
        <w:rPr>
          <w:noProof/>
        </w:rPr>
        <w:fldChar w:fldCharType="separate"/>
      </w:r>
      <w:r>
        <w:rPr>
          <w:noProof/>
        </w:rPr>
        <w:t>274</w:t>
      </w:r>
      <w:r>
        <w:rPr>
          <w:noProof/>
        </w:rPr>
        <w:fldChar w:fldCharType="end"/>
      </w:r>
    </w:p>
    <w:p w14:paraId="743B2439" w14:textId="6D63681C" w:rsidR="00C9265A" w:rsidRDefault="00C9265A">
      <w:pPr>
        <w:pStyle w:val="TOC3"/>
        <w:rPr>
          <w:rFonts w:asciiTheme="minorHAnsi" w:eastAsiaTheme="minorEastAsia" w:hAnsiTheme="minorHAnsi" w:cstheme="minorBidi"/>
          <w:noProof/>
          <w:sz w:val="22"/>
          <w:szCs w:val="22"/>
          <w:lang w:eastAsia="en-GB"/>
        </w:rPr>
      </w:pPr>
      <w:r>
        <w:rPr>
          <w:noProof/>
          <w:lang w:eastAsia="ko-KR"/>
        </w:rPr>
        <w:t>6.61.6</w:t>
      </w:r>
      <w:r>
        <w:rPr>
          <w:rFonts w:asciiTheme="minorHAnsi" w:eastAsiaTheme="minorEastAsia" w:hAnsiTheme="minorHAnsi" w:cstheme="minorBidi"/>
          <w:noProof/>
          <w:sz w:val="22"/>
          <w:szCs w:val="22"/>
          <w:lang w:eastAsia="en-GB"/>
        </w:rPr>
        <w:tab/>
      </w:r>
      <w:r>
        <w:rPr>
          <w:noProof/>
          <w:lang w:eastAsia="ko-KR"/>
        </w:rPr>
        <w:t>Impacts on services, Existing Nodes and Functionality</w:t>
      </w:r>
      <w:r>
        <w:rPr>
          <w:noProof/>
        </w:rPr>
        <w:tab/>
      </w:r>
      <w:r>
        <w:rPr>
          <w:noProof/>
        </w:rPr>
        <w:fldChar w:fldCharType="begin" w:fldLock="1"/>
      </w:r>
      <w:r>
        <w:rPr>
          <w:noProof/>
        </w:rPr>
        <w:instrText xml:space="preserve"> PAGEREF _Toc59101883 \h </w:instrText>
      </w:r>
      <w:r>
        <w:rPr>
          <w:noProof/>
        </w:rPr>
      </w:r>
      <w:r>
        <w:rPr>
          <w:noProof/>
        </w:rPr>
        <w:fldChar w:fldCharType="separate"/>
      </w:r>
      <w:r>
        <w:rPr>
          <w:noProof/>
        </w:rPr>
        <w:t>274</w:t>
      </w:r>
      <w:r>
        <w:rPr>
          <w:noProof/>
        </w:rPr>
        <w:fldChar w:fldCharType="end"/>
      </w:r>
    </w:p>
    <w:p w14:paraId="1BE99073" w14:textId="4649A73A" w:rsidR="00C9265A" w:rsidRDefault="00C9265A">
      <w:pPr>
        <w:pStyle w:val="TOC3"/>
        <w:rPr>
          <w:rFonts w:asciiTheme="minorHAnsi" w:eastAsiaTheme="minorEastAsia" w:hAnsiTheme="minorHAnsi" w:cstheme="minorBidi"/>
          <w:noProof/>
          <w:sz w:val="22"/>
          <w:szCs w:val="22"/>
          <w:lang w:eastAsia="en-GB"/>
        </w:rPr>
      </w:pPr>
      <w:r>
        <w:rPr>
          <w:noProof/>
          <w:lang w:eastAsia="ko-KR"/>
        </w:rPr>
        <w:t>6.61.7</w:t>
      </w:r>
      <w:r>
        <w:rPr>
          <w:rFonts w:asciiTheme="minorHAnsi" w:eastAsiaTheme="minorEastAsia" w:hAnsiTheme="minorHAnsi" w:cstheme="minorBidi"/>
          <w:noProof/>
          <w:sz w:val="22"/>
          <w:szCs w:val="22"/>
          <w:lang w:eastAsia="en-GB"/>
        </w:rPr>
        <w:tab/>
      </w:r>
      <w:r>
        <w:rPr>
          <w:noProof/>
          <w:lang w:eastAsia="ko-KR"/>
        </w:rPr>
        <w:t>Improvement of Observed Service Experience Analytics</w:t>
      </w:r>
      <w:r>
        <w:rPr>
          <w:noProof/>
        </w:rPr>
        <w:tab/>
      </w:r>
      <w:r>
        <w:rPr>
          <w:noProof/>
        </w:rPr>
        <w:fldChar w:fldCharType="begin" w:fldLock="1"/>
      </w:r>
      <w:r>
        <w:rPr>
          <w:noProof/>
        </w:rPr>
        <w:instrText xml:space="preserve"> PAGEREF _Toc59101884 \h </w:instrText>
      </w:r>
      <w:r>
        <w:rPr>
          <w:noProof/>
        </w:rPr>
      </w:r>
      <w:r>
        <w:rPr>
          <w:noProof/>
        </w:rPr>
        <w:fldChar w:fldCharType="separate"/>
      </w:r>
      <w:r>
        <w:rPr>
          <w:noProof/>
        </w:rPr>
        <w:t>275</w:t>
      </w:r>
      <w:r>
        <w:rPr>
          <w:noProof/>
        </w:rPr>
        <w:fldChar w:fldCharType="end"/>
      </w:r>
    </w:p>
    <w:p w14:paraId="6A575B6D" w14:textId="2DC8C2F7" w:rsidR="00C9265A" w:rsidRDefault="00C9265A">
      <w:pPr>
        <w:pStyle w:val="TOC4"/>
        <w:rPr>
          <w:rFonts w:asciiTheme="minorHAnsi" w:eastAsiaTheme="minorEastAsia" w:hAnsiTheme="minorHAnsi" w:cstheme="minorBidi"/>
          <w:noProof/>
          <w:sz w:val="22"/>
          <w:szCs w:val="22"/>
          <w:lang w:eastAsia="en-GB"/>
        </w:rPr>
      </w:pPr>
      <w:r>
        <w:rPr>
          <w:noProof/>
          <w:lang w:eastAsia="ko-KR"/>
        </w:rPr>
        <w:t>6.61.7.1</w:t>
      </w:r>
      <w:r>
        <w:rPr>
          <w:rFonts w:asciiTheme="minorHAnsi" w:eastAsiaTheme="minorEastAsia" w:hAnsiTheme="minorHAnsi" w:cstheme="minorBidi"/>
          <w:noProof/>
          <w:sz w:val="22"/>
          <w:szCs w:val="22"/>
          <w:lang w:eastAsia="en-GB"/>
        </w:rPr>
        <w:tab/>
      </w:r>
      <w:r>
        <w:rPr>
          <w:noProof/>
          <w:lang w:eastAsia="ko-KR"/>
        </w:rPr>
        <w:t>Analytics Filter Information</w:t>
      </w:r>
      <w:r>
        <w:rPr>
          <w:noProof/>
        </w:rPr>
        <w:t xml:space="preserve"> </w:t>
      </w:r>
      <w:r>
        <w:rPr>
          <w:noProof/>
          <w:lang w:eastAsia="ko-KR"/>
        </w:rPr>
        <w:t>improvement</w:t>
      </w:r>
      <w:r>
        <w:rPr>
          <w:noProof/>
        </w:rPr>
        <w:tab/>
      </w:r>
      <w:r>
        <w:rPr>
          <w:noProof/>
        </w:rPr>
        <w:fldChar w:fldCharType="begin" w:fldLock="1"/>
      </w:r>
      <w:r>
        <w:rPr>
          <w:noProof/>
        </w:rPr>
        <w:instrText xml:space="preserve"> PAGEREF _Toc59101885 \h </w:instrText>
      </w:r>
      <w:r>
        <w:rPr>
          <w:noProof/>
        </w:rPr>
      </w:r>
      <w:r>
        <w:rPr>
          <w:noProof/>
        </w:rPr>
        <w:fldChar w:fldCharType="separate"/>
      </w:r>
      <w:r>
        <w:rPr>
          <w:noProof/>
        </w:rPr>
        <w:t>275</w:t>
      </w:r>
      <w:r>
        <w:rPr>
          <w:noProof/>
        </w:rPr>
        <w:fldChar w:fldCharType="end"/>
      </w:r>
    </w:p>
    <w:p w14:paraId="345B41A9" w14:textId="41AFDD3B" w:rsidR="00C9265A" w:rsidRDefault="00C9265A">
      <w:pPr>
        <w:pStyle w:val="TOC4"/>
        <w:rPr>
          <w:rFonts w:asciiTheme="minorHAnsi" w:eastAsiaTheme="minorEastAsia" w:hAnsiTheme="minorHAnsi" w:cstheme="minorBidi"/>
          <w:noProof/>
          <w:sz w:val="22"/>
          <w:szCs w:val="22"/>
          <w:lang w:eastAsia="en-GB"/>
        </w:rPr>
      </w:pPr>
      <w:r>
        <w:rPr>
          <w:noProof/>
          <w:lang w:eastAsia="ko-KR"/>
        </w:rPr>
        <w:t>6.61.7.2</w:t>
      </w:r>
      <w:r>
        <w:rPr>
          <w:rFonts w:asciiTheme="minorHAnsi" w:eastAsiaTheme="minorEastAsia" w:hAnsiTheme="minorHAnsi" w:cstheme="minorBidi"/>
          <w:noProof/>
          <w:sz w:val="22"/>
          <w:szCs w:val="22"/>
          <w:lang w:eastAsia="en-GB"/>
        </w:rPr>
        <w:tab/>
      </w:r>
      <w:r>
        <w:rPr>
          <w:noProof/>
          <w:lang w:eastAsia="ko-KR"/>
        </w:rPr>
        <w:t>Input data improvement</w:t>
      </w:r>
      <w:r>
        <w:rPr>
          <w:noProof/>
        </w:rPr>
        <w:tab/>
      </w:r>
      <w:r>
        <w:rPr>
          <w:noProof/>
        </w:rPr>
        <w:fldChar w:fldCharType="begin" w:fldLock="1"/>
      </w:r>
      <w:r>
        <w:rPr>
          <w:noProof/>
        </w:rPr>
        <w:instrText xml:space="preserve"> PAGEREF _Toc59101886 \h </w:instrText>
      </w:r>
      <w:r>
        <w:rPr>
          <w:noProof/>
        </w:rPr>
      </w:r>
      <w:r>
        <w:rPr>
          <w:noProof/>
        </w:rPr>
        <w:fldChar w:fldCharType="separate"/>
      </w:r>
      <w:r>
        <w:rPr>
          <w:noProof/>
        </w:rPr>
        <w:t>276</w:t>
      </w:r>
      <w:r>
        <w:rPr>
          <w:noProof/>
        </w:rPr>
        <w:fldChar w:fldCharType="end"/>
      </w:r>
    </w:p>
    <w:p w14:paraId="2BF2BACD" w14:textId="3C74CE76" w:rsidR="00C9265A" w:rsidRDefault="00C9265A">
      <w:pPr>
        <w:pStyle w:val="TOC4"/>
        <w:rPr>
          <w:rFonts w:asciiTheme="minorHAnsi" w:eastAsiaTheme="minorEastAsia" w:hAnsiTheme="minorHAnsi" w:cstheme="minorBidi"/>
          <w:noProof/>
          <w:sz w:val="22"/>
          <w:szCs w:val="22"/>
          <w:lang w:eastAsia="en-GB"/>
        </w:rPr>
      </w:pPr>
      <w:r>
        <w:rPr>
          <w:noProof/>
          <w:lang w:eastAsia="ko-KR"/>
        </w:rPr>
        <w:t>6.61.7.3</w:t>
      </w:r>
      <w:r>
        <w:rPr>
          <w:rFonts w:asciiTheme="minorHAnsi" w:eastAsiaTheme="minorEastAsia" w:hAnsiTheme="minorHAnsi" w:cstheme="minorBidi"/>
          <w:noProof/>
          <w:sz w:val="22"/>
          <w:szCs w:val="22"/>
          <w:lang w:eastAsia="en-GB"/>
        </w:rPr>
        <w:tab/>
      </w:r>
      <w:r>
        <w:rPr>
          <w:noProof/>
          <w:lang w:eastAsia="ko-KR"/>
        </w:rPr>
        <w:t>Procedures improvement</w:t>
      </w:r>
      <w:r>
        <w:rPr>
          <w:noProof/>
        </w:rPr>
        <w:tab/>
      </w:r>
      <w:r>
        <w:rPr>
          <w:noProof/>
        </w:rPr>
        <w:fldChar w:fldCharType="begin" w:fldLock="1"/>
      </w:r>
      <w:r>
        <w:rPr>
          <w:noProof/>
        </w:rPr>
        <w:instrText xml:space="preserve"> PAGEREF _Toc59101887 \h </w:instrText>
      </w:r>
      <w:r>
        <w:rPr>
          <w:noProof/>
        </w:rPr>
      </w:r>
      <w:r>
        <w:rPr>
          <w:noProof/>
        </w:rPr>
        <w:fldChar w:fldCharType="separate"/>
      </w:r>
      <w:r>
        <w:rPr>
          <w:noProof/>
        </w:rPr>
        <w:t>276</w:t>
      </w:r>
      <w:r>
        <w:rPr>
          <w:noProof/>
        </w:rPr>
        <w:fldChar w:fldCharType="end"/>
      </w:r>
    </w:p>
    <w:p w14:paraId="19F50C1D" w14:textId="65A133F2" w:rsidR="00C9265A" w:rsidRDefault="00C9265A">
      <w:pPr>
        <w:pStyle w:val="TOC4"/>
        <w:rPr>
          <w:rFonts w:asciiTheme="minorHAnsi" w:eastAsiaTheme="minorEastAsia" w:hAnsiTheme="minorHAnsi" w:cstheme="minorBidi"/>
          <w:noProof/>
          <w:sz w:val="22"/>
          <w:szCs w:val="22"/>
          <w:lang w:eastAsia="en-GB"/>
        </w:rPr>
      </w:pPr>
      <w:r>
        <w:rPr>
          <w:noProof/>
          <w:lang w:eastAsia="ko-KR"/>
        </w:rPr>
        <w:t>6.61.7.4</w:t>
      </w:r>
      <w:r>
        <w:rPr>
          <w:rFonts w:asciiTheme="minorHAnsi" w:eastAsiaTheme="minorEastAsia" w:hAnsiTheme="minorHAnsi" w:cstheme="minorBidi"/>
          <w:noProof/>
          <w:sz w:val="22"/>
          <w:szCs w:val="22"/>
          <w:lang w:eastAsia="en-GB"/>
        </w:rPr>
        <w:tab/>
      </w:r>
      <w:r>
        <w:rPr>
          <w:noProof/>
          <w:lang w:eastAsia="ko-KR"/>
        </w:rPr>
        <w:t>Impacts on services, Existing Nodes and Functionality</w:t>
      </w:r>
      <w:r>
        <w:rPr>
          <w:noProof/>
        </w:rPr>
        <w:tab/>
      </w:r>
      <w:r>
        <w:rPr>
          <w:noProof/>
        </w:rPr>
        <w:fldChar w:fldCharType="begin" w:fldLock="1"/>
      </w:r>
      <w:r>
        <w:rPr>
          <w:noProof/>
        </w:rPr>
        <w:instrText xml:space="preserve"> PAGEREF _Toc59101888 \h </w:instrText>
      </w:r>
      <w:r>
        <w:rPr>
          <w:noProof/>
        </w:rPr>
      </w:r>
      <w:r>
        <w:rPr>
          <w:noProof/>
        </w:rPr>
        <w:fldChar w:fldCharType="separate"/>
      </w:r>
      <w:r>
        <w:rPr>
          <w:noProof/>
        </w:rPr>
        <w:t>280</w:t>
      </w:r>
      <w:r>
        <w:rPr>
          <w:noProof/>
        </w:rPr>
        <w:fldChar w:fldCharType="end"/>
      </w:r>
    </w:p>
    <w:p w14:paraId="68DE6C81" w14:textId="1C5FF249" w:rsidR="00C9265A" w:rsidRDefault="00C9265A">
      <w:pPr>
        <w:pStyle w:val="TOC4"/>
        <w:rPr>
          <w:rFonts w:asciiTheme="minorHAnsi" w:eastAsiaTheme="minorEastAsia" w:hAnsiTheme="minorHAnsi" w:cstheme="minorBidi"/>
          <w:noProof/>
          <w:sz w:val="22"/>
          <w:szCs w:val="22"/>
          <w:lang w:eastAsia="en-GB"/>
        </w:rPr>
      </w:pPr>
      <w:r>
        <w:rPr>
          <w:noProof/>
          <w:lang w:eastAsia="ko-KR"/>
        </w:rPr>
        <w:t>6.61.7.5</w:t>
      </w:r>
      <w:r>
        <w:rPr>
          <w:rFonts w:asciiTheme="minorHAnsi" w:eastAsiaTheme="minorEastAsia" w:hAnsiTheme="minorHAnsi" w:cstheme="minorBidi"/>
          <w:noProof/>
          <w:sz w:val="22"/>
          <w:szCs w:val="22"/>
          <w:lang w:eastAsia="en-GB"/>
        </w:rPr>
        <w:tab/>
      </w:r>
      <w:r>
        <w:rPr>
          <w:noProof/>
          <w:lang w:eastAsia="ko-KR"/>
        </w:rPr>
        <w:t>Nnwdaf Services Description</w:t>
      </w:r>
      <w:r>
        <w:rPr>
          <w:noProof/>
        </w:rPr>
        <w:tab/>
      </w:r>
      <w:r>
        <w:rPr>
          <w:noProof/>
        </w:rPr>
        <w:fldChar w:fldCharType="begin" w:fldLock="1"/>
      </w:r>
      <w:r>
        <w:rPr>
          <w:noProof/>
        </w:rPr>
        <w:instrText xml:space="preserve"> PAGEREF _Toc59101889 \h </w:instrText>
      </w:r>
      <w:r>
        <w:rPr>
          <w:noProof/>
        </w:rPr>
      </w:r>
      <w:r>
        <w:rPr>
          <w:noProof/>
        </w:rPr>
        <w:fldChar w:fldCharType="separate"/>
      </w:r>
      <w:r>
        <w:rPr>
          <w:noProof/>
        </w:rPr>
        <w:t>281</w:t>
      </w:r>
      <w:r>
        <w:rPr>
          <w:noProof/>
        </w:rPr>
        <w:fldChar w:fldCharType="end"/>
      </w:r>
    </w:p>
    <w:p w14:paraId="37F58501" w14:textId="5ABB67DA" w:rsidR="00C9265A" w:rsidRDefault="00C9265A">
      <w:pPr>
        <w:pStyle w:val="TOC2"/>
        <w:rPr>
          <w:rFonts w:asciiTheme="minorHAnsi" w:eastAsiaTheme="minorEastAsia" w:hAnsiTheme="minorHAnsi" w:cstheme="minorBidi"/>
          <w:noProof/>
          <w:sz w:val="22"/>
          <w:szCs w:val="22"/>
          <w:lang w:eastAsia="en-GB"/>
        </w:rPr>
      </w:pPr>
      <w:r>
        <w:rPr>
          <w:noProof/>
          <w:lang w:eastAsia="en-US"/>
        </w:rPr>
        <w:t>6.62</w:t>
      </w:r>
      <w:r>
        <w:rPr>
          <w:rFonts w:asciiTheme="minorHAnsi" w:eastAsiaTheme="minorEastAsia" w:hAnsiTheme="minorHAnsi" w:cstheme="minorBidi"/>
          <w:noProof/>
          <w:sz w:val="22"/>
          <w:szCs w:val="22"/>
          <w:lang w:eastAsia="en-GB"/>
        </w:rPr>
        <w:tab/>
      </w:r>
      <w:r>
        <w:rPr>
          <w:noProof/>
          <w:lang w:eastAsia="en-US"/>
        </w:rPr>
        <w:t xml:space="preserve">Solution #62: Analytics for </w:t>
      </w:r>
      <w:r>
        <w:rPr>
          <w:noProof/>
          <w:lang w:eastAsia="ko-KR"/>
        </w:rPr>
        <w:t>WLAN performance and WLANSP</w:t>
      </w:r>
      <w:r>
        <w:rPr>
          <w:noProof/>
          <w:lang w:eastAsia="en-US"/>
        </w:rPr>
        <w:t xml:space="preserve"> using UE Data</w:t>
      </w:r>
      <w:r>
        <w:rPr>
          <w:noProof/>
        </w:rPr>
        <w:tab/>
      </w:r>
      <w:r>
        <w:rPr>
          <w:noProof/>
        </w:rPr>
        <w:fldChar w:fldCharType="begin" w:fldLock="1"/>
      </w:r>
      <w:r>
        <w:rPr>
          <w:noProof/>
        </w:rPr>
        <w:instrText xml:space="preserve"> PAGEREF _Toc59101890 \h </w:instrText>
      </w:r>
      <w:r>
        <w:rPr>
          <w:noProof/>
        </w:rPr>
      </w:r>
      <w:r>
        <w:rPr>
          <w:noProof/>
        </w:rPr>
        <w:fldChar w:fldCharType="separate"/>
      </w:r>
      <w:r>
        <w:rPr>
          <w:noProof/>
        </w:rPr>
        <w:t>282</w:t>
      </w:r>
      <w:r>
        <w:rPr>
          <w:noProof/>
        </w:rPr>
        <w:fldChar w:fldCharType="end"/>
      </w:r>
    </w:p>
    <w:p w14:paraId="60FC3FAB" w14:textId="7E32D9BB" w:rsidR="00C9265A" w:rsidRDefault="00C9265A">
      <w:pPr>
        <w:pStyle w:val="TOC3"/>
        <w:rPr>
          <w:rFonts w:asciiTheme="minorHAnsi" w:eastAsiaTheme="minorEastAsia" w:hAnsiTheme="minorHAnsi" w:cstheme="minorBidi"/>
          <w:noProof/>
          <w:sz w:val="22"/>
          <w:szCs w:val="22"/>
          <w:lang w:eastAsia="en-GB"/>
        </w:rPr>
      </w:pPr>
      <w:r>
        <w:rPr>
          <w:noProof/>
          <w:lang w:eastAsia="en-US"/>
        </w:rPr>
        <w:t>6.62.1</w:t>
      </w:r>
      <w:r>
        <w:rPr>
          <w:rFonts w:asciiTheme="minorHAnsi" w:eastAsiaTheme="minorEastAsia" w:hAnsiTheme="minorHAnsi" w:cstheme="minorBidi"/>
          <w:noProof/>
          <w:sz w:val="22"/>
          <w:szCs w:val="22"/>
          <w:lang w:eastAsia="en-GB"/>
        </w:rPr>
        <w:tab/>
      </w:r>
      <w:r>
        <w:rPr>
          <w:noProof/>
          <w:lang w:eastAsia="en-US"/>
        </w:rPr>
        <w:t>Description</w:t>
      </w:r>
      <w:r>
        <w:rPr>
          <w:noProof/>
        </w:rPr>
        <w:tab/>
      </w:r>
      <w:r>
        <w:rPr>
          <w:noProof/>
        </w:rPr>
        <w:fldChar w:fldCharType="begin" w:fldLock="1"/>
      </w:r>
      <w:r>
        <w:rPr>
          <w:noProof/>
        </w:rPr>
        <w:instrText xml:space="preserve"> PAGEREF _Toc59101891 \h </w:instrText>
      </w:r>
      <w:r>
        <w:rPr>
          <w:noProof/>
        </w:rPr>
      </w:r>
      <w:r>
        <w:rPr>
          <w:noProof/>
        </w:rPr>
        <w:fldChar w:fldCharType="separate"/>
      </w:r>
      <w:r>
        <w:rPr>
          <w:noProof/>
        </w:rPr>
        <w:t>282</w:t>
      </w:r>
      <w:r>
        <w:rPr>
          <w:noProof/>
        </w:rPr>
        <w:fldChar w:fldCharType="end"/>
      </w:r>
    </w:p>
    <w:p w14:paraId="482367D3" w14:textId="5CF3B107" w:rsidR="00C9265A" w:rsidRDefault="00C9265A">
      <w:pPr>
        <w:pStyle w:val="TOC3"/>
        <w:rPr>
          <w:rFonts w:asciiTheme="minorHAnsi" w:eastAsiaTheme="minorEastAsia" w:hAnsiTheme="minorHAnsi" w:cstheme="minorBidi"/>
          <w:noProof/>
          <w:sz w:val="22"/>
          <w:szCs w:val="22"/>
          <w:lang w:eastAsia="en-GB"/>
        </w:rPr>
      </w:pPr>
      <w:r>
        <w:rPr>
          <w:noProof/>
          <w:lang w:eastAsia="zh-CN"/>
        </w:rPr>
        <w:t>6.62.2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_Toc59101892 \h </w:instrText>
      </w:r>
      <w:r>
        <w:rPr>
          <w:noProof/>
        </w:rPr>
      </w:r>
      <w:r>
        <w:rPr>
          <w:noProof/>
        </w:rPr>
        <w:fldChar w:fldCharType="separate"/>
      </w:r>
      <w:r>
        <w:rPr>
          <w:noProof/>
        </w:rPr>
        <w:t>283</w:t>
      </w:r>
      <w:r>
        <w:rPr>
          <w:noProof/>
        </w:rPr>
        <w:fldChar w:fldCharType="end"/>
      </w:r>
    </w:p>
    <w:p w14:paraId="1152E84A" w14:textId="3A1C5BED" w:rsidR="00C9265A" w:rsidRDefault="00C9265A">
      <w:pPr>
        <w:pStyle w:val="TOC3"/>
        <w:rPr>
          <w:rFonts w:asciiTheme="minorHAnsi" w:eastAsiaTheme="minorEastAsia" w:hAnsiTheme="minorHAnsi" w:cstheme="minorBidi"/>
          <w:noProof/>
          <w:sz w:val="22"/>
          <w:szCs w:val="22"/>
          <w:lang w:eastAsia="en-GB"/>
        </w:rPr>
      </w:pPr>
      <w:r>
        <w:rPr>
          <w:noProof/>
          <w:lang w:eastAsia="zh-CN"/>
        </w:rPr>
        <w:t>6.62.3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_Toc59101893 \h </w:instrText>
      </w:r>
      <w:r>
        <w:rPr>
          <w:noProof/>
        </w:rPr>
      </w:r>
      <w:r>
        <w:rPr>
          <w:noProof/>
        </w:rPr>
        <w:fldChar w:fldCharType="separate"/>
      </w:r>
      <w:r>
        <w:rPr>
          <w:noProof/>
        </w:rPr>
        <w:t>283</w:t>
      </w:r>
      <w:r>
        <w:rPr>
          <w:noProof/>
        </w:rPr>
        <w:fldChar w:fldCharType="end"/>
      </w:r>
    </w:p>
    <w:p w14:paraId="34A6222B" w14:textId="3DAB81F6" w:rsidR="00C9265A" w:rsidRDefault="00C9265A">
      <w:pPr>
        <w:pStyle w:val="TOC3"/>
        <w:rPr>
          <w:rFonts w:asciiTheme="minorHAnsi" w:eastAsiaTheme="minorEastAsia" w:hAnsiTheme="minorHAnsi" w:cstheme="minorBidi"/>
          <w:noProof/>
          <w:sz w:val="22"/>
          <w:szCs w:val="22"/>
          <w:lang w:eastAsia="en-GB"/>
        </w:rPr>
      </w:pPr>
      <w:r>
        <w:rPr>
          <w:noProof/>
          <w:lang w:eastAsia="en-US"/>
        </w:rPr>
        <w:t>6.62.4</w:t>
      </w:r>
      <w:r>
        <w:rPr>
          <w:rFonts w:asciiTheme="minorHAnsi" w:eastAsiaTheme="minorEastAsia" w:hAnsiTheme="minorHAnsi" w:cstheme="minorBidi"/>
          <w:noProof/>
          <w:sz w:val="22"/>
          <w:szCs w:val="22"/>
          <w:lang w:eastAsia="en-GB"/>
        </w:rPr>
        <w:tab/>
      </w:r>
      <w:r>
        <w:rPr>
          <w:noProof/>
          <w:lang w:eastAsia="en-US"/>
        </w:rPr>
        <w:t>Procedures</w:t>
      </w:r>
      <w:r>
        <w:rPr>
          <w:noProof/>
        </w:rPr>
        <w:tab/>
      </w:r>
      <w:r>
        <w:rPr>
          <w:noProof/>
        </w:rPr>
        <w:fldChar w:fldCharType="begin" w:fldLock="1"/>
      </w:r>
      <w:r>
        <w:rPr>
          <w:noProof/>
        </w:rPr>
        <w:instrText xml:space="preserve"> PAGEREF _Toc59101894 \h </w:instrText>
      </w:r>
      <w:r>
        <w:rPr>
          <w:noProof/>
        </w:rPr>
      </w:r>
      <w:r>
        <w:rPr>
          <w:noProof/>
        </w:rPr>
        <w:fldChar w:fldCharType="separate"/>
      </w:r>
      <w:r>
        <w:rPr>
          <w:noProof/>
        </w:rPr>
        <w:t>285</w:t>
      </w:r>
      <w:r>
        <w:rPr>
          <w:noProof/>
        </w:rPr>
        <w:fldChar w:fldCharType="end"/>
      </w:r>
    </w:p>
    <w:p w14:paraId="6479A9CE" w14:textId="68550CAD" w:rsidR="00C9265A" w:rsidRDefault="00C9265A">
      <w:pPr>
        <w:pStyle w:val="TOC4"/>
        <w:rPr>
          <w:rFonts w:asciiTheme="minorHAnsi" w:eastAsiaTheme="minorEastAsia" w:hAnsiTheme="minorHAnsi" w:cstheme="minorBidi"/>
          <w:noProof/>
          <w:sz w:val="22"/>
          <w:szCs w:val="22"/>
          <w:lang w:eastAsia="en-GB"/>
        </w:rPr>
      </w:pPr>
      <w:r>
        <w:rPr>
          <w:noProof/>
          <w:lang w:eastAsia="en-US"/>
        </w:rPr>
        <w:t>6.62.4.1</w:t>
      </w:r>
      <w:r>
        <w:rPr>
          <w:rFonts w:asciiTheme="minorHAnsi" w:eastAsiaTheme="minorEastAsia" w:hAnsiTheme="minorHAnsi" w:cstheme="minorBidi"/>
          <w:noProof/>
          <w:sz w:val="22"/>
          <w:szCs w:val="22"/>
          <w:lang w:eastAsia="en-GB"/>
        </w:rPr>
        <w:tab/>
      </w:r>
      <w:r>
        <w:rPr>
          <w:noProof/>
        </w:rPr>
        <w:t>UE Data Collection procedure</w:t>
      </w:r>
      <w:r>
        <w:rPr>
          <w:noProof/>
        </w:rPr>
        <w:tab/>
      </w:r>
      <w:r>
        <w:rPr>
          <w:noProof/>
        </w:rPr>
        <w:fldChar w:fldCharType="begin" w:fldLock="1"/>
      </w:r>
      <w:r>
        <w:rPr>
          <w:noProof/>
        </w:rPr>
        <w:instrText xml:space="preserve"> PAGEREF _Toc59101895 \h </w:instrText>
      </w:r>
      <w:r>
        <w:rPr>
          <w:noProof/>
        </w:rPr>
      </w:r>
      <w:r>
        <w:rPr>
          <w:noProof/>
        </w:rPr>
        <w:fldChar w:fldCharType="separate"/>
      </w:r>
      <w:r>
        <w:rPr>
          <w:noProof/>
        </w:rPr>
        <w:t>285</w:t>
      </w:r>
      <w:r>
        <w:rPr>
          <w:noProof/>
        </w:rPr>
        <w:fldChar w:fldCharType="end"/>
      </w:r>
    </w:p>
    <w:p w14:paraId="2A742A0A" w14:textId="731B5167" w:rsidR="00C9265A" w:rsidRDefault="00C9265A">
      <w:pPr>
        <w:pStyle w:val="TOC4"/>
        <w:rPr>
          <w:rFonts w:asciiTheme="minorHAnsi" w:eastAsiaTheme="minorEastAsia" w:hAnsiTheme="minorHAnsi" w:cstheme="minorBidi"/>
          <w:noProof/>
          <w:sz w:val="22"/>
          <w:szCs w:val="22"/>
          <w:lang w:eastAsia="en-GB"/>
        </w:rPr>
      </w:pPr>
      <w:r>
        <w:rPr>
          <w:noProof/>
          <w:lang w:eastAsia="en-US"/>
        </w:rPr>
        <w:t>6.62.4.2</w:t>
      </w:r>
      <w:r>
        <w:rPr>
          <w:rFonts w:asciiTheme="minorHAnsi" w:eastAsiaTheme="minorEastAsia" w:hAnsiTheme="minorHAnsi" w:cstheme="minorBidi"/>
          <w:noProof/>
          <w:sz w:val="22"/>
          <w:szCs w:val="22"/>
          <w:lang w:eastAsia="en-GB"/>
        </w:rPr>
        <w:tab/>
      </w:r>
      <w:r>
        <w:rPr>
          <w:noProof/>
          <w:lang w:eastAsia="en-US"/>
        </w:rPr>
        <w:t xml:space="preserve">Analytics for </w:t>
      </w:r>
      <w:r>
        <w:rPr>
          <w:noProof/>
        </w:rPr>
        <w:t xml:space="preserve">WLAN </w:t>
      </w:r>
      <w:r>
        <w:rPr>
          <w:noProof/>
          <w:lang w:eastAsia="ko-KR"/>
        </w:rPr>
        <w:t>performance and WLANSP</w:t>
      </w:r>
      <w:r>
        <w:rPr>
          <w:noProof/>
        </w:rPr>
        <w:tab/>
      </w:r>
      <w:r>
        <w:rPr>
          <w:noProof/>
        </w:rPr>
        <w:fldChar w:fldCharType="begin" w:fldLock="1"/>
      </w:r>
      <w:r>
        <w:rPr>
          <w:noProof/>
        </w:rPr>
        <w:instrText xml:space="preserve"> PAGEREF _Toc59101896 \h </w:instrText>
      </w:r>
      <w:r>
        <w:rPr>
          <w:noProof/>
        </w:rPr>
      </w:r>
      <w:r>
        <w:rPr>
          <w:noProof/>
        </w:rPr>
        <w:fldChar w:fldCharType="separate"/>
      </w:r>
      <w:r>
        <w:rPr>
          <w:noProof/>
        </w:rPr>
        <w:t>286</w:t>
      </w:r>
      <w:r>
        <w:rPr>
          <w:noProof/>
        </w:rPr>
        <w:fldChar w:fldCharType="end"/>
      </w:r>
    </w:p>
    <w:p w14:paraId="457D922E" w14:textId="7C0DC53D" w:rsidR="00C9265A" w:rsidRDefault="00C9265A">
      <w:pPr>
        <w:pStyle w:val="TOC3"/>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_Toc59101897 \h </w:instrText>
      </w:r>
      <w:r>
        <w:rPr>
          <w:noProof/>
        </w:rPr>
      </w:r>
      <w:r>
        <w:rPr>
          <w:noProof/>
        </w:rPr>
        <w:fldChar w:fldCharType="separate"/>
      </w:r>
      <w:r>
        <w:rPr>
          <w:noProof/>
        </w:rPr>
        <w:t>287</w:t>
      </w:r>
      <w:r>
        <w:rPr>
          <w:noProof/>
        </w:rPr>
        <w:fldChar w:fldCharType="end"/>
      </w:r>
    </w:p>
    <w:p w14:paraId="7D5DD2A9" w14:textId="5D183DA8" w:rsidR="00C9265A" w:rsidRDefault="00C9265A">
      <w:pPr>
        <w:pStyle w:val="TOC2"/>
        <w:rPr>
          <w:rFonts w:asciiTheme="minorHAnsi" w:eastAsiaTheme="minorEastAsia" w:hAnsiTheme="minorHAnsi" w:cstheme="minorBidi"/>
          <w:noProof/>
          <w:sz w:val="22"/>
          <w:szCs w:val="22"/>
          <w:lang w:eastAsia="en-GB"/>
        </w:rPr>
      </w:pPr>
      <w:r>
        <w:rPr>
          <w:noProof/>
          <w:lang w:eastAsia="ko-KR"/>
        </w:rPr>
        <w:t>6</w:t>
      </w:r>
      <w:r>
        <w:rPr>
          <w:noProof/>
          <w:lang w:eastAsia="zh-CN"/>
        </w:rPr>
        <w:t>.63</w:t>
      </w:r>
      <w:r>
        <w:rPr>
          <w:rFonts w:asciiTheme="minorHAnsi" w:eastAsiaTheme="minorEastAsia" w:hAnsiTheme="minorHAnsi" w:cstheme="minorBidi"/>
          <w:noProof/>
          <w:sz w:val="22"/>
          <w:szCs w:val="22"/>
          <w:lang w:eastAsia="en-GB"/>
        </w:rPr>
        <w:tab/>
      </w:r>
      <w:r>
        <w:rPr>
          <w:noProof/>
          <w:lang w:eastAsia="en-GB"/>
        </w:rPr>
        <w:t>Solution #63: UE data as an input for service experience analytics</w:t>
      </w:r>
      <w:r>
        <w:rPr>
          <w:noProof/>
        </w:rPr>
        <w:tab/>
      </w:r>
      <w:r>
        <w:rPr>
          <w:noProof/>
        </w:rPr>
        <w:fldChar w:fldCharType="begin" w:fldLock="1"/>
      </w:r>
      <w:r>
        <w:rPr>
          <w:noProof/>
        </w:rPr>
        <w:instrText xml:space="preserve"> PAGEREF _Toc59101898 \h </w:instrText>
      </w:r>
      <w:r>
        <w:rPr>
          <w:noProof/>
        </w:rPr>
      </w:r>
      <w:r>
        <w:rPr>
          <w:noProof/>
        </w:rPr>
        <w:fldChar w:fldCharType="separate"/>
      </w:r>
      <w:r>
        <w:rPr>
          <w:noProof/>
        </w:rPr>
        <w:t>287</w:t>
      </w:r>
      <w:r>
        <w:rPr>
          <w:noProof/>
        </w:rPr>
        <w:fldChar w:fldCharType="end"/>
      </w:r>
    </w:p>
    <w:p w14:paraId="1367A970" w14:textId="19D199BF" w:rsidR="00C9265A" w:rsidRDefault="00C9265A">
      <w:pPr>
        <w:pStyle w:val="TOC3"/>
        <w:rPr>
          <w:rFonts w:asciiTheme="minorHAnsi" w:eastAsiaTheme="minorEastAsia" w:hAnsiTheme="minorHAnsi" w:cstheme="minorBidi"/>
          <w:noProof/>
          <w:sz w:val="22"/>
          <w:szCs w:val="22"/>
          <w:lang w:eastAsia="en-GB"/>
        </w:rPr>
      </w:pPr>
      <w:r>
        <w:rPr>
          <w:noProof/>
          <w:lang w:eastAsia="en-GB"/>
        </w:rPr>
        <w:t>6.63.1</w:t>
      </w:r>
      <w:r>
        <w:rPr>
          <w:rFonts w:asciiTheme="minorHAnsi" w:eastAsiaTheme="minorEastAsia" w:hAnsiTheme="minorHAnsi" w:cstheme="minorBidi"/>
          <w:noProof/>
          <w:sz w:val="22"/>
          <w:szCs w:val="22"/>
          <w:lang w:eastAsia="en-GB"/>
        </w:rPr>
        <w:tab/>
      </w:r>
      <w:r>
        <w:rPr>
          <w:noProof/>
          <w:lang w:eastAsia="en-GB"/>
        </w:rPr>
        <w:t>Description</w:t>
      </w:r>
      <w:r>
        <w:rPr>
          <w:noProof/>
        </w:rPr>
        <w:tab/>
      </w:r>
      <w:r>
        <w:rPr>
          <w:noProof/>
        </w:rPr>
        <w:fldChar w:fldCharType="begin" w:fldLock="1"/>
      </w:r>
      <w:r>
        <w:rPr>
          <w:noProof/>
        </w:rPr>
        <w:instrText xml:space="preserve"> PAGEREF _Toc59101899 \h </w:instrText>
      </w:r>
      <w:r>
        <w:rPr>
          <w:noProof/>
        </w:rPr>
      </w:r>
      <w:r>
        <w:rPr>
          <w:noProof/>
        </w:rPr>
        <w:fldChar w:fldCharType="separate"/>
      </w:r>
      <w:r>
        <w:rPr>
          <w:noProof/>
        </w:rPr>
        <w:t>287</w:t>
      </w:r>
      <w:r>
        <w:rPr>
          <w:noProof/>
        </w:rPr>
        <w:fldChar w:fldCharType="end"/>
      </w:r>
    </w:p>
    <w:p w14:paraId="0ADBF3E6" w14:textId="41E89044" w:rsidR="00C9265A" w:rsidRDefault="00C9265A">
      <w:pPr>
        <w:pStyle w:val="TOC3"/>
        <w:rPr>
          <w:rFonts w:asciiTheme="minorHAnsi" w:eastAsiaTheme="minorEastAsia" w:hAnsiTheme="minorHAnsi" w:cstheme="minorBidi"/>
          <w:noProof/>
          <w:sz w:val="22"/>
          <w:szCs w:val="22"/>
          <w:lang w:eastAsia="en-GB"/>
        </w:rPr>
      </w:pPr>
      <w:r>
        <w:rPr>
          <w:noProof/>
          <w:lang w:eastAsia="zh-CN"/>
        </w:rPr>
        <w:t>6.63.</w:t>
      </w:r>
      <w:r>
        <w:rPr>
          <w:noProof/>
        </w:rPr>
        <w:t>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_Toc59101900 \h </w:instrText>
      </w:r>
      <w:r>
        <w:rPr>
          <w:noProof/>
        </w:rPr>
      </w:r>
      <w:r>
        <w:rPr>
          <w:noProof/>
        </w:rPr>
        <w:fldChar w:fldCharType="separate"/>
      </w:r>
      <w:r>
        <w:rPr>
          <w:noProof/>
        </w:rPr>
        <w:t>288</w:t>
      </w:r>
      <w:r>
        <w:rPr>
          <w:noProof/>
        </w:rPr>
        <w:fldChar w:fldCharType="end"/>
      </w:r>
    </w:p>
    <w:p w14:paraId="33287999" w14:textId="640FD344" w:rsidR="00C9265A" w:rsidRDefault="00C9265A">
      <w:pPr>
        <w:pStyle w:val="TOC3"/>
        <w:rPr>
          <w:rFonts w:asciiTheme="minorHAnsi" w:eastAsiaTheme="minorEastAsia" w:hAnsiTheme="minorHAnsi" w:cstheme="minorBidi"/>
          <w:noProof/>
          <w:sz w:val="22"/>
          <w:szCs w:val="22"/>
          <w:lang w:eastAsia="en-GB"/>
        </w:rPr>
      </w:pPr>
      <w:r>
        <w:rPr>
          <w:noProof/>
          <w:lang w:eastAsia="zh-CN"/>
        </w:rPr>
        <w:t>6.63.3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_Toc59101901 \h </w:instrText>
      </w:r>
      <w:r>
        <w:rPr>
          <w:noProof/>
        </w:rPr>
      </w:r>
      <w:r>
        <w:rPr>
          <w:noProof/>
        </w:rPr>
        <w:fldChar w:fldCharType="separate"/>
      </w:r>
      <w:r>
        <w:rPr>
          <w:noProof/>
        </w:rPr>
        <w:t>288</w:t>
      </w:r>
      <w:r>
        <w:rPr>
          <w:noProof/>
        </w:rPr>
        <w:fldChar w:fldCharType="end"/>
      </w:r>
    </w:p>
    <w:p w14:paraId="32CDC184" w14:textId="41247E37" w:rsidR="00C9265A" w:rsidRDefault="00C9265A">
      <w:pPr>
        <w:pStyle w:val="TOC3"/>
        <w:rPr>
          <w:rFonts w:asciiTheme="minorHAnsi" w:eastAsiaTheme="minorEastAsia" w:hAnsiTheme="minorHAnsi" w:cstheme="minorBidi"/>
          <w:noProof/>
          <w:sz w:val="22"/>
          <w:szCs w:val="22"/>
          <w:lang w:eastAsia="en-GB"/>
        </w:rPr>
      </w:pPr>
      <w:r>
        <w:rPr>
          <w:noProof/>
          <w:lang w:eastAsia="en-GB"/>
        </w:rPr>
        <w:t>6.63.4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_Toc59101902 \h </w:instrText>
      </w:r>
      <w:r>
        <w:rPr>
          <w:noProof/>
        </w:rPr>
      </w:r>
      <w:r>
        <w:rPr>
          <w:noProof/>
        </w:rPr>
        <w:fldChar w:fldCharType="separate"/>
      </w:r>
      <w:r>
        <w:rPr>
          <w:noProof/>
        </w:rPr>
        <w:t>289</w:t>
      </w:r>
      <w:r>
        <w:rPr>
          <w:noProof/>
        </w:rPr>
        <w:fldChar w:fldCharType="end"/>
      </w:r>
    </w:p>
    <w:p w14:paraId="1A85C41D" w14:textId="101040BC" w:rsidR="00C9265A" w:rsidRDefault="00C9265A">
      <w:pPr>
        <w:pStyle w:val="TOC3"/>
        <w:rPr>
          <w:rFonts w:asciiTheme="minorHAnsi" w:eastAsiaTheme="minorEastAsia" w:hAnsiTheme="minorHAnsi" w:cstheme="minorBidi"/>
          <w:noProof/>
          <w:sz w:val="22"/>
          <w:szCs w:val="22"/>
          <w:lang w:eastAsia="en-GB"/>
        </w:rPr>
      </w:pPr>
      <w:r>
        <w:rPr>
          <w:noProof/>
          <w:lang w:eastAsia="zh-CN"/>
        </w:rPr>
        <w:t>6.63.5</w:t>
      </w:r>
      <w:r>
        <w:rPr>
          <w:rFonts w:asciiTheme="minorHAnsi" w:eastAsiaTheme="minorEastAsia" w:hAnsiTheme="minorHAnsi" w:cstheme="minorBidi"/>
          <w:noProof/>
          <w:sz w:val="22"/>
          <w:szCs w:val="22"/>
          <w:lang w:eastAsia="en-GB"/>
        </w:rPr>
        <w:tab/>
      </w:r>
      <w:r>
        <w:rPr>
          <w:noProof/>
          <w:lang w:eastAsia="en-GB"/>
        </w:rPr>
        <w:t>Impacts on</w:t>
      </w:r>
      <w:r>
        <w:rPr>
          <w:noProof/>
          <w:lang w:eastAsia="zh-CN"/>
        </w:rPr>
        <w:t xml:space="preserve"> services, entities and interfaces</w:t>
      </w:r>
      <w:r>
        <w:rPr>
          <w:noProof/>
        </w:rPr>
        <w:tab/>
      </w:r>
      <w:r>
        <w:rPr>
          <w:noProof/>
        </w:rPr>
        <w:fldChar w:fldCharType="begin" w:fldLock="1"/>
      </w:r>
      <w:r>
        <w:rPr>
          <w:noProof/>
        </w:rPr>
        <w:instrText xml:space="preserve"> PAGEREF _Toc59101903 \h </w:instrText>
      </w:r>
      <w:r>
        <w:rPr>
          <w:noProof/>
        </w:rPr>
      </w:r>
      <w:r>
        <w:rPr>
          <w:noProof/>
        </w:rPr>
        <w:fldChar w:fldCharType="separate"/>
      </w:r>
      <w:r>
        <w:rPr>
          <w:noProof/>
        </w:rPr>
        <w:t>289</w:t>
      </w:r>
      <w:r>
        <w:rPr>
          <w:noProof/>
        </w:rPr>
        <w:fldChar w:fldCharType="end"/>
      </w:r>
    </w:p>
    <w:p w14:paraId="18C15A3D" w14:textId="04FE4822" w:rsidR="00C9265A" w:rsidRDefault="00C9265A">
      <w:pPr>
        <w:pStyle w:val="TOC2"/>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64</w:t>
      </w:r>
      <w:r>
        <w:rPr>
          <w:rFonts w:asciiTheme="minorHAnsi" w:eastAsiaTheme="minorEastAsia" w:hAnsiTheme="minorHAnsi" w:cstheme="minorBidi"/>
          <w:noProof/>
          <w:sz w:val="22"/>
          <w:szCs w:val="22"/>
          <w:lang w:eastAsia="en-GB"/>
        </w:rPr>
        <w:tab/>
      </w:r>
      <w:r>
        <w:rPr>
          <w:noProof/>
        </w:rPr>
        <w:t>Solution #</w:t>
      </w:r>
      <w:r>
        <w:rPr>
          <w:noProof/>
          <w:lang w:eastAsia="zh-CN"/>
        </w:rPr>
        <w:t>64</w:t>
      </w:r>
      <w:r>
        <w:rPr>
          <w:noProof/>
        </w:rPr>
        <w:t xml:space="preserve">: </w:t>
      </w:r>
      <w:r w:rsidRPr="00416AF7">
        <w:rPr>
          <w:rFonts w:cs="Arial"/>
          <w:noProof/>
          <w:color w:val="000000"/>
          <w:lang w:eastAsia="zh-CN"/>
        </w:rPr>
        <w:t>MNO owned Data Collection AF for UE data collection</w:t>
      </w:r>
      <w:r>
        <w:rPr>
          <w:noProof/>
        </w:rPr>
        <w:tab/>
      </w:r>
      <w:r>
        <w:rPr>
          <w:noProof/>
        </w:rPr>
        <w:fldChar w:fldCharType="begin" w:fldLock="1"/>
      </w:r>
      <w:r>
        <w:rPr>
          <w:noProof/>
        </w:rPr>
        <w:instrText xml:space="preserve"> PAGEREF _Toc59101904 \h </w:instrText>
      </w:r>
      <w:r>
        <w:rPr>
          <w:noProof/>
        </w:rPr>
      </w:r>
      <w:r>
        <w:rPr>
          <w:noProof/>
        </w:rPr>
        <w:fldChar w:fldCharType="separate"/>
      </w:r>
      <w:r>
        <w:rPr>
          <w:noProof/>
        </w:rPr>
        <w:t>289</w:t>
      </w:r>
      <w:r>
        <w:rPr>
          <w:noProof/>
        </w:rPr>
        <w:fldChar w:fldCharType="end"/>
      </w:r>
    </w:p>
    <w:p w14:paraId="4CAF977F" w14:textId="53F63341" w:rsidR="00C9265A" w:rsidRDefault="00C9265A">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64.1</w:t>
      </w:r>
      <w:r>
        <w:rPr>
          <w:rFonts w:asciiTheme="minorHAnsi" w:eastAsiaTheme="minorEastAsia" w:hAnsiTheme="minorHAnsi" w:cstheme="minorBidi"/>
          <w:noProof/>
          <w:sz w:val="22"/>
          <w:szCs w:val="22"/>
          <w:lang w:eastAsia="en-GB"/>
        </w:rPr>
        <w:tab/>
      </w:r>
      <w:r>
        <w:rPr>
          <w:noProof/>
          <w:lang w:eastAsia="zh-CN"/>
        </w:rPr>
        <w:t>D</w:t>
      </w:r>
      <w:r>
        <w:rPr>
          <w:noProof/>
        </w:rPr>
        <w:t>escription</w:t>
      </w:r>
      <w:r>
        <w:rPr>
          <w:noProof/>
        </w:rPr>
        <w:tab/>
      </w:r>
      <w:r>
        <w:rPr>
          <w:noProof/>
        </w:rPr>
        <w:fldChar w:fldCharType="begin" w:fldLock="1"/>
      </w:r>
      <w:r>
        <w:rPr>
          <w:noProof/>
        </w:rPr>
        <w:instrText xml:space="preserve"> PAGEREF _Toc59101905 \h </w:instrText>
      </w:r>
      <w:r>
        <w:rPr>
          <w:noProof/>
        </w:rPr>
      </w:r>
      <w:r>
        <w:rPr>
          <w:noProof/>
        </w:rPr>
        <w:fldChar w:fldCharType="separate"/>
      </w:r>
      <w:r>
        <w:rPr>
          <w:noProof/>
        </w:rPr>
        <w:t>289</w:t>
      </w:r>
      <w:r>
        <w:rPr>
          <w:noProof/>
        </w:rPr>
        <w:fldChar w:fldCharType="end"/>
      </w:r>
    </w:p>
    <w:p w14:paraId="0753CBF7" w14:textId="4F25337E" w:rsidR="00C9265A" w:rsidRDefault="00C9265A">
      <w:pPr>
        <w:pStyle w:val="TOC4"/>
        <w:rPr>
          <w:rFonts w:asciiTheme="minorHAnsi" w:eastAsiaTheme="minorEastAsia" w:hAnsiTheme="minorHAnsi" w:cstheme="minorBidi"/>
          <w:noProof/>
          <w:sz w:val="22"/>
          <w:szCs w:val="22"/>
          <w:lang w:eastAsia="en-GB"/>
        </w:rPr>
      </w:pPr>
      <w:r>
        <w:rPr>
          <w:noProof/>
          <w:lang w:eastAsia="en-US"/>
        </w:rPr>
        <w:t>6.64.1.1</w:t>
      </w:r>
      <w:r>
        <w:rPr>
          <w:rFonts w:asciiTheme="minorHAnsi" w:eastAsiaTheme="minorEastAsia" w:hAnsiTheme="minorHAnsi" w:cstheme="minorBidi"/>
          <w:noProof/>
          <w:sz w:val="22"/>
          <w:szCs w:val="22"/>
          <w:lang w:eastAsia="en-GB"/>
        </w:rPr>
        <w:tab/>
      </w:r>
      <w:r>
        <w:rPr>
          <w:noProof/>
          <w:lang w:eastAsia="en-US"/>
        </w:rPr>
        <w:t>General</w:t>
      </w:r>
      <w:r>
        <w:rPr>
          <w:noProof/>
        </w:rPr>
        <w:tab/>
      </w:r>
      <w:r>
        <w:rPr>
          <w:noProof/>
        </w:rPr>
        <w:fldChar w:fldCharType="begin" w:fldLock="1"/>
      </w:r>
      <w:r>
        <w:rPr>
          <w:noProof/>
        </w:rPr>
        <w:instrText xml:space="preserve"> PAGEREF _Toc59101906 \h </w:instrText>
      </w:r>
      <w:r>
        <w:rPr>
          <w:noProof/>
        </w:rPr>
      </w:r>
      <w:r>
        <w:rPr>
          <w:noProof/>
        </w:rPr>
        <w:fldChar w:fldCharType="separate"/>
      </w:r>
      <w:r>
        <w:rPr>
          <w:noProof/>
        </w:rPr>
        <w:t>290</w:t>
      </w:r>
      <w:r>
        <w:rPr>
          <w:noProof/>
        </w:rPr>
        <w:fldChar w:fldCharType="end"/>
      </w:r>
    </w:p>
    <w:p w14:paraId="34C47AA1" w14:textId="197D95C2" w:rsidR="00C9265A" w:rsidRDefault="00C9265A">
      <w:pPr>
        <w:pStyle w:val="TOC4"/>
        <w:rPr>
          <w:rFonts w:asciiTheme="minorHAnsi" w:eastAsiaTheme="minorEastAsia" w:hAnsiTheme="minorHAnsi" w:cstheme="minorBidi"/>
          <w:noProof/>
          <w:sz w:val="22"/>
          <w:szCs w:val="22"/>
          <w:lang w:eastAsia="en-GB"/>
        </w:rPr>
      </w:pPr>
      <w:r>
        <w:rPr>
          <w:noProof/>
          <w:lang w:eastAsia="zh-CN"/>
        </w:rPr>
        <w:t>6.64.1.2</w:t>
      </w:r>
      <w:r>
        <w:rPr>
          <w:rFonts w:asciiTheme="minorHAnsi" w:eastAsiaTheme="minorEastAsia" w:hAnsiTheme="minorHAnsi" w:cstheme="minorBidi"/>
          <w:noProof/>
          <w:sz w:val="22"/>
          <w:szCs w:val="22"/>
          <w:lang w:eastAsia="en-GB"/>
        </w:rPr>
        <w:tab/>
      </w:r>
      <w:r>
        <w:rPr>
          <w:noProof/>
          <w:lang w:eastAsia="zh-CN"/>
        </w:rPr>
        <w:t>DC-AF collects UE data from ASP server</w:t>
      </w:r>
      <w:r>
        <w:rPr>
          <w:noProof/>
        </w:rPr>
        <w:tab/>
      </w:r>
      <w:r>
        <w:rPr>
          <w:noProof/>
        </w:rPr>
        <w:fldChar w:fldCharType="begin" w:fldLock="1"/>
      </w:r>
      <w:r>
        <w:rPr>
          <w:noProof/>
        </w:rPr>
        <w:instrText xml:space="preserve"> PAGEREF _Toc59101907 \h </w:instrText>
      </w:r>
      <w:r>
        <w:rPr>
          <w:noProof/>
        </w:rPr>
      </w:r>
      <w:r>
        <w:rPr>
          <w:noProof/>
        </w:rPr>
        <w:fldChar w:fldCharType="separate"/>
      </w:r>
      <w:r>
        <w:rPr>
          <w:noProof/>
        </w:rPr>
        <w:t>290</w:t>
      </w:r>
      <w:r>
        <w:rPr>
          <w:noProof/>
        </w:rPr>
        <w:fldChar w:fldCharType="end"/>
      </w:r>
    </w:p>
    <w:p w14:paraId="70A1394B" w14:textId="60AE0674" w:rsidR="00C9265A" w:rsidRDefault="00C9265A">
      <w:pPr>
        <w:pStyle w:val="TOC4"/>
        <w:rPr>
          <w:rFonts w:asciiTheme="minorHAnsi" w:eastAsiaTheme="minorEastAsia" w:hAnsiTheme="minorHAnsi" w:cstheme="minorBidi"/>
          <w:noProof/>
          <w:sz w:val="22"/>
          <w:szCs w:val="22"/>
          <w:lang w:eastAsia="en-GB"/>
        </w:rPr>
      </w:pPr>
      <w:r>
        <w:rPr>
          <w:noProof/>
          <w:lang w:eastAsia="zh-CN"/>
        </w:rPr>
        <w:t>6.64.1.3</w:t>
      </w:r>
      <w:r>
        <w:rPr>
          <w:rFonts w:asciiTheme="minorHAnsi" w:eastAsiaTheme="minorEastAsia" w:hAnsiTheme="minorHAnsi" w:cstheme="minorBidi"/>
          <w:noProof/>
          <w:sz w:val="22"/>
          <w:szCs w:val="22"/>
          <w:lang w:eastAsia="en-GB"/>
        </w:rPr>
        <w:tab/>
      </w:r>
      <w:r>
        <w:rPr>
          <w:noProof/>
          <w:lang w:eastAsia="zh-CN"/>
        </w:rPr>
        <w:t>Registration and Discovery of DC-AF</w:t>
      </w:r>
      <w:r>
        <w:rPr>
          <w:noProof/>
        </w:rPr>
        <w:tab/>
      </w:r>
      <w:r>
        <w:rPr>
          <w:noProof/>
        </w:rPr>
        <w:fldChar w:fldCharType="begin" w:fldLock="1"/>
      </w:r>
      <w:r>
        <w:rPr>
          <w:noProof/>
        </w:rPr>
        <w:instrText xml:space="preserve"> PAGEREF _Toc59101908 \h </w:instrText>
      </w:r>
      <w:r>
        <w:rPr>
          <w:noProof/>
        </w:rPr>
      </w:r>
      <w:r>
        <w:rPr>
          <w:noProof/>
        </w:rPr>
        <w:fldChar w:fldCharType="separate"/>
      </w:r>
      <w:r>
        <w:rPr>
          <w:noProof/>
        </w:rPr>
        <w:t>291</w:t>
      </w:r>
      <w:r>
        <w:rPr>
          <w:noProof/>
        </w:rPr>
        <w:fldChar w:fldCharType="end"/>
      </w:r>
    </w:p>
    <w:p w14:paraId="741FE509" w14:textId="5E03F154" w:rsidR="00C9265A" w:rsidRDefault="00C9265A">
      <w:pPr>
        <w:pStyle w:val="TOC4"/>
        <w:rPr>
          <w:rFonts w:asciiTheme="minorHAnsi" w:eastAsiaTheme="minorEastAsia" w:hAnsiTheme="minorHAnsi" w:cstheme="minorBidi"/>
          <w:noProof/>
          <w:sz w:val="22"/>
          <w:szCs w:val="22"/>
          <w:lang w:eastAsia="en-GB"/>
        </w:rPr>
      </w:pPr>
      <w:r>
        <w:rPr>
          <w:noProof/>
          <w:lang w:eastAsia="zh-CN"/>
        </w:rPr>
        <w:t>6.64.1.4</w:t>
      </w:r>
      <w:r>
        <w:rPr>
          <w:rFonts w:asciiTheme="minorHAnsi" w:eastAsiaTheme="minorEastAsia" w:hAnsiTheme="minorHAnsi" w:cstheme="minorBidi"/>
          <w:noProof/>
          <w:sz w:val="22"/>
          <w:szCs w:val="22"/>
          <w:lang w:eastAsia="en-GB"/>
        </w:rPr>
        <w:tab/>
      </w:r>
      <w:r>
        <w:rPr>
          <w:noProof/>
          <w:lang w:eastAsia="zh-CN"/>
        </w:rPr>
        <w:t>DC-AF provides UE data to NWDAF consumer</w:t>
      </w:r>
      <w:r>
        <w:rPr>
          <w:noProof/>
        </w:rPr>
        <w:tab/>
      </w:r>
      <w:r>
        <w:rPr>
          <w:noProof/>
        </w:rPr>
        <w:fldChar w:fldCharType="begin" w:fldLock="1"/>
      </w:r>
      <w:r>
        <w:rPr>
          <w:noProof/>
        </w:rPr>
        <w:instrText xml:space="preserve"> PAGEREF _Toc59101909 \h </w:instrText>
      </w:r>
      <w:r>
        <w:rPr>
          <w:noProof/>
        </w:rPr>
      </w:r>
      <w:r>
        <w:rPr>
          <w:noProof/>
        </w:rPr>
        <w:fldChar w:fldCharType="separate"/>
      </w:r>
      <w:r>
        <w:rPr>
          <w:noProof/>
        </w:rPr>
        <w:t>292</w:t>
      </w:r>
      <w:r>
        <w:rPr>
          <w:noProof/>
        </w:rPr>
        <w:fldChar w:fldCharType="end"/>
      </w:r>
    </w:p>
    <w:p w14:paraId="06A26E9A" w14:textId="1C962028" w:rsidR="00C9265A" w:rsidRDefault="00C9265A">
      <w:pPr>
        <w:pStyle w:val="TOC4"/>
        <w:rPr>
          <w:rFonts w:asciiTheme="minorHAnsi" w:eastAsiaTheme="minorEastAsia" w:hAnsiTheme="minorHAnsi" w:cstheme="minorBidi"/>
          <w:noProof/>
          <w:sz w:val="22"/>
          <w:szCs w:val="22"/>
          <w:lang w:eastAsia="en-GB"/>
        </w:rPr>
      </w:pPr>
      <w:r>
        <w:rPr>
          <w:noProof/>
          <w:lang w:eastAsia="zh-CN"/>
        </w:rPr>
        <w:t>6.64.1.5</w:t>
      </w:r>
      <w:r>
        <w:rPr>
          <w:rFonts w:asciiTheme="minorHAnsi" w:eastAsiaTheme="minorEastAsia" w:hAnsiTheme="minorHAnsi" w:cstheme="minorBidi"/>
          <w:noProof/>
          <w:sz w:val="22"/>
          <w:szCs w:val="22"/>
          <w:lang w:eastAsia="en-GB"/>
        </w:rPr>
        <w:tab/>
      </w:r>
      <w:r>
        <w:rPr>
          <w:noProof/>
          <w:lang w:eastAsia="zh-CN"/>
        </w:rPr>
        <w:t>Security consideration</w:t>
      </w:r>
      <w:r>
        <w:rPr>
          <w:noProof/>
        </w:rPr>
        <w:tab/>
      </w:r>
      <w:r>
        <w:rPr>
          <w:noProof/>
        </w:rPr>
        <w:fldChar w:fldCharType="begin" w:fldLock="1"/>
      </w:r>
      <w:r>
        <w:rPr>
          <w:noProof/>
        </w:rPr>
        <w:instrText xml:space="preserve"> PAGEREF _Toc59101910 \h </w:instrText>
      </w:r>
      <w:r>
        <w:rPr>
          <w:noProof/>
        </w:rPr>
      </w:r>
      <w:r>
        <w:rPr>
          <w:noProof/>
        </w:rPr>
        <w:fldChar w:fldCharType="separate"/>
      </w:r>
      <w:r>
        <w:rPr>
          <w:noProof/>
        </w:rPr>
        <w:t>293</w:t>
      </w:r>
      <w:r>
        <w:rPr>
          <w:noProof/>
        </w:rPr>
        <w:fldChar w:fldCharType="end"/>
      </w:r>
    </w:p>
    <w:p w14:paraId="2079C5D1" w14:textId="7F9EA48C" w:rsidR="00C9265A" w:rsidRDefault="00C9265A">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64.2</w:t>
      </w:r>
      <w:r>
        <w:rPr>
          <w:rFonts w:asciiTheme="minorHAnsi" w:eastAsiaTheme="minorEastAsia" w:hAnsiTheme="minorHAnsi" w:cstheme="minorBidi"/>
          <w:noProof/>
          <w:sz w:val="22"/>
          <w:szCs w:val="22"/>
          <w:lang w:eastAsia="en-GB"/>
        </w:rPr>
        <w:tab/>
      </w:r>
      <w:r>
        <w:rPr>
          <w:noProof/>
          <w:lang w:eastAsia="zh-CN"/>
        </w:rPr>
        <w:t xml:space="preserve">Impacts </w:t>
      </w:r>
      <w:r>
        <w:rPr>
          <w:noProof/>
        </w:rPr>
        <w:t>on services, entities and interfaces</w:t>
      </w:r>
      <w:r>
        <w:rPr>
          <w:noProof/>
        </w:rPr>
        <w:tab/>
      </w:r>
      <w:r>
        <w:rPr>
          <w:noProof/>
        </w:rPr>
        <w:fldChar w:fldCharType="begin" w:fldLock="1"/>
      </w:r>
      <w:r>
        <w:rPr>
          <w:noProof/>
        </w:rPr>
        <w:instrText xml:space="preserve"> PAGEREF _Toc59101911 \h </w:instrText>
      </w:r>
      <w:r>
        <w:rPr>
          <w:noProof/>
        </w:rPr>
      </w:r>
      <w:r>
        <w:rPr>
          <w:noProof/>
        </w:rPr>
        <w:fldChar w:fldCharType="separate"/>
      </w:r>
      <w:r>
        <w:rPr>
          <w:noProof/>
        </w:rPr>
        <w:t>293</w:t>
      </w:r>
      <w:r>
        <w:rPr>
          <w:noProof/>
        </w:rPr>
        <w:fldChar w:fldCharType="end"/>
      </w:r>
    </w:p>
    <w:p w14:paraId="7AA69B6B" w14:textId="38441D98" w:rsidR="00C9265A" w:rsidRDefault="00C9265A">
      <w:pPr>
        <w:pStyle w:val="TOC2"/>
        <w:rPr>
          <w:rFonts w:asciiTheme="minorHAnsi" w:eastAsiaTheme="minorEastAsia" w:hAnsiTheme="minorHAnsi" w:cstheme="minorBidi"/>
          <w:noProof/>
          <w:sz w:val="22"/>
          <w:szCs w:val="22"/>
          <w:lang w:eastAsia="en-GB"/>
        </w:rPr>
      </w:pPr>
      <w:r>
        <w:rPr>
          <w:noProof/>
          <w:lang w:eastAsia="zh-CN"/>
        </w:rPr>
        <w:t>6.65</w:t>
      </w:r>
      <w:r>
        <w:rPr>
          <w:rFonts w:asciiTheme="minorHAnsi" w:eastAsiaTheme="minorEastAsia" w:hAnsiTheme="minorHAnsi" w:cstheme="minorBidi"/>
          <w:noProof/>
          <w:sz w:val="22"/>
          <w:szCs w:val="22"/>
          <w:lang w:eastAsia="en-GB"/>
        </w:rPr>
        <w:tab/>
      </w:r>
      <w:r>
        <w:rPr>
          <w:noProof/>
          <w:lang w:eastAsia="zh-CN"/>
        </w:rPr>
        <w:t xml:space="preserve">Solution #65: </w:t>
      </w:r>
      <w:r>
        <w:rPr>
          <w:noProof/>
          <w:lang w:eastAsia="ko-KR"/>
        </w:rPr>
        <w:t>Triggers for data collection from the UEs</w:t>
      </w:r>
      <w:r>
        <w:rPr>
          <w:noProof/>
        </w:rPr>
        <w:tab/>
      </w:r>
      <w:r>
        <w:rPr>
          <w:noProof/>
        </w:rPr>
        <w:fldChar w:fldCharType="begin" w:fldLock="1"/>
      </w:r>
      <w:r>
        <w:rPr>
          <w:noProof/>
        </w:rPr>
        <w:instrText xml:space="preserve"> PAGEREF _Toc59101912 \h </w:instrText>
      </w:r>
      <w:r>
        <w:rPr>
          <w:noProof/>
        </w:rPr>
      </w:r>
      <w:r>
        <w:rPr>
          <w:noProof/>
        </w:rPr>
        <w:fldChar w:fldCharType="separate"/>
      </w:r>
      <w:r>
        <w:rPr>
          <w:noProof/>
        </w:rPr>
        <w:t>294</w:t>
      </w:r>
      <w:r>
        <w:rPr>
          <w:noProof/>
        </w:rPr>
        <w:fldChar w:fldCharType="end"/>
      </w:r>
    </w:p>
    <w:p w14:paraId="64A5566C" w14:textId="61BDFBBF" w:rsidR="00C9265A" w:rsidRDefault="00C9265A">
      <w:pPr>
        <w:pStyle w:val="TOC3"/>
        <w:rPr>
          <w:rFonts w:asciiTheme="minorHAnsi" w:eastAsiaTheme="minorEastAsia" w:hAnsiTheme="minorHAnsi" w:cstheme="minorBidi"/>
          <w:noProof/>
          <w:sz w:val="22"/>
          <w:szCs w:val="22"/>
          <w:lang w:eastAsia="en-GB"/>
        </w:rPr>
      </w:pPr>
      <w:r>
        <w:rPr>
          <w:noProof/>
        </w:rPr>
        <w:t>6.65.1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_Toc59101913 \h </w:instrText>
      </w:r>
      <w:r>
        <w:rPr>
          <w:noProof/>
        </w:rPr>
      </w:r>
      <w:r>
        <w:rPr>
          <w:noProof/>
        </w:rPr>
        <w:fldChar w:fldCharType="separate"/>
      </w:r>
      <w:r>
        <w:rPr>
          <w:noProof/>
        </w:rPr>
        <w:t>294</w:t>
      </w:r>
      <w:r>
        <w:rPr>
          <w:noProof/>
        </w:rPr>
        <w:fldChar w:fldCharType="end"/>
      </w:r>
    </w:p>
    <w:p w14:paraId="35F1657F" w14:textId="1B9A05D7" w:rsidR="00C9265A" w:rsidRDefault="00C9265A">
      <w:pPr>
        <w:pStyle w:val="TOC3"/>
        <w:rPr>
          <w:rFonts w:asciiTheme="minorHAnsi" w:eastAsiaTheme="minorEastAsia" w:hAnsiTheme="minorHAnsi" w:cstheme="minorBidi"/>
          <w:noProof/>
          <w:sz w:val="22"/>
          <w:szCs w:val="22"/>
          <w:lang w:eastAsia="en-GB"/>
        </w:rPr>
      </w:pPr>
      <w:r>
        <w:rPr>
          <w:noProof/>
          <w:lang w:eastAsia="ko-KR"/>
        </w:rPr>
        <w:t>6.65.2</w:t>
      </w:r>
      <w:r>
        <w:rPr>
          <w:rFonts w:asciiTheme="minorHAnsi" w:eastAsiaTheme="minorEastAsia" w:hAnsiTheme="minorHAnsi" w:cstheme="minorBidi"/>
          <w:noProof/>
          <w:sz w:val="22"/>
          <w:szCs w:val="22"/>
          <w:lang w:eastAsia="en-GB"/>
        </w:rPr>
        <w:tab/>
      </w:r>
      <w:r>
        <w:rPr>
          <w:noProof/>
          <w:lang w:eastAsia="ko-KR"/>
        </w:rPr>
        <w:t>Functional Description</w:t>
      </w:r>
      <w:r>
        <w:rPr>
          <w:noProof/>
        </w:rPr>
        <w:tab/>
      </w:r>
      <w:r>
        <w:rPr>
          <w:noProof/>
        </w:rPr>
        <w:fldChar w:fldCharType="begin" w:fldLock="1"/>
      </w:r>
      <w:r>
        <w:rPr>
          <w:noProof/>
        </w:rPr>
        <w:instrText xml:space="preserve"> PAGEREF _Toc59101914 \h </w:instrText>
      </w:r>
      <w:r>
        <w:rPr>
          <w:noProof/>
        </w:rPr>
      </w:r>
      <w:r>
        <w:rPr>
          <w:noProof/>
        </w:rPr>
        <w:fldChar w:fldCharType="separate"/>
      </w:r>
      <w:r>
        <w:rPr>
          <w:noProof/>
        </w:rPr>
        <w:t>294</w:t>
      </w:r>
      <w:r>
        <w:rPr>
          <w:noProof/>
        </w:rPr>
        <w:fldChar w:fldCharType="end"/>
      </w:r>
    </w:p>
    <w:p w14:paraId="08CF8112" w14:textId="6BA15917" w:rsidR="00C9265A" w:rsidRDefault="00C9265A">
      <w:pPr>
        <w:pStyle w:val="TOC3"/>
        <w:rPr>
          <w:rFonts w:asciiTheme="minorHAnsi" w:eastAsiaTheme="minorEastAsia" w:hAnsiTheme="minorHAnsi" w:cstheme="minorBidi"/>
          <w:noProof/>
          <w:sz w:val="22"/>
          <w:szCs w:val="22"/>
          <w:lang w:eastAsia="en-GB"/>
        </w:rPr>
      </w:pPr>
      <w:r>
        <w:rPr>
          <w:noProof/>
          <w:lang w:eastAsia="ko-KR"/>
        </w:rPr>
        <w:t>6.65.3</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_Toc59101915 \h </w:instrText>
      </w:r>
      <w:r>
        <w:rPr>
          <w:noProof/>
        </w:rPr>
      </w:r>
      <w:r>
        <w:rPr>
          <w:noProof/>
        </w:rPr>
        <w:fldChar w:fldCharType="separate"/>
      </w:r>
      <w:r>
        <w:rPr>
          <w:noProof/>
        </w:rPr>
        <w:t>294</w:t>
      </w:r>
      <w:r>
        <w:rPr>
          <w:noProof/>
        </w:rPr>
        <w:fldChar w:fldCharType="end"/>
      </w:r>
    </w:p>
    <w:p w14:paraId="1B975167" w14:textId="34B81BCD" w:rsidR="00C9265A" w:rsidRDefault="00C9265A">
      <w:pPr>
        <w:pStyle w:val="TOC3"/>
        <w:rPr>
          <w:rFonts w:asciiTheme="minorHAnsi" w:eastAsiaTheme="minorEastAsia" w:hAnsiTheme="minorHAnsi" w:cstheme="minorBidi"/>
          <w:noProof/>
          <w:sz w:val="22"/>
          <w:szCs w:val="22"/>
          <w:lang w:eastAsia="en-GB"/>
        </w:rPr>
      </w:pPr>
      <w:r>
        <w:rPr>
          <w:noProof/>
        </w:rPr>
        <w:t>6.65.4</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_Toc59101916 \h </w:instrText>
      </w:r>
      <w:r>
        <w:rPr>
          <w:noProof/>
        </w:rPr>
      </w:r>
      <w:r>
        <w:rPr>
          <w:noProof/>
        </w:rPr>
        <w:fldChar w:fldCharType="separate"/>
      </w:r>
      <w:r>
        <w:rPr>
          <w:noProof/>
        </w:rPr>
        <w:t>296</w:t>
      </w:r>
      <w:r>
        <w:rPr>
          <w:noProof/>
        </w:rPr>
        <w:fldChar w:fldCharType="end"/>
      </w:r>
    </w:p>
    <w:p w14:paraId="171AA94C" w14:textId="3DDE4844" w:rsidR="00C9265A" w:rsidRDefault="00C9265A">
      <w:pPr>
        <w:pStyle w:val="TOC2"/>
        <w:rPr>
          <w:rFonts w:asciiTheme="minorHAnsi" w:eastAsiaTheme="minorEastAsia" w:hAnsiTheme="minorHAnsi" w:cstheme="minorBidi"/>
          <w:noProof/>
          <w:sz w:val="22"/>
          <w:szCs w:val="22"/>
          <w:lang w:eastAsia="en-GB"/>
        </w:rPr>
      </w:pPr>
      <w:r>
        <w:rPr>
          <w:noProof/>
          <w:lang w:eastAsia="zh-CN"/>
        </w:rPr>
        <w:t>6.66</w:t>
      </w:r>
      <w:r>
        <w:rPr>
          <w:rFonts w:asciiTheme="minorHAnsi" w:eastAsiaTheme="minorEastAsia" w:hAnsiTheme="minorHAnsi" w:cstheme="minorBidi"/>
          <w:noProof/>
          <w:sz w:val="22"/>
          <w:szCs w:val="22"/>
          <w:lang w:eastAsia="en-GB"/>
        </w:rPr>
        <w:tab/>
      </w:r>
      <w:r>
        <w:rPr>
          <w:noProof/>
        </w:rPr>
        <w:t>Solution</w:t>
      </w:r>
      <w:r>
        <w:rPr>
          <w:noProof/>
          <w:lang w:eastAsia="zh-CN"/>
        </w:rPr>
        <w:t xml:space="preserve"> #66</w:t>
      </w:r>
      <w:r>
        <w:rPr>
          <w:noProof/>
        </w:rPr>
        <w:t>: Including Dispersion data in the Expected UE Behaviour</w:t>
      </w:r>
      <w:r>
        <w:rPr>
          <w:noProof/>
        </w:rPr>
        <w:tab/>
      </w:r>
      <w:r>
        <w:rPr>
          <w:noProof/>
        </w:rPr>
        <w:fldChar w:fldCharType="begin" w:fldLock="1"/>
      </w:r>
      <w:r>
        <w:rPr>
          <w:noProof/>
        </w:rPr>
        <w:instrText xml:space="preserve"> PAGEREF _Toc59101917 \h </w:instrText>
      </w:r>
      <w:r>
        <w:rPr>
          <w:noProof/>
        </w:rPr>
      </w:r>
      <w:r>
        <w:rPr>
          <w:noProof/>
        </w:rPr>
        <w:fldChar w:fldCharType="separate"/>
      </w:r>
      <w:r>
        <w:rPr>
          <w:noProof/>
        </w:rPr>
        <w:t>296</w:t>
      </w:r>
      <w:r>
        <w:rPr>
          <w:noProof/>
        </w:rPr>
        <w:fldChar w:fldCharType="end"/>
      </w:r>
    </w:p>
    <w:p w14:paraId="74DD8A05" w14:textId="28D52FF0" w:rsidR="00C9265A" w:rsidRDefault="00C9265A">
      <w:pPr>
        <w:pStyle w:val="TOC3"/>
        <w:rPr>
          <w:rFonts w:asciiTheme="minorHAnsi" w:eastAsiaTheme="minorEastAsia" w:hAnsiTheme="minorHAnsi" w:cstheme="minorBidi"/>
          <w:noProof/>
          <w:sz w:val="22"/>
          <w:szCs w:val="22"/>
          <w:lang w:eastAsia="en-GB"/>
        </w:rPr>
      </w:pPr>
      <w:r>
        <w:rPr>
          <w:noProof/>
        </w:rPr>
        <w:t>6.66.1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_Toc59101918 \h </w:instrText>
      </w:r>
      <w:r>
        <w:rPr>
          <w:noProof/>
        </w:rPr>
      </w:r>
      <w:r>
        <w:rPr>
          <w:noProof/>
        </w:rPr>
        <w:fldChar w:fldCharType="separate"/>
      </w:r>
      <w:r>
        <w:rPr>
          <w:noProof/>
        </w:rPr>
        <w:t>296</w:t>
      </w:r>
      <w:r>
        <w:rPr>
          <w:noProof/>
        </w:rPr>
        <w:fldChar w:fldCharType="end"/>
      </w:r>
    </w:p>
    <w:p w14:paraId="7204D19B" w14:textId="594584EC" w:rsidR="00C9265A" w:rsidRDefault="00C9265A">
      <w:pPr>
        <w:pStyle w:val="TOC4"/>
        <w:rPr>
          <w:rFonts w:asciiTheme="minorHAnsi" w:eastAsiaTheme="minorEastAsia" w:hAnsiTheme="minorHAnsi" w:cstheme="minorBidi"/>
          <w:noProof/>
          <w:sz w:val="22"/>
          <w:szCs w:val="22"/>
          <w:lang w:eastAsia="en-GB"/>
        </w:rPr>
      </w:pPr>
      <w:r>
        <w:rPr>
          <w:noProof/>
        </w:rPr>
        <w:t>6.66.1.1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_Toc59101919 \h </w:instrText>
      </w:r>
      <w:r>
        <w:rPr>
          <w:noProof/>
        </w:rPr>
      </w:r>
      <w:r>
        <w:rPr>
          <w:noProof/>
        </w:rPr>
        <w:fldChar w:fldCharType="separate"/>
      </w:r>
      <w:r>
        <w:rPr>
          <w:noProof/>
        </w:rPr>
        <w:t>296</w:t>
      </w:r>
      <w:r>
        <w:rPr>
          <w:noProof/>
        </w:rPr>
        <w:fldChar w:fldCharType="end"/>
      </w:r>
    </w:p>
    <w:p w14:paraId="3DEA27D0" w14:textId="16285711" w:rsidR="00C9265A" w:rsidRDefault="00C9265A">
      <w:pPr>
        <w:pStyle w:val="TOC3"/>
        <w:rPr>
          <w:rFonts w:asciiTheme="minorHAnsi" w:eastAsiaTheme="minorEastAsia" w:hAnsiTheme="minorHAnsi" w:cstheme="minorBidi"/>
          <w:noProof/>
          <w:sz w:val="22"/>
          <w:szCs w:val="22"/>
          <w:lang w:eastAsia="en-GB"/>
        </w:rPr>
      </w:pPr>
      <w:r>
        <w:rPr>
          <w:noProof/>
          <w:lang w:eastAsia="zh-CN"/>
        </w:rPr>
        <w:t>6.66.2</w:t>
      </w:r>
      <w:r>
        <w:rPr>
          <w:rFonts w:asciiTheme="minorHAnsi" w:eastAsiaTheme="minorEastAsia" w:hAnsiTheme="minorHAnsi" w:cstheme="minorBidi"/>
          <w:noProof/>
          <w:sz w:val="22"/>
          <w:szCs w:val="22"/>
          <w:lang w:eastAsia="en-GB"/>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_Toc59101920 \h </w:instrText>
      </w:r>
      <w:r>
        <w:rPr>
          <w:noProof/>
        </w:rPr>
      </w:r>
      <w:r>
        <w:rPr>
          <w:noProof/>
        </w:rPr>
        <w:fldChar w:fldCharType="separate"/>
      </w:r>
      <w:r>
        <w:rPr>
          <w:noProof/>
        </w:rPr>
        <w:t>297</w:t>
      </w:r>
      <w:r>
        <w:rPr>
          <w:noProof/>
        </w:rPr>
        <w:fldChar w:fldCharType="end"/>
      </w:r>
    </w:p>
    <w:p w14:paraId="5B061DD1" w14:textId="0A18DFC7" w:rsidR="00C9265A" w:rsidRDefault="00C9265A">
      <w:pPr>
        <w:pStyle w:val="TOC2"/>
        <w:rPr>
          <w:rFonts w:asciiTheme="minorHAnsi" w:eastAsiaTheme="minorEastAsia" w:hAnsiTheme="minorHAnsi" w:cstheme="minorBidi"/>
          <w:noProof/>
          <w:sz w:val="22"/>
          <w:szCs w:val="22"/>
          <w:lang w:eastAsia="en-GB"/>
        </w:rPr>
      </w:pPr>
      <w:r>
        <w:rPr>
          <w:noProof/>
          <w:lang w:eastAsia="ko-KR"/>
        </w:rPr>
        <w:t>6</w:t>
      </w:r>
      <w:r>
        <w:rPr>
          <w:noProof/>
          <w:lang w:eastAsia="zh-CN"/>
        </w:rPr>
        <w:t>.67</w:t>
      </w:r>
      <w:r>
        <w:rPr>
          <w:rFonts w:asciiTheme="minorHAnsi" w:eastAsiaTheme="minorEastAsia" w:hAnsiTheme="minorHAnsi" w:cstheme="minorBidi"/>
          <w:noProof/>
          <w:sz w:val="22"/>
          <w:szCs w:val="22"/>
          <w:lang w:eastAsia="en-GB"/>
        </w:rPr>
        <w:tab/>
      </w:r>
      <w:r>
        <w:rPr>
          <w:noProof/>
          <w:lang w:eastAsia="en-GB"/>
        </w:rPr>
        <w:t xml:space="preserve">Solution #67: User plane </w:t>
      </w:r>
      <w:r>
        <w:rPr>
          <w:noProof/>
        </w:rPr>
        <w:t>session inactivity timer optimization</w:t>
      </w:r>
      <w:r>
        <w:rPr>
          <w:noProof/>
        </w:rPr>
        <w:tab/>
      </w:r>
      <w:r>
        <w:rPr>
          <w:noProof/>
        </w:rPr>
        <w:fldChar w:fldCharType="begin" w:fldLock="1"/>
      </w:r>
      <w:r>
        <w:rPr>
          <w:noProof/>
        </w:rPr>
        <w:instrText xml:space="preserve"> PAGEREF _Toc59101921 \h </w:instrText>
      </w:r>
      <w:r>
        <w:rPr>
          <w:noProof/>
        </w:rPr>
      </w:r>
      <w:r>
        <w:rPr>
          <w:noProof/>
        </w:rPr>
        <w:fldChar w:fldCharType="separate"/>
      </w:r>
      <w:r>
        <w:rPr>
          <w:noProof/>
        </w:rPr>
        <w:t>297</w:t>
      </w:r>
      <w:r>
        <w:rPr>
          <w:noProof/>
        </w:rPr>
        <w:fldChar w:fldCharType="end"/>
      </w:r>
    </w:p>
    <w:p w14:paraId="14B2D12A" w14:textId="6296D17C" w:rsidR="00C9265A" w:rsidRDefault="00C9265A">
      <w:pPr>
        <w:pStyle w:val="TOC3"/>
        <w:rPr>
          <w:rFonts w:asciiTheme="minorHAnsi" w:eastAsiaTheme="minorEastAsia" w:hAnsiTheme="minorHAnsi" w:cstheme="minorBidi"/>
          <w:noProof/>
          <w:sz w:val="22"/>
          <w:szCs w:val="22"/>
          <w:lang w:eastAsia="en-GB"/>
        </w:rPr>
      </w:pPr>
      <w:r>
        <w:rPr>
          <w:noProof/>
          <w:lang w:eastAsia="en-GB"/>
        </w:rPr>
        <w:t>6.67.1</w:t>
      </w:r>
      <w:r>
        <w:rPr>
          <w:rFonts w:asciiTheme="minorHAnsi" w:eastAsiaTheme="minorEastAsia" w:hAnsiTheme="minorHAnsi" w:cstheme="minorBidi"/>
          <w:noProof/>
          <w:sz w:val="22"/>
          <w:szCs w:val="22"/>
          <w:lang w:eastAsia="en-GB"/>
        </w:rPr>
        <w:tab/>
      </w:r>
      <w:r>
        <w:rPr>
          <w:noProof/>
          <w:lang w:eastAsia="en-GB"/>
        </w:rPr>
        <w:t>Description</w:t>
      </w:r>
      <w:r>
        <w:rPr>
          <w:noProof/>
        </w:rPr>
        <w:tab/>
      </w:r>
      <w:r>
        <w:rPr>
          <w:noProof/>
        </w:rPr>
        <w:fldChar w:fldCharType="begin" w:fldLock="1"/>
      </w:r>
      <w:r>
        <w:rPr>
          <w:noProof/>
        </w:rPr>
        <w:instrText xml:space="preserve"> PAGEREF _Toc59101922 \h </w:instrText>
      </w:r>
      <w:r>
        <w:rPr>
          <w:noProof/>
        </w:rPr>
      </w:r>
      <w:r>
        <w:rPr>
          <w:noProof/>
        </w:rPr>
        <w:fldChar w:fldCharType="separate"/>
      </w:r>
      <w:r>
        <w:rPr>
          <w:noProof/>
        </w:rPr>
        <w:t>297</w:t>
      </w:r>
      <w:r>
        <w:rPr>
          <w:noProof/>
        </w:rPr>
        <w:fldChar w:fldCharType="end"/>
      </w:r>
    </w:p>
    <w:p w14:paraId="2B0F03DD" w14:textId="77D34214" w:rsidR="00C9265A" w:rsidRDefault="00C9265A">
      <w:pPr>
        <w:pStyle w:val="TOC4"/>
        <w:rPr>
          <w:rFonts w:asciiTheme="minorHAnsi" w:eastAsiaTheme="minorEastAsia" w:hAnsiTheme="minorHAnsi" w:cstheme="minorBidi"/>
          <w:noProof/>
          <w:sz w:val="22"/>
          <w:szCs w:val="22"/>
          <w:lang w:eastAsia="en-GB"/>
        </w:rPr>
      </w:pPr>
      <w:r>
        <w:rPr>
          <w:noProof/>
          <w:lang w:eastAsia="en-GB"/>
        </w:rPr>
        <w:t>6.67.1.1</w:t>
      </w:r>
      <w:r>
        <w:rPr>
          <w:rFonts w:asciiTheme="minorHAnsi" w:eastAsiaTheme="minorEastAsia" w:hAnsiTheme="minorHAnsi" w:cstheme="minorBidi"/>
          <w:noProof/>
          <w:sz w:val="22"/>
          <w:szCs w:val="22"/>
          <w:lang w:eastAsia="en-GB"/>
        </w:rPr>
        <w:tab/>
      </w:r>
      <w:r>
        <w:rPr>
          <w:noProof/>
          <w:lang w:eastAsia="en-GB"/>
        </w:rPr>
        <w:t>General</w:t>
      </w:r>
      <w:r>
        <w:rPr>
          <w:noProof/>
        </w:rPr>
        <w:tab/>
      </w:r>
      <w:r>
        <w:rPr>
          <w:noProof/>
        </w:rPr>
        <w:fldChar w:fldCharType="begin" w:fldLock="1"/>
      </w:r>
      <w:r>
        <w:rPr>
          <w:noProof/>
        </w:rPr>
        <w:instrText xml:space="preserve"> PAGEREF _Toc59101923 \h </w:instrText>
      </w:r>
      <w:r>
        <w:rPr>
          <w:noProof/>
        </w:rPr>
      </w:r>
      <w:r>
        <w:rPr>
          <w:noProof/>
        </w:rPr>
        <w:fldChar w:fldCharType="separate"/>
      </w:r>
      <w:r>
        <w:rPr>
          <w:noProof/>
        </w:rPr>
        <w:t>298</w:t>
      </w:r>
      <w:r>
        <w:rPr>
          <w:noProof/>
        </w:rPr>
        <w:fldChar w:fldCharType="end"/>
      </w:r>
    </w:p>
    <w:p w14:paraId="7A13F353" w14:textId="053FF3B3" w:rsidR="00C9265A" w:rsidRDefault="00C9265A">
      <w:pPr>
        <w:pStyle w:val="TOC4"/>
        <w:rPr>
          <w:rFonts w:asciiTheme="minorHAnsi" w:eastAsiaTheme="minorEastAsia" w:hAnsiTheme="minorHAnsi" w:cstheme="minorBidi"/>
          <w:noProof/>
          <w:sz w:val="22"/>
          <w:szCs w:val="22"/>
          <w:lang w:eastAsia="en-GB"/>
        </w:rPr>
      </w:pPr>
      <w:r>
        <w:rPr>
          <w:noProof/>
          <w:lang w:eastAsia="en-GB"/>
        </w:rPr>
        <w:t>6.67.1.2</w:t>
      </w:r>
      <w:r>
        <w:rPr>
          <w:rFonts w:asciiTheme="minorHAnsi" w:eastAsiaTheme="minorEastAsia" w:hAnsiTheme="minorHAnsi" w:cstheme="minorBidi"/>
          <w:noProof/>
          <w:sz w:val="22"/>
          <w:szCs w:val="22"/>
          <w:lang w:eastAsia="en-GB"/>
        </w:rPr>
        <w:tab/>
      </w:r>
      <w:r>
        <w:rPr>
          <w:noProof/>
          <w:lang w:eastAsia="en-GB"/>
        </w:rPr>
        <w:t>Input data</w:t>
      </w:r>
      <w:r>
        <w:rPr>
          <w:noProof/>
        </w:rPr>
        <w:tab/>
      </w:r>
      <w:r>
        <w:rPr>
          <w:noProof/>
        </w:rPr>
        <w:fldChar w:fldCharType="begin" w:fldLock="1"/>
      </w:r>
      <w:r>
        <w:rPr>
          <w:noProof/>
        </w:rPr>
        <w:instrText xml:space="preserve"> PAGEREF _Toc59101924 \h </w:instrText>
      </w:r>
      <w:r>
        <w:rPr>
          <w:noProof/>
        </w:rPr>
      </w:r>
      <w:r>
        <w:rPr>
          <w:noProof/>
        </w:rPr>
        <w:fldChar w:fldCharType="separate"/>
      </w:r>
      <w:r>
        <w:rPr>
          <w:noProof/>
        </w:rPr>
        <w:t>298</w:t>
      </w:r>
      <w:r>
        <w:rPr>
          <w:noProof/>
        </w:rPr>
        <w:fldChar w:fldCharType="end"/>
      </w:r>
    </w:p>
    <w:p w14:paraId="6A6AA046" w14:textId="16B845F4" w:rsidR="00C9265A" w:rsidRDefault="00C9265A">
      <w:pPr>
        <w:pStyle w:val="TOC4"/>
        <w:rPr>
          <w:rFonts w:asciiTheme="minorHAnsi" w:eastAsiaTheme="minorEastAsia" w:hAnsiTheme="minorHAnsi" w:cstheme="minorBidi"/>
          <w:noProof/>
          <w:sz w:val="22"/>
          <w:szCs w:val="22"/>
          <w:lang w:eastAsia="en-GB"/>
        </w:rPr>
      </w:pPr>
      <w:r>
        <w:rPr>
          <w:noProof/>
          <w:lang w:eastAsia="en-GB"/>
        </w:rPr>
        <w:t>6.67.1.3</w:t>
      </w:r>
      <w:r>
        <w:rPr>
          <w:rFonts w:asciiTheme="minorHAnsi" w:eastAsiaTheme="minorEastAsia" w:hAnsiTheme="minorHAnsi" w:cstheme="minorBidi"/>
          <w:noProof/>
          <w:sz w:val="22"/>
          <w:szCs w:val="22"/>
          <w:lang w:eastAsia="en-GB"/>
        </w:rPr>
        <w:tab/>
      </w:r>
      <w:r>
        <w:rPr>
          <w:noProof/>
          <w:lang w:eastAsia="en-GB"/>
        </w:rPr>
        <w:t>Output analytics</w:t>
      </w:r>
      <w:r>
        <w:rPr>
          <w:noProof/>
        </w:rPr>
        <w:tab/>
      </w:r>
      <w:r>
        <w:rPr>
          <w:noProof/>
        </w:rPr>
        <w:fldChar w:fldCharType="begin" w:fldLock="1"/>
      </w:r>
      <w:r>
        <w:rPr>
          <w:noProof/>
        </w:rPr>
        <w:instrText xml:space="preserve"> PAGEREF _Toc59101925 \h </w:instrText>
      </w:r>
      <w:r>
        <w:rPr>
          <w:noProof/>
        </w:rPr>
      </w:r>
      <w:r>
        <w:rPr>
          <w:noProof/>
        </w:rPr>
        <w:fldChar w:fldCharType="separate"/>
      </w:r>
      <w:r>
        <w:rPr>
          <w:noProof/>
        </w:rPr>
        <w:t>299</w:t>
      </w:r>
      <w:r>
        <w:rPr>
          <w:noProof/>
        </w:rPr>
        <w:fldChar w:fldCharType="end"/>
      </w:r>
    </w:p>
    <w:p w14:paraId="179397A4" w14:textId="12255688" w:rsidR="00C9265A" w:rsidRDefault="00C9265A">
      <w:pPr>
        <w:pStyle w:val="TOC4"/>
        <w:rPr>
          <w:rFonts w:asciiTheme="minorHAnsi" w:eastAsiaTheme="minorEastAsia" w:hAnsiTheme="minorHAnsi" w:cstheme="minorBidi"/>
          <w:noProof/>
          <w:sz w:val="22"/>
          <w:szCs w:val="22"/>
          <w:lang w:eastAsia="en-GB"/>
        </w:rPr>
      </w:pPr>
      <w:r>
        <w:rPr>
          <w:noProof/>
          <w:lang w:eastAsia="en-GB"/>
        </w:rPr>
        <w:t>6.67.1.4</w:t>
      </w:r>
      <w:r>
        <w:rPr>
          <w:rFonts w:asciiTheme="minorHAnsi" w:eastAsiaTheme="minorEastAsia" w:hAnsiTheme="minorHAnsi" w:cstheme="minorBidi"/>
          <w:noProof/>
          <w:sz w:val="22"/>
          <w:szCs w:val="22"/>
          <w:lang w:eastAsia="en-GB"/>
        </w:rPr>
        <w:tab/>
      </w:r>
      <w:r>
        <w:rPr>
          <w:noProof/>
          <w:lang w:eastAsia="en-GB"/>
        </w:rPr>
        <w:t>Procedures</w:t>
      </w:r>
      <w:r>
        <w:rPr>
          <w:noProof/>
        </w:rPr>
        <w:tab/>
      </w:r>
      <w:r>
        <w:rPr>
          <w:noProof/>
        </w:rPr>
        <w:fldChar w:fldCharType="begin" w:fldLock="1"/>
      </w:r>
      <w:r>
        <w:rPr>
          <w:noProof/>
        </w:rPr>
        <w:instrText xml:space="preserve"> PAGEREF _Toc59101926 \h </w:instrText>
      </w:r>
      <w:r>
        <w:rPr>
          <w:noProof/>
        </w:rPr>
      </w:r>
      <w:r>
        <w:rPr>
          <w:noProof/>
        </w:rPr>
        <w:fldChar w:fldCharType="separate"/>
      </w:r>
      <w:r>
        <w:rPr>
          <w:noProof/>
        </w:rPr>
        <w:t>299</w:t>
      </w:r>
      <w:r>
        <w:rPr>
          <w:noProof/>
        </w:rPr>
        <w:fldChar w:fldCharType="end"/>
      </w:r>
    </w:p>
    <w:p w14:paraId="142D2BDF" w14:textId="4A93A0BD" w:rsidR="00C9265A" w:rsidRDefault="00C9265A">
      <w:pPr>
        <w:pStyle w:val="TOC3"/>
        <w:rPr>
          <w:rFonts w:asciiTheme="minorHAnsi" w:eastAsiaTheme="minorEastAsia" w:hAnsiTheme="minorHAnsi" w:cstheme="minorBidi"/>
          <w:noProof/>
          <w:sz w:val="22"/>
          <w:szCs w:val="22"/>
          <w:lang w:eastAsia="en-GB"/>
        </w:rPr>
      </w:pPr>
      <w:r>
        <w:rPr>
          <w:noProof/>
          <w:lang w:eastAsia="zh-CN"/>
        </w:rPr>
        <w:t>6.67.2</w:t>
      </w:r>
      <w:r>
        <w:rPr>
          <w:rFonts w:asciiTheme="minorHAnsi" w:eastAsiaTheme="minorEastAsia" w:hAnsiTheme="minorHAnsi" w:cstheme="minorBidi"/>
          <w:noProof/>
          <w:sz w:val="22"/>
          <w:szCs w:val="22"/>
          <w:lang w:eastAsia="en-GB"/>
        </w:rPr>
        <w:tab/>
      </w:r>
      <w:r>
        <w:rPr>
          <w:noProof/>
          <w:lang w:eastAsia="en-GB"/>
        </w:rPr>
        <w:t xml:space="preserve">Impacts on </w:t>
      </w:r>
      <w:r>
        <w:rPr>
          <w:noProof/>
          <w:lang w:eastAsia="zh-CN"/>
        </w:rPr>
        <w:t>E</w:t>
      </w:r>
      <w:r>
        <w:rPr>
          <w:noProof/>
          <w:lang w:eastAsia="en-GB"/>
        </w:rPr>
        <w:t xml:space="preserve">xisting </w:t>
      </w:r>
      <w:r>
        <w:rPr>
          <w:noProof/>
          <w:lang w:eastAsia="zh-CN"/>
        </w:rPr>
        <w:t>N</w:t>
      </w:r>
      <w:r>
        <w:rPr>
          <w:noProof/>
          <w:lang w:eastAsia="en-GB"/>
        </w:rPr>
        <w:t xml:space="preserve">odes and </w:t>
      </w:r>
      <w:r>
        <w:rPr>
          <w:noProof/>
          <w:lang w:eastAsia="zh-CN"/>
        </w:rPr>
        <w:t>F</w:t>
      </w:r>
      <w:r>
        <w:rPr>
          <w:noProof/>
          <w:lang w:eastAsia="en-GB"/>
        </w:rPr>
        <w:t>unctionality</w:t>
      </w:r>
      <w:r>
        <w:rPr>
          <w:noProof/>
        </w:rPr>
        <w:tab/>
      </w:r>
      <w:r>
        <w:rPr>
          <w:noProof/>
        </w:rPr>
        <w:fldChar w:fldCharType="begin" w:fldLock="1"/>
      </w:r>
      <w:r>
        <w:rPr>
          <w:noProof/>
        </w:rPr>
        <w:instrText xml:space="preserve"> PAGEREF _Toc59101927 \h </w:instrText>
      </w:r>
      <w:r>
        <w:rPr>
          <w:noProof/>
        </w:rPr>
      </w:r>
      <w:r>
        <w:rPr>
          <w:noProof/>
        </w:rPr>
        <w:fldChar w:fldCharType="separate"/>
      </w:r>
      <w:r>
        <w:rPr>
          <w:noProof/>
        </w:rPr>
        <w:t>300</w:t>
      </w:r>
      <w:r>
        <w:rPr>
          <w:noProof/>
        </w:rPr>
        <w:fldChar w:fldCharType="end"/>
      </w:r>
    </w:p>
    <w:p w14:paraId="23F8D3D1" w14:textId="5CB1886F" w:rsidR="00C9265A" w:rsidRDefault="00C9265A">
      <w:pPr>
        <w:pStyle w:val="TOC2"/>
        <w:rPr>
          <w:rFonts w:asciiTheme="minorHAnsi" w:eastAsiaTheme="minorEastAsia" w:hAnsiTheme="minorHAnsi" w:cstheme="minorBidi"/>
          <w:noProof/>
          <w:sz w:val="22"/>
          <w:szCs w:val="22"/>
          <w:lang w:eastAsia="en-GB"/>
        </w:rPr>
      </w:pPr>
      <w:r>
        <w:rPr>
          <w:noProof/>
          <w:lang w:eastAsia="zh-CN"/>
        </w:rPr>
        <w:t>6.68</w:t>
      </w:r>
      <w:r>
        <w:rPr>
          <w:rFonts w:asciiTheme="minorHAnsi" w:eastAsiaTheme="minorEastAsia" w:hAnsiTheme="minorHAnsi" w:cstheme="minorBidi"/>
          <w:noProof/>
          <w:sz w:val="22"/>
          <w:szCs w:val="22"/>
          <w:lang w:eastAsia="en-GB"/>
        </w:rPr>
        <w:tab/>
      </w:r>
      <w:r>
        <w:rPr>
          <w:noProof/>
        </w:rPr>
        <w:t>Solution</w:t>
      </w:r>
      <w:r>
        <w:rPr>
          <w:noProof/>
          <w:lang w:eastAsia="zh-CN"/>
        </w:rPr>
        <w:t xml:space="preserve"> #68</w:t>
      </w:r>
      <w:r>
        <w:rPr>
          <w:noProof/>
        </w:rPr>
        <w:t>: NWDAF assistance to support UP optimization</w:t>
      </w:r>
      <w:r>
        <w:rPr>
          <w:noProof/>
        </w:rPr>
        <w:tab/>
      </w:r>
      <w:r>
        <w:rPr>
          <w:noProof/>
        </w:rPr>
        <w:fldChar w:fldCharType="begin" w:fldLock="1"/>
      </w:r>
      <w:r>
        <w:rPr>
          <w:noProof/>
        </w:rPr>
        <w:instrText xml:space="preserve"> PAGEREF _Toc59101928 \h </w:instrText>
      </w:r>
      <w:r>
        <w:rPr>
          <w:noProof/>
        </w:rPr>
      </w:r>
      <w:r>
        <w:rPr>
          <w:noProof/>
        </w:rPr>
        <w:fldChar w:fldCharType="separate"/>
      </w:r>
      <w:r>
        <w:rPr>
          <w:noProof/>
        </w:rPr>
        <w:t>301</w:t>
      </w:r>
      <w:r>
        <w:rPr>
          <w:noProof/>
        </w:rPr>
        <w:fldChar w:fldCharType="end"/>
      </w:r>
    </w:p>
    <w:p w14:paraId="1BE2CF8C" w14:textId="6F8B5D4B" w:rsidR="00C9265A" w:rsidRDefault="00C9265A">
      <w:pPr>
        <w:pStyle w:val="TOC3"/>
        <w:rPr>
          <w:rFonts w:asciiTheme="minorHAnsi" w:eastAsiaTheme="minorEastAsia" w:hAnsiTheme="minorHAnsi" w:cstheme="minorBidi"/>
          <w:noProof/>
          <w:sz w:val="22"/>
          <w:szCs w:val="22"/>
          <w:lang w:eastAsia="en-GB"/>
        </w:rPr>
      </w:pPr>
      <w:r>
        <w:rPr>
          <w:noProof/>
        </w:rPr>
        <w:t>6.68.1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_Toc59101929 \h </w:instrText>
      </w:r>
      <w:r>
        <w:rPr>
          <w:noProof/>
        </w:rPr>
      </w:r>
      <w:r>
        <w:rPr>
          <w:noProof/>
        </w:rPr>
        <w:fldChar w:fldCharType="separate"/>
      </w:r>
      <w:r>
        <w:rPr>
          <w:noProof/>
        </w:rPr>
        <w:t>301</w:t>
      </w:r>
      <w:r>
        <w:rPr>
          <w:noProof/>
        </w:rPr>
        <w:fldChar w:fldCharType="end"/>
      </w:r>
    </w:p>
    <w:p w14:paraId="6740E06F" w14:textId="788C254D" w:rsidR="00C9265A" w:rsidRDefault="00C9265A">
      <w:pPr>
        <w:pStyle w:val="TOC3"/>
        <w:rPr>
          <w:rFonts w:asciiTheme="minorHAnsi" w:eastAsiaTheme="minorEastAsia" w:hAnsiTheme="minorHAnsi" w:cstheme="minorBidi"/>
          <w:noProof/>
          <w:sz w:val="22"/>
          <w:szCs w:val="22"/>
          <w:lang w:eastAsia="en-GB"/>
        </w:rPr>
      </w:pPr>
      <w:r>
        <w:rPr>
          <w:noProof/>
          <w:lang w:eastAsia="zh-CN"/>
        </w:rPr>
        <w:t>6.</w:t>
      </w:r>
      <w:r>
        <w:rPr>
          <w:noProof/>
        </w:rPr>
        <w:t>68</w:t>
      </w:r>
      <w:r>
        <w:rPr>
          <w:noProof/>
          <w:lang w:eastAsia="zh-CN"/>
        </w:rPr>
        <w:t>.2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_Toc59101930 \h </w:instrText>
      </w:r>
      <w:r>
        <w:rPr>
          <w:noProof/>
        </w:rPr>
      </w:r>
      <w:r>
        <w:rPr>
          <w:noProof/>
        </w:rPr>
        <w:fldChar w:fldCharType="separate"/>
      </w:r>
      <w:r>
        <w:rPr>
          <w:noProof/>
        </w:rPr>
        <w:t>301</w:t>
      </w:r>
      <w:r>
        <w:rPr>
          <w:noProof/>
        </w:rPr>
        <w:fldChar w:fldCharType="end"/>
      </w:r>
    </w:p>
    <w:p w14:paraId="3EEEF377" w14:textId="1986E572" w:rsidR="00C9265A" w:rsidRDefault="00C9265A">
      <w:pPr>
        <w:pStyle w:val="TOC3"/>
        <w:rPr>
          <w:rFonts w:asciiTheme="minorHAnsi" w:eastAsiaTheme="minorEastAsia" w:hAnsiTheme="minorHAnsi" w:cstheme="minorBidi"/>
          <w:noProof/>
          <w:sz w:val="22"/>
          <w:szCs w:val="22"/>
          <w:lang w:eastAsia="en-GB"/>
        </w:rPr>
      </w:pPr>
      <w:r>
        <w:rPr>
          <w:noProof/>
          <w:lang w:eastAsia="zh-CN"/>
        </w:rPr>
        <w:t>6.68.3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_Toc59101931 \h </w:instrText>
      </w:r>
      <w:r>
        <w:rPr>
          <w:noProof/>
        </w:rPr>
      </w:r>
      <w:r>
        <w:rPr>
          <w:noProof/>
        </w:rPr>
        <w:fldChar w:fldCharType="separate"/>
      </w:r>
      <w:r>
        <w:rPr>
          <w:noProof/>
        </w:rPr>
        <w:t>302</w:t>
      </w:r>
      <w:r>
        <w:rPr>
          <w:noProof/>
        </w:rPr>
        <w:fldChar w:fldCharType="end"/>
      </w:r>
    </w:p>
    <w:p w14:paraId="6FFF00B5" w14:textId="16D6BEBE" w:rsidR="00C9265A" w:rsidRDefault="00C9265A">
      <w:pPr>
        <w:pStyle w:val="TOC3"/>
        <w:rPr>
          <w:rFonts w:asciiTheme="minorHAnsi" w:eastAsiaTheme="minorEastAsia" w:hAnsiTheme="minorHAnsi" w:cstheme="minorBidi"/>
          <w:noProof/>
          <w:sz w:val="22"/>
          <w:szCs w:val="22"/>
          <w:lang w:eastAsia="en-GB"/>
        </w:rPr>
      </w:pPr>
      <w:r>
        <w:rPr>
          <w:noProof/>
          <w:lang w:eastAsia="zh-CN"/>
        </w:rPr>
        <w:t>6.68.4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_Toc59101932 \h </w:instrText>
      </w:r>
      <w:r>
        <w:rPr>
          <w:noProof/>
        </w:rPr>
      </w:r>
      <w:r>
        <w:rPr>
          <w:noProof/>
        </w:rPr>
        <w:fldChar w:fldCharType="separate"/>
      </w:r>
      <w:r>
        <w:rPr>
          <w:noProof/>
        </w:rPr>
        <w:t>303</w:t>
      </w:r>
      <w:r>
        <w:rPr>
          <w:noProof/>
        </w:rPr>
        <w:fldChar w:fldCharType="end"/>
      </w:r>
    </w:p>
    <w:p w14:paraId="24CB0FD9" w14:textId="49FA1F8D" w:rsidR="00C9265A" w:rsidRDefault="00C9265A">
      <w:pPr>
        <w:pStyle w:val="TOC4"/>
        <w:rPr>
          <w:rFonts w:asciiTheme="minorHAnsi" w:eastAsiaTheme="minorEastAsia" w:hAnsiTheme="minorHAnsi" w:cstheme="minorBidi"/>
          <w:noProof/>
          <w:sz w:val="22"/>
          <w:szCs w:val="22"/>
          <w:lang w:eastAsia="en-GB"/>
        </w:rPr>
      </w:pPr>
      <w:r>
        <w:rPr>
          <w:noProof/>
          <w:lang w:eastAsia="en-GB"/>
        </w:rPr>
        <w:t>6.68.4.1</w:t>
      </w:r>
      <w:r>
        <w:rPr>
          <w:rFonts w:asciiTheme="minorHAnsi" w:eastAsiaTheme="minorEastAsia" w:hAnsiTheme="minorHAnsi" w:cstheme="minorBidi"/>
          <w:noProof/>
          <w:sz w:val="22"/>
          <w:szCs w:val="22"/>
          <w:lang w:eastAsia="en-GB"/>
        </w:rPr>
        <w:tab/>
      </w:r>
      <w:r>
        <w:rPr>
          <w:noProof/>
          <w:lang w:eastAsia="en-GB"/>
        </w:rPr>
        <w:t>Analytics Procedure</w:t>
      </w:r>
      <w:r>
        <w:rPr>
          <w:noProof/>
        </w:rPr>
        <w:tab/>
      </w:r>
      <w:r>
        <w:rPr>
          <w:noProof/>
        </w:rPr>
        <w:fldChar w:fldCharType="begin" w:fldLock="1"/>
      </w:r>
      <w:r>
        <w:rPr>
          <w:noProof/>
        </w:rPr>
        <w:instrText xml:space="preserve"> PAGEREF _Toc59101933 \h </w:instrText>
      </w:r>
      <w:r>
        <w:rPr>
          <w:noProof/>
        </w:rPr>
      </w:r>
      <w:r>
        <w:rPr>
          <w:noProof/>
        </w:rPr>
        <w:fldChar w:fldCharType="separate"/>
      </w:r>
      <w:r>
        <w:rPr>
          <w:noProof/>
        </w:rPr>
        <w:t>303</w:t>
      </w:r>
      <w:r>
        <w:rPr>
          <w:noProof/>
        </w:rPr>
        <w:fldChar w:fldCharType="end"/>
      </w:r>
    </w:p>
    <w:p w14:paraId="1D2BC77C" w14:textId="029D4F42"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68</w:t>
      </w:r>
      <w:r>
        <w:rPr>
          <w:noProof/>
        </w:rPr>
        <w:t>.5</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_Toc59101934 \h </w:instrText>
      </w:r>
      <w:r>
        <w:rPr>
          <w:noProof/>
        </w:rPr>
      </w:r>
      <w:r>
        <w:rPr>
          <w:noProof/>
        </w:rPr>
        <w:fldChar w:fldCharType="separate"/>
      </w:r>
      <w:r>
        <w:rPr>
          <w:noProof/>
        </w:rPr>
        <w:t>304</w:t>
      </w:r>
      <w:r>
        <w:rPr>
          <w:noProof/>
        </w:rPr>
        <w:fldChar w:fldCharType="end"/>
      </w:r>
    </w:p>
    <w:p w14:paraId="339096BF" w14:textId="0DCCEEFA" w:rsidR="00C9265A" w:rsidRDefault="00C9265A">
      <w:pPr>
        <w:pStyle w:val="TOC2"/>
        <w:rPr>
          <w:rFonts w:asciiTheme="minorHAnsi" w:eastAsiaTheme="minorEastAsia" w:hAnsiTheme="minorHAnsi" w:cstheme="minorBidi"/>
          <w:noProof/>
          <w:sz w:val="22"/>
          <w:szCs w:val="22"/>
          <w:lang w:eastAsia="en-GB"/>
        </w:rPr>
      </w:pPr>
      <w:r w:rsidRPr="00416AF7">
        <w:rPr>
          <w:rFonts w:eastAsia="MS Mincho"/>
          <w:noProof/>
          <w:color w:val="000000"/>
          <w:lang w:eastAsia="zh-CN"/>
        </w:rPr>
        <w:t>6.69</w:t>
      </w:r>
      <w:r>
        <w:rPr>
          <w:rFonts w:asciiTheme="minorHAnsi" w:eastAsiaTheme="minorEastAsia" w:hAnsiTheme="minorHAnsi" w:cstheme="minorBidi"/>
          <w:noProof/>
          <w:sz w:val="22"/>
          <w:szCs w:val="22"/>
          <w:lang w:eastAsia="en-GB"/>
        </w:rPr>
        <w:tab/>
      </w:r>
      <w:r w:rsidRPr="00416AF7">
        <w:rPr>
          <w:rFonts w:eastAsia="MS Mincho"/>
          <w:noProof/>
          <w:color w:val="000000"/>
        </w:rPr>
        <w:t>Solution</w:t>
      </w:r>
      <w:r w:rsidRPr="00416AF7">
        <w:rPr>
          <w:rFonts w:eastAsia="MS Mincho"/>
          <w:noProof/>
          <w:color w:val="000000"/>
          <w:lang w:eastAsia="zh-CN"/>
        </w:rPr>
        <w:t xml:space="preserve"> #69</w:t>
      </w:r>
      <w:r w:rsidRPr="00416AF7">
        <w:rPr>
          <w:rFonts w:eastAsia="MS Mincho"/>
          <w:noProof/>
          <w:color w:val="000000"/>
        </w:rPr>
        <w:t>: NWDAF associated to the User-plane</w:t>
      </w:r>
      <w:r>
        <w:rPr>
          <w:noProof/>
        </w:rPr>
        <w:tab/>
      </w:r>
      <w:r>
        <w:rPr>
          <w:noProof/>
        </w:rPr>
        <w:fldChar w:fldCharType="begin" w:fldLock="1"/>
      </w:r>
      <w:r>
        <w:rPr>
          <w:noProof/>
        </w:rPr>
        <w:instrText xml:space="preserve"> PAGEREF _Toc59101935 \h </w:instrText>
      </w:r>
      <w:r>
        <w:rPr>
          <w:noProof/>
        </w:rPr>
      </w:r>
      <w:r>
        <w:rPr>
          <w:noProof/>
        </w:rPr>
        <w:fldChar w:fldCharType="separate"/>
      </w:r>
      <w:r>
        <w:rPr>
          <w:noProof/>
        </w:rPr>
        <w:t>304</w:t>
      </w:r>
      <w:r>
        <w:rPr>
          <w:noProof/>
        </w:rPr>
        <w:fldChar w:fldCharType="end"/>
      </w:r>
    </w:p>
    <w:p w14:paraId="4CF3E7CA" w14:textId="11D7BEB5" w:rsidR="00C9265A" w:rsidRDefault="00C9265A">
      <w:pPr>
        <w:pStyle w:val="TOC3"/>
        <w:rPr>
          <w:rFonts w:asciiTheme="minorHAnsi" w:eastAsiaTheme="minorEastAsia" w:hAnsiTheme="minorHAnsi" w:cstheme="minorBidi"/>
          <w:noProof/>
          <w:sz w:val="22"/>
          <w:szCs w:val="22"/>
          <w:lang w:eastAsia="en-GB"/>
        </w:rPr>
      </w:pPr>
      <w:r>
        <w:rPr>
          <w:noProof/>
          <w:lang w:eastAsia="zh-CN"/>
        </w:rPr>
        <w:t>6.69.1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_Toc59101936 \h </w:instrText>
      </w:r>
      <w:r>
        <w:rPr>
          <w:noProof/>
        </w:rPr>
      </w:r>
      <w:r>
        <w:rPr>
          <w:noProof/>
        </w:rPr>
        <w:fldChar w:fldCharType="separate"/>
      </w:r>
      <w:r>
        <w:rPr>
          <w:noProof/>
        </w:rPr>
        <w:t>304</w:t>
      </w:r>
      <w:r>
        <w:rPr>
          <w:noProof/>
        </w:rPr>
        <w:fldChar w:fldCharType="end"/>
      </w:r>
    </w:p>
    <w:p w14:paraId="44101862" w14:textId="61DBB0F1" w:rsidR="00C9265A" w:rsidRDefault="00C9265A">
      <w:pPr>
        <w:pStyle w:val="TOC4"/>
        <w:rPr>
          <w:rFonts w:asciiTheme="minorHAnsi" w:eastAsiaTheme="minorEastAsia" w:hAnsiTheme="minorHAnsi" w:cstheme="minorBidi"/>
          <w:noProof/>
          <w:sz w:val="22"/>
          <w:szCs w:val="22"/>
          <w:lang w:eastAsia="en-GB"/>
        </w:rPr>
      </w:pPr>
      <w:r w:rsidRPr="00416AF7">
        <w:rPr>
          <w:noProof/>
          <w:color w:val="000000"/>
          <w:lang w:eastAsia="zh-CN"/>
        </w:rPr>
        <w:t>6.69.1.1</w:t>
      </w:r>
      <w:r>
        <w:rPr>
          <w:rFonts w:asciiTheme="minorHAnsi" w:eastAsiaTheme="minorEastAsia" w:hAnsiTheme="minorHAnsi" w:cstheme="minorBidi"/>
          <w:noProof/>
          <w:sz w:val="22"/>
          <w:szCs w:val="22"/>
          <w:lang w:eastAsia="en-GB"/>
        </w:rPr>
        <w:tab/>
      </w:r>
      <w:r w:rsidRPr="00416AF7">
        <w:rPr>
          <w:noProof/>
          <w:color w:val="000000"/>
        </w:rPr>
        <w:t>Principles of the Solution</w:t>
      </w:r>
      <w:r>
        <w:rPr>
          <w:noProof/>
        </w:rPr>
        <w:tab/>
      </w:r>
      <w:r>
        <w:rPr>
          <w:noProof/>
        </w:rPr>
        <w:fldChar w:fldCharType="begin" w:fldLock="1"/>
      </w:r>
      <w:r>
        <w:rPr>
          <w:noProof/>
        </w:rPr>
        <w:instrText xml:space="preserve"> PAGEREF _Toc59101937 \h </w:instrText>
      </w:r>
      <w:r>
        <w:rPr>
          <w:noProof/>
        </w:rPr>
      </w:r>
      <w:r>
        <w:rPr>
          <w:noProof/>
        </w:rPr>
        <w:fldChar w:fldCharType="separate"/>
      </w:r>
      <w:r>
        <w:rPr>
          <w:noProof/>
        </w:rPr>
        <w:t>304</w:t>
      </w:r>
      <w:r>
        <w:rPr>
          <w:noProof/>
        </w:rPr>
        <w:fldChar w:fldCharType="end"/>
      </w:r>
    </w:p>
    <w:p w14:paraId="388445F0" w14:textId="79BC7E06" w:rsidR="00C9265A" w:rsidRDefault="00C9265A">
      <w:pPr>
        <w:pStyle w:val="TOC4"/>
        <w:rPr>
          <w:rFonts w:asciiTheme="minorHAnsi" w:eastAsiaTheme="minorEastAsia" w:hAnsiTheme="minorHAnsi" w:cstheme="minorBidi"/>
          <w:noProof/>
          <w:sz w:val="22"/>
          <w:szCs w:val="22"/>
          <w:lang w:eastAsia="en-GB"/>
        </w:rPr>
      </w:pPr>
      <w:r w:rsidRPr="00416AF7">
        <w:rPr>
          <w:rFonts w:eastAsia="MS Mincho"/>
          <w:noProof/>
          <w:lang w:eastAsia="zh-CN"/>
        </w:rPr>
        <w:t>6.69.1.2</w:t>
      </w:r>
      <w:r>
        <w:rPr>
          <w:rFonts w:asciiTheme="minorHAnsi" w:eastAsiaTheme="minorEastAsia" w:hAnsiTheme="minorHAnsi" w:cstheme="minorBidi"/>
          <w:noProof/>
          <w:sz w:val="22"/>
          <w:szCs w:val="22"/>
          <w:lang w:eastAsia="en-GB"/>
        </w:rPr>
        <w:tab/>
      </w:r>
      <w:r w:rsidRPr="00416AF7">
        <w:rPr>
          <w:rFonts w:eastAsia="MS Mincho"/>
          <w:noProof/>
          <w:lang w:eastAsia="zh-CN"/>
        </w:rPr>
        <w:t>Registration of the NWDAF serving an area</w:t>
      </w:r>
      <w:r>
        <w:rPr>
          <w:noProof/>
        </w:rPr>
        <w:tab/>
      </w:r>
      <w:r>
        <w:rPr>
          <w:noProof/>
        </w:rPr>
        <w:fldChar w:fldCharType="begin" w:fldLock="1"/>
      </w:r>
      <w:r>
        <w:rPr>
          <w:noProof/>
        </w:rPr>
        <w:instrText xml:space="preserve"> PAGEREF _Toc59101938 \h </w:instrText>
      </w:r>
      <w:r>
        <w:rPr>
          <w:noProof/>
        </w:rPr>
      </w:r>
      <w:r>
        <w:rPr>
          <w:noProof/>
        </w:rPr>
        <w:fldChar w:fldCharType="separate"/>
      </w:r>
      <w:r>
        <w:rPr>
          <w:noProof/>
        </w:rPr>
        <w:t>305</w:t>
      </w:r>
      <w:r>
        <w:rPr>
          <w:noProof/>
        </w:rPr>
        <w:fldChar w:fldCharType="end"/>
      </w:r>
    </w:p>
    <w:p w14:paraId="457BD5F7" w14:textId="3D07F8E4" w:rsidR="00C9265A" w:rsidRDefault="00C9265A">
      <w:pPr>
        <w:pStyle w:val="TOC4"/>
        <w:rPr>
          <w:rFonts w:asciiTheme="minorHAnsi" w:eastAsiaTheme="minorEastAsia" w:hAnsiTheme="minorHAnsi" w:cstheme="minorBidi"/>
          <w:noProof/>
          <w:sz w:val="22"/>
          <w:szCs w:val="22"/>
          <w:lang w:eastAsia="en-GB"/>
        </w:rPr>
      </w:pPr>
      <w:r w:rsidRPr="00416AF7">
        <w:rPr>
          <w:rFonts w:eastAsia="MS Mincho"/>
          <w:noProof/>
          <w:color w:val="000000"/>
          <w:lang w:eastAsia="zh-CN"/>
        </w:rPr>
        <w:t>6.69.1.3</w:t>
      </w:r>
      <w:r>
        <w:rPr>
          <w:rFonts w:asciiTheme="minorHAnsi" w:eastAsiaTheme="minorEastAsia" w:hAnsiTheme="minorHAnsi" w:cstheme="minorBidi"/>
          <w:noProof/>
          <w:sz w:val="22"/>
          <w:szCs w:val="22"/>
          <w:lang w:eastAsia="en-GB"/>
        </w:rPr>
        <w:tab/>
      </w:r>
      <w:r w:rsidRPr="00416AF7">
        <w:rPr>
          <w:rFonts w:eastAsia="MS Mincho"/>
          <w:noProof/>
          <w:color w:val="000000"/>
          <w:lang w:eastAsia="zh-CN"/>
        </w:rPr>
        <w:t>Registration/Deregistration of the NWDAF serving a UE</w:t>
      </w:r>
      <w:r>
        <w:rPr>
          <w:noProof/>
        </w:rPr>
        <w:tab/>
      </w:r>
      <w:r>
        <w:rPr>
          <w:noProof/>
        </w:rPr>
        <w:fldChar w:fldCharType="begin" w:fldLock="1"/>
      </w:r>
      <w:r>
        <w:rPr>
          <w:noProof/>
        </w:rPr>
        <w:instrText xml:space="preserve"> PAGEREF _Toc59101939 \h </w:instrText>
      </w:r>
      <w:r>
        <w:rPr>
          <w:noProof/>
        </w:rPr>
      </w:r>
      <w:r>
        <w:rPr>
          <w:noProof/>
        </w:rPr>
        <w:fldChar w:fldCharType="separate"/>
      </w:r>
      <w:r>
        <w:rPr>
          <w:noProof/>
        </w:rPr>
        <w:t>305</w:t>
      </w:r>
      <w:r>
        <w:rPr>
          <w:noProof/>
        </w:rPr>
        <w:fldChar w:fldCharType="end"/>
      </w:r>
    </w:p>
    <w:p w14:paraId="3ACC2D09" w14:textId="6A855E78" w:rsidR="00C9265A" w:rsidRDefault="00C9265A">
      <w:pPr>
        <w:pStyle w:val="TOC4"/>
        <w:rPr>
          <w:rFonts w:asciiTheme="minorHAnsi" w:eastAsiaTheme="minorEastAsia" w:hAnsiTheme="minorHAnsi" w:cstheme="minorBidi"/>
          <w:noProof/>
          <w:sz w:val="22"/>
          <w:szCs w:val="22"/>
          <w:lang w:eastAsia="en-GB"/>
        </w:rPr>
      </w:pPr>
      <w:r w:rsidRPr="00416AF7">
        <w:rPr>
          <w:rFonts w:eastAsia="MS Mincho"/>
          <w:noProof/>
          <w:color w:val="000000"/>
          <w:lang w:eastAsia="zh-CN"/>
        </w:rPr>
        <w:t>6.69.1.3</w:t>
      </w:r>
      <w:r>
        <w:rPr>
          <w:rFonts w:asciiTheme="minorHAnsi" w:eastAsiaTheme="minorEastAsia" w:hAnsiTheme="minorHAnsi" w:cstheme="minorBidi"/>
          <w:noProof/>
          <w:sz w:val="22"/>
          <w:szCs w:val="22"/>
          <w:lang w:eastAsia="en-GB"/>
        </w:rPr>
        <w:tab/>
      </w:r>
      <w:r w:rsidRPr="00416AF7">
        <w:rPr>
          <w:rFonts w:eastAsia="MS Mincho"/>
          <w:noProof/>
          <w:color w:val="000000"/>
          <w:lang w:eastAsia="zh-CN"/>
        </w:rPr>
        <w:t>NWDAFs subscribes to a new SMF instance</w:t>
      </w:r>
      <w:r>
        <w:rPr>
          <w:noProof/>
        </w:rPr>
        <w:tab/>
      </w:r>
      <w:r>
        <w:rPr>
          <w:noProof/>
        </w:rPr>
        <w:fldChar w:fldCharType="begin" w:fldLock="1"/>
      </w:r>
      <w:r>
        <w:rPr>
          <w:noProof/>
        </w:rPr>
        <w:instrText xml:space="preserve"> PAGEREF _Toc59101940 \h </w:instrText>
      </w:r>
      <w:r>
        <w:rPr>
          <w:noProof/>
        </w:rPr>
      </w:r>
      <w:r>
        <w:rPr>
          <w:noProof/>
        </w:rPr>
        <w:fldChar w:fldCharType="separate"/>
      </w:r>
      <w:r>
        <w:rPr>
          <w:noProof/>
        </w:rPr>
        <w:t>306</w:t>
      </w:r>
      <w:r>
        <w:rPr>
          <w:noProof/>
        </w:rPr>
        <w:fldChar w:fldCharType="end"/>
      </w:r>
    </w:p>
    <w:p w14:paraId="45E896F9" w14:textId="538576B7" w:rsidR="00C9265A" w:rsidRDefault="00C9265A">
      <w:pPr>
        <w:pStyle w:val="TOC4"/>
        <w:rPr>
          <w:rFonts w:asciiTheme="minorHAnsi" w:eastAsiaTheme="minorEastAsia" w:hAnsiTheme="minorHAnsi" w:cstheme="minorBidi"/>
          <w:noProof/>
          <w:sz w:val="22"/>
          <w:szCs w:val="22"/>
          <w:lang w:eastAsia="en-GB"/>
        </w:rPr>
      </w:pPr>
      <w:r w:rsidRPr="00416AF7">
        <w:rPr>
          <w:rFonts w:eastAsia="MS Mincho"/>
          <w:noProof/>
          <w:color w:val="000000"/>
          <w:lang w:eastAsia="zh-CN"/>
        </w:rPr>
        <w:t>6.69.1.4</w:t>
      </w:r>
      <w:r>
        <w:rPr>
          <w:rFonts w:asciiTheme="minorHAnsi" w:eastAsiaTheme="minorEastAsia" w:hAnsiTheme="minorHAnsi" w:cstheme="minorBidi"/>
          <w:noProof/>
          <w:sz w:val="22"/>
          <w:szCs w:val="22"/>
          <w:lang w:eastAsia="en-GB"/>
        </w:rPr>
        <w:tab/>
      </w:r>
      <w:r w:rsidRPr="00416AF7">
        <w:rPr>
          <w:rFonts w:eastAsia="MS Mincho"/>
          <w:noProof/>
          <w:color w:val="000000"/>
          <w:lang w:eastAsia="zh-CN"/>
        </w:rPr>
        <w:t>Discovery the NWDAF via the UDM when UE is camping in NWDAF service area</w:t>
      </w:r>
      <w:r>
        <w:rPr>
          <w:noProof/>
        </w:rPr>
        <w:tab/>
      </w:r>
      <w:r>
        <w:rPr>
          <w:noProof/>
        </w:rPr>
        <w:fldChar w:fldCharType="begin" w:fldLock="1"/>
      </w:r>
      <w:r>
        <w:rPr>
          <w:noProof/>
        </w:rPr>
        <w:instrText xml:space="preserve"> PAGEREF _Toc59101941 \h </w:instrText>
      </w:r>
      <w:r>
        <w:rPr>
          <w:noProof/>
        </w:rPr>
      </w:r>
      <w:r>
        <w:rPr>
          <w:noProof/>
        </w:rPr>
        <w:fldChar w:fldCharType="separate"/>
      </w:r>
      <w:r>
        <w:rPr>
          <w:noProof/>
        </w:rPr>
        <w:t>308</w:t>
      </w:r>
      <w:r>
        <w:rPr>
          <w:noProof/>
        </w:rPr>
        <w:fldChar w:fldCharType="end"/>
      </w:r>
    </w:p>
    <w:p w14:paraId="06F4AD18" w14:textId="03A51D93" w:rsidR="00C9265A" w:rsidRDefault="00C9265A">
      <w:pPr>
        <w:pStyle w:val="TOC4"/>
        <w:rPr>
          <w:rFonts w:asciiTheme="minorHAnsi" w:eastAsiaTheme="minorEastAsia" w:hAnsiTheme="minorHAnsi" w:cstheme="minorBidi"/>
          <w:noProof/>
          <w:sz w:val="22"/>
          <w:szCs w:val="22"/>
          <w:lang w:eastAsia="en-GB"/>
        </w:rPr>
      </w:pPr>
      <w:r w:rsidRPr="00416AF7">
        <w:rPr>
          <w:rFonts w:eastAsia="MS Mincho"/>
          <w:noProof/>
          <w:lang w:eastAsia="zh-CN"/>
        </w:rPr>
        <w:t>6.69.1.5</w:t>
      </w:r>
      <w:r>
        <w:rPr>
          <w:rFonts w:asciiTheme="minorHAnsi" w:eastAsiaTheme="minorEastAsia" w:hAnsiTheme="minorHAnsi" w:cstheme="minorBidi"/>
          <w:noProof/>
          <w:sz w:val="22"/>
          <w:szCs w:val="22"/>
          <w:lang w:eastAsia="en-GB"/>
        </w:rPr>
        <w:tab/>
      </w:r>
      <w:r w:rsidRPr="00416AF7">
        <w:rPr>
          <w:rFonts w:eastAsia="MS Mincho"/>
          <w:noProof/>
          <w:lang w:eastAsia="zh-CN"/>
        </w:rPr>
        <w:t>Providing the information of the NWDAF serving the UE to consumers</w:t>
      </w:r>
      <w:r>
        <w:rPr>
          <w:noProof/>
        </w:rPr>
        <w:tab/>
      </w:r>
      <w:r>
        <w:rPr>
          <w:noProof/>
        </w:rPr>
        <w:fldChar w:fldCharType="begin" w:fldLock="1"/>
      </w:r>
      <w:r>
        <w:rPr>
          <w:noProof/>
        </w:rPr>
        <w:instrText xml:space="preserve"> PAGEREF _Toc59101942 \h </w:instrText>
      </w:r>
      <w:r>
        <w:rPr>
          <w:noProof/>
        </w:rPr>
      </w:r>
      <w:r>
        <w:rPr>
          <w:noProof/>
        </w:rPr>
        <w:fldChar w:fldCharType="separate"/>
      </w:r>
      <w:r>
        <w:rPr>
          <w:noProof/>
        </w:rPr>
        <w:t>310</w:t>
      </w:r>
      <w:r>
        <w:rPr>
          <w:noProof/>
        </w:rPr>
        <w:fldChar w:fldCharType="end"/>
      </w:r>
    </w:p>
    <w:p w14:paraId="73A13500" w14:textId="4DB36421" w:rsidR="00C9265A" w:rsidRDefault="00C9265A">
      <w:pPr>
        <w:pStyle w:val="TOC3"/>
        <w:rPr>
          <w:rFonts w:asciiTheme="minorHAnsi" w:eastAsiaTheme="minorEastAsia" w:hAnsiTheme="minorHAnsi" w:cstheme="minorBidi"/>
          <w:noProof/>
          <w:sz w:val="22"/>
          <w:szCs w:val="22"/>
          <w:lang w:eastAsia="en-GB"/>
        </w:rPr>
      </w:pPr>
      <w:r w:rsidRPr="00416AF7">
        <w:rPr>
          <w:noProof/>
          <w:color w:val="000000"/>
          <w:lang w:eastAsia="zh-CN"/>
        </w:rPr>
        <w:t>6.69.2</w:t>
      </w:r>
      <w:r>
        <w:rPr>
          <w:rFonts w:asciiTheme="minorHAnsi" w:eastAsiaTheme="minorEastAsia" w:hAnsiTheme="minorHAnsi" w:cstheme="minorBidi"/>
          <w:noProof/>
          <w:sz w:val="22"/>
          <w:szCs w:val="22"/>
          <w:lang w:eastAsia="en-GB"/>
        </w:rPr>
        <w:tab/>
      </w:r>
      <w:r w:rsidRPr="00416AF7">
        <w:rPr>
          <w:noProof/>
          <w:color w:val="000000"/>
        </w:rPr>
        <w:t>Impacts on services, Existing Nodes and Functionality</w:t>
      </w:r>
      <w:r>
        <w:rPr>
          <w:noProof/>
        </w:rPr>
        <w:tab/>
      </w:r>
      <w:r>
        <w:rPr>
          <w:noProof/>
        </w:rPr>
        <w:fldChar w:fldCharType="begin" w:fldLock="1"/>
      </w:r>
      <w:r>
        <w:rPr>
          <w:noProof/>
        </w:rPr>
        <w:instrText xml:space="preserve"> PAGEREF _Toc59101943 \h </w:instrText>
      </w:r>
      <w:r>
        <w:rPr>
          <w:noProof/>
        </w:rPr>
      </w:r>
      <w:r>
        <w:rPr>
          <w:noProof/>
        </w:rPr>
        <w:fldChar w:fldCharType="separate"/>
      </w:r>
      <w:r>
        <w:rPr>
          <w:noProof/>
        </w:rPr>
        <w:t>310</w:t>
      </w:r>
      <w:r>
        <w:rPr>
          <w:noProof/>
        </w:rPr>
        <w:fldChar w:fldCharType="end"/>
      </w:r>
    </w:p>
    <w:p w14:paraId="0A7B458D" w14:textId="6C9BC9C2" w:rsidR="00C9265A" w:rsidRDefault="00C9265A">
      <w:pPr>
        <w:pStyle w:val="TOC2"/>
        <w:rPr>
          <w:rFonts w:asciiTheme="minorHAnsi" w:eastAsiaTheme="minorEastAsia" w:hAnsiTheme="minorHAnsi" w:cstheme="minorBidi"/>
          <w:noProof/>
          <w:sz w:val="22"/>
          <w:szCs w:val="22"/>
          <w:lang w:eastAsia="en-GB"/>
        </w:rPr>
      </w:pPr>
      <w:r>
        <w:rPr>
          <w:noProof/>
          <w:lang w:eastAsia="zh-CN"/>
        </w:rPr>
        <w:t>6.70</w:t>
      </w:r>
      <w:r>
        <w:rPr>
          <w:rFonts w:asciiTheme="minorHAnsi" w:eastAsiaTheme="minorEastAsia" w:hAnsiTheme="minorHAnsi" w:cstheme="minorBidi"/>
          <w:noProof/>
          <w:sz w:val="22"/>
          <w:szCs w:val="22"/>
          <w:lang w:eastAsia="en-GB"/>
        </w:rPr>
        <w:tab/>
      </w:r>
      <w:r>
        <w:rPr>
          <w:noProof/>
        </w:rPr>
        <w:t>Solution</w:t>
      </w:r>
      <w:r>
        <w:rPr>
          <w:noProof/>
          <w:lang w:eastAsia="zh-CN"/>
        </w:rPr>
        <w:t xml:space="preserve"> #70</w:t>
      </w:r>
      <w:r>
        <w:rPr>
          <w:noProof/>
        </w:rPr>
        <w:t>: Persistent data collection</w:t>
      </w:r>
      <w:r>
        <w:rPr>
          <w:noProof/>
        </w:rPr>
        <w:tab/>
      </w:r>
      <w:r>
        <w:rPr>
          <w:noProof/>
        </w:rPr>
        <w:fldChar w:fldCharType="begin" w:fldLock="1"/>
      </w:r>
      <w:r>
        <w:rPr>
          <w:noProof/>
        </w:rPr>
        <w:instrText xml:space="preserve"> PAGEREF _Toc59101944 \h </w:instrText>
      </w:r>
      <w:r>
        <w:rPr>
          <w:noProof/>
        </w:rPr>
      </w:r>
      <w:r>
        <w:rPr>
          <w:noProof/>
        </w:rPr>
        <w:fldChar w:fldCharType="separate"/>
      </w:r>
      <w:r>
        <w:rPr>
          <w:noProof/>
        </w:rPr>
        <w:t>310</w:t>
      </w:r>
      <w:r>
        <w:rPr>
          <w:noProof/>
        </w:rPr>
        <w:fldChar w:fldCharType="end"/>
      </w:r>
    </w:p>
    <w:p w14:paraId="3627F223" w14:textId="501B9E0F" w:rsidR="00C9265A" w:rsidRDefault="00C9265A">
      <w:pPr>
        <w:pStyle w:val="TOC3"/>
        <w:rPr>
          <w:rFonts w:asciiTheme="minorHAnsi" w:eastAsiaTheme="minorEastAsia" w:hAnsiTheme="minorHAnsi" w:cstheme="minorBidi"/>
          <w:noProof/>
          <w:sz w:val="22"/>
          <w:szCs w:val="22"/>
          <w:lang w:eastAsia="en-GB"/>
        </w:rPr>
      </w:pPr>
      <w:r>
        <w:rPr>
          <w:noProof/>
        </w:rPr>
        <w:t>6.70.1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_Toc59101945 \h </w:instrText>
      </w:r>
      <w:r>
        <w:rPr>
          <w:noProof/>
        </w:rPr>
      </w:r>
      <w:r>
        <w:rPr>
          <w:noProof/>
        </w:rPr>
        <w:fldChar w:fldCharType="separate"/>
      </w:r>
      <w:r>
        <w:rPr>
          <w:noProof/>
        </w:rPr>
        <w:t>310</w:t>
      </w:r>
      <w:r>
        <w:rPr>
          <w:noProof/>
        </w:rPr>
        <w:fldChar w:fldCharType="end"/>
      </w:r>
    </w:p>
    <w:p w14:paraId="3581003B" w14:textId="6EBC4098" w:rsidR="00C9265A" w:rsidRDefault="00C9265A">
      <w:pPr>
        <w:pStyle w:val="TOC4"/>
        <w:rPr>
          <w:rFonts w:asciiTheme="minorHAnsi" w:eastAsiaTheme="minorEastAsia" w:hAnsiTheme="minorHAnsi" w:cstheme="minorBidi"/>
          <w:noProof/>
          <w:sz w:val="22"/>
          <w:szCs w:val="22"/>
          <w:lang w:eastAsia="en-GB"/>
        </w:rPr>
      </w:pPr>
      <w:r>
        <w:rPr>
          <w:noProof/>
        </w:rPr>
        <w:t>6.70.1.1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_Toc59101946 \h </w:instrText>
      </w:r>
      <w:r>
        <w:rPr>
          <w:noProof/>
        </w:rPr>
      </w:r>
      <w:r>
        <w:rPr>
          <w:noProof/>
        </w:rPr>
        <w:fldChar w:fldCharType="separate"/>
      </w:r>
      <w:r>
        <w:rPr>
          <w:noProof/>
        </w:rPr>
        <w:t>310</w:t>
      </w:r>
      <w:r>
        <w:rPr>
          <w:noProof/>
        </w:rPr>
        <w:fldChar w:fldCharType="end"/>
      </w:r>
    </w:p>
    <w:p w14:paraId="30F2B745" w14:textId="578F6ABB" w:rsidR="00C9265A" w:rsidRDefault="00C9265A">
      <w:pPr>
        <w:pStyle w:val="TOC4"/>
        <w:rPr>
          <w:rFonts w:asciiTheme="minorHAnsi" w:eastAsiaTheme="minorEastAsia" w:hAnsiTheme="minorHAnsi" w:cstheme="minorBidi"/>
          <w:noProof/>
          <w:sz w:val="22"/>
          <w:szCs w:val="22"/>
          <w:lang w:eastAsia="en-GB"/>
        </w:rPr>
      </w:pPr>
      <w:r>
        <w:rPr>
          <w:noProof/>
        </w:rPr>
        <w:t>6.70.1.2</w:t>
      </w:r>
      <w:r>
        <w:rPr>
          <w:rFonts w:asciiTheme="minorHAnsi" w:eastAsiaTheme="minorEastAsia" w:hAnsiTheme="minorHAnsi" w:cstheme="minorBidi"/>
          <w:noProof/>
          <w:sz w:val="22"/>
          <w:szCs w:val="22"/>
          <w:lang w:eastAsia="en-GB"/>
        </w:rPr>
        <w:tab/>
      </w:r>
      <w:r>
        <w:rPr>
          <w:noProof/>
        </w:rPr>
        <w:t>Procedure for the creation or deletion of a persistent Event Exposure subscription</w:t>
      </w:r>
      <w:r>
        <w:rPr>
          <w:noProof/>
        </w:rPr>
        <w:tab/>
      </w:r>
      <w:r>
        <w:rPr>
          <w:noProof/>
        </w:rPr>
        <w:fldChar w:fldCharType="begin" w:fldLock="1"/>
      </w:r>
      <w:r>
        <w:rPr>
          <w:noProof/>
        </w:rPr>
        <w:instrText xml:space="preserve"> PAGEREF _Toc59101947 \h </w:instrText>
      </w:r>
      <w:r>
        <w:rPr>
          <w:noProof/>
        </w:rPr>
      </w:r>
      <w:r>
        <w:rPr>
          <w:noProof/>
        </w:rPr>
        <w:fldChar w:fldCharType="separate"/>
      </w:r>
      <w:r>
        <w:rPr>
          <w:noProof/>
        </w:rPr>
        <w:t>311</w:t>
      </w:r>
      <w:r>
        <w:rPr>
          <w:noProof/>
        </w:rPr>
        <w:fldChar w:fldCharType="end"/>
      </w:r>
    </w:p>
    <w:p w14:paraId="6A6D91C1" w14:textId="234AA47A" w:rsidR="00C9265A" w:rsidRDefault="00C9265A">
      <w:pPr>
        <w:pStyle w:val="TOC4"/>
        <w:rPr>
          <w:rFonts w:asciiTheme="minorHAnsi" w:eastAsiaTheme="minorEastAsia" w:hAnsiTheme="minorHAnsi" w:cstheme="minorBidi"/>
          <w:noProof/>
          <w:sz w:val="22"/>
          <w:szCs w:val="22"/>
          <w:lang w:eastAsia="en-GB"/>
        </w:rPr>
      </w:pPr>
      <w:r>
        <w:rPr>
          <w:noProof/>
        </w:rPr>
        <w:t>6.70.1.3</w:t>
      </w:r>
      <w:r>
        <w:rPr>
          <w:rFonts w:asciiTheme="minorHAnsi" w:eastAsiaTheme="minorEastAsia" w:hAnsiTheme="minorHAnsi" w:cstheme="minorBidi"/>
          <w:noProof/>
          <w:sz w:val="22"/>
          <w:szCs w:val="22"/>
          <w:lang w:eastAsia="en-GB"/>
        </w:rPr>
        <w:tab/>
      </w:r>
      <w:r>
        <w:rPr>
          <w:noProof/>
        </w:rPr>
        <w:t>Procedure for restoring an existing Event Exposure Subscription</w:t>
      </w:r>
      <w:r>
        <w:rPr>
          <w:noProof/>
        </w:rPr>
        <w:tab/>
      </w:r>
      <w:r>
        <w:rPr>
          <w:noProof/>
        </w:rPr>
        <w:fldChar w:fldCharType="begin" w:fldLock="1"/>
      </w:r>
      <w:r>
        <w:rPr>
          <w:noProof/>
        </w:rPr>
        <w:instrText xml:space="preserve"> PAGEREF _Toc59101948 \h </w:instrText>
      </w:r>
      <w:r>
        <w:rPr>
          <w:noProof/>
        </w:rPr>
      </w:r>
      <w:r>
        <w:rPr>
          <w:noProof/>
        </w:rPr>
        <w:fldChar w:fldCharType="separate"/>
      </w:r>
      <w:r>
        <w:rPr>
          <w:noProof/>
        </w:rPr>
        <w:t>312</w:t>
      </w:r>
      <w:r>
        <w:rPr>
          <w:noProof/>
        </w:rPr>
        <w:fldChar w:fldCharType="end"/>
      </w:r>
    </w:p>
    <w:p w14:paraId="087D8217" w14:textId="66D454A2" w:rsidR="00C9265A" w:rsidRDefault="00C9265A">
      <w:pPr>
        <w:pStyle w:val="TOC3"/>
        <w:rPr>
          <w:rFonts w:asciiTheme="minorHAnsi" w:eastAsiaTheme="minorEastAsia" w:hAnsiTheme="minorHAnsi" w:cstheme="minorBidi"/>
          <w:noProof/>
          <w:sz w:val="22"/>
          <w:szCs w:val="22"/>
          <w:lang w:eastAsia="en-GB"/>
        </w:rPr>
      </w:pPr>
      <w:r>
        <w:rPr>
          <w:noProof/>
          <w:lang w:eastAsia="zh-CN"/>
        </w:rPr>
        <w:t>6.70.2</w:t>
      </w:r>
      <w:r>
        <w:rPr>
          <w:rFonts w:asciiTheme="minorHAnsi" w:eastAsiaTheme="minorEastAsia" w:hAnsiTheme="minorHAnsi" w:cstheme="minorBidi"/>
          <w:noProof/>
          <w:sz w:val="22"/>
          <w:szCs w:val="22"/>
          <w:lang w:eastAsia="en-GB"/>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_Toc59101949 \h </w:instrText>
      </w:r>
      <w:r>
        <w:rPr>
          <w:noProof/>
        </w:rPr>
      </w:r>
      <w:r>
        <w:rPr>
          <w:noProof/>
        </w:rPr>
        <w:fldChar w:fldCharType="separate"/>
      </w:r>
      <w:r>
        <w:rPr>
          <w:noProof/>
        </w:rPr>
        <w:t>312</w:t>
      </w:r>
      <w:r>
        <w:rPr>
          <w:noProof/>
        </w:rPr>
        <w:fldChar w:fldCharType="end"/>
      </w:r>
    </w:p>
    <w:p w14:paraId="51F47230" w14:textId="71B07C0A" w:rsidR="00C9265A" w:rsidRDefault="00C9265A">
      <w:pPr>
        <w:pStyle w:val="TOC2"/>
        <w:rPr>
          <w:rFonts w:asciiTheme="minorHAnsi" w:eastAsiaTheme="minorEastAsia" w:hAnsiTheme="minorHAnsi" w:cstheme="minorBidi"/>
          <w:noProof/>
          <w:sz w:val="22"/>
          <w:szCs w:val="22"/>
          <w:lang w:eastAsia="en-GB"/>
        </w:rPr>
      </w:pPr>
      <w:r>
        <w:rPr>
          <w:noProof/>
          <w:lang w:eastAsia="zh-CN"/>
        </w:rPr>
        <w:t>6.71</w:t>
      </w:r>
      <w:r>
        <w:rPr>
          <w:rFonts w:asciiTheme="minorHAnsi" w:eastAsiaTheme="minorEastAsia" w:hAnsiTheme="minorHAnsi" w:cstheme="minorBidi"/>
          <w:noProof/>
          <w:sz w:val="22"/>
          <w:szCs w:val="22"/>
          <w:lang w:eastAsia="en-GB"/>
        </w:rPr>
        <w:tab/>
      </w:r>
      <w:r>
        <w:rPr>
          <w:noProof/>
        </w:rPr>
        <w:t>Solution</w:t>
      </w:r>
      <w:r>
        <w:rPr>
          <w:noProof/>
          <w:lang w:eastAsia="zh-CN"/>
        </w:rPr>
        <w:t xml:space="preserve"> #71</w:t>
      </w:r>
      <w:r>
        <w:rPr>
          <w:noProof/>
        </w:rPr>
        <w:t>: Representative UEs sampling for data collection</w:t>
      </w:r>
      <w:r>
        <w:rPr>
          <w:noProof/>
        </w:rPr>
        <w:tab/>
      </w:r>
      <w:r>
        <w:rPr>
          <w:noProof/>
        </w:rPr>
        <w:fldChar w:fldCharType="begin" w:fldLock="1"/>
      </w:r>
      <w:r>
        <w:rPr>
          <w:noProof/>
        </w:rPr>
        <w:instrText xml:space="preserve"> PAGEREF _Toc59101950 \h </w:instrText>
      </w:r>
      <w:r>
        <w:rPr>
          <w:noProof/>
        </w:rPr>
      </w:r>
      <w:r>
        <w:rPr>
          <w:noProof/>
        </w:rPr>
        <w:fldChar w:fldCharType="separate"/>
      </w:r>
      <w:r>
        <w:rPr>
          <w:noProof/>
        </w:rPr>
        <w:t>313</w:t>
      </w:r>
      <w:r>
        <w:rPr>
          <w:noProof/>
        </w:rPr>
        <w:fldChar w:fldCharType="end"/>
      </w:r>
    </w:p>
    <w:p w14:paraId="29CD805E" w14:textId="59C11839" w:rsidR="00C9265A" w:rsidRDefault="00C9265A">
      <w:pPr>
        <w:pStyle w:val="TOC3"/>
        <w:rPr>
          <w:rFonts w:asciiTheme="minorHAnsi" w:eastAsiaTheme="minorEastAsia" w:hAnsiTheme="minorHAnsi" w:cstheme="minorBidi"/>
          <w:noProof/>
          <w:sz w:val="22"/>
          <w:szCs w:val="22"/>
          <w:lang w:eastAsia="en-GB"/>
        </w:rPr>
      </w:pPr>
      <w:r>
        <w:rPr>
          <w:noProof/>
        </w:rPr>
        <w:t>6.71.1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_Toc59101951 \h </w:instrText>
      </w:r>
      <w:r>
        <w:rPr>
          <w:noProof/>
        </w:rPr>
      </w:r>
      <w:r>
        <w:rPr>
          <w:noProof/>
        </w:rPr>
        <w:fldChar w:fldCharType="separate"/>
      </w:r>
      <w:r>
        <w:rPr>
          <w:noProof/>
        </w:rPr>
        <w:t>313</w:t>
      </w:r>
      <w:r>
        <w:rPr>
          <w:noProof/>
        </w:rPr>
        <w:fldChar w:fldCharType="end"/>
      </w:r>
    </w:p>
    <w:p w14:paraId="4BC26353" w14:textId="5AE6C967" w:rsidR="00C9265A" w:rsidRDefault="00C9265A">
      <w:pPr>
        <w:pStyle w:val="TOC3"/>
        <w:rPr>
          <w:rFonts w:asciiTheme="minorHAnsi" w:eastAsiaTheme="minorEastAsia" w:hAnsiTheme="minorHAnsi" w:cstheme="minorBidi"/>
          <w:noProof/>
          <w:sz w:val="22"/>
          <w:szCs w:val="22"/>
          <w:lang w:eastAsia="en-GB"/>
        </w:rPr>
      </w:pPr>
      <w:r>
        <w:rPr>
          <w:noProof/>
        </w:rPr>
        <w:t>6.71.2</w:t>
      </w:r>
      <w:r>
        <w:rPr>
          <w:rFonts w:asciiTheme="minorHAnsi" w:eastAsiaTheme="minorEastAsia" w:hAnsiTheme="minorHAnsi" w:cstheme="minorBidi"/>
          <w:noProof/>
          <w:sz w:val="22"/>
          <w:szCs w:val="22"/>
          <w:lang w:eastAsia="en-GB"/>
        </w:rPr>
        <w:tab/>
      </w:r>
      <w:r>
        <w:rPr>
          <w:noProof/>
        </w:rPr>
        <w:t>Functional Description</w:t>
      </w:r>
      <w:r>
        <w:rPr>
          <w:noProof/>
        </w:rPr>
        <w:tab/>
      </w:r>
      <w:r>
        <w:rPr>
          <w:noProof/>
        </w:rPr>
        <w:fldChar w:fldCharType="begin" w:fldLock="1"/>
      </w:r>
      <w:r>
        <w:rPr>
          <w:noProof/>
        </w:rPr>
        <w:instrText xml:space="preserve"> PAGEREF _Toc59101952 \h </w:instrText>
      </w:r>
      <w:r>
        <w:rPr>
          <w:noProof/>
        </w:rPr>
      </w:r>
      <w:r>
        <w:rPr>
          <w:noProof/>
        </w:rPr>
        <w:fldChar w:fldCharType="separate"/>
      </w:r>
      <w:r>
        <w:rPr>
          <w:noProof/>
        </w:rPr>
        <w:t>313</w:t>
      </w:r>
      <w:r>
        <w:rPr>
          <w:noProof/>
        </w:rPr>
        <w:fldChar w:fldCharType="end"/>
      </w:r>
    </w:p>
    <w:p w14:paraId="7B69446F" w14:textId="6121949D" w:rsidR="00C9265A" w:rsidRDefault="00C9265A">
      <w:pPr>
        <w:pStyle w:val="TOC3"/>
        <w:rPr>
          <w:rFonts w:asciiTheme="minorHAnsi" w:eastAsiaTheme="minorEastAsia" w:hAnsiTheme="minorHAnsi" w:cstheme="minorBidi"/>
          <w:noProof/>
          <w:sz w:val="22"/>
          <w:szCs w:val="22"/>
          <w:lang w:eastAsia="en-GB"/>
        </w:rPr>
      </w:pPr>
      <w:r>
        <w:rPr>
          <w:noProof/>
          <w:lang w:eastAsia="zh-CN"/>
        </w:rPr>
        <w:t>6.71.3</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_Toc59101953 \h </w:instrText>
      </w:r>
      <w:r>
        <w:rPr>
          <w:noProof/>
        </w:rPr>
      </w:r>
      <w:r>
        <w:rPr>
          <w:noProof/>
        </w:rPr>
        <w:fldChar w:fldCharType="separate"/>
      </w:r>
      <w:r>
        <w:rPr>
          <w:noProof/>
        </w:rPr>
        <w:t>313</w:t>
      </w:r>
      <w:r>
        <w:rPr>
          <w:noProof/>
        </w:rPr>
        <w:fldChar w:fldCharType="end"/>
      </w:r>
    </w:p>
    <w:p w14:paraId="10735C00" w14:textId="79A4D753" w:rsidR="00C9265A" w:rsidRDefault="00C9265A">
      <w:pPr>
        <w:pStyle w:val="TOC3"/>
        <w:rPr>
          <w:rFonts w:asciiTheme="minorHAnsi" w:eastAsiaTheme="minorEastAsia" w:hAnsiTheme="minorHAnsi" w:cstheme="minorBidi"/>
          <w:noProof/>
          <w:sz w:val="22"/>
          <w:szCs w:val="22"/>
          <w:lang w:eastAsia="en-GB"/>
        </w:rPr>
      </w:pPr>
      <w:r>
        <w:rPr>
          <w:noProof/>
        </w:rPr>
        <w:t>6.71.4</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_Toc59101954 \h </w:instrText>
      </w:r>
      <w:r>
        <w:rPr>
          <w:noProof/>
        </w:rPr>
      </w:r>
      <w:r>
        <w:rPr>
          <w:noProof/>
        </w:rPr>
        <w:fldChar w:fldCharType="separate"/>
      </w:r>
      <w:r>
        <w:rPr>
          <w:noProof/>
        </w:rPr>
        <w:t>315</w:t>
      </w:r>
      <w:r>
        <w:rPr>
          <w:noProof/>
        </w:rPr>
        <w:fldChar w:fldCharType="end"/>
      </w:r>
    </w:p>
    <w:p w14:paraId="349D2146" w14:textId="6A83BA17" w:rsidR="00C9265A" w:rsidRDefault="00C9265A">
      <w:pPr>
        <w:pStyle w:val="TOC2"/>
        <w:rPr>
          <w:rFonts w:asciiTheme="minorHAnsi" w:eastAsiaTheme="minorEastAsia" w:hAnsiTheme="minorHAnsi" w:cstheme="minorBidi"/>
          <w:noProof/>
          <w:sz w:val="22"/>
          <w:szCs w:val="22"/>
          <w:lang w:eastAsia="en-GB"/>
        </w:rPr>
      </w:pPr>
      <w:r>
        <w:rPr>
          <w:noProof/>
          <w:lang w:eastAsia="zh-CN"/>
        </w:rPr>
        <w:t>6.72</w:t>
      </w:r>
      <w:r>
        <w:rPr>
          <w:rFonts w:asciiTheme="minorHAnsi" w:eastAsiaTheme="minorEastAsia" w:hAnsiTheme="minorHAnsi" w:cstheme="minorBidi"/>
          <w:noProof/>
          <w:sz w:val="22"/>
          <w:szCs w:val="22"/>
          <w:lang w:eastAsia="en-GB"/>
        </w:rPr>
        <w:tab/>
      </w:r>
      <w:r>
        <w:rPr>
          <w:noProof/>
        </w:rPr>
        <w:t>Solution</w:t>
      </w:r>
      <w:r>
        <w:rPr>
          <w:noProof/>
          <w:lang w:eastAsia="zh-CN"/>
        </w:rPr>
        <w:t xml:space="preserve"> #72</w:t>
      </w:r>
      <w:r>
        <w:rPr>
          <w:noProof/>
        </w:rPr>
        <w:t>: Efficient Analytics Transfer in mixed Deployments</w:t>
      </w:r>
      <w:r>
        <w:rPr>
          <w:noProof/>
        </w:rPr>
        <w:tab/>
      </w:r>
      <w:r>
        <w:rPr>
          <w:noProof/>
        </w:rPr>
        <w:fldChar w:fldCharType="begin" w:fldLock="1"/>
      </w:r>
      <w:r>
        <w:rPr>
          <w:noProof/>
        </w:rPr>
        <w:instrText xml:space="preserve"> PAGEREF _Toc59101955 \h </w:instrText>
      </w:r>
      <w:r>
        <w:rPr>
          <w:noProof/>
        </w:rPr>
      </w:r>
      <w:r>
        <w:rPr>
          <w:noProof/>
        </w:rPr>
        <w:fldChar w:fldCharType="separate"/>
      </w:r>
      <w:r>
        <w:rPr>
          <w:noProof/>
        </w:rPr>
        <w:t>315</w:t>
      </w:r>
      <w:r>
        <w:rPr>
          <w:noProof/>
        </w:rPr>
        <w:fldChar w:fldCharType="end"/>
      </w:r>
    </w:p>
    <w:p w14:paraId="0B1259E4" w14:textId="3CD3B1EB" w:rsidR="00C9265A" w:rsidRDefault="00C9265A">
      <w:pPr>
        <w:pStyle w:val="TOC3"/>
        <w:rPr>
          <w:rFonts w:asciiTheme="minorHAnsi" w:eastAsiaTheme="minorEastAsia" w:hAnsiTheme="minorHAnsi" w:cstheme="minorBidi"/>
          <w:noProof/>
          <w:sz w:val="22"/>
          <w:szCs w:val="22"/>
          <w:lang w:eastAsia="en-GB"/>
        </w:rPr>
      </w:pPr>
      <w:r>
        <w:rPr>
          <w:noProof/>
        </w:rPr>
        <w:t>6.72.1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_Toc59101956 \h </w:instrText>
      </w:r>
      <w:r>
        <w:rPr>
          <w:noProof/>
        </w:rPr>
      </w:r>
      <w:r>
        <w:rPr>
          <w:noProof/>
        </w:rPr>
        <w:fldChar w:fldCharType="separate"/>
      </w:r>
      <w:r>
        <w:rPr>
          <w:noProof/>
        </w:rPr>
        <w:t>315</w:t>
      </w:r>
      <w:r>
        <w:rPr>
          <w:noProof/>
        </w:rPr>
        <w:fldChar w:fldCharType="end"/>
      </w:r>
    </w:p>
    <w:p w14:paraId="5A0F430A" w14:textId="334E5B22" w:rsidR="00C9265A" w:rsidRDefault="00C9265A">
      <w:pPr>
        <w:pStyle w:val="TOC3"/>
        <w:rPr>
          <w:rFonts w:asciiTheme="minorHAnsi" w:eastAsiaTheme="minorEastAsia" w:hAnsiTheme="minorHAnsi" w:cstheme="minorBidi"/>
          <w:noProof/>
          <w:sz w:val="22"/>
          <w:szCs w:val="22"/>
          <w:lang w:eastAsia="en-GB"/>
        </w:rPr>
      </w:pPr>
      <w:r>
        <w:rPr>
          <w:noProof/>
          <w:lang w:eastAsia="zh-CN"/>
        </w:rPr>
        <w:t>6.72.2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_Toc59101957 \h </w:instrText>
      </w:r>
      <w:r>
        <w:rPr>
          <w:noProof/>
        </w:rPr>
      </w:r>
      <w:r>
        <w:rPr>
          <w:noProof/>
        </w:rPr>
        <w:fldChar w:fldCharType="separate"/>
      </w:r>
      <w:r>
        <w:rPr>
          <w:noProof/>
        </w:rPr>
        <w:t>315</w:t>
      </w:r>
      <w:r>
        <w:rPr>
          <w:noProof/>
        </w:rPr>
        <w:fldChar w:fldCharType="end"/>
      </w:r>
    </w:p>
    <w:p w14:paraId="168BADDA" w14:textId="54E56396" w:rsidR="00C9265A" w:rsidRDefault="00C9265A">
      <w:pPr>
        <w:pStyle w:val="TOC3"/>
        <w:rPr>
          <w:rFonts w:asciiTheme="minorHAnsi" w:eastAsiaTheme="minorEastAsia" w:hAnsiTheme="minorHAnsi" w:cstheme="minorBidi"/>
          <w:noProof/>
          <w:sz w:val="22"/>
          <w:szCs w:val="22"/>
          <w:lang w:eastAsia="en-GB"/>
        </w:rPr>
      </w:pPr>
      <w:r>
        <w:rPr>
          <w:noProof/>
        </w:rPr>
        <w:t>6.72.3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_Toc59101958 \h </w:instrText>
      </w:r>
      <w:r>
        <w:rPr>
          <w:noProof/>
        </w:rPr>
      </w:r>
      <w:r>
        <w:rPr>
          <w:noProof/>
        </w:rPr>
        <w:fldChar w:fldCharType="separate"/>
      </w:r>
      <w:r>
        <w:rPr>
          <w:noProof/>
        </w:rPr>
        <w:t>316</w:t>
      </w:r>
      <w:r>
        <w:rPr>
          <w:noProof/>
        </w:rPr>
        <w:fldChar w:fldCharType="end"/>
      </w:r>
    </w:p>
    <w:p w14:paraId="07994829" w14:textId="3CDB51E6" w:rsidR="00C9265A" w:rsidRDefault="00C9265A">
      <w:pPr>
        <w:pStyle w:val="TOC2"/>
        <w:rPr>
          <w:rFonts w:asciiTheme="minorHAnsi" w:eastAsiaTheme="minorEastAsia" w:hAnsiTheme="minorHAnsi" w:cstheme="minorBidi"/>
          <w:noProof/>
          <w:sz w:val="22"/>
          <w:szCs w:val="22"/>
          <w:lang w:eastAsia="en-GB"/>
        </w:rPr>
      </w:pPr>
      <w:r>
        <w:rPr>
          <w:noProof/>
        </w:rPr>
        <w:t>6.</w:t>
      </w:r>
      <w:r>
        <w:rPr>
          <w:noProof/>
          <w:lang w:eastAsia="zh-CN"/>
        </w:rPr>
        <w:t>73</w:t>
      </w:r>
      <w:r>
        <w:rPr>
          <w:rFonts w:asciiTheme="minorHAnsi" w:eastAsiaTheme="minorEastAsia" w:hAnsiTheme="minorHAnsi" w:cstheme="minorBidi"/>
          <w:noProof/>
          <w:sz w:val="22"/>
          <w:szCs w:val="22"/>
          <w:lang w:eastAsia="en-GB"/>
        </w:rPr>
        <w:tab/>
      </w:r>
      <w:r>
        <w:rPr>
          <w:noProof/>
        </w:rPr>
        <w:t xml:space="preserve">Solution </w:t>
      </w:r>
      <w:r>
        <w:rPr>
          <w:noProof/>
          <w:lang w:eastAsia="zh-CN"/>
        </w:rPr>
        <w:t>#73</w:t>
      </w:r>
      <w:r>
        <w:rPr>
          <w:noProof/>
        </w:rPr>
        <w:t xml:space="preserve">: </w:t>
      </w:r>
      <w:r>
        <w:rPr>
          <w:noProof/>
          <w:lang w:eastAsia="zh-CN"/>
        </w:rPr>
        <w:t>Trigger configuration for data collection and analytics</w:t>
      </w:r>
      <w:r>
        <w:rPr>
          <w:noProof/>
        </w:rPr>
        <w:tab/>
      </w:r>
      <w:r>
        <w:rPr>
          <w:noProof/>
        </w:rPr>
        <w:fldChar w:fldCharType="begin" w:fldLock="1"/>
      </w:r>
      <w:r>
        <w:rPr>
          <w:noProof/>
        </w:rPr>
        <w:instrText xml:space="preserve"> PAGEREF _Toc59101959 \h </w:instrText>
      </w:r>
      <w:r>
        <w:rPr>
          <w:noProof/>
        </w:rPr>
      </w:r>
      <w:r>
        <w:rPr>
          <w:noProof/>
        </w:rPr>
        <w:fldChar w:fldCharType="separate"/>
      </w:r>
      <w:r>
        <w:rPr>
          <w:noProof/>
        </w:rPr>
        <w:t>316</w:t>
      </w:r>
      <w:r>
        <w:rPr>
          <w:noProof/>
        </w:rPr>
        <w:fldChar w:fldCharType="end"/>
      </w:r>
    </w:p>
    <w:p w14:paraId="1E71F6B5" w14:textId="2335BCF7"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73</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_Toc59101960 \h </w:instrText>
      </w:r>
      <w:r>
        <w:rPr>
          <w:noProof/>
        </w:rPr>
      </w:r>
      <w:r>
        <w:rPr>
          <w:noProof/>
        </w:rPr>
        <w:fldChar w:fldCharType="separate"/>
      </w:r>
      <w:r>
        <w:rPr>
          <w:noProof/>
        </w:rPr>
        <w:t>316</w:t>
      </w:r>
      <w:r>
        <w:rPr>
          <w:noProof/>
        </w:rPr>
        <w:fldChar w:fldCharType="end"/>
      </w:r>
    </w:p>
    <w:p w14:paraId="15123EDF" w14:textId="47841671"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73</w:t>
      </w:r>
      <w:r>
        <w:rPr>
          <w:noProof/>
        </w:rPr>
        <w:t>.2</w:t>
      </w:r>
      <w:r>
        <w:rPr>
          <w:rFonts w:asciiTheme="minorHAnsi" w:eastAsiaTheme="minorEastAsia" w:hAnsiTheme="minorHAnsi" w:cstheme="minorBidi"/>
          <w:noProof/>
          <w:sz w:val="22"/>
          <w:szCs w:val="22"/>
          <w:lang w:eastAsia="en-GB"/>
        </w:rPr>
        <w:tab/>
      </w:r>
      <w:r>
        <w:rPr>
          <w:noProof/>
        </w:rPr>
        <w:t>Input Data</w:t>
      </w:r>
      <w:r>
        <w:rPr>
          <w:noProof/>
        </w:rPr>
        <w:tab/>
      </w:r>
      <w:r>
        <w:rPr>
          <w:noProof/>
        </w:rPr>
        <w:fldChar w:fldCharType="begin" w:fldLock="1"/>
      </w:r>
      <w:r>
        <w:rPr>
          <w:noProof/>
        </w:rPr>
        <w:instrText xml:space="preserve"> PAGEREF _Toc59101961 \h </w:instrText>
      </w:r>
      <w:r>
        <w:rPr>
          <w:noProof/>
        </w:rPr>
      </w:r>
      <w:r>
        <w:rPr>
          <w:noProof/>
        </w:rPr>
        <w:fldChar w:fldCharType="separate"/>
      </w:r>
      <w:r>
        <w:rPr>
          <w:noProof/>
        </w:rPr>
        <w:t>321</w:t>
      </w:r>
      <w:r>
        <w:rPr>
          <w:noProof/>
        </w:rPr>
        <w:fldChar w:fldCharType="end"/>
      </w:r>
    </w:p>
    <w:p w14:paraId="78029E91" w14:textId="595DAA6D"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73</w:t>
      </w:r>
      <w:r>
        <w:rPr>
          <w:noProof/>
        </w:rPr>
        <w:t>.3</w:t>
      </w:r>
      <w:r>
        <w:rPr>
          <w:rFonts w:asciiTheme="minorHAnsi" w:eastAsiaTheme="minorEastAsia" w:hAnsiTheme="minorHAnsi" w:cstheme="minorBidi"/>
          <w:noProof/>
          <w:sz w:val="22"/>
          <w:szCs w:val="22"/>
          <w:lang w:eastAsia="en-GB"/>
        </w:rPr>
        <w:tab/>
      </w:r>
      <w:r>
        <w:rPr>
          <w:noProof/>
        </w:rPr>
        <w:t>Output Analytics</w:t>
      </w:r>
      <w:r>
        <w:rPr>
          <w:noProof/>
        </w:rPr>
        <w:tab/>
      </w:r>
      <w:r>
        <w:rPr>
          <w:noProof/>
        </w:rPr>
        <w:fldChar w:fldCharType="begin" w:fldLock="1"/>
      </w:r>
      <w:r>
        <w:rPr>
          <w:noProof/>
        </w:rPr>
        <w:instrText xml:space="preserve"> PAGEREF _Toc59101962 \h </w:instrText>
      </w:r>
      <w:r>
        <w:rPr>
          <w:noProof/>
        </w:rPr>
      </w:r>
      <w:r>
        <w:rPr>
          <w:noProof/>
        </w:rPr>
        <w:fldChar w:fldCharType="separate"/>
      </w:r>
      <w:r>
        <w:rPr>
          <w:noProof/>
        </w:rPr>
        <w:t>321</w:t>
      </w:r>
      <w:r>
        <w:rPr>
          <w:noProof/>
        </w:rPr>
        <w:fldChar w:fldCharType="end"/>
      </w:r>
    </w:p>
    <w:p w14:paraId="178A0B4D" w14:textId="47957578"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73</w:t>
      </w:r>
      <w:r>
        <w:rPr>
          <w:noProof/>
        </w:rPr>
        <w:t>.4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_Toc59101963 \h </w:instrText>
      </w:r>
      <w:r>
        <w:rPr>
          <w:noProof/>
        </w:rPr>
      </w:r>
      <w:r>
        <w:rPr>
          <w:noProof/>
        </w:rPr>
        <w:fldChar w:fldCharType="separate"/>
      </w:r>
      <w:r>
        <w:rPr>
          <w:noProof/>
        </w:rPr>
        <w:t>321</w:t>
      </w:r>
      <w:r>
        <w:rPr>
          <w:noProof/>
        </w:rPr>
        <w:fldChar w:fldCharType="end"/>
      </w:r>
    </w:p>
    <w:p w14:paraId="25E04EBC" w14:textId="08F64F09" w:rsidR="00C9265A" w:rsidRDefault="00C9265A">
      <w:pPr>
        <w:pStyle w:val="TOC4"/>
        <w:rPr>
          <w:rFonts w:asciiTheme="minorHAnsi" w:eastAsiaTheme="minorEastAsia" w:hAnsiTheme="minorHAnsi" w:cstheme="minorBidi"/>
          <w:noProof/>
          <w:sz w:val="22"/>
          <w:szCs w:val="22"/>
          <w:lang w:eastAsia="en-GB"/>
        </w:rPr>
      </w:pPr>
      <w:r>
        <w:rPr>
          <w:noProof/>
        </w:rPr>
        <w:t>6.</w:t>
      </w:r>
      <w:r>
        <w:rPr>
          <w:noProof/>
          <w:lang w:eastAsia="zh-CN"/>
        </w:rPr>
        <w:t>73</w:t>
      </w:r>
      <w:r>
        <w:rPr>
          <w:noProof/>
        </w:rPr>
        <w:t>.4</w:t>
      </w:r>
      <w:r>
        <w:rPr>
          <w:noProof/>
          <w:lang w:eastAsia="zh-CN"/>
        </w:rPr>
        <w:t>.1</w:t>
      </w:r>
      <w:r>
        <w:rPr>
          <w:rFonts w:asciiTheme="minorHAnsi" w:eastAsiaTheme="minorEastAsia" w:hAnsiTheme="minorHAnsi" w:cstheme="minorBidi"/>
          <w:noProof/>
          <w:sz w:val="22"/>
          <w:szCs w:val="22"/>
          <w:lang w:eastAsia="en-GB"/>
        </w:rPr>
        <w:tab/>
      </w:r>
      <w:r>
        <w:rPr>
          <w:noProof/>
        </w:rPr>
        <w:t>Pro</w:t>
      </w:r>
      <w:r>
        <w:rPr>
          <w:noProof/>
          <w:lang w:eastAsia="zh-CN"/>
        </w:rPr>
        <w:t>visioning of network analytics control information</w:t>
      </w:r>
      <w:r>
        <w:rPr>
          <w:noProof/>
        </w:rPr>
        <w:tab/>
      </w:r>
      <w:r>
        <w:rPr>
          <w:noProof/>
        </w:rPr>
        <w:fldChar w:fldCharType="begin" w:fldLock="1"/>
      </w:r>
      <w:r>
        <w:rPr>
          <w:noProof/>
        </w:rPr>
        <w:instrText xml:space="preserve"> PAGEREF _Toc59101964 \h </w:instrText>
      </w:r>
      <w:r>
        <w:rPr>
          <w:noProof/>
        </w:rPr>
      </w:r>
      <w:r>
        <w:rPr>
          <w:noProof/>
        </w:rPr>
        <w:fldChar w:fldCharType="separate"/>
      </w:r>
      <w:r>
        <w:rPr>
          <w:noProof/>
        </w:rPr>
        <w:t>321</w:t>
      </w:r>
      <w:r>
        <w:rPr>
          <w:noProof/>
        </w:rPr>
        <w:fldChar w:fldCharType="end"/>
      </w:r>
    </w:p>
    <w:p w14:paraId="293939E5" w14:textId="46E0F1DE" w:rsidR="00C9265A" w:rsidRDefault="00C9265A">
      <w:pPr>
        <w:pStyle w:val="TOC4"/>
        <w:rPr>
          <w:rFonts w:asciiTheme="minorHAnsi" w:eastAsiaTheme="minorEastAsia" w:hAnsiTheme="minorHAnsi" w:cstheme="minorBidi"/>
          <w:noProof/>
          <w:sz w:val="22"/>
          <w:szCs w:val="22"/>
          <w:lang w:eastAsia="en-GB"/>
        </w:rPr>
      </w:pPr>
      <w:r>
        <w:rPr>
          <w:noProof/>
        </w:rPr>
        <w:t>6.73.4.</w:t>
      </w:r>
      <w:r>
        <w:rPr>
          <w:noProof/>
          <w:lang w:eastAsia="zh-CN"/>
        </w:rPr>
        <w:t>2</w:t>
      </w:r>
      <w:r>
        <w:rPr>
          <w:rFonts w:asciiTheme="minorHAnsi" w:eastAsiaTheme="minorEastAsia" w:hAnsiTheme="minorHAnsi" w:cstheme="minorBidi"/>
          <w:noProof/>
          <w:sz w:val="22"/>
          <w:szCs w:val="22"/>
          <w:lang w:eastAsia="en-GB"/>
        </w:rPr>
        <w:tab/>
      </w:r>
      <w:r>
        <w:rPr>
          <w:noProof/>
        </w:rPr>
        <w:t>Provision</w:t>
      </w:r>
      <w:r>
        <w:rPr>
          <w:noProof/>
          <w:lang w:eastAsia="zh-CN"/>
        </w:rPr>
        <w:t>ing</w:t>
      </w:r>
      <w:r>
        <w:rPr>
          <w:noProof/>
        </w:rPr>
        <w:t xml:space="preserve"> of </w:t>
      </w:r>
      <w:r w:rsidRPr="00416AF7">
        <w:rPr>
          <w:noProof/>
          <w:lang w:eastAsia="zh-CN"/>
        </w:rPr>
        <w:t>service specific analytics control information</w:t>
      </w:r>
      <w:r>
        <w:rPr>
          <w:noProof/>
        </w:rPr>
        <w:tab/>
      </w:r>
      <w:r>
        <w:rPr>
          <w:noProof/>
        </w:rPr>
        <w:fldChar w:fldCharType="begin" w:fldLock="1"/>
      </w:r>
      <w:r>
        <w:rPr>
          <w:noProof/>
        </w:rPr>
        <w:instrText xml:space="preserve"> PAGEREF _Toc59101965 \h </w:instrText>
      </w:r>
      <w:r>
        <w:rPr>
          <w:noProof/>
        </w:rPr>
      </w:r>
      <w:r>
        <w:rPr>
          <w:noProof/>
        </w:rPr>
        <w:fldChar w:fldCharType="separate"/>
      </w:r>
      <w:r>
        <w:rPr>
          <w:noProof/>
        </w:rPr>
        <w:t>322</w:t>
      </w:r>
      <w:r>
        <w:rPr>
          <w:noProof/>
        </w:rPr>
        <w:fldChar w:fldCharType="end"/>
      </w:r>
    </w:p>
    <w:p w14:paraId="136ED77E" w14:textId="4F4CFE8F"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73</w:t>
      </w:r>
      <w:r>
        <w:rPr>
          <w:noProof/>
        </w:rPr>
        <w:t>.5</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_Toc59101966 \h </w:instrText>
      </w:r>
      <w:r>
        <w:rPr>
          <w:noProof/>
        </w:rPr>
      </w:r>
      <w:r>
        <w:rPr>
          <w:noProof/>
        </w:rPr>
        <w:fldChar w:fldCharType="separate"/>
      </w:r>
      <w:r>
        <w:rPr>
          <w:noProof/>
        </w:rPr>
        <w:t>323</w:t>
      </w:r>
      <w:r>
        <w:rPr>
          <w:noProof/>
        </w:rPr>
        <w:fldChar w:fldCharType="end"/>
      </w:r>
    </w:p>
    <w:p w14:paraId="1E4DB353" w14:textId="097E072A" w:rsidR="00C9265A" w:rsidRDefault="00C9265A">
      <w:pPr>
        <w:pStyle w:val="TOC2"/>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Solution #74: Triggers for requesting analytics</w:t>
      </w:r>
      <w:r>
        <w:rPr>
          <w:noProof/>
        </w:rPr>
        <w:tab/>
      </w:r>
      <w:r>
        <w:rPr>
          <w:noProof/>
        </w:rPr>
        <w:fldChar w:fldCharType="begin" w:fldLock="1"/>
      </w:r>
      <w:r>
        <w:rPr>
          <w:noProof/>
        </w:rPr>
        <w:instrText xml:space="preserve"> PAGEREF _Toc59101967 \h </w:instrText>
      </w:r>
      <w:r>
        <w:rPr>
          <w:noProof/>
        </w:rPr>
      </w:r>
      <w:r>
        <w:rPr>
          <w:noProof/>
        </w:rPr>
        <w:fldChar w:fldCharType="separate"/>
      </w:r>
      <w:r>
        <w:rPr>
          <w:noProof/>
        </w:rPr>
        <w:t>323</w:t>
      </w:r>
      <w:r>
        <w:rPr>
          <w:noProof/>
        </w:rPr>
        <w:fldChar w:fldCharType="end"/>
      </w:r>
    </w:p>
    <w:p w14:paraId="25E5339F" w14:textId="32AB3FDE" w:rsidR="00C9265A" w:rsidRDefault="00C9265A">
      <w:pPr>
        <w:pStyle w:val="TOC3"/>
        <w:rPr>
          <w:rFonts w:asciiTheme="minorHAnsi" w:eastAsiaTheme="minorEastAsia" w:hAnsiTheme="minorHAnsi" w:cstheme="minorBidi"/>
          <w:noProof/>
          <w:sz w:val="22"/>
          <w:szCs w:val="22"/>
          <w:lang w:eastAsia="en-GB"/>
        </w:rPr>
      </w:pPr>
      <w:r>
        <w:rPr>
          <w:noProof/>
        </w:rPr>
        <w:t>6.74.1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_Toc59101968 \h </w:instrText>
      </w:r>
      <w:r>
        <w:rPr>
          <w:noProof/>
        </w:rPr>
      </w:r>
      <w:r>
        <w:rPr>
          <w:noProof/>
        </w:rPr>
        <w:fldChar w:fldCharType="separate"/>
      </w:r>
      <w:r>
        <w:rPr>
          <w:noProof/>
        </w:rPr>
        <w:t>323</w:t>
      </w:r>
      <w:r>
        <w:rPr>
          <w:noProof/>
        </w:rPr>
        <w:fldChar w:fldCharType="end"/>
      </w:r>
    </w:p>
    <w:p w14:paraId="64FA24A4" w14:textId="024313DA" w:rsidR="00C9265A" w:rsidRDefault="00C9265A">
      <w:pPr>
        <w:pStyle w:val="TOC3"/>
        <w:rPr>
          <w:rFonts w:asciiTheme="minorHAnsi" w:eastAsiaTheme="minorEastAsia" w:hAnsiTheme="minorHAnsi" w:cstheme="minorBidi"/>
          <w:noProof/>
          <w:sz w:val="22"/>
          <w:szCs w:val="22"/>
          <w:lang w:eastAsia="en-GB"/>
        </w:rPr>
      </w:pPr>
      <w:r>
        <w:rPr>
          <w:noProof/>
        </w:rPr>
        <w:t>6.74.2</w:t>
      </w:r>
      <w:r>
        <w:rPr>
          <w:rFonts w:asciiTheme="minorHAnsi" w:eastAsiaTheme="minorEastAsia" w:hAnsiTheme="minorHAnsi" w:cstheme="minorBidi"/>
          <w:noProof/>
          <w:sz w:val="22"/>
          <w:szCs w:val="22"/>
          <w:lang w:eastAsia="en-GB"/>
        </w:rPr>
        <w:tab/>
      </w:r>
      <w:r>
        <w:rPr>
          <w:noProof/>
        </w:rPr>
        <w:t>Input Data</w:t>
      </w:r>
      <w:r>
        <w:rPr>
          <w:noProof/>
        </w:rPr>
        <w:tab/>
      </w:r>
      <w:r>
        <w:rPr>
          <w:noProof/>
        </w:rPr>
        <w:fldChar w:fldCharType="begin" w:fldLock="1"/>
      </w:r>
      <w:r>
        <w:rPr>
          <w:noProof/>
        </w:rPr>
        <w:instrText xml:space="preserve"> PAGEREF _Toc59101969 \h </w:instrText>
      </w:r>
      <w:r>
        <w:rPr>
          <w:noProof/>
        </w:rPr>
      </w:r>
      <w:r>
        <w:rPr>
          <w:noProof/>
        </w:rPr>
        <w:fldChar w:fldCharType="separate"/>
      </w:r>
      <w:r>
        <w:rPr>
          <w:noProof/>
        </w:rPr>
        <w:t>323</w:t>
      </w:r>
      <w:r>
        <w:rPr>
          <w:noProof/>
        </w:rPr>
        <w:fldChar w:fldCharType="end"/>
      </w:r>
    </w:p>
    <w:p w14:paraId="6B5C8529" w14:textId="317213F7" w:rsidR="00C9265A" w:rsidRDefault="00C9265A">
      <w:pPr>
        <w:pStyle w:val="TOC3"/>
        <w:rPr>
          <w:rFonts w:asciiTheme="minorHAnsi" w:eastAsiaTheme="minorEastAsia" w:hAnsiTheme="minorHAnsi" w:cstheme="minorBidi"/>
          <w:noProof/>
          <w:sz w:val="22"/>
          <w:szCs w:val="22"/>
          <w:lang w:eastAsia="en-GB"/>
        </w:rPr>
      </w:pPr>
      <w:r>
        <w:rPr>
          <w:noProof/>
        </w:rPr>
        <w:t>6.74.3</w:t>
      </w:r>
      <w:r>
        <w:rPr>
          <w:rFonts w:asciiTheme="minorHAnsi" w:eastAsiaTheme="minorEastAsia" w:hAnsiTheme="minorHAnsi" w:cstheme="minorBidi"/>
          <w:noProof/>
          <w:sz w:val="22"/>
          <w:szCs w:val="22"/>
          <w:lang w:eastAsia="en-GB"/>
        </w:rPr>
        <w:tab/>
      </w:r>
      <w:r>
        <w:rPr>
          <w:noProof/>
        </w:rPr>
        <w:t>Output Analytics</w:t>
      </w:r>
      <w:r>
        <w:rPr>
          <w:noProof/>
        </w:rPr>
        <w:tab/>
      </w:r>
      <w:r>
        <w:rPr>
          <w:noProof/>
        </w:rPr>
        <w:fldChar w:fldCharType="begin" w:fldLock="1"/>
      </w:r>
      <w:r>
        <w:rPr>
          <w:noProof/>
        </w:rPr>
        <w:instrText xml:space="preserve"> PAGEREF _Toc59101970 \h </w:instrText>
      </w:r>
      <w:r>
        <w:rPr>
          <w:noProof/>
        </w:rPr>
      </w:r>
      <w:r>
        <w:rPr>
          <w:noProof/>
        </w:rPr>
        <w:fldChar w:fldCharType="separate"/>
      </w:r>
      <w:r>
        <w:rPr>
          <w:noProof/>
        </w:rPr>
        <w:t>324</w:t>
      </w:r>
      <w:r>
        <w:rPr>
          <w:noProof/>
        </w:rPr>
        <w:fldChar w:fldCharType="end"/>
      </w:r>
    </w:p>
    <w:p w14:paraId="576D7113" w14:textId="3E62D3ED" w:rsidR="00C9265A" w:rsidRDefault="00C9265A">
      <w:pPr>
        <w:pStyle w:val="TOC3"/>
        <w:rPr>
          <w:rFonts w:asciiTheme="minorHAnsi" w:eastAsiaTheme="minorEastAsia" w:hAnsiTheme="minorHAnsi" w:cstheme="minorBidi"/>
          <w:noProof/>
          <w:sz w:val="22"/>
          <w:szCs w:val="22"/>
          <w:lang w:eastAsia="en-GB"/>
        </w:rPr>
      </w:pPr>
      <w:r>
        <w:rPr>
          <w:noProof/>
        </w:rPr>
        <w:t>6.74.4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_Toc59101971 \h </w:instrText>
      </w:r>
      <w:r>
        <w:rPr>
          <w:noProof/>
        </w:rPr>
      </w:r>
      <w:r>
        <w:rPr>
          <w:noProof/>
        </w:rPr>
        <w:fldChar w:fldCharType="separate"/>
      </w:r>
      <w:r>
        <w:rPr>
          <w:noProof/>
        </w:rPr>
        <w:t>324</w:t>
      </w:r>
      <w:r>
        <w:rPr>
          <w:noProof/>
        </w:rPr>
        <w:fldChar w:fldCharType="end"/>
      </w:r>
    </w:p>
    <w:p w14:paraId="1C97D76C" w14:textId="0F84F6AE" w:rsidR="00C9265A" w:rsidRDefault="00C9265A">
      <w:pPr>
        <w:pStyle w:val="TOC3"/>
        <w:rPr>
          <w:rFonts w:asciiTheme="minorHAnsi" w:eastAsiaTheme="minorEastAsia" w:hAnsiTheme="minorHAnsi" w:cstheme="minorBidi"/>
          <w:noProof/>
          <w:sz w:val="22"/>
          <w:szCs w:val="22"/>
          <w:lang w:eastAsia="en-GB"/>
        </w:rPr>
      </w:pPr>
      <w:r>
        <w:rPr>
          <w:noProof/>
        </w:rPr>
        <w:t>6.74.5</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_Toc59101972 \h </w:instrText>
      </w:r>
      <w:r>
        <w:rPr>
          <w:noProof/>
        </w:rPr>
      </w:r>
      <w:r>
        <w:rPr>
          <w:noProof/>
        </w:rPr>
        <w:fldChar w:fldCharType="separate"/>
      </w:r>
      <w:r>
        <w:rPr>
          <w:noProof/>
        </w:rPr>
        <w:t>324</w:t>
      </w:r>
      <w:r>
        <w:rPr>
          <w:noProof/>
        </w:rPr>
        <w:fldChar w:fldCharType="end"/>
      </w:r>
    </w:p>
    <w:p w14:paraId="083004D5" w14:textId="6160A01D" w:rsidR="00C9265A" w:rsidRDefault="00C9265A">
      <w:pPr>
        <w:pStyle w:val="TOC2"/>
        <w:rPr>
          <w:rFonts w:asciiTheme="minorHAnsi" w:eastAsiaTheme="minorEastAsia" w:hAnsiTheme="minorHAnsi" w:cstheme="minorBidi"/>
          <w:noProof/>
          <w:sz w:val="22"/>
          <w:szCs w:val="22"/>
          <w:lang w:eastAsia="en-GB"/>
        </w:rPr>
      </w:pPr>
      <w:r>
        <w:rPr>
          <w:noProof/>
          <w:lang w:eastAsia="zh-CN"/>
        </w:rPr>
        <w:t>6.75</w:t>
      </w:r>
      <w:r>
        <w:rPr>
          <w:rFonts w:asciiTheme="minorHAnsi" w:eastAsiaTheme="minorEastAsia" w:hAnsiTheme="minorHAnsi" w:cstheme="minorBidi"/>
          <w:noProof/>
          <w:sz w:val="22"/>
          <w:szCs w:val="22"/>
          <w:lang w:eastAsia="en-GB"/>
        </w:rPr>
        <w:tab/>
      </w:r>
      <w:r>
        <w:rPr>
          <w:noProof/>
          <w:lang w:eastAsia="zh-CN"/>
        </w:rPr>
        <w:t>Solution #75: AF influencing NFs triggers for interactions with NWDAF</w:t>
      </w:r>
      <w:r>
        <w:rPr>
          <w:noProof/>
        </w:rPr>
        <w:tab/>
      </w:r>
      <w:r>
        <w:rPr>
          <w:noProof/>
        </w:rPr>
        <w:fldChar w:fldCharType="begin" w:fldLock="1"/>
      </w:r>
      <w:r>
        <w:rPr>
          <w:noProof/>
        </w:rPr>
        <w:instrText xml:space="preserve"> PAGEREF _Toc59101973 \h </w:instrText>
      </w:r>
      <w:r>
        <w:rPr>
          <w:noProof/>
        </w:rPr>
      </w:r>
      <w:r>
        <w:rPr>
          <w:noProof/>
        </w:rPr>
        <w:fldChar w:fldCharType="separate"/>
      </w:r>
      <w:r>
        <w:rPr>
          <w:noProof/>
        </w:rPr>
        <w:t>324</w:t>
      </w:r>
      <w:r>
        <w:rPr>
          <w:noProof/>
        </w:rPr>
        <w:fldChar w:fldCharType="end"/>
      </w:r>
    </w:p>
    <w:p w14:paraId="35361481" w14:textId="5439ADF6" w:rsidR="00C9265A" w:rsidRDefault="00C9265A">
      <w:pPr>
        <w:pStyle w:val="TOC3"/>
        <w:rPr>
          <w:rFonts w:asciiTheme="minorHAnsi" w:eastAsiaTheme="minorEastAsia" w:hAnsiTheme="minorHAnsi" w:cstheme="minorBidi"/>
          <w:noProof/>
          <w:sz w:val="22"/>
          <w:szCs w:val="22"/>
          <w:lang w:eastAsia="en-GB"/>
        </w:rPr>
      </w:pPr>
      <w:r>
        <w:rPr>
          <w:noProof/>
        </w:rPr>
        <w:t>6.</w:t>
      </w:r>
      <w:r>
        <w:rPr>
          <w:noProof/>
          <w:lang w:eastAsia="zh-CN"/>
        </w:rPr>
        <w:t>75</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_Toc59101974 \h </w:instrText>
      </w:r>
      <w:r>
        <w:rPr>
          <w:noProof/>
        </w:rPr>
      </w:r>
      <w:r>
        <w:rPr>
          <w:noProof/>
        </w:rPr>
        <w:fldChar w:fldCharType="separate"/>
      </w:r>
      <w:r>
        <w:rPr>
          <w:noProof/>
        </w:rPr>
        <w:t>324</w:t>
      </w:r>
      <w:r>
        <w:rPr>
          <w:noProof/>
        </w:rPr>
        <w:fldChar w:fldCharType="end"/>
      </w:r>
    </w:p>
    <w:p w14:paraId="76BD6A62" w14:textId="259C1CF7" w:rsidR="00C9265A" w:rsidRDefault="00C9265A">
      <w:pPr>
        <w:pStyle w:val="TOC3"/>
        <w:rPr>
          <w:rFonts w:asciiTheme="minorHAnsi" w:eastAsiaTheme="minorEastAsia" w:hAnsiTheme="minorHAnsi" w:cstheme="minorBidi"/>
          <w:noProof/>
          <w:sz w:val="22"/>
          <w:szCs w:val="22"/>
          <w:lang w:eastAsia="en-GB"/>
        </w:rPr>
      </w:pPr>
      <w:r>
        <w:rPr>
          <w:noProof/>
        </w:rPr>
        <w:t>6.75.2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_Toc59101975 \h </w:instrText>
      </w:r>
      <w:r>
        <w:rPr>
          <w:noProof/>
        </w:rPr>
      </w:r>
      <w:r>
        <w:rPr>
          <w:noProof/>
        </w:rPr>
        <w:fldChar w:fldCharType="separate"/>
      </w:r>
      <w:r>
        <w:rPr>
          <w:noProof/>
        </w:rPr>
        <w:t>326</w:t>
      </w:r>
      <w:r>
        <w:rPr>
          <w:noProof/>
        </w:rPr>
        <w:fldChar w:fldCharType="end"/>
      </w:r>
    </w:p>
    <w:p w14:paraId="5BA7236B" w14:textId="416F38DF" w:rsidR="00C9265A" w:rsidRDefault="00C9265A">
      <w:pPr>
        <w:pStyle w:val="TOC3"/>
        <w:rPr>
          <w:rFonts w:asciiTheme="minorHAnsi" w:eastAsiaTheme="minorEastAsia" w:hAnsiTheme="minorHAnsi" w:cstheme="minorBidi"/>
          <w:noProof/>
          <w:sz w:val="22"/>
          <w:szCs w:val="22"/>
          <w:lang w:eastAsia="en-GB"/>
        </w:rPr>
      </w:pPr>
      <w:r>
        <w:rPr>
          <w:noProof/>
          <w:lang w:eastAsia="zh-CN"/>
        </w:rPr>
        <w:t>6.75.3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_Toc59101976 \h </w:instrText>
      </w:r>
      <w:r>
        <w:rPr>
          <w:noProof/>
        </w:rPr>
      </w:r>
      <w:r>
        <w:rPr>
          <w:noProof/>
        </w:rPr>
        <w:fldChar w:fldCharType="separate"/>
      </w:r>
      <w:r>
        <w:rPr>
          <w:noProof/>
        </w:rPr>
        <w:t>327</w:t>
      </w:r>
      <w:r>
        <w:rPr>
          <w:noProof/>
        </w:rPr>
        <w:fldChar w:fldCharType="end"/>
      </w:r>
    </w:p>
    <w:p w14:paraId="3606966A" w14:textId="433F6850" w:rsidR="00C9265A" w:rsidRDefault="00C9265A">
      <w:pPr>
        <w:pStyle w:val="TOC2"/>
        <w:rPr>
          <w:rFonts w:asciiTheme="minorHAnsi" w:eastAsiaTheme="minorEastAsia" w:hAnsiTheme="minorHAnsi" w:cstheme="minorBidi"/>
          <w:noProof/>
          <w:sz w:val="22"/>
          <w:szCs w:val="22"/>
          <w:lang w:eastAsia="en-GB"/>
        </w:rPr>
      </w:pPr>
      <w:r>
        <w:rPr>
          <w:noProof/>
        </w:rPr>
        <w:t>6.76</w:t>
      </w:r>
      <w:r>
        <w:rPr>
          <w:rFonts w:asciiTheme="minorHAnsi" w:eastAsiaTheme="minorEastAsia" w:hAnsiTheme="minorHAnsi" w:cstheme="minorBidi"/>
          <w:noProof/>
          <w:sz w:val="22"/>
          <w:szCs w:val="22"/>
          <w:lang w:eastAsia="en-GB"/>
        </w:rPr>
        <w:tab/>
      </w:r>
      <w:r>
        <w:rPr>
          <w:noProof/>
        </w:rPr>
        <w:t>Solution #76: Revocation of user consent</w:t>
      </w:r>
      <w:r>
        <w:rPr>
          <w:noProof/>
        </w:rPr>
        <w:tab/>
      </w:r>
      <w:r>
        <w:rPr>
          <w:noProof/>
        </w:rPr>
        <w:fldChar w:fldCharType="begin" w:fldLock="1"/>
      </w:r>
      <w:r>
        <w:rPr>
          <w:noProof/>
        </w:rPr>
        <w:instrText xml:space="preserve"> PAGEREF _Toc59101977 \h </w:instrText>
      </w:r>
      <w:r>
        <w:rPr>
          <w:noProof/>
        </w:rPr>
      </w:r>
      <w:r>
        <w:rPr>
          <w:noProof/>
        </w:rPr>
        <w:fldChar w:fldCharType="separate"/>
      </w:r>
      <w:r>
        <w:rPr>
          <w:noProof/>
        </w:rPr>
        <w:t>328</w:t>
      </w:r>
      <w:r>
        <w:rPr>
          <w:noProof/>
        </w:rPr>
        <w:fldChar w:fldCharType="end"/>
      </w:r>
    </w:p>
    <w:p w14:paraId="35C5327B" w14:textId="5FF8F985" w:rsidR="00C9265A" w:rsidRDefault="00C9265A">
      <w:pPr>
        <w:pStyle w:val="TOC3"/>
        <w:rPr>
          <w:rFonts w:asciiTheme="minorHAnsi" w:eastAsiaTheme="minorEastAsia" w:hAnsiTheme="minorHAnsi" w:cstheme="minorBidi"/>
          <w:noProof/>
          <w:sz w:val="22"/>
          <w:szCs w:val="22"/>
          <w:lang w:eastAsia="en-GB"/>
        </w:rPr>
      </w:pPr>
      <w:r>
        <w:rPr>
          <w:noProof/>
          <w:lang w:eastAsia="ko-KR"/>
        </w:rPr>
        <w:t>6.76.1</w:t>
      </w:r>
      <w:r>
        <w:rPr>
          <w:rFonts w:asciiTheme="minorHAnsi" w:eastAsiaTheme="minorEastAsia" w:hAnsiTheme="minorHAnsi" w:cstheme="minorBidi"/>
          <w:noProof/>
          <w:sz w:val="22"/>
          <w:szCs w:val="22"/>
          <w:lang w:eastAsia="en-GB"/>
        </w:rPr>
        <w:tab/>
      </w:r>
      <w:r>
        <w:rPr>
          <w:noProof/>
          <w:lang w:eastAsia="ko-KR"/>
        </w:rPr>
        <w:t>Introduction</w:t>
      </w:r>
      <w:r>
        <w:rPr>
          <w:noProof/>
        </w:rPr>
        <w:tab/>
      </w:r>
      <w:r>
        <w:rPr>
          <w:noProof/>
        </w:rPr>
        <w:fldChar w:fldCharType="begin" w:fldLock="1"/>
      </w:r>
      <w:r>
        <w:rPr>
          <w:noProof/>
        </w:rPr>
        <w:instrText xml:space="preserve"> PAGEREF _Toc59101978 \h </w:instrText>
      </w:r>
      <w:r>
        <w:rPr>
          <w:noProof/>
        </w:rPr>
      </w:r>
      <w:r>
        <w:rPr>
          <w:noProof/>
        </w:rPr>
        <w:fldChar w:fldCharType="separate"/>
      </w:r>
      <w:r>
        <w:rPr>
          <w:noProof/>
        </w:rPr>
        <w:t>328</w:t>
      </w:r>
      <w:r>
        <w:rPr>
          <w:noProof/>
        </w:rPr>
        <w:fldChar w:fldCharType="end"/>
      </w:r>
    </w:p>
    <w:p w14:paraId="692E6795" w14:textId="715323BA" w:rsidR="00C9265A" w:rsidRDefault="00C9265A">
      <w:pPr>
        <w:pStyle w:val="TOC3"/>
        <w:rPr>
          <w:rFonts w:asciiTheme="minorHAnsi" w:eastAsiaTheme="minorEastAsia" w:hAnsiTheme="minorHAnsi" w:cstheme="minorBidi"/>
          <w:noProof/>
          <w:sz w:val="22"/>
          <w:szCs w:val="22"/>
          <w:lang w:eastAsia="en-GB"/>
        </w:rPr>
      </w:pPr>
      <w:r>
        <w:rPr>
          <w:noProof/>
          <w:lang w:eastAsia="ko-KR"/>
        </w:rPr>
        <w:t>6.76.2</w:t>
      </w:r>
      <w:r>
        <w:rPr>
          <w:rFonts w:asciiTheme="minorHAnsi" w:eastAsiaTheme="minorEastAsia" w:hAnsiTheme="minorHAnsi" w:cstheme="minorBidi"/>
          <w:noProof/>
          <w:sz w:val="22"/>
          <w:szCs w:val="22"/>
          <w:lang w:eastAsia="en-GB"/>
        </w:rPr>
        <w:tab/>
      </w:r>
      <w:r>
        <w:rPr>
          <w:noProof/>
          <w:lang w:eastAsia="ko-KR"/>
        </w:rPr>
        <w:t>Procedures</w:t>
      </w:r>
      <w:r>
        <w:rPr>
          <w:noProof/>
        </w:rPr>
        <w:tab/>
      </w:r>
      <w:r>
        <w:rPr>
          <w:noProof/>
        </w:rPr>
        <w:fldChar w:fldCharType="begin" w:fldLock="1"/>
      </w:r>
      <w:r>
        <w:rPr>
          <w:noProof/>
        </w:rPr>
        <w:instrText xml:space="preserve"> PAGEREF _Toc59101979 \h </w:instrText>
      </w:r>
      <w:r>
        <w:rPr>
          <w:noProof/>
        </w:rPr>
      </w:r>
      <w:r>
        <w:rPr>
          <w:noProof/>
        </w:rPr>
        <w:fldChar w:fldCharType="separate"/>
      </w:r>
      <w:r>
        <w:rPr>
          <w:noProof/>
        </w:rPr>
        <w:t>328</w:t>
      </w:r>
      <w:r>
        <w:rPr>
          <w:noProof/>
        </w:rPr>
        <w:fldChar w:fldCharType="end"/>
      </w:r>
    </w:p>
    <w:p w14:paraId="3448A33C" w14:textId="22318AE9" w:rsidR="00C9265A" w:rsidRDefault="00C9265A">
      <w:pPr>
        <w:pStyle w:val="TOC4"/>
        <w:rPr>
          <w:rFonts w:asciiTheme="minorHAnsi" w:eastAsiaTheme="minorEastAsia" w:hAnsiTheme="minorHAnsi" w:cstheme="minorBidi"/>
          <w:noProof/>
          <w:sz w:val="22"/>
          <w:szCs w:val="22"/>
          <w:lang w:eastAsia="en-GB"/>
        </w:rPr>
      </w:pPr>
      <w:r>
        <w:rPr>
          <w:noProof/>
          <w:lang w:eastAsia="ko-KR"/>
        </w:rPr>
        <w:t>6.76.2.1</w:t>
      </w:r>
      <w:r>
        <w:rPr>
          <w:rFonts w:asciiTheme="minorHAnsi" w:eastAsiaTheme="minorEastAsia" w:hAnsiTheme="minorHAnsi" w:cstheme="minorBidi"/>
          <w:noProof/>
          <w:sz w:val="22"/>
          <w:szCs w:val="22"/>
          <w:lang w:eastAsia="en-GB"/>
        </w:rPr>
        <w:tab/>
      </w:r>
      <w:r>
        <w:rPr>
          <w:noProof/>
          <w:lang w:eastAsia="ko-KR"/>
        </w:rPr>
        <w:t>Alternative 1: Data Request procedure with URDCF hosted by NWDAF</w:t>
      </w:r>
      <w:r>
        <w:rPr>
          <w:noProof/>
        </w:rPr>
        <w:tab/>
      </w:r>
      <w:r>
        <w:rPr>
          <w:noProof/>
        </w:rPr>
        <w:fldChar w:fldCharType="begin" w:fldLock="1"/>
      </w:r>
      <w:r>
        <w:rPr>
          <w:noProof/>
        </w:rPr>
        <w:instrText xml:space="preserve"> PAGEREF _Toc59101980 \h </w:instrText>
      </w:r>
      <w:r>
        <w:rPr>
          <w:noProof/>
        </w:rPr>
      </w:r>
      <w:r>
        <w:rPr>
          <w:noProof/>
        </w:rPr>
        <w:fldChar w:fldCharType="separate"/>
      </w:r>
      <w:r>
        <w:rPr>
          <w:noProof/>
        </w:rPr>
        <w:t>328</w:t>
      </w:r>
      <w:r>
        <w:rPr>
          <w:noProof/>
        </w:rPr>
        <w:fldChar w:fldCharType="end"/>
      </w:r>
    </w:p>
    <w:p w14:paraId="61AB020C" w14:textId="2D74202E" w:rsidR="00C9265A" w:rsidRDefault="00C9265A">
      <w:pPr>
        <w:pStyle w:val="TOC4"/>
        <w:rPr>
          <w:rFonts w:asciiTheme="minorHAnsi" w:eastAsiaTheme="minorEastAsia" w:hAnsiTheme="minorHAnsi" w:cstheme="minorBidi"/>
          <w:noProof/>
          <w:sz w:val="22"/>
          <w:szCs w:val="22"/>
          <w:lang w:eastAsia="en-GB"/>
        </w:rPr>
      </w:pPr>
      <w:r>
        <w:rPr>
          <w:noProof/>
          <w:lang w:eastAsia="ko-KR"/>
        </w:rPr>
        <w:t>6.76.2.2</w:t>
      </w:r>
      <w:r>
        <w:rPr>
          <w:rFonts w:asciiTheme="minorHAnsi" w:eastAsiaTheme="minorEastAsia" w:hAnsiTheme="minorHAnsi" w:cstheme="minorBidi"/>
          <w:noProof/>
          <w:sz w:val="22"/>
          <w:szCs w:val="22"/>
          <w:lang w:eastAsia="en-GB"/>
        </w:rPr>
        <w:tab/>
      </w:r>
      <w:r>
        <w:rPr>
          <w:noProof/>
          <w:lang w:eastAsia="ko-KR"/>
        </w:rPr>
        <w:t>Alternative 2: Data Request procedure with URDCF hosted by DCCF</w:t>
      </w:r>
      <w:r>
        <w:rPr>
          <w:noProof/>
        </w:rPr>
        <w:tab/>
      </w:r>
      <w:r>
        <w:rPr>
          <w:noProof/>
        </w:rPr>
        <w:fldChar w:fldCharType="begin" w:fldLock="1"/>
      </w:r>
      <w:r>
        <w:rPr>
          <w:noProof/>
        </w:rPr>
        <w:instrText xml:space="preserve"> PAGEREF _Toc59101981 \h </w:instrText>
      </w:r>
      <w:r>
        <w:rPr>
          <w:noProof/>
        </w:rPr>
      </w:r>
      <w:r>
        <w:rPr>
          <w:noProof/>
        </w:rPr>
        <w:fldChar w:fldCharType="separate"/>
      </w:r>
      <w:r>
        <w:rPr>
          <w:noProof/>
        </w:rPr>
        <w:t>330</w:t>
      </w:r>
      <w:r>
        <w:rPr>
          <w:noProof/>
        </w:rPr>
        <w:fldChar w:fldCharType="end"/>
      </w:r>
    </w:p>
    <w:p w14:paraId="787A6A9C" w14:textId="5B613B04" w:rsidR="00C9265A" w:rsidRDefault="00C9265A">
      <w:pPr>
        <w:pStyle w:val="TOC4"/>
        <w:rPr>
          <w:rFonts w:asciiTheme="minorHAnsi" w:eastAsiaTheme="minorEastAsia" w:hAnsiTheme="minorHAnsi" w:cstheme="minorBidi"/>
          <w:noProof/>
          <w:sz w:val="22"/>
          <w:szCs w:val="22"/>
          <w:lang w:eastAsia="en-GB"/>
        </w:rPr>
      </w:pPr>
      <w:r>
        <w:rPr>
          <w:noProof/>
          <w:lang w:eastAsia="ko-KR"/>
        </w:rPr>
        <w:t>6.76.2.3</w:t>
      </w:r>
      <w:r>
        <w:rPr>
          <w:rFonts w:asciiTheme="minorHAnsi" w:eastAsiaTheme="minorEastAsia" w:hAnsiTheme="minorHAnsi" w:cstheme="minorBidi"/>
          <w:noProof/>
          <w:sz w:val="22"/>
          <w:szCs w:val="22"/>
          <w:lang w:eastAsia="en-GB"/>
        </w:rPr>
        <w:tab/>
      </w:r>
      <w:r>
        <w:rPr>
          <w:noProof/>
          <w:lang w:eastAsia="ko-KR"/>
        </w:rPr>
        <w:t>User consent revocation procedure</w:t>
      </w:r>
      <w:r>
        <w:rPr>
          <w:noProof/>
        </w:rPr>
        <w:tab/>
      </w:r>
      <w:r>
        <w:rPr>
          <w:noProof/>
        </w:rPr>
        <w:fldChar w:fldCharType="begin" w:fldLock="1"/>
      </w:r>
      <w:r>
        <w:rPr>
          <w:noProof/>
        </w:rPr>
        <w:instrText xml:space="preserve"> PAGEREF _Toc59101982 \h </w:instrText>
      </w:r>
      <w:r>
        <w:rPr>
          <w:noProof/>
        </w:rPr>
      </w:r>
      <w:r>
        <w:rPr>
          <w:noProof/>
        </w:rPr>
        <w:fldChar w:fldCharType="separate"/>
      </w:r>
      <w:r>
        <w:rPr>
          <w:noProof/>
        </w:rPr>
        <w:t>330</w:t>
      </w:r>
      <w:r>
        <w:rPr>
          <w:noProof/>
        </w:rPr>
        <w:fldChar w:fldCharType="end"/>
      </w:r>
    </w:p>
    <w:p w14:paraId="0B58E43A" w14:textId="0826FDEB" w:rsidR="00C9265A" w:rsidRDefault="00C9265A">
      <w:pPr>
        <w:pStyle w:val="TOC3"/>
        <w:rPr>
          <w:rFonts w:asciiTheme="minorHAnsi" w:eastAsiaTheme="minorEastAsia" w:hAnsiTheme="minorHAnsi" w:cstheme="minorBidi"/>
          <w:noProof/>
          <w:sz w:val="22"/>
          <w:szCs w:val="22"/>
          <w:lang w:eastAsia="en-GB"/>
        </w:rPr>
      </w:pPr>
      <w:r>
        <w:rPr>
          <w:noProof/>
          <w:lang w:eastAsia="ko-KR"/>
        </w:rPr>
        <w:t>6.76.3</w:t>
      </w:r>
      <w:r>
        <w:rPr>
          <w:rFonts w:asciiTheme="minorHAnsi" w:eastAsiaTheme="minorEastAsia" w:hAnsiTheme="minorHAnsi" w:cstheme="minorBidi"/>
          <w:noProof/>
          <w:sz w:val="22"/>
          <w:szCs w:val="22"/>
          <w:lang w:eastAsia="en-GB"/>
        </w:rPr>
        <w:tab/>
      </w:r>
      <w:r>
        <w:rPr>
          <w:noProof/>
          <w:lang w:eastAsia="ko-KR"/>
        </w:rPr>
        <w:t>Impacts on services, entities and interfaces</w:t>
      </w:r>
      <w:r>
        <w:rPr>
          <w:noProof/>
        </w:rPr>
        <w:tab/>
      </w:r>
      <w:r>
        <w:rPr>
          <w:noProof/>
        </w:rPr>
        <w:fldChar w:fldCharType="begin" w:fldLock="1"/>
      </w:r>
      <w:r>
        <w:rPr>
          <w:noProof/>
        </w:rPr>
        <w:instrText xml:space="preserve"> PAGEREF _Toc59101983 \h </w:instrText>
      </w:r>
      <w:r>
        <w:rPr>
          <w:noProof/>
        </w:rPr>
      </w:r>
      <w:r>
        <w:rPr>
          <w:noProof/>
        </w:rPr>
        <w:fldChar w:fldCharType="separate"/>
      </w:r>
      <w:r>
        <w:rPr>
          <w:noProof/>
        </w:rPr>
        <w:t>331</w:t>
      </w:r>
      <w:r>
        <w:rPr>
          <w:noProof/>
        </w:rPr>
        <w:fldChar w:fldCharType="end"/>
      </w:r>
    </w:p>
    <w:p w14:paraId="6C383ACB" w14:textId="700E6FB0" w:rsidR="00C9265A" w:rsidRDefault="00C9265A">
      <w:pPr>
        <w:pStyle w:val="TOC2"/>
        <w:rPr>
          <w:rFonts w:asciiTheme="minorHAnsi" w:eastAsiaTheme="minorEastAsia" w:hAnsiTheme="minorHAnsi" w:cstheme="minorBidi"/>
          <w:noProof/>
          <w:sz w:val="22"/>
          <w:szCs w:val="22"/>
          <w:lang w:eastAsia="en-GB"/>
        </w:rPr>
      </w:pPr>
      <w:r>
        <w:rPr>
          <w:noProof/>
          <w:lang w:eastAsia="en-US"/>
        </w:rPr>
        <w:t>6.77</w:t>
      </w:r>
      <w:r>
        <w:rPr>
          <w:rFonts w:asciiTheme="minorHAnsi" w:eastAsiaTheme="minorEastAsia" w:hAnsiTheme="minorHAnsi" w:cstheme="minorBidi"/>
          <w:noProof/>
          <w:sz w:val="22"/>
          <w:szCs w:val="22"/>
          <w:lang w:eastAsia="en-GB"/>
        </w:rPr>
        <w:tab/>
      </w:r>
      <w:r>
        <w:rPr>
          <w:noProof/>
          <w:lang w:eastAsia="en-US"/>
        </w:rPr>
        <w:t>Solution #77: NWDAF assisted Per Access Network Performance</w:t>
      </w:r>
      <w:r>
        <w:rPr>
          <w:noProof/>
        </w:rPr>
        <w:tab/>
      </w:r>
      <w:r>
        <w:rPr>
          <w:noProof/>
        </w:rPr>
        <w:fldChar w:fldCharType="begin" w:fldLock="1"/>
      </w:r>
      <w:r>
        <w:rPr>
          <w:noProof/>
        </w:rPr>
        <w:instrText xml:space="preserve"> PAGEREF _Toc59101984 \h </w:instrText>
      </w:r>
      <w:r>
        <w:rPr>
          <w:noProof/>
        </w:rPr>
      </w:r>
      <w:r>
        <w:rPr>
          <w:noProof/>
        </w:rPr>
        <w:fldChar w:fldCharType="separate"/>
      </w:r>
      <w:r>
        <w:rPr>
          <w:noProof/>
        </w:rPr>
        <w:t>332</w:t>
      </w:r>
      <w:r>
        <w:rPr>
          <w:noProof/>
        </w:rPr>
        <w:fldChar w:fldCharType="end"/>
      </w:r>
    </w:p>
    <w:p w14:paraId="443460A7" w14:textId="3A736559" w:rsidR="00C9265A" w:rsidRDefault="00C9265A">
      <w:pPr>
        <w:pStyle w:val="TOC3"/>
        <w:rPr>
          <w:rFonts w:asciiTheme="minorHAnsi" w:eastAsiaTheme="minorEastAsia" w:hAnsiTheme="minorHAnsi" w:cstheme="minorBidi"/>
          <w:noProof/>
          <w:sz w:val="22"/>
          <w:szCs w:val="22"/>
          <w:lang w:eastAsia="en-GB"/>
        </w:rPr>
      </w:pPr>
      <w:r>
        <w:rPr>
          <w:noProof/>
          <w:lang w:eastAsia="en-US"/>
        </w:rPr>
        <w:t>6.77.1</w:t>
      </w:r>
      <w:r>
        <w:rPr>
          <w:rFonts w:asciiTheme="minorHAnsi" w:eastAsiaTheme="minorEastAsia" w:hAnsiTheme="minorHAnsi" w:cstheme="minorBidi"/>
          <w:noProof/>
          <w:sz w:val="22"/>
          <w:szCs w:val="22"/>
          <w:lang w:eastAsia="en-GB"/>
        </w:rPr>
        <w:tab/>
      </w:r>
      <w:r>
        <w:rPr>
          <w:noProof/>
          <w:lang w:eastAsia="en-US"/>
        </w:rPr>
        <w:t>Description</w:t>
      </w:r>
      <w:r>
        <w:rPr>
          <w:noProof/>
        </w:rPr>
        <w:tab/>
      </w:r>
      <w:r>
        <w:rPr>
          <w:noProof/>
        </w:rPr>
        <w:fldChar w:fldCharType="begin" w:fldLock="1"/>
      </w:r>
      <w:r>
        <w:rPr>
          <w:noProof/>
        </w:rPr>
        <w:instrText xml:space="preserve"> PAGEREF _Toc59101985 \h </w:instrText>
      </w:r>
      <w:r>
        <w:rPr>
          <w:noProof/>
        </w:rPr>
      </w:r>
      <w:r>
        <w:rPr>
          <w:noProof/>
        </w:rPr>
        <w:fldChar w:fldCharType="separate"/>
      </w:r>
      <w:r>
        <w:rPr>
          <w:noProof/>
        </w:rPr>
        <w:t>332</w:t>
      </w:r>
      <w:r>
        <w:rPr>
          <w:noProof/>
        </w:rPr>
        <w:fldChar w:fldCharType="end"/>
      </w:r>
    </w:p>
    <w:p w14:paraId="286CB784" w14:textId="43DFD0FC" w:rsidR="00C9265A" w:rsidRDefault="00C9265A">
      <w:pPr>
        <w:pStyle w:val="TOC4"/>
        <w:rPr>
          <w:rFonts w:asciiTheme="minorHAnsi" w:eastAsiaTheme="minorEastAsia" w:hAnsiTheme="minorHAnsi" w:cstheme="minorBidi"/>
          <w:noProof/>
          <w:sz w:val="22"/>
          <w:szCs w:val="22"/>
          <w:lang w:eastAsia="en-GB"/>
        </w:rPr>
      </w:pPr>
      <w:r>
        <w:rPr>
          <w:noProof/>
          <w:lang w:eastAsia="ko-KR"/>
        </w:rPr>
        <w:t>6.77.1.1</w:t>
      </w:r>
      <w:r>
        <w:rPr>
          <w:rFonts w:asciiTheme="minorHAnsi" w:eastAsiaTheme="minorEastAsia" w:hAnsiTheme="minorHAnsi" w:cstheme="minorBidi"/>
          <w:noProof/>
          <w:sz w:val="22"/>
          <w:szCs w:val="22"/>
          <w:lang w:eastAsia="en-GB"/>
        </w:rPr>
        <w:tab/>
      </w:r>
      <w:r>
        <w:rPr>
          <w:noProof/>
          <w:lang w:eastAsia="ko-KR"/>
        </w:rPr>
        <w:t>Overview</w:t>
      </w:r>
      <w:r>
        <w:rPr>
          <w:noProof/>
        </w:rPr>
        <w:tab/>
      </w:r>
      <w:r>
        <w:rPr>
          <w:noProof/>
        </w:rPr>
        <w:fldChar w:fldCharType="begin" w:fldLock="1"/>
      </w:r>
      <w:r>
        <w:rPr>
          <w:noProof/>
        </w:rPr>
        <w:instrText xml:space="preserve"> PAGEREF _Toc59101986 \h </w:instrText>
      </w:r>
      <w:r>
        <w:rPr>
          <w:noProof/>
        </w:rPr>
      </w:r>
      <w:r>
        <w:rPr>
          <w:noProof/>
        </w:rPr>
        <w:fldChar w:fldCharType="separate"/>
      </w:r>
      <w:r>
        <w:rPr>
          <w:noProof/>
        </w:rPr>
        <w:t>332</w:t>
      </w:r>
      <w:r>
        <w:rPr>
          <w:noProof/>
        </w:rPr>
        <w:fldChar w:fldCharType="end"/>
      </w:r>
    </w:p>
    <w:p w14:paraId="6DC91C6A" w14:textId="2844C7E1" w:rsidR="00C9265A" w:rsidRDefault="00C9265A">
      <w:pPr>
        <w:pStyle w:val="TOC4"/>
        <w:rPr>
          <w:rFonts w:asciiTheme="minorHAnsi" w:eastAsiaTheme="minorEastAsia" w:hAnsiTheme="minorHAnsi" w:cstheme="minorBidi"/>
          <w:noProof/>
          <w:sz w:val="22"/>
          <w:szCs w:val="22"/>
          <w:lang w:eastAsia="en-GB"/>
        </w:rPr>
      </w:pPr>
      <w:r>
        <w:rPr>
          <w:noProof/>
          <w:lang w:eastAsia="ko-KR"/>
        </w:rPr>
        <w:t>6.77.1.2</w:t>
      </w:r>
      <w:r>
        <w:rPr>
          <w:rFonts w:asciiTheme="minorHAnsi" w:eastAsiaTheme="minorEastAsia" w:hAnsiTheme="minorHAnsi" w:cstheme="minorBidi"/>
          <w:noProof/>
          <w:sz w:val="22"/>
          <w:szCs w:val="22"/>
          <w:lang w:eastAsia="en-GB"/>
        </w:rPr>
        <w:tab/>
      </w:r>
      <w:r>
        <w:rPr>
          <w:noProof/>
          <w:lang w:eastAsia="ko-KR"/>
        </w:rPr>
        <w:t xml:space="preserve">Alternative#1: </w:t>
      </w:r>
      <w:r>
        <w:rPr>
          <w:noProof/>
        </w:rPr>
        <w:t>a new "</w:t>
      </w:r>
      <w:r w:rsidRPr="00416AF7">
        <w:rPr>
          <w:noProof/>
          <w:lang w:eastAsia="en-US"/>
        </w:rPr>
        <w:t>Per Access Network Performance</w:t>
      </w:r>
      <w:r>
        <w:rPr>
          <w:noProof/>
        </w:rPr>
        <w:t>" analytics</w:t>
      </w:r>
      <w:r>
        <w:rPr>
          <w:noProof/>
        </w:rPr>
        <w:tab/>
      </w:r>
      <w:r>
        <w:rPr>
          <w:noProof/>
        </w:rPr>
        <w:fldChar w:fldCharType="begin" w:fldLock="1"/>
      </w:r>
      <w:r>
        <w:rPr>
          <w:noProof/>
        </w:rPr>
        <w:instrText xml:space="preserve"> PAGEREF _Toc59101987 \h </w:instrText>
      </w:r>
      <w:r>
        <w:rPr>
          <w:noProof/>
        </w:rPr>
      </w:r>
      <w:r>
        <w:rPr>
          <w:noProof/>
        </w:rPr>
        <w:fldChar w:fldCharType="separate"/>
      </w:r>
      <w:r>
        <w:rPr>
          <w:noProof/>
        </w:rPr>
        <w:t>332</w:t>
      </w:r>
      <w:r>
        <w:rPr>
          <w:noProof/>
        </w:rPr>
        <w:fldChar w:fldCharType="end"/>
      </w:r>
    </w:p>
    <w:p w14:paraId="57540A10" w14:textId="10B7A9F1" w:rsidR="00C9265A" w:rsidRDefault="00C9265A">
      <w:pPr>
        <w:pStyle w:val="TOC4"/>
        <w:rPr>
          <w:rFonts w:asciiTheme="minorHAnsi" w:eastAsiaTheme="minorEastAsia" w:hAnsiTheme="minorHAnsi" w:cstheme="minorBidi"/>
          <w:noProof/>
          <w:sz w:val="22"/>
          <w:szCs w:val="22"/>
          <w:lang w:eastAsia="en-GB"/>
        </w:rPr>
      </w:pPr>
      <w:r>
        <w:rPr>
          <w:noProof/>
          <w:lang w:eastAsia="ko-KR"/>
        </w:rPr>
        <w:t>6.77.1.3</w:t>
      </w:r>
      <w:r>
        <w:rPr>
          <w:rFonts w:asciiTheme="minorHAnsi" w:eastAsiaTheme="minorEastAsia" w:hAnsiTheme="minorHAnsi" w:cstheme="minorBidi"/>
          <w:noProof/>
          <w:sz w:val="22"/>
          <w:szCs w:val="22"/>
          <w:lang w:eastAsia="en-GB"/>
        </w:rPr>
        <w:tab/>
      </w:r>
      <w:r>
        <w:rPr>
          <w:noProof/>
          <w:lang w:eastAsia="ko-KR"/>
        </w:rPr>
        <w:t xml:space="preserve">Alternative#2: </w:t>
      </w:r>
      <w:r>
        <w:rPr>
          <w:noProof/>
          <w:lang w:eastAsia="zh-CN"/>
        </w:rPr>
        <w:t xml:space="preserve">an extension of the </w:t>
      </w:r>
      <w:r>
        <w:rPr>
          <w:noProof/>
        </w:rPr>
        <w:t xml:space="preserve">existing Observed Service Experience </w:t>
      </w:r>
      <w:r>
        <w:rPr>
          <w:noProof/>
          <w:lang w:eastAsia="zh-CN"/>
        </w:rPr>
        <w:t>analytics</w:t>
      </w:r>
      <w:r>
        <w:rPr>
          <w:noProof/>
        </w:rPr>
        <w:tab/>
      </w:r>
      <w:r>
        <w:rPr>
          <w:noProof/>
        </w:rPr>
        <w:fldChar w:fldCharType="begin" w:fldLock="1"/>
      </w:r>
      <w:r>
        <w:rPr>
          <w:noProof/>
        </w:rPr>
        <w:instrText xml:space="preserve"> PAGEREF _Toc59101988 \h </w:instrText>
      </w:r>
      <w:r>
        <w:rPr>
          <w:noProof/>
        </w:rPr>
      </w:r>
      <w:r>
        <w:rPr>
          <w:noProof/>
        </w:rPr>
        <w:fldChar w:fldCharType="separate"/>
      </w:r>
      <w:r>
        <w:rPr>
          <w:noProof/>
        </w:rPr>
        <w:t>332</w:t>
      </w:r>
      <w:r>
        <w:rPr>
          <w:noProof/>
        </w:rPr>
        <w:fldChar w:fldCharType="end"/>
      </w:r>
    </w:p>
    <w:p w14:paraId="4E12F5E2" w14:textId="2DCF2239" w:rsidR="00C9265A" w:rsidRDefault="00C9265A">
      <w:pPr>
        <w:pStyle w:val="TOC3"/>
        <w:rPr>
          <w:rFonts w:asciiTheme="minorHAnsi" w:eastAsiaTheme="minorEastAsia" w:hAnsiTheme="minorHAnsi" w:cstheme="minorBidi"/>
          <w:noProof/>
          <w:sz w:val="22"/>
          <w:szCs w:val="22"/>
          <w:lang w:eastAsia="en-GB"/>
        </w:rPr>
      </w:pPr>
      <w:r>
        <w:rPr>
          <w:noProof/>
          <w:lang w:eastAsia="zh-CN"/>
        </w:rPr>
        <w:t>6.77.2</w:t>
      </w:r>
      <w:r>
        <w:rPr>
          <w:rFonts w:asciiTheme="minorHAnsi" w:eastAsiaTheme="minorEastAsia" w:hAnsiTheme="minorHAnsi" w:cstheme="minorBidi"/>
          <w:noProof/>
          <w:sz w:val="22"/>
          <w:szCs w:val="22"/>
          <w:lang w:eastAsia="en-GB"/>
        </w:rPr>
        <w:tab/>
      </w:r>
      <w:r>
        <w:rPr>
          <w:noProof/>
          <w:lang w:eastAsia="zh-CN"/>
        </w:rPr>
        <w:t>Input Data</w:t>
      </w:r>
      <w:r>
        <w:rPr>
          <w:noProof/>
        </w:rPr>
        <w:tab/>
      </w:r>
      <w:r>
        <w:rPr>
          <w:noProof/>
        </w:rPr>
        <w:fldChar w:fldCharType="begin" w:fldLock="1"/>
      </w:r>
      <w:r>
        <w:rPr>
          <w:noProof/>
        </w:rPr>
        <w:instrText xml:space="preserve"> PAGEREF _Toc59101989 \h </w:instrText>
      </w:r>
      <w:r>
        <w:rPr>
          <w:noProof/>
        </w:rPr>
      </w:r>
      <w:r>
        <w:rPr>
          <w:noProof/>
        </w:rPr>
        <w:fldChar w:fldCharType="separate"/>
      </w:r>
      <w:r>
        <w:rPr>
          <w:noProof/>
        </w:rPr>
        <w:t>333</w:t>
      </w:r>
      <w:r>
        <w:rPr>
          <w:noProof/>
        </w:rPr>
        <w:fldChar w:fldCharType="end"/>
      </w:r>
    </w:p>
    <w:p w14:paraId="486FB26C" w14:textId="53D38177" w:rsidR="00C9265A" w:rsidRDefault="00C9265A">
      <w:pPr>
        <w:pStyle w:val="TOC4"/>
        <w:rPr>
          <w:rFonts w:asciiTheme="minorHAnsi" w:eastAsiaTheme="minorEastAsia" w:hAnsiTheme="minorHAnsi" w:cstheme="minorBidi"/>
          <w:noProof/>
          <w:sz w:val="22"/>
          <w:szCs w:val="22"/>
          <w:lang w:eastAsia="en-GB"/>
        </w:rPr>
      </w:pPr>
      <w:r>
        <w:rPr>
          <w:noProof/>
          <w:lang w:eastAsia="ko-KR"/>
        </w:rPr>
        <w:t>6.77.2.1</w:t>
      </w:r>
      <w:r>
        <w:rPr>
          <w:rFonts w:asciiTheme="minorHAnsi" w:eastAsiaTheme="minorEastAsia" w:hAnsiTheme="minorHAnsi" w:cstheme="minorBidi"/>
          <w:noProof/>
          <w:sz w:val="22"/>
          <w:szCs w:val="22"/>
          <w:lang w:eastAsia="en-GB"/>
        </w:rPr>
        <w:tab/>
      </w:r>
      <w:r>
        <w:rPr>
          <w:noProof/>
          <w:lang w:eastAsia="ko-KR"/>
        </w:rPr>
        <w:t xml:space="preserve">Alternative#1: </w:t>
      </w:r>
      <w:r>
        <w:rPr>
          <w:noProof/>
        </w:rPr>
        <w:t>a new "</w:t>
      </w:r>
      <w:r w:rsidRPr="00416AF7">
        <w:rPr>
          <w:noProof/>
          <w:lang w:eastAsia="en-US"/>
        </w:rPr>
        <w:t>Per Access Network Performance</w:t>
      </w:r>
      <w:r>
        <w:rPr>
          <w:noProof/>
        </w:rPr>
        <w:t>" analytics</w:t>
      </w:r>
      <w:r>
        <w:rPr>
          <w:noProof/>
        </w:rPr>
        <w:tab/>
      </w:r>
      <w:r>
        <w:rPr>
          <w:noProof/>
        </w:rPr>
        <w:fldChar w:fldCharType="begin" w:fldLock="1"/>
      </w:r>
      <w:r>
        <w:rPr>
          <w:noProof/>
        </w:rPr>
        <w:instrText xml:space="preserve"> PAGEREF _Toc59101990 \h </w:instrText>
      </w:r>
      <w:r>
        <w:rPr>
          <w:noProof/>
        </w:rPr>
      </w:r>
      <w:r>
        <w:rPr>
          <w:noProof/>
        </w:rPr>
        <w:fldChar w:fldCharType="separate"/>
      </w:r>
      <w:r>
        <w:rPr>
          <w:noProof/>
        </w:rPr>
        <w:t>333</w:t>
      </w:r>
      <w:r>
        <w:rPr>
          <w:noProof/>
        </w:rPr>
        <w:fldChar w:fldCharType="end"/>
      </w:r>
    </w:p>
    <w:p w14:paraId="001CB27A" w14:textId="264D3AEC" w:rsidR="00C9265A" w:rsidRDefault="00C9265A">
      <w:pPr>
        <w:pStyle w:val="TOC4"/>
        <w:rPr>
          <w:rFonts w:asciiTheme="minorHAnsi" w:eastAsiaTheme="minorEastAsia" w:hAnsiTheme="minorHAnsi" w:cstheme="minorBidi"/>
          <w:noProof/>
          <w:sz w:val="22"/>
          <w:szCs w:val="22"/>
          <w:lang w:eastAsia="en-GB"/>
        </w:rPr>
      </w:pPr>
      <w:r>
        <w:rPr>
          <w:noProof/>
          <w:lang w:eastAsia="ko-KR"/>
        </w:rPr>
        <w:t>6.77.2.2</w:t>
      </w:r>
      <w:r>
        <w:rPr>
          <w:rFonts w:asciiTheme="minorHAnsi" w:eastAsiaTheme="minorEastAsia" w:hAnsiTheme="minorHAnsi" w:cstheme="minorBidi"/>
          <w:noProof/>
          <w:sz w:val="22"/>
          <w:szCs w:val="22"/>
          <w:lang w:eastAsia="en-GB"/>
        </w:rPr>
        <w:tab/>
      </w:r>
      <w:r>
        <w:rPr>
          <w:noProof/>
          <w:lang w:eastAsia="ko-KR"/>
        </w:rPr>
        <w:t xml:space="preserve">Alternative#2: </w:t>
      </w:r>
      <w:r>
        <w:rPr>
          <w:noProof/>
          <w:lang w:eastAsia="zh-CN"/>
        </w:rPr>
        <w:t xml:space="preserve">an extension of the </w:t>
      </w:r>
      <w:r>
        <w:rPr>
          <w:noProof/>
        </w:rPr>
        <w:t xml:space="preserve">existing Observed Service Experience </w:t>
      </w:r>
      <w:r>
        <w:rPr>
          <w:noProof/>
          <w:lang w:eastAsia="zh-CN"/>
        </w:rPr>
        <w:t>analytics</w:t>
      </w:r>
      <w:r>
        <w:rPr>
          <w:noProof/>
        </w:rPr>
        <w:tab/>
      </w:r>
      <w:r>
        <w:rPr>
          <w:noProof/>
        </w:rPr>
        <w:fldChar w:fldCharType="begin" w:fldLock="1"/>
      </w:r>
      <w:r>
        <w:rPr>
          <w:noProof/>
        </w:rPr>
        <w:instrText xml:space="preserve"> PAGEREF _Toc59101991 \h </w:instrText>
      </w:r>
      <w:r>
        <w:rPr>
          <w:noProof/>
        </w:rPr>
      </w:r>
      <w:r>
        <w:rPr>
          <w:noProof/>
        </w:rPr>
        <w:fldChar w:fldCharType="separate"/>
      </w:r>
      <w:r>
        <w:rPr>
          <w:noProof/>
        </w:rPr>
        <w:t>333</w:t>
      </w:r>
      <w:r>
        <w:rPr>
          <w:noProof/>
        </w:rPr>
        <w:fldChar w:fldCharType="end"/>
      </w:r>
    </w:p>
    <w:p w14:paraId="67F7B29B" w14:textId="229CEC46" w:rsidR="00C9265A" w:rsidRDefault="00C9265A">
      <w:pPr>
        <w:pStyle w:val="TOC3"/>
        <w:rPr>
          <w:rFonts w:asciiTheme="minorHAnsi" w:eastAsiaTheme="minorEastAsia" w:hAnsiTheme="minorHAnsi" w:cstheme="minorBidi"/>
          <w:noProof/>
          <w:sz w:val="22"/>
          <w:szCs w:val="22"/>
          <w:lang w:eastAsia="en-GB"/>
        </w:rPr>
      </w:pPr>
      <w:r>
        <w:rPr>
          <w:noProof/>
          <w:lang w:eastAsia="zh-CN"/>
        </w:rPr>
        <w:t>6.77.3</w:t>
      </w:r>
      <w:r>
        <w:rPr>
          <w:rFonts w:asciiTheme="minorHAnsi" w:eastAsiaTheme="minorEastAsia" w:hAnsiTheme="minorHAnsi" w:cstheme="minorBidi"/>
          <w:noProof/>
          <w:sz w:val="22"/>
          <w:szCs w:val="22"/>
          <w:lang w:eastAsia="en-GB"/>
        </w:rPr>
        <w:tab/>
      </w:r>
      <w:r>
        <w:rPr>
          <w:noProof/>
          <w:lang w:eastAsia="zh-CN"/>
        </w:rPr>
        <w:t>Output Analytics</w:t>
      </w:r>
      <w:r>
        <w:rPr>
          <w:noProof/>
        </w:rPr>
        <w:tab/>
      </w:r>
      <w:r>
        <w:rPr>
          <w:noProof/>
        </w:rPr>
        <w:fldChar w:fldCharType="begin" w:fldLock="1"/>
      </w:r>
      <w:r>
        <w:rPr>
          <w:noProof/>
        </w:rPr>
        <w:instrText xml:space="preserve"> PAGEREF _Toc59101992 \h </w:instrText>
      </w:r>
      <w:r>
        <w:rPr>
          <w:noProof/>
        </w:rPr>
      </w:r>
      <w:r>
        <w:rPr>
          <w:noProof/>
        </w:rPr>
        <w:fldChar w:fldCharType="separate"/>
      </w:r>
      <w:r>
        <w:rPr>
          <w:noProof/>
        </w:rPr>
        <w:t>333</w:t>
      </w:r>
      <w:r>
        <w:rPr>
          <w:noProof/>
        </w:rPr>
        <w:fldChar w:fldCharType="end"/>
      </w:r>
    </w:p>
    <w:p w14:paraId="248BDEAC" w14:textId="2E07E750" w:rsidR="00C9265A" w:rsidRDefault="00C9265A">
      <w:pPr>
        <w:pStyle w:val="TOC4"/>
        <w:rPr>
          <w:rFonts w:asciiTheme="minorHAnsi" w:eastAsiaTheme="minorEastAsia" w:hAnsiTheme="minorHAnsi" w:cstheme="minorBidi"/>
          <w:noProof/>
          <w:sz w:val="22"/>
          <w:szCs w:val="22"/>
          <w:lang w:eastAsia="en-GB"/>
        </w:rPr>
      </w:pPr>
      <w:r>
        <w:rPr>
          <w:noProof/>
          <w:lang w:eastAsia="ko-KR"/>
        </w:rPr>
        <w:t>6.77.3.1</w:t>
      </w:r>
      <w:r>
        <w:rPr>
          <w:rFonts w:asciiTheme="minorHAnsi" w:eastAsiaTheme="minorEastAsia" w:hAnsiTheme="minorHAnsi" w:cstheme="minorBidi"/>
          <w:noProof/>
          <w:sz w:val="22"/>
          <w:szCs w:val="22"/>
          <w:lang w:eastAsia="en-GB"/>
        </w:rPr>
        <w:tab/>
      </w:r>
      <w:r>
        <w:rPr>
          <w:noProof/>
          <w:lang w:eastAsia="ko-KR"/>
        </w:rPr>
        <w:t xml:space="preserve">Alternative#1: </w:t>
      </w:r>
      <w:r>
        <w:rPr>
          <w:noProof/>
        </w:rPr>
        <w:t>a new "</w:t>
      </w:r>
      <w:r w:rsidRPr="00416AF7">
        <w:rPr>
          <w:noProof/>
          <w:lang w:eastAsia="en-US"/>
        </w:rPr>
        <w:t>Per Access Network Performance</w:t>
      </w:r>
      <w:r>
        <w:rPr>
          <w:noProof/>
        </w:rPr>
        <w:t>" analytics</w:t>
      </w:r>
      <w:r>
        <w:rPr>
          <w:noProof/>
        </w:rPr>
        <w:tab/>
      </w:r>
      <w:r>
        <w:rPr>
          <w:noProof/>
        </w:rPr>
        <w:fldChar w:fldCharType="begin" w:fldLock="1"/>
      </w:r>
      <w:r>
        <w:rPr>
          <w:noProof/>
        </w:rPr>
        <w:instrText xml:space="preserve"> PAGEREF _Toc59101993 \h </w:instrText>
      </w:r>
      <w:r>
        <w:rPr>
          <w:noProof/>
        </w:rPr>
      </w:r>
      <w:r>
        <w:rPr>
          <w:noProof/>
        </w:rPr>
        <w:fldChar w:fldCharType="separate"/>
      </w:r>
      <w:r>
        <w:rPr>
          <w:noProof/>
        </w:rPr>
        <w:t>333</w:t>
      </w:r>
      <w:r>
        <w:rPr>
          <w:noProof/>
        </w:rPr>
        <w:fldChar w:fldCharType="end"/>
      </w:r>
    </w:p>
    <w:p w14:paraId="24EA1FBD" w14:textId="285CF480" w:rsidR="00C9265A" w:rsidRDefault="00C9265A">
      <w:pPr>
        <w:pStyle w:val="TOC4"/>
        <w:rPr>
          <w:rFonts w:asciiTheme="minorHAnsi" w:eastAsiaTheme="minorEastAsia" w:hAnsiTheme="minorHAnsi" w:cstheme="minorBidi"/>
          <w:noProof/>
          <w:sz w:val="22"/>
          <w:szCs w:val="22"/>
          <w:lang w:eastAsia="en-GB"/>
        </w:rPr>
      </w:pPr>
      <w:r>
        <w:rPr>
          <w:noProof/>
          <w:lang w:eastAsia="ko-KR"/>
        </w:rPr>
        <w:t>6.77.3.2</w:t>
      </w:r>
      <w:r>
        <w:rPr>
          <w:rFonts w:asciiTheme="minorHAnsi" w:eastAsiaTheme="minorEastAsia" w:hAnsiTheme="minorHAnsi" w:cstheme="minorBidi"/>
          <w:noProof/>
          <w:sz w:val="22"/>
          <w:szCs w:val="22"/>
          <w:lang w:eastAsia="en-GB"/>
        </w:rPr>
        <w:tab/>
      </w:r>
      <w:r>
        <w:rPr>
          <w:noProof/>
          <w:lang w:eastAsia="ko-KR"/>
        </w:rPr>
        <w:t xml:space="preserve">Alternative#2: </w:t>
      </w:r>
      <w:r>
        <w:rPr>
          <w:noProof/>
          <w:lang w:eastAsia="zh-CN"/>
        </w:rPr>
        <w:t xml:space="preserve">an extension of the </w:t>
      </w:r>
      <w:r>
        <w:rPr>
          <w:noProof/>
        </w:rPr>
        <w:t xml:space="preserve">existing Observed Service Experience </w:t>
      </w:r>
      <w:r>
        <w:rPr>
          <w:noProof/>
          <w:lang w:eastAsia="zh-CN"/>
        </w:rPr>
        <w:t>analytics</w:t>
      </w:r>
      <w:r>
        <w:rPr>
          <w:noProof/>
        </w:rPr>
        <w:tab/>
      </w:r>
      <w:r>
        <w:rPr>
          <w:noProof/>
        </w:rPr>
        <w:fldChar w:fldCharType="begin" w:fldLock="1"/>
      </w:r>
      <w:r>
        <w:rPr>
          <w:noProof/>
        </w:rPr>
        <w:instrText xml:space="preserve"> PAGEREF _Toc59101994 \h </w:instrText>
      </w:r>
      <w:r>
        <w:rPr>
          <w:noProof/>
        </w:rPr>
      </w:r>
      <w:r>
        <w:rPr>
          <w:noProof/>
        </w:rPr>
        <w:fldChar w:fldCharType="separate"/>
      </w:r>
      <w:r>
        <w:rPr>
          <w:noProof/>
        </w:rPr>
        <w:t>334</w:t>
      </w:r>
      <w:r>
        <w:rPr>
          <w:noProof/>
        </w:rPr>
        <w:fldChar w:fldCharType="end"/>
      </w:r>
    </w:p>
    <w:p w14:paraId="44D0526D" w14:textId="001E1F44" w:rsidR="00C9265A" w:rsidRDefault="00C9265A">
      <w:pPr>
        <w:pStyle w:val="TOC3"/>
        <w:rPr>
          <w:rFonts w:asciiTheme="minorHAnsi" w:eastAsiaTheme="minorEastAsia" w:hAnsiTheme="minorHAnsi" w:cstheme="minorBidi"/>
          <w:noProof/>
          <w:sz w:val="22"/>
          <w:szCs w:val="22"/>
          <w:lang w:eastAsia="en-GB"/>
        </w:rPr>
      </w:pPr>
      <w:r>
        <w:rPr>
          <w:noProof/>
          <w:lang w:eastAsia="en-US"/>
        </w:rPr>
        <w:t>6.77.4</w:t>
      </w:r>
      <w:r>
        <w:rPr>
          <w:rFonts w:asciiTheme="minorHAnsi" w:eastAsiaTheme="minorEastAsia" w:hAnsiTheme="minorHAnsi" w:cstheme="minorBidi"/>
          <w:noProof/>
          <w:sz w:val="22"/>
          <w:szCs w:val="22"/>
          <w:lang w:eastAsia="en-GB"/>
        </w:rPr>
        <w:tab/>
      </w:r>
      <w:r>
        <w:rPr>
          <w:noProof/>
          <w:lang w:eastAsia="en-US"/>
        </w:rPr>
        <w:t>Procedures</w:t>
      </w:r>
      <w:r>
        <w:rPr>
          <w:noProof/>
        </w:rPr>
        <w:tab/>
      </w:r>
      <w:r>
        <w:rPr>
          <w:noProof/>
        </w:rPr>
        <w:fldChar w:fldCharType="begin" w:fldLock="1"/>
      </w:r>
      <w:r>
        <w:rPr>
          <w:noProof/>
        </w:rPr>
        <w:instrText xml:space="preserve"> PAGEREF _Toc59101995 \h </w:instrText>
      </w:r>
      <w:r>
        <w:rPr>
          <w:noProof/>
        </w:rPr>
      </w:r>
      <w:r>
        <w:rPr>
          <w:noProof/>
        </w:rPr>
        <w:fldChar w:fldCharType="separate"/>
      </w:r>
      <w:r>
        <w:rPr>
          <w:noProof/>
        </w:rPr>
        <w:t>334</w:t>
      </w:r>
      <w:r>
        <w:rPr>
          <w:noProof/>
        </w:rPr>
        <w:fldChar w:fldCharType="end"/>
      </w:r>
    </w:p>
    <w:p w14:paraId="06F7055B" w14:textId="10367ACD" w:rsidR="00C9265A" w:rsidRDefault="00C9265A">
      <w:pPr>
        <w:pStyle w:val="TOC4"/>
        <w:rPr>
          <w:rFonts w:asciiTheme="minorHAnsi" w:eastAsiaTheme="minorEastAsia" w:hAnsiTheme="minorHAnsi" w:cstheme="minorBidi"/>
          <w:noProof/>
          <w:sz w:val="22"/>
          <w:szCs w:val="22"/>
          <w:lang w:eastAsia="en-GB"/>
        </w:rPr>
      </w:pPr>
      <w:r>
        <w:rPr>
          <w:noProof/>
          <w:lang w:eastAsia="ko-KR"/>
        </w:rPr>
        <w:t>6.77.4.1</w:t>
      </w:r>
      <w:r>
        <w:rPr>
          <w:rFonts w:asciiTheme="minorHAnsi" w:eastAsiaTheme="minorEastAsia" w:hAnsiTheme="minorHAnsi" w:cstheme="minorBidi"/>
          <w:noProof/>
          <w:sz w:val="22"/>
          <w:szCs w:val="22"/>
          <w:lang w:eastAsia="en-GB"/>
        </w:rPr>
        <w:tab/>
      </w:r>
      <w:r>
        <w:rPr>
          <w:noProof/>
          <w:lang w:eastAsia="ko-KR"/>
        </w:rPr>
        <w:t xml:space="preserve">Alternative#1: </w:t>
      </w:r>
      <w:r>
        <w:rPr>
          <w:noProof/>
        </w:rPr>
        <w:t>a new "</w:t>
      </w:r>
      <w:r w:rsidRPr="00416AF7">
        <w:rPr>
          <w:noProof/>
          <w:lang w:eastAsia="en-US"/>
        </w:rPr>
        <w:t>Per Access Network Performance</w:t>
      </w:r>
      <w:r>
        <w:rPr>
          <w:noProof/>
        </w:rPr>
        <w:t>" analytics</w:t>
      </w:r>
      <w:r>
        <w:rPr>
          <w:noProof/>
        </w:rPr>
        <w:tab/>
      </w:r>
      <w:r>
        <w:rPr>
          <w:noProof/>
        </w:rPr>
        <w:fldChar w:fldCharType="begin" w:fldLock="1"/>
      </w:r>
      <w:r>
        <w:rPr>
          <w:noProof/>
        </w:rPr>
        <w:instrText xml:space="preserve"> PAGEREF _Toc59101996 \h </w:instrText>
      </w:r>
      <w:r>
        <w:rPr>
          <w:noProof/>
        </w:rPr>
      </w:r>
      <w:r>
        <w:rPr>
          <w:noProof/>
        </w:rPr>
        <w:fldChar w:fldCharType="separate"/>
      </w:r>
      <w:r>
        <w:rPr>
          <w:noProof/>
        </w:rPr>
        <w:t>334</w:t>
      </w:r>
      <w:r>
        <w:rPr>
          <w:noProof/>
        </w:rPr>
        <w:fldChar w:fldCharType="end"/>
      </w:r>
    </w:p>
    <w:p w14:paraId="4D951ACC" w14:textId="4FFE09BA" w:rsidR="00C9265A" w:rsidRDefault="00C9265A">
      <w:pPr>
        <w:pStyle w:val="TOC4"/>
        <w:rPr>
          <w:rFonts w:asciiTheme="minorHAnsi" w:eastAsiaTheme="minorEastAsia" w:hAnsiTheme="minorHAnsi" w:cstheme="minorBidi"/>
          <w:noProof/>
          <w:sz w:val="22"/>
          <w:szCs w:val="22"/>
          <w:lang w:eastAsia="en-GB"/>
        </w:rPr>
      </w:pPr>
      <w:r>
        <w:rPr>
          <w:noProof/>
          <w:lang w:eastAsia="ko-KR"/>
        </w:rPr>
        <w:t>6.77.4.2</w:t>
      </w:r>
      <w:r>
        <w:rPr>
          <w:rFonts w:asciiTheme="minorHAnsi" w:eastAsiaTheme="minorEastAsia" w:hAnsiTheme="minorHAnsi" w:cstheme="minorBidi"/>
          <w:noProof/>
          <w:sz w:val="22"/>
          <w:szCs w:val="22"/>
          <w:lang w:eastAsia="en-GB"/>
        </w:rPr>
        <w:tab/>
      </w:r>
      <w:r>
        <w:rPr>
          <w:noProof/>
          <w:lang w:eastAsia="ko-KR"/>
        </w:rPr>
        <w:t xml:space="preserve">Alternative#2: </w:t>
      </w:r>
      <w:r>
        <w:rPr>
          <w:noProof/>
          <w:lang w:eastAsia="zh-CN"/>
        </w:rPr>
        <w:t xml:space="preserve">an extension of the </w:t>
      </w:r>
      <w:r>
        <w:rPr>
          <w:noProof/>
        </w:rPr>
        <w:t xml:space="preserve">existing Observed Service Experience </w:t>
      </w:r>
      <w:r>
        <w:rPr>
          <w:noProof/>
          <w:lang w:eastAsia="zh-CN"/>
        </w:rPr>
        <w:t>analytics</w:t>
      </w:r>
      <w:r>
        <w:rPr>
          <w:noProof/>
        </w:rPr>
        <w:tab/>
      </w:r>
      <w:r>
        <w:rPr>
          <w:noProof/>
        </w:rPr>
        <w:fldChar w:fldCharType="begin" w:fldLock="1"/>
      </w:r>
      <w:r>
        <w:rPr>
          <w:noProof/>
        </w:rPr>
        <w:instrText xml:space="preserve"> PAGEREF _Toc59101997 \h </w:instrText>
      </w:r>
      <w:r>
        <w:rPr>
          <w:noProof/>
        </w:rPr>
      </w:r>
      <w:r>
        <w:rPr>
          <w:noProof/>
        </w:rPr>
        <w:fldChar w:fldCharType="separate"/>
      </w:r>
      <w:r>
        <w:rPr>
          <w:noProof/>
        </w:rPr>
        <w:t>335</w:t>
      </w:r>
      <w:r>
        <w:rPr>
          <w:noProof/>
        </w:rPr>
        <w:fldChar w:fldCharType="end"/>
      </w:r>
    </w:p>
    <w:p w14:paraId="6C31DA6D" w14:textId="2FB13794" w:rsidR="00C9265A" w:rsidRDefault="00C9265A">
      <w:pPr>
        <w:pStyle w:val="TOC3"/>
        <w:rPr>
          <w:rFonts w:asciiTheme="minorHAnsi" w:eastAsiaTheme="minorEastAsia" w:hAnsiTheme="minorHAnsi" w:cstheme="minorBidi"/>
          <w:noProof/>
          <w:sz w:val="22"/>
          <w:szCs w:val="22"/>
          <w:lang w:eastAsia="en-GB"/>
        </w:rPr>
      </w:pPr>
      <w:r>
        <w:rPr>
          <w:noProof/>
        </w:rPr>
        <w:t>6.77.5</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_Toc59101998 \h </w:instrText>
      </w:r>
      <w:r>
        <w:rPr>
          <w:noProof/>
        </w:rPr>
      </w:r>
      <w:r>
        <w:rPr>
          <w:noProof/>
        </w:rPr>
        <w:fldChar w:fldCharType="separate"/>
      </w:r>
      <w:r>
        <w:rPr>
          <w:noProof/>
        </w:rPr>
        <w:t>336</w:t>
      </w:r>
      <w:r>
        <w:rPr>
          <w:noProof/>
        </w:rPr>
        <w:fldChar w:fldCharType="end"/>
      </w:r>
    </w:p>
    <w:p w14:paraId="4F956B07" w14:textId="5B90ACD9" w:rsidR="00C9265A" w:rsidRDefault="00C9265A">
      <w:pPr>
        <w:pStyle w:val="TOC4"/>
        <w:rPr>
          <w:rFonts w:asciiTheme="minorHAnsi" w:eastAsiaTheme="minorEastAsia" w:hAnsiTheme="minorHAnsi" w:cstheme="minorBidi"/>
          <w:noProof/>
          <w:sz w:val="22"/>
          <w:szCs w:val="22"/>
          <w:lang w:eastAsia="en-GB"/>
        </w:rPr>
      </w:pPr>
      <w:r>
        <w:rPr>
          <w:noProof/>
          <w:lang w:eastAsia="ko-KR"/>
        </w:rPr>
        <w:t>6.77.5.1</w:t>
      </w:r>
      <w:r>
        <w:rPr>
          <w:rFonts w:asciiTheme="minorHAnsi" w:eastAsiaTheme="minorEastAsia" w:hAnsiTheme="minorHAnsi" w:cstheme="minorBidi"/>
          <w:noProof/>
          <w:sz w:val="22"/>
          <w:szCs w:val="22"/>
          <w:lang w:eastAsia="en-GB"/>
        </w:rPr>
        <w:tab/>
      </w:r>
      <w:r>
        <w:rPr>
          <w:noProof/>
          <w:lang w:eastAsia="ko-KR"/>
        </w:rPr>
        <w:t xml:space="preserve">Alternative#1: </w:t>
      </w:r>
      <w:r>
        <w:rPr>
          <w:noProof/>
        </w:rPr>
        <w:t>a new "</w:t>
      </w:r>
      <w:r w:rsidRPr="00416AF7">
        <w:rPr>
          <w:noProof/>
          <w:lang w:eastAsia="en-US"/>
        </w:rPr>
        <w:t>Per Access Network Performance</w:t>
      </w:r>
      <w:r>
        <w:rPr>
          <w:noProof/>
        </w:rPr>
        <w:t>" analytics</w:t>
      </w:r>
      <w:r>
        <w:rPr>
          <w:noProof/>
        </w:rPr>
        <w:tab/>
      </w:r>
      <w:r>
        <w:rPr>
          <w:noProof/>
        </w:rPr>
        <w:fldChar w:fldCharType="begin" w:fldLock="1"/>
      </w:r>
      <w:r>
        <w:rPr>
          <w:noProof/>
        </w:rPr>
        <w:instrText xml:space="preserve"> PAGEREF _Toc59101999 \h </w:instrText>
      </w:r>
      <w:r>
        <w:rPr>
          <w:noProof/>
        </w:rPr>
      </w:r>
      <w:r>
        <w:rPr>
          <w:noProof/>
        </w:rPr>
        <w:fldChar w:fldCharType="separate"/>
      </w:r>
      <w:r>
        <w:rPr>
          <w:noProof/>
        </w:rPr>
        <w:t>336</w:t>
      </w:r>
      <w:r>
        <w:rPr>
          <w:noProof/>
        </w:rPr>
        <w:fldChar w:fldCharType="end"/>
      </w:r>
    </w:p>
    <w:p w14:paraId="3237C6E2" w14:textId="33E1512D" w:rsidR="00C9265A" w:rsidRDefault="00C9265A">
      <w:pPr>
        <w:pStyle w:val="TOC4"/>
        <w:rPr>
          <w:rFonts w:asciiTheme="minorHAnsi" w:eastAsiaTheme="minorEastAsia" w:hAnsiTheme="minorHAnsi" w:cstheme="minorBidi"/>
          <w:noProof/>
          <w:sz w:val="22"/>
          <w:szCs w:val="22"/>
          <w:lang w:eastAsia="en-GB"/>
        </w:rPr>
      </w:pPr>
      <w:r>
        <w:rPr>
          <w:noProof/>
          <w:lang w:eastAsia="ko-KR"/>
        </w:rPr>
        <w:t>6.77.5.2</w:t>
      </w:r>
      <w:r>
        <w:rPr>
          <w:rFonts w:asciiTheme="minorHAnsi" w:eastAsiaTheme="minorEastAsia" w:hAnsiTheme="minorHAnsi" w:cstheme="minorBidi"/>
          <w:noProof/>
          <w:sz w:val="22"/>
          <w:szCs w:val="22"/>
          <w:lang w:eastAsia="en-GB"/>
        </w:rPr>
        <w:tab/>
      </w:r>
      <w:r>
        <w:rPr>
          <w:noProof/>
          <w:lang w:eastAsia="ko-KR"/>
        </w:rPr>
        <w:t xml:space="preserve">Alternative#2: </w:t>
      </w:r>
      <w:r>
        <w:rPr>
          <w:noProof/>
          <w:lang w:eastAsia="zh-CN"/>
        </w:rPr>
        <w:t xml:space="preserve">an extension of the </w:t>
      </w:r>
      <w:r>
        <w:rPr>
          <w:noProof/>
        </w:rPr>
        <w:t xml:space="preserve">existing Observed Service Experience </w:t>
      </w:r>
      <w:r>
        <w:rPr>
          <w:noProof/>
          <w:lang w:eastAsia="zh-CN"/>
        </w:rPr>
        <w:t>analytics</w:t>
      </w:r>
      <w:r>
        <w:rPr>
          <w:noProof/>
        </w:rPr>
        <w:tab/>
      </w:r>
      <w:r>
        <w:rPr>
          <w:noProof/>
        </w:rPr>
        <w:fldChar w:fldCharType="begin" w:fldLock="1"/>
      </w:r>
      <w:r>
        <w:rPr>
          <w:noProof/>
        </w:rPr>
        <w:instrText xml:space="preserve"> PAGEREF _Toc59102000 \h </w:instrText>
      </w:r>
      <w:r>
        <w:rPr>
          <w:noProof/>
        </w:rPr>
      </w:r>
      <w:r>
        <w:rPr>
          <w:noProof/>
        </w:rPr>
        <w:fldChar w:fldCharType="separate"/>
      </w:r>
      <w:r>
        <w:rPr>
          <w:noProof/>
        </w:rPr>
        <w:t>336</w:t>
      </w:r>
      <w:r>
        <w:rPr>
          <w:noProof/>
        </w:rPr>
        <w:fldChar w:fldCharType="end"/>
      </w:r>
    </w:p>
    <w:p w14:paraId="20D58FB0" w14:textId="55A09EC1" w:rsidR="00C9265A" w:rsidRDefault="00C9265A">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lang w:eastAsia="zh-CN"/>
        </w:rPr>
        <w:t>Overall Evaluation</w:t>
      </w:r>
      <w:r>
        <w:rPr>
          <w:noProof/>
        </w:rPr>
        <w:tab/>
      </w:r>
      <w:r>
        <w:rPr>
          <w:noProof/>
        </w:rPr>
        <w:fldChar w:fldCharType="begin" w:fldLock="1"/>
      </w:r>
      <w:r>
        <w:rPr>
          <w:noProof/>
        </w:rPr>
        <w:instrText xml:space="preserve"> PAGEREF _Toc59102001 \h </w:instrText>
      </w:r>
      <w:r>
        <w:rPr>
          <w:noProof/>
        </w:rPr>
      </w:r>
      <w:r>
        <w:rPr>
          <w:noProof/>
        </w:rPr>
        <w:fldChar w:fldCharType="separate"/>
      </w:r>
      <w:r>
        <w:rPr>
          <w:noProof/>
        </w:rPr>
        <w:t>336</w:t>
      </w:r>
      <w:r>
        <w:rPr>
          <w:noProof/>
        </w:rPr>
        <w:fldChar w:fldCharType="end"/>
      </w:r>
    </w:p>
    <w:p w14:paraId="3BF626A2" w14:textId="280C3A6D" w:rsidR="00C9265A" w:rsidRDefault="00C9265A">
      <w:pPr>
        <w:pStyle w:val="TOC2"/>
        <w:rPr>
          <w:rFonts w:asciiTheme="minorHAnsi" w:eastAsiaTheme="minorEastAsia" w:hAnsiTheme="minorHAnsi" w:cstheme="minorBidi"/>
          <w:noProof/>
          <w:sz w:val="22"/>
          <w:szCs w:val="22"/>
          <w:lang w:eastAsia="en-GB"/>
        </w:rPr>
      </w:pPr>
      <w:r>
        <w:rPr>
          <w:noProof/>
          <w:lang w:eastAsia="zh-CN"/>
        </w:rPr>
        <w:t>7.0</w:t>
      </w:r>
      <w:r>
        <w:rPr>
          <w:rFonts w:asciiTheme="minorHAnsi" w:eastAsiaTheme="minorEastAsia" w:hAnsiTheme="minorHAnsi" w:cstheme="minorBidi"/>
          <w:noProof/>
          <w:sz w:val="22"/>
          <w:szCs w:val="22"/>
          <w:lang w:eastAsia="en-GB"/>
        </w:rPr>
        <w:tab/>
      </w:r>
      <w:r>
        <w:rPr>
          <w:noProof/>
        </w:rPr>
        <w:t>Summary of analytics provided by NWDAF</w:t>
      </w:r>
      <w:r>
        <w:rPr>
          <w:noProof/>
        </w:rPr>
        <w:tab/>
      </w:r>
      <w:r>
        <w:rPr>
          <w:noProof/>
        </w:rPr>
        <w:fldChar w:fldCharType="begin" w:fldLock="1"/>
      </w:r>
      <w:r>
        <w:rPr>
          <w:noProof/>
        </w:rPr>
        <w:instrText xml:space="preserve"> PAGEREF _Toc59102002 \h </w:instrText>
      </w:r>
      <w:r>
        <w:rPr>
          <w:noProof/>
        </w:rPr>
      </w:r>
      <w:r>
        <w:rPr>
          <w:noProof/>
        </w:rPr>
        <w:fldChar w:fldCharType="separate"/>
      </w:r>
      <w:r>
        <w:rPr>
          <w:noProof/>
        </w:rPr>
        <w:t>336</w:t>
      </w:r>
      <w:r>
        <w:rPr>
          <w:noProof/>
        </w:rPr>
        <w:fldChar w:fldCharType="end"/>
      </w:r>
    </w:p>
    <w:p w14:paraId="6D34EA91" w14:textId="25AEDBAB" w:rsidR="00C9265A" w:rsidRDefault="00C9265A">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lang w:eastAsia="ko-KR"/>
        </w:rPr>
        <w:t xml:space="preserve">Key Issue #1: </w:t>
      </w:r>
      <w:r>
        <w:rPr>
          <w:noProof/>
          <w:lang w:eastAsia="zh-CN"/>
        </w:rPr>
        <w:t>Logical decomposition of NWDAF and possible interactions between logical functions</w:t>
      </w:r>
      <w:r>
        <w:rPr>
          <w:noProof/>
        </w:rPr>
        <w:tab/>
      </w:r>
      <w:r>
        <w:rPr>
          <w:noProof/>
        </w:rPr>
        <w:fldChar w:fldCharType="begin" w:fldLock="1"/>
      </w:r>
      <w:r>
        <w:rPr>
          <w:noProof/>
        </w:rPr>
        <w:instrText xml:space="preserve"> PAGEREF _Toc59102003 \h </w:instrText>
      </w:r>
      <w:r>
        <w:rPr>
          <w:noProof/>
        </w:rPr>
      </w:r>
      <w:r>
        <w:rPr>
          <w:noProof/>
        </w:rPr>
        <w:fldChar w:fldCharType="separate"/>
      </w:r>
      <w:r>
        <w:rPr>
          <w:noProof/>
        </w:rPr>
        <w:t>338</w:t>
      </w:r>
      <w:r>
        <w:rPr>
          <w:noProof/>
        </w:rPr>
        <w:fldChar w:fldCharType="end"/>
      </w:r>
    </w:p>
    <w:p w14:paraId="2217B516" w14:textId="7ED75C13" w:rsidR="00C9265A" w:rsidRDefault="00C9265A">
      <w:pPr>
        <w:pStyle w:val="TOC2"/>
        <w:rPr>
          <w:rFonts w:asciiTheme="minorHAnsi" w:eastAsiaTheme="minorEastAsia" w:hAnsiTheme="minorHAnsi" w:cstheme="minorBidi"/>
          <w:noProof/>
          <w:sz w:val="22"/>
          <w:szCs w:val="22"/>
          <w:lang w:eastAsia="en-GB"/>
        </w:rPr>
      </w:pPr>
      <w:r>
        <w:rPr>
          <w:noProof/>
          <w:lang w:eastAsia="zh-CN"/>
        </w:rPr>
        <w:t>7.2</w:t>
      </w:r>
      <w:r>
        <w:rPr>
          <w:rFonts w:asciiTheme="minorHAnsi" w:eastAsiaTheme="minorEastAsia" w:hAnsiTheme="minorHAnsi" w:cstheme="minorBidi"/>
          <w:noProof/>
          <w:sz w:val="22"/>
          <w:szCs w:val="22"/>
          <w:lang w:eastAsia="en-GB"/>
        </w:rPr>
        <w:tab/>
      </w:r>
      <w:r>
        <w:rPr>
          <w:noProof/>
          <w:lang w:eastAsia="zh-CN"/>
        </w:rPr>
        <w:t>Key Issue #2: Multiple NWDAF instances</w:t>
      </w:r>
      <w:r>
        <w:rPr>
          <w:noProof/>
        </w:rPr>
        <w:tab/>
      </w:r>
      <w:r>
        <w:rPr>
          <w:noProof/>
        </w:rPr>
        <w:fldChar w:fldCharType="begin" w:fldLock="1"/>
      </w:r>
      <w:r>
        <w:rPr>
          <w:noProof/>
        </w:rPr>
        <w:instrText xml:space="preserve"> PAGEREF _Toc59102004 \h </w:instrText>
      </w:r>
      <w:r>
        <w:rPr>
          <w:noProof/>
        </w:rPr>
      </w:r>
      <w:r>
        <w:rPr>
          <w:noProof/>
        </w:rPr>
        <w:fldChar w:fldCharType="separate"/>
      </w:r>
      <w:r>
        <w:rPr>
          <w:noProof/>
        </w:rPr>
        <w:t>339</w:t>
      </w:r>
      <w:r>
        <w:rPr>
          <w:noProof/>
        </w:rPr>
        <w:fldChar w:fldCharType="end"/>
      </w:r>
    </w:p>
    <w:p w14:paraId="028AE2F0" w14:textId="4F272CA5" w:rsidR="00C9265A" w:rsidRDefault="00C9265A">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Solution categorisation</w:t>
      </w:r>
      <w:r>
        <w:rPr>
          <w:noProof/>
        </w:rPr>
        <w:tab/>
      </w:r>
      <w:r>
        <w:rPr>
          <w:noProof/>
        </w:rPr>
        <w:fldChar w:fldCharType="begin" w:fldLock="1"/>
      </w:r>
      <w:r>
        <w:rPr>
          <w:noProof/>
        </w:rPr>
        <w:instrText xml:space="preserve"> PAGEREF _Toc59102005 \h </w:instrText>
      </w:r>
      <w:r>
        <w:rPr>
          <w:noProof/>
        </w:rPr>
      </w:r>
      <w:r>
        <w:rPr>
          <w:noProof/>
        </w:rPr>
        <w:fldChar w:fldCharType="separate"/>
      </w:r>
      <w:r>
        <w:rPr>
          <w:noProof/>
        </w:rPr>
        <w:t>339</w:t>
      </w:r>
      <w:r>
        <w:rPr>
          <w:noProof/>
        </w:rPr>
        <w:fldChar w:fldCharType="end"/>
      </w:r>
    </w:p>
    <w:p w14:paraId="2530D1C7" w14:textId="211C2D0F" w:rsidR="00C9265A" w:rsidRDefault="00C9265A">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Solution evaluation per category</w:t>
      </w:r>
      <w:r>
        <w:rPr>
          <w:noProof/>
        </w:rPr>
        <w:tab/>
      </w:r>
      <w:r>
        <w:rPr>
          <w:noProof/>
        </w:rPr>
        <w:fldChar w:fldCharType="begin" w:fldLock="1"/>
      </w:r>
      <w:r>
        <w:rPr>
          <w:noProof/>
        </w:rPr>
        <w:instrText xml:space="preserve"> PAGEREF _Toc59102006 \h </w:instrText>
      </w:r>
      <w:r>
        <w:rPr>
          <w:noProof/>
        </w:rPr>
      </w:r>
      <w:r>
        <w:rPr>
          <w:noProof/>
        </w:rPr>
        <w:fldChar w:fldCharType="separate"/>
      </w:r>
      <w:r>
        <w:rPr>
          <w:noProof/>
        </w:rPr>
        <w:t>340</w:t>
      </w:r>
      <w:r>
        <w:rPr>
          <w:noProof/>
        </w:rPr>
        <w:fldChar w:fldCharType="end"/>
      </w:r>
    </w:p>
    <w:p w14:paraId="5CEC88CC" w14:textId="310FE1B8" w:rsidR="00C9265A" w:rsidRDefault="00C9265A">
      <w:pPr>
        <w:pStyle w:val="TOC4"/>
        <w:rPr>
          <w:rFonts w:asciiTheme="minorHAnsi" w:eastAsiaTheme="minorEastAsia" w:hAnsiTheme="minorHAnsi" w:cstheme="minorBidi"/>
          <w:noProof/>
          <w:sz w:val="22"/>
          <w:szCs w:val="22"/>
          <w:lang w:eastAsia="en-GB"/>
        </w:rPr>
      </w:pPr>
      <w:r>
        <w:rPr>
          <w:noProof/>
          <w:lang w:eastAsia="zh-CN"/>
        </w:rPr>
        <w:t>7.2.2.1</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_Toc59102007 \h </w:instrText>
      </w:r>
      <w:r>
        <w:rPr>
          <w:noProof/>
        </w:rPr>
      </w:r>
      <w:r>
        <w:rPr>
          <w:noProof/>
        </w:rPr>
        <w:fldChar w:fldCharType="separate"/>
      </w:r>
      <w:r>
        <w:rPr>
          <w:noProof/>
        </w:rPr>
        <w:t>340</w:t>
      </w:r>
      <w:r>
        <w:rPr>
          <w:noProof/>
        </w:rPr>
        <w:fldChar w:fldCharType="end"/>
      </w:r>
    </w:p>
    <w:p w14:paraId="7948F237" w14:textId="296EBEF9" w:rsidR="00C9265A" w:rsidRDefault="00C9265A">
      <w:pPr>
        <w:pStyle w:val="TOC4"/>
        <w:rPr>
          <w:rFonts w:asciiTheme="minorHAnsi" w:eastAsiaTheme="minorEastAsia" w:hAnsiTheme="minorHAnsi" w:cstheme="minorBidi"/>
          <w:noProof/>
          <w:sz w:val="22"/>
          <w:szCs w:val="22"/>
          <w:lang w:eastAsia="en-GB"/>
        </w:rPr>
      </w:pPr>
      <w:r>
        <w:rPr>
          <w:noProof/>
          <w:lang w:eastAsia="zh-CN"/>
        </w:rPr>
        <w:t>7.2.2.2</w:t>
      </w:r>
      <w:r>
        <w:rPr>
          <w:rFonts w:asciiTheme="minorHAnsi" w:eastAsiaTheme="minorEastAsia" w:hAnsiTheme="minorHAnsi" w:cstheme="minorBidi"/>
          <w:noProof/>
          <w:sz w:val="22"/>
          <w:szCs w:val="22"/>
          <w:lang w:eastAsia="en-GB"/>
        </w:rPr>
        <w:tab/>
      </w:r>
      <w:r>
        <w:rPr>
          <w:noProof/>
          <w:lang w:eastAsia="zh-CN"/>
        </w:rPr>
        <w:t>Multiple NWDAF architecture and Analytics aggregation</w:t>
      </w:r>
      <w:r>
        <w:rPr>
          <w:noProof/>
        </w:rPr>
        <w:tab/>
      </w:r>
      <w:r>
        <w:rPr>
          <w:noProof/>
        </w:rPr>
        <w:fldChar w:fldCharType="begin" w:fldLock="1"/>
      </w:r>
      <w:r>
        <w:rPr>
          <w:noProof/>
        </w:rPr>
        <w:instrText xml:space="preserve"> PAGEREF _Toc59102008 \h </w:instrText>
      </w:r>
      <w:r>
        <w:rPr>
          <w:noProof/>
        </w:rPr>
      </w:r>
      <w:r>
        <w:rPr>
          <w:noProof/>
        </w:rPr>
        <w:fldChar w:fldCharType="separate"/>
      </w:r>
      <w:r>
        <w:rPr>
          <w:noProof/>
        </w:rPr>
        <w:t>340</w:t>
      </w:r>
      <w:r>
        <w:rPr>
          <w:noProof/>
        </w:rPr>
        <w:fldChar w:fldCharType="end"/>
      </w:r>
    </w:p>
    <w:p w14:paraId="7E812EB3" w14:textId="39995F04" w:rsidR="00C9265A" w:rsidRDefault="00C9265A">
      <w:pPr>
        <w:pStyle w:val="TOC4"/>
        <w:rPr>
          <w:rFonts w:asciiTheme="minorHAnsi" w:eastAsiaTheme="minorEastAsia" w:hAnsiTheme="minorHAnsi" w:cstheme="minorBidi"/>
          <w:noProof/>
          <w:sz w:val="22"/>
          <w:szCs w:val="22"/>
          <w:lang w:eastAsia="en-GB"/>
        </w:rPr>
      </w:pPr>
      <w:r>
        <w:rPr>
          <w:noProof/>
          <w:lang w:eastAsia="zh-CN"/>
        </w:rPr>
        <w:t>7.2.2.3</w:t>
      </w:r>
      <w:r>
        <w:rPr>
          <w:rFonts w:asciiTheme="minorHAnsi" w:eastAsiaTheme="minorEastAsia" w:hAnsiTheme="minorHAnsi" w:cstheme="minorBidi"/>
          <w:noProof/>
          <w:sz w:val="22"/>
          <w:szCs w:val="22"/>
          <w:lang w:eastAsia="en-GB"/>
        </w:rPr>
        <w:tab/>
      </w:r>
      <w:r>
        <w:rPr>
          <w:noProof/>
          <w:lang w:eastAsia="zh-CN"/>
        </w:rPr>
        <w:t>Re-selection of NWDAF</w:t>
      </w:r>
      <w:r>
        <w:rPr>
          <w:noProof/>
        </w:rPr>
        <w:tab/>
      </w:r>
      <w:r>
        <w:rPr>
          <w:noProof/>
        </w:rPr>
        <w:fldChar w:fldCharType="begin" w:fldLock="1"/>
      </w:r>
      <w:r>
        <w:rPr>
          <w:noProof/>
        </w:rPr>
        <w:instrText xml:space="preserve"> PAGEREF _Toc59102009 \h </w:instrText>
      </w:r>
      <w:r>
        <w:rPr>
          <w:noProof/>
        </w:rPr>
      </w:r>
      <w:r>
        <w:rPr>
          <w:noProof/>
        </w:rPr>
        <w:fldChar w:fldCharType="separate"/>
      </w:r>
      <w:r>
        <w:rPr>
          <w:noProof/>
        </w:rPr>
        <w:t>343</w:t>
      </w:r>
      <w:r>
        <w:rPr>
          <w:noProof/>
        </w:rPr>
        <w:fldChar w:fldCharType="end"/>
      </w:r>
    </w:p>
    <w:p w14:paraId="3CE979A5" w14:textId="0D938DF3" w:rsidR="00C9265A" w:rsidRDefault="00C9265A">
      <w:pPr>
        <w:pStyle w:val="TOC4"/>
        <w:rPr>
          <w:rFonts w:asciiTheme="minorHAnsi" w:eastAsiaTheme="minorEastAsia" w:hAnsiTheme="minorHAnsi" w:cstheme="minorBidi"/>
          <w:noProof/>
          <w:sz w:val="22"/>
          <w:szCs w:val="22"/>
          <w:lang w:eastAsia="en-GB"/>
        </w:rPr>
      </w:pPr>
      <w:r>
        <w:rPr>
          <w:noProof/>
          <w:lang w:eastAsia="zh-CN"/>
        </w:rPr>
        <w:t>7.2.2.4</w:t>
      </w:r>
      <w:r>
        <w:rPr>
          <w:rFonts w:asciiTheme="minorHAnsi" w:eastAsiaTheme="minorEastAsia" w:hAnsiTheme="minorHAnsi" w:cstheme="minorBidi"/>
          <w:noProof/>
          <w:sz w:val="22"/>
          <w:szCs w:val="22"/>
          <w:lang w:eastAsia="en-GB"/>
        </w:rPr>
        <w:tab/>
      </w:r>
      <w:r>
        <w:rPr>
          <w:noProof/>
          <w:lang w:eastAsia="zh-CN"/>
        </w:rPr>
        <w:t>Specific aspects of NWDAF interactions</w:t>
      </w:r>
      <w:r>
        <w:rPr>
          <w:noProof/>
        </w:rPr>
        <w:tab/>
      </w:r>
      <w:r>
        <w:rPr>
          <w:noProof/>
        </w:rPr>
        <w:fldChar w:fldCharType="begin" w:fldLock="1"/>
      </w:r>
      <w:r>
        <w:rPr>
          <w:noProof/>
        </w:rPr>
        <w:instrText xml:space="preserve"> PAGEREF _Toc59102010 \h </w:instrText>
      </w:r>
      <w:r>
        <w:rPr>
          <w:noProof/>
        </w:rPr>
      </w:r>
      <w:r>
        <w:rPr>
          <w:noProof/>
        </w:rPr>
        <w:fldChar w:fldCharType="separate"/>
      </w:r>
      <w:r>
        <w:rPr>
          <w:noProof/>
        </w:rPr>
        <w:t>345</w:t>
      </w:r>
      <w:r>
        <w:rPr>
          <w:noProof/>
        </w:rPr>
        <w:fldChar w:fldCharType="end"/>
      </w:r>
    </w:p>
    <w:p w14:paraId="63EC8914" w14:textId="08111860" w:rsidR="00C9265A" w:rsidRDefault="00C9265A">
      <w:pPr>
        <w:pStyle w:val="TOC2"/>
        <w:rPr>
          <w:rFonts w:asciiTheme="minorHAnsi" w:eastAsiaTheme="minorEastAsia" w:hAnsiTheme="minorHAnsi" w:cstheme="minorBidi"/>
          <w:noProof/>
          <w:sz w:val="22"/>
          <w:szCs w:val="22"/>
          <w:lang w:eastAsia="en-GB"/>
        </w:rPr>
      </w:pPr>
      <w:r>
        <w:rPr>
          <w:noProof/>
          <w:lang w:eastAsia="zh-CN"/>
        </w:rPr>
        <w:t>7.4</w:t>
      </w:r>
      <w:r>
        <w:rPr>
          <w:rFonts w:asciiTheme="minorHAnsi" w:eastAsiaTheme="minorEastAsia" w:hAnsiTheme="minorHAnsi" w:cstheme="minorBidi"/>
          <w:noProof/>
          <w:sz w:val="22"/>
          <w:szCs w:val="22"/>
          <w:lang w:eastAsia="en-GB"/>
        </w:rPr>
        <w:tab/>
      </w:r>
      <w:r>
        <w:rPr>
          <w:noProof/>
          <w:lang w:eastAsia="zh-CN"/>
        </w:rPr>
        <w:t>Key Issue #4: Remaining aspects on how to ensure that slice SLA is guaranteed</w:t>
      </w:r>
      <w:r>
        <w:rPr>
          <w:noProof/>
        </w:rPr>
        <w:tab/>
      </w:r>
      <w:r>
        <w:rPr>
          <w:noProof/>
        </w:rPr>
        <w:fldChar w:fldCharType="begin" w:fldLock="1"/>
      </w:r>
      <w:r>
        <w:rPr>
          <w:noProof/>
        </w:rPr>
        <w:instrText xml:space="preserve"> PAGEREF _Toc59102011 \h </w:instrText>
      </w:r>
      <w:r>
        <w:rPr>
          <w:noProof/>
        </w:rPr>
      </w:r>
      <w:r>
        <w:rPr>
          <w:noProof/>
        </w:rPr>
        <w:fldChar w:fldCharType="separate"/>
      </w:r>
      <w:r>
        <w:rPr>
          <w:noProof/>
        </w:rPr>
        <w:t>347</w:t>
      </w:r>
      <w:r>
        <w:rPr>
          <w:noProof/>
        </w:rPr>
        <w:fldChar w:fldCharType="end"/>
      </w:r>
    </w:p>
    <w:p w14:paraId="0453B1D1" w14:textId="7EF6DAC6" w:rsidR="00C9265A" w:rsidRDefault="00C9265A">
      <w:pPr>
        <w:pStyle w:val="TOC2"/>
        <w:rPr>
          <w:rFonts w:asciiTheme="minorHAnsi" w:eastAsiaTheme="minorEastAsia" w:hAnsiTheme="minorHAnsi" w:cstheme="minorBidi"/>
          <w:noProof/>
          <w:sz w:val="22"/>
          <w:szCs w:val="22"/>
          <w:lang w:eastAsia="en-GB"/>
        </w:rPr>
      </w:pPr>
      <w:r>
        <w:rPr>
          <w:noProof/>
          <w:lang w:eastAsia="zh-CN"/>
        </w:rPr>
        <w:t>7.7</w:t>
      </w:r>
      <w:r>
        <w:rPr>
          <w:rFonts w:asciiTheme="minorHAnsi" w:eastAsiaTheme="minorEastAsia" w:hAnsiTheme="minorHAnsi" w:cstheme="minorBidi"/>
          <w:noProof/>
          <w:sz w:val="22"/>
          <w:szCs w:val="22"/>
          <w:lang w:eastAsia="en-GB"/>
        </w:rPr>
        <w:tab/>
      </w:r>
      <w:r>
        <w:rPr>
          <w:noProof/>
          <w:lang w:eastAsia="zh-CN"/>
        </w:rPr>
        <w:t xml:space="preserve">Key Issue #7 </w:t>
      </w:r>
      <w:r>
        <w:rPr>
          <w:noProof/>
          <w:lang w:eastAsia="ko-KR"/>
        </w:rPr>
        <w:t>Adding Application attributes and KPIs as the Input data in some services described in TS 23.288 [5]</w:t>
      </w:r>
      <w:r>
        <w:rPr>
          <w:noProof/>
        </w:rPr>
        <w:tab/>
      </w:r>
      <w:r>
        <w:rPr>
          <w:noProof/>
        </w:rPr>
        <w:fldChar w:fldCharType="begin" w:fldLock="1"/>
      </w:r>
      <w:r>
        <w:rPr>
          <w:noProof/>
        </w:rPr>
        <w:instrText xml:space="preserve"> PAGEREF _Toc59102012 \h </w:instrText>
      </w:r>
      <w:r>
        <w:rPr>
          <w:noProof/>
        </w:rPr>
      </w:r>
      <w:r>
        <w:rPr>
          <w:noProof/>
        </w:rPr>
        <w:fldChar w:fldCharType="separate"/>
      </w:r>
      <w:r>
        <w:rPr>
          <w:noProof/>
        </w:rPr>
        <w:t>348</w:t>
      </w:r>
      <w:r>
        <w:rPr>
          <w:noProof/>
        </w:rPr>
        <w:fldChar w:fldCharType="end"/>
      </w:r>
    </w:p>
    <w:p w14:paraId="19D94178" w14:textId="38213E91" w:rsidR="00C9265A" w:rsidRDefault="00C9265A">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Key Issue #8: UE data as an input for analytics generation</w:t>
      </w:r>
      <w:r>
        <w:rPr>
          <w:noProof/>
        </w:rPr>
        <w:tab/>
      </w:r>
      <w:r>
        <w:rPr>
          <w:noProof/>
        </w:rPr>
        <w:fldChar w:fldCharType="begin" w:fldLock="1"/>
      </w:r>
      <w:r>
        <w:rPr>
          <w:noProof/>
        </w:rPr>
        <w:instrText xml:space="preserve"> PAGEREF _Toc59102013 \h </w:instrText>
      </w:r>
      <w:r>
        <w:rPr>
          <w:noProof/>
        </w:rPr>
      </w:r>
      <w:r>
        <w:rPr>
          <w:noProof/>
        </w:rPr>
        <w:fldChar w:fldCharType="separate"/>
      </w:r>
      <w:r>
        <w:rPr>
          <w:noProof/>
        </w:rPr>
        <w:t>349</w:t>
      </w:r>
      <w:r>
        <w:rPr>
          <w:noProof/>
        </w:rPr>
        <w:fldChar w:fldCharType="end"/>
      </w:r>
    </w:p>
    <w:p w14:paraId="3EB16851" w14:textId="7E708119" w:rsidR="00C9265A" w:rsidRDefault="00C9265A">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Key Issue #9: Dispersion Analytics output provided by NWDAF</w:t>
      </w:r>
      <w:r>
        <w:rPr>
          <w:noProof/>
        </w:rPr>
        <w:tab/>
      </w:r>
      <w:r>
        <w:rPr>
          <w:noProof/>
        </w:rPr>
        <w:fldChar w:fldCharType="begin" w:fldLock="1"/>
      </w:r>
      <w:r>
        <w:rPr>
          <w:noProof/>
        </w:rPr>
        <w:instrText xml:space="preserve"> PAGEREF _Toc59102014 \h </w:instrText>
      </w:r>
      <w:r>
        <w:rPr>
          <w:noProof/>
        </w:rPr>
      </w:r>
      <w:r>
        <w:rPr>
          <w:noProof/>
        </w:rPr>
        <w:fldChar w:fldCharType="separate"/>
      </w:r>
      <w:r>
        <w:rPr>
          <w:noProof/>
        </w:rPr>
        <w:t>350</w:t>
      </w:r>
      <w:r>
        <w:rPr>
          <w:noProof/>
        </w:rPr>
        <w:fldChar w:fldCharType="end"/>
      </w:r>
    </w:p>
    <w:p w14:paraId="36FBCF75" w14:textId="65284CDF" w:rsidR="00C9265A" w:rsidRDefault="00C9265A">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lang w:eastAsia="ko-KR"/>
        </w:rPr>
        <w:t xml:space="preserve">Key Issue #10: </w:t>
      </w:r>
      <w:r>
        <w:rPr>
          <w:noProof/>
        </w:rPr>
        <w:t>NWDAF Assisted UP Optimization</w:t>
      </w:r>
      <w:r>
        <w:rPr>
          <w:noProof/>
        </w:rPr>
        <w:tab/>
      </w:r>
      <w:r>
        <w:rPr>
          <w:noProof/>
        </w:rPr>
        <w:fldChar w:fldCharType="begin" w:fldLock="1"/>
      </w:r>
      <w:r>
        <w:rPr>
          <w:noProof/>
        </w:rPr>
        <w:instrText xml:space="preserve"> PAGEREF _Toc59102015 \h </w:instrText>
      </w:r>
      <w:r>
        <w:rPr>
          <w:noProof/>
        </w:rPr>
      </w:r>
      <w:r>
        <w:rPr>
          <w:noProof/>
        </w:rPr>
        <w:fldChar w:fldCharType="separate"/>
      </w:r>
      <w:r>
        <w:rPr>
          <w:noProof/>
        </w:rPr>
        <w:t>351</w:t>
      </w:r>
      <w:r>
        <w:rPr>
          <w:noProof/>
        </w:rPr>
        <w:fldChar w:fldCharType="end"/>
      </w:r>
    </w:p>
    <w:p w14:paraId="755281C9" w14:textId="3C171E4C" w:rsidR="00C9265A" w:rsidRDefault="00C9265A">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lang w:eastAsia="ko-KR"/>
        </w:rPr>
        <w:t xml:space="preserve">Key Issue #11: </w:t>
      </w:r>
      <w:r>
        <w:rPr>
          <w:noProof/>
        </w:rPr>
        <w:t>Increasing efficiency of data collection</w:t>
      </w:r>
      <w:r>
        <w:rPr>
          <w:noProof/>
        </w:rPr>
        <w:tab/>
      </w:r>
      <w:r>
        <w:rPr>
          <w:noProof/>
        </w:rPr>
        <w:fldChar w:fldCharType="begin" w:fldLock="1"/>
      </w:r>
      <w:r>
        <w:rPr>
          <w:noProof/>
        </w:rPr>
        <w:instrText xml:space="preserve"> PAGEREF _Toc59102016 \h </w:instrText>
      </w:r>
      <w:r>
        <w:rPr>
          <w:noProof/>
        </w:rPr>
      </w:r>
      <w:r>
        <w:rPr>
          <w:noProof/>
        </w:rPr>
        <w:fldChar w:fldCharType="separate"/>
      </w:r>
      <w:r>
        <w:rPr>
          <w:noProof/>
        </w:rPr>
        <w:t>351</w:t>
      </w:r>
      <w:r>
        <w:rPr>
          <w:noProof/>
        </w:rPr>
        <w:fldChar w:fldCharType="end"/>
      </w:r>
    </w:p>
    <w:p w14:paraId="7949E464" w14:textId="6952FEAB" w:rsidR="00C9265A" w:rsidRDefault="00C9265A">
      <w:pPr>
        <w:pStyle w:val="TOC3"/>
        <w:rPr>
          <w:rFonts w:asciiTheme="minorHAnsi" w:eastAsiaTheme="minorEastAsia" w:hAnsiTheme="minorHAnsi" w:cstheme="minorBidi"/>
          <w:noProof/>
          <w:sz w:val="22"/>
          <w:szCs w:val="22"/>
          <w:lang w:eastAsia="en-GB"/>
        </w:rPr>
      </w:pPr>
      <w:r>
        <w:rPr>
          <w:noProof/>
          <w:lang w:eastAsia="zh-CN"/>
        </w:rPr>
        <w:t>7.11.1</w:t>
      </w:r>
      <w:r>
        <w:rPr>
          <w:rFonts w:asciiTheme="minorHAnsi" w:eastAsiaTheme="minorEastAsia" w:hAnsiTheme="minorHAnsi" w:cstheme="minorBidi"/>
          <w:noProof/>
          <w:sz w:val="22"/>
          <w:szCs w:val="22"/>
          <w:lang w:eastAsia="en-GB"/>
        </w:rPr>
        <w:tab/>
      </w:r>
      <w:r>
        <w:rPr>
          <w:noProof/>
          <w:lang w:eastAsia="zh-CN"/>
        </w:rPr>
        <w:t xml:space="preserve">Evaluation for solutions based on </w:t>
      </w:r>
      <w:r>
        <w:rPr>
          <w:noProof/>
        </w:rPr>
        <w:t>parametrization and services changes</w:t>
      </w:r>
      <w:r>
        <w:rPr>
          <w:noProof/>
        </w:rPr>
        <w:tab/>
      </w:r>
      <w:r>
        <w:rPr>
          <w:noProof/>
        </w:rPr>
        <w:fldChar w:fldCharType="begin" w:fldLock="1"/>
      </w:r>
      <w:r>
        <w:rPr>
          <w:noProof/>
        </w:rPr>
        <w:instrText xml:space="preserve"> PAGEREF _Toc59102017 \h </w:instrText>
      </w:r>
      <w:r>
        <w:rPr>
          <w:noProof/>
        </w:rPr>
      </w:r>
      <w:r>
        <w:rPr>
          <w:noProof/>
        </w:rPr>
        <w:fldChar w:fldCharType="separate"/>
      </w:r>
      <w:r>
        <w:rPr>
          <w:noProof/>
        </w:rPr>
        <w:t>351</w:t>
      </w:r>
      <w:r>
        <w:rPr>
          <w:noProof/>
        </w:rPr>
        <w:fldChar w:fldCharType="end"/>
      </w:r>
    </w:p>
    <w:p w14:paraId="22CBD195" w14:textId="1A12517E" w:rsidR="00C9265A" w:rsidRDefault="00C9265A">
      <w:pPr>
        <w:pStyle w:val="TOC3"/>
        <w:rPr>
          <w:rFonts w:asciiTheme="minorHAnsi" w:eastAsiaTheme="minorEastAsia" w:hAnsiTheme="minorHAnsi" w:cstheme="minorBidi"/>
          <w:noProof/>
          <w:sz w:val="22"/>
          <w:szCs w:val="22"/>
          <w:lang w:eastAsia="en-GB"/>
        </w:rPr>
      </w:pPr>
      <w:r>
        <w:rPr>
          <w:noProof/>
          <w:lang w:eastAsia="zh-CN"/>
        </w:rPr>
        <w:t>7.11.2</w:t>
      </w:r>
      <w:r>
        <w:rPr>
          <w:rFonts w:asciiTheme="minorHAnsi" w:eastAsiaTheme="minorEastAsia" w:hAnsiTheme="minorHAnsi" w:cstheme="minorBidi"/>
          <w:noProof/>
          <w:sz w:val="22"/>
          <w:szCs w:val="22"/>
          <w:lang w:eastAsia="en-GB"/>
        </w:rPr>
        <w:tab/>
      </w:r>
      <w:r>
        <w:rPr>
          <w:noProof/>
          <w:lang w:eastAsia="zh-CN"/>
        </w:rPr>
        <w:t xml:space="preserve">Evaluation for solutions based </w:t>
      </w:r>
      <w:r>
        <w:rPr>
          <w:noProof/>
        </w:rPr>
        <w:t>on Tracking and Discovery of Entities</w:t>
      </w:r>
      <w:r>
        <w:rPr>
          <w:noProof/>
        </w:rPr>
        <w:tab/>
      </w:r>
      <w:r>
        <w:rPr>
          <w:noProof/>
        </w:rPr>
        <w:fldChar w:fldCharType="begin" w:fldLock="1"/>
      </w:r>
      <w:r>
        <w:rPr>
          <w:noProof/>
        </w:rPr>
        <w:instrText xml:space="preserve"> PAGEREF _Toc59102018 \h </w:instrText>
      </w:r>
      <w:r>
        <w:rPr>
          <w:noProof/>
        </w:rPr>
      </w:r>
      <w:r>
        <w:rPr>
          <w:noProof/>
        </w:rPr>
        <w:fldChar w:fldCharType="separate"/>
      </w:r>
      <w:r>
        <w:rPr>
          <w:noProof/>
        </w:rPr>
        <w:t>352</w:t>
      </w:r>
      <w:r>
        <w:rPr>
          <w:noProof/>
        </w:rPr>
        <w:fldChar w:fldCharType="end"/>
      </w:r>
    </w:p>
    <w:p w14:paraId="00340159" w14:textId="340D4457" w:rsidR="00C9265A" w:rsidRDefault="00C9265A">
      <w:pPr>
        <w:pStyle w:val="TOC3"/>
        <w:rPr>
          <w:rFonts w:asciiTheme="minorHAnsi" w:eastAsiaTheme="minorEastAsia" w:hAnsiTheme="minorHAnsi" w:cstheme="minorBidi"/>
          <w:noProof/>
          <w:sz w:val="22"/>
          <w:szCs w:val="22"/>
          <w:lang w:eastAsia="en-GB"/>
        </w:rPr>
      </w:pPr>
      <w:r>
        <w:rPr>
          <w:noProof/>
          <w:lang w:eastAsia="zh-CN"/>
        </w:rPr>
        <w:t>7.11.3</w:t>
      </w:r>
      <w:r>
        <w:rPr>
          <w:rFonts w:asciiTheme="minorHAnsi" w:eastAsiaTheme="minorEastAsia" w:hAnsiTheme="minorHAnsi" w:cstheme="minorBidi"/>
          <w:noProof/>
          <w:sz w:val="22"/>
          <w:szCs w:val="22"/>
          <w:lang w:eastAsia="en-GB"/>
        </w:rPr>
        <w:tab/>
      </w:r>
      <w:r>
        <w:rPr>
          <w:noProof/>
          <w:lang w:eastAsia="zh-CN"/>
        </w:rPr>
        <w:t>Evaluation for solutions based on event exposure service enhancement</w:t>
      </w:r>
      <w:r>
        <w:rPr>
          <w:noProof/>
        </w:rPr>
        <w:tab/>
      </w:r>
      <w:r>
        <w:rPr>
          <w:noProof/>
        </w:rPr>
        <w:fldChar w:fldCharType="begin" w:fldLock="1"/>
      </w:r>
      <w:r>
        <w:rPr>
          <w:noProof/>
        </w:rPr>
        <w:instrText xml:space="preserve"> PAGEREF _Toc59102019 \h </w:instrText>
      </w:r>
      <w:r>
        <w:rPr>
          <w:noProof/>
        </w:rPr>
      </w:r>
      <w:r>
        <w:rPr>
          <w:noProof/>
        </w:rPr>
        <w:fldChar w:fldCharType="separate"/>
      </w:r>
      <w:r>
        <w:rPr>
          <w:noProof/>
        </w:rPr>
        <w:t>353</w:t>
      </w:r>
      <w:r>
        <w:rPr>
          <w:noProof/>
        </w:rPr>
        <w:fldChar w:fldCharType="end"/>
      </w:r>
    </w:p>
    <w:p w14:paraId="662459FE" w14:textId="34F0CA81" w:rsidR="00C9265A" w:rsidRDefault="00C9265A">
      <w:pPr>
        <w:pStyle w:val="TOC3"/>
        <w:rPr>
          <w:rFonts w:asciiTheme="minorHAnsi" w:eastAsiaTheme="minorEastAsia" w:hAnsiTheme="minorHAnsi" w:cstheme="minorBidi"/>
          <w:noProof/>
          <w:sz w:val="22"/>
          <w:szCs w:val="22"/>
          <w:lang w:eastAsia="en-GB"/>
        </w:rPr>
      </w:pPr>
      <w:r>
        <w:rPr>
          <w:noProof/>
          <w:lang w:eastAsia="zh-CN"/>
        </w:rPr>
        <w:t>7.11.4</w:t>
      </w:r>
      <w:r>
        <w:rPr>
          <w:rFonts w:asciiTheme="minorHAnsi" w:eastAsiaTheme="minorEastAsia" w:hAnsiTheme="minorHAnsi" w:cstheme="minorBidi"/>
          <w:noProof/>
          <w:sz w:val="22"/>
          <w:szCs w:val="22"/>
          <w:lang w:eastAsia="en-GB"/>
        </w:rPr>
        <w:tab/>
      </w:r>
      <w:r>
        <w:rPr>
          <w:noProof/>
          <w:lang w:eastAsia="zh-CN"/>
        </w:rPr>
        <w:t>Signalling reduction via architectural changes</w:t>
      </w:r>
      <w:r>
        <w:rPr>
          <w:noProof/>
        </w:rPr>
        <w:tab/>
      </w:r>
      <w:r>
        <w:rPr>
          <w:noProof/>
        </w:rPr>
        <w:fldChar w:fldCharType="begin" w:fldLock="1"/>
      </w:r>
      <w:r>
        <w:rPr>
          <w:noProof/>
        </w:rPr>
        <w:instrText xml:space="preserve"> PAGEREF _Toc59102020 \h </w:instrText>
      </w:r>
      <w:r>
        <w:rPr>
          <w:noProof/>
        </w:rPr>
      </w:r>
      <w:r>
        <w:rPr>
          <w:noProof/>
        </w:rPr>
        <w:fldChar w:fldCharType="separate"/>
      </w:r>
      <w:r>
        <w:rPr>
          <w:noProof/>
        </w:rPr>
        <w:t>357</w:t>
      </w:r>
      <w:r>
        <w:rPr>
          <w:noProof/>
        </w:rPr>
        <w:fldChar w:fldCharType="end"/>
      </w:r>
    </w:p>
    <w:p w14:paraId="1B9D5AFD" w14:textId="57784038" w:rsidR="00C9265A" w:rsidRDefault="00C9265A">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Key Issue #12: NWDAF-assisted RFSP policy</w:t>
      </w:r>
      <w:r>
        <w:rPr>
          <w:noProof/>
        </w:rPr>
        <w:tab/>
      </w:r>
      <w:r>
        <w:rPr>
          <w:noProof/>
        </w:rPr>
        <w:fldChar w:fldCharType="begin" w:fldLock="1"/>
      </w:r>
      <w:r>
        <w:rPr>
          <w:noProof/>
        </w:rPr>
        <w:instrText xml:space="preserve"> PAGEREF _Toc59102021 \h </w:instrText>
      </w:r>
      <w:r>
        <w:rPr>
          <w:noProof/>
        </w:rPr>
      </w:r>
      <w:r>
        <w:rPr>
          <w:noProof/>
        </w:rPr>
        <w:fldChar w:fldCharType="separate"/>
      </w:r>
      <w:r>
        <w:rPr>
          <w:noProof/>
        </w:rPr>
        <w:t>360</w:t>
      </w:r>
      <w:r>
        <w:rPr>
          <w:noProof/>
        </w:rPr>
        <w:fldChar w:fldCharType="end"/>
      </w:r>
    </w:p>
    <w:p w14:paraId="7EB86B7B" w14:textId="75982FD0" w:rsidR="00C9265A" w:rsidRDefault="00C9265A">
      <w:pPr>
        <w:pStyle w:val="TOC2"/>
        <w:rPr>
          <w:rFonts w:asciiTheme="minorHAnsi" w:eastAsiaTheme="minorEastAsia" w:hAnsiTheme="minorHAnsi" w:cstheme="minorBidi"/>
          <w:noProof/>
          <w:sz w:val="22"/>
          <w:szCs w:val="22"/>
          <w:lang w:eastAsia="en-GB"/>
        </w:rPr>
      </w:pPr>
      <w:r>
        <w:rPr>
          <w:noProof/>
          <w:lang w:eastAsia="zh-CN"/>
        </w:rPr>
        <w:t>7.13</w:t>
      </w:r>
      <w:r>
        <w:rPr>
          <w:rFonts w:asciiTheme="minorHAnsi" w:eastAsiaTheme="minorEastAsia" w:hAnsiTheme="minorHAnsi" w:cstheme="minorBidi"/>
          <w:noProof/>
          <w:sz w:val="22"/>
          <w:szCs w:val="22"/>
          <w:lang w:eastAsia="en-GB"/>
        </w:rPr>
        <w:tab/>
      </w:r>
      <w:r>
        <w:rPr>
          <w:noProof/>
          <w:lang w:eastAsia="zh-CN"/>
        </w:rPr>
        <w:t>Key Issue #13: Triggering conditions for analytics</w:t>
      </w:r>
      <w:r>
        <w:rPr>
          <w:noProof/>
        </w:rPr>
        <w:tab/>
      </w:r>
      <w:r>
        <w:rPr>
          <w:noProof/>
        </w:rPr>
        <w:fldChar w:fldCharType="begin" w:fldLock="1"/>
      </w:r>
      <w:r>
        <w:rPr>
          <w:noProof/>
        </w:rPr>
        <w:instrText xml:space="preserve"> PAGEREF _Toc59102022 \h </w:instrText>
      </w:r>
      <w:r>
        <w:rPr>
          <w:noProof/>
        </w:rPr>
      </w:r>
      <w:r>
        <w:rPr>
          <w:noProof/>
        </w:rPr>
        <w:fldChar w:fldCharType="separate"/>
      </w:r>
      <w:r>
        <w:rPr>
          <w:noProof/>
        </w:rPr>
        <w:t>361</w:t>
      </w:r>
      <w:r>
        <w:rPr>
          <w:noProof/>
        </w:rPr>
        <w:fldChar w:fldCharType="end"/>
      </w:r>
    </w:p>
    <w:p w14:paraId="04004A25" w14:textId="1F49EC9D" w:rsidR="00C9265A" w:rsidRDefault="00C9265A">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Key Issue #14: NWDAF-assisted application detection</w:t>
      </w:r>
      <w:r>
        <w:rPr>
          <w:noProof/>
        </w:rPr>
        <w:tab/>
      </w:r>
      <w:r>
        <w:rPr>
          <w:noProof/>
        </w:rPr>
        <w:fldChar w:fldCharType="begin" w:fldLock="1"/>
      </w:r>
      <w:r>
        <w:rPr>
          <w:noProof/>
        </w:rPr>
        <w:instrText xml:space="preserve"> PAGEREF _Toc59102023 \h </w:instrText>
      </w:r>
      <w:r>
        <w:rPr>
          <w:noProof/>
        </w:rPr>
      </w:r>
      <w:r>
        <w:rPr>
          <w:noProof/>
        </w:rPr>
        <w:fldChar w:fldCharType="separate"/>
      </w:r>
      <w:r>
        <w:rPr>
          <w:noProof/>
        </w:rPr>
        <w:t>364</w:t>
      </w:r>
      <w:r>
        <w:rPr>
          <w:noProof/>
        </w:rPr>
        <w:fldChar w:fldCharType="end"/>
      </w:r>
    </w:p>
    <w:p w14:paraId="1A2915AE" w14:textId="1762F845" w:rsidR="00C9265A" w:rsidRDefault="00C9265A">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 xml:space="preserve">Key Issue </w:t>
      </w:r>
      <w:r>
        <w:rPr>
          <w:noProof/>
          <w:lang w:eastAsia="zh-CN"/>
        </w:rPr>
        <w:t>#</w:t>
      </w:r>
      <w:r>
        <w:rPr>
          <w:noProof/>
        </w:rPr>
        <w:t xml:space="preserve">15: </w:t>
      </w:r>
      <w:r>
        <w:rPr>
          <w:noProof/>
          <w:lang w:eastAsia="zh-CN"/>
        </w:rPr>
        <w:t>User consent for UE data collection/analysis</w:t>
      </w:r>
      <w:r>
        <w:rPr>
          <w:noProof/>
        </w:rPr>
        <w:tab/>
      </w:r>
      <w:r>
        <w:rPr>
          <w:noProof/>
        </w:rPr>
        <w:fldChar w:fldCharType="begin" w:fldLock="1"/>
      </w:r>
      <w:r>
        <w:rPr>
          <w:noProof/>
        </w:rPr>
        <w:instrText xml:space="preserve"> PAGEREF _Toc59102024 \h </w:instrText>
      </w:r>
      <w:r>
        <w:rPr>
          <w:noProof/>
        </w:rPr>
      </w:r>
      <w:r>
        <w:rPr>
          <w:noProof/>
        </w:rPr>
        <w:fldChar w:fldCharType="separate"/>
      </w:r>
      <w:r>
        <w:rPr>
          <w:noProof/>
        </w:rPr>
        <w:t>364</w:t>
      </w:r>
      <w:r>
        <w:rPr>
          <w:noProof/>
        </w:rPr>
        <w:fldChar w:fldCharType="end"/>
      </w:r>
    </w:p>
    <w:p w14:paraId="35317C71" w14:textId="186A2B9E" w:rsidR="00C9265A" w:rsidRDefault="00C9265A">
      <w:pPr>
        <w:pStyle w:val="TOC2"/>
        <w:rPr>
          <w:rFonts w:asciiTheme="minorHAnsi" w:eastAsiaTheme="minorEastAsia" w:hAnsiTheme="minorHAnsi" w:cstheme="minorBidi"/>
          <w:noProof/>
          <w:sz w:val="22"/>
          <w:szCs w:val="22"/>
          <w:lang w:eastAsia="en-GB"/>
        </w:rPr>
      </w:pPr>
      <w:r>
        <w:rPr>
          <w:noProof/>
          <w:lang w:eastAsia="zh-CN"/>
        </w:rPr>
        <w:t>7.16</w:t>
      </w:r>
      <w:r>
        <w:rPr>
          <w:rFonts w:asciiTheme="minorHAnsi" w:eastAsiaTheme="minorEastAsia" w:hAnsiTheme="minorHAnsi" w:cstheme="minorBidi"/>
          <w:noProof/>
          <w:sz w:val="22"/>
          <w:szCs w:val="22"/>
          <w:lang w:eastAsia="en-GB"/>
        </w:rPr>
        <w:tab/>
      </w:r>
      <w:r>
        <w:rPr>
          <w:noProof/>
          <w:lang w:eastAsia="zh-CN"/>
        </w:rPr>
        <w:t xml:space="preserve">Key Issue #16: </w:t>
      </w:r>
      <w:r>
        <w:rPr>
          <w:noProof/>
        </w:rPr>
        <w:t>UP optimization for edge computing</w:t>
      </w:r>
      <w:r>
        <w:rPr>
          <w:noProof/>
        </w:rPr>
        <w:tab/>
      </w:r>
      <w:r>
        <w:rPr>
          <w:noProof/>
        </w:rPr>
        <w:fldChar w:fldCharType="begin" w:fldLock="1"/>
      </w:r>
      <w:r>
        <w:rPr>
          <w:noProof/>
        </w:rPr>
        <w:instrText xml:space="preserve"> PAGEREF _Toc59102025 \h </w:instrText>
      </w:r>
      <w:r>
        <w:rPr>
          <w:noProof/>
        </w:rPr>
      </w:r>
      <w:r>
        <w:rPr>
          <w:noProof/>
        </w:rPr>
        <w:fldChar w:fldCharType="separate"/>
      </w:r>
      <w:r>
        <w:rPr>
          <w:noProof/>
        </w:rPr>
        <w:t>364</w:t>
      </w:r>
      <w:r>
        <w:rPr>
          <w:noProof/>
        </w:rPr>
        <w:fldChar w:fldCharType="end"/>
      </w:r>
    </w:p>
    <w:p w14:paraId="467FD8C9" w14:textId="6E53A9C3" w:rsidR="00C9265A" w:rsidRDefault="00C9265A">
      <w:pPr>
        <w:pStyle w:val="TOC2"/>
        <w:rPr>
          <w:rFonts w:asciiTheme="minorHAnsi" w:eastAsiaTheme="minorEastAsia" w:hAnsiTheme="minorHAnsi" w:cstheme="minorBidi"/>
          <w:noProof/>
          <w:sz w:val="22"/>
          <w:szCs w:val="22"/>
          <w:lang w:eastAsia="en-GB"/>
        </w:rPr>
      </w:pPr>
      <w:r>
        <w:rPr>
          <w:noProof/>
        </w:rPr>
        <w:t>7.</w:t>
      </w:r>
      <w:r>
        <w:rPr>
          <w:noProof/>
          <w:lang w:eastAsia="zh-CN"/>
        </w:rPr>
        <w:t>17</w:t>
      </w:r>
      <w:r>
        <w:rPr>
          <w:rFonts w:asciiTheme="minorHAnsi" w:eastAsiaTheme="minorEastAsia" w:hAnsiTheme="minorHAnsi" w:cstheme="minorBidi"/>
          <w:noProof/>
          <w:sz w:val="22"/>
          <w:szCs w:val="22"/>
          <w:lang w:eastAsia="en-GB"/>
        </w:rPr>
        <w:tab/>
      </w:r>
      <w:r>
        <w:rPr>
          <w:noProof/>
        </w:rPr>
        <w:t>Key issue #17: Definition of accuracy levels</w:t>
      </w:r>
      <w:r>
        <w:rPr>
          <w:noProof/>
        </w:rPr>
        <w:tab/>
      </w:r>
      <w:r>
        <w:rPr>
          <w:noProof/>
        </w:rPr>
        <w:fldChar w:fldCharType="begin" w:fldLock="1"/>
      </w:r>
      <w:r>
        <w:rPr>
          <w:noProof/>
        </w:rPr>
        <w:instrText xml:space="preserve"> PAGEREF _Toc59102026 \h </w:instrText>
      </w:r>
      <w:r>
        <w:rPr>
          <w:noProof/>
        </w:rPr>
      </w:r>
      <w:r>
        <w:rPr>
          <w:noProof/>
        </w:rPr>
        <w:fldChar w:fldCharType="separate"/>
      </w:r>
      <w:r>
        <w:rPr>
          <w:noProof/>
        </w:rPr>
        <w:t>365</w:t>
      </w:r>
      <w:r>
        <w:rPr>
          <w:noProof/>
        </w:rPr>
        <w:fldChar w:fldCharType="end"/>
      </w:r>
    </w:p>
    <w:p w14:paraId="31AC79C7" w14:textId="0320B375" w:rsidR="00C9265A" w:rsidRDefault="00C9265A">
      <w:pPr>
        <w:pStyle w:val="TOC2"/>
        <w:rPr>
          <w:rFonts w:asciiTheme="minorHAnsi" w:eastAsiaTheme="minorEastAsia" w:hAnsiTheme="minorHAnsi" w:cstheme="minorBidi"/>
          <w:noProof/>
          <w:sz w:val="22"/>
          <w:szCs w:val="22"/>
          <w:lang w:eastAsia="en-GB"/>
        </w:rPr>
      </w:pPr>
      <w:r>
        <w:rPr>
          <w:noProof/>
          <w:lang w:eastAsia="zh-CN"/>
        </w:rPr>
        <w:t>7.18</w:t>
      </w:r>
      <w:r>
        <w:rPr>
          <w:rFonts w:asciiTheme="minorHAnsi" w:eastAsiaTheme="minorEastAsia" w:hAnsiTheme="minorHAnsi" w:cstheme="minorBidi"/>
          <w:noProof/>
          <w:sz w:val="22"/>
          <w:szCs w:val="22"/>
          <w:lang w:eastAsia="en-GB"/>
        </w:rPr>
        <w:tab/>
      </w:r>
      <w:r>
        <w:rPr>
          <w:noProof/>
          <w:lang w:eastAsia="zh-CN"/>
        </w:rPr>
        <w:t xml:space="preserve">Key Issue #18: </w:t>
      </w:r>
      <w:r>
        <w:rPr>
          <w:noProof/>
          <w:lang w:eastAsia="ko-KR"/>
        </w:rPr>
        <w:t>Enhancement for real-time communication with NWDAF</w:t>
      </w:r>
      <w:r>
        <w:rPr>
          <w:noProof/>
        </w:rPr>
        <w:tab/>
      </w:r>
      <w:r>
        <w:rPr>
          <w:noProof/>
        </w:rPr>
        <w:fldChar w:fldCharType="begin" w:fldLock="1"/>
      </w:r>
      <w:r>
        <w:rPr>
          <w:noProof/>
        </w:rPr>
        <w:instrText xml:space="preserve"> PAGEREF _Toc59102027 \h </w:instrText>
      </w:r>
      <w:r>
        <w:rPr>
          <w:noProof/>
        </w:rPr>
      </w:r>
      <w:r>
        <w:rPr>
          <w:noProof/>
        </w:rPr>
        <w:fldChar w:fldCharType="separate"/>
      </w:r>
      <w:r>
        <w:rPr>
          <w:noProof/>
        </w:rPr>
        <w:t>365</w:t>
      </w:r>
      <w:r>
        <w:rPr>
          <w:noProof/>
        </w:rPr>
        <w:fldChar w:fldCharType="end"/>
      </w:r>
    </w:p>
    <w:p w14:paraId="40C88A34" w14:textId="194079AC" w:rsidR="00C9265A" w:rsidRDefault="00C9265A">
      <w:pPr>
        <w:pStyle w:val="TOC2"/>
        <w:rPr>
          <w:rFonts w:asciiTheme="minorHAnsi" w:eastAsiaTheme="minorEastAsia" w:hAnsiTheme="minorHAnsi" w:cstheme="minorBidi"/>
          <w:noProof/>
          <w:sz w:val="22"/>
          <w:szCs w:val="22"/>
          <w:lang w:eastAsia="en-GB"/>
        </w:rPr>
      </w:pPr>
      <w:r>
        <w:rPr>
          <w:noProof/>
        </w:rPr>
        <w:t>7.19</w:t>
      </w:r>
      <w:r>
        <w:rPr>
          <w:rFonts w:asciiTheme="minorHAnsi" w:eastAsiaTheme="minorEastAsia" w:hAnsiTheme="minorHAnsi" w:cstheme="minorBidi"/>
          <w:noProof/>
          <w:sz w:val="22"/>
          <w:szCs w:val="22"/>
          <w:lang w:eastAsia="en-GB"/>
        </w:rPr>
        <w:tab/>
      </w:r>
      <w:r>
        <w:rPr>
          <w:noProof/>
        </w:rPr>
        <w:t>K</w:t>
      </w:r>
      <w:r>
        <w:rPr>
          <w:noProof/>
          <w:lang w:eastAsia="ko-KR"/>
        </w:rPr>
        <w:t xml:space="preserve">ey Issue #19: </w:t>
      </w:r>
      <w:r>
        <w:rPr>
          <w:noProof/>
          <w:lang w:eastAsia="zh-CN"/>
        </w:rPr>
        <w:t>Trained data model sharing between multiple NWDAF instances</w:t>
      </w:r>
      <w:r>
        <w:rPr>
          <w:noProof/>
        </w:rPr>
        <w:tab/>
      </w:r>
      <w:r>
        <w:rPr>
          <w:noProof/>
        </w:rPr>
        <w:fldChar w:fldCharType="begin" w:fldLock="1"/>
      </w:r>
      <w:r>
        <w:rPr>
          <w:noProof/>
        </w:rPr>
        <w:instrText xml:space="preserve"> PAGEREF _Toc59102028 \h </w:instrText>
      </w:r>
      <w:r>
        <w:rPr>
          <w:noProof/>
        </w:rPr>
      </w:r>
      <w:r>
        <w:rPr>
          <w:noProof/>
        </w:rPr>
        <w:fldChar w:fldCharType="separate"/>
      </w:r>
      <w:r>
        <w:rPr>
          <w:noProof/>
        </w:rPr>
        <w:t>365</w:t>
      </w:r>
      <w:r>
        <w:rPr>
          <w:noProof/>
        </w:rPr>
        <w:fldChar w:fldCharType="end"/>
      </w:r>
    </w:p>
    <w:p w14:paraId="686ACE98" w14:textId="619096CE" w:rsidR="00C9265A" w:rsidRDefault="00C9265A">
      <w:pPr>
        <w:pStyle w:val="TOC2"/>
        <w:rPr>
          <w:rFonts w:asciiTheme="minorHAnsi" w:eastAsiaTheme="minorEastAsia" w:hAnsiTheme="minorHAnsi" w:cstheme="minorBidi"/>
          <w:noProof/>
          <w:sz w:val="22"/>
          <w:szCs w:val="22"/>
          <w:lang w:eastAsia="en-GB"/>
        </w:rPr>
      </w:pPr>
      <w:r>
        <w:rPr>
          <w:noProof/>
          <w:lang w:eastAsia="zh-CN"/>
        </w:rPr>
        <w:t>7.20</w:t>
      </w:r>
      <w:r>
        <w:rPr>
          <w:rFonts w:asciiTheme="minorHAnsi" w:eastAsiaTheme="minorEastAsia" w:hAnsiTheme="minorHAnsi" w:cstheme="minorBidi"/>
          <w:noProof/>
          <w:sz w:val="22"/>
          <w:szCs w:val="22"/>
          <w:lang w:eastAsia="en-GB"/>
        </w:rPr>
        <w:tab/>
      </w:r>
      <w:r>
        <w:rPr>
          <w:noProof/>
          <w:lang w:eastAsia="zh-CN"/>
        </w:rPr>
        <w:t>Key Issue #20: NWDAF assisting in detecting anomaly events for the user plane</w:t>
      </w:r>
      <w:r>
        <w:rPr>
          <w:noProof/>
        </w:rPr>
        <w:tab/>
      </w:r>
      <w:r>
        <w:rPr>
          <w:noProof/>
        </w:rPr>
        <w:fldChar w:fldCharType="begin" w:fldLock="1"/>
      </w:r>
      <w:r>
        <w:rPr>
          <w:noProof/>
        </w:rPr>
        <w:instrText xml:space="preserve"> PAGEREF _Toc59102029 \h </w:instrText>
      </w:r>
      <w:r>
        <w:rPr>
          <w:noProof/>
        </w:rPr>
      </w:r>
      <w:r>
        <w:rPr>
          <w:noProof/>
        </w:rPr>
        <w:fldChar w:fldCharType="separate"/>
      </w:r>
      <w:r>
        <w:rPr>
          <w:noProof/>
        </w:rPr>
        <w:t>366</w:t>
      </w:r>
      <w:r>
        <w:rPr>
          <w:noProof/>
        </w:rPr>
        <w:fldChar w:fldCharType="end"/>
      </w:r>
    </w:p>
    <w:p w14:paraId="64849806" w14:textId="7DB89692" w:rsidR="00C9265A" w:rsidRDefault="00C9265A">
      <w:pPr>
        <w:pStyle w:val="TOC2"/>
        <w:rPr>
          <w:rFonts w:asciiTheme="minorHAnsi" w:eastAsiaTheme="minorEastAsia" w:hAnsiTheme="minorHAnsi" w:cstheme="minorBidi"/>
          <w:noProof/>
          <w:sz w:val="22"/>
          <w:szCs w:val="22"/>
          <w:lang w:eastAsia="en-GB"/>
        </w:rPr>
      </w:pPr>
      <w:r>
        <w:rPr>
          <w:noProof/>
          <w:lang w:eastAsia="zh-CN"/>
        </w:rPr>
        <w:t>7.21</w:t>
      </w:r>
      <w:r>
        <w:rPr>
          <w:rFonts w:asciiTheme="minorHAnsi" w:eastAsiaTheme="minorEastAsia" w:hAnsiTheme="minorHAnsi" w:cstheme="minorBidi"/>
          <w:noProof/>
          <w:sz w:val="22"/>
          <w:szCs w:val="22"/>
          <w:lang w:eastAsia="en-GB"/>
        </w:rPr>
        <w:tab/>
      </w:r>
      <w:r>
        <w:rPr>
          <w:noProof/>
          <w:lang w:eastAsia="zh-CN"/>
        </w:rPr>
        <w:t>Key Issue #21: NWDAF assisting in user plane</w:t>
      </w:r>
      <w:r>
        <w:rPr>
          <w:noProof/>
          <w:lang w:eastAsia="en-GB"/>
        </w:rPr>
        <w:t xml:space="preserve"> performance</w:t>
      </w:r>
      <w:r>
        <w:rPr>
          <w:noProof/>
        </w:rPr>
        <w:tab/>
      </w:r>
      <w:r>
        <w:rPr>
          <w:noProof/>
        </w:rPr>
        <w:fldChar w:fldCharType="begin" w:fldLock="1"/>
      </w:r>
      <w:r>
        <w:rPr>
          <w:noProof/>
        </w:rPr>
        <w:instrText xml:space="preserve"> PAGEREF _Toc59102030 \h </w:instrText>
      </w:r>
      <w:r>
        <w:rPr>
          <w:noProof/>
        </w:rPr>
      </w:r>
      <w:r>
        <w:rPr>
          <w:noProof/>
        </w:rPr>
        <w:fldChar w:fldCharType="separate"/>
      </w:r>
      <w:r>
        <w:rPr>
          <w:noProof/>
        </w:rPr>
        <w:t>366</w:t>
      </w:r>
      <w:r>
        <w:rPr>
          <w:noProof/>
        </w:rPr>
        <w:fldChar w:fldCharType="end"/>
      </w:r>
    </w:p>
    <w:p w14:paraId="4DC91338" w14:textId="3E6817F8" w:rsidR="00C9265A" w:rsidRDefault="00C9265A">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Conclusions</w:t>
      </w:r>
      <w:r>
        <w:rPr>
          <w:noProof/>
        </w:rPr>
        <w:tab/>
      </w:r>
      <w:r>
        <w:rPr>
          <w:noProof/>
        </w:rPr>
        <w:fldChar w:fldCharType="begin" w:fldLock="1"/>
      </w:r>
      <w:r>
        <w:rPr>
          <w:noProof/>
        </w:rPr>
        <w:instrText xml:space="preserve"> PAGEREF _Toc59102031 \h </w:instrText>
      </w:r>
      <w:r>
        <w:rPr>
          <w:noProof/>
        </w:rPr>
      </w:r>
      <w:r>
        <w:rPr>
          <w:noProof/>
        </w:rPr>
        <w:fldChar w:fldCharType="separate"/>
      </w:r>
      <w:r>
        <w:rPr>
          <w:noProof/>
        </w:rPr>
        <w:t>366</w:t>
      </w:r>
      <w:r>
        <w:rPr>
          <w:noProof/>
        </w:rPr>
        <w:fldChar w:fldCharType="end"/>
      </w:r>
    </w:p>
    <w:p w14:paraId="35F31A8B" w14:textId="058F20DD" w:rsidR="00C9265A" w:rsidRDefault="00C9265A">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lang w:eastAsia="ko-KR"/>
        </w:rPr>
        <w:t xml:space="preserve">Key Issue #1: </w:t>
      </w:r>
      <w:r w:rsidRPr="00416AF7">
        <w:rPr>
          <w:rFonts w:eastAsia="DengXian"/>
          <w:noProof/>
        </w:rPr>
        <w:t>Logical decomposition of NWDAF and possible interactions between logical functions</w:t>
      </w:r>
      <w:r>
        <w:rPr>
          <w:noProof/>
        </w:rPr>
        <w:tab/>
      </w:r>
      <w:r>
        <w:rPr>
          <w:noProof/>
        </w:rPr>
        <w:fldChar w:fldCharType="begin" w:fldLock="1"/>
      </w:r>
      <w:r>
        <w:rPr>
          <w:noProof/>
        </w:rPr>
        <w:instrText xml:space="preserve"> PAGEREF _Toc59102032 \h </w:instrText>
      </w:r>
      <w:r>
        <w:rPr>
          <w:noProof/>
        </w:rPr>
      </w:r>
      <w:r>
        <w:rPr>
          <w:noProof/>
        </w:rPr>
        <w:fldChar w:fldCharType="separate"/>
      </w:r>
      <w:r>
        <w:rPr>
          <w:noProof/>
        </w:rPr>
        <w:t>366</w:t>
      </w:r>
      <w:r>
        <w:rPr>
          <w:noProof/>
        </w:rPr>
        <w:fldChar w:fldCharType="end"/>
      </w:r>
    </w:p>
    <w:p w14:paraId="4A4E201C" w14:textId="0AFC05A9" w:rsidR="00C9265A" w:rsidRDefault="00C9265A">
      <w:pPr>
        <w:pStyle w:val="TOC2"/>
        <w:rPr>
          <w:rFonts w:asciiTheme="minorHAnsi" w:eastAsiaTheme="minorEastAsia" w:hAnsiTheme="minorHAnsi" w:cstheme="minorBidi"/>
          <w:noProof/>
          <w:sz w:val="22"/>
          <w:szCs w:val="22"/>
          <w:lang w:eastAsia="en-GB"/>
        </w:rPr>
      </w:pPr>
      <w:r>
        <w:rPr>
          <w:noProof/>
          <w:lang w:eastAsia="zh-CN"/>
        </w:rPr>
        <w:t>8.2</w:t>
      </w:r>
      <w:r>
        <w:rPr>
          <w:rFonts w:asciiTheme="minorHAnsi" w:eastAsiaTheme="minorEastAsia" w:hAnsiTheme="minorHAnsi" w:cstheme="minorBidi"/>
          <w:noProof/>
          <w:sz w:val="22"/>
          <w:szCs w:val="22"/>
          <w:lang w:eastAsia="en-GB"/>
        </w:rPr>
        <w:tab/>
      </w:r>
      <w:r>
        <w:rPr>
          <w:noProof/>
        </w:rPr>
        <w:t>Key Issue #2: Multiple NWDAF instances</w:t>
      </w:r>
      <w:r>
        <w:rPr>
          <w:noProof/>
        </w:rPr>
        <w:tab/>
      </w:r>
      <w:r>
        <w:rPr>
          <w:noProof/>
        </w:rPr>
        <w:fldChar w:fldCharType="begin" w:fldLock="1"/>
      </w:r>
      <w:r>
        <w:rPr>
          <w:noProof/>
        </w:rPr>
        <w:instrText xml:space="preserve"> PAGEREF _Toc59102033 \h </w:instrText>
      </w:r>
      <w:r>
        <w:rPr>
          <w:noProof/>
        </w:rPr>
      </w:r>
      <w:r>
        <w:rPr>
          <w:noProof/>
        </w:rPr>
        <w:fldChar w:fldCharType="separate"/>
      </w:r>
      <w:r>
        <w:rPr>
          <w:noProof/>
        </w:rPr>
        <w:t>367</w:t>
      </w:r>
      <w:r>
        <w:rPr>
          <w:noProof/>
        </w:rPr>
        <w:fldChar w:fldCharType="end"/>
      </w:r>
    </w:p>
    <w:p w14:paraId="3232B54E" w14:textId="43AAB747" w:rsidR="00C9265A" w:rsidRDefault="00C9265A">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Multiple NWDAF architecture and Analytics aggregation</w:t>
      </w:r>
      <w:r>
        <w:rPr>
          <w:noProof/>
        </w:rPr>
        <w:tab/>
      </w:r>
      <w:r>
        <w:rPr>
          <w:noProof/>
        </w:rPr>
        <w:fldChar w:fldCharType="begin" w:fldLock="1"/>
      </w:r>
      <w:r>
        <w:rPr>
          <w:noProof/>
        </w:rPr>
        <w:instrText xml:space="preserve"> PAGEREF _Toc59102034 \h </w:instrText>
      </w:r>
      <w:r>
        <w:rPr>
          <w:noProof/>
        </w:rPr>
      </w:r>
      <w:r>
        <w:rPr>
          <w:noProof/>
        </w:rPr>
        <w:fldChar w:fldCharType="separate"/>
      </w:r>
      <w:r>
        <w:rPr>
          <w:noProof/>
        </w:rPr>
        <w:t>367</w:t>
      </w:r>
      <w:r>
        <w:rPr>
          <w:noProof/>
        </w:rPr>
        <w:fldChar w:fldCharType="end"/>
      </w:r>
    </w:p>
    <w:p w14:paraId="5E6230B9" w14:textId="61467DDB" w:rsidR="00C9265A" w:rsidRDefault="00C9265A">
      <w:pPr>
        <w:pStyle w:val="TOC3"/>
        <w:rPr>
          <w:rFonts w:asciiTheme="minorHAnsi" w:eastAsiaTheme="minorEastAsia" w:hAnsiTheme="minorHAnsi" w:cstheme="minorBidi"/>
          <w:noProof/>
          <w:sz w:val="22"/>
          <w:szCs w:val="22"/>
          <w:lang w:eastAsia="en-GB"/>
        </w:rPr>
      </w:pPr>
      <w:r>
        <w:rPr>
          <w:noProof/>
        </w:rPr>
        <w:t>8.2.</w:t>
      </w:r>
      <w:r>
        <w:rPr>
          <w:noProof/>
          <w:lang w:eastAsia="ko-KR"/>
        </w:rPr>
        <w:t>2</w:t>
      </w:r>
      <w:r>
        <w:rPr>
          <w:rFonts w:asciiTheme="minorHAnsi" w:eastAsiaTheme="minorEastAsia" w:hAnsiTheme="minorHAnsi" w:cstheme="minorBidi"/>
          <w:noProof/>
          <w:sz w:val="22"/>
          <w:szCs w:val="22"/>
          <w:lang w:eastAsia="en-GB"/>
        </w:rPr>
        <w:tab/>
      </w:r>
      <w:r>
        <w:rPr>
          <w:noProof/>
        </w:rPr>
        <w:t>Re-selection of NWDAF</w:t>
      </w:r>
      <w:r>
        <w:rPr>
          <w:noProof/>
        </w:rPr>
        <w:tab/>
      </w:r>
      <w:r>
        <w:rPr>
          <w:noProof/>
        </w:rPr>
        <w:fldChar w:fldCharType="begin" w:fldLock="1"/>
      </w:r>
      <w:r>
        <w:rPr>
          <w:noProof/>
        </w:rPr>
        <w:instrText xml:space="preserve"> PAGEREF _Toc59102035 \h </w:instrText>
      </w:r>
      <w:r>
        <w:rPr>
          <w:noProof/>
        </w:rPr>
      </w:r>
      <w:r>
        <w:rPr>
          <w:noProof/>
        </w:rPr>
        <w:fldChar w:fldCharType="separate"/>
      </w:r>
      <w:r>
        <w:rPr>
          <w:noProof/>
        </w:rPr>
        <w:t>368</w:t>
      </w:r>
      <w:r>
        <w:rPr>
          <w:noProof/>
        </w:rPr>
        <w:fldChar w:fldCharType="end"/>
      </w:r>
    </w:p>
    <w:p w14:paraId="77F41CAB" w14:textId="33F49C8D" w:rsidR="00C9265A" w:rsidRDefault="00C9265A">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Specific aspects of NWDAF interactions</w:t>
      </w:r>
      <w:r>
        <w:rPr>
          <w:noProof/>
        </w:rPr>
        <w:tab/>
      </w:r>
      <w:r>
        <w:rPr>
          <w:noProof/>
        </w:rPr>
        <w:fldChar w:fldCharType="begin" w:fldLock="1"/>
      </w:r>
      <w:r>
        <w:rPr>
          <w:noProof/>
        </w:rPr>
        <w:instrText xml:space="preserve"> PAGEREF _Toc59102036 \h </w:instrText>
      </w:r>
      <w:r>
        <w:rPr>
          <w:noProof/>
        </w:rPr>
      </w:r>
      <w:r>
        <w:rPr>
          <w:noProof/>
        </w:rPr>
        <w:fldChar w:fldCharType="separate"/>
      </w:r>
      <w:r>
        <w:rPr>
          <w:noProof/>
        </w:rPr>
        <w:t>369</w:t>
      </w:r>
      <w:r>
        <w:rPr>
          <w:noProof/>
        </w:rPr>
        <w:fldChar w:fldCharType="end"/>
      </w:r>
    </w:p>
    <w:p w14:paraId="6AFCC8CD" w14:textId="35DA9B10" w:rsidR="00C9265A" w:rsidRDefault="00C9265A">
      <w:pPr>
        <w:pStyle w:val="TOC2"/>
        <w:rPr>
          <w:rFonts w:asciiTheme="minorHAnsi" w:eastAsiaTheme="minorEastAsia" w:hAnsiTheme="minorHAnsi" w:cstheme="minorBidi"/>
          <w:noProof/>
          <w:sz w:val="22"/>
          <w:szCs w:val="22"/>
          <w:lang w:eastAsia="en-GB"/>
        </w:rPr>
      </w:pPr>
      <w:r>
        <w:rPr>
          <w:noProof/>
          <w:lang w:eastAsia="zh-CN"/>
        </w:rPr>
        <w:t>8.4</w:t>
      </w:r>
      <w:r>
        <w:rPr>
          <w:rFonts w:asciiTheme="minorHAnsi" w:eastAsiaTheme="minorEastAsia" w:hAnsiTheme="minorHAnsi" w:cstheme="minorBidi"/>
          <w:noProof/>
          <w:sz w:val="22"/>
          <w:szCs w:val="22"/>
          <w:lang w:eastAsia="en-GB"/>
        </w:rPr>
        <w:tab/>
      </w:r>
      <w:r>
        <w:rPr>
          <w:noProof/>
          <w:lang w:eastAsia="zh-CN"/>
        </w:rPr>
        <w:t>Key Issue #4: Remaining aspects on how to ensure that slice SLA is guaranteed</w:t>
      </w:r>
      <w:r>
        <w:rPr>
          <w:noProof/>
        </w:rPr>
        <w:tab/>
      </w:r>
      <w:r>
        <w:rPr>
          <w:noProof/>
        </w:rPr>
        <w:fldChar w:fldCharType="begin" w:fldLock="1"/>
      </w:r>
      <w:r>
        <w:rPr>
          <w:noProof/>
        </w:rPr>
        <w:instrText xml:space="preserve"> PAGEREF _Toc59102037 \h </w:instrText>
      </w:r>
      <w:r>
        <w:rPr>
          <w:noProof/>
        </w:rPr>
      </w:r>
      <w:r>
        <w:rPr>
          <w:noProof/>
        </w:rPr>
        <w:fldChar w:fldCharType="separate"/>
      </w:r>
      <w:r>
        <w:rPr>
          <w:noProof/>
        </w:rPr>
        <w:t>369</w:t>
      </w:r>
      <w:r>
        <w:rPr>
          <w:noProof/>
        </w:rPr>
        <w:fldChar w:fldCharType="end"/>
      </w:r>
    </w:p>
    <w:p w14:paraId="7EB043E6" w14:textId="391E1910" w:rsidR="00C9265A" w:rsidRDefault="00C9265A">
      <w:pPr>
        <w:pStyle w:val="TOC2"/>
        <w:rPr>
          <w:rFonts w:asciiTheme="minorHAnsi" w:eastAsiaTheme="minorEastAsia" w:hAnsiTheme="minorHAnsi" w:cstheme="minorBidi"/>
          <w:noProof/>
          <w:sz w:val="22"/>
          <w:szCs w:val="22"/>
          <w:lang w:eastAsia="en-GB"/>
        </w:rPr>
      </w:pPr>
      <w:r>
        <w:rPr>
          <w:noProof/>
        </w:rPr>
        <w:t>8.7</w:t>
      </w:r>
      <w:r>
        <w:rPr>
          <w:rFonts w:asciiTheme="minorHAnsi" w:eastAsiaTheme="minorEastAsia" w:hAnsiTheme="minorHAnsi" w:cstheme="minorBidi"/>
          <w:noProof/>
          <w:sz w:val="22"/>
          <w:szCs w:val="22"/>
          <w:lang w:eastAsia="en-GB"/>
        </w:rPr>
        <w:tab/>
      </w:r>
      <w:r>
        <w:rPr>
          <w:noProof/>
          <w:lang w:eastAsia="ko-KR"/>
        </w:rPr>
        <w:t>Key Issue #7: Adding Application attributes and KPIs as the Input data in some services described in TS 23.288 [5]</w:t>
      </w:r>
      <w:r>
        <w:rPr>
          <w:noProof/>
        </w:rPr>
        <w:tab/>
      </w:r>
      <w:r>
        <w:rPr>
          <w:noProof/>
        </w:rPr>
        <w:fldChar w:fldCharType="begin" w:fldLock="1"/>
      </w:r>
      <w:r>
        <w:rPr>
          <w:noProof/>
        </w:rPr>
        <w:instrText xml:space="preserve"> PAGEREF _Toc59102038 \h </w:instrText>
      </w:r>
      <w:r>
        <w:rPr>
          <w:noProof/>
        </w:rPr>
      </w:r>
      <w:r>
        <w:rPr>
          <w:noProof/>
        </w:rPr>
        <w:fldChar w:fldCharType="separate"/>
      </w:r>
      <w:r>
        <w:rPr>
          <w:noProof/>
        </w:rPr>
        <w:t>370</w:t>
      </w:r>
      <w:r>
        <w:rPr>
          <w:noProof/>
        </w:rPr>
        <w:fldChar w:fldCharType="end"/>
      </w:r>
    </w:p>
    <w:p w14:paraId="4B29D041" w14:textId="6C9C42A2" w:rsidR="00C9265A" w:rsidRDefault="00C9265A">
      <w:pPr>
        <w:pStyle w:val="TOC2"/>
        <w:rPr>
          <w:rFonts w:asciiTheme="minorHAnsi" w:eastAsiaTheme="minorEastAsia" w:hAnsiTheme="minorHAnsi" w:cstheme="minorBidi"/>
          <w:noProof/>
          <w:sz w:val="22"/>
          <w:szCs w:val="22"/>
          <w:lang w:eastAsia="en-GB"/>
        </w:rPr>
      </w:pPr>
      <w:r>
        <w:rPr>
          <w:noProof/>
        </w:rPr>
        <w:t>8.8</w:t>
      </w:r>
      <w:r>
        <w:rPr>
          <w:rFonts w:asciiTheme="minorHAnsi" w:eastAsiaTheme="minorEastAsia" w:hAnsiTheme="minorHAnsi" w:cstheme="minorBidi"/>
          <w:noProof/>
          <w:sz w:val="22"/>
          <w:szCs w:val="22"/>
          <w:lang w:eastAsia="en-GB"/>
        </w:rPr>
        <w:tab/>
      </w:r>
      <w:r>
        <w:rPr>
          <w:noProof/>
        </w:rPr>
        <w:t>Key Issue #8: UE data as an input for analytics generation</w:t>
      </w:r>
      <w:r>
        <w:rPr>
          <w:noProof/>
        </w:rPr>
        <w:tab/>
      </w:r>
      <w:r>
        <w:rPr>
          <w:noProof/>
        </w:rPr>
        <w:fldChar w:fldCharType="begin" w:fldLock="1"/>
      </w:r>
      <w:r>
        <w:rPr>
          <w:noProof/>
        </w:rPr>
        <w:instrText xml:space="preserve"> PAGEREF _Toc59102039 \h </w:instrText>
      </w:r>
      <w:r>
        <w:rPr>
          <w:noProof/>
        </w:rPr>
      </w:r>
      <w:r>
        <w:rPr>
          <w:noProof/>
        </w:rPr>
        <w:fldChar w:fldCharType="separate"/>
      </w:r>
      <w:r>
        <w:rPr>
          <w:noProof/>
        </w:rPr>
        <w:t>370</w:t>
      </w:r>
      <w:r>
        <w:rPr>
          <w:noProof/>
        </w:rPr>
        <w:fldChar w:fldCharType="end"/>
      </w:r>
    </w:p>
    <w:p w14:paraId="1E2737A4" w14:textId="4ED282FB" w:rsidR="00C9265A" w:rsidRDefault="00C9265A">
      <w:pPr>
        <w:pStyle w:val="TOC2"/>
        <w:rPr>
          <w:rFonts w:asciiTheme="minorHAnsi" w:eastAsiaTheme="minorEastAsia" w:hAnsiTheme="minorHAnsi" w:cstheme="minorBidi"/>
          <w:noProof/>
          <w:sz w:val="22"/>
          <w:szCs w:val="22"/>
          <w:lang w:eastAsia="en-GB"/>
        </w:rPr>
      </w:pPr>
      <w:r>
        <w:rPr>
          <w:noProof/>
        </w:rPr>
        <w:t>8.9</w:t>
      </w:r>
      <w:r>
        <w:rPr>
          <w:rFonts w:asciiTheme="minorHAnsi" w:eastAsiaTheme="minorEastAsia" w:hAnsiTheme="minorHAnsi" w:cstheme="minorBidi"/>
          <w:noProof/>
          <w:sz w:val="22"/>
          <w:szCs w:val="22"/>
          <w:lang w:eastAsia="en-GB"/>
        </w:rPr>
        <w:tab/>
      </w:r>
      <w:r>
        <w:rPr>
          <w:noProof/>
          <w:lang w:eastAsia="ko-KR"/>
        </w:rPr>
        <w:t xml:space="preserve">Key Issue #9: </w:t>
      </w:r>
      <w:r>
        <w:rPr>
          <w:noProof/>
        </w:rPr>
        <w:t>Dispersion Analytics output provided by NWDAF</w:t>
      </w:r>
      <w:r>
        <w:rPr>
          <w:noProof/>
        </w:rPr>
        <w:tab/>
      </w:r>
      <w:r>
        <w:rPr>
          <w:noProof/>
        </w:rPr>
        <w:fldChar w:fldCharType="begin" w:fldLock="1"/>
      </w:r>
      <w:r>
        <w:rPr>
          <w:noProof/>
        </w:rPr>
        <w:instrText xml:space="preserve"> PAGEREF _Toc59102040 \h </w:instrText>
      </w:r>
      <w:r>
        <w:rPr>
          <w:noProof/>
        </w:rPr>
      </w:r>
      <w:r>
        <w:rPr>
          <w:noProof/>
        </w:rPr>
        <w:fldChar w:fldCharType="separate"/>
      </w:r>
      <w:r>
        <w:rPr>
          <w:noProof/>
        </w:rPr>
        <w:t>371</w:t>
      </w:r>
      <w:r>
        <w:rPr>
          <w:noProof/>
        </w:rPr>
        <w:fldChar w:fldCharType="end"/>
      </w:r>
    </w:p>
    <w:p w14:paraId="618E42E0" w14:textId="6D5708D0" w:rsidR="00C9265A" w:rsidRDefault="00C9265A">
      <w:pPr>
        <w:pStyle w:val="TOC2"/>
        <w:rPr>
          <w:rFonts w:asciiTheme="minorHAnsi" w:eastAsiaTheme="minorEastAsia" w:hAnsiTheme="minorHAnsi" w:cstheme="minorBidi"/>
          <w:noProof/>
          <w:sz w:val="22"/>
          <w:szCs w:val="22"/>
          <w:lang w:eastAsia="en-GB"/>
        </w:rPr>
      </w:pPr>
      <w:r>
        <w:rPr>
          <w:noProof/>
        </w:rPr>
        <w:t>8.10</w:t>
      </w:r>
      <w:r>
        <w:rPr>
          <w:rFonts w:asciiTheme="minorHAnsi" w:eastAsiaTheme="minorEastAsia" w:hAnsiTheme="minorHAnsi" w:cstheme="minorBidi"/>
          <w:noProof/>
          <w:sz w:val="22"/>
          <w:szCs w:val="22"/>
          <w:lang w:eastAsia="en-GB"/>
        </w:rPr>
        <w:tab/>
      </w:r>
      <w:r>
        <w:rPr>
          <w:noProof/>
          <w:lang w:eastAsia="ko-KR"/>
        </w:rPr>
        <w:t xml:space="preserve">Key Issue #10: </w:t>
      </w:r>
      <w:r>
        <w:rPr>
          <w:noProof/>
        </w:rPr>
        <w:t>NWDAF Assisted UP Optimization</w:t>
      </w:r>
      <w:r>
        <w:rPr>
          <w:noProof/>
        </w:rPr>
        <w:tab/>
      </w:r>
      <w:r>
        <w:rPr>
          <w:noProof/>
        </w:rPr>
        <w:fldChar w:fldCharType="begin" w:fldLock="1"/>
      </w:r>
      <w:r>
        <w:rPr>
          <w:noProof/>
        </w:rPr>
        <w:instrText xml:space="preserve"> PAGEREF _Toc59102041 \h </w:instrText>
      </w:r>
      <w:r>
        <w:rPr>
          <w:noProof/>
        </w:rPr>
      </w:r>
      <w:r>
        <w:rPr>
          <w:noProof/>
        </w:rPr>
        <w:fldChar w:fldCharType="separate"/>
      </w:r>
      <w:r>
        <w:rPr>
          <w:noProof/>
        </w:rPr>
        <w:t>372</w:t>
      </w:r>
      <w:r>
        <w:rPr>
          <w:noProof/>
        </w:rPr>
        <w:fldChar w:fldCharType="end"/>
      </w:r>
    </w:p>
    <w:p w14:paraId="29A88356" w14:textId="223B618A" w:rsidR="00C9265A" w:rsidRDefault="00C9265A">
      <w:pPr>
        <w:pStyle w:val="TOC2"/>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Key Issue #11: Increasing efficiency of data collectio</w:t>
      </w:r>
      <w:r>
        <w:rPr>
          <w:noProof/>
          <w:lang w:eastAsia="zh-CN"/>
        </w:rPr>
        <w:t>n</w:t>
      </w:r>
      <w:r>
        <w:rPr>
          <w:noProof/>
        </w:rPr>
        <w:tab/>
      </w:r>
      <w:r>
        <w:rPr>
          <w:noProof/>
        </w:rPr>
        <w:fldChar w:fldCharType="begin" w:fldLock="1"/>
      </w:r>
      <w:r>
        <w:rPr>
          <w:noProof/>
        </w:rPr>
        <w:instrText xml:space="preserve"> PAGEREF _Toc59102042 \h </w:instrText>
      </w:r>
      <w:r>
        <w:rPr>
          <w:noProof/>
        </w:rPr>
      </w:r>
      <w:r>
        <w:rPr>
          <w:noProof/>
        </w:rPr>
        <w:fldChar w:fldCharType="separate"/>
      </w:r>
      <w:r>
        <w:rPr>
          <w:noProof/>
        </w:rPr>
        <w:t>372</w:t>
      </w:r>
      <w:r>
        <w:rPr>
          <w:noProof/>
        </w:rPr>
        <w:fldChar w:fldCharType="end"/>
      </w:r>
    </w:p>
    <w:p w14:paraId="40C34CAA" w14:textId="01B1D897" w:rsidR="00C9265A" w:rsidRDefault="00C9265A">
      <w:pPr>
        <w:pStyle w:val="TOC3"/>
        <w:rPr>
          <w:rFonts w:asciiTheme="minorHAnsi" w:eastAsiaTheme="minorEastAsia" w:hAnsiTheme="minorHAnsi" w:cstheme="minorBidi"/>
          <w:noProof/>
          <w:sz w:val="22"/>
          <w:szCs w:val="22"/>
          <w:lang w:eastAsia="en-GB"/>
        </w:rPr>
      </w:pPr>
      <w:r>
        <w:rPr>
          <w:noProof/>
          <w:lang w:eastAsia="zh-CN"/>
        </w:rPr>
        <w:t>8.11.1</w:t>
      </w:r>
      <w:r>
        <w:rPr>
          <w:rFonts w:asciiTheme="minorHAnsi" w:eastAsiaTheme="minorEastAsia" w:hAnsiTheme="minorHAnsi" w:cstheme="minorBidi"/>
          <w:noProof/>
          <w:sz w:val="22"/>
          <w:szCs w:val="22"/>
          <w:lang w:eastAsia="en-GB"/>
        </w:rPr>
        <w:tab/>
      </w:r>
      <w:r>
        <w:rPr>
          <w:noProof/>
          <w:lang w:eastAsia="zh-CN"/>
        </w:rPr>
        <w:t xml:space="preserve">Signalling reduction via </w:t>
      </w:r>
      <w:r>
        <w:rPr>
          <w:noProof/>
        </w:rPr>
        <w:t>parametrization and services changes</w:t>
      </w:r>
      <w:r>
        <w:rPr>
          <w:noProof/>
        </w:rPr>
        <w:tab/>
      </w:r>
      <w:r>
        <w:rPr>
          <w:noProof/>
        </w:rPr>
        <w:fldChar w:fldCharType="begin" w:fldLock="1"/>
      </w:r>
      <w:r>
        <w:rPr>
          <w:noProof/>
        </w:rPr>
        <w:instrText xml:space="preserve"> PAGEREF _Toc59102043 \h </w:instrText>
      </w:r>
      <w:r>
        <w:rPr>
          <w:noProof/>
        </w:rPr>
      </w:r>
      <w:r>
        <w:rPr>
          <w:noProof/>
        </w:rPr>
        <w:fldChar w:fldCharType="separate"/>
      </w:r>
      <w:r>
        <w:rPr>
          <w:noProof/>
        </w:rPr>
        <w:t>372</w:t>
      </w:r>
      <w:r>
        <w:rPr>
          <w:noProof/>
        </w:rPr>
        <w:fldChar w:fldCharType="end"/>
      </w:r>
    </w:p>
    <w:p w14:paraId="1F60E81B" w14:textId="2DEE4DF1" w:rsidR="00C9265A" w:rsidRDefault="00C9265A">
      <w:pPr>
        <w:pStyle w:val="TOC3"/>
        <w:rPr>
          <w:rFonts w:asciiTheme="minorHAnsi" w:eastAsiaTheme="minorEastAsia" w:hAnsiTheme="minorHAnsi" w:cstheme="minorBidi"/>
          <w:noProof/>
          <w:sz w:val="22"/>
          <w:szCs w:val="22"/>
          <w:lang w:eastAsia="en-GB"/>
        </w:rPr>
      </w:pPr>
      <w:r>
        <w:rPr>
          <w:noProof/>
          <w:lang w:eastAsia="zh-CN"/>
        </w:rPr>
        <w:t>8.11.2</w:t>
      </w:r>
      <w:r>
        <w:rPr>
          <w:rFonts w:asciiTheme="minorHAnsi" w:eastAsiaTheme="minorEastAsia" w:hAnsiTheme="minorHAnsi" w:cstheme="minorBidi"/>
          <w:noProof/>
          <w:sz w:val="22"/>
          <w:szCs w:val="22"/>
          <w:lang w:eastAsia="en-GB"/>
        </w:rPr>
        <w:tab/>
      </w:r>
      <w:r>
        <w:rPr>
          <w:noProof/>
          <w:lang w:eastAsia="zh-CN"/>
        </w:rPr>
        <w:t>Signalling reduction on Tracking and Discovery of Entities</w:t>
      </w:r>
      <w:r>
        <w:rPr>
          <w:noProof/>
        </w:rPr>
        <w:tab/>
      </w:r>
      <w:r>
        <w:rPr>
          <w:noProof/>
        </w:rPr>
        <w:fldChar w:fldCharType="begin" w:fldLock="1"/>
      </w:r>
      <w:r>
        <w:rPr>
          <w:noProof/>
        </w:rPr>
        <w:instrText xml:space="preserve"> PAGEREF _Toc59102044 \h </w:instrText>
      </w:r>
      <w:r>
        <w:rPr>
          <w:noProof/>
        </w:rPr>
      </w:r>
      <w:r>
        <w:rPr>
          <w:noProof/>
        </w:rPr>
        <w:fldChar w:fldCharType="separate"/>
      </w:r>
      <w:r>
        <w:rPr>
          <w:noProof/>
        </w:rPr>
        <w:t>372</w:t>
      </w:r>
      <w:r>
        <w:rPr>
          <w:noProof/>
        </w:rPr>
        <w:fldChar w:fldCharType="end"/>
      </w:r>
    </w:p>
    <w:p w14:paraId="63B51F2F" w14:textId="6C4A05CB" w:rsidR="00C9265A" w:rsidRDefault="00C9265A">
      <w:pPr>
        <w:pStyle w:val="TOC3"/>
        <w:rPr>
          <w:rFonts w:asciiTheme="minorHAnsi" w:eastAsiaTheme="minorEastAsia" w:hAnsiTheme="minorHAnsi" w:cstheme="minorBidi"/>
          <w:noProof/>
          <w:sz w:val="22"/>
          <w:szCs w:val="22"/>
          <w:lang w:eastAsia="en-GB"/>
        </w:rPr>
      </w:pPr>
      <w:r>
        <w:rPr>
          <w:noProof/>
          <w:lang w:eastAsia="zh-CN"/>
        </w:rPr>
        <w:t>8.11.3</w:t>
      </w:r>
      <w:r>
        <w:rPr>
          <w:rFonts w:asciiTheme="minorHAnsi" w:eastAsiaTheme="minorEastAsia" w:hAnsiTheme="minorHAnsi" w:cstheme="minorBidi"/>
          <w:noProof/>
          <w:sz w:val="22"/>
          <w:szCs w:val="22"/>
          <w:lang w:eastAsia="en-GB"/>
        </w:rPr>
        <w:tab/>
      </w:r>
      <w:r>
        <w:rPr>
          <w:noProof/>
          <w:lang w:eastAsia="zh-CN"/>
        </w:rPr>
        <w:t>Signalling reduction via Event Exposure service enhancement</w:t>
      </w:r>
      <w:r>
        <w:rPr>
          <w:noProof/>
        </w:rPr>
        <w:tab/>
      </w:r>
      <w:r>
        <w:rPr>
          <w:noProof/>
        </w:rPr>
        <w:fldChar w:fldCharType="begin" w:fldLock="1"/>
      </w:r>
      <w:r>
        <w:rPr>
          <w:noProof/>
        </w:rPr>
        <w:instrText xml:space="preserve"> PAGEREF _Toc59102045 \h </w:instrText>
      </w:r>
      <w:r>
        <w:rPr>
          <w:noProof/>
        </w:rPr>
      </w:r>
      <w:r>
        <w:rPr>
          <w:noProof/>
        </w:rPr>
        <w:fldChar w:fldCharType="separate"/>
      </w:r>
      <w:r>
        <w:rPr>
          <w:noProof/>
        </w:rPr>
        <w:t>372</w:t>
      </w:r>
      <w:r>
        <w:rPr>
          <w:noProof/>
        </w:rPr>
        <w:fldChar w:fldCharType="end"/>
      </w:r>
    </w:p>
    <w:p w14:paraId="367A43F0" w14:textId="6C67F174" w:rsidR="00C9265A" w:rsidRDefault="00C9265A">
      <w:pPr>
        <w:pStyle w:val="TOC3"/>
        <w:rPr>
          <w:rFonts w:asciiTheme="minorHAnsi" w:eastAsiaTheme="minorEastAsia" w:hAnsiTheme="minorHAnsi" w:cstheme="minorBidi"/>
          <w:noProof/>
          <w:sz w:val="22"/>
          <w:szCs w:val="22"/>
          <w:lang w:eastAsia="en-GB"/>
        </w:rPr>
      </w:pPr>
      <w:r>
        <w:rPr>
          <w:noProof/>
          <w:lang w:eastAsia="zh-CN"/>
        </w:rPr>
        <w:t>8.11.4</w:t>
      </w:r>
      <w:r>
        <w:rPr>
          <w:rFonts w:asciiTheme="minorHAnsi" w:eastAsiaTheme="minorEastAsia" w:hAnsiTheme="minorHAnsi" w:cstheme="minorBidi"/>
          <w:noProof/>
          <w:sz w:val="22"/>
          <w:szCs w:val="22"/>
          <w:lang w:eastAsia="en-GB"/>
        </w:rPr>
        <w:tab/>
      </w:r>
      <w:r>
        <w:rPr>
          <w:noProof/>
          <w:lang w:eastAsia="zh-CN"/>
        </w:rPr>
        <w:t>Signalling reduction via architectural changes</w:t>
      </w:r>
      <w:r>
        <w:rPr>
          <w:noProof/>
        </w:rPr>
        <w:tab/>
      </w:r>
      <w:r>
        <w:rPr>
          <w:noProof/>
        </w:rPr>
        <w:fldChar w:fldCharType="begin" w:fldLock="1"/>
      </w:r>
      <w:r>
        <w:rPr>
          <w:noProof/>
        </w:rPr>
        <w:instrText xml:space="preserve"> PAGEREF _Toc59102046 \h </w:instrText>
      </w:r>
      <w:r>
        <w:rPr>
          <w:noProof/>
        </w:rPr>
      </w:r>
      <w:r>
        <w:rPr>
          <w:noProof/>
        </w:rPr>
        <w:fldChar w:fldCharType="separate"/>
      </w:r>
      <w:r>
        <w:rPr>
          <w:noProof/>
        </w:rPr>
        <w:t>373</w:t>
      </w:r>
      <w:r>
        <w:rPr>
          <w:noProof/>
        </w:rPr>
        <w:fldChar w:fldCharType="end"/>
      </w:r>
    </w:p>
    <w:p w14:paraId="0B8D1D51" w14:textId="69025271" w:rsidR="00C9265A" w:rsidRDefault="00C9265A">
      <w:pPr>
        <w:pStyle w:val="TOC2"/>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Key Issue #12: NWDAF-assisted RFSP policy</w:t>
      </w:r>
      <w:r>
        <w:rPr>
          <w:noProof/>
        </w:rPr>
        <w:tab/>
      </w:r>
      <w:r>
        <w:rPr>
          <w:noProof/>
        </w:rPr>
        <w:fldChar w:fldCharType="begin" w:fldLock="1"/>
      </w:r>
      <w:r>
        <w:rPr>
          <w:noProof/>
        </w:rPr>
        <w:instrText xml:space="preserve"> PAGEREF _Toc59102047 \h </w:instrText>
      </w:r>
      <w:r>
        <w:rPr>
          <w:noProof/>
        </w:rPr>
      </w:r>
      <w:r>
        <w:rPr>
          <w:noProof/>
        </w:rPr>
        <w:fldChar w:fldCharType="separate"/>
      </w:r>
      <w:r>
        <w:rPr>
          <w:noProof/>
        </w:rPr>
        <w:t>374</w:t>
      </w:r>
      <w:r>
        <w:rPr>
          <w:noProof/>
        </w:rPr>
        <w:fldChar w:fldCharType="end"/>
      </w:r>
    </w:p>
    <w:p w14:paraId="3FAA58B5" w14:textId="4C520990" w:rsidR="00C9265A" w:rsidRDefault="00C9265A">
      <w:pPr>
        <w:pStyle w:val="TOC2"/>
        <w:rPr>
          <w:rFonts w:asciiTheme="minorHAnsi" w:eastAsiaTheme="minorEastAsia" w:hAnsiTheme="minorHAnsi" w:cstheme="minorBidi"/>
          <w:noProof/>
          <w:sz w:val="22"/>
          <w:szCs w:val="22"/>
          <w:lang w:eastAsia="en-GB"/>
        </w:rPr>
      </w:pPr>
      <w:r>
        <w:rPr>
          <w:noProof/>
          <w:lang w:eastAsia="zh-CN"/>
        </w:rPr>
        <w:t>8.13</w:t>
      </w:r>
      <w:r>
        <w:rPr>
          <w:rFonts w:asciiTheme="minorHAnsi" w:eastAsiaTheme="minorEastAsia" w:hAnsiTheme="minorHAnsi" w:cstheme="minorBidi"/>
          <w:noProof/>
          <w:sz w:val="22"/>
          <w:szCs w:val="22"/>
          <w:lang w:eastAsia="en-GB"/>
        </w:rPr>
        <w:tab/>
      </w:r>
      <w:r>
        <w:rPr>
          <w:noProof/>
          <w:lang w:eastAsia="zh-CN"/>
        </w:rPr>
        <w:t>Key Issue #13: Triggering conditions for analytics</w:t>
      </w:r>
      <w:r>
        <w:rPr>
          <w:noProof/>
        </w:rPr>
        <w:tab/>
      </w:r>
      <w:r>
        <w:rPr>
          <w:noProof/>
        </w:rPr>
        <w:fldChar w:fldCharType="begin" w:fldLock="1"/>
      </w:r>
      <w:r>
        <w:rPr>
          <w:noProof/>
        </w:rPr>
        <w:instrText xml:space="preserve"> PAGEREF _Toc59102048 \h </w:instrText>
      </w:r>
      <w:r>
        <w:rPr>
          <w:noProof/>
        </w:rPr>
      </w:r>
      <w:r>
        <w:rPr>
          <w:noProof/>
        </w:rPr>
        <w:fldChar w:fldCharType="separate"/>
      </w:r>
      <w:r>
        <w:rPr>
          <w:noProof/>
        </w:rPr>
        <w:t>375</w:t>
      </w:r>
      <w:r>
        <w:rPr>
          <w:noProof/>
        </w:rPr>
        <w:fldChar w:fldCharType="end"/>
      </w:r>
    </w:p>
    <w:p w14:paraId="0519FF02" w14:textId="04D7E6BC" w:rsidR="00C9265A" w:rsidRDefault="00C9265A">
      <w:pPr>
        <w:pStyle w:val="TOC2"/>
        <w:rPr>
          <w:rFonts w:asciiTheme="minorHAnsi" w:eastAsiaTheme="minorEastAsia" w:hAnsiTheme="minorHAnsi" w:cstheme="minorBidi"/>
          <w:noProof/>
          <w:sz w:val="22"/>
          <w:szCs w:val="22"/>
          <w:lang w:eastAsia="en-GB"/>
        </w:rPr>
      </w:pPr>
      <w:r>
        <w:rPr>
          <w:noProof/>
        </w:rPr>
        <w:t>8.15</w:t>
      </w:r>
      <w:r>
        <w:rPr>
          <w:rFonts w:asciiTheme="minorHAnsi" w:eastAsiaTheme="minorEastAsia" w:hAnsiTheme="minorHAnsi" w:cstheme="minorBidi"/>
          <w:noProof/>
          <w:sz w:val="22"/>
          <w:szCs w:val="22"/>
          <w:lang w:eastAsia="en-GB"/>
        </w:rPr>
        <w:tab/>
      </w:r>
      <w:r>
        <w:rPr>
          <w:noProof/>
        </w:rPr>
        <w:t xml:space="preserve">Key Issue #15: </w:t>
      </w:r>
      <w:r>
        <w:rPr>
          <w:noProof/>
          <w:lang w:eastAsia="zh-CN"/>
        </w:rPr>
        <w:t>User consent for UE data collection/analysis</w:t>
      </w:r>
      <w:r>
        <w:rPr>
          <w:noProof/>
        </w:rPr>
        <w:tab/>
      </w:r>
      <w:r>
        <w:rPr>
          <w:noProof/>
        </w:rPr>
        <w:fldChar w:fldCharType="begin" w:fldLock="1"/>
      </w:r>
      <w:r>
        <w:rPr>
          <w:noProof/>
        </w:rPr>
        <w:instrText xml:space="preserve"> PAGEREF _Toc59102049 \h </w:instrText>
      </w:r>
      <w:r>
        <w:rPr>
          <w:noProof/>
        </w:rPr>
      </w:r>
      <w:r>
        <w:rPr>
          <w:noProof/>
        </w:rPr>
        <w:fldChar w:fldCharType="separate"/>
      </w:r>
      <w:r>
        <w:rPr>
          <w:noProof/>
        </w:rPr>
        <w:t>375</w:t>
      </w:r>
      <w:r>
        <w:rPr>
          <w:noProof/>
        </w:rPr>
        <w:fldChar w:fldCharType="end"/>
      </w:r>
    </w:p>
    <w:p w14:paraId="5158AEBE" w14:textId="0C3244E4" w:rsidR="00C9265A" w:rsidRDefault="00C9265A">
      <w:pPr>
        <w:pStyle w:val="TOC2"/>
        <w:rPr>
          <w:rFonts w:asciiTheme="minorHAnsi" w:eastAsiaTheme="minorEastAsia" w:hAnsiTheme="minorHAnsi" w:cstheme="minorBidi"/>
          <w:noProof/>
          <w:sz w:val="22"/>
          <w:szCs w:val="22"/>
          <w:lang w:eastAsia="en-GB"/>
        </w:rPr>
      </w:pPr>
      <w:r>
        <w:rPr>
          <w:noProof/>
          <w:lang w:eastAsia="zh-CN"/>
        </w:rPr>
        <w:t>8.16</w:t>
      </w:r>
      <w:r>
        <w:rPr>
          <w:rFonts w:asciiTheme="minorHAnsi" w:eastAsiaTheme="minorEastAsia" w:hAnsiTheme="minorHAnsi" w:cstheme="minorBidi"/>
          <w:noProof/>
          <w:sz w:val="22"/>
          <w:szCs w:val="22"/>
          <w:lang w:eastAsia="en-GB"/>
        </w:rPr>
        <w:tab/>
      </w:r>
      <w:r>
        <w:rPr>
          <w:noProof/>
          <w:lang w:eastAsia="zh-CN"/>
        </w:rPr>
        <w:t xml:space="preserve">Key Issue #16: </w:t>
      </w:r>
      <w:r>
        <w:rPr>
          <w:noProof/>
        </w:rPr>
        <w:t>UP optimization for edge computing</w:t>
      </w:r>
      <w:r>
        <w:rPr>
          <w:noProof/>
        </w:rPr>
        <w:tab/>
      </w:r>
      <w:r>
        <w:rPr>
          <w:noProof/>
        </w:rPr>
        <w:fldChar w:fldCharType="begin" w:fldLock="1"/>
      </w:r>
      <w:r>
        <w:rPr>
          <w:noProof/>
        </w:rPr>
        <w:instrText xml:space="preserve"> PAGEREF _Toc59102050 \h </w:instrText>
      </w:r>
      <w:r>
        <w:rPr>
          <w:noProof/>
        </w:rPr>
      </w:r>
      <w:r>
        <w:rPr>
          <w:noProof/>
        </w:rPr>
        <w:fldChar w:fldCharType="separate"/>
      </w:r>
      <w:r>
        <w:rPr>
          <w:noProof/>
        </w:rPr>
        <w:t>375</w:t>
      </w:r>
      <w:r>
        <w:rPr>
          <w:noProof/>
        </w:rPr>
        <w:fldChar w:fldCharType="end"/>
      </w:r>
    </w:p>
    <w:p w14:paraId="52347FA5" w14:textId="29C4DCF7" w:rsidR="00C9265A" w:rsidRDefault="00C9265A">
      <w:pPr>
        <w:pStyle w:val="TOC2"/>
        <w:rPr>
          <w:rFonts w:asciiTheme="minorHAnsi" w:eastAsiaTheme="minorEastAsia" w:hAnsiTheme="minorHAnsi" w:cstheme="minorBidi"/>
          <w:noProof/>
          <w:sz w:val="22"/>
          <w:szCs w:val="22"/>
          <w:lang w:eastAsia="en-GB"/>
        </w:rPr>
      </w:pPr>
      <w:r>
        <w:rPr>
          <w:noProof/>
        </w:rPr>
        <w:t>8.</w:t>
      </w:r>
      <w:r>
        <w:rPr>
          <w:noProof/>
          <w:lang w:eastAsia="zh-CN"/>
        </w:rPr>
        <w:t>17</w:t>
      </w:r>
      <w:r>
        <w:rPr>
          <w:rFonts w:asciiTheme="minorHAnsi" w:eastAsiaTheme="minorEastAsia" w:hAnsiTheme="minorHAnsi" w:cstheme="minorBidi"/>
          <w:noProof/>
          <w:sz w:val="22"/>
          <w:szCs w:val="22"/>
          <w:lang w:eastAsia="en-GB"/>
        </w:rPr>
        <w:tab/>
      </w:r>
      <w:r>
        <w:rPr>
          <w:noProof/>
        </w:rPr>
        <w:t>Key issue #17: Definition of accuracy levels</w:t>
      </w:r>
      <w:r>
        <w:rPr>
          <w:noProof/>
        </w:rPr>
        <w:tab/>
      </w:r>
      <w:r>
        <w:rPr>
          <w:noProof/>
        </w:rPr>
        <w:fldChar w:fldCharType="begin" w:fldLock="1"/>
      </w:r>
      <w:r>
        <w:rPr>
          <w:noProof/>
        </w:rPr>
        <w:instrText xml:space="preserve"> PAGEREF _Toc59102051 \h </w:instrText>
      </w:r>
      <w:r>
        <w:rPr>
          <w:noProof/>
        </w:rPr>
      </w:r>
      <w:r>
        <w:rPr>
          <w:noProof/>
        </w:rPr>
        <w:fldChar w:fldCharType="separate"/>
      </w:r>
      <w:r>
        <w:rPr>
          <w:noProof/>
        </w:rPr>
        <w:t>376</w:t>
      </w:r>
      <w:r>
        <w:rPr>
          <w:noProof/>
        </w:rPr>
        <w:fldChar w:fldCharType="end"/>
      </w:r>
    </w:p>
    <w:p w14:paraId="4311C7DD" w14:textId="07D45A8D" w:rsidR="00C9265A" w:rsidRDefault="00C9265A">
      <w:pPr>
        <w:pStyle w:val="TOC2"/>
        <w:rPr>
          <w:rFonts w:asciiTheme="minorHAnsi" w:eastAsiaTheme="minorEastAsia" w:hAnsiTheme="minorHAnsi" w:cstheme="minorBidi"/>
          <w:noProof/>
          <w:sz w:val="22"/>
          <w:szCs w:val="22"/>
          <w:lang w:eastAsia="en-GB"/>
        </w:rPr>
      </w:pPr>
      <w:r>
        <w:rPr>
          <w:noProof/>
          <w:lang w:eastAsia="zh-CN"/>
        </w:rPr>
        <w:t>8.18</w:t>
      </w:r>
      <w:r>
        <w:rPr>
          <w:rFonts w:asciiTheme="minorHAnsi" w:eastAsiaTheme="minorEastAsia" w:hAnsiTheme="minorHAnsi" w:cstheme="minorBidi"/>
          <w:noProof/>
          <w:sz w:val="22"/>
          <w:szCs w:val="22"/>
          <w:lang w:eastAsia="en-GB"/>
        </w:rPr>
        <w:tab/>
      </w:r>
      <w:r>
        <w:rPr>
          <w:noProof/>
          <w:lang w:eastAsia="zh-CN"/>
        </w:rPr>
        <w:t xml:space="preserve">Key Issue #18: </w:t>
      </w:r>
      <w:r>
        <w:rPr>
          <w:noProof/>
          <w:lang w:eastAsia="ko-KR"/>
        </w:rPr>
        <w:t>Enhancement for real-time communication with NWDAF</w:t>
      </w:r>
      <w:r>
        <w:rPr>
          <w:noProof/>
        </w:rPr>
        <w:tab/>
      </w:r>
      <w:r>
        <w:rPr>
          <w:noProof/>
        </w:rPr>
        <w:fldChar w:fldCharType="begin" w:fldLock="1"/>
      </w:r>
      <w:r>
        <w:rPr>
          <w:noProof/>
        </w:rPr>
        <w:instrText xml:space="preserve"> PAGEREF _Toc59102052 \h </w:instrText>
      </w:r>
      <w:r>
        <w:rPr>
          <w:noProof/>
        </w:rPr>
      </w:r>
      <w:r>
        <w:rPr>
          <w:noProof/>
        </w:rPr>
        <w:fldChar w:fldCharType="separate"/>
      </w:r>
      <w:r>
        <w:rPr>
          <w:noProof/>
        </w:rPr>
        <w:t>376</w:t>
      </w:r>
      <w:r>
        <w:rPr>
          <w:noProof/>
        </w:rPr>
        <w:fldChar w:fldCharType="end"/>
      </w:r>
    </w:p>
    <w:p w14:paraId="1C2D4AD8" w14:textId="325914C4" w:rsidR="00C9265A" w:rsidRDefault="00C9265A">
      <w:pPr>
        <w:pStyle w:val="TOC2"/>
        <w:rPr>
          <w:rFonts w:asciiTheme="minorHAnsi" w:eastAsiaTheme="minorEastAsia" w:hAnsiTheme="minorHAnsi" w:cstheme="minorBidi"/>
          <w:noProof/>
          <w:sz w:val="22"/>
          <w:szCs w:val="22"/>
          <w:lang w:eastAsia="en-GB"/>
        </w:rPr>
      </w:pPr>
      <w:r>
        <w:rPr>
          <w:noProof/>
        </w:rPr>
        <w:t>8</w:t>
      </w:r>
      <w:r>
        <w:rPr>
          <w:noProof/>
          <w:lang w:eastAsia="zh-CN"/>
        </w:rPr>
        <w:t>.19</w:t>
      </w:r>
      <w:r>
        <w:rPr>
          <w:rFonts w:asciiTheme="minorHAnsi" w:eastAsiaTheme="minorEastAsia" w:hAnsiTheme="minorHAnsi" w:cstheme="minorBidi"/>
          <w:noProof/>
          <w:sz w:val="22"/>
          <w:szCs w:val="22"/>
          <w:lang w:eastAsia="en-GB"/>
        </w:rPr>
        <w:tab/>
      </w:r>
      <w:r>
        <w:rPr>
          <w:noProof/>
        </w:rPr>
        <w:t xml:space="preserve">Key Issue #19: Trained data model </w:t>
      </w:r>
      <w:r w:rsidRPr="00416AF7">
        <w:rPr>
          <w:rFonts w:cs="Arial"/>
          <w:noProof/>
        </w:rPr>
        <w:t>sharing between multiple NWDAF instances</w:t>
      </w:r>
      <w:r>
        <w:rPr>
          <w:noProof/>
        </w:rPr>
        <w:tab/>
      </w:r>
      <w:r>
        <w:rPr>
          <w:noProof/>
        </w:rPr>
        <w:fldChar w:fldCharType="begin" w:fldLock="1"/>
      </w:r>
      <w:r>
        <w:rPr>
          <w:noProof/>
        </w:rPr>
        <w:instrText xml:space="preserve"> PAGEREF _Toc59102053 \h </w:instrText>
      </w:r>
      <w:r>
        <w:rPr>
          <w:noProof/>
        </w:rPr>
      </w:r>
      <w:r>
        <w:rPr>
          <w:noProof/>
        </w:rPr>
        <w:fldChar w:fldCharType="separate"/>
      </w:r>
      <w:r>
        <w:rPr>
          <w:noProof/>
        </w:rPr>
        <w:t>376</w:t>
      </w:r>
      <w:r>
        <w:rPr>
          <w:noProof/>
        </w:rPr>
        <w:fldChar w:fldCharType="end"/>
      </w:r>
    </w:p>
    <w:p w14:paraId="109D06FB" w14:textId="2C466B0C" w:rsidR="00C9265A" w:rsidRDefault="00C9265A">
      <w:pPr>
        <w:pStyle w:val="TOC2"/>
        <w:rPr>
          <w:rFonts w:asciiTheme="minorHAnsi" w:eastAsiaTheme="minorEastAsia" w:hAnsiTheme="minorHAnsi" w:cstheme="minorBidi"/>
          <w:noProof/>
          <w:sz w:val="22"/>
          <w:szCs w:val="22"/>
          <w:lang w:eastAsia="en-GB"/>
        </w:rPr>
      </w:pPr>
      <w:r>
        <w:rPr>
          <w:noProof/>
          <w:lang w:eastAsia="zh-CN"/>
        </w:rPr>
        <w:t>8.20</w:t>
      </w:r>
      <w:r>
        <w:rPr>
          <w:rFonts w:asciiTheme="minorHAnsi" w:eastAsiaTheme="minorEastAsia" w:hAnsiTheme="minorHAnsi" w:cstheme="minorBidi"/>
          <w:noProof/>
          <w:sz w:val="22"/>
          <w:szCs w:val="22"/>
          <w:lang w:eastAsia="en-GB"/>
        </w:rPr>
        <w:tab/>
      </w:r>
      <w:r>
        <w:rPr>
          <w:noProof/>
          <w:lang w:eastAsia="zh-CN"/>
        </w:rPr>
        <w:t>Key Issue #20: NWDAF assisting in detecting anomaly events for the user plane</w:t>
      </w:r>
      <w:r>
        <w:rPr>
          <w:noProof/>
        </w:rPr>
        <w:tab/>
      </w:r>
      <w:r>
        <w:rPr>
          <w:noProof/>
        </w:rPr>
        <w:fldChar w:fldCharType="begin" w:fldLock="1"/>
      </w:r>
      <w:r>
        <w:rPr>
          <w:noProof/>
        </w:rPr>
        <w:instrText xml:space="preserve"> PAGEREF _Toc59102054 \h </w:instrText>
      </w:r>
      <w:r>
        <w:rPr>
          <w:noProof/>
        </w:rPr>
      </w:r>
      <w:r>
        <w:rPr>
          <w:noProof/>
        </w:rPr>
        <w:fldChar w:fldCharType="separate"/>
      </w:r>
      <w:r>
        <w:rPr>
          <w:noProof/>
        </w:rPr>
        <w:t>376</w:t>
      </w:r>
      <w:r>
        <w:rPr>
          <w:noProof/>
        </w:rPr>
        <w:fldChar w:fldCharType="end"/>
      </w:r>
    </w:p>
    <w:p w14:paraId="73217BBC" w14:textId="5AF0DB98" w:rsidR="00C9265A" w:rsidRDefault="00C9265A">
      <w:pPr>
        <w:pStyle w:val="TOC2"/>
        <w:rPr>
          <w:rFonts w:asciiTheme="minorHAnsi" w:eastAsiaTheme="minorEastAsia" w:hAnsiTheme="minorHAnsi" w:cstheme="minorBidi"/>
          <w:noProof/>
          <w:sz w:val="22"/>
          <w:szCs w:val="22"/>
          <w:lang w:eastAsia="en-GB"/>
        </w:rPr>
      </w:pPr>
      <w:r>
        <w:rPr>
          <w:noProof/>
          <w:lang w:eastAsia="zh-CN"/>
        </w:rPr>
        <w:t>8.21</w:t>
      </w:r>
      <w:r>
        <w:rPr>
          <w:rFonts w:asciiTheme="minorHAnsi" w:eastAsiaTheme="minorEastAsia" w:hAnsiTheme="minorHAnsi" w:cstheme="minorBidi"/>
          <w:noProof/>
          <w:sz w:val="22"/>
          <w:szCs w:val="22"/>
          <w:lang w:eastAsia="en-GB"/>
        </w:rPr>
        <w:tab/>
      </w:r>
      <w:r>
        <w:rPr>
          <w:noProof/>
          <w:lang w:eastAsia="zh-CN"/>
        </w:rPr>
        <w:t>Key Issue #21: NWDAF assisting in user plane</w:t>
      </w:r>
      <w:r>
        <w:rPr>
          <w:noProof/>
          <w:lang w:eastAsia="en-GB"/>
        </w:rPr>
        <w:t xml:space="preserve"> performance</w:t>
      </w:r>
      <w:r>
        <w:rPr>
          <w:noProof/>
        </w:rPr>
        <w:tab/>
      </w:r>
      <w:r>
        <w:rPr>
          <w:noProof/>
        </w:rPr>
        <w:fldChar w:fldCharType="begin" w:fldLock="1"/>
      </w:r>
      <w:r>
        <w:rPr>
          <w:noProof/>
        </w:rPr>
        <w:instrText xml:space="preserve"> PAGEREF _Toc59102055 \h </w:instrText>
      </w:r>
      <w:r>
        <w:rPr>
          <w:noProof/>
        </w:rPr>
      </w:r>
      <w:r>
        <w:rPr>
          <w:noProof/>
        </w:rPr>
        <w:fldChar w:fldCharType="separate"/>
      </w:r>
      <w:r>
        <w:rPr>
          <w:noProof/>
        </w:rPr>
        <w:t>376</w:t>
      </w:r>
      <w:r>
        <w:rPr>
          <w:noProof/>
        </w:rPr>
        <w:fldChar w:fldCharType="end"/>
      </w:r>
    </w:p>
    <w:p w14:paraId="6694D01C" w14:textId="34FBF40D" w:rsidR="00C9265A" w:rsidRDefault="00C9265A">
      <w:pPr>
        <w:pStyle w:val="TOC9"/>
        <w:rPr>
          <w:rFonts w:asciiTheme="minorHAnsi" w:eastAsiaTheme="minorEastAsia" w:hAnsiTheme="minorHAnsi" w:cstheme="minorBidi"/>
          <w:b w:val="0"/>
          <w:noProof/>
          <w:szCs w:val="22"/>
          <w:lang w:eastAsia="en-GB"/>
        </w:rPr>
      </w:pPr>
      <w:r>
        <w:rPr>
          <w:noProof/>
        </w:rPr>
        <w:t>Annex A: Change history</w:t>
      </w:r>
      <w:r>
        <w:rPr>
          <w:noProof/>
        </w:rPr>
        <w:tab/>
      </w:r>
      <w:r>
        <w:rPr>
          <w:noProof/>
        </w:rPr>
        <w:fldChar w:fldCharType="begin" w:fldLock="1"/>
      </w:r>
      <w:r>
        <w:rPr>
          <w:noProof/>
        </w:rPr>
        <w:instrText xml:space="preserve"> PAGEREF _Toc59102056 \h </w:instrText>
      </w:r>
      <w:r>
        <w:rPr>
          <w:noProof/>
        </w:rPr>
      </w:r>
      <w:r>
        <w:rPr>
          <w:noProof/>
        </w:rPr>
        <w:fldChar w:fldCharType="separate"/>
      </w:r>
      <w:r>
        <w:rPr>
          <w:noProof/>
        </w:rPr>
        <w:t>377</w:t>
      </w:r>
      <w:r>
        <w:rPr>
          <w:noProof/>
        </w:rPr>
        <w:fldChar w:fldCharType="end"/>
      </w:r>
    </w:p>
    <w:p w14:paraId="3ADE203F" w14:textId="7600A2E7" w:rsidR="009166E9" w:rsidRPr="00E9603C" w:rsidRDefault="00C77E8A">
      <w:r>
        <w:rPr>
          <w:rFonts w:eastAsia="SimSun"/>
          <w:color w:val="auto"/>
          <w:sz w:val="22"/>
        </w:rPr>
        <w:fldChar w:fldCharType="end"/>
      </w:r>
    </w:p>
    <w:p w14:paraId="7687DB5D" w14:textId="77777777" w:rsidR="009166E9" w:rsidRPr="00E9603C" w:rsidRDefault="009166E9">
      <w:pPr>
        <w:pStyle w:val="Heading1"/>
      </w:pPr>
      <w:r w:rsidRPr="00E9603C">
        <w:br w:type="page"/>
      </w:r>
      <w:bookmarkStart w:id="15" w:name="_Toc20730711"/>
      <w:bookmarkStart w:id="16" w:name="_Toc23409901"/>
      <w:bookmarkStart w:id="17" w:name="_Toc25416934"/>
      <w:bookmarkStart w:id="18" w:name="_Toc25417289"/>
      <w:bookmarkStart w:id="19" w:name="_Toc25417756"/>
      <w:bookmarkStart w:id="20" w:name="_Toc25740423"/>
      <w:bookmarkStart w:id="21" w:name="_Toc30155466"/>
      <w:bookmarkStart w:id="22" w:name="_Toc30155586"/>
      <w:bookmarkStart w:id="23" w:name="_Toc31296310"/>
      <w:bookmarkStart w:id="24" w:name="_Toc31360930"/>
      <w:bookmarkStart w:id="25" w:name="_Toc31448635"/>
      <w:bookmarkStart w:id="26" w:name="_Toc31639111"/>
      <w:bookmarkStart w:id="27" w:name="_Toc19378"/>
      <w:bookmarkStart w:id="28" w:name="_Toc21896"/>
      <w:bookmarkStart w:id="29" w:name="_Toc14938"/>
      <w:bookmarkStart w:id="30" w:name="_Toc27419"/>
      <w:bookmarkStart w:id="31" w:name="_Toc11836"/>
      <w:bookmarkStart w:id="32" w:name="_Toc20082"/>
      <w:bookmarkStart w:id="33" w:name="_Toc5424"/>
      <w:bookmarkStart w:id="34" w:name="_Toc29831"/>
      <w:bookmarkStart w:id="35" w:name="_Toc22363"/>
      <w:bookmarkStart w:id="36" w:name="_Toc9069"/>
      <w:bookmarkStart w:id="37" w:name="_Toc9736"/>
      <w:bookmarkStart w:id="38" w:name="_Toc26036"/>
      <w:bookmarkStart w:id="39" w:name="_Toc42769862"/>
      <w:bookmarkStart w:id="40" w:name="_Toc42778918"/>
      <w:bookmarkStart w:id="41" w:name="_Toc43392995"/>
      <w:bookmarkStart w:id="42" w:name="_Toc44004153"/>
      <w:bookmarkStart w:id="43" w:name="_Toc50020934"/>
      <w:bookmarkStart w:id="44" w:name="_Toc50021503"/>
      <w:bookmarkStart w:id="45" w:name="_Toc50022207"/>
      <w:bookmarkStart w:id="46" w:name="_Toc50022856"/>
      <w:bookmarkStart w:id="47" w:name="_Toc50023441"/>
      <w:bookmarkStart w:id="48" w:name="_Toc50309509"/>
      <w:bookmarkStart w:id="49" w:name="_Toc50579241"/>
      <w:bookmarkStart w:id="50" w:name="_Toc54769828"/>
      <w:bookmarkStart w:id="51" w:name="_Toc54779183"/>
      <w:bookmarkStart w:id="52" w:name="_Toc54786143"/>
      <w:bookmarkStart w:id="53" w:name="_Toc57200994"/>
      <w:bookmarkStart w:id="54" w:name="_Toc57641032"/>
      <w:bookmarkStart w:id="55" w:name="_Toc59101385"/>
      <w:r w:rsidRPr="00E9603C">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54F76DC1" w14:textId="77777777" w:rsidR="009166E9" w:rsidRPr="00E9603C" w:rsidRDefault="009166E9">
      <w:r w:rsidRPr="00E9603C">
        <w:t>This Technical Report has been produced by the 3rd Generation Partnership Project (3GPP).</w:t>
      </w:r>
    </w:p>
    <w:p w14:paraId="333A5F67" w14:textId="77777777" w:rsidR="009166E9" w:rsidRPr="00E9603C" w:rsidRDefault="009166E9">
      <w:r w:rsidRPr="00E960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6AC789" w14:textId="77777777" w:rsidR="009166E9" w:rsidRPr="00E9603C" w:rsidRDefault="009166E9">
      <w:pPr>
        <w:pStyle w:val="B1"/>
      </w:pPr>
      <w:r w:rsidRPr="00E9603C">
        <w:t>Version x.y.z</w:t>
      </w:r>
    </w:p>
    <w:p w14:paraId="5875B9CB" w14:textId="77777777" w:rsidR="009166E9" w:rsidRPr="00E9603C" w:rsidRDefault="009166E9">
      <w:pPr>
        <w:pStyle w:val="B1"/>
      </w:pPr>
      <w:r w:rsidRPr="00E9603C">
        <w:t>where:</w:t>
      </w:r>
    </w:p>
    <w:p w14:paraId="37659795" w14:textId="77777777" w:rsidR="009166E9" w:rsidRPr="00E9603C" w:rsidRDefault="009166E9">
      <w:pPr>
        <w:pStyle w:val="B2"/>
      </w:pPr>
      <w:r w:rsidRPr="00E9603C">
        <w:t>x</w:t>
      </w:r>
      <w:r w:rsidRPr="00E9603C">
        <w:tab/>
        <w:t>the first digit:</w:t>
      </w:r>
    </w:p>
    <w:p w14:paraId="4F750C1D" w14:textId="77777777" w:rsidR="009166E9" w:rsidRPr="00E9603C" w:rsidRDefault="009166E9">
      <w:pPr>
        <w:pStyle w:val="B3"/>
      </w:pPr>
      <w:r w:rsidRPr="00E9603C">
        <w:t>1</w:t>
      </w:r>
      <w:r w:rsidRPr="00E9603C">
        <w:tab/>
        <w:t>presented to TSG for information;</w:t>
      </w:r>
    </w:p>
    <w:p w14:paraId="585E9E55" w14:textId="77777777" w:rsidR="009166E9" w:rsidRPr="00E9603C" w:rsidRDefault="009166E9">
      <w:pPr>
        <w:pStyle w:val="B3"/>
      </w:pPr>
      <w:r w:rsidRPr="00E9603C">
        <w:t>2</w:t>
      </w:r>
      <w:r w:rsidRPr="00E9603C">
        <w:tab/>
        <w:t>presented to TSG for approval;</w:t>
      </w:r>
    </w:p>
    <w:p w14:paraId="40ED0F00" w14:textId="77777777" w:rsidR="009166E9" w:rsidRPr="00E9603C" w:rsidRDefault="009166E9">
      <w:pPr>
        <w:pStyle w:val="B3"/>
      </w:pPr>
      <w:r w:rsidRPr="00E9603C">
        <w:t>3</w:t>
      </w:r>
      <w:r w:rsidRPr="00E9603C">
        <w:tab/>
        <w:t>or greater indicates TSG approved document under change control.</w:t>
      </w:r>
    </w:p>
    <w:p w14:paraId="616550F5" w14:textId="77777777" w:rsidR="009166E9" w:rsidRPr="00E9603C" w:rsidRDefault="009166E9">
      <w:pPr>
        <w:pStyle w:val="B2"/>
      </w:pPr>
      <w:r w:rsidRPr="00E9603C">
        <w:t>y</w:t>
      </w:r>
      <w:r w:rsidRPr="00E9603C">
        <w:tab/>
        <w:t>the second digit is incremented for all changes of substance, i.e. technical enhancements, corrections, updates, etc.</w:t>
      </w:r>
    </w:p>
    <w:p w14:paraId="06DFBEAB" w14:textId="77777777" w:rsidR="009166E9" w:rsidRPr="00E9603C" w:rsidRDefault="009166E9">
      <w:pPr>
        <w:pStyle w:val="B2"/>
      </w:pPr>
      <w:r w:rsidRPr="00E9603C">
        <w:t>z</w:t>
      </w:r>
      <w:r w:rsidRPr="00E9603C">
        <w:tab/>
        <w:t>the third digit is incremented when editorial only changes have been incorporated in the document.</w:t>
      </w:r>
    </w:p>
    <w:p w14:paraId="50A25CAB" w14:textId="77777777" w:rsidR="009166E9" w:rsidRPr="00E9603C" w:rsidRDefault="009166E9">
      <w:r w:rsidRPr="00E9603C">
        <w:t>In the present document, certain modal verbs have the following meanings:</w:t>
      </w:r>
    </w:p>
    <w:p w14:paraId="7FC9EEF3" w14:textId="77777777" w:rsidR="009166E9" w:rsidRPr="00E9603C" w:rsidRDefault="009166E9">
      <w:pPr>
        <w:pStyle w:val="EX"/>
      </w:pPr>
      <w:r w:rsidRPr="00E9603C">
        <w:rPr>
          <w:b/>
        </w:rPr>
        <w:t>shall</w:t>
      </w:r>
      <w:r w:rsidRPr="00E9603C">
        <w:tab/>
        <w:t>indicates a mandatory requirement to do something</w:t>
      </w:r>
    </w:p>
    <w:p w14:paraId="00E0D086" w14:textId="77777777" w:rsidR="009166E9" w:rsidRPr="00E9603C" w:rsidRDefault="009166E9">
      <w:pPr>
        <w:pStyle w:val="EX"/>
      </w:pPr>
      <w:r w:rsidRPr="00E9603C">
        <w:rPr>
          <w:b/>
        </w:rPr>
        <w:t>shall not</w:t>
      </w:r>
      <w:r w:rsidRPr="00E9603C">
        <w:tab/>
        <w:t>indicates an interdiction (prohibition) to do something</w:t>
      </w:r>
    </w:p>
    <w:p w14:paraId="4BAC5C0D" w14:textId="77777777" w:rsidR="009166E9" w:rsidRPr="00E9603C" w:rsidRDefault="009166E9">
      <w:pPr>
        <w:pStyle w:val="NO"/>
      </w:pPr>
      <w:r w:rsidRPr="00E9603C">
        <w:t>NOTE 1:</w:t>
      </w:r>
      <w:r w:rsidRPr="00E9603C">
        <w:tab/>
        <w:t>The constructions "shall" and "shall not" are confined to the context of normative provisions, and do not appear in Technical Reports.</w:t>
      </w:r>
    </w:p>
    <w:p w14:paraId="2E54417B" w14:textId="77777777" w:rsidR="009166E9" w:rsidRPr="00E9603C" w:rsidRDefault="009166E9">
      <w:pPr>
        <w:pStyle w:val="NO"/>
      </w:pPr>
      <w:r w:rsidRPr="00E9603C">
        <w:t>NOTE 2:</w:t>
      </w:r>
      <w:r w:rsidRPr="00E9603C">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160DA0E" w14:textId="77777777" w:rsidR="009166E9" w:rsidRPr="00E9603C" w:rsidRDefault="009166E9">
      <w:pPr>
        <w:pStyle w:val="EX"/>
      </w:pPr>
      <w:r w:rsidRPr="00E9603C">
        <w:rPr>
          <w:b/>
        </w:rPr>
        <w:t>should</w:t>
      </w:r>
      <w:r w:rsidRPr="00E9603C">
        <w:tab/>
        <w:t>indicates a recommendation to do something</w:t>
      </w:r>
    </w:p>
    <w:p w14:paraId="2B9A4B24" w14:textId="77777777" w:rsidR="009166E9" w:rsidRPr="00E9603C" w:rsidRDefault="009166E9">
      <w:pPr>
        <w:pStyle w:val="EX"/>
      </w:pPr>
      <w:r w:rsidRPr="00E9603C">
        <w:rPr>
          <w:b/>
        </w:rPr>
        <w:t>should not</w:t>
      </w:r>
      <w:r w:rsidRPr="00E9603C">
        <w:tab/>
        <w:t>indicates a recommendation not to do something</w:t>
      </w:r>
    </w:p>
    <w:p w14:paraId="594167E3" w14:textId="77777777" w:rsidR="009166E9" w:rsidRPr="00E9603C" w:rsidRDefault="009166E9">
      <w:pPr>
        <w:pStyle w:val="EX"/>
      </w:pPr>
      <w:r w:rsidRPr="00E9603C">
        <w:rPr>
          <w:b/>
        </w:rPr>
        <w:t>may</w:t>
      </w:r>
      <w:r w:rsidRPr="00E9603C">
        <w:tab/>
        <w:t>indicates permission to do something</w:t>
      </w:r>
    </w:p>
    <w:p w14:paraId="3D3B5811" w14:textId="77777777" w:rsidR="009166E9" w:rsidRPr="00E9603C" w:rsidRDefault="009166E9">
      <w:pPr>
        <w:pStyle w:val="EX"/>
      </w:pPr>
      <w:r w:rsidRPr="00E9603C">
        <w:rPr>
          <w:b/>
        </w:rPr>
        <w:t>need not</w:t>
      </w:r>
      <w:r w:rsidRPr="00E9603C">
        <w:tab/>
        <w:t>indicates permission not to do something</w:t>
      </w:r>
    </w:p>
    <w:p w14:paraId="28AE4D88" w14:textId="77777777" w:rsidR="009166E9" w:rsidRPr="00E9603C" w:rsidRDefault="009166E9">
      <w:pPr>
        <w:pStyle w:val="NO"/>
      </w:pPr>
      <w:r w:rsidRPr="00E9603C">
        <w:t>NOTE 3:</w:t>
      </w:r>
      <w:r w:rsidRPr="00E9603C">
        <w:tab/>
        <w:t>The construction "may not" is ambiguous and is not used in normative elements. The unambiguous constructions "might not" or "shall not" are used instead, depending upon the meaning intended.</w:t>
      </w:r>
    </w:p>
    <w:p w14:paraId="41E12D94" w14:textId="77777777" w:rsidR="009166E9" w:rsidRPr="00E9603C" w:rsidRDefault="009166E9">
      <w:pPr>
        <w:pStyle w:val="EX"/>
      </w:pPr>
      <w:r w:rsidRPr="00E9603C">
        <w:rPr>
          <w:b/>
        </w:rPr>
        <w:t>can</w:t>
      </w:r>
      <w:r w:rsidRPr="00E9603C">
        <w:tab/>
        <w:t>indicates that something is possible</w:t>
      </w:r>
    </w:p>
    <w:p w14:paraId="769E5211" w14:textId="77777777" w:rsidR="009166E9" w:rsidRPr="00E9603C" w:rsidRDefault="009166E9">
      <w:pPr>
        <w:pStyle w:val="EX"/>
      </w:pPr>
      <w:r w:rsidRPr="00E9603C">
        <w:rPr>
          <w:b/>
        </w:rPr>
        <w:t>cannot</w:t>
      </w:r>
      <w:r w:rsidRPr="00E9603C">
        <w:tab/>
        <w:t>indicates that something is impossible</w:t>
      </w:r>
    </w:p>
    <w:p w14:paraId="32BF4512" w14:textId="77777777" w:rsidR="009166E9" w:rsidRPr="00E9603C" w:rsidRDefault="009166E9">
      <w:pPr>
        <w:pStyle w:val="NO"/>
      </w:pPr>
      <w:r w:rsidRPr="00E9603C">
        <w:t>NOTE 4:</w:t>
      </w:r>
      <w:r w:rsidRPr="00E9603C">
        <w:tab/>
        <w:t>The constructions "can" and "cannot" shall not to be used as substitutes for "may" and "need not".</w:t>
      </w:r>
    </w:p>
    <w:p w14:paraId="6EC996C8" w14:textId="77777777" w:rsidR="009166E9" w:rsidRPr="00E9603C" w:rsidRDefault="009166E9">
      <w:pPr>
        <w:pStyle w:val="EX"/>
      </w:pPr>
      <w:r w:rsidRPr="00E9603C">
        <w:rPr>
          <w:b/>
        </w:rPr>
        <w:t>will</w:t>
      </w:r>
      <w:r w:rsidRPr="00E9603C">
        <w:tab/>
        <w:t>indicates that something is certain or expected to happen as a result of action taken by an agency the behaviour of which is outside the scope of the present document</w:t>
      </w:r>
    </w:p>
    <w:p w14:paraId="46AA6F4A" w14:textId="77777777" w:rsidR="009166E9" w:rsidRPr="00E9603C" w:rsidRDefault="009166E9">
      <w:pPr>
        <w:pStyle w:val="EX"/>
      </w:pPr>
      <w:r w:rsidRPr="00E9603C">
        <w:rPr>
          <w:b/>
        </w:rPr>
        <w:t>will not</w:t>
      </w:r>
      <w:r w:rsidRPr="00E9603C">
        <w:tab/>
        <w:t>indicates that something is certain or expected not to happen as a result of action taken by an agency the behaviour of which is outside the scope of the present document</w:t>
      </w:r>
    </w:p>
    <w:p w14:paraId="137C54CF" w14:textId="77777777" w:rsidR="009166E9" w:rsidRPr="00E9603C" w:rsidRDefault="009166E9">
      <w:pPr>
        <w:pStyle w:val="EX"/>
      </w:pPr>
      <w:r w:rsidRPr="00E9603C">
        <w:rPr>
          <w:b/>
        </w:rPr>
        <w:t>might</w:t>
      </w:r>
      <w:r w:rsidRPr="00E9603C">
        <w:tab/>
        <w:t>indicates a likelihood that something will happen as a result of action taken by some agency the behaviour of which is outside the scope of the present document</w:t>
      </w:r>
    </w:p>
    <w:p w14:paraId="23CE4465" w14:textId="77777777" w:rsidR="009166E9" w:rsidRPr="00E9603C" w:rsidRDefault="009166E9">
      <w:pPr>
        <w:pStyle w:val="EX"/>
      </w:pPr>
      <w:r w:rsidRPr="00E9603C">
        <w:rPr>
          <w:b/>
        </w:rPr>
        <w:t>might not</w:t>
      </w:r>
      <w:r w:rsidRPr="00E9603C">
        <w:tab/>
        <w:t>indicates a likelihood that something will not happen as a result of action taken by some agency the behaviour of which is outside the scope of the present document</w:t>
      </w:r>
    </w:p>
    <w:p w14:paraId="3B229D33" w14:textId="77777777" w:rsidR="009166E9" w:rsidRPr="00E9603C" w:rsidRDefault="009166E9">
      <w:r w:rsidRPr="00E9603C">
        <w:t>In addition:</w:t>
      </w:r>
    </w:p>
    <w:p w14:paraId="39F58472" w14:textId="77777777" w:rsidR="009166E9" w:rsidRPr="00E9603C" w:rsidRDefault="009166E9">
      <w:pPr>
        <w:pStyle w:val="EX"/>
      </w:pPr>
      <w:r w:rsidRPr="00E9603C">
        <w:rPr>
          <w:b/>
        </w:rPr>
        <w:t>is</w:t>
      </w:r>
      <w:r w:rsidRPr="00E9603C">
        <w:tab/>
        <w:t>(or any other verb in the indicative mood) indicates a statement of fact</w:t>
      </w:r>
    </w:p>
    <w:p w14:paraId="1AE6D7DE" w14:textId="77777777" w:rsidR="009166E9" w:rsidRPr="00E9603C" w:rsidRDefault="009166E9">
      <w:pPr>
        <w:pStyle w:val="EX"/>
      </w:pPr>
      <w:r w:rsidRPr="00E9603C">
        <w:rPr>
          <w:b/>
        </w:rPr>
        <w:t>is not</w:t>
      </w:r>
      <w:r w:rsidRPr="00E9603C">
        <w:tab/>
        <w:t>(or any other negative verb in the indicative mood) indicates a statement of fact</w:t>
      </w:r>
    </w:p>
    <w:p w14:paraId="24F419F2" w14:textId="77777777" w:rsidR="009166E9" w:rsidRPr="00E9603C" w:rsidRDefault="009166E9">
      <w:pPr>
        <w:pStyle w:val="NO"/>
      </w:pPr>
      <w:r w:rsidRPr="00E9603C">
        <w:t>NOTE 5:</w:t>
      </w:r>
      <w:r w:rsidRPr="00E9603C">
        <w:tab/>
        <w:t>The constructions "is" and "is not" do not indicate requirements.</w:t>
      </w:r>
    </w:p>
    <w:p w14:paraId="43941887" w14:textId="77777777" w:rsidR="009166E9" w:rsidRPr="00E9603C" w:rsidRDefault="009166E9">
      <w:pPr>
        <w:pStyle w:val="Heading1"/>
      </w:pPr>
      <w:r w:rsidRPr="00E9603C">
        <w:br w:type="page"/>
      </w:r>
      <w:bookmarkStart w:id="56" w:name="_Toc20730712"/>
      <w:bookmarkStart w:id="57" w:name="_Toc23409902"/>
      <w:bookmarkStart w:id="58" w:name="_Toc25416935"/>
      <w:bookmarkStart w:id="59" w:name="_Toc25417290"/>
      <w:bookmarkStart w:id="60" w:name="_Toc25417757"/>
      <w:bookmarkStart w:id="61" w:name="_Toc25740424"/>
      <w:bookmarkStart w:id="62" w:name="_Toc30155467"/>
      <w:bookmarkStart w:id="63" w:name="_Toc30155587"/>
      <w:bookmarkStart w:id="64" w:name="_Toc31296311"/>
      <w:bookmarkStart w:id="65" w:name="_Toc31360931"/>
      <w:bookmarkStart w:id="66" w:name="_Toc31448636"/>
      <w:bookmarkStart w:id="67" w:name="_Toc31639112"/>
      <w:bookmarkStart w:id="68" w:name="_Toc12274"/>
      <w:bookmarkStart w:id="69" w:name="_Toc25168"/>
      <w:bookmarkStart w:id="70" w:name="_Toc16249"/>
      <w:bookmarkStart w:id="71" w:name="_Toc698"/>
      <w:bookmarkStart w:id="72" w:name="_Toc7141"/>
      <w:bookmarkStart w:id="73" w:name="_Toc7411"/>
      <w:bookmarkStart w:id="74" w:name="_Toc24188"/>
      <w:bookmarkStart w:id="75" w:name="_Toc3235"/>
      <w:bookmarkStart w:id="76" w:name="_Toc17847"/>
      <w:bookmarkStart w:id="77" w:name="_Toc16240"/>
      <w:bookmarkStart w:id="78" w:name="_Toc20384"/>
      <w:bookmarkStart w:id="79" w:name="_Toc26888"/>
      <w:bookmarkStart w:id="80" w:name="_Toc42769863"/>
      <w:bookmarkStart w:id="81" w:name="_Toc42778919"/>
      <w:bookmarkStart w:id="82" w:name="_Toc43392996"/>
      <w:bookmarkStart w:id="83" w:name="_Toc44004154"/>
      <w:bookmarkStart w:id="84" w:name="_Toc50020935"/>
      <w:bookmarkStart w:id="85" w:name="_Toc50021504"/>
      <w:bookmarkStart w:id="86" w:name="_Toc50022208"/>
      <w:bookmarkStart w:id="87" w:name="_Toc50022857"/>
      <w:bookmarkStart w:id="88" w:name="_Toc50023442"/>
      <w:bookmarkStart w:id="89" w:name="_Toc50309510"/>
      <w:bookmarkStart w:id="90" w:name="_Toc50579242"/>
      <w:bookmarkStart w:id="91" w:name="_Toc54769829"/>
      <w:bookmarkStart w:id="92" w:name="_Toc54779184"/>
      <w:bookmarkStart w:id="93" w:name="_Toc54786144"/>
      <w:bookmarkStart w:id="94" w:name="_Toc57200995"/>
      <w:bookmarkStart w:id="95" w:name="_Toc57641033"/>
      <w:bookmarkStart w:id="96" w:name="_Toc59101386"/>
      <w:r w:rsidRPr="00E9603C">
        <w:t>1</w:t>
      </w:r>
      <w:r w:rsidRPr="00E9603C">
        <w:tab/>
        <w:t>Scope</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237DD50D" w14:textId="77777777" w:rsidR="009166E9" w:rsidRPr="00E9603C" w:rsidRDefault="009166E9">
      <w:r w:rsidRPr="00E9603C">
        <w:t>The purpose of this Technical Report is to study enhancements for analytics and NWDAF for the following objectives:</w:t>
      </w:r>
    </w:p>
    <w:p w14:paraId="2D631DAE" w14:textId="77777777" w:rsidR="009166E9" w:rsidRPr="00E9603C" w:rsidRDefault="009166E9">
      <w:pPr>
        <w:pStyle w:val="B1"/>
      </w:pPr>
      <w:r w:rsidRPr="00E9603C">
        <w:t>-</w:t>
      </w:r>
      <w:r w:rsidRPr="00E9603C">
        <w:tab/>
        <w:t>Remaining key issues from Release 16: UE driven analytics; How to ensure that slice SLA is guaranteed; Which data from UPF can be used by NWDAF (e.g. applications, other user data characteristics);</w:t>
      </w:r>
    </w:p>
    <w:p w14:paraId="4E765A67" w14:textId="77777777" w:rsidR="009166E9" w:rsidRPr="00E9603C" w:rsidRDefault="009166E9">
      <w:pPr>
        <w:pStyle w:val="B1"/>
      </w:pPr>
      <w:r w:rsidRPr="00E9603C">
        <w:t>-</w:t>
      </w:r>
      <w:r w:rsidRPr="00E9603C">
        <w:tab/>
        <w:t>NWDAF architecture enhancements: Multiple NWDAF Instances in one PLMN including hierarchies, roles and inter-NWDAF instance cooperation;</w:t>
      </w:r>
    </w:p>
    <w:p w14:paraId="2D76F21E" w14:textId="77777777" w:rsidR="009166E9" w:rsidRPr="00E9603C" w:rsidRDefault="009166E9">
      <w:pPr>
        <w:pStyle w:val="B1"/>
      </w:pPr>
      <w:r w:rsidRPr="00E9603C">
        <w:t>-</w:t>
      </w:r>
      <w:r w:rsidRPr="00E9603C">
        <w:tab/>
        <w:t>NWDAF features enhancement: Enabling real-time or near real-time NWDAF communication, including mechanism for data collection; Service MOS based NWDAF-Assisted UP Optimization; Minimization of the load generated by NWDAF data collection;</w:t>
      </w:r>
    </w:p>
    <w:p w14:paraId="4733346D" w14:textId="77777777" w:rsidR="009166E9" w:rsidRPr="00E9603C" w:rsidRDefault="009166E9">
      <w:pPr>
        <w:pStyle w:val="B1"/>
      </w:pPr>
      <w:r w:rsidRPr="00E9603C">
        <w:t>-</w:t>
      </w:r>
      <w:r w:rsidRPr="00E9603C">
        <w:tab/>
        <w:t>New Use Cases/key issues: Interaction between NWDAF and ML Model &amp; Training Service owned by the operator</w:t>
      </w:r>
      <w:r w:rsidR="00E9603C">
        <w:t>.</w:t>
      </w:r>
    </w:p>
    <w:p w14:paraId="126F1709" w14:textId="77777777" w:rsidR="009166E9" w:rsidRPr="00E9603C" w:rsidRDefault="009166E9">
      <w:pPr>
        <w:pStyle w:val="Heading1"/>
      </w:pPr>
      <w:bookmarkStart w:id="97" w:name="_Toc20730713"/>
      <w:bookmarkStart w:id="98" w:name="_Toc23409903"/>
      <w:bookmarkStart w:id="99" w:name="_Toc25416936"/>
      <w:bookmarkStart w:id="100" w:name="_Toc25417291"/>
      <w:bookmarkStart w:id="101" w:name="_Toc25417758"/>
      <w:bookmarkStart w:id="102" w:name="_Toc25740425"/>
      <w:bookmarkStart w:id="103" w:name="_Toc30155468"/>
      <w:bookmarkStart w:id="104" w:name="_Toc30155588"/>
      <w:bookmarkStart w:id="105" w:name="_Toc31296312"/>
      <w:bookmarkStart w:id="106" w:name="_Toc31360932"/>
      <w:bookmarkStart w:id="107" w:name="_Toc31448637"/>
      <w:bookmarkStart w:id="108" w:name="_Toc31639113"/>
      <w:bookmarkStart w:id="109" w:name="_Toc26808"/>
      <w:bookmarkStart w:id="110" w:name="_Toc6337"/>
      <w:bookmarkStart w:id="111" w:name="_Toc15436"/>
      <w:bookmarkStart w:id="112" w:name="_Toc2511"/>
      <w:bookmarkStart w:id="113" w:name="_Toc2793"/>
      <w:bookmarkStart w:id="114" w:name="_Toc4207"/>
      <w:bookmarkStart w:id="115" w:name="_Toc16112"/>
      <w:bookmarkStart w:id="116" w:name="_Toc30058"/>
      <w:bookmarkStart w:id="117" w:name="_Toc3248"/>
      <w:bookmarkStart w:id="118" w:name="_Toc26560"/>
      <w:bookmarkStart w:id="119" w:name="_Toc9744"/>
      <w:bookmarkStart w:id="120" w:name="_Toc4099"/>
      <w:bookmarkStart w:id="121" w:name="_Toc42769864"/>
      <w:bookmarkStart w:id="122" w:name="_Toc42778920"/>
      <w:bookmarkStart w:id="123" w:name="_Toc43392997"/>
      <w:bookmarkStart w:id="124" w:name="_Toc44004155"/>
      <w:bookmarkStart w:id="125" w:name="_Toc50020936"/>
      <w:bookmarkStart w:id="126" w:name="_Toc50021505"/>
      <w:bookmarkStart w:id="127" w:name="_Toc50022209"/>
      <w:bookmarkStart w:id="128" w:name="_Toc50022858"/>
      <w:bookmarkStart w:id="129" w:name="_Toc50023443"/>
      <w:bookmarkStart w:id="130" w:name="_Toc50309511"/>
      <w:bookmarkStart w:id="131" w:name="_Toc50579243"/>
      <w:bookmarkStart w:id="132" w:name="_Toc54769830"/>
      <w:bookmarkStart w:id="133" w:name="_Toc54779185"/>
      <w:bookmarkStart w:id="134" w:name="_Toc54786145"/>
      <w:bookmarkStart w:id="135" w:name="_Toc57200996"/>
      <w:bookmarkStart w:id="136" w:name="_Toc57641034"/>
      <w:bookmarkStart w:id="137" w:name="_Toc59101387"/>
      <w:r w:rsidRPr="00E9603C">
        <w:t>2</w:t>
      </w:r>
      <w:r w:rsidRPr="00E9603C">
        <w:tab/>
        <w:t>References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4AD37B27" w14:textId="77777777" w:rsidR="009166E9" w:rsidRPr="00E9603C" w:rsidRDefault="009166E9">
      <w:r w:rsidRPr="00E9603C">
        <w:t>The following documents contain provisions which, through reference in this text, constitute provisions of the present document.</w:t>
      </w:r>
    </w:p>
    <w:p w14:paraId="2E285A91" w14:textId="77777777" w:rsidR="009166E9" w:rsidRPr="00E9603C" w:rsidRDefault="009166E9">
      <w:pPr>
        <w:pStyle w:val="B1"/>
      </w:pPr>
      <w:r w:rsidRPr="00E9603C">
        <w:t>-</w:t>
      </w:r>
      <w:r w:rsidRPr="00E9603C">
        <w:tab/>
        <w:t>References are either specific (identified by date of publication, edition number, version number, etc.) or non</w:t>
      </w:r>
      <w:r w:rsidRPr="00E9603C">
        <w:noBreakHyphen/>
        <w:t>specific.</w:t>
      </w:r>
    </w:p>
    <w:p w14:paraId="5D272685" w14:textId="77777777" w:rsidR="009166E9" w:rsidRPr="00E9603C" w:rsidRDefault="009166E9">
      <w:pPr>
        <w:pStyle w:val="B1"/>
      </w:pPr>
      <w:r w:rsidRPr="00E9603C">
        <w:t>-</w:t>
      </w:r>
      <w:r w:rsidRPr="00E9603C">
        <w:tab/>
        <w:t>For a specific reference, subsequent revisions do not apply.</w:t>
      </w:r>
    </w:p>
    <w:p w14:paraId="41FD9ED9" w14:textId="77777777" w:rsidR="009166E9" w:rsidRPr="00E9603C" w:rsidRDefault="009166E9">
      <w:pPr>
        <w:pStyle w:val="B1"/>
      </w:pPr>
      <w:r w:rsidRPr="00E9603C">
        <w:t>-</w:t>
      </w:r>
      <w:r w:rsidRPr="00E9603C">
        <w:tab/>
        <w:t>For a non-specific reference, the latest version applies. In the case of a reference to a 3GPP document (including a GSM document), a non-specific reference implicitly refers to the latest version of that document</w:t>
      </w:r>
      <w:r w:rsidRPr="00E9603C">
        <w:rPr>
          <w:i/>
        </w:rPr>
        <w:t xml:space="preserve"> in the same Release as the present document</w:t>
      </w:r>
      <w:r w:rsidRPr="00E9603C">
        <w:t>.</w:t>
      </w:r>
    </w:p>
    <w:p w14:paraId="39C3BF34" w14:textId="77777777" w:rsidR="009166E9" w:rsidRPr="00E9603C" w:rsidRDefault="009166E9">
      <w:pPr>
        <w:pStyle w:val="EX"/>
      </w:pPr>
      <w:r w:rsidRPr="00E9603C">
        <w:t>[1]</w:t>
      </w:r>
      <w:r w:rsidRPr="00E9603C">
        <w:tab/>
      </w:r>
      <w:r w:rsidR="00E9603C" w:rsidRPr="00E9603C">
        <w:t>3GPP</w:t>
      </w:r>
      <w:r w:rsidR="00E9603C">
        <w:t> </w:t>
      </w:r>
      <w:r w:rsidR="00E9603C" w:rsidRPr="00E9603C">
        <w:t>TR</w:t>
      </w:r>
      <w:r w:rsidR="00E9603C">
        <w:t> </w:t>
      </w:r>
      <w:r w:rsidR="00E9603C" w:rsidRPr="00E9603C">
        <w:t>21.905:</w:t>
      </w:r>
      <w:r w:rsidRPr="00E9603C">
        <w:t xml:space="preserve"> "Vocabulary for 3GPP Specifications".</w:t>
      </w:r>
    </w:p>
    <w:p w14:paraId="258AF599" w14:textId="77777777" w:rsidR="009166E9" w:rsidRPr="00E9603C" w:rsidRDefault="009166E9">
      <w:pPr>
        <w:pStyle w:val="EX"/>
      </w:pPr>
      <w:r w:rsidRPr="00E9603C">
        <w:t>[2]</w:t>
      </w:r>
      <w:r w:rsidRPr="00E9603C">
        <w:tab/>
      </w:r>
      <w:r w:rsidR="00E9603C" w:rsidRPr="00E9603C">
        <w:t>3GPP</w:t>
      </w:r>
      <w:r w:rsidR="00E9603C">
        <w:t> </w:t>
      </w:r>
      <w:r w:rsidR="00E9603C" w:rsidRPr="00E9603C">
        <w:t>TS</w:t>
      </w:r>
      <w:r w:rsidR="00E9603C">
        <w:t> </w:t>
      </w:r>
      <w:r w:rsidR="00E9603C" w:rsidRPr="00E9603C">
        <w:t>23.501:</w:t>
      </w:r>
      <w:r w:rsidRPr="00E9603C">
        <w:t xml:space="preserve"> "System Architecture for the 5G System; Stage 2".</w:t>
      </w:r>
    </w:p>
    <w:p w14:paraId="5EFCC1E7" w14:textId="77777777" w:rsidR="009166E9" w:rsidRPr="00E9603C" w:rsidRDefault="009166E9">
      <w:pPr>
        <w:pStyle w:val="EX"/>
      </w:pPr>
      <w:r w:rsidRPr="00E9603C">
        <w:t>[3]</w:t>
      </w:r>
      <w:r w:rsidRPr="00E9603C">
        <w:tab/>
      </w:r>
      <w:r w:rsidR="00E9603C" w:rsidRPr="00E9603C">
        <w:t>3GPP</w:t>
      </w:r>
      <w:r w:rsidR="00E9603C">
        <w:t> </w:t>
      </w:r>
      <w:r w:rsidR="00E9603C" w:rsidRPr="00E9603C">
        <w:t>TS</w:t>
      </w:r>
      <w:r w:rsidR="00E9603C">
        <w:t> </w:t>
      </w:r>
      <w:r w:rsidR="00E9603C" w:rsidRPr="00E9603C">
        <w:t>23.502:</w:t>
      </w:r>
      <w:r w:rsidRPr="00E9603C">
        <w:t xml:space="preserve"> "Procedures for the 5G System; Stage 2".</w:t>
      </w:r>
    </w:p>
    <w:p w14:paraId="21A79429" w14:textId="77777777" w:rsidR="009166E9" w:rsidRPr="00E9603C" w:rsidRDefault="009166E9">
      <w:pPr>
        <w:pStyle w:val="EX"/>
      </w:pPr>
      <w:r w:rsidRPr="00E9603C">
        <w:t>[4]</w:t>
      </w:r>
      <w:r w:rsidRPr="00E9603C">
        <w:tab/>
      </w:r>
      <w:r w:rsidR="00E9603C" w:rsidRPr="00E9603C">
        <w:t>3GPP</w:t>
      </w:r>
      <w:r w:rsidR="00E9603C">
        <w:t> </w:t>
      </w:r>
      <w:r w:rsidR="00E9603C" w:rsidRPr="00E9603C">
        <w:t>TS</w:t>
      </w:r>
      <w:r w:rsidR="00E9603C">
        <w:t> </w:t>
      </w:r>
      <w:r w:rsidR="00E9603C" w:rsidRPr="00E9603C">
        <w:t>23.503:</w:t>
      </w:r>
      <w:r w:rsidRPr="00E9603C">
        <w:t xml:space="preserve"> "Policy and Charging Control Framework for the 5G System; Stage 2".</w:t>
      </w:r>
    </w:p>
    <w:p w14:paraId="34EBA92F" w14:textId="77777777" w:rsidR="009166E9" w:rsidRPr="00E9603C" w:rsidRDefault="009166E9">
      <w:pPr>
        <w:pStyle w:val="EX"/>
      </w:pPr>
      <w:r w:rsidRPr="00E9603C">
        <w:t>[5]</w:t>
      </w:r>
      <w:r w:rsidRPr="00E9603C">
        <w:tab/>
      </w:r>
      <w:r w:rsidR="00E9603C" w:rsidRPr="00E9603C">
        <w:t>3GPP</w:t>
      </w:r>
      <w:r w:rsidR="00E9603C">
        <w:t> </w:t>
      </w:r>
      <w:r w:rsidR="00E9603C" w:rsidRPr="00E9603C">
        <w:t>TS</w:t>
      </w:r>
      <w:r w:rsidR="00E9603C">
        <w:t> </w:t>
      </w:r>
      <w:r w:rsidR="00E9603C" w:rsidRPr="00E9603C">
        <w:t>23.288:</w:t>
      </w:r>
      <w:r w:rsidRPr="00E9603C">
        <w:t xml:space="preserve"> "Architecture enhancements for 5G System (5GS) to support network data analytics services; Stage 2".</w:t>
      </w:r>
    </w:p>
    <w:p w14:paraId="4FC64411" w14:textId="77777777" w:rsidR="009166E9" w:rsidRPr="00E9603C" w:rsidRDefault="009166E9">
      <w:pPr>
        <w:pStyle w:val="EX"/>
      </w:pPr>
      <w:r w:rsidRPr="00E9603C">
        <w:t>[6]</w:t>
      </w:r>
      <w:r w:rsidRPr="00E9603C">
        <w:tab/>
        <w:t>ITU</w:t>
      </w:r>
      <w:r w:rsidRPr="00E9603C">
        <w:noBreakHyphen/>
        <w:t>T Recommendation P.1203.3: "Parametric bitstream-based quality assessment of progressive download and adaptive audiovisual streaming services over reliable transport - Quality integration module".</w:t>
      </w:r>
    </w:p>
    <w:p w14:paraId="042E31C5" w14:textId="77777777" w:rsidR="009166E9" w:rsidRPr="00E9603C" w:rsidRDefault="009166E9">
      <w:pPr>
        <w:pStyle w:val="EX"/>
      </w:pPr>
      <w:r w:rsidRPr="00E9603C">
        <w:t>[7]</w:t>
      </w:r>
      <w:r w:rsidRPr="00E9603C">
        <w:tab/>
      </w:r>
      <w:r w:rsidR="00E9603C" w:rsidRPr="00E9603C">
        <w:t>3GPP</w:t>
      </w:r>
      <w:r w:rsidR="00E9603C">
        <w:t> </w:t>
      </w:r>
      <w:r w:rsidR="00E9603C" w:rsidRPr="00E9603C">
        <w:t>TS</w:t>
      </w:r>
      <w:r w:rsidR="00E9603C">
        <w:t> </w:t>
      </w:r>
      <w:r w:rsidR="00E9603C" w:rsidRPr="00E9603C">
        <w:t>38.331:</w:t>
      </w:r>
      <w:r w:rsidRPr="00E9603C">
        <w:t xml:space="preserve"> "NR; Radio Resource Control (RRC) protocol specification".</w:t>
      </w:r>
    </w:p>
    <w:p w14:paraId="7B381420" w14:textId="77777777" w:rsidR="009166E9" w:rsidRPr="00E9603C" w:rsidRDefault="009166E9">
      <w:pPr>
        <w:pStyle w:val="EX"/>
      </w:pPr>
      <w:r w:rsidRPr="00E9603C">
        <w:t>[</w:t>
      </w:r>
      <w:r w:rsidRPr="00E9603C">
        <w:rPr>
          <w:lang w:eastAsia="zh-CN"/>
        </w:rPr>
        <w:t>8</w:t>
      </w:r>
      <w:r w:rsidRPr="00E9603C">
        <w:t>]</w:t>
      </w:r>
      <w:r w:rsidRPr="00E9603C">
        <w:tab/>
      </w:r>
      <w:r w:rsidR="00E9603C" w:rsidRPr="00E9603C">
        <w:t>3GPP</w:t>
      </w:r>
      <w:r w:rsidR="00E9603C">
        <w:t> </w:t>
      </w:r>
      <w:r w:rsidR="00E9603C" w:rsidRPr="00E9603C">
        <w:t>TS</w:t>
      </w:r>
      <w:r w:rsidR="00E9603C">
        <w:t> </w:t>
      </w:r>
      <w:r w:rsidR="00E9603C" w:rsidRPr="00E9603C">
        <w:t>36.331:</w:t>
      </w:r>
      <w:r w:rsidRPr="00E9603C">
        <w:t xml:space="preserve"> "Evolved Universal Terrestrial Radio Access (E-UTRA); Radio Resource Control (RRC); Protocol specification".</w:t>
      </w:r>
    </w:p>
    <w:p w14:paraId="31690D5B" w14:textId="77777777" w:rsidR="009166E9" w:rsidRPr="00E9603C" w:rsidRDefault="009166E9">
      <w:pPr>
        <w:pStyle w:val="EX"/>
      </w:pPr>
      <w:r w:rsidRPr="00E9603C">
        <w:t>[9]</w:t>
      </w:r>
      <w:r w:rsidRPr="00E9603C">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38.215</w:t>
      </w:r>
      <w:r w:rsidR="00E9603C" w:rsidRPr="00E9603C">
        <w:t>:</w:t>
      </w:r>
      <w:r w:rsidRPr="00E9603C">
        <w:t xml:space="preserve"> "NR; Physical layer measurements".</w:t>
      </w:r>
    </w:p>
    <w:p w14:paraId="26322E1B" w14:textId="77777777" w:rsidR="009166E9" w:rsidRPr="00E9603C" w:rsidRDefault="009166E9">
      <w:pPr>
        <w:pStyle w:val="EX"/>
      </w:pPr>
      <w:r w:rsidRPr="00E9603C">
        <w:t>[</w:t>
      </w:r>
      <w:r w:rsidRPr="00E9603C">
        <w:rPr>
          <w:rFonts w:eastAsia="SimSun"/>
          <w:lang w:eastAsia="zh-CN"/>
        </w:rPr>
        <w:t>10</w:t>
      </w:r>
      <w:r w:rsidRPr="00E9603C">
        <w:t>]</w:t>
      </w:r>
      <w:r w:rsidRPr="00E9603C">
        <w:tab/>
      </w:r>
      <w:r w:rsidR="00E9603C" w:rsidRPr="00E9603C">
        <w:rPr>
          <w:lang w:eastAsia="zh-CN"/>
        </w:rPr>
        <w:t>3GPP</w:t>
      </w:r>
      <w:r w:rsidR="00E9603C">
        <w:rPr>
          <w:lang w:eastAsia="zh-CN"/>
        </w:rPr>
        <w:t> </w:t>
      </w:r>
      <w:r w:rsidR="00E9603C" w:rsidRPr="00E9603C">
        <w:rPr>
          <w:lang w:eastAsia="zh-CN"/>
        </w:rPr>
        <w:t>TR</w:t>
      </w:r>
      <w:r w:rsidR="00E9603C">
        <w:rPr>
          <w:lang w:eastAsia="zh-CN"/>
        </w:rPr>
        <w:t> </w:t>
      </w:r>
      <w:r w:rsidR="00E9603C" w:rsidRPr="00E9603C">
        <w:rPr>
          <w:lang w:eastAsia="zh-CN"/>
        </w:rPr>
        <w:t>23</w:t>
      </w:r>
      <w:r w:rsidR="00E9603C">
        <w:rPr>
          <w:lang w:eastAsia="zh-CN"/>
        </w:rPr>
        <w:t>.</w:t>
      </w:r>
      <w:r w:rsidR="00E9603C" w:rsidRPr="00E9603C">
        <w:rPr>
          <w:lang w:eastAsia="zh-CN"/>
        </w:rPr>
        <w:t>700</w:t>
      </w:r>
      <w:r w:rsidR="00E9603C">
        <w:rPr>
          <w:lang w:eastAsia="zh-CN"/>
        </w:rPr>
        <w:noBreakHyphen/>
      </w:r>
      <w:r w:rsidR="00E9603C" w:rsidRPr="00E9603C">
        <w:rPr>
          <w:lang w:eastAsia="zh-CN"/>
        </w:rPr>
        <w:t>40</w:t>
      </w:r>
      <w:r w:rsidR="00E9603C" w:rsidRPr="00E9603C">
        <w:t>:</w:t>
      </w:r>
      <w:r w:rsidRPr="00E9603C">
        <w:t xml:space="preserve"> "Study on enhancement of network slicing".</w:t>
      </w:r>
    </w:p>
    <w:p w14:paraId="6E1F97AD" w14:textId="77777777" w:rsidR="009166E9" w:rsidRPr="00E9603C" w:rsidRDefault="009166E9">
      <w:pPr>
        <w:pStyle w:val="EX"/>
      </w:pPr>
      <w:r w:rsidRPr="00E9603C">
        <w:t>[</w:t>
      </w:r>
      <w:r w:rsidRPr="00E9603C">
        <w:rPr>
          <w:rFonts w:eastAsia="SimSun"/>
          <w:lang w:eastAsia="zh-CN"/>
        </w:rPr>
        <w:t>11</w:t>
      </w:r>
      <w:r w:rsidRPr="00E9603C">
        <w:t>]</w:t>
      </w:r>
      <w:r w:rsidRPr="00E9603C">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29.510</w:t>
      </w:r>
      <w:r w:rsidR="00E9603C" w:rsidRPr="00E9603C">
        <w:t>:</w:t>
      </w:r>
      <w:r w:rsidRPr="00E9603C">
        <w:t xml:space="preserve"> "Network Function Repository Services; Stage 3".</w:t>
      </w:r>
    </w:p>
    <w:p w14:paraId="4D0AA7D5" w14:textId="77777777" w:rsidR="009166E9" w:rsidRPr="00E9603C" w:rsidRDefault="009166E9">
      <w:pPr>
        <w:pStyle w:val="EX"/>
      </w:pPr>
      <w:r w:rsidRPr="00E9603C">
        <w:t>[</w:t>
      </w:r>
      <w:r w:rsidRPr="00E9603C">
        <w:rPr>
          <w:rFonts w:eastAsia="SimSun"/>
          <w:lang w:eastAsia="zh-CN"/>
        </w:rPr>
        <w:t>12</w:t>
      </w:r>
      <w:r w:rsidRPr="00E9603C">
        <w:t>]</w:t>
      </w:r>
      <w:r w:rsidRPr="00E9603C">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26.512</w:t>
      </w:r>
      <w:r w:rsidR="00E9603C" w:rsidRPr="00E9603C">
        <w:t>:</w:t>
      </w:r>
      <w:r w:rsidRPr="00E9603C">
        <w:t xml:space="preserve"> "5G Media Streaming (5GMS)".</w:t>
      </w:r>
    </w:p>
    <w:p w14:paraId="2CD56415" w14:textId="77777777" w:rsidR="009166E9" w:rsidRPr="00E9603C" w:rsidRDefault="009166E9">
      <w:pPr>
        <w:pStyle w:val="EX"/>
      </w:pPr>
      <w:r w:rsidRPr="00E9603C">
        <w:t>[</w:t>
      </w:r>
      <w:r w:rsidRPr="00E9603C">
        <w:rPr>
          <w:rFonts w:eastAsia="SimSun"/>
          <w:lang w:eastAsia="zh-CN"/>
        </w:rPr>
        <w:t>13</w:t>
      </w:r>
      <w:r w:rsidRPr="00E9603C">
        <w:t>]</w:t>
      </w:r>
      <w:r w:rsidRPr="00E9603C">
        <w:tab/>
      </w:r>
      <w:r w:rsidR="00E9603C" w:rsidRPr="00E9603C">
        <w:rPr>
          <w:lang w:eastAsia="zh-CN"/>
        </w:rPr>
        <w:t>3GPP</w:t>
      </w:r>
      <w:r w:rsidR="00E9603C">
        <w:rPr>
          <w:lang w:eastAsia="zh-CN"/>
        </w:rPr>
        <w:t> </w:t>
      </w:r>
      <w:r w:rsidR="00E9603C" w:rsidRPr="00E9603C">
        <w:rPr>
          <w:lang w:eastAsia="zh-CN"/>
        </w:rPr>
        <w:t>TR</w:t>
      </w:r>
      <w:r w:rsidR="00E9603C">
        <w:rPr>
          <w:lang w:eastAsia="zh-CN"/>
        </w:rPr>
        <w:t> </w:t>
      </w:r>
      <w:r w:rsidR="00E9603C" w:rsidRPr="00E9603C">
        <w:rPr>
          <w:lang w:eastAsia="zh-CN"/>
        </w:rPr>
        <w:t>37.816</w:t>
      </w:r>
      <w:r w:rsidR="00E9603C" w:rsidRPr="00E9603C">
        <w:t>:</w:t>
      </w:r>
      <w:r w:rsidRPr="00E9603C">
        <w:t xml:space="preserve"> "Study on RAN-centric data collection and utilization for LTE and NR".</w:t>
      </w:r>
    </w:p>
    <w:p w14:paraId="116D3AF8" w14:textId="77777777" w:rsidR="009166E9" w:rsidRPr="00E9603C" w:rsidRDefault="009166E9">
      <w:pPr>
        <w:pStyle w:val="EX"/>
      </w:pPr>
      <w:r w:rsidRPr="00E9603C">
        <w:t>[</w:t>
      </w:r>
      <w:r w:rsidRPr="00E9603C">
        <w:rPr>
          <w:rFonts w:eastAsia="SimSun"/>
          <w:lang w:eastAsia="zh-CN"/>
        </w:rPr>
        <w:t>14</w:t>
      </w:r>
      <w:r w:rsidRPr="00E9603C">
        <w:t>]</w:t>
      </w:r>
      <w:r w:rsidRPr="00E9603C">
        <w:tab/>
      </w:r>
      <w:r w:rsidR="00E9603C" w:rsidRPr="00E9603C">
        <w:rPr>
          <w:lang w:eastAsia="zh-CN"/>
        </w:rPr>
        <w:t>3GPP</w:t>
      </w:r>
      <w:r w:rsidR="00E9603C">
        <w:rPr>
          <w:lang w:eastAsia="zh-CN"/>
        </w:rPr>
        <w:t> </w:t>
      </w:r>
      <w:r w:rsidR="00E9603C" w:rsidRPr="00E9603C">
        <w:rPr>
          <w:lang w:eastAsia="zh-CN"/>
        </w:rPr>
        <w:t>TR</w:t>
      </w:r>
      <w:r w:rsidR="00E9603C">
        <w:rPr>
          <w:lang w:eastAsia="zh-CN"/>
        </w:rPr>
        <w:t> </w:t>
      </w:r>
      <w:r w:rsidR="00E9603C" w:rsidRPr="00E9603C">
        <w:rPr>
          <w:lang w:eastAsia="zh-CN"/>
        </w:rPr>
        <w:t>24.501</w:t>
      </w:r>
      <w:r w:rsidR="00E9603C" w:rsidRPr="00E9603C">
        <w:t>:</w:t>
      </w:r>
      <w:r w:rsidRPr="00E9603C">
        <w:t xml:space="preserve"> "Non-Access-Stratum (NAS) protocol for 5G System (5GS); Stage 3".</w:t>
      </w:r>
    </w:p>
    <w:p w14:paraId="267BFE8F" w14:textId="77777777" w:rsidR="009166E9" w:rsidRPr="00E9603C" w:rsidRDefault="009166E9">
      <w:pPr>
        <w:pStyle w:val="EX"/>
      </w:pPr>
      <w:r w:rsidRPr="00E9603C">
        <w:t>[</w:t>
      </w:r>
      <w:r w:rsidRPr="00E9603C">
        <w:rPr>
          <w:rFonts w:eastAsia="SimSun"/>
          <w:lang w:eastAsia="zh-CN"/>
        </w:rPr>
        <w:t>15</w:t>
      </w:r>
      <w:r w:rsidRPr="00E9603C">
        <w:t>]</w:t>
      </w:r>
      <w:r w:rsidRPr="00E9603C">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32.255</w:t>
      </w:r>
      <w:r w:rsidR="00E9603C" w:rsidRPr="00E9603C">
        <w:t>:</w:t>
      </w:r>
      <w:r w:rsidRPr="00E9603C">
        <w:t xml:space="preserve"> "Charging management; 5G data connectivity domain charging; stage 2".</w:t>
      </w:r>
    </w:p>
    <w:p w14:paraId="7DE16BD8" w14:textId="77777777" w:rsidR="009166E9" w:rsidRPr="00E9603C" w:rsidRDefault="009166E9">
      <w:pPr>
        <w:pStyle w:val="EX"/>
      </w:pPr>
      <w:r w:rsidRPr="00E9603C">
        <w:t>[16]</w:t>
      </w:r>
      <w:r w:rsidRPr="00E9603C">
        <w:tab/>
        <w:t>ITU</w:t>
      </w:r>
      <w:r w:rsidRPr="00E9603C">
        <w:noBreakHyphen/>
        <w:t>T Recommendation P.1203.3: "Parametric bitstream-based quality assessment of progressive download and adaptive audiovisual streaming services over reliable transport - Quality integration module".</w:t>
      </w:r>
    </w:p>
    <w:p w14:paraId="4BF32AA4" w14:textId="77777777" w:rsidR="009166E9" w:rsidRPr="00E9603C" w:rsidRDefault="009166E9">
      <w:pPr>
        <w:pStyle w:val="EX"/>
      </w:pPr>
      <w:r w:rsidRPr="00E9603C">
        <w:t>[17]</w:t>
      </w:r>
      <w:r w:rsidRPr="00E9603C">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23.434</w:t>
      </w:r>
      <w:r w:rsidR="00E9603C" w:rsidRPr="00E9603C">
        <w:t>:</w:t>
      </w:r>
      <w:r w:rsidRPr="00E9603C">
        <w:t xml:space="preserve"> "Service Enabler Architecture Layer for Verticals (SEAL); Functional architecture and information flows".</w:t>
      </w:r>
    </w:p>
    <w:p w14:paraId="4AB7A214" w14:textId="77777777" w:rsidR="009166E9" w:rsidRPr="00E9603C" w:rsidRDefault="009166E9">
      <w:pPr>
        <w:pStyle w:val="EX"/>
      </w:pPr>
      <w:r w:rsidRPr="00E9603C">
        <w:t>[18]</w:t>
      </w:r>
      <w:r w:rsidRPr="00E9603C">
        <w:tab/>
      </w:r>
      <w:r w:rsidR="00E9603C" w:rsidRPr="00E9603C">
        <w:t>3GPP</w:t>
      </w:r>
      <w:r w:rsidR="00E9603C">
        <w:t> </w:t>
      </w:r>
      <w:r w:rsidR="00E9603C" w:rsidRPr="00E9603C">
        <w:t>TS</w:t>
      </w:r>
      <w:r w:rsidR="00E9603C">
        <w:t> </w:t>
      </w:r>
      <w:r w:rsidR="00E9603C" w:rsidRPr="00E9603C">
        <w:t>29.244:</w:t>
      </w:r>
      <w:r w:rsidRPr="00E9603C">
        <w:t xml:space="preserve"> "Interface between the Control Plane and the User Plane Nodes".</w:t>
      </w:r>
    </w:p>
    <w:p w14:paraId="01D1C491" w14:textId="77777777" w:rsidR="009166E9" w:rsidRPr="00E9603C" w:rsidRDefault="009166E9">
      <w:pPr>
        <w:pStyle w:val="EX"/>
      </w:pPr>
      <w:r w:rsidRPr="00E9603C">
        <w:t>[19]</w:t>
      </w:r>
      <w:r w:rsidRPr="00E9603C">
        <w:tab/>
      </w:r>
      <w:r w:rsidR="00E9603C" w:rsidRPr="00E9603C">
        <w:t>3GPP</w:t>
      </w:r>
      <w:r w:rsidR="00E9603C">
        <w:t> </w:t>
      </w:r>
      <w:r w:rsidR="00E9603C" w:rsidRPr="00E9603C">
        <w:t>TS</w:t>
      </w:r>
      <w:r w:rsidR="00E9603C">
        <w:t> </w:t>
      </w:r>
      <w:r w:rsidR="00E9603C" w:rsidRPr="00E9603C">
        <w:t>28.552:</w:t>
      </w:r>
      <w:r w:rsidRPr="00E9603C">
        <w:t xml:space="preserve"> "Management and orchestration; 5G performance measurements".</w:t>
      </w:r>
    </w:p>
    <w:p w14:paraId="676EA658" w14:textId="77777777" w:rsidR="009166E9" w:rsidRPr="00E9603C" w:rsidRDefault="009166E9">
      <w:pPr>
        <w:pStyle w:val="EX"/>
      </w:pPr>
      <w:r w:rsidRPr="00E9603C">
        <w:t>[</w:t>
      </w:r>
      <w:r w:rsidRPr="00E9603C">
        <w:rPr>
          <w:lang w:eastAsia="zh-CN"/>
        </w:rPr>
        <w:t>20</w:t>
      </w:r>
      <w:r w:rsidRPr="00E9603C">
        <w:t>]</w:t>
      </w:r>
      <w:r w:rsidRPr="00E9603C">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28.310</w:t>
      </w:r>
      <w:r w:rsidR="00E9603C" w:rsidRPr="00E9603C">
        <w:t>:</w:t>
      </w:r>
      <w:r w:rsidRPr="00E9603C">
        <w:t xml:space="preserve"> " Management and orchestration;</w:t>
      </w:r>
      <w:r w:rsidRPr="00E9603C">
        <w:rPr>
          <w:lang w:eastAsia="zh-CN"/>
        </w:rPr>
        <w:t xml:space="preserve"> </w:t>
      </w:r>
      <w:r w:rsidRPr="00E9603C">
        <w:t>Energy efficiency of 5G".</w:t>
      </w:r>
    </w:p>
    <w:p w14:paraId="1AF07C9A" w14:textId="77777777" w:rsidR="009166E9" w:rsidRPr="00E9603C" w:rsidRDefault="009166E9">
      <w:pPr>
        <w:pStyle w:val="EX"/>
      </w:pPr>
      <w:r w:rsidRPr="00E9603C">
        <w:t>[21]</w:t>
      </w:r>
      <w:r w:rsidRPr="00E9603C">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24.502</w:t>
      </w:r>
      <w:r w:rsidR="00E9603C" w:rsidRPr="00E9603C">
        <w:t>:</w:t>
      </w:r>
      <w:r w:rsidRPr="00E9603C">
        <w:t xml:space="preserve"> "Access to the 3GPP 5G Core Network (5GCN) via non-3GPP access networks".</w:t>
      </w:r>
    </w:p>
    <w:p w14:paraId="16E8E961" w14:textId="77777777" w:rsidR="009166E9" w:rsidRPr="00E9603C" w:rsidRDefault="009166E9">
      <w:pPr>
        <w:pStyle w:val="EX"/>
        <w:rPr>
          <w:rFonts w:eastAsia="MS Mincho"/>
        </w:rPr>
      </w:pPr>
      <w:r w:rsidRPr="00E9603C">
        <w:t>[22]</w:t>
      </w:r>
      <w:r w:rsidRPr="00E9603C">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37.320</w:t>
      </w:r>
      <w:r w:rsidR="00E9603C" w:rsidRPr="00E9603C">
        <w:t>:</w:t>
      </w:r>
      <w:r w:rsidRPr="00E9603C">
        <w:t xml:space="preserve"> "Radio measurement collection for Minimization of Drive Tests (MDT); Overall description; Stage 2".</w:t>
      </w:r>
    </w:p>
    <w:p w14:paraId="004DE205" w14:textId="77777777" w:rsidR="009166E9" w:rsidRPr="00E9603C" w:rsidRDefault="009166E9">
      <w:pPr>
        <w:pStyle w:val="EX"/>
        <w:rPr>
          <w:lang w:eastAsia="zh-CN"/>
        </w:rPr>
      </w:pPr>
      <w:r w:rsidRPr="00E9603C">
        <w:rPr>
          <w:lang w:eastAsia="zh-CN"/>
        </w:rPr>
        <w:t>[23]</w:t>
      </w:r>
      <w:r w:rsidRPr="00E9603C">
        <w:rPr>
          <w:lang w:eastAsia="zh-CN"/>
        </w:rPr>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28.532:</w:t>
      </w:r>
      <w:r w:rsidRPr="00E9603C">
        <w:rPr>
          <w:lang w:eastAsia="zh-CN"/>
        </w:rPr>
        <w:t xml:space="preserve"> "Management and orchestration; Generic management services".</w:t>
      </w:r>
    </w:p>
    <w:p w14:paraId="46E47AA3" w14:textId="77777777" w:rsidR="009166E9" w:rsidRPr="00E9603C" w:rsidRDefault="009166E9">
      <w:pPr>
        <w:pStyle w:val="EX"/>
        <w:rPr>
          <w:rFonts w:eastAsia="SimSun"/>
          <w:lang w:eastAsia="zh-CN"/>
        </w:rPr>
      </w:pPr>
      <w:r w:rsidRPr="00E9603C">
        <w:rPr>
          <w:lang w:eastAsia="zh-CN"/>
        </w:rPr>
        <w:t>[24]</w:t>
      </w:r>
      <w:r w:rsidRPr="00E9603C">
        <w:rPr>
          <w:lang w:eastAsia="zh-CN"/>
        </w:rPr>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28.550:</w:t>
      </w:r>
      <w:r w:rsidRPr="00E9603C">
        <w:rPr>
          <w:lang w:eastAsia="zh-CN"/>
        </w:rPr>
        <w:t xml:space="preserve"> "Management and orchestration; Performance Assurance".</w:t>
      </w:r>
    </w:p>
    <w:p w14:paraId="4641881F" w14:textId="77777777" w:rsidR="009166E9" w:rsidRPr="00E9603C" w:rsidRDefault="009166E9">
      <w:pPr>
        <w:pStyle w:val="EX"/>
        <w:rPr>
          <w:lang w:eastAsia="zh-CN"/>
        </w:rPr>
      </w:pPr>
      <w:r w:rsidRPr="00E9603C">
        <w:rPr>
          <w:lang w:eastAsia="zh-CN"/>
        </w:rPr>
        <w:t>[25]</w:t>
      </w:r>
      <w:r w:rsidRPr="00E9603C">
        <w:rPr>
          <w:lang w:eastAsia="zh-CN"/>
        </w:rPr>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29.518:</w:t>
      </w:r>
      <w:r w:rsidRPr="00E9603C">
        <w:rPr>
          <w:lang w:eastAsia="zh-CN"/>
        </w:rPr>
        <w:t xml:space="preserve"> "5G System; Access and Mobility Management Services; Stage 3".</w:t>
      </w:r>
    </w:p>
    <w:p w14:paraId="5B0FEB5F" w14:textId="77777777" w:rsidR="009166E9" w:rsidRPr="00E9603C" w:rsidRDefault="009166E9">
      <w:pPr>
        <w:pStyle w:val="EX"/>
        <w:rPr>
          <w:lang w:eastAsia="zh-CN"/>
        </w:rPr>
      </w:pPr>
      <w:r w:rsidRPr="00E9603C">
        <w:rPr>
          <w:lang w:eastAsia="zh-CN"/>
        </w:rPr>
        <w:t>[26]</w:t>
      </w:r>
      <w:r w:rsidRPr="00E9603C">
        <w:rPr>
          <w:lang w:eastAsia="zh-CN"/>
        </w:rPr>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28.554:</w:t>
      </w:r>
      <w:r w:rsidRPr="00E9603C">
        <w:rPr>
          <w:lang w:eastAsia="zh-CN"/>
        </w:rPr>
        <w:t xml:space="preserve"> "5G end to end Key Performance Indicators (KPI)".</w:t>
      </w:r>
    </w:p>
    <w:p w14:paraId="0CC57AC0" w14:textId="77777777" w:rsidR="009166E9" w:rsidRPr="00E9603C" w:rsidRDefault="009166E9">
      <w:pPr>
        <w:pStyle w:val="EX"/>
        <w:rPr>
          <w:lang w:eastAsia="zh-CN"/>
        </w:rPr>
      </w:pPr>
      <w:r w:rsidRPr="00E9603C">
        <w:rPr>
          <w:lang w:eastAsia="zh-CN"/>
        </w:rPr>
        <w:t>[27]</w:t>
      </w:r>
      <w:r w:rsidRPr="00E9603C">
        <w:rPr>
          <w:lang w:eastAsia="zh-CN"/>
        </w:rPr>
        <w:tab/>
      </w:r>
      <w:r w:rsidR="00E9603C" w:rsidRPr="00E9603C">
        <w:rPr>
          <w:lang w:eastAsia="zh-CN"/>
        </w:rPr>
        <w:t>3GPP</w:t>
      </w:r>
      <w:r w:rsidR="00E9603C">
        <w:rPr>
          <w:lang w:eastAsia="zh-CN"/>
        </w:rPr>
        <w:t> </w:t>
      </w:r>
      <w:r w:rsidR="00E9603C" w:rsidRPr="00E9603C">
        <w:rPr>
          <w:lang w:eastAsia="zh-CN"/>
        </w:rPr>
        <w:t>TS</w:t>
      </w:r>
      <w:r w:rsidR="00E9603C">
        <w:rPr>
          <w:lang w:eastAsia="zh-CN"/>
        </w:rPr>
        <w:t> </w:t>
      </w:r>
      <w:r w:rsidR="00E9603C" w:rsidRPr="00E9603C">
        <w:rPr>
          <w:lang w:eastAsia="zh-CN"/>
        </w:rPr>
        <w:t>26.501:</w:t>
      </w:r>
      <w:r w:rsidRPr="00E9603C">
        <w:rPr>
          <w:lang w:eastAsia="zh-CN"/>
        </w:rPr>
        <w:t xml:space="preserve"> "5G Media Streaming (5GMS); General description and architecture".</w:t>
      </w:r>
    </w:p>
    <w:p w14:paraId="0F02C60F" w14:textId="77777777" w:rsidR="009166E9" w:rsidRPr="00E9603C" w:rsidRDefault="009166E9">
      <w:pPr>
        <w:pStyle w:val="EX"/>
        <w:rPr>
          <w:lang w:eastAsia="zh-CN"/>
        </w:rPr>
      </w:pPr>
      <w:r w:rsidRPr="00E9603C">
        <w:rPr>
          <w:lang w:eastAsia="zh-CN"/>
        </w:rPr>
        <w:t>[28]</w:t>
      </w:r>
      <w:r w:rsidRPr="00E9603C">
        <w:rPr>
          <w:lang w:eastAsia="zh-CN"/>
        </w:rPr>
        <w:tab/>
      </w:r>
      <w:r w:rsidR="00E9603C" w:rsidRPr="00E9603C">
        <w:rPr>
          <w:lang w:eastAsia="zh-CN"/>
        </w:rPr>
        <w:t>3GPP</w:t>
      </w:r>
      <w:r w:rsidR="00E9603C">
        <w:rPr>
          <w:lang w:eastAsia="zh-CN"/>
        </w:rPr>
        <w:t> </w:t>
      </w:r>
      <w:r w:rsidR="00E9603C" w:rsidRPr="00E9603C">
        <w:rPr>
          <w:lang w:eastAsia="zh-CN"/>
        </w:rPr>
        <w:t>TR</w:t>
      </w:r>
      <w:r w:rsidR="00E9603C">
        <w:rPr>
          <w:lang w:eastAsia="zh-CN"/>
        </w:rPr>
        <w:t> </w:t>
      </w:r>
      <w:r w:rsidR="00E9603C" w:rsidRPr="00E9603C">
        <w:rPr>
          <w:lang w:eastAsia="zh-CN"/>
        </w:rPr>
        <w:t>23.748:</w:t>
      </w:r>
      <w:r w:rsidRPr="00E9603C">
        <w:rPr>
          <w:lang w:eastAsia="zh-CN"/>
        </w:rPr>
        <w:t xml:space="preserve"> "Study on enhancement of support for Edge Computing in 5G Core network (5GC)".</w:t>
      </w:r>
    </w:p>
    <w:p w14:paraId="7874EAAA" w14:textId="77777777" w:rsidR="009166E9" w:rsidRPr="00E9603C" w:rsidRDefault="009166E9">
      <w:pPr>
        <w:pStyle w:val="EX"/>
        <w:rPr>
          <w:lang w:eastAsia="zh-CN"/>
        </w:rPr>
      </w:pPr>
      <w:bookmarkStart w:id="138" w:name="_Toc20730714"/>
      <w:bookmarkStart w:id="139" w:name="_Toc23409904"/>
      <w:bookmarkStart w:id="140" w:name="_Toc25416937"/>
      <w:bookmarkStart w:id="141" w:name="_Toc25417292"/>
      <w:bookmarkStart w:id="142" w:name="_Toc25417759"/>
      <w:bookmarkStart w:id="143" w:name="_Toc25740426"/>
      <w:bookmarkStart w:id="144" w:name="_Toc30155469"/>
      <w:bookmarkStart w:id="145" w:name="_Toc30155589"/>
      <w:bookmarkStart w:id="146" w:name="_Toc31296313"/>
      <w:bookmarkStart w:id="147" w:name="_Toc31360933"/>
      <w:bookmarkStart w:id="148" w:name="_Toc31448638"/>
      <w:bookmarkStart w:id="149" w:name="_Toc31639114"/>
      <w:bookmarkStart w:id="150" w:name="_Toc11657"/>
      <w:bookmarkStart w:id="151" w:name="_Toc9152"/>
      <w:bookmarkStart w:id="152" w:name="_Toc28270"/>
      <w:bookmarkStart w:id="153" w:name="_Toc14502"/>
      <w:bookmarkStart w:id="154" w:name="_Toc12944"/>
      <w:bookmarkStart w:id="155" w:name="_Toc32433"/>
      <w:bookmarkStart w:id="156" w:name="_Toc31934"/>
      <w:bookmarkStart w:id="157" w:name="_Toc26158"/>
      <w:bookmarkStart w:id="158" w:name="_Toc25423"/>
      <w:bookmarkStart w:id="159" w:name="_Toc4921"/>
      <w:bookmarkStart w:id="160" w:name="_Toc26379"/>
      <w:bookmarkStart w:id="161" w:name="_Toc5965"/>
      <w:bookmarkStart w:id="162" w:name="_Toc42769865"/>
      <w:bookmarkStart w:id="163" w:name="_Toc42778921"/>
      <w:bookmarkStart w:id="164" w:name="_Toc43392998"/>
      <w:bookmarkStart w:id="165" w:name="_Toc44004156"/>
      <w:bookmarkStart w:id="166" w:name="_Toc50020937"/>
      <w:bookmarkStart w:id="167" w:name="_Toc50021506"/>
      <w:bookmarkStart w:id="168" w:name="_Toc50022210"/>
      <w:bookmarkStart w:id="169" w:name="_Toc50022859"/>
      <w:bookmarkStart w:id="170" w:name="_Toc50023444"/>
      <w:bookmarkStart w:id="171" w:name="_Toc50309512"/>
      <w:bookmarkStart w:id="172" w:name="_Toc50579244"/>
      <w:bookmarkStart w:id="173" w:name="_Toc54769831"/>
      <w:bookmarkStart w:id="174" w:name="_Toc54779186"/>
      <w:bookmarkStart w:id="175" w:name="_Toc54786146"/>
      <w:r w:rsidRPr="00E9603C">
        <w:rPr>
          <w:lang w:eastAsia="zh-CN"/>
        </w:rPr>
        <w:t>[29]</w:t>
      </w:r>
      <w:r w:rsidRPr="00E9603C">
        <w:rPr>
          <w:lang w:eastAsia="zh-CN"/>
        </w:rPr>
        <w:tab/>
      </w:r>
      <w:r w:rsidR="00E9603C" w:rsidRPr="00E9603C">
        <w:rPr>
          <w:lang w:eastAsia="zh-CN"/>
        </w:rPr>
        <w:t>3GPP</w:t>
      </w:r>
      <w:r w:rsidR="00E9603C">
        <w:rPr>
          <w:lang w:eastAsia="zh-CN"/>
        </w:rPr>
        <w:t> </w:t>
      </w:r>
      <w:r w:rsidR="00E9603C" w:rsidRPr="00E9603C">
        <w:t>TS</w:t>
      </w:r>
      <w:r w:rsidR="00E9603C">
        <w:rPr>
          <w:lang w:eastAsia="zh-CN"/>
        </w:rPr>
        <w:t> </w:t>
      </w:r>
      <w:r w:rsidR="00E9603C" w:rsidRPr="00E9603C">
        <w:t>29.517</w:t>
      </w:r>
      <w:r w:rsidR="00E9603C" w:rsidRPr="00E9603C">
        <w:rPr>
          <w:lang w:eastAsia="zh-CN"/>
        </w:rPr>
        <w:t>:</w:t>
      </w:r>
      <w:r w:rsidRPr="00E9603C">
        <w:rPr>
          <w:lang w:eastAsia="zh-CN"/>
        </w:rPr>
        <w:t xml:space="preserve"> "5G System; Application Function (AF) event exposure service; Stage 3".</w:t>
      </w:r>
    </w:p>
    <w:p w14:paraId="385B64F5" w14:textId="77777777" w:rsidR="009166E9" w:rsidRPr="00E9603C" w:rsidRDefault="009166E9">
      <w:pPr>
        <w:pStyle w:val="Heading1"/>
      </w:pPr>
      <w:bookmarkStart w:id="176" w:name="_Toc57200997"/>
      <w:bookmarkStart w:id="177" w:name="_Toc57641035"/>
      <w:bookmarkStart w:id="178" w:name="_Toc59101388"/>
      <w:r w:rsidRPr="00E9603C">
        <w:t>3</w:t>
      </w:r>
      <w:r w:rsidRPr="00E9603C">
        <w:tab/>
        <w:t>Definitions of terms and abbreviations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253CE5BE" w14:textId="77777777" w:rsidR="009166E9" w:rsidRPr="00E9603C" w:rsidRDefault="009166E9">
      <w:pPr>
        <w:pStyle w:val="Heading2"/>
      </w:pPr>
      <w:bookmarkStart w:id="179" w:name="_Toc20730715"/>
      <w:bookmarkStart w:id="180" w:name="_Toc23409905"/>
      <w:bookmarkStart w:id="181" w:name="_Toc25416938"/>
      <w:bookmarkStart w:id="182" w:name="_Toc25417293"/>
      <w:bookmarkStart w:id="183" w:name="_Toc25417760"/>
      <w:bookmarkStart w:id="184" w:name="_Toc25740427"/>
      <w:bookmarkStart w:id="185" w:name="_Toc30155470"/>
      <w:bookmarkStart w:id="186" w:name="_Toc30155590"/>
      <w:bookmarkStart w:id="187" w:name="_Toc31296314"/>
      <w:bookmarkStart w:id="188" w:name="_Toc31360934"/>
      <w:bookmarkStart w:id="189" w:name="_Toc31448639"/>
      <w:bookmarkStart w:id="190" w:name="_Toc31639115"/>
      <w:bookmarkStart w:id="191" w:name="_Toc29339"/>
      <w:bookmarkStart w:id="192" w:name="_Toc27065"/>
      <w:bookmarkStart w:id="193" w:name="_Toc13991"/>
      <w:bookmarkStart w:id="194" w:name="_Toc5642"/>
      <w:bookmarkStart w:id="195" w:name="_Toc18294"/>
      <w:bookmarkStart w:id="196" w:name="_Toc26807"/>
      <w:bookmarkStart w:id="197" w:name="_Toc10566"/>
      <w:bookmarkStart w:id="198" w:name="_Toc5959"/>
      <w:bookmarkStart w:id="199" w:name="_Toc30660"/>
      <w:bookmarkStart w:id="200" w:name="_Toc5953"/>
      <w:bookmarkStart w:id="201" w:name="_Toc23910"/>
      <w:bookmarkStart w:id="202" w:name="_Toc20584"/>
      <w:bookmarkStart w:id="203" w:name="_Toc42769866"/>
      <w:bookmarkStart w:id="204" w:name="_Toc42778922"/>
      <w:bookmarkStart w:id="205" w:name="_Toc43392999"/>
      <w:bookmarkStart w:id="206" w:name="_Toc44004157"/>
      <w:bookmarkStart w:id="207" w:name="_Toc50020938"/>
      <w:bookmarkStart w:id="208" w:name="_Toc50021507"/>
      <w:bookmarkStart w:id="209" w:name="_Toc50022211"/>
      <w:bookmarkStart w:id="210" w:name="_Toc50022860"/>
      <w:bookmarkStart w:id="211" w:name="_Toc50023445"/>
      <w:bookmarkStart w:id="212" w:name="_Toc50309513"/>
      <w:bookmarkStart w:id="213" w:name="_Toc50579245"/>
      <w:bookmarkStart w:id="214" w:name="_Toc54769832"/>
      <w:bookmarkStart w:id="215" w:name="_Toc54779187"/>
      <w:bookmarkStart w:id="216" w:name="_Toc54786147"/>
      <w:bookmarkStart w:id="217" w:name="_Toc57200998"/>
      <w:bookmarkStart w:id="218" w:name="_Toc57641036"/>
      <w:bookmarkStart w:id="219" w:name="_Toc59101389"/>
      <w:r w:rsidRPr="00E9603C">
        <w:t>3.1</w:t>
      </w:r>
      <w:r w:rsidRPr="00E9603C">
        <w:tab/>
        <w:t>Terms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2C468297" w14:textId="77777777" w:rsidR="009166E9" w:rsidRPr="00E9603C" w:rsidRDefault="009166E9">
      <w:r w:rsidRPr="00E9603C">
        <w:t xml:space="preserve">For the purposes of the present document, the terms given in </w:t>
      </w:r>
      <w:r w:rsidR="00E9603C" w:rsidRPr="00E9603C">
        <w:t>TR</w:t>
      </w:r>
      <w:r w:rsidR="00E9603C">
        <w:t> </w:t>
      </w:r>
      <w:r w:rsidR="00E9603C" w:rsidRPr="00E9603C">
        <w:t>21.905</w:t>
      </w:r>
      <w:r w:rsidR="00E9603C">
        <w:t> </w:t>
      </w:r>
      <w:r w:rsidR="00E9603C" w:rsidRPr="00E9603C">
        <w:t>[</w:t>
      </w:r>
      <w:r w:rsidRPr="00E9603C">
        <w:t xml:space="preserve">1] and the following apply. A term defined in the present document takes precedence over the definition of the same term, if any, in </w:t>
      </w:r>
      <w:r w:rsidR="00E9603C" w:rsidRPr="00E9603C">
        <w:t>TR</w:t>
      </w:r>
      <w:r w:rsidR="00E9603C">
        <w:t> </w:t>
      </w:r>
      <w:r w:rsidR="00E9603C" w:rsidRPr="00E9603C">
        <w:t>21.905</w:t>
      </w:r>
      <w:r w:rsidR="00E9603C">
        <w:t> </w:t>
      </w:r>
      <w:r w:rsidR="00E9603C" w:rsidRPr="00E9603C">
        <w:t>[</w:t>
      </w:r>
      <w:r w:rsidRPr="00E9603C">
        <w:t>1].</w:t>
      </w:r>
    </w:p>
    <w:p w14:paraId="280CA928" w14:textId="77777777" w:rsidR="009166E9" w:rsidRPr="00E9603C" w:rsidRDefault="009166E9">
      <w:pPr>
        <w:pStyle w:val="Heading2"/>
      </w:pPr>
      <w:bookmarkStart w:id="220" w:name="_Toc20730716"/>
      <w:bookmarkStart w:id="221" w:name="_Toc23409906"/>
      <w:bookmarkStart w:id="222" w:name="_Toc25416939"/>
      <w:bookmarkStart w:id="223" w:name="_Toc25417294"/>
      <w:bookmarkStart w:id="224" w:name="_Toc25417761"/>
      <w:bookmarkStart w:id="225" w:name="_Toc25740428"/>
      <w:bookmarkStart w:id="226" w:name="_Toc30155471"/>
      <w:bookmarkStart w:id="227" w:name="_Toc30155591"/>
      <w:bookmarkStart w:id="228" w:name="_Toc31296315"/>
      <w:bookmarkStart w:id="229" w:name="_Toc31360935"/>
      <w:bookmarkStart w:id="230" w:name="_Toc31448640"/>
      <w:bookmarkStart w:id="231" w:name="_Toc31639116"/>
      <w:bookmarkStart w:id="232" w:name="_Toc1540"/>
      <w:bookmarkStart w:id="233" w:name="_Toc19745"/>
      <w:bookmarkStart w:id="234" w:name="_Toc32196"/>
      <w:bookmarkStart w:id="235" w:name="_Toc23956"/>
      <w:bookmarkStart w:id="236" w:name="_Toc26466"/>
      <w:bookmarkStart w:id="237" w:name="_Toc8052"/>
      <w:bookmarkStart w:id="238" w:name="_Toc10119"/>
      <w:bookmarkStart w:id="239" w:name="_Toc11201"/>
      <w:bookmarkStart w:id="240" w:name="_Toc24734"/>
      <w:bookmarkStart w:id="241" w:name="_Toc23741"/>
      <w:bookmarkStart w:id="242" w:name="_Toc31712"/>
      <w:bookmarkStart w:id="243" w:name="_Toc11551"/>
      <w:bookmarkStart w:id="244" w:name="_Toc42769867"/>
      <w:bookmarkStart w:id="245" w:name="_Toc42778923"/>
      <w:bookmarkStart w:id="246" w:name="_Toc43393000"/>
      <w:bookmarkStart w:id="247" w:name="_Toc44004158"/>
      <w:bookmarkStart w:id="248" w:name="_Toc50020939"/>
      <w:bookmarkStart w:id="249" w:name="_Toc50021508"/>
      <w:bookmarkStart w:id="250" w:name="_Toc50022212"/>
      <w:bookmarkStart w:id="251" w:name="_Toc50022861"/>
      <w:bookmarkStart w:id="252" w:name="_Toc50023446"/>
      <w:bookmarkStart w:id="253" w:name="_Toc50309514"/>
      <w:bookmarkStart w:id="254" w:name="_Toc50579246"/>
      <w:bookmarkStart w:id="255" w:name="_Toc54769833"/>
      <w:bookmarkStart w:id="256" w:name="_Toc54779188"/>
      <w:bookmarkStart w:id="257" w:name="_Toc54786148"/>
      <w:bookmarkStart w:id="258" w:name="_Toc57200999"/>
      <w:bookmarkStart w:id="259" w:name="_Toc57641037"/>
      <w:bookmarkStart w:id="260" w:name="_Toc59101390"/>
      <w:r w:rsidRPr="00E9603C">
        <w:t>3.2</w:t>
      </w:r>
      <w:r w:rsidRPr="00E9603C">
        <w:tab/>
        <w:t>Abbreviations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08C23641" w14:textId="77777777" w:rsidR="009166E9" w:rsidRPr="00E9603C" w:rsidRDefault="009166E9">
      <w:r w:rsidRPr="00E9603C">
        <w:t xml:space="preserve">For the purposes of the present document, the abbreviations given in </w:t>
      </w:r>
      <w:r w:rsidR="00E9603C" w:rsidRPr="00E9603C">
        <w:t>TR</w:t>
      </w:r>
      <w:r w:rsidR="00E9603C">
        <w:t> </w:t>
      </w:r>
      <w:r w:rsidR="00E9603C" w:rsidRPr="00E9603C">
        <w:t>21.905</w:t>
      </w:r>
      <w:r w:rsidR="00E9603C">
        <w:t> </w:t>
      </w:r>
      <w:r w:rsidR="00E9603C" w:rsidRPr="00E9603C">
        <w:t>[</w:t>
      </w:r>
      <w:r w:rsidRPr="00E9603C">
        <w:t xml:space="preserve">1] and the following apply. An abbreviation defined in the present document takes precedence over the definition of the same abbreviation, if any, in </w:t>
      </w:r>
      <w:r w:rsidR="00E9603C" w:rsidRPr="00E9603C">
        <w:t>TR</w:t>
      </w:r>
      <w:r w:rsidR="00E9603C">
        <w:t> </w:t>
      </w:r>
      <w:r w:rsidR="00E9603C" w:rsidRPr="00E9603C">
        <w:t>21.905</w:t>
      </w:r>
      <w:r w:rsidR="00E9603C">
        <w:t> </w:t>
      </w:r>
      <w:r w:rsidR="00E9603C" w:rsidRPr="00E9603C">
        <w:t>[</w:t>
      </w:r>
      <w:r w:rsidRPr="00E9603C">
        <w:t>1].</w:t>
      </w:r>
    </w:p>
    <w:p w14:paraId="1DA82379" w14:textId="77777777" w:rsidR="009166E9" w:rsidRPr="00E9603C" w:rsidRDefault="009166E9">
      <w:pPr>
        <w:pStyle w:val="EW"/>
      </w:pPr>
      <w:r w:rsidRPr="00E9603C">
        <w:t>AR/VR</w:t>
      </w:r>
      <w:r w:rsidRPr="00E9603C">
        <w:tab/>
        <w:t>Augmented Reality/Virtual Reality</w:t>
      </w:r>
    </w:p>
    <w:p w14:paraId="566593DA" w14:textId="77777777" w:rsidR="009166E9" w:rsidRPr="00E9603C" w:rsidRDefault="009166E9">
      <w:pPr>
        <w:pStyle w:val="EW"/>
      </w:pPr>
      <w:r w:rsidRPr="00E9603C">
        <w:t>ASP</w:t>
      </w:r>
      <w:r w:rsidRPr="00E9603C">
        <w:tab/>
        <w:t>Application Service Provider</w:t>
      </w:r>
    </w:p>
    <w:p w14:paraId="11E5E332" w14:textId="77777777" w:rsidR="009166E9" w:rsidRPr="00E9603C" w:rsidRDefault="009166E9">
      <w:pPr>
        <w:pStyle w:val="EW"/>
      </w:pPr>
      <w:r w:rsidRPr="00E9603C">
        <w:t>OS</w:t>
      </w:r>
      <w:r w:rsidRPr="00E9603C">
        <w:tab/>
        <w:t>Operating System</w:t>
      </w:r>
    </w:p>
    <w:p w14:paraId="3B49B634" w14:textId="77777777" w:rsidR="009166E9" w:rsidRPr="00E9603C" w:rsidRDefault="009166E9">
      <w:pPr>
        <w:pStyle w:val="EW"/>
        <w:rPr>
          <w:rFonts w:eastAsia="MS Mincho"/>
        </w:rPr>
      </w:pPr>
      <w:r w:rsidRPr="00E9603C">
        <w:rPr>
          <w:rFonts w:eastAsia="MS Mincho"/>
        </w:rPr>
        <w:t>RFSP</w:t>
      </w:r>
      <w:r w:rsidRPr="00E9603C">
        <w:rPr>
          <w:rFonts w:eastAsia="MS Mincho"/>
        </w:rPr>
        <w:tab/>
        <w:t>RAT/Frequency Selection Priority</w:t>
      </w:r>
    </w:p>
    <w:p w14:paraId="15DFB5D8" w14:textId="77777777" w:rsidR="009166E9" w:rsidRPr="00E9603C" w:rsidRDefault="009166E9">
      <w:pPr>
        <w:pStyle w:val="EW"/>
        <w:rPr>
          <w:rFonts w:eastAsia="MS Mincho"/>
        </w:rPr>
      </w:pPr>
      <w:r w:rsidRPr="00E9603C">
        <w:rPr>
          <w:rFonts w:eastAsia="MS Mincho"/>
        </w:rPr>
        <w:t>RTT</w:t>
      </w:r>
      <w:r w:rsidRPr="00E9603C">
        <w:rPr>
          <w:rFonts w:eastAsia="MS Mincho"/>
        </w:rPr>
        <w:tab/>
        <w:t>Round-Trip Time</w:t>
      </w:r>
    </w:p>
    <w:p w14:paraId="424FE7DA" w14:textId="77777777" w:rsidR="009166E9" w:rsidRPr="00E9603C" w:rsidRDefault="009166E9">
      <w:pPr>
        <w:pStyle w:val="EW"/>
        <w:rPr>
          <w:rFonts w:eastAsia="MS Mincho"/>
        </w:rPr>
      </w:pPr>
      <w:r w:rsidRPr="00E9603C">
        <w:rPr>
          <w:rFonts w:eastAsia="MS Mincho"/>
        </w:rPr>
        <w:t>SLA</w:t>
      </w:r>
      <w:r w:rsidRPr="00E9603C">
        <w:rPr>
          <w:rFonts w:eastAsia="MS Mincho"/>
        </w:rPr>
        <w:tab/>
      </w:r>
      <w:r w:rsidRPr="00E9603C">
        <w:t>Service Level Agreement</w:t>
      </w:r>
    </w:p>
    <w:p w14:paraId="0E7E5B82" w14:textId="77777777" w:rsidR="009166E9" w:rsidRPr="00E9603C" w:rsidRDefault="009166E9">
      <w:pPr>
        <w:pStyle w:val="EW"/>
      </w:pPr>
      <w:r w:rsidRPr="00E9603C">
        <w:t>SLS</w:t>
      </w:r>
      <w:r w:rsidRPr="00E9603C">
        <w:tab/>
        <w:t>Service Level Specification</w:t>
      </w:r>
    </w:p>
    <w:p w14:paraId="20893E61" w14:textId="77777777" w:rsidR="009166E9" w:rsidRPr="00E9603C" w:rsidRDefault="009166E9">
      <w:pPr>
        <w:pStyle w:val="Heading1"/>
      </w:pPr>
      <w:bookmarkStart w:id="261" w:name="_Toc20730717"/>
      <w:bookmarkStart w:id="262" w:name="_Toc23409907"/>
      <w:bookmarkStart w:id="263" w:name="_Toc25416940"/>
      <w:bookmarkStart w:id="264" w:name="_Toc25417295"/>
      <w:bookmarkStart w:id="265" w:name="_Toc25417762"/>
      <w:bookmarkStart w:id="266" w:name="_Toc25740429"/>
      <w:bookmarkStart w:id="267" w:name="_Toc30155472"/>
      <w:bookmarkStart w:id="268" w:name="_Toc30155592"/>
      <w:bookmarkStart w:id="269" w:name="_Toc31296316"/>
      <w:bookmarkStart w:id="270" w:name="_Toc31360936"/>
      <w:bookmarkStart w:id="271" w:name="_Toc31448641"/>
      <w:bookmarkStart w:id="272" w:name="_Toc31639117"/>
      <w:bookmarkStart w:id="273" w:name="_Toc3162"/>
      <w:bookmarkStart w:id="274" w:name="_Toc1124"/>
      <w:bookmarkStart w:id="275" w:name="_Toc30929"/>
      <w:bookmarkStart w:id="276" w:name="_Toc20357"/>
      <w:bookmarkStart w:id="277" w:name="_Toc9520"/>
      <w:bookmarkStart w:id="278" w:name="_Toc9023"/>
      <w:bookmarkStart w:id="279" w:name="_Toc16421"/>
      <w:bookmarkStart w:id="280" w:name="_Toc8499"/>
      <w:bookmarkStart w:id="281" w:name="_Toc9681"/>
      <w:bookmarkStart w:id="282" w:name="_Toc10432"/>
      <w:bookmarkStart w:id="283" w:name="_Toc21379"/>
      <w:bookmarkStart w:id="284" w:name="_Toc24597"/>
      <w:bookmarkStart w:id="285" w:name="_Toc42769868"/>
      <w:bookmarkStart w:id="286" w:name="_Toc42778924"/>
      <w:bookmarkStart w:id="287" w:name="_Toc43393001"/>
      <w:bookmarkStart w:id="288" w:name="_Toc44004159"/>
      <w:bookmarkStart w:id="289" w:name="_Toc50020940"/>
      <w:bookmarkStart w:id="290" w:name="_Toc50021509"/>
      <w:bookmarkStart w:id="291" w:name="_Toc50022213"/>
      <w:bookmarkStart w:id="292" w:name="_Toc50022862"/>
      <w:bookmarkStart w:id="293" w:name="_Toc50023447"/>
      <w:bookmarkStart w:id="294" w:name="_Toc50309515"/>
      <w:bookmarkStart w:id="295" w:name="_Toc50579247"/>
      <w:bookmarkStart w:id="296" w:name="_Toc54769834"/>
      <w:bookmarkStart w:id="297" w:name="_Toc54779189"/>
      <w:bookmarkStart w:id="298" w:name="_Toc54786149"/>
      <w:bookmarkStart w:id="299" w:name="_Toc57201000"/>
      <w:bookmarkStart w:id="300" w:name="_Toc57641038"/>
      <w:bookmarkStart w:id="301" w:name="_Toc59101391"/>
      <w:r w:rsidRPr="00E9603C">
        <w:t>4</w:t>
      </w:r>
      <w:r w:rsidRPr="00E9603C">
        <w:tab/>
        <w:t>Architectural Assumptions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4C2AD2E6" w14:textId="77777777" w:rsidR="009166E9" w:rsidRPr="00E9603C" w:rsidRDefault="009166E9">
      <w:r w:rsidRPr="00E9603C">
        <w:t xml:space="preserve">The architecture and framework as specified in </w:t>
      </w:r>
      <w:r w:rsidR="00E9603C" w:rsidRPr="00E9603C">
        <w:t>TS</w:t>
      </w:r>
      <w:r w:rsidR="00E9603C">
        <w:t> </w:t>
      </w:r>
      <w:r w:rsidR="00E9603C" w:rsidRPr="00E9603C">
        <w:t>23.288</w:t>
      </w:r>
      <w:r w:rsidR="00E9603C">
        <w:t> </w:t>
      </w:r>
      <w:r w:rsidR="00E9603C" w:rsidRPr="00E9603C">
        <w:t>[</w:t>
      </w:r>
      <w:r w:rsidRPr="00E9603C">
        <w:t xml:space="preserve">5], </w:t>
      </w:r>
      <w:r w:rsidR="00E9603C" w:rsidRPr="00E9603C">
        <w:t>TS</w:t>
      </w:r>
      <w:r w:rsidR="00E9603C">
        <w:t> </w:t>
      </w:r>
      <w:r w:rsidR="00E9603C" w:rsidRPr="00E9603C">
        <w:t>23.501</w:t>
      </w:r>
      <w:r w:rsidR="00E9603C">
        <w:t> </w:t>
      </w:r>
      <w:r w:rsidR="00E9603C" w:rsidRPr="00E9603C">
        <w:t>[</w:t>
      </w:r>
      <w:r w:rsidRPr="00E9603C">
        <w:t xml:space="preserve">2], </w:t>
      </w:r>
      <w:r w:rsidR="00E9603C" w:rsidRPr="00E9603C">
        <w:t>TS</w:t>
      </w:r>
      <w:r w:rsidR="00E9603C">
        <w:t> </w:t>
      </w:r>
      <w:r w:rsidR="00E9603C" w:rsidRPr="00E9603C">
        <w:t>23.502</w:t>
      </w:r>
      <w:r w:rsidR="00E9603C">
        <w:t> </w:t>
      </w:r>
      <w:r w:rsidR="00E9603C" w:rsidRPr="00E9603C">
        <w:t>[</w:t>
      </w:r>
      <w:r w:rsidRPr="00E9603C">
        <w:t xml:space="preserve">3] and </w:t>
      </w:r>
      <w:r w:rsidR="00E9603C" w:rsidRPr="00E9603C">
        <w:t>TS</w:t>
      </w:r>
      <w:r w:rsidR="00E9603C">
        <w:t> </w:t>
      </w:r>
      <w:r w:rsidR="00E9603C" w:rsidRPr="00E9603C">
        <w:t>23.503</w:t>
      </w:r>
      <w:r w:rsidR="00E9603C">
        <w:t> </w:t>
      </w:r>
      <w:r w:rsidR="00E9603C" w:rsidRPr="00E9603C">
        <w:t>[</w:t>
      </w:r>
      <w:r w:rsidRPr="00E9603C">
        <w:t>4] are regarded as the baseline for the present study.</w:t>
      </w:r>
    </w:p>
    <w:p w14:paraId="21E99C38" w14:textId="77777777" w:rsidR="009166E9" w:rsidRPr="00E9603C" w:rsidRDefault="009166E9">
      <w:r w:rsidRPr="00E9603C">
        <w:t xml:space="preserve">Solutions shall build on the 5G System architectural principles as in </w:t>
      </w:r>
      <w:r w:rsidR="00E9603C" w:rsidRPr="00E9603C">
        <w:t>TS</w:t>
      </w:r>
      <w:r w:rsidR="00E9603C">
        <w:t> </w:t>
      </w:r>
      <w:r w:rsidR="00E9603C" w:rsidRPr="00E9603C">
        <w:t>23.501</w:t>
      </w:r>
      <w:r w:rsidR="00E9603C">
        <w:t> </w:t>
      </w:r>
      <w:r w:rsidR="00E9603C" w:rsidRPr="00E9603C">
        <w:t>[</w:t>
      </w:r>
      <w:r w:rsidRPr="00E9603C">
        <w:t>2], including flexibility and modularity for newly introduced functionalities.</w:t>
      </w:r>
    </w:p>
    <w:p w14:paraId="1A1AE1F1" w14:textId="77777777" w:rsidR="009166E9" w:rsidRPr="00E9603C" w:rsidRDefault="009166E9">
      <w:pPr>
        <w:pStyle w:val="Heading1"/>
      </w:pPr>
      <w:bookmarkStart w:id="302" w:name="_Toc20730718"/>
      <w:bookmarkStart w:id="303" w:name="_Toc23409908"/>
      <w:bookmarkStart w:id="304" w:name="_Toc25416941"/>
      <w:bookmarkStart w:id="305" w:name="_Toc25417296"/>
      <w:bookmarkStart w:id="306" w:name="_Toc25417763"/>
      <w:bookmarkStart w:id="307" w:name="_Toc25740430"/>
      <w:bookmarkStart w:id="308" w:name="_Toc30155473"/>
      <w:bookmarkStart w:id="309" w:name="_Toc30155593"/>
      <w:bookmarkStart w:id="310" w:name="_Toc31296317"/>
      <w:bookmarkStart w:id="311" w:name="_Toc31360937"/>
      <w:bookmarkStart w:id="312" w:name="_Toc31448642"/>
      <w:bookmarkStart w:id="313" w:name="_Toc31639118"/>
      <w:bookmarkStart w:id="314" w:name="_Toc15954"/>
      <w:bookmarkStart w:id="315" w:name="_Toc30168"/>
      <w:bookmarkStart w:id="316" w:name="_Toc25954"/>
      <w:bookmarkStart w:id="317" w:name="_Toc10489"/>
      <w:bookmarkStart w:id="318" w:name="_Toc9924"/>
      <w:bookmarkStart w:id="319" w:name="_Toc19588"/>
      <w:bookmarkStart w:id="320" w:name="_Toc8030"/>
      <w:bookmarkStart w:id="321" w:name="_Toc27050"/>
      <w:bookmarkStart w:id="322" w:name="_Toc16288"/>
      <w:bookmarkStart w:id="323" w:name="_Toc31680"/>
      <w:bookmarkStart w:id="324" w:name="_Toc19542"/>
      <w:bookmarkStart w:id="325" w:name="_Toc2127"/>
      <w:bookmarkStart w:id="326" w:name="_Toc42769869"/>
      <w:bookmarkStart w:id="327" w:name="_Toc42778925"/>
      <w:bookmarkStart w:id="328" w:name="_Toc43393002"/>
      <w:bookmarkStart w:id="329" w:name="_Toc44004160"/>
      <w:bookmarkStart w:id="330" w:name="_Toc50020941"/>
      <w:bookmarkStart w:id="331" w:name="_Toc50021510"/>
      <w:bookmarkStart w:id="332" w:name="_Toc50022214"/>
      <w:bookmarkStart w:id="333" w:name="_Toc50022863"/>
      <w:bookmarkStart w:id="334" w:name="_Toc50023448"/>
      <w:bookmarkStart w:id="335" w:name="_Toc50309516"/>
      <w:bookmarkStart w:id="336" w:name="_Toc50579248"/>
      <w:bookmarkStart w:id="337" w:name="_Toc54769835"/>
      <w:bookmarkStart w:id="338" w:name="_Toc54779190"/>
      <w:bookmarkStart w:id="339" w:name="_Toc54786150"/>
      <w:bookmarkStart w:id="340" w:name="_Toc57201001"/>
      <w:bookmarkStart w:id="341" w:name="_Toc57641039"/>
      <w:bookmarkStart w:id="342" w:name="_Toc59101392"/>
      <w:r w:rsidRPr="00E9603C">
        <w:t>5</w:t>
      </w:r>
      <w:r w:rsidRPr="00E9603C">
        <w:tab/>
        <w:t>Use Cases and Key Issues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145AACFA" w14:textId="77777777" w:rsidR="009166E9" w:rsidRPr="00E9603C" w:rsidRDefault="009166E9">
      <w:pPr>
        <w:pStyle w:val="Heading2"/>
        <w:rPr>
          <w:lang w:eastAsia="zh-CN"/>
        </w:rPr>
      </w:pPr>
      <w:bookmarkStart w:id="343" w:name="_Toc25416942"/>
      <w:bookmarkStart w:id="344" w:name="_Toc25417297"/>
      <w:bookmarkStart w:id="345" w:name="_Toc25417764"/>
      <w:bookmarkStart w:id="346" w:name="_Toc25740431"/>
      <w:bookmarkStart w:id="347" w:name="_Toc30155474"/>
      <w:bookmarkStart w:id="348" w:name="_Toc30155594"/>
      <w:bookmarkStart w:id="349" w:name="_Toc31296318"/>
      <w:bookmarkStart w:id="350" w:name="_Toc31360938"/>
      <w:bookmarkStart w:id="351" w:name="_Toc31448643"/>
      <w:bookmarkStart w:id="352" w:name="_Toc31639119"/>
      <w:bookmarkStart w:id="353" w:name="_Toc1388"/>
      <w:bookmarkStart w:id="354" w:name="_Toc26800"/>
      <w:bookmarkStart w:id="355" w:name="_Toc21559"/>
      <w:bookmarkStart w:id="356" w:name="_Toc13302"/>
      <w:bookmarkStart w:id="357" w:name="_Toc30209"/>
      <w:bookmarkStart w:id="358" w:name="_Toc27829"/>
      <w:bookmarkStart w:id="359" w:name="_Toc7403"/>
      <w:bookmarkStart w:id="360" w:name="_Toc4500"/>
      <w:bookmarkStart w:id="361" w:name="_Toc15338"/>
      <w:bookmarkStart w:id="362" w:name="_Toc30811"/>
      <w:bookmarkStart w:id="363" w:name="_Toc13255"/>
      <w:bookmarkStart w:id="364" w:name="_Toc14081"/>
      <w:bookmarkStart w:id="365" w:name="_Toc42769870"/>
      <w:bookmarkStart w:id="366" w:name="_Toc42778926"/>
      <w:bookmarkStart w:id="367" w:name="_Toc43393003"/>
      <w:bookmarkStart w:id="368" w:name="_Toc44004161"/>
      <w:bookmarkStart w:id="369" w:name="_Toc50020942"/>
      <w:bookmarkStart w:id="370" w:name="_Toc50021511"/>
      <w:bookmarkStart w:id="371" w:name="_Toc50022215"/>
      <w:bookmarkStart w:id="372" w:name="_Toc50022864"/>
      <w:bookmarkStart w:id="373" w:name="_Toc50023449"/>
      <w:bookmarkStart w:id="374" w:name="_Toc50309517"/>
      <w:bookmarkStart w:id="375" w:name="_Toc50579249"/>
      <w:bookmarkStart w:id="376" w:name="_Toc54769836"/>
      <w:bookmarkStart w:id="377" w:name="_Toc54779191"/>
      <w:bookmarkStart w:id="378" w:name="_Toc54786151"/>
      <w:bookmarkStart w:id="379" w:name="_Toc57201002"/>
      <w:bookmarkStart w:id="380" w:name="_Toc57641040"/>
      <w:bookmarkStart w:id="381" w:name="_Toc59101393"/>
      <w:r w:rsidRPr="00E9603C">
        <w:rPr>
          <w:lang w:eastAsia="zh-CN"/>
        </w:rPr>
        <w:t>5.1</w:t>
      </w:r>
      <w:r w:rsidRPr="00E9603C">
        <w:rPr>
          <w:lang w:eastAsia="zh-CN"/>
        </w:rPr>
        <w:tab/>
        <w:t>Use Cases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75AA9ECD" w14:textId="77777777" w:rsidR="009166E9" w:rsidRPr="00E9603C" w:rsidRDefault="009166E9">
      <w:pPr>
        <w:pStyle w:val="Heading3"/>
        <w:rPr>
          <w:lang w:eastAsia="zh-CN"/>
        </w:rPr>
      </w:pPr>
      <w:bookmarkStart w:id="382" w:name="_Toc25416943"/>
      <w:bookmarkStart w:id="383" w:name="_Toc25417298"/>
      <w:bookmarkStart w:id="384" w:name="_Toc25417765"/>
      <w:bookmarkStart w:id="385" w:name="_Toc25740432"/>
      <w:bookmarkStart w:id="386" w:name="_Toc30155475"/>
      <w:bookmarkStart w:id="387" w:name="_Toc30155595"/>
      <w:bookmarkStart w:id="388" w:name="_Toc31296319"/>
      <w:bookmarkStart w:id="389" w:name="_Toc31360939"/>
      <w:bookmarkStart w:id="390" w:name="_Toc31448644"/>
      <w:bookmarkStart w:id="391" w:name="_Toc31639120"/>
      <w:bookmarkStart w:id="392" w:name="_Toc21835"/>
      <w:bookmarkStart w:id="393" w:name="_Toc21435"/>
      <w:bookmarkStart w:id="394" w:name="_Toc16652"/>
      <w:bookmarkStart w:id="395" w:name="_Toc7522"/>
      <w:bookmarkStart w:id="396" w:name="_Toc15756"/>
      <w:bookmarkStart w:id="397" w:name="_Toc19029"/>
      <w:bookmarkStart w:id="398" w:name="_Toc20300"/>
      <w:bookmarkStart w:id="399" w:name="_Toc27948"/>
      <w:bookmarkStart w:id="400" w:name="_Toc17871"/>
      <w:bookmarkStart w:id="401" w:name="_Toc4518"/>
      <w:bookmarkStart w:id="402" w:name="_Toc3806"/>
      <w:bookmarkStart w:id="403" w:name="_Toc13499"/>
      <w:bookmarkStart w:id="404" w:name="_Toc42769871"/>
      <w:bookmarkStart w:id="405" w:name="_Toc42778927"/>
      <w:bookmarkStart w:id="406" w:name="_Toc43393004"/>
      <w:bookmarkStart w:id="407" w:name="_Toc44004162"/>
      <w:bookmarkStart w:id="408" w:name="_Toc50020943"/>
      <w:bookmarkStart w:id="409" w:name="_Toc50021512"/>
      <w:bookmarkStart w:id="410" w:name="_Toc50022216"/>
      <w:bookmarkStart w:id="411" w:name="_Toc50022865"/>
      <w:bookmarkStart w:id="412" w:name="_Toc50023450"/>
      <w:bookmarkStart w:id="413" w:name="_Toc50309518"/>
      <w:bookmarkStart w:id="414" w:name="_Toc50579250"/>
      <w:bookmarkStart w:id="415" w:name="_Toc54769837"/>
      <w:bookmarkStart w:id="416" w:name="_Toc54779192"/>
      <w:bookmarkStart w:id="417" w:name="_Toc54786152"/>
      <w:bookmarkStart w:id="418" w:name="_Toc57201003"/>
      <w:bookmarkStart w:id="419" w:name="_Toc57641041"/>
      <w:bookmarkStart w:id="420" w:name="_Toc59101394"/>
      <w:r w:rsidRPr="00E9603C">
        <w:rPr>
          <w:lang w:eastAsia="zh-CN"/>
        </w:rPr>
        <w:t>5.1.1</w:t>
      </w:r>
      <w:r w:rsidRPr="00E9603C">
        <w:rPr>
          <w:lang w:eastAsia="zh-CN"/>
        </w:rPr>
        <w:tab/>
        <w:t>Use Case #1: NWDAF-assisted RAT/frequency selection</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2D9B1037" w14:textId="77777777" w:rsidR="009166E9" w:rsidRPr="00E9603C" w:rsidRDefault="009166E9">
      <w:pPr>
        <w:pStyle w:val="Heading4"/>
        <w:rPr>
          <w:lang w:eastAsia="zh-CN"/>
        </w:rPr>
      </w:pPr>
      <w:bookmarkStart w:id="421" w:name="_Toc25416944"/>
      <w:bookmarkStart w:id="422" w:name="_Toc25417299"/>
      <w:bookmarkStart w:id="423" w:name="_Toc25417766"/>
      <w:bookmarkStart w:id="424" w:name="_Toc25740433"/>
      <w:bookmarkStart w:id="425" w:name="_Toc30155476"/>
      <w:bookmarkStart w:id="426" w:name="_Toc30155596"/>
      <w:bookmarkStart w:id="427" w:name="_Toc31296320"/>
      <w:bookmarkStart w:id="428" w:name="_Toc31360940"/>
      <w:bookmarkStart w:id="429" w:name="_Toc31448645"/>
      <w:bookmarkStart w:id="430" w:name="_Toc31639121"/>
      <w:bookmarkStart w:id="431" w:name="_Toc410"/>
      <w:bookmarkStart w:id="432" w:name="_Toc15442"/>
      <w:bookmarkStart w:id="433" w:name="_Toc2494"/>
      <w:bookmarkStart w:id="434" w:name="_Toc4260"/>
      <w:bookmarkStart w:id="435" w:name="_Toc29592"/>
      <w:bookmarkStart w:id="436" w:name="_Toc75"/>
      <w:bookmarkStart w:id="437" w:name="_Toc250"/>
      <w:bookmarkStart w:id="438" w:name="_Toc2108"/>
      <w:bookmarkStart w:id="439" w:name="_Toc5522"/>
      <w:bookmarkStart w:id="440" w:name="_Toc2202"/>
      <w:bookmarkStart w:id="441" w:name="_Toc20996"/>
      <w:bookmarkStart w:id="442" w:name="_Toc24135"/>
      <w:bookmarkStart w:id="443" w:name="_Toc42769872"/>
      <w:bookmarkStart w:id="444" w:name="_Toc42778928"/>
      <w:bookmarkStart w:id="445" w:name="_Toc43393005"/>
      <w:bookmarkStart w:id="446" w:name="_Toc44004163"/>
      <w:bookmarkStart w:id="447" w:name="_Toc50020944"/>
      <w:bookmarkStart w:id="448" w:name="_Toc50021513"/>
      <w:bookmarkStart w:id="449" w:name="_Toc50022217"/>
      <w:bookmarkStart w:id="450" w:name="_Toc50022866"/>
      <w:bookmarkStart w:id="451" w:name="_Toc50023451"/>
      <w:bookmarkStart w:id="452" w:name="_Toc50309519"/>
      <w:bookmarkStart w:id="453" w:name="_Toc50579251"/>
      <w:bookmarkStart w:id="454" w:name="_Toc54769838"/>
      <w:bookmarkStart w:id="455" w:name="_Toc54779193"/>
      <w:bookmarkStart w:id="456" w:name="_Toc54786153"/>
      <w:bookmarkStart w:id="457" w:name="_Toc57201004"/>
      <w:bookmarkStart w:id="458" w:name="_Toc57641042"/>
      <w:bookmarkStart w:id="459" w:name="_Toc59101395"/>
      <w:r w:rsidRPr="00E9603C">
        <w:rPr>
          <w:lang w:eastAsia="zh-CN"/>
        </w:rPr>
        <w:t>5.1.1.1</w:t>
      </w:r>
      <w:r w:rsidRPr="00E9603C">
        <w:rPr>
          <w:lang w:eastAsia="zh-CN"/>
        </w:rPr>
        <w:tab/>
        <w:t>Description</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30C9DDA1" w14:textId="77777777" w:rsidR="009166E9" w:rsidRPr="00E9603C" w:rsidRDefault="009166E9">
      <w:pPr>
        <w:rPr>
          <w:lang w:eastAsia="zh-CN"/>
        </w:rPr>
      </w:pPr>
      <w:r w:rsidRPr="00E9603C">
        <w:rPr>
          <w:lang w:eastAsia="zh-CN"/>
        </w:rPr>
        <w:t>Many operators are about to perform frequency reframing and deploy NR with high and low frequency.</w:t>
      </w:r>
    </w:p>
    <w:p w14:paraId="4B48468D" w14:textId="77777777" w:rsidR="009166E9" w:rsidRPr="00E9603C" w:rsidRDefault="009166E9">
      <w:pPr>
        <w:rPr>
          <w:lang w:eastAsia="zh-CN"/>
        </w:rPr>
      </w:pPr>
      <w:r w:rsidRPr="00E9603C">
        <w:rPr>
          <w:lang w:eastAsia="zh-CN"/>
        </w:rPr>
        <w:t>The RFSP mechanism is supported in the current specification. It can be beneficial to leverage NWDAF to perform/provide the big data analytics in order to help the PCF to derive suitable RAT/frequency selection policy (e.g. RFSP). Based on UEs behaviour/Service analytics data provided by NWDAF, there are two corresponding scenarios we need to consider:</w:t>
      </w:r>
    </w:p>
    <w:p w14:paraId="2EC759A1" w14:textId="77777777" w:rsidR="009166E9" w:rsidRPr="00E9603C" w:rsidRDefault="009166E9">
      <w:pPr>
        <w:pStyle w:val="B1"/>
        <w:rPr>
          <w:lang w:eastAsia="zh-CN"/>
        </w:rPr>
      </w:pPr>
      <w:r w:rsidRPr="00E9603C">
        <w:rPr>
          <w:lang w:eastAsia="zh-CN"/>
        </w:rPr>
        <w:t>-</w:t>
      </w:r>
      <w:r w:rsidRPr="00E9603C">
        <w:rPr>
          <w:lang w:eastAsia="zh-CN"/>
        </w:rPr>
        <w:tab/>
        <w:t>Scenario 1: enable inter-RAT selection from NR (i.e. gNB) to E-UTRAN (i.e. eNB connected to EPC).</w:t>
      </w:r>
    </w:p>
    <w:p w14:paraId="30C63720" w14:textId="77777777" w:rsidR="009166E9" w:rsidRPr="00E9603C" w:rsidRDefault="009166E9">
      <w:pPr>
        <w:pStyle w:val="B1"/>
        <w:rPr>
          <w:lang w:eastAsia="zh-CN"/>
        </w:rPr>
      </w:pPr>
      <w:r w:rsidRPr="00E9603C">
        <w:rPr>
          <w:lang w:eastAsia="zh-CN"/>
        </w:rPr>
        <w:t>-</w:t>
      </w:r>
      <w:r w:rsidRPr="00E9603C">
        <w:rPr>
          <w:lang w:eastAsia="zh-CN"/>
        </w:rPr>
        <w:tab/>
        <w:t>Scenario 2: enable frequency selection from NR with high frequency to NR with low frequency.</w:t>
      </w:r>
    </w:p>
    <w:p w14:paraId="3F3DA4F6" w14:textId="77777777" w:rsidR="009166E9" w:rsidRPr="00E9603C" w:rsidRDefault="009166E9">
      <w:pPr>
        <w:rPr>
          <w:lang w:eastAsia="zh-CN"/>
        </w:rPr>
      </w:pPr>
      <w:r w:rsidRPr="00E9603C">
        <w:rPr>
          <w:lang w:eastAsia="zh-CN"/>
        </w:rPr>
        <w:t>In scenario 1, e.g. enable inter-RAT selection from NR to E-UTRAN if some UEs/users are always inactive or use low value services (e.g. P-to-P download) at some time or somewhere, in order to guarantee other UEs/users' QoE. On the contrast, e.g. maintain on current NR RAT for the UEs/users who use services with higher requirements on low latency and wide bandwidth (e.g. VR, AR). In this scenario, the service MOS is a key point, which could be taken into consideration in further study.</w:t>
      </w:r>
    </w:p>
    <w:p w14:paraId="3AEE3F25" w14:textId="77777777" w:rsidR="009166E9" w:rsidRPr="00E9603C" w:rsidRDefault="009166E9">
      <w:pPr>
        <w:rPr>
          <w:lang w:eastAsia="zh-CN"/>
        </w:rPr>
      </w:pPr>
      <w:r w:rsidRPr="00E9603C">
        <w:rPr>
          <w:lang w:eastAsia="zh-CN"/>
        </w:rPr>
        <w:t>In scenario 2, e.g. enable frequency selection from NR with high frequency to NR with low frequency if some UEs/users want to camp on NR but use the services without extreme wide bandwidth requirements. While the UEs/users using services with higher requirements on wide bandwidth will be maintained on NR with high frequency to guarantee their QoE.</w:t>
      </w:r>
    </w:p>
    <w:p w14:paraId="60F936BF" w14:textId="77777777" w:rsidR="009166E9" w:rsidRPr="00E9603C" w:rsidRDefault="009166E9">
      <w:pPr>
        <w:pStyle w:val="Heading3"/>
        <w:rPr>
          <w:lang w:eastAsia="zh-CN"/>
        </w:rPr>
      </w:pPr>
      <w:bookmarkStart w:id="460" w:name="_Toc25416945"/>
      <w:bookmarkStart w:id="461" w:name="_Toc25417300"/>
      <w:bookmarkStart w:id="462" w:name="_Toc25417767"/>
      <w:bookmarkStart w:id="463" w:name="_Toc25740434"/>
      <w:bookmarkStart w:id="464" w:name="_Toc30155477"/>
      <w:bookmarkStart w:id="465" w:name="_Toc30155597"/>
      <w:bookmarkStart w:id="466" w:name="_Toc31296321"/>
      <w:bookmarkStart w:id="467" w:name="_Toc31360941"/>
      <w:bookmarkStart w:id="468" w:name="_Toc31448646"/>
      <w:bookmarkStart w:id="469" w:name="_Toc31639122"/>
      <w:bookmarkStart w:id="470" w:name="_Toc18073"/>
      <w:bookmarkStart w:id="471" w:name="_Toc26643"/>
      <w:bookmarkStart w:id="472" w:name="_Toc4230"/>
      <w:bookmarkStart w:id="473" w:name="_Toc31808"/>
      <w:bookmarkStart w:id="474" w:name="_Toc26136"/>
      <w:bookmarkStart w:id="475" w:name="_Toc5528"/>
      <w:bookmarkStart w:id="476" w:name="_Toc29608"/>
      <w:bookmarkStart w:id="477" w:name="_Toc11171"/>
      <w:bookmarkStart w:id="478" w:name="_Toc31887"/>
      <w:bookmarkStart w:id="479" w:name="_Toc19120"/>
      <w:bookmarkStart w:id="480" w:name="_Toc6725"/>
      <w:bookmarkStart w:id="481" w:name="_Toc30952"/>
      <w:bookmarkStart w:id="482" w:name="_Toc42769873"/>
      <w:bookmarkStart w:id="483" w:name="_Toc42778929"/>
      <w:bookmarkStart w:id="484" w:name="_Toc43393006"/>
      <w:bookmarkStart w:id="485" w:name="_Toc44004164"/>
      <w:bookmarkStart w:id="486" w:name="_Toc50020945"/>
      <w:bookmarkStart w:id="487" w:name="_Toc50021514"/>
      <w:bookmarkStart w:id="488" w:name="_Toc50022218"/>
      <w:bookmarkStart w:id="489" w:name="_Toc50022867"/>
      <w:bookmarkStart w:id="490" w:name="_Toc50023452"/>
      <w:bookmarkStart w:id="491" w:name="_Toc50309520"/>
      <w:bookmarkStart w:id="492" w:name="_Toc50579252"/>
      <w:bookmarkStart w:id="493" w:name="_Toc54769839"/>
      <w:bookmarkStart w:id="494" w:name="_Toc54779194"/>
      <w:bookmarkStart w:id="495" w:name="_Toc54786154"/>
      <w:bookmarkStart w:id="496" w:name="_Toc57201005"/>
      <w:bookmarkStart w:id="497" w:name="_Toc57641043"/>
      <w:bookmarkStart w:id="498" w:name="_Toc59101396"/>
      <w:r w:rsidRPr="00E9603C">
        <w:rPr>
          <w:lang w:eastAsia="zh-CN"/>
        </w:rPr>
        <w:t>5.1.2</w:t>
      </w:r>
      <w:r w:rsidRPr="00E9603C">
        <w:rPr>
          <w:lang w:eastAsia="zh-CN"/>
        </w:rPr>
        <w:tab/>
        <w:t>Use Case #2: NWDAF supporting detection of anomaly events and helping in analysing its cause</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53B62217" w14:textId="77777777" w:rsidR="009166E9" w:rsidRPr="00E9603C" w:rsidRDefault="009166E9">
      <w:pPr>
        <w:pStyle w:val="Heading4"/>
        <w:rPr>
          <w:lang w:eastAsia="zh-CN"/>
        </w:rPr>
      </w:pPr>
      <w:bookmarkStart w:id="499" w:name="_Toc25416946"/>
      <w:bookmarkStart w:id="500" w:name="_Toc25417301"/>
      <w:bookmarkStart w:id="501" w:name="_Toc25417768"/>
      <w:bookmarkStart w:id="502" w:name="_Toc25740435"/>
      <w:bookmarkStart w:id="503" w:name="_Toc30155478"/>
      <w:bookmarkStart w:id="504" w:name="_Toc30155598"/>
      <w:bookmarkStart w:id="505" w:name="_Toc31296322"/>
      <w:bookmarkStart w:id="506" w:name="_Toc31360942"/>
      <w:bookmarkStart w:id="507" w:name="_Toc31448647"/>
      <w:bookmarkStart w:id="508" w:name="_Toc31639123"/>
      <w:bookmarkStart w:id="509" w:name="_Toc197"/>
      <w:bookmarkStart w:id="510" w:name="_Toc19505"/>
      <w:bookmarkStart w:id="511" w:name="_Toc28230"/>
      <w:bookmarkStart w:id="512" w:name="_Toc11635"/>
      <w:bookmarkStart w:id="513" w:name="_Toc24736"/>
      <w:bookmarkStart w:id="514" w:name="_Toc1297"/>
      <w:bookmarkStart w:id="515" w:name="_Toc7656"/>
      <w:bookmarkStart w:id="516" w:name="_Toc15261"/>
      <w:bookmarkStart w:id="517" w:name="_Toc25080"/>
      <w:bookmarkStart w:id="518" w:name="_Toc334"/>
      <w:bookmarkStart w:id="519" w:name="_Toc16924"/>
      <w:bookmarkStart w:id="520" w:name="_Toc9447"/>
      <w:bookmarkStart w:id="521" w:name="_Toc42769874"/>
      <w:bookmarkStart w:id="522" w:name="_Toc42778930"/>
      <w:bookmarkStart w:id="523" w:name="_Toc43393007"/>
      <w:bookmarkStart w:id="524" w:name="_Toc44004165"/>
      <w:bookmarkStart w:id="525" w:name="_Toc50020946"/>
      <w:bookmarkStart w:id="526" w:name="_Toc50021515"/>
      <w:bookmarkStart w:id="527" w:name="_Toc50022219"/>
      <w:bookmarkStart w:id="528" w:name="_Toc50022868"/>
      <w:bookmarkStart w:id="529" w:name="_Toc50023453"/>
      <w:bookmarkStart w:id="530" w:name="_Toc50309521"/>
      <w:bookmarkStart w:id="531" w:name="_Toc50579253"/>
      <w:bookmarkStart w:id="532" w:name="_Toc54769840"/>
      <w:bookmarkStart w:id="533" w:name="_Toc54779195"/>
      <w:bookmarkStart w:id="534" w:name="_Toc54786155"/>
      <w:bookmarkStart w:id="535" w:name="_Toc57201006"/>
      <w:bookmarkStart w:id="536" w:name="_Toc57641044"/>
      <w:bookmarkStart w:id="537" w:name="_Toc59101397"/>
      <w:r w:rsidRPr="00E9603C">
        <w:rPr>
          <w:lang w:eastAsia="zh-CN"/>
        </w:rPr>
        <w:t>5.1.2.1</w:t>
      </w:r>
      <w:r w:rsidRPr="00E9603C">
        <w:rPr>
          <w:lang w:eastAsia="zh-CN"/>
        </w:rPr>
        <w:tab/>
        <w:t>Description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0D46AAFE" w14:textId="77777777" w:rsidR="009166E9" w:rsidRPr="00E9603C" w:rsidRDefault="009166E9">
      <w:pPr>
        <w:rPr>
          <w:lang w:eastAsia="zh-CN"/>
        </w:rPr>
      </w:pPr>
      <w:r w:rsidRPr="00E9603C">
        <w:rPr>
          <w:lang w:eastAsia="zh-CN"/>
        </w:rPr>
        <w:t xml:space="preserve">In Rel-16, NWDAF can provide abnormal UE behaviour analytics, as specified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clause 6.7.5. One area where NWDAF could help is in detecting abnormal behaviour in general, not only related to the UE. With the capability to collect different types of data already in Rel-16, the NWDAF could provide anomaly type of alerts to other network functions together with additional information on the possible cause for the anomaly, thus allowing for 5G service automation, or allowing for troubleshooting in general.</w:t>
      </w:r>
    </w:p>
    <w:p w14:paraId="6B1A958F" w14:textId="77777777" w:rsidR="009166E9" w:rsidRPr="00E9603C" w:rsidRDefault="009166E9">
      <w:pPr>
        <w:rPr>
          <w:lang w:eastAsia="zh-CN"/>
        </w:rPr>
      </w:pPr>
      <w:r w:rsidRPr="00E9603C">
        <w:rPr>
          <w:lang w:eastAsia="zh-CN"/>
        </w:rPr>
        <w:t>Some examples of anomaly events and information provided could be:</w:t>
      </w:r>
    </w:p>
    <w:p w14:paraId="75E86D22" w14:textId="77777777" w:rsidR="009166E9" w:rsidRPr="00E9603C" w:rsidRDefault="009166E9">
      <w:pPr>
        <w:pStyle w:val="B1"/>
      </w:pPr>
      <w:r w:rsidRPr="00E9603C">
        <w:t>-</w:t>
      </w:r>
      <w:r w:rsidRPr="00E9603C">
        <w:tab/>
        <w:t>Congested cells analysis and a list of heavy users on the congested cells;</w:t>
      </w:r>
    </w:p>
    <w:p w14:paraId="70AF97A0" w14:textId="77777777" w:rsidR="009166E9" w:rsidRPr="00E9603C" w:rsidRDefault="009166E9">
      <w:pPr>
        <w:pStyle w:val="B1"/>
      </w:pPr>
      <w:r w:rsidRPr="00E9603C">
        <w:t>-</w:t>
      </w:r>
      <w:r w:rsidRPr="00E9603C">
        <w:tab/>
        <w:t>Signalling events anomaly per device type, per OS, per applications;</w:t>
      </w:r>
    </w:p>
    <w:p w14:paraId="1B58D315" w14:textId="77777777" w:rsidR="009166E9" w:rsidRPr="00E9603C" w:rsidRDefault="009166E9">
      <w:pPr>
        <w:pStyle w:val="B1"/>
      </w:pPr>
      <w:r w:rsidRPr="00E9603C">
        <w:t>-</w:t>
      </w:r>
      <w:r w:rsidRPr="00E9603C">
        <w:tab/>
        <w:t>Signalling congestion events per network function.</w:t>
      </w:r>
    </w:p>
    <w:p w14:paraId="39A68D25" w14:textId="77777777" w:rsidR="009166E9" w:rsidRPr="00E9603C" w:rsidRDefault="009166E9">
      <w:pPr>
        <w:rPr>
          <w:lang w:eastAsia="zh-CN"/>
        </w:rPr>
      </w:pPr>
      <w:r w:rsidRPr="00E9603C">
        <w:rPr>
          <w:lang w:eastAsia="zh-CN"/>
        </w:rPr>
        <w:t>Such anomaly events information could be provided to some network functions so that they could take proper action, e.g. to PCF to derive different policies, to AMF to apply different signalling parameters, etc.</w:t>
      </w:r>
    </w:p>
    <w:p w14:paraId="458186FA" w14:textId="77777777" w:rsidR="009166E9" w:rsidRPr="00E9603C" w:rsidRDefault="009166E9">
      <w:pPr>
        <w:pStyle w:val="Heading3"/>
      </w:pPr>
      <w:bookmarkStart w:id="538" w:name="_Toc25416947"/>
      <w:bookmarkStart w:id="539" w:name="_Toc25417302"/>
      <w:bookmarkStart w:id="540" w:name="_Toc25417769"/>
      <w:bookmarkStart w:id="541" w:name="_Toc25740436"/>
      <w:bookmarkStart w:id="542" w:name="_Toc30155479"/>
      <w:bookmarkStart w:id="543" w:name="_Toc30155599"/>
      <w:bookmarkStart w:id="544" w:name="_Toc31296323"/>
      <w:bookmarkStart w:id="545" w:name="_Toc31360943"/>
      <w:bookmarkStart w:id="546" w:name="_Toc31448648"/>
      <w:bookmarkStart w:id="547" w:name="_Toc31639124"/>
      <w:bookmarkStart w:id="548" w:name="_Toc16888"/>
      <w:bookmarkStart w:id="549" w:name="_Toc25063"/>
      <w:bookmarkStart w:id="550" w:name="_Toc174"/>
      <w:bookmarkStart w:id="551" w:name="_Toc12599"/>
      <w:bookmarkStart w:id="552" w:name="_Toc2852"/>
      <w:bookmarkStart w:id="553" w:name="_Toc7925"/>
      <w:bookmarkStart w:id="554" w:name="_Toc3069"/>
      <w:bookmarkStart w:id="555" w:name="_Toc21838"/>
      <w:bookmarkStart w:id="556" w:name="_Toc19216"/>
      <w:bookmarkStart w:id="557" w:name="_Toc20937"/>
      <w:bookmarkStart w:id="558" w:name="_Toc26548"/>
      <w:bookmarkStart w:id="559" w:name="_Toc10294"/>
      <w:bookmarkStart w:id="560" w:name="_Toc42769875"/>
      <w:bookmarkStart w:id="561" w:name="_Toc42778931"/>
      <w:bookmarkStart w:id="562" w:name="_Toc43393008"/>
      <w:bookmarkStart w:id="563" w:name="_Toc44004166"/>
      <w:bookmarkStart w:id="564" w:name="_Toc50020947"/>
      <w:bookmarkStart w:id="565" w:name="_Toc50021516"/>
      <w:bookmarkStart w:id="566" w:name="_Toc50022220"/>
      <w:bookmarkStart w:id="567" w:name="_Toc50022869"/>
      <w:bookmarkStart w:id="568" w:name="_Toc50023454"/>
      <w:bookmarkStart w:id="569" w:name="_Toc50309522"/>
      <w:bookmarkStart w:id="570" w:name="_Toc50579254"/>
      <w:bookmarkStart w:id="571" w:name="_Toc54769841"/>
      <w:bookmarkStart w:id="572" w:name="_Toc54779196"/>
      <w:bookmarkStart w:id="573" w:name="_Toc54786156"/>
      <w:bookmarkStart w:id="574" w:name="_Toc57201007"/>
      <w:bookmarkStart w:id="575" w:name="_Toc57641045"/>
      <w:bookmarkStart w:id="576" w:name="_Toc59101398"/>
      <w:r w:rsidRPr="00E9603C">
        <w:t>5.1.3</w:t>
      </w:r>
      <w:r w:rsidRPr="00E9603C">
        <w:tab/>
        <w:t>Use Case #3: NWDAF support for dispersion analytics</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15240A0D" w14:textId="77777777" w:rsidR="009166E9" w:rsidRPr="00E9603C" w:rsidRDefault="009166E9">
      <w:pPr>
        <w:pStyle w:val="Heading4"/>
        <w:rPr>
          <w:rFonts w:eastAsia="MS Mincho"/>
        </w:rPr>
      </w:pPr>
      <w:bookmarkStart w:id="577" w:name="_Toc25416948"/>
      <w:bookmarkStart w:id="578" w:name="_Toc25417303"/>
      <w:bookmarkStart w:id="579" w:name="_Toc25417770"/>
      <w:bookmarkStart w:id="580" w:name="_Toc25740437"/>
      <w:bookmarkStart w:id="581" w:name="_Toc30155480"/>
      <w:bookmarkStart w:id="582" w:name="_Toc30155600"/>
      <w:bookmarkStart w:id="583" w:name="_Toc31296324"/>
      <w:bookmarkStart w:id="584" w:name="_Toc31360944"/>
      <w:bookmarkStart w:id="585" w:name="_Toc31448649"/>
      <w:bookmarkStart w:id="586" w:name="_Toc31639125"/>
      <w:bookmarkStart w:id="587" w:name="_Toc19888"/>
      <w:bookmarkStart w:id="588" w:name="_Toc12807"/>
      <w:bookmarkStart w:id="589" w:name="_Toc172"/>
      <w:bookmarkStart w:id="590" w:name="_Toc17793"/>
      <w:bookmarkStart w:id="591" w:name="_Toc19632"/>
      <w:bookmarkStart w:id="592" w:name="_Toc8279"/>
      <w:bookmarkStart w:id="593" w:name="_Toc24625"/>
      <w:bookmarkStart w:id="594" w:name="_Toc17103"/>
      <w:bookmarkStart w:id="595" w:name="_Toc19073"/>
      <w:bookmarkStart w:id="596" w:name="_Toc644"/>
      <w:bookmarkStart w:id="597" w:name="_Toc704"/>
      <w:bookmarkStart w:id="598" w:name="_Toc22426"/>
      <w:bookmarkStart w:id="599" w:name="_Toc42769876"/>
      <w:bookmarkStart w:id="600" w:name="_Toc42778932"/>
      <w:bookmarkStart w:id="601" w:name="_Toc43393009"/>
      <w:bookmarkStart w:id="602" w:name="_Toc44004167"/>
      <w:bookmarkStart w:id="603" w:name="_Toc50020948"/>
      <w:bookmarkStart w:id="604" w:name="_Toc50021517"/>
      <w:bookmarkStart w:id="605" w:name="_Toc50022221"/>
      <w:bookmarkStart w:id="606" w:name="_Toc50022870"/>
      <w:bookmarkStart w:id="607" w:name="_Toc50023455"/>
      <w:bookmarkStart w:id="608" w:name="_Toc50309523"/>
      <w:bookmarkStart w:id="609" w:name="_Toc50579255"/>
      <w:bookmarkStart w:id="610" w:name="_Toc54769842"/>
      <w:bookmarkStart w:id="611" w:name="_Toc54779197"/>
      <w:bookmarkStart w:id="612" w:name="_Toc54786157"/>
      <w:bookmarkStart w:id="613" w:name="_Toc57201008"/>
      <w:bookmarkStart w:id="614" w:name="_Toc57641046"/>
      <w:bookmarkStart w:id="615" w:name="_Toc59101399"/>
      <w:r w:rsidRPr="00E9603C">
        <w:rPr>
          <w:lang w:eastAsia="zh-CN"/>
        </w:rPr>
        <w:t>5.1.3.1</w:t>
      </w:r>
      <w:r w:rsidRPr="00E9603C">
        <w:rPr>
          <w:lang w:eastAsia="zh-CN"/>
        </w:rPr>
        <w:tab/>
        <w:t>Description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22A25769" w14:textId="77777777" w:rsidR="009166E9" w:rsidRPr="00E9603C" w:rsidRDefault="009166E9">
      <w:r w:rsidRPr="00E9603C">
        <w:t xml:space="preserve">In Rel-16, NWDAF can provide UE mobility statistics or prediction as specified in </w:t>
      </w:r>
      <w:r w:rsidR="00E9603C" w:rsidRPr="00E9603C">
        <w:t>TS</w:t>
      </w:r>
      <w:r w:rsidR="00E9603C">
        <w:t> </w:t>
      </w:r>
      <w:r w:rsidR="00E9603C" w:rsidRPr="00E9603C">
        <w:t>23.288</w:t>
      </w:r>
      <w:r w:rsidR="00E9603C">
        <w:t> </w:t>
      </w:r>
      <w:r w:rsidR="00E9603C" w:rsidRPr="00E9603C">
        <w:t>[</w:t>
      </w:r>
      <w:r w:rsidRPr="00E9603C">
        <w:t>5] clause 6.7.2. However, mobility information is not sufficient to determine hot spots areas that may require additional operator attention.</w:t>
      </w:r>
    </w:p>
    <w:p w14:paraId="490023F2" w14:textId="77777777" w:rsidR="009166E9" w:rsidRPr="00E9603C" w:rsidRDefault="009166E9">
      <w:r w:rsidRPr="00E9603C">
        <w:t>Data dispersion indices go beyond counting or knowing all visited touchpoints to focus only on locations where a UE or group of UEs have dispersed a significant amount of data, significant amount of signalling, sustained significant amount of call drops and significant amount of transaction failures. Same applies to network slice touchpoints. A data dispersion index counts the locations on which a subscriber or group of subscribers have dispersed their bulk of data volume while a voice dispersion index counts the locations where the subscribers or group of subscribers have spent most of their talk time. Other dispersion indices similarly measure the locality of control plane transactions. These indices reveal the cardinality of locations where dispersion of different measures occurred and point to the identity of these camping locations which when aggregated across UEs, quickly reveal hot spot locations.</w:t>
      </w:r>
    </w:p>
    <w:p w14:paraId="256FDBB9" w14:textId="77777777" w:rsidR="009166E9" w:rsidRPr="00E9603C" w:rsidRDefault="009166E9">
      <w:r w:rsidRPr="00E9603C">
        <w:t>In contrast to fixed IoT devices, UEs not designated as fixed devices may nevertheless tend to disperse most (not all) of their data in the same location (i.e. cell or an area). Such behaviour of camping UEs create hot spots that may need different operator awareness. In particular, data dispersion indices can help determine hot spot data location and the optimal desired location of edge computing resources for a UE or a group of UEs. It can also exploit the locality information and assist in positioning UPFs in key locations that optimize the User Plan routing (WT #12) and reduce latency.</w:t>
      </w:r>
    </w:p>
    <w:p w14:paraId="4F4D15C2" w14:textId="77777777" w:rsidR="009166E9" w:rsidRPr="00E9603C" w:rsidRDefault="009166E9">
      <w:r w:rsidRPr="00E9603C">
        <w:t>Obtaining a UE or UE group dispersion indices is not necessarily UE centric measure and can be used as a network centric measure. A UE, or group of UEs mobility profile may indicate N visited locations but in reality, only M &lt;&lt; N locations account for the bulk of the dispersed data. With this kind of network centric information, attention for data optimization effort can be directed at the discovered hot spot locations in addition to the operator defined hot spots and/or area of interest.</w:t>
      </w:r>
    </w:p>
    <w:p w14:paraId="5B488D3D" w14:textId="77777777" w:rsidR="009166E9" w:rsidRPr="00E9603C" w:rsidRDefault="009166E9">
      <w:r w:rsidRPr="00E9603C">
        <w:t>The various dispersion indices enable NWDAF to assist core elements to take proper action. Examples:</w:t>
      </w:r>
    </w:p>
    <w:p w14:paraId="095F4E3B" w14:textId="77777777" w:rsidR="009166E9" w:rsidRPr="00E9603C" w:rsidRDefault="009166E9">
      <w:pPr>
        <w:pStyle w:val="B1"/>
      </w:pPr>
      <w:r w:rsidRPr="00E9603C">
        <w:t>-</w:t>
      </w:r>
      <w:r w:rsidRPr="00E9603C">
        <w:tab/>
        <w:t>When a data hot spot is detected at a particular area, Registration Area or a cell, the NWDAF can assist the PCF to reduce the bandwidth or QoS attributes assigned to the campers that created the hot spot through their excessive data usage.</w:t>
      </w:r>
    </w:p>
    <w:p w14:paraId="2848E495" w14:textId="77777777" w:rsidR="009166E9" w:rsidRPr="00E9603C" w:rsidRDefault="009166E9">
      <w:pPr>
        <w:pStyle w:val="B1"/>
      </w:pPr>
      <w:r w:rsidRPr="00E9603C">
        <w:t>-</w:t>
      </w:r>
      <w:r w:rsidRPr="00E9603C">
        <w:tab/>
        <w:t>When transaction storm is detected in a particular area, Registration Area or a cell, the NWDAF can assist the AMF to prevent additional access to the detected high transactions hot spots.</w:t>
      </w:r>
    </w:p>
    <w:p w14:paraId="0F75F5FC" w14:textId="77777777" w:rsidR="009166E9" w:rsidRPr="00E9603C" w:rsidRDefault="009166E9">
      <w:pPr>
        <w:pStyle w:val="B1"/>
      </w:pPr>
      <w:r w:rsidRPr="00E9603C">
        <w:t>-</w:t>
      </w:r>
      <w:r w:rsidRPr="00E9603C">
        <w:tab/>
        <w:t>When a network slice is detected as loaded by campers, or subjected to signalling storm, the NWDAF can assist the NSSF to select alternative network slice instance when additional campers attempt to use the loaded slice.</w:t>
      </w:r>
    </w:p>
    <w:p w14:paraId="3B6A6D75" w14:textId="77777777" w:rsidR="009166E9" w:rsidRPr="00E9603C" w:rsidRDefault="009166E9">
      <w:pPr>
        <w:pStyle w:val="B1"/>
      </w:pPr>
      <w:r w:rsidRPr="00E9603C">
        <w:t>-</w:t>
      </w:r>
      <w:r w:rsidRPr="00E9603C">
        <w:tab/>
        <w:t>Assist the steering of UP traffic to UPF(s) that better serve hot spot location and the placement of edge computing at the same local.</w:t>
      </w:r>
    </w:p>
    <w:p w14:paraId="7CF60215" w14:textId="77777777" w:rsidR="009166E9" w:rsidRPr="00E9603C" w:rsidRDefault="009166E9">
      <w:pPr>
        <w:pStyle w:val="NO"/>
        <w:rPr>
          <w:color w:val="auto"/>
          <w:lang w:eastAsia="en-US"/>
        </w:rPr>
      </w:pPr>
      <w:r w:rsidRPr="00E9603C">
        <w:rPr>
          <w:lang w:eastAsia="zh-CN"/>
        </w:rPr>
        <w:t>NOTE:</w:t>
      </w:r>
      <w:r w:rsidRPr="00E9603C">
        <w:tab/>
        <w:t>In this use case, hot spots are dynamically discovered through dispersion analytics. However, a hot spot may be operator defined as well though the dispersion indices still provide insights into the mobility behaviour of users at the hot spot location. Indices could also be specifically measured per selected touchpoints or defined areas of interest.</w:t>
      </w:r>
    </w:p>
    <w:p w14:paraId="04BAE501" w14:textId="77777777" w:rsidR="009166E9" w:rsidRPr="00E9603C" w:rsidRDefault="009166E9">
      <w:pPr>
        <w:pStyle w:val="Heading3"/>
        <w:rPr>
          <w:lang w:eastAsia="zh-CN"/>
        </w:rPr>
      </w:pPr>
      <w:bookmarkStart w:id="616" w:name="_Toc25416949"/>
      <w:bookmarkStart w:id="617" w:name="_Toc25417304"/>
      <w:bookmarkStart w:id="618" w:name="_Toc25417771"/>
      <w:bookmarkStart w:id="619" w:name="_Toc25740438"/>
      <w:bookmarkStart w:id="620" w:name="_Toc30155481"/>
      <w:bookmarkStart w:id="621" w:name="_Toc30155601"/>
      <w:bookmarkStart w:id="622" w:name="_Toc31296325"/>
      <w:bookmarkStart w:id="623" w:name="_Toc31360945"/>
      <w:bookmarkStart w:id="624" w:name="_Toc31448650"/>
      <w:bookmarkStart w:id="625" w:name="_Toc31639126"/>
      <w:bookmarkStart w:id="626" w:name="_Toc8514"/>
      <w:bookmarkStart w:id="627" w:name="_Toc18319"/>
      <w:bookmarkStart w:id="628" w:name="_Toc27776"/>
      <w:bookmarkStart w:id="629" w:name="_Toc14544"/>
      <w:bookmarkStart w:id="630" w:name="_Toc22130"/>
      <w:bookmarkStart w:id="631" w:name="_Toc6364"/>
      <w:bookmarkStart w:id="632" w:name="_Toc6510"/>
      <w:bookmarkStart w:id="633" w:name="_Toc17474"/>
      <w:bookmarkStart w:id="634" w:name="_Toc18416"/>
      <w:bookmarkStart w:id="635" w:name="_Toc19514"/>
      <w:bookmarkStart w:id="636" w:name="_Toc9364"/>
      <w:bookmarkStart w:id="637" w:name="_Toc28647"/>
      <w:bookmarkStart w:id="638" w:name="_Toc42769877"/>
      <w:bookmarkStart w:id="639" w:name="_Toc42778933"/>
      <w:bookmarkStart w:id="640" w:name="_Toc43393010"/>
      <w:bookmarkStart w:id="641" w:name="_Toc44004168"/>
      <w:bookmarkStart w:id="642" w:name="_Toc50020949"/>
      <w:bookmarkStart w:id="643" w:name="_Toc50021518"/>
      <w:bookmarkStart w:id="644" w:name="_Toc50022222"/>
      <w:bookmarkStart w:id="645" w:name="_Toc50022871"/>
      <w:bookmarkStart w:id="646" w:name="_Toc50023456"/>
      <w:bookmarkStart w:id="647" w:name="_Toc50309524"/>
      <w:bookmarkStart w:id="648" w:name="_Toc50579256"/>
      <w:bookmarkStart w:id="649" w:name="_Toc54769843"/>
      <w:bookmarkStart w:id="650" w:name="_Toc54779198"/>
      <w:bookmarkStart w:id="651" w:name="_Toc54786158"/>
      <w:bookmarkStart w:id="652" w:name="_Toc57201009"/>
      <w:bookmarkStart w:id="653" w:name="_Toc57641047"/>
      <w:bookmarkStart w:id="654" w:name="_Toc59101400"/>
      <w:r w:rsidRPr="00E9603C">
        <w:rPr>
          <w:lang w:eastAsia="zh-CN"/>
        </w:rPr>
        <w:t>5.1.4</w:t>
      </w:r>
      <w:r w:rsidRPr="00E9603C">
        <w:rPr>
          <w:lang w:eastAsia="zh-CN"/>
        </w:rPr>
        <w:tab/>
        <w:t xml:space="preserve">Use Case #4: </w:t>
      </w:r>
      <w:r w:rsidRPr="00E9603C">
        <w:t xml:space="preserve">Analytics Assisted </w:t>
      </w:r>
      <w:r w:rsidRPr="00E9603C">
        <w:rPr>
          <w:lang w:eastAsia="zh-CN"/>
        </w:rPr>
        <w:t>Smart City Applications</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10F01721" w14:textId="77777777" w:rsidR="009166E9" w:rsidRPr="00E9603C" w:rsidRDefault="009166E9">
      <w:pPr>
        <w:pStyle w:val="Heading4"/>
        <w:rPr>
          <w:lang w:eastAsia="zh-CN"/>
        </w:rPr>
      </w:pPr>
      <w:bookmarkStart w:id="655" w:name="_Toc25416950"/>
      <w:bookmarkStart w:id="656" w:name="_Toc25417305"/>
      <w:bookmarkStart w:id="657" w:name="_Toc25417772"/>
      <w:bookmarkStart w:id="658" w:name="_Toc25740439"/>
      <w:bookmarkStart w:id="659" w:name="_Toc30155482"/>
      <w:bookmarkStart w:id="660" w:name="_Toc30155602"/>
      <w:bookmarkStart w:id="661" w:name="_Toc31296326"/>
      <w:bookmarkStart w:id="662" w:name="_Toc31360946"/>
      <w:bookmarkStart w:id="663" w:name="_Toc31448651"/>
      <w:bookmarkStart w:id="664" w:name="_Toc31639127"/>
      <w:bookmarkStart w:id="665" w:name="_Toc21577"/>
      <w:bookmarkStart w:id="666" w:name="_Toc2095"/>
      <w:bookmarkStart w:id="667" w:name="_Toc28999"/>
      <w:bookmarkStart w:id="668" w:name="_Toc24976"/>
      <w:bookmarkStart w:id="669" w:name="_Toc22762"/>
      <w:bookmarkStart w:id="670" w:name="_Toc22910"/>
      <w:bookmarkStart w:id="671" w:name="_Toc22684"/>
      <w:bookmarkStart w:id="672" w:name="_Toc13554"/>
      <w:bookmarkStart w:id="673" w:name="_Toc6285"/>
      <w:bookmarkStart w:id="674" w:name="_Toc25465"/>
      <w:bookmarkStart w:id="675" w:name="_Toc25312"/>
      <w:bookmarkStart w:id="676" w:name="_Toc31810"/>
      <w:bookmarkStart w:id="677" w:name="_Toc42769878"/>
      <w:bookmarkStart w:id="678" w:name="_Toc42778934"/>
      <w:bookmarkStart w:id="679" w:name="_Toc43393011"/>
      <w:bookmarkStart w:id="680" w:name="_Toc44004169"/>
      <w:bookmarkStart w:id="681" w:name="_Toc50020950"/>
      <w:bookmarkStart w:id="682" w:name="_Toc50021519"/>
      <w:bookmarkStart w:id="683" w:name="_Toc50022223"/>
      <w:bookmarkStart w:id="684" w:name="_Toc50022872"/>
      <w:bookmarkStart w:id="685" w:name="_Toc50023457"/>
      <w:bookmarkStart w:id="686" w:name="_Toc50309525"/>
      <w:bookmarkStart w:id="687" w:name="_Toc50579257"/>
      <w:bookmarkStart w:id="688" w:name="_Toc54769844"/>
      <w:bookmarkStart w:id="689" w:name="_Toc54779199"/>
      <w:bookmarkStart w:id="690" w:name="_Toc54786159"/>
      <w:bookmarkStart w:id="691" w:name="_Toc57201010"/>
      <w:bookmarkStart w:id="692" w:name="_Toc57641048"/>
      <w:bookmarkStart w:id="693" w:name="_Toc59101401"/>
      <w:r w:rsidRPr="00E9603C">
        <w:rPr>
          <w:lang w:eastAsia="zh-CN"/>
        </w:rPr>
        <w:t>5.1.4.1</w:t>
      </w:r>
      <w:r w:rsidRPr="00E9603C">
        <w:rPr>
          <w:lang w:eastAsia="zh-CN"/>
        </w:rPr>
        <w:tab/>
        <w:t>Description</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65B41691" w14:textId="77777777" w:rsidR="009166E9" w:rsidRPr="00E9603C" w:rsidRDefault="009166E9">
      <w:pPr>
        <w:rPr>
          <w:lang w:eastAsia="zh-CN"/>
        </w:rPr>
      </w:pPr>
      <w:r w:rsidRPr="00E9603C">
        <w:rPr>
          <w:lang w:eastAsia="zh-CN"/>
        </w:rPr>
        <w:t>Smart city applications may benefit from collecting analytics.</w:t>
      </w:r>
    </w:p>
    <w:p w14:paraId="48D2A0C0" w14:textId="77777777" w:rsidR="009166E9" w:rsidRPr="00E9603C" w:rsidRDefault="009166E9">
      <w:pPr>
        <w:rPr>
          <w:lang w:eastAsia="zh-CN"/>
        </w:rPr>
      </w:pPr>
      <w:r w:rsidRPr="00E9603C">
        <w:rPr>
          <w:lang w:eastAsia="zh-CN"/>
        </w:rPr>
        <w:t>In the case of smart transportation system, the network data from 5G NFs, and the service data from AFs, e.g. Transportation Application and even the Application Functions (e.g. Ride Sharing Applications) are collected to provide analytics related to pedestrian or vehicle movement patterns and traffic information (e.g. vehicle queue length). By using the data analytics, the Transportation Application Platform can perform final decision-making and execution to alleviate urban traffic congestion.</w:t>
      </w:r>
    </w:p>
    <w:p w14:paraId="536DCB0D" w14:textId="77777777" w:rsidR="009166E9" w:rsidRPr="00E9603C" w:rsidRDefault="009166E9">
      <w:pPr>
        <w:pStyle w:val="Heading3"/>
        <w:rPr>
          <w:lang w:eastAsia="ko-KR"/>
        </w:rPr>
      </w:pPr>
      <w:bookmarkStart w:id="694" w:name="_Toc30155483"/>
      <w:bookmarkStart w:id="695" w:name="_Toc30155603"/>
      <w:bookmarkStart w:id="696" w:name="_Toc31296327"/>
      <w:bookmarkStart w:id="697" w:name="_Toc31360947"/>
      <w:bookmarkStart w:id="698" w:name="_Toc31448652"/>
      <w:bookmarkStart w:id="699" w:name="_Toc31639128"/>
      <w:bookmarkStart w:id="700" w:name="_Toc15405"/>
      <w:bookmarkStart w:id="701" w:name="_Toc18902"/>
      <w:bookmarkStart w:id="702" w:name="_Toc10011"/>
      <w:bookmarkStart w:id="703" w:name="_Toc26037"/>
      <w:bookmarkStart w:id="704" w:name="_Toc4471"/>
      <w:bookmarkStart w:id="705" w:name="_Toc30838"/>
      <w:bookmarkStart w:id="706" w:name="_Toc29967"/>
      <w:bookmarkStart w:id="707" w:name="_Toc19194"/>
      <w:bookmarkStart w:id="708" w:name="_Toc22370"/>
      <w:bookmarkStart w:id="709" w:name="_Toc32404"/>
      <w:bookmarkStart w:id="710" w:name="_Toc1679"/>
      <w:bookmarkStart w:id="711" w:name="_Toc15710"/>
      <w:bookmarkStart w:id="712" w:name="_Toc42769879"/>
      <w:bookmarkStart w:id="713" w:name="_Toc42778935"/>
      <w:bookmarkStart w:id="714" w:name="_Toc43393012"/>
      <w:bookmarkStart w:id="715" w:name="_Toc44004170"/>
      <w:bookmarkStart w:id="716" w:name="_Toc50020951"/>
      <w:bookmarkStart w:id="717" w:name="_Toc50021520"/>
      <w:bookmarkStart w:id="718" w:name="_Toc50022224"/>
      <w:bookmarkStart w:id="719" w:name="_Toc50022873"/>
      <w:bookmarkStart w:id="720" w:name="_Toc50023458"/>
      <w:bookmarkStart w:id="721" w:name="_Toc50309526"/>
      <w:bookmarkStart w:id="722" w:name="_Toc50579258"/>
      <w:bookmarkStart w:id="723" w:name="_Toc54769845"/>
      <w:bookmarkStart w:id="724" w:name="_Toc54779200"/>
      <w:bookmarkStart w:id="725" w:name="_Toc54786160"/>
      <w:bookmarkStart w:id="726" w:name="_Toc57201011"/>
      <w:bookmarkStart w:id="727" w:name="_Toc57641049"/>
      <w:bookmarkStart w:id="728" w:name="_Toc59101402"/>
      <w:r w:rsidRPr="00E9603C">
        <w:rPr>
          <w:lang w:eastAsia="zh-CN"/>
        </w:rPr>
        <w:t>5.1.5</w:t>
      </w:r>
      <w:r w:rsidRPr="00E9603C">
        <w:rPr>
          <w:lang w:eastAsia="zh-CN"/>
        </w:rPr>
        <w:tab/>
        <w:t>Use Case #5:</w:t>
      </w:r>
      <w:r w:rsidRPr="00E9603C">
        <w:t xml:space="preserve"> </w:t>
      </w:r>
      <w:r w:rsidRPr="00E9603C">
        <w:rPr>
          <w:lang w:eastAsia="zh-CN"/>
        </w:rPr>
        <w:t>NWDAF supporting the detection of cyber-attacks</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3613A1BE" w14:textId="77777777" w:rsidR="009166E9" w:rsidRPr="00E9603C" w:rsidRDefault="009166E9">
      <w:pPr>
        <w:pStyle w:val="Heading4"/>
        <w:rPr>
          <w:lang w:eastAsia="zh-CN"/>
        </w:rPr>
      </w:pPr>
      <w:bookmarkStart w:id="729" w:name="_Toc30155484"/>
      <w:bookmarkStart w:id="730" w:name="_Toc30155604"/>
      <w:bookmarkStart w:id="731" w:name="_Toc31296328"/>
      <w:bookmarkStart w:id="732" w:name="_Toc31360948"/>
      <w:bookmarkStart w:id="733" w:name="_Toc31448653"/>
      <w:bookmarkStart w:id="734" w:name="_Toc31639129"/>
      <w:bookmarkStart w:id="735" w:name="_Toc8965"/>
      <w:bookmarkStart w:id="736" w:name="_Toc9401"/>
      <w:bookmarkStart w:id="737" w:name="_Toc8790"/>
      <w:bookmarkStart w:id="738" w:name="_Toc2764"/>
      <w:bookmarkStart w:id="739" w:name="_Toc2656"/>
      <w:bookmarkStart w:id="740" w:name="_Toc6822"/>
      <w:bookmarkStart w:id="741" w:name="_Toc436"/>
      <w:bookmarkStart w:id="742" w:name="_Toc15115"/>
      <w:bookmarkStart w:id="743" w:name="_Toc9873"/>
      <w:bookmarkStart w:id="744" w:name="_Toc22253"/>
      <w:bookmarkStart w:id="745" w:name="_Toc25083"/>
      <w:bookmarkStart w:id="746" w:name="_Toc21936"/>
      <w:bookmarkStart w:id="747" w:name="_Toc42769880"/>
      <w:bookmarkStart w:id="748" w:name="_Toc42778936"/>
      <w:bookmarkStart w:id="749" w:name="_Toc43393013"/>
      <w:bookmarkStart w:id="750" w:name="_Toc44004171"/>
      <w:bookmarkStart w:id="751" w:name="_Toc50020952"/>
      <w:bookmarkStart w:id="752" w:name="_Toc50021521"/>
      <w:bookmarkStart w:id="753" w:name="_Toc50022225"/>
      <w:bookmarkStart w:id="754" w:name="_Toc50022874"/>
      <w:bookmarkStart w:id="755" w:name="_Toc50023459"/>
      <w:bookmarkStart w:id="756" w:name="_Toc50309527"/>
      <w:bookmarkStart w:id="757" w:name="_Toc50579259"/>
      <w:bookmarkStart w:id="758" w:name="_Toc54769846"/>
      <w:bookmarkStart w:id="759" w:name="_Toc54779201"/>
      <w:bookmarkStart w:id="760" w:name="_Toc54786161"/>
      <w:bookmarkStart w:id="761" w:name="_Toc57201012"/>
      <w:bookmarkStart w:id="762" w:name="_Toc57641050"/>
      <w:bookmarkStart w:id="763" w:name="_Toc59101403"/>
      <w:r w:rsidRPr="00E9603C">
        <w:rPr>
          <w:lang w:eastAsia="zh-CN"/>
        </w:rPr>
        <w:t>5.1.5.1</w:t>
      </w:r>
      <w:r w:rsidRPr="00E9603C">
        <w:rPr>
          <w:lang w:eastAsia="zh-CN"/>
        </w:rPr>
        <w:tab/>
        <w:t>Description</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2A30BEB5" w14:textId="77777777" w:rsidR="009166E9" w:rsidRPr="00E9603C" w:rsidRDefault="009166E9">
      <w:pPr>
        <w:rPr>
          <w:lang w:eastAsia="zh-CN"/>
        </w:rPr>
      </w:pPr>
      <w:r w:rsidRPr="00E9603C">
        <w:rPr>
          <w:lang w:eastAsia="zh-CN"/>
        </w:rPr>
        <w:t>Cyber-attacks can be efficiently detected by monitoring events and data packets in the UE and in the network with the support of NWDAF and machine-learning algorithms.</w:t>
      </w:r>
    </w:p>
    <w:p w14:paraId="2B10E093" w14:textId="77777777" w:rsidR="009166E9" w:rsidRPr="00E9603C" w:rsidRDefault="009166E9">
      <w:pPr>
        <w:rPr>
          <w:lang w:eastAsia="zh-CN"/>
        </w:rPr>
      </w:pPr>
      <w:r w:rsidRPr="00E9603C">
        <w:rPr>
          <w:lang w:eastAsia="zh-CN"/>
        </w:rPr>
        <w:t>The UE and NWDAF collaborate with each other to detect the attacks that may occur in UE, RAN or Core Network.</w:t>
      </w:r>
    </w:p>
    <w:p w14:paraId="4184316F" w14:textId="77777777" w:rsidR="009166E9" w:rsidRPr="00E9603C" w:rsidRDefault="009166E9">
      <w:pPr>
        <w:pStyle w:val="NO"/>
        <w:rPr>
          <w:lang w:eastAsia="zh-CN"/>
        </w:rPr>
      </w:pPr>
      <w:r w:rsidRPr="00E9603C">
        <w:rPr>
          <w:lang w:eastAsia="zh-CN"/>
        </w:rPr>
        <w:t>NOTE:</w:t>
      </w:r>
      <w:r w:rsidRPr="00E9603C">
        <w:rPr>
          <w:lang w:eastAsia="zh-CN"/>
        </w:rPr>
        <w:tab/>
        <w:t>Relevant parameters to be collected from UEs should be provided by SA WG3.</w:t>
      </w:r>
    </w:p>
    <w:p w14:paraId="0769347D" w14:textId="77777777" w:rsidR="009166E9" w:rsidRPr="00E9603C" w:rsidRDefault="009166E9">
      <w:pPr>
        <w:rPr>
          <w:lang w:eastAsia="zh-CN"/>
        </w:rPr>
      </w:pPr>
      <w:r w:rsidRPr="00E9603C">
        <w:rPr>
          <w:lang w:eastAsia="zh-CN"/>
        </w:rPr>
        <w:t>Attack detection alerts could be provided to OAM and 5GC NFs that have subscribed to them so that they could take proper action.</w:t>
      </w:r>
    </w:p>
    <w:p w14:paraId="6A0F459F" w14:textId="77777777" w:rsidR="009166E9" w:rsidRPr="00E9603C" w:rsidRDefault="009166E9">
      <w:pPr>
        <w:pStyle w:val="Heading3"/>
        <w:rPr>
          <w:lang w:eastAsia="zh-CN"/>
        </w:rPr>
      </w:pPr>
      <w:bookmarkStart w:id="764" w:name="_Toc515866752"/>
      <w:bookmarkStart w:id="765" w:name="_Toc515950672"/>
      <w:bookmarkStart w:id="766" w:name="_Toc30155485"/>
      <w:bookmarkStart w:id="767" w:name="_Toc30155605"/>
      <w:bookmarkStart w:id="768" w:name="_Toc31296329"/>
      <w:bookmarkStart w:id="769" w:name="_Toc31360949"/>
      <w:bookmarkStart w:id="770" w:name="_Toc31448654"/>
      <w:bookmarkStart w:id="771" w:name="_Toc31639130"/>
      <w:bookmarkStart w:id="772" w:name="_Toc28322"/>
      <w:bookmarkStart w:id="773" w:name="_Toc30009"/>
      <w:bookmarkStart w:id="774" w:name="_Toc24305"/>
      <w:bookmarkStart w:id="775" w:name="_Toc16613"/>
      <w:bookmarkStart w:id="776" w:name="_Toc20650"/>
      <w:bookmarkStart w:id="777" w:name="_Toc4536"/>
      <w:bookmarkStart w:id="778" w:name="_Toc9721"/>
      <w:bookmarkStart w:id="779" w:name="_Toc21774"/>
      <w:bookmarkStart w:id="780" w:name="_Toc31981"/>
      <w:bookmarkStart w:id="781" w:name="_Toc151"/>
      <w:bookmarkStart w:id="782" w:name="_Toc5569"/>
      <w:bookmarkStart w:id="783" w:name="_Toc3894"/>
      <w:bookmarkStart w:id="784" w:name="_Toc42769881"/>
      <w:bookmarkStart w:id="785" w:name="_Toc42778937"/>
      <w:bookmarkStart w:id="786" w:name="_Toc43393014"/>
      <w:bookmarkStart w:id="787" w:name="_Toc44004172"/>
      <w:bookmarkStart w:id="788" w:name="_Toc50020953"/>
      <w:bookmarkStart w:id="789" w:name="_Toc50021522"/>
      <w:bookmarkStart w:id="790" w:name="_Toc50022226"/>
      <w:bookmarkStart w:id="791" w:name="_Toc50022875"/>
      <w:bookmarkStart w:id="792" w:name="_Toc50023460"/>
      <w:bookmarkStart w:id="793" w:name="_Toc50309528"/>
      <w:bookmarkStart w:id="794" w:name="_Toc50579260"/>
      <w:bookmarkStart w:id="795" w:name="_Toc54769847"/>
      <w:bookmarkStart w:id="796" w:name="_Toc54779202"/>
      <w:bookmarkStart w:id="797" w:name="_Toc54786162"/>
      <w:bookmarkStart w:id="798" w:name="_Toc57201013"/>
      <w:bookmarkStart w:id="799" w:name="_Toc57641051"/>
      <w:bookmarkStart w:id="800" w:name="_Toc59101404"/>
      <w:r w:rsidRPr="00E9603C">
        <w:t>5.</w:t>
      </w:r>
      <w:r w:rsidRPr="00E9603C">
        <w:rPr>
          <w:lang w:eastAsia="zh-CN"/>
        </w:rPr>
        <w:t>1.6</w:t>
      </w:r>
      <w:r w:rsidRPr="00E9603C">
        <w:tab/>
        <w:t xml:space="preserve">Use Case #6: </w:t>
      </w:r>
      <w:bookmarkEnd w:id="764"/>
      <w:bookmarkEnd w:id="765"/>
      <w:r w:rsidRPr="00E9603C">
        <w:t>Supporting edge computing</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66EED706" w14:textId="77777777" w:rsidR="009166E9" w:rsidRPr="00E9603C" w:rsidRDefault="009166E9">
      <w:pPr>
        <w:pStyle w:val="Heading4"/>
      </w:pPr>
      <w:bookmarkStart w:id="801" w:name="_Toc515866753"/>
      <w:bookmarkStart w:id="802" w:name="_Toc515950673"/>
      <w:bookmarkStart w:id="803" w:name="_Toc30155486"/>
      <w:bookmarkStart w:id="804" w:name="_Toc30155606"/>
      <w:bookmarkStart w:id="805" w:name="_Toc31296330"/>
      <w:bookmarkStart w:id="806" w:name="_Toc31360950"/>
      <w:bookmarkStart w:id="807" w:name="_Toc31448655"/>
      <w:bookmarkStart w:id="808" w:name="_Toc31639131"/>
      <w:bookmarkStart w:id="809" w:name="_Toc14408"/>
      <w:bookmarkStart w:id="810" w:name="_Toc24117"/>
      <w:bookmarkStart w:id="811" w:name="_Toc20714"/>
      <w:bookmarkStart w:id="812" w:name="_Toc16558"/>
      <w:bookmarkStart w:id="813" w:name="_Toc24748"/>
      <w:bookmarkStart w:id="814" w:name="_Toc17100"/>
      <w:bookmarkStart w:id="815" w:name="_Toc18939"/>
      <w:bookmarkStart w:id="816" w:name="_Toc1617"/>
      <w:bookmarkStart w:id="817" w:name="_Toc14669"/>
      <w:bookmarkStart w:id="818" w:name="_Toc7268"/>
      <w:bookmarkStart w:id="819" w:name="_Toc7171"/>
      <w:bookmarkStart w:id="820" w:name="_Toc23265"/>
      <w:bookmarkStart w:id="821" w:name="_Toc42769882"/>
      <w:bookmarkStart w:id="822" w:name="_Toc42778938"/>
      <w:bookmarkStart w:id="823" w:name="_Toc43393015"/>
      <w:bookmarkStart w:id="824" w:name="_Toc44004173"/>
      <w:bookmarkStart w:id="825" w:name="_Toc50020954"/>
      <w:bookmarkStart w:id="826" w:name="_Toc50021523"/>
      <w:bookmarkStart w:id="827" w:name="_Toc50022227"/>
      <w:bookmarkStart w:id="828" w:name="_Toc50022876"/>
      <w:bookmarkStart w:id="829" w:name="_Toc50023461"/>
      <w:bookmarkStart w:id="830" w:name="_Toc50309529"/>
      <w:bookmarkStart w:id="831" w:name="_Toc50579261"/>
      <w:bookmarkStart w:id="832" w:name="_Toc54769848"/>
      <w:bookmarkStart w:id="833" w:name="_Toc54779203"/>
      <w:bookmarkStart w:id="834" w:name="_Toc54786163"/>
      <w:bookmarkStart w:id="835" w:name="_Toc57201014"/>
      <w:bookmarkStart w:id="836" w:name="_Toc57641052"/>
      <w:bookmarkStart w:id="837" w:name="_Toc59101405"/>
      <w:r w:rsidRPr="00E9603C">
        <w:t>5.</w:t>
      </w:r>
      <w:r w:rsidRPr="00E9603C">
        <w:rPr>
          <w:lang w:eastAsia="zh-CN"/>
        </w:rPr>
        <w:t>1.6.1</w:t>
      </w:r>
      <w:r w:rsidRPr="00E9603C">
        <w:tab/>
        <w:t>Description</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73BC0174" w14:textId="77777777" w:rsidR="009166E9" w:rsidRPr="00E9603C" w:rsidRDefault="009166E9">
      <w:pPr>
        <w:rPr>
          <w:lang w:eastAsia="ko-KR"/>
        </w:rPr>
      </w:pPr>
      <w:r w:rsidRPr="00E9603C">
        <w:rPr>
          <w:lang w:eastAsia="ko-KR"/>
        </w:rPr>
        <w:t xml:space="preserve">Edge computing can improve the quality and experience of services by allowing huge data volume with low latency and high efficiency. To support edge computing, 5GS introduced </w:t>
      </w:r>
      <w:r w:rsidRPr="00E9603C">
        <w:rPr>
          <w:lang w:eastAsia="zh-CN"/>
        </w:rPr>
        <w:t xml:space="preserve">several enabling features for edge computing is introduced such as AF influence traffic routing, Local Area DN (LADN), Uplink Classifier (UL CL)/Branching point, and etc. </w:t>
      </w:r>
      <w:r w:rsidRPr="00E9603C">
        <w:rPr>
          <w:lang w:eastAsia="ko-KR"/>
        </w:rPr>
        <w:t>During the rel-16 eNA study, a use case for edge computing has been studied under named "Use Case 7: NWDAF assisting 5G edge computing". Based on the use case, a key issue has derived to support the decision of SMF and PCF for UP path selection, under key issue was Key Issue 6: NWDAF assisting traffic routing. However, the analytic information had focused on only internal UP path configuration by SMF.</w:t>
      </w:r>
    </w:p>
    <w:p w14:paraId="0E90BE26" w14:textId="77777777" w:rsidR="009166E9" w:rsidRPr="00E9603C" w:rsidRDefault="009166E9">
      <w:pPr>
        <w:rPr>
          <w:lang w:eastAsia="ko-KR"/>
        </w:rPr>
      </w:pPr>
      <w:r w:rsidRPr="00E9603C">
        <w:rPr>
          <w:lang w:eastAsia="ko-KR"/>
        </w:rPr>
        <w:t>To enhance both edge computing and 5GS operations, NWADF can assist decisions and operations by providing network and service data analytics in advance. The benefits of this use case is to consider the following:</w:t>
      </w:r>
    </w:p>
    <w:p w14:paraId="61DB66C8" w14:textId="77777777" w:rsidR="009166E9" w:rsidRPr="00E9603C" w:rsidRDefault="009166E9">
      <w:pPr>
        <w:pStyle w:val="B1"/>
        <w:rPr>
          <w:lang w:eastAsia="ko-KR"/>
        </w:rPr>
      </w:pPr>
      <w:r w:rsidRPr="00E9603C">
        <w:rPr>
          <w:lang w:eastAsia="ko-KR"/>
        </w:rPr>
        <w:t>1)</w:t>
      </w:r>
      <w:r w:rsidRPr="00E9603C">
        <w:rPr>
          <w:lang w:eastAsia="ko-KR"/>
        </w:rPr>
        <w:tab/>
        <w:t>User and service mobility;</w:t>
      </w:r>
    </w:p>
    <w:p w14:paraId="39030297" w14:textId="77777777" w:rsidR="009166E9" w:rsidRPr="00E9603C" w:rsidRDefault="009166E9">
      <w:pPr>
        <w:pStyle w:val="B1"/>
        <w:rPr>
          <w:lang w:eastAsia="ko-KR"/>
        </w:rPr>
      </w:pPr>
      <w:r w:rsidRPr="00E9603C">
        <w:rPr>
          <w:lang w:eastAsia="ko-KR"/>
        </w:rPr>
        <w:t>2)</w:t>
      </w:r>
      <w:r w:rsidRPr="00E9603C">
        <w:rPr>
          <w:lang w:eastAsia="ko-KR"/>
        </w:rPr>
        <w:tab/>
        <w:t>service/application characteristics such as QoS/QoE;</w:t>
      </w:r>
    </w:p>
    <w:p w14:paraId="43871EF7" w14:textId="77777777" w:rsidR="009166E9" w:rsidRPr="00E9603C" w:rsidRDefault="009166E9">
      <w:pPr>
        <w:pStyle w:val="B1"/>
        <w:rPr>
          <w:lang w:eastAsia="ko-KR"/>
        </w:rPr>
      </w:pPr>
      <w:r w:rsidRPr="00E9603C">
        <w:rPr>
          <w:lang w:eastAsia="ko-KR"/>
        </w:rPr>
        <w:t>3)</w:t>
      </w:r>
      <w:r w:rsidRPr="00E9603C">
        <w:rPr>
          <w:lang w:eastAsia="ko-KR"/>
        </w:rPr>
        <w:tab/>
        <w:t>optimal UP path;</w:t>
      </w:r>
    </w:p>
    <w:p w14:paraId="31BBC7D7" w14:textId="77777777" w:rsidR="009166E9" w:rsidRPr="00E9603C" w:rsidRDefault="009166E9">
      <w:pPr>
        <w:pStyle w:val="B1"/>
        <w:rPr>
          <w:lang w:eastAsia="ko-KR"/>
        </w:rPr>
      </w:pPr>
      <w:r w:rsidRPr="00E9603C">
        <w:rPr>
          <w:lang w:eastAsia="ko-KR"/>
        </w:rPr>
        <w:t>4)</w:t>
      </w:r>
      <w:r w:rsidRPr="00E9603C">
        <w:rPr>
          <w:lang w:eastAsia="ko-KR"/>
        </w:rPr>
        <w:tab/>
        <w:t>various edge computing deployment scenario;</w:t>
      </w:r>
    </w:p>
    <w:p w14:paraId="0BEE6258" w14:textId="77777777" w:rsidR="009166E9" w:rsidRPr="00E9603C" w:rsidRDefault="009166E9">
      <w:pPr>
        <w:pStyle w:val="B1"/>
        <w:rPr>
          <w:lang w:eastAsia="ko-KR"/>
        </w:rPr>
      </w:pPr>
      <w:r w:rsidRPr="00E9603C">
        <w:rPr>
          <w:lang w:eastAsia="ko-KR"/>
        </w:rPr>
        <w:tab/>
        <w:t>and more.</w:t>
      </w:r>
    </w:p>
    <w:p w14:paraId="533F7846" w14:textId="77777777" w:rsidR="009166E9" w:rsidRPr="00E9603C" w:rsidRDefault="009166E9">
      <w:r w:rsidRPr="00E9603C">
        <w:rPr>
          <w:rFonts w:eastAsia="DengXian"/>
          <w:lang w:eastAsia="zh-CN"/>
        </w:rPr>
        <w:t xml:space="preserve">In order to support edge computing operations efficiently, </w:t>
      </w:r>
      <w:r w:rsidRPr="00E9603C">
        <w:t>5GS could be evolved to support mobility management considering both UE and resource mobility /availability, traffic steering such as UPF selection considering DNAI characteristics, UP path change and optimization such as SMF's path allocation decision and SSC mode selection, and etc. Consequently, it can improve the quality of services of edge computing hosted.</w:t>
      </w:r>
    </w:p>
    <w:p w14:paraId="44F5F902" w14:textId="77777777" w:rsidR="009166E9" w:rsidRPr="00E9603C" w:rsidRDefault="009166E9">
      <w:pPr>
        <w:pStyle w:val="Heading3"/>
        <w:rPr>
          <w:lang w:eastAsia="ko-KR"/>
        </w:rPr>
      </w:pPr>
      <w:bookmarkStart w:id="838" w:name="_Toc31296331"/>
      <w:bookmarkStart w:id="839" w:name="_Toc31360951"/>
      <w:bookmarkStart w:id="840" w:name="_Toc31448656"/>
      <w:bookmarkStart w:id="841" w:name="_Toc31639132"/>
      <w:bookmarkStart w:id="842" w:name="_Toc3858"/>
      <w:bookmarkStart w:id="843" w:name="_Toc23037"/>
      <w:bookmarkStart w:id="844" w:name="_Toc11154"/>
      <w:bookmarkStart w:id="845" w:name="_Toc25736"/>
      <w:bookmarkStart w:id="846" w:name="_Toc26163"/>
      <w:bookmarkStart w:id="847" w:name="_Toc7971"/>
      <w:bookmarkStart w:id="848" w:name="_Toc20676"/>
      <w:bookmarkStart w:id="849" w:name="_Toc31444"/>
      <w:bookmarkStart w:id="850" w:name="_Toc25663"/>
      <w:bookmarkStart w:id="851" w:name="_Toc11217"/>
      <w:bookmarkStart w:id="852" w:name="_Toc2414"/>
      <w:bookmarkStart w:id="853" w:name="_Toc20509"/>
      <w:bookmarkStart w:id="854" w:name="_Toc42769883"/>
      <w:bookmarkStart w:id="855" w:name="_Toc42778939"/>
      <w:bookmarkStart w:id="856" w:name="_Toc43393016"/>
      <w:bookmarkStart w:id="857" w:name="_Toc44004174"/>
      <w:bookmarkStart w:id="858" w:name="_Toc50020955"/>
      <w:bookmarkStart w:id="859" w:name="_Toc50021524"/>
      <w:bookmarkStart w:id="860" w:name="_Toc50022228"/>
      <w:bookmarkStart w:id="861" w:name="_Toc50022877"/>
      <w:bookmarkStart w:id="862" w:name="_Toc50023462"/>
      <w:bookmarkStart w:id="863" w:name="_Toc50309530"/>
      <w:bookmarkStart w:id="864" w:name="_Toc50579262"/>
      <w:bookmarkStart w:id="865" w:name="_Toc54769849"/>
      <w:bookmarkStart w:id="866" w:name="_Toc54779204"/>
      <w:bookmarkStart w:id="867" w:name="_Toc54786164"/>
      <w:bookmarkStart w:id="868" w:name="_Toc57201015"/>
      <w:bookmarkStart w:id="869" w:name="_Toc57641053"/>
      <w:bookmarkStart w:id="870" w:name="_Toc59101406"/>
      <w:r w:rsidRPr="00E9603C">
        <w:rPr>
          <w:lang w:eastAsia="ko-KR"/>
        </w:rPr>
        <w:t>5.1.7</w:t>
      </w:r>
      <w:r w:rsidRPr="00E9603C">
        <w:rPr>
          <w:lang w:eastAsia="ko-KR"/>
        </w:rPr>
        <w:tab/>
        <w:t>Use Case #7: Real-time data collection and analytics delivery by NWDAF</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2B5EAAED" w14:textId="77777777" w:rsidR="009166E9" w:rsidRPr="00E9603C" w:rsidRDefault="009166E9">
      <w:pPr>
        <w:pStyle w:val="Heading4"/>
        <w:rPr>
          <w:lang w:eastAsia="ko-KR"/>
        </w:rPr>
      </w:pPr>
      <w:bookmarkStart w:id="871" w:name="_Toc31296332"/>
      <w:bookmarkStart w:id="872" w:name="_Toc31360952"/>
      <w:bookmarkStart w:id="873" w:name="_Toc31448657"/>
      <w:bookmarkStart w:id="874" w:name="_Toc31639133"/>
      <w:bookmarkStart w:id="875" w:name="_Toc1014"/>
      <w:bookmarkStart w:id="876" w:name="_Toc12253"/>
      <w:bookmarkStart w:id="877" w:name="_Toc21007"/>
      <w:bookmarkStart w:id="878" w:name="_Toc13067"/>
      <w:bookmarkStart w:id="879" w:name="_Toc23150"/>
      <w:bookmarkStart w:id="880" w:name="_Toc25624"/>
      <w:bookmarkStart w:id="881" w:name="_Toc11677"/>
      <w:bookmarkStart w:id="882" w:name="_Toc12756"/>
      <w:bookmarkStart w:id="883" w:name="_Toc10215"/>
      <w:bookmarkStart w:id="884" w:name="_Toc3454"/>
      <w:bookmarkStart w:id="885" w:name="_Toc20933"/>
      <w:bookmarkStart w:id="886" w:name="_Toc25823"/>
      <w:bookmarkStart w:id="887" w:name="_Toc42769884"/>
      <w:bookmarkStart w:id="888" w:name="_Toc42778940"/>
      <w:bookmarkStart w:id="889" w:name="_Toc43393017"/>
      <w:bookmarkStart w:id="890" w:name="_Toc44004175"/>
      <w:bookmarkStart w:id="891" w:name="_Toc50020956"/>
      <w:bookmarkStart w:id="892" w:name="_Toc50021525"/>
      <w:bookmarkStart w:id="893" w:name="_Toc50022229"/>
      <w:bookmarkStart w:id="894" w:name="_Toc50022878"/>
      <w:bookmarkStart w:id="895" w:name="_Toc50023463"/>
      <w:bookmarkStart w:id="896" w:name="_Toc50309531"/>
      <w:bookmarkStart w:id="897" w:name="_Toc50579263"/>
      <w:bookmarkStart w:id="898" w:name="_Toc54769850"/>
      <w:bookmarkStart w:id="899" w:name="_Toc54779205"/>
      <w:bookmarkStart w:id="900" w:name="_Toc54786165"/>
      <w:bookmarkStart w:id="901" w:name="_Toc57201016"/>
      <w:bookmarkStart w:id="902" w:name="_Toc57641054"/>
      <w:bookmarkStart w:id="903" w:name="_Toc59101407"/>
      <w:r w:rsidRPr="00E9603C">
        <w:rPr>
          <w:lang w:eastAsia="zh-CN"/>
        </w:rPr>
        <w:t>5.1.7.1</w:t>
      </w:r>
      <w:r w:rsidRPr="00E9603C">
        <w:rPr>
          <w:lang w:eastAsia="zh-CN"/>
        </w:rPr>
        <w:tab/>
        <w:t>Description</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69D020D5" w14:textId="77777777" w:rsidR="009166E9" w:rsidRPr="00E9603C" w:rsidRDefault="009166E9">
      <w:pPr>
        <w:rPr>
          <w:lang w:eastAsia="ko-KR"/>
        </w:rPr>
      </w:pPr>
      <w:r w:rsidRPr="00E9603C">
        <w:rPr>
          <w:lang w:eastAsia="ko-KR"/>
        </w:rPr>
        <w:t>In Release 16, an NWDAF is defined to provide a consumer NF with analytics that assist control decisions at the consumer NF. The NWDAF collects input data by subscribing to event-based or timer-based notifications from the source NFs and/or the OAM. The NWDAF produces analytics outputs based on the collected inputs, and delivers these outputs to a designated consumer NF. In some cases, e.g. if an immediate reaction is required against dynamic change of the network status, the timely delivery of the analytics outputs will be crucial to make the analytics outputs useful at the consumer NF. That is, if an analytics output is provided to the consumer NF after the consumer NF already took some decision/reaction or the network status shifted again, it will not be useful for the consumer NF.</w:t>
      </w:r>
    </w:p>
    <w:p w14:paraId="70888A4E" w14:textId="77777777" w:rsidR="009166E9" w:rsidRPr="00E9603C" w:rsidRDefault="009166E9">
      <w:pPr>
        <w:rPr>
          <w:lang w:eastAsia="ko-KR"/>
        </w:rPr>
      </w:pPr>
      <w:r w:rsidRPr="00E9603C">
        <w:rPr>
          <w:lang w:eastAsia="ko-KR"/>
        </w:rPr>
        <w:t>It should also be noted that for the timely delivery of the analytics outputs, the input data collection and analytics output generation need to be done in a specified time limit. This introduces a requirement for real-time or near real-time communication between source NF(s), NWDAF and consumer NFs for data collection, analytics generation and analytics delivery. That is, the eNA system should be able to perform whole operations of receiving data, processing them and returning results, sufficiently quickly to affect the environment at the time.</w:t>
      </w:r>
    </w:p>
    <w:p w14:paraId="412EC700" w14:textId="77777777" w:rsidR="009166E9" w:rsidRPr="00E9603C" w:rsidRDefault="009166E9">
      <w:pPr>
        <w:pStyle w:val="NO"/>
        <w:rPr>
          <w:lang w:eastAsia="zh-CN"/>
        </w:rPr>
      </w:pPr>
      <w:r w:rsidRPr="00E9603C">
        <w:rPr>
          <w:lang w:eastAsia="zh-CN"/>
        </w:rPr>
        <w:t>NOTE:</w:t>
      </w:r>
      <w:r w:rsidRPr="00E9603C">
        <w:rPr>
          <w:lang w:eastAsia="ko-KR"/>
        </w:rPr>
        <w:tab/>
        <w:t>The time constraint or deadline for data collection and analytics delivery may be different per analytics or specific use case.</w:t>
      </w:r>
    </w:p>
    <w:p w14:paraId="3A951DCC" w14:textId="77777777" w:rsidR="009166E9" w:rsidRPr="00E9603C" w:rsidRDefault="009166E9">
      <w:pPr>
        <w:rPr>
          <w:lang w:eastAsia="ko-KR"/>
        </w:rPr>
      </w:pPr>
      <w:r w:rsidRPr="00E9603C">
        <w:rPr>
          <w:lang w:eastAsia="ko-KR"/>
        </w:rPr>
        <w:t>Some examples for the use case may include the followings:</w:t>
      </w:r>
    </w:p>
    <w:p w14:paraId="05A4E9F0" w14:textId="77777777" w:rsidR="009166E9" w:rsidRPr="00E9603C" w:rsidRDefault="009166E9">
      <w:pPr>
        <w:pStyle w:val="B1"/>
      </w:pPr>
      <w:r w:rsidRPr="00E9603C">
        <w:t>-</w:t>
      </w:r>
      <w:r w:rsidRPr="00E9603C">
        <w:tab/>
        <w:t>Network performance monitoring if network congestion level crosses a threshold,</w:t>
      </w:r>
    </w:p>
    <w:p w14:paraId="22AF52F6" w14:textId="77777777" w:rsidR="009166E9" w:rsidRPr="00E9603C" w:rsidRDefault="009166E9">
      <w:pPr>
        <w:pStyle w:val="B1"/>
      </w:pPr>
      <w:r w:rsidRPr="00E9603C">
        <w:t>-</w:t>
      </w:r>
      <w:r w:rsidRPr="00E9603C">
        <w:tab/>
        <w:t>Anomaly analysis and report on detecting UE's malfunctions or hacking, etc.</w:t>
      </w:r>
    </w:p>
    <w:p w14:paraId="3B0E78BD" w14:textId="77777777" w:rsidR="009166E9" w:rsidRPr="00E9603C" w:rsidRDefault="009166E9">
      <w:pPr>
        <w:rPr>
          <w:lang w:eastAsia="zh-CN"/>
        </w:rPr>
      </w:pPr>
      <w:r w:rsidRPr="00E9603C">
        <w:rPr>
          <w:lang w:eastAsia="ko-KR"/>
        </w:rPr>
        <w:t>NWDAF may improve network performance in these scenarios by supporting real-time or near real-time data collection and analytics delivery.</w:t>
      </w:r>
    </w:p>
    <w:p w14:paraId="353ACE8A" w14:textId="77777777" w:rsidR="009166E9" w:rsidRPr="00E9603C" w:rsidRDefault="009166E9">
      <w:pPr>
        <w:pStyle w:val="Heading2"/>
        <w:rPr>
          <w:lang w:eastAsia="zh-CN"/>
        </w:rPr>
      </w:pPr>
      <w:bookmarkStart w:id="904" w:name="_Toc20147936"/>
      <w:bookmarkStart w:id="905" w:name="_Toc20730722"/>
      <w:bookmarkStart w:id="906" w:name="_Toc23409912"/>
      <w:bookmarkStart w:id="907" w:name="_Toc25416951"/>
      <w:bookmarkStart w:id="908" w:name="_Toc25417306"/>
      <w:bookmarkStart w:id="909" w:name="_Toc25417773"/>
      <w:bookmarkStart w:id="910" w:name="_Toc25740440"/>
      <w:bookmarkStart w:id="911" w:name="_Toc30155487"/>
      <w:bookmarkStart w:id="912" w:name="_Toc30155607"/>
      <w:bookmarkStart w:id="913" w:name="_Toc31296333"/>
      <w:bookmarkStart w:id="914" w:name="_Toc31360953"/>
      <w:bookmarkStart w:id="915" w:name="_Toc31448658"/>
      <w:bookmarkStart w:id="916" w:name="_Toc31639134"/>
      <w:bookmarkStart w:id="917" w:name="_Toc15415"/>
      <w:bookmarkStart w:id="918" w:name="_Toc19007"/>
      <w:bookmarkStart w:id="919" w:name="_Toc8879"/>
      <w:bookmarkStart w:id="920" w:name="_Toc28225"/>
      <w:bookmarkStart w:id="921" w:name="_Toc16122"/>
      <w:bookmarkStart w:id="922" w:name="_Toc19773"/>
      <w:bookmarkStart w:id="923" w:name="_Toc29399"/>
      <w:bookmarkStart w:id="924" w:name="_Toc1766"/>
      <w:bookmarkStart w:id="925" w:name="_Toc29082"/>
      <w:bookmarkStart w:id="926" w:name="_Toc20295"/>
      <w:bookmarkStart w:id="927" w:name="_Toc21352"/>
      <w:bookmarkStart w:id="928" w:name="_Toc4516"/>
      <w:bookmarkStart w:id="929" w:name="_Toc42769885"/>
      <w:bookmarkStart w:id="930" w:name="_Toc42778941"/>
      <w:bookmarkStart w:id="931" w:name="_Toc43393018"/>
      <w:bookmarkStart w:id="932" w:name="_Toc44004176"/>
      <w:bookmarkStart w:id="933" w:name="_Toc50020957"/>
      <w:bookmarkStart w:id="934" w:name="_Toc50021526"/>
      <w:bookmarkStart w:id="935" w:name="_Toc50022230"/>
      <w:bookmarkStart w:id="936" w:name="_Toc50022879"/>
      <w:bookmarkStart w:id="937" w:name="_Toc50023464"/>
      <w:bookmarkStart w:id="938" w:name="_Toc50309532"/>
      <w:bookmarkStart w:id="939" w:name="_Toc50579264"/>
      <w:bookmarkStart w:id="940" w:name="_Toc54769851"/>
      <w:bookmarkStart w:id="941" w:name="_Toc54779206"/>
      <w:bookmarkStart w:id="942" w:name="_Toc54786166"/>
      <w:bookmarkStart w:id="943" w:name="_Toc57201017"/>
      <w:bookmarkStart w:id="944" w:name="_Toc57641055"/>
      <w:bookmarkStart w:id="945" w:name="_Toc59101408"/>
      <w:r w:rsidRPr="00E9603C">
        <w:t>5.</w:t>
      </w:r>
      <w:r w:rsidRPr="00E9603C">
        <w:rPr>
          <w:lang w:eastAsia="zh-CN"/>
        </w:rPr>
        <w:t>2</w:t>
      </w:r>
      <w:r w:rsidRPr="00E9603C">
        <w:tab/>
        <w:t>Key Issue</w:t>
      </w:r>
      <w:r w:rsidRPr="00E9603C">
        <w:rPr>
          <w:lang w:eastAsia="zh-CN"/>
        </w:rPr>
        <w:t>s</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2C1262D8" w14:textId="77777777" w:rsidR="009166E9" w:rsidRPr="00E9603C" w:rsidRDefault="009166E9">
      <w:pPr>
        <w:pStyle w:val="Heading3"/>
        <w:rPr>
          <w:lang w:eastAsia="zh-CN"/>
        </w:rPr>
      </w:pPr>
      <w:bookmarkStart w:id="946" w:name="_Toc25416952"/>
      <w:bookmarkStart w:id="947" w:name="_Toc25417307"/>
      <w:bookmarkStart w:id="948" w:name="_Toc25417774"/>
      <w:bookmarkStart w:id="949" w:name="_Toc25740441"/>
      <w:bookmarkStart w:id="950" w:name="_Toc30155488"/>
      <w:bookmarkStart w:id="951" w:name="_Toc30155608"/>
      <w:bookmarkStart w:id="952" w:name="_Toc31296334"/>
      <w:bookmarkStart w:id="953" w:name="_Toc31360954"/>
      <w:bookmarkStart w:id="954" w:name="_Toc31448659"/>
      <w:bookmarkStart w:id="955" w:name="_Toc31639135"/>
      <w:bookmarkStart w:id="956" w:name="_Toc1692"/>
      <w:bookmarkStart w:id="957" w:name="_Toc4"/>
      <w:bookmarkStart w:id="958" w:name="_Toc28219"/>
      <w:bookmarkStart w:id="959" w:name="_Toc2450"/>
      <w:bookmarkStart w:id="960" w:name="_Toc7817"/>
      <w:bookmarkStart w:id="961" w:name="_Toc22510"/>
      <w:bookmarkStart w:id="962" w:name="_Toc2182"/>
      <w:bookmarkStart w:id="963" w:name="_Toc12909"/>
      <w:bookmarkStart w:id="964" w:name="_Toc27726"/>
      <w:bookmarkStart w:id="965" w:name="_Toc20850"/>
      <w:bookmarkStart w:id="966" w:name="_Toc22843"/>
      <w:bookmarkStart w:id="967" w:name="_Toc12518"/>
      <w:bookmarkStart w:id="968" w:name="_Toc42769886"/>
      <w:bookmarkStart w:id="969" w:name="_Toc42778942"/>
      <w:bookmarkStart w:id="970" w:name="_Toc43393019"/>
      <w:bookmarkStart w:id="971" w:name="_Toc44004177"/>
      <w:bookmarkStart w:id="972" w:name="_Toc50020958"/>
      <w:bookmarkStart w:id="973" w:name="_Toc50021527"/>
      <w:bookmarkStart w:id="974" w:name="_Toc50022231"/>
      <w:bookmarkStart w:id="975" w:name="_Toc50022880"/>
      <w:bookmarkStart w:id="976" w:name="_Toc50023465"/>
      <w:bookmarkStart w:id="977" w:name="_Toc50309533"/>
      <w:bookmarkStart w:id="978" w:name="_Toc50579265"/>
      <w:bookmarkStart w:id="979" w:name="_Toc54769852"/>
      <w:bookmarkStart w:id="980" w:name="_Toc54779207"/>
      <w:bookmarkStart w:id="981" w:name="_Toc54786167"/>
      <w:bookmarkStart w:id="982" w:name="_Toc57201018"/>
      <w:bookmarkStart w:id="983" w:name="_Toc57641056"/>
      <w:bookmarkStart w:id="984" w:name="_Toc59101409"/>
      <w:r w:rsidRPr="00E9603C">
        <w:rPr>
          <w:lang w:eastAsia="zh-CN"/>
        </w:rPr>
        <w:t>5.2.1</w:t>
      </w:r>
      <w:r w:rsidRPr="00E9603C">
        <w:rPr>
          <w:lang w:eastAsia="zh-CN"/>
        </w:rPr>
        <w:tab/>
        <w:t>Key Issue #1: Logical decomposition of NWDAF and possible interactions between logical functions</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866C2B9" w14:textId="77777777" w:rsidR="009166E9" w:rsidRPr="00E9603C" w:rsidRDefault="009166E9">
      <w:pPr>
        <w:pStyle w:val="Heading4"/>
      </w:pPr>
      <w:bookmarkStart w:id="985" w:name="_Toc25416953"/>
      <w:bookmarkStart w:id="986" w:name="_Toc25417308"/>
      <w:bookmarkStart w:id="987" w:name="_Toc25417775"/>
      <w:bookmarkStart w:id="988" w:name="_Toc25740442"/>
      <w:bookmarkStart w:id="989" w:name="_Toc30155489"/>
      <w:bookmarkStart w:id="990" w:name="_Toc30155609"/>
      <w:bookmarkStart w:id="991" w:name="_Toc31296335"/>
      <w:bookmarkStart w:id="992" w:name="_Toc31360955"/>
      <w:bookmarkStart w:id="993" w:name="_Toc31448660"/>
      <w:bookmarkStart w:id="994" w:name="_Toc31639136"/>
      <w:bookmarkStart w:id="995" w:name="_Toc26149"/>
      <w:bookmarkStart w:id="996" w:name="_Toc8941"/>
      <w:bookmarkStart w:id="997" w:name="_Toc30275"/>
      <w:bookmarkStart w:id="998" w:name="_Toc19763"/>
      <w:bookmarkStart w:id="999" w:name="_Toc9592"/>
      <w:bookmarkStart w:id="1000" w:name="_Toc23278"/>
      <w:bookmarkStart w:id="1001" w:name="_Toc27986"/>
      <w:bookmarkStart w:id="1002" w:name="_Toc9429"/>
      <w:bookmarkStart w:id="1003" w:name="_Toc5657"/>
      <w:bookmarkStart w:id="1004" w:name="_Toc16528"/>
      <w:bookmarkStart w:id="1005" w:name="_Toc6015"/>
      <w:bookmarkStart w:id="1006" w:name="_Toc28250"/>
      <w:bookmarkStart w:id="1007" w:name="_Toc42769887"/>
      <w:bookmarkStart w:id="1008" w:name="_Toc42778943"/>
      <w:bookmarkStart w:id="1009" w:name="_Toc43393020"/>
      <w:bookmarkStart w:id="1010" w:name="_Toc44004178"/>
      <w:bookmarkStart w:id="1011" w:name="_Toc50020959"/>
      <w:bookmarkStart w:id="1012" w:name="_Toc50021528"/>
      <w:bookmarkStart w:id="1013" w:name="_Toc50022232"/>
      <w:bookmarkStart w:id="1014" w:name="_Toc50022881"/>
      <w:bookmarkStart w:id="1015" w:name="_Toc50023466"/>
      <w:bookmarkStart w:id="1016" w:name="_Toc50309534"/>
      <w:bookmarkStart w:id="1017" w:name="_Toc50579266"/>
      <w:bookmarkStart w:id="1018" w:name="_Toc54769853"/>
      <w:bookmarkStart w:id="1019" w:name="_Toc54779208"/>
      <w:bookmarkStart w:id="1020" w:name="_Toc54786168"/>
      <w:bookmarkStart w:id="1021" w:name="_Toc57201019"/>
      <w:bookmarkStart w:id="1022" w:name="_Toc57641057"/>
      <w:bookmarkStart w:id="1023" w:name="_Toc59101410"/>
      <w:r w:rsidRPr="00E9603C">
        <w:t>5.2.1.1</w:t>
      </w:r>
      <w:r w:rsidRPr="00E9603C">
        <w:tab/>
        <w:t>Description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79490D45" w14:textId="77777777" w:rsidR="009166E9" w:rsidRPr="00E9603C" w:rsidRDefault="009166E9">
      <w:pPr>
        <w:rPr>
          <w:lang w:eastAsia="zh-CN"/>
        </w:rPr>
      </w:pPr>
      <w:bookmarkStart w:id="1024" w:name="_Toc503272509"/>
      <w:bookmarkStart w:id="1025" w:name="_Toc20147939"/>
      <w:bookmarkStart w:id="1026" w:name="_Toc20730725"/>
      <w:r w:rsidRPr="00E9603C">
        <w:rPr>
          <w:lang w:eastAsia="zh-CN"/>
        </w:rPr>
        <w:t xml:space="preserve">Rel-16 introduced possibility of networks implementing multiple NWDAF instances for different Analytics IDs. NWDAF currently is considered to be a monolithic entity and each NWDAF instance may need to reflect such monolithic architecture consisting of all of the logical functions. The NWDAF NF provides the following functionality according to </w:t>
      </w:r>
      <w:r w:rsidR="00E9603C" w:rsidRPr="00E9603C">
        <w:rPr>
          <w:lang w:eastAsia="zh-CN"/>
        </w:rPr>
        <w:t>TS</w:t>
      </w:r>
      <w:r w:rsidR="00E9603C">
        <w:rPr>
          <w:lang w:eastAsia="zh-CN"/>
        </w:rPr>
        <w:t> </w:t>
      </w:r>
      <w:r w:rsidR="00E9603C" w:rsidRPr="00E9603C">
        <w:rPr>
          <w:lang w:eastAsia="zh-CN"/>
        </w:rPr>
        <w:t>23.501</w:t>
      </w:r>
      <w:r w:rsidR="00E9603C">
        <w:rPr>
          <w:lang w:eastAsia="zh-CN"/>
        </w:rPr>
        <w:t> </w:t>
      </w:r>
      <w:r w:rsidR="00E9603C" w:rsidRPr="00E9603C">
        <w:rPr>
          <w:lang w:eastAsia="zh-CN"/>
        </w:rPr>
        <w:t>[</w:t>
      </w:r>
      <w:r w:rsidRPr="00E9603C">
        <w:rPr>
          <w:lang w:eastAsia="zh-CN"/>
        </w:rPr>
        <w:t>2].</w:t>
      </w:r>
    </w:p>
    <w:p w14:paraId="028EF6A6" w14:textId="77777777" w:rsidR="009166E9" w:rsidRPr="00E9603C" w:rsidRDefault="009166E9">
      <w:pPr>
        <w:pStyle w:val="B1"/>
      </w:pPr>
      <w:r w:rsidRPr="00E9603C">
        <w:t>-</w:t>
      </w:r>
      <w:r w:rsidRPr="00E9603C">
        <w:tab/>
        <w:t>Support data collection from NFs and AFs;</w:t>
      </w:r>
    </w:p>
    <w:p w14:paraId="4198E50B" w14:textId="77777777" w:rsidR="009166E9" w:rsidRPr="00E9603C" w:rsidRDefault="009166E9">
      <w:pPr>
        <w:pStyle w:val="B1"/>
      </w:pPr>
      <w:r w:rsidRPr="00E9603C">
        <w:t>-</w:t>
      </w:r>
      <w:r w:rsidRPr="00E9603C">
        <w:tab/>
        <w:t>Support data collection from OAM;</w:t>
      </w:r>
    </w:p>
    <w:p w14:paraId="2197AD51" w14:textId="77777777" w:rsidR="009166E9" w:rsidRPr="00E9603C" w:rsidRDefault="009166E9">
      <w:pPr>
        <w:pStyle w:val="B1"/>
      </w:pPr>
      <w:r w:rsidRPr="00E9603C">
        <w:t>-</w:t>
      </w:r>
      <w:r w:rsidRPr="00E9603C">
        <w:tab/>
        <w:t>NWDAF service registration and metadata exposure to NFs/AFs;</w:t>
      </w:r>
    </w:p>
    <w:p w14:paraId="52E0D07F" w14:textId="77777777" w:rsidR="009166E9" w:rsidRPr="00E9603C" w:rsidRDefault="009166E9">
      <w:pPr>
        <w:pStyle w:val="B1"/>
      </w:pPr>
      <w:r w:rsidRPr="00E9603C">
        <w:t>-</w:t>
      </w:r>
      <w:r w:rsidRPr="00E9603C">
        <w:tab/>
        <w:t>Support analytics information provisioning to NFs, AF.</w:t>
      </w:r>
    </w:p>
    <w:p w14:paraId="15AB6A56" w14:textId="77777777" w:rsidR="009166E9" w:rsidRPr="00E9603C" w:rsidRDefault="009166E9">
      <w:pPr>
        <w:rPr>
          <w:lang w:eastAsia="zh-CN"/>
        </w:rPr>
      </w:pPr>
      <w:r w:rsidRPr="00E9603C">
        <w:rPr>
          <w:lang w:eastAsia="zh-CN"/>
        </w:rPr>
        <w:t>The proposal as per this Key Issue is to:</w:t>
      </w:r>
    </w:p>
    <w:p w14:paraId="6C1B22AE" w14:textId="77777777" w:rsidR="009166E9" w:rsidRPr="00E9603C" w:rsidRDefault="009166E9">
      <w:pPr>
        <w:pStyle w:val="B1"/>
      </w:pPr>
      <w:r w:rsidRPr="00E9603C">
        <w:t>-</w:t>
      </w:r>
      <w:r w:rsidRPr="00E9603C">
        <w:tab/>
        <w:t xml:space="preserve">Study whether NWDAF functional split is required, and identify the NWDAF functionality in </w:t>
      </w:r>
      <w:r w:rsidR="00E9603C" w:rsidRPr="00E9603C">
        <w:t>TS</w:t>
      </w:r>
      <w:r w:rsidR="00E9603C">
        <w:t> </w:t>
      </w:r>
      <w:r w:rsidR="00E9603C" w:rsidRPr="00E9603C">
        <w:t>23.288</w:t>
      </w:r>
      <w:r w:rsidR="00E9603C">
        <w:t> </w:t>
      </w:r>
      <w:r w:rsidR="00E9603C" w:rsidRPr="00E9603C">
        <w:t>[</w:t>
      </w:r>
      <w:r w:rsidRPr="00E9603C">
        <w:t xml:space="preserve">5] and </w:t>
      </w:r>
      <w:r w:rsidR="00E9603C" w:rsidRPr="00E9603C">
        <w:t>TS</w:t>
      </w:r>
      <w:r w:rsidR="00E9603C">
        <w:t> </w:t>
      </w:r>
      <w:r w:rsidR="00E9603C" w:rsidRPr="00E9603C">
        <w:t>23.501</w:t>
      </w:r>
      <w:r w:rsidR="00E9603C">
        <w:t> </w:t>
      </w:r>
      <w:r w:rsidR="00E9603C" w:rsidRPr="00E9603C">
        <w:t>[</w:t>
      </w:r>
      <w:r w:rsidRPr="00E9603C">
        <w:t>2] that can be separated or placed in a different NF/NF Service.</w:t>
      </w:r>
    </w:p>
    <w:p w14:paraId="680E6B50" w14:textId="77777777" w:rsidR="009166E9" w:rsidRPr="00E9603C" w:rsidRDefault="009166E9">
      <w:pPr>
        <w:pStyle w:val="B1"/>
        <w:rPr>
          <w:lang w:eastAsia="zh-CN"/>
        </w:rPr>
      </w:pPr>
      <w:r w:rsidRPr="00E9603C">
        <w:rPr>
          <w:lang w:eastAsia="zh-CN"/>
        </w:rPr>
        <w:t>-</w:t>
      </w:r>
      <w:r w:rsidRPr="00E9603C">
        <w:rPr>
          <w:lang w:eastAsia="zh-CN"/>
        </w:rPr>
        <w:tab/>
        <w:t>If the split is required, study how to split the NWDAF functionalities.</w:t>
      </w:r>
    </w:p>
    <w:p w14:paraId="0C37D0E1" w14:textId="77777777" w:rsidR="009166E9" w:rsidRPr="00E9603C" w:rsidRDefault="009166E9">
      <w:pPr>
        <w:pStyle w:val="B1"/>
      </w:pPr>
      <w:r w:rsidRPr="00E9603C">
        <w:t>-</w:t>
      </w:r>
      <w:r w:rsidRPr="00E9603C">
        <w:tab/>
        <w:t>Study whether standard based services need to be defined as a result of splitting NWDAF functionality.</w:t>
      </w:r>
    </w:p>
    <w:p w14:paraId="54550208" w14:textId="77777777" w:rsidR="009166E9" w:rsidRPr="00E9603C" w:rsidRDefault="009166E9">
      <w:pPr>
        <w:pStyle w:val="B1"/>
      </w:pPr>
      <w:r w:rsidRPr="00E9603C">
        <w:t>-</w:t>
      </w:r>
      <w:r w:rsidRPr="00E9603C">
        <w:tab/>
        <w:t>Study how to provide a complete analytics service from the decomposed set of NF/NF Services.</w:t>
      </w:r>
    </w:p>
    <w:p w14:paraId="5C3BD2E2" w14:textId="77777777" w:rsidR="009166E9" w:rsidRPr="00E9603C" w:rsidRDefault="009166E9">
      <w:pPr>
        <w:pStyle w:val="Heading4"/>
      </w:pPr>
      <w:bookmarkStart w:id="1027" w:name="_Toc25416954"/>
      <w:bookmarkStart w:id="1028" w:name="_Toc25417309"/>
      <w:bookmarkStart w:id="1029" w:name="_Toc25417776"/>
      <w:bookmarkStart w:id="1030" w:name="_Toc25740443"/>
      <w:bookmarkStart w:id="1031" w:name="_Toc30155490"/>
      <w:bookmarkStart w:id="1032" w:name="_Toc30155610"/>
      <w:bookmarkStart w:id="1033" w:name="_Toc31296336"/>
      <w:bookmarkStart w:id="1034" w:name="_Toc31360956"/>
      <w:bookmarkStart w:id="1035" w:name="_Toc31448661"/>
      <w:bookmarkStart w:id="1036" w:name="_Toc31639137"/>
      <w:bookmarkStart w:id="1037" w:name="_Toc724"/>
      <w:bookmarkStart w:id="1038" w:name="_Toc8393"/>
      <w:bookmarkStart w:id="1039" w:name="_Toc30037"/>
      <w:bookmarkStart w:id="1040" w:name="_Toc3142"/>
      <w:bookmarkStart w:id="1041" w:name="_Toc30791"/>
      <w:bookmarkStart w:id="1042" w:name="_Toc18530"/>
      <w:bookmarkStart w:id="1043" w:name="_Toc2960"/>
      <w:bookmarkStart w:id="1044" w:name="_Toc20244"/>
      <w:bookmarkStart w:id="1045" w:name="_Toc30709"/>
      <w:bookmarkStart w:id="1046" w:name="_Toc32240"/>
      <w:bookmarkStart w:id="1047" w:name="_Toc23976"/>
      <w:bookmarkStart w:id="1048" w:name="_Toc21992"/>
      <w:bookmarkStart w:id="1049" w:name="_Toc42769888"/>
      <w:bookmarkStart w:id="1050" w:name="_Toc42778944"/>
      <w:bookmarkStart w:id="1051" w:name="_Toc43393021"/>
      <w:bookmarkStart w:id="1052" w:name="_Toc44004179"/>
      <w:bookmarkStart w:id="1053" w:name="_Toc50020960"/>
      <w:bookmarkStart w:id="1054" w:name="_Toc50021529"/>
      <w:bookmarkStart w:id="1055" w:name="_Toc50022233"/>
      <w:bookmarkStart w:id="1056" w:name="_Toc50022882"/>
      <w:bookmarkStart w:id="1057" w:name="_Toc50023467"/>
      <w:bookmarkStart w:id="1058" w:name="_Toc50309535"/>
      <w:bookmarkStart w:id="1059" w:name="_Toc50579267"/>
      <w:bookmarkStart w:id="1060" w:name="_Toc54769854"/>
      <w:bookmarkStart w:id="1061" w:name="_Toc54779209"/>
      <w:bookmarkStart w:id="1062" w:name="_Toc54786169"/>
      <w:bookmarkStart w:id="1063" w:name="_Toc57201020"/>
      <w:bookmarkStart w:id="1064" w:name="_Toc57641058"/>
      <w:bookmarkStart w:id="1065" w:name="_Toc59101411"/>
      <w:bookmarkEnd w:id="1024"/>
      <w:bookmarkEnd w:id="1025"/>
      <w:bookmarkEnd w:id="1026"/>
      <w:r w:rsidRPr="00E9603C">
        <w:t>5.2.1.2</w:t>
      </w:r>
      <w:r w:rsidRPr="00E9603C">
        <w:tab/>
        <w:t>Requirements</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7E160A1B" w14:textId="77777777" w:rsidR="009166E9" w:rsidRPr="00E9603C" w:rsidRDefault="009166E9">
      <w:pPr>
        <w:pStyle w:val="NO"/>
        <w:rPr>
          <w:lang w:eastAsia="zh-CN"/>
        </w:rPr>
      </w:pPr>
      <w:r w:rsidRPr="00E9603C">
        <w:rPr>
          <w:lang w:eastAsia="zh-CN"/>
        </w:rPr>
        <w:t>NOTE:</w:t>
      </w:r>
      <w:r w:rsidRPr="00E9603C">
        <w:rPr>
          <w:lang w:eastAsia="zh-CN"/>
        </w:rPr>
        <w:tab/>
        <w:t>Logical decomposition of NWDAF does not prevent collocating of some of the decomposed components with 5GC NF(s) to facilitate the network deployment.</w:t>
      </w:r>
    </w:p>
    <w:p w14:paraId="2E8E9E21" w14:textId="77777777" w:rsidR="009166E9" w:rsidRPr="00E9603C" w:rsidRDefault="009166E9">
      <w:pPr>
        <w:pStyle w:val="Heading3"/>
        <w:rPr>
          <w:lang w:eastAsia="zh-CN"/>
        </w:rPr>
      </w:pPr>
      <w:bookmarkStart w:id="1066" w:name="_Toc25416955"/>
      <w:bookmarkStart w:id="1067" w:name="_Toc25417310"/>
      <w:bookmarkStart w:id="1068" w:name="_Toc25417777"/>
      <w:bookmarkStart w:id="1069" w:name="_Toc25740444"/>
      <w:bookmarkStart w:id="1070" w:name="_Toc30155491"/>
      <w:bookmarkStart w:id="1071" w:name="_Toc30155611"/>
      <w:bookmarkStart w:id="1072" w:name="_Toc31296337"/>
      <w:bookmarkStart w:id="1073" w:name="_Toc31360957"/>
      <w:bookmarkStart w:id="1074" w:name="_Toc31448662"/>
      <w:bookmarkStart w:id="1075" w:name="_Toc31639138"/>
      <w:bookmarkStart w:id="1076" w:name="_Toc21654"/>
      <w:bookmarkStart w:id="1077" w:name="_Toc17790"/>
      <w:bookmarkStart w:id="1078" w:name="_Toc27917"/>
      <w:bookmarkStart w:id="1079" w:name="_Toc4374"/>
      <w:bookmarkStart w:id="1080" w:name="_Toc32688"/>
      <w:bookmarkStart w:id="1081" w:name="_Toc15771"/>
      <w:bookmarkStart w:id="1082" w:name="_Toc20575"/>
      <w:bookmarkStart w:id="1083" w:name="_Toc27295"/>
      <w:bookmarkStart w:id="1084" w:name="_Toc20012"/>
      <w:bookmarkStart w:id="1085" w:name="_Toc5374"/>
      <w:bookmarkStart w:id="1086" w:name="_Toc30655"/>
      <w:bookmarkStart w:id="1087" w:name="_Toc23322"/>
      <w:bookmarkStart w:id="1088" w:name="_Toc42769889"/>
      <w:bookmarkStart w:id="1089" w:name="_Toc42778945"/>
      <w:bookmarkStart w:id="1090" w:name="_Toc43393022"/>
      <w:bookmarkStart w:id="1091" w:name="_Toc44004180"/>
      <w:bookmarkStart w:id="1092" w:name="_Toc50020961"/>
      <w:bookmarkStart w:id="1093" w:name="_Toc50021530"/>
      <w:bookmarkStart w:id="1094" w:name="_Toc50022234"/>
      <w:bookmarkStart w:id="1095" w:name="_Toc50022883"/>
      <w:bookmarkStart w:id="1096" w:name="_Toc50023468"/>
      <w:bookmarkStart w:id="1097" w:name="_Toc50309536"/>
      <w:bookmarkStart w:id="1098" w:name="_Toc50579268"/>
      <w:bookmarkStart w:id="1099" w:name="_Toc54769855"/>
      <w:bookmarkStart w:id="1100" w:name="_Toc54779210"/>
      <w:bookmarkStart w:id="1101" w:name="_Toc54786170"/>
      <w:bookmarkStart w:id="1102" w:name="_Toc57201021"/>
      <w:bookmarkStart w:id="1103" w:name="_Toc20730726"/>
      <w:bookmarkStart w:id="1104" w:name="_Toc57641059"/>
      <w:bookmarkStart w:id="1105" w:name="_Toc59101412"/>
      <w:r w:rsidRPr="00E9603C">
        <w:rPr>
          <w:lang w:eastAsia="zh-CN"/>
        </w:rPr>
        <w:t>5.2.2</w:t>
      </w:r>
      <w:r w:rsidRPr="00E9603C">
        <w:rPr>
          <w:lang w:eastAsia="zh-CN"/>
        </w:rPr>
        <w:tab/>
        <w:t>Key Issue #2: Multiple NWDAF instances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4"/>
      <w:bookmarkEnd w:id="1105"/>
    </w:p>
    <w:p w14:paraId="30551641" w14:textId="77777777" w:rsidR="009166E9" w:rsidRPr="00E9603C" w:rsidRDefault="009166E9">
      <w:pPr>
        <w:pStyle w:val="Heading4"/>
        <w:rPr>
          <w:lang w:eastAsia="zh-CN"/>
        </w:rPr>
      </w:pPr>
      <w:bookmarkStart w:id="1106" w:name="_Toc30155492"/>
      <w:bookmarkStart w:id="1107" w:name="_Toc21881"/>
      <w:bookmarkStart w:id="1108" w:name="_Toc6554"/>
      <w:bookmarkStart w:id="1109" w:name="_Toc42769890"/>
      <w:bookmarkStart w:id="1110" w:name="_Toc42778946"/>
      <w:bookmarkStart w:id="1111" w:name="_Toc31639139"/>
      <w:bookmarkStart w:id="1112" w:name="_Toc25416956"/>
      <w:bookmarkStart w:id="1113" w:name="_Toc25417311"/>
      <w:bookmarkStart w:id="1114" w:name="_Toc6864"/>
      <w:bookmarkStart w:id="1115" w:name="_Toc20665"/>
      <w:bookmarkStart w:id="1116" w:name="_Toc14288"/>
      <w:bookmarkStart w:id="1117" w:name="_Toc11542"/>
      <w:bookmarkStart w:id="1118" w:name="_Toc27106"/>
      <w:bookmarkStart w:id="1119" w:name="_Toc20745"/>
      <w:bookmarkStart w:id="1120" w:name="_Toc31296338"/>
      <w:bookmarkStart w:id="1121" w:name="_Toc30155612"/>
      <w:bookmarkStart w:id="1122" w:name="_Toc44004181"/>
      <w:bookmarkStart w:id="1123" w:name="_Toc50020962"/>
      <w:bookmarkStart w:id="1124" w:name="_Toc50021531"/>
      <w:bookmarkStart w:id="1125" w:name="_Toc50022235"/>
      <w:bookmarkStart w:id="1126" w:name="_Toc50022884"/>
      <w:bookmarkStart w:id="1127" w:name="_Toc50023469"/>
      <w:bookmarkStart w:id="1128" w:name="_Toc23736"/>
      <w:bookmarkStart w:id="1129" w:name="_Toc25417778"/>
      <w:bookmarkStart w:id="1130" w:name="_Toc1507"/>
      <w:bookmarkStart w:id="1131" w:name="_Toc50309537"/>
      <w:bookmarkStart w:id="1132" w:name="_Toc43393023"/>
      <w:bookmarkStart w:id="1133" w:name="_Toc609"/>
      <w:bookmarkStart w:id="1134" w:name="_Toc21260"/>
      <w:bookmarkStart w:id="1135" w:name="_Toc50579269"/>
      <w:bookmarkStart w:id="1136" w:name="_Toc25740445"/>
      <w:bookmarkStart w:id="1137" w:name="_Toc54769856"/>
      <w:bookmarkStart w:id="1138" w:name="_Toc54779211"/>
      <w:bookmarkStart w:id="1139" w:name="_Toc54786171"/>
      <w:bookmarkStart w:id="1140" w:name="_Toc31360958"/>
      <w:bookmarkStart w:id="1141" w:name="_Toc57201022"/>
      <w:bookmarkStart w:id="1142" w:name="_Toc31448663"/>
      <w:bookmarkStart w:id="1143" w:name="_Toc57641060"/>
      <w:bookmarkStart w:id="1144" w:name="_Toc59101413"/>
      <w:r w:rsidRPr="00E9603C">
        <w:rPr>
          <w:lang w:eastAsia="zh-CN"/>
        </w:rPr>
        <w:t>5.2.2.1</w:t>
      </w:r>
      <w:r w:rsidRPr="00E9603C">
        <w:rPr>
          <w:lang w:eastAsia="zh-CN"/>
        </w:rPr>
        <w:tab/>
        <w:t>Description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4B439347" w14:textId="77777777" w:rsidR="009166E9" w:rsidRPr="00E9603C" w:rsidRDefault="009166E9">
      <w:pPr>
        <w:rPr>
          <w:lang w:eastAsia="zh-CN"/>
        </w:rPr>
      </w:pPr>
      <w:r w:rsidRPr="00E9603C">
        <w:rPr>
          <w:lang w:eastAsia="zh-CN"/>
        </w:rPr>
        <w:t>As outlined in Rel-16, a single instance or multiple instances of NWDAF may be deployed in a Public land mobile network (PLMN). In case multiple NWDAF instances are deployed, the architecture supports deploying the NWDAF as a central NF, as a collection of distributed NFs, or as a combination of both.</w:t>
      </w:r>
    </w:p>
    <w:p w14:paraId="7A75F88F" w14:textId="77777777" w:rsidR="009166E9" w:rsidRPr="00E9603C" w:rsidRDefault="009166E9">
      <w:pPr>
        <w:rPr>
          <w:lang w:eastAsia="zh-CN"/>
        </w:rPr>
      </w:pPr>
      <w:r w:rsidRPr="00E9603C">
        <w:rPr>
          <w:lang w:eastAsia="zh-CN"/>
        </w:rPr>
        <w:t>When multiple NWDAFs exist, not all of them need to be able to provide the same type of analytics results.</w:t>
      </w:r>
    </w:p>
    <w:p w14:paraId="1ACD8A20" w14:textId="77777777" w:rsidR="009166E9" w:rsidRPr="00E9603C" w:rsidRDefault="009166E9">
      <w:pPr>
        <w:rPr>
          <w:lang w:eastAsia="zh-CN"/>
        </w:rPr>
      </w:pPr>
      <w:r w:rsidRPr="00E9603C">
        <w:rPr>
          <w:lang w:eastAsia="zh-CN"/>
        </w:rPr>
        <w:t>However, no specific requirement has been defined regarding how different NWDAFs could cooperate, i.e. in Rel-16 each NWDAF acts independently from the other NWDAFs.</w:t>
      </w:r>
    </w:p>
    <w:p w14:paraId="5A38B0FC" w14:textId="77777777" w:rsidR="009166E9" w:rsidRPr="00E9603C" w:rsidRDefault="009166E9">
      <w:pPr>
        <w:rPr>
          <w:lang w:eastAsia="zh-CN"/>
        </w:rPr>
      </w:pPr>
      <w:r w:rsidRPr="00E9603C">
        <w:rPr>
          <w:lang w:eastAsia="zh-CN"/>
        </w:rPr>
        <w:t>Some of the NWDAFs in one network may be providing the same type of analytics, and so may help each other for e.g. specific analytics for specific target UEs or specific analytics for specific area of interest.</w:t>
      </w:r>
    </w:p>
    <w:p w14:paraId="4BEA98B3" w14:textId="77777777" w:rsidR="009166E9" w:rsidRPr="00E9603C" w:rsidRDefault="009166E9">
      <w:pPr>
        <w:rPr>
          <w:lang w:eastAsia="zh-CN"/>
        </w:rPr>
      </w:pPr>
      <w:r w:rsidRPr="00E9603C">
        <w:rPr>
          <w:lang w:eastAsia="zh-CN"/>
        </w:rPr>
        <w:t>Although some of these NWDAFs may be providing different type of analytics, they may still be able to help each other if e.g. analytics are somehow related: one example is for expected UE behavioural parameters related network data analytics, which have a tight relation with UE mobility analytics and UE communication analytics. As another example, in order to build abnormal behaviour related network data analytics, the NWDAF would need to collect similar type of data than the data needed to build analytics for UE mobility pattern and for UE communication pattern. Investigating how NWDAFs could cooperate is needed to ensure efficiency of analytics service in a network.</w:t>
      </w:r>
    </w:p>
    <w:p w14:paraId="01F0ED1D" w14:textId="77777777" w:rsidR="009166E9" w:rsidRPr="00E9603C" w:rsidRDefault="009166E9">
      <w:pPr>
        <w:rPr>
          <w:lang w:eastAsia="zh-CN"/>
        </w:rPr>
      </w:pPr>
      <w:r w:rsidRPr="00E9603C">
        <w:rPr>
          <w:lang w:eastAsia="zh-CN"/>
        </w:rPr>
        <w:t>In order to support multiple NWDAFs, the following needs to be considered:</w:t>
      </w:r>
    </w:p>
    <w:p w14:paraId="12C51C19" w14:textId="77777777" w:rsidR="009166E9" w:rsidRPr="00E9603C" w:rsidRDefault="009166E9">
      <w:pPr>
        <w:pStyle w:val="B1"/>
      </w:pPr>
      <w:r w:rsidRPr="00E9603C">
        <w:t>-</w:t>
      </w:r>
      <w:r w:rsidRPr="00E9603C">
        <w:tab/>
        <w:t>Study scenarios where deployment of multiple NWDAFs (or NWDAF instances) is beneficial.</w:t>
      </w:r>
    </w:p>
    <w:p w14:paraId="2ED3A528" w14:textId="77777777" w:rsidR="009166E9" w:rsidRPr="00E9603C" w:rsidRDefault="009166E9">
      <w:pPr>
        <w:pStyle w:val="B1"/>
      </w:pPr>
      <w:r w:rsidRPr="00E9603C">
        <w:t>-</w:t>
      </w:r>
      <w:r w:rsidRPr="00E9603C">
        <w:tab/>
        <w:t>Study whether there is a need for architectural and functional changes for the support of multiple NWDAF Instances in one PLMN, including hierarchies, roles and inter-NWDAF instance cooperation.</w:t>
      </w:r>
    </w:p>
    <w:p w14:paraId="0873B13F" w14:textId="77777777" w:rsidR="009166E9" w:rsidRPr="00E9603C" w:rsidRDefault="009166E9">
      <w:pPr>
        <w:pStyle w:val="B1"/>
      </w:pPr>
      <w:r w:rsidRPr="00E9603C">
        <w:t>-</w:t>
      </w:r>
      <w:r w:rsidRPr="00E9603C">
        <w:tab/>
        <w:t>Do the current analytics types, input/output data analytics and / or procedures covered by eNA (Rel-16) require any enhancements/extensions?</w:t>
      </w:r>
    </w:p>
    <w:p w14:paraId="59637CD3" w14:textId="77777777" w:rsidR="009166E9" w:rsidRPr="00E9603C" w:rsidRDefault="009166E9">
      <w:pPr>
        <w:pStyle w:val="B1"/>
      </w:pPr>
      <w:r w:rsidRPr="00E9603C">
        <w:t>-</w:t>
      </w:r>
      <w:r w:rsidRPr="00E9603C">
        <w:tab/>
        <w:t>Study whether data collection and/or analytics generation can be enhanced in multiple NWDAFs case, e.g. whether NWDAFs can cooperate with each other. If yes, study how to achieve a specific data collection and/or analytics generation target (e.g. for specific target UEs or specific area of interest) with multiple NWDAFs.</w:t>
      </w:r>
    </w:p>
    <w:p w14:paraId="58B89AAB" w14:textId="77777777" w:rsidR="009166E9" w:rsidRPr="00E9603C" w:rsidRDefault="009166E9">
      <w:pPr>
        <w:pStyle w:val="B1"/>
      </w:pPr>
      <w:r w:rsidRPr="00E9603C">
        <w:t>-</w:t>
      </w:r>
      <w:r w:rsidRPr="00E9603C">
        <w:tab/>
        <w:t>Study any interactions between multiple NWDAFs across multiple slices and how they can be optimized to avoid unnecessary signalling.</w:t>
      </w:r>
    </w:p>
    <w:p w14:paraId="3D12812A" w14:textId="77777777" w:rsidR="009166E9" w:rsidRPr="00E9603C" w:rsidRDefault="009166E9">
      <w:pPr>
        <w:pStyle w:val="Heading4"/>
        <w:rPr>
          <w:lang w:eastAsia="zh-CN"/>
        </w:rPr>
      </w:pPr>
      <w:bookmarkStart w:id="1145" w:name="_Toc31296339"/>
      <w:bookmarkStart w:id="1146" w:name="_Toc31360959"/>
      <w:bookmarkStart w:id="1147" w:name="_Toc25416957"/>
      <w:bookmarkStart w:id="1148" w:name="_Toc25417312"/>
      <w:bookmarkStart w:id="1149" w:name="_Toc30155613"/>
      <w:bookmarkStart w:id="1150" w:name="_Toc15569"/>
      <w:bookmarkStart w:id="1151" w:name="_Toc1641"/>
      <w:bookmarkStart w:id="1152" w:name="_Toc20405"/>
      <w:bookmarkStart w:id="1153" w:name="_Toc43393024"/>
      <w:bookmarkStart w:id="1154" w:name="_Toc19215"/>
      <w:bookmarkStart w:id="1155" w:name="_Toc25417779"/>
      <w:bookmarkStart w:id="1156" w:name="_Toc2610"/>
      <w:bookmarkStart w:id="1157" w:name="_Toc25740446"/>
      <w:bookmarkStart w:id="1158" w:name="_Toc31639140"/>
      <w:bookmarkStart w:id="1159" w:name="_Toc15004"/>
      <w:bookmarkStart w:id="1160" w:name="_Toc30155493"/>
      <w:bookmarkStart w:id="1161" w:name="_Toc44004182"/>
      <w:bookmarkStart w:id="1162" w:name="_Toc42769891"/>
      <w:bookmarkStart w:id="1163" w:name="_Toc42778947"/>
      <w:bookmarkStart w:id="1164" w:name="_Toc50022236"/>
      <w:bookmarkStart w:id="1165" w:name="_Toc50022885"/>
      <w:bookmarkStart w:id="1166" w:name="_Toc50023470"/>
      <w:bookmarkStart w:id="1167" w:name="_Toc3575"/>
      <w:bookmarkStart w:id="1168" w:name="_Toc28463"/>
      <w:bookmarkStart w:id="1169" w:name="_Toc2221"/>
      <w:bookmarkStart w:id="1170" w:name="_Toc50309538"/>
      <w:bookmarkStart w:id="1171" w:name="_Toc50020963"/>
      <w:bookmarkStart w:id="1172" w:name="_Toc50021532"/>
      <w:bookmarkStart w:id="1173" w:name="_Toc6313"/>
      <w:bookmarkStart w:id="1174" w:name="_Toc50579270"/>
      <w:bookmarkStart w:id="1175" w:name="_Toc31448664"/>
      <w:bookmarkStart w:id="1176" w:name="_Toc54769857"/>
      <w:bookmarkStart w:id="1177" w:name="_Toc54779212"/>
      <w:bookmarkStart w:id="1178" w:name="_Toc54786172"/>
      <w:bookmarkStart w:id="1179" w:name="_Toc9024"/>
      <w:bookmarkStart w:id="1180" w:name="_Toc57201023"/>
      <w:bookmarkStart w:id="1181" w:name="_Toc6883"/>
      <w:bookmarkStart w:id="1182" w:name="_Toc57641061"/>
      <w:bookmarkStart w:id="1183" w:name="_Toc59101414"/>
      <w:r w:rsidRPr="00E9603C">
        <w:rPr>
          <w:lang w:eastAsia="zh-CN"/>
        </w:rPr>
        <w:t>5.2.2.2</w:t>
      </w:r>
      <w:r w:rsidRPr="00E9603C">
        <w:rPr>
          <w:lang w:eastAsia="zh-CN"/>
        </w:rPr>
        <w:tab/>
        <w:t>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09F20972" w14:textId="77777777" w:rsidR="009166E9" w:rsidRPr="00E9603C" w:rsidRDefault="009166E9">
      <w:pPr>
        <w:rPr>
          <w:lang w:eastAsia="zh-CN"/>
        </w:rPr>
      </w:pPr>
      <w:r w:rsidRPr="00E9603C">
        <w:rPr>
          <w:lang w:eastAsia="zh-CN"/>
        </w:rPr>
        <w:t>The network shall be able to deploy NWDAF as single or multiple instances.</w:t>
      </w:r>
    </w:p>
    <w:p w14:paraId="2560FE15" w14:textId="77777777" w:rsidR="009166E9" w:rsidRPr="00E9603C" w:rsidRDefault="009166E9">
      <w:pPr>
        <w:rPr>
          <w:lang w:eastAsia="zh-CN"/>
        </w:rPr>
      </w:pPr>
      <w:r w:rsidRPr="00E9603C">
        <w:rPr>
          <w:lang w:eastAsia="zh-CN"/>
        </w:rPr>
        <w:t>The network architecture shall support deploying NWDAF as a central NF, as a collection of distributed NFs or as combination of both.</w:t>
      </w:r>
    </w:p>
    <w:p w14:paraId="150030CA" w14:textId="77777777" w:rsidR="009166E9" w:rsidRPr="00E9603C" w:rsidRDefault="009166E9">
      <w:pPr>
        <w:rPr>
          <w:lang w:eastAsia="zh-CN"/>
        </w:rPr>
      </w:pPr>
      <w:r w:rsidRPr="00E9603C">
        <w:rPr>
          <w:lang w:eastAsia="zh-CN"/>
        </w:rPr>
        <w:t>Each NWDAF instance can support certain types of analytics, identified by analytics ID.</w:t>
      </w:r>
    </w:p>
    <w:p w14:paraId="435C81F6" w14:textId="77777777" w:rsidR="009166E9" w:rsidRPr="00E9603C" w:rsidRDefault="009166E9">
      <w:pPr>
        <w:rPr>
          <w:lang w:eastAsia="zh-CN"/>
        </w:rPr>
      </w:pPr>
      <w:r w:rsidRPr="00E9603C">
        <w:rPr>
          <w:lang w:eastAsia="zh-CN"/>
        </w:rPr>
        <w:t>The NRF stores NWDAF profile per NWDAF instance.</w:t>
      </w:r>
    </w:p>
    <w:p w14:paraId="4EF28645" w14:textId="77777777" w:rsidR="009166E9" w:rsidRPr="00E9603C" w:rsidRDefault="009166E9">
      <w:pPr>
        <w:rPr>
          <w:lang w:eastAsia="zh-CN"/>
        </w:rPr>
      </w:pPr>
      <w:r w:rsidRPr="00E9603C">
        <w:rPr>
          <w:lang w:eastAsia="zh-CN"/>
        </w:rPr>
        <w:t>Other NFs may query the NRF (to discover a NWDAF instance supporting certain types of analytics) via including the analytics ID(s) as specified above.</w:t>
      </w:r>
    </w:p>
    <w:p w14:paraId="4915DEFB" w14:textId="77777777" w:rsidR="009166E9" w:rsidRPr="00E9603C" w:rsidRDefault="009166E9">
      <w:pPr>
        <w:pStyle w:val="Heading3"/>
        <w:rPr>
          <w:lang w:eastAsia="zh-CN"/>
        </w:rPr>
      </w:pPr>
      <w:bookmarkStart w:id="1184" w:name="_Toc25416958"/>
      <w:bookmarkStart w:id="1185" w:name="_Toc31448665"/>
      <w:bookmarkStart w:id="1186" w:name="_Toc31639141"/>
      <w:bookmarkStart w:id="1187" w:name="_Toc25417313"/>
      <w:bookmarkStart w:id="1188" w:name="_Toc25417780"/>
      <w:bookmarkStart w:id="1189" w:name="_Toc17199"/>
      <w:bookmarkStart w:id="1190" w:name="_Toc21732"/>
      <w:bookmarkStart w:id="1191" w:name="_Toc26093"/>
      <w:bookmarkStart w:id="1192" w:name="_Toc30155494"/>
      <w:bookmarkStart w:id="1193" w:name="_Toc31360960"/>
      <w:bookmarkStart w:id="1194" w:name="_Toc1080"/>
      <w:bookmarkStart w:id="1195" w:name="_Toc9562"/>
      <w:bookmarkStart w:id="1196" w:name="_Toc25740447"/>
      <w:bookmarkStart w:id="1197" w:name="_Toc23549"/>
      <w:bookmarkStart w:id="1198" w:name="_Toc5819"/>
      <w:bookmarkStart w:id="1199" w:name="_Toc13736"/>
      <w:bookmarkStart w:id="1200" w:name="_Toc43393025"/>
      <w:bookmarkStart w:id="1201" w:name="_Toc11780"/>
      <w:bookmarkStart w:id="1202" w:name="_Toc30155614"/>
      <w:bookmarkStart w:id="1203" w:name="_Toc13309"/>
      <w:bookmarkStart w:id="1204" w:name="_Toc15888"/>
      <w:bookmarkStart w:id="1205" w:name="_Toc50023471"/>
      <w:bookmarkStart w:id="1206" w:name="_Toc7884"/>
      <w:bookmarkStart w:id="1207" w:name="_Toc44004183"/>
      <w:bookmarkStart w:id="1208" w:name="_Toc50020964"/>
      <w:bookmarkStart w:id="1209" w:name="_Toc50309539"/>
      <w:bookmarkStart w:id="1210" w:name="_Toc50021533"/>
      <w:bookmarkStart w:id="1211" w:name="_Toc50022237"/>
      <w:bookmarkStart w:id="1212" w:name="_Toc50022886"/>
      <w:bookmarkStart w:id="1213" w:name="_Toc50579271"/>
      <w:bookmarkStart w:id="1214" w:name="_Toc42769892"/>
      <w:bookmarkStart w:id="1215" w:name="_Toc54769858"/>
      <w:bookmarkStart w:id="1216" w:name="_Toc54779213"/>
      <w:bookmarkStart w:id="1217" w:name="_Toc54786173"/>
      <w:bookmarkStart w:id="1218" w:name="_Toc42778948"/>
      <w:bookmarkStart w:id="1219" w:name="_Toc57201024"/>
      <w:bookmarkStart w:id="1220" w:name="_Toc31296340"/>
      <w:bookmarkStart w:id="1221" w:name="_Toc57641062"/>
      <w:bookmarkStart w:id="1222" w:name="_Toc59101415"/>
      <w:r w:rsidRPr="00E9603C">
        <w:rPr>
          <w:lang w:eastAsia="zh-CN"/>
        </w:rPr>
        <w:t>5.2.3</w:t>
      </w:r>
      <w:r w:rsidRPr="00E9603C">
        <w:rPr>
          <w:lang w:eastAsia="zh-CN"/>
        </w:rPr>
        <w:tab/>
        <w:t>Key Issue #3: Mapping of NWDAF use cases to NFs and identify actions that could be taken based on NWDAF analytics and predictions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67181BD2" w14:textId="77777777" w:rsidR="009166E9" w:rsidRPr="00E9603C" w:rsidRDefault="009166E9">
      <w:pPr>
        <w:pStyle w:val="Heading4"/>
        <w:rPr>
          <w:lang w:eastAsia="zh-CN"/>
        </w:rPr>
      </w:pPr>
      <w:bookmarkStart w:id="1223" w:name="_Toc31360961"/>
      <w:bookmarkStart w:id="1224" w:name="_Toc31448666"/>
      <w:bookmarkStart w:id="1225" w:name="_Toc31639142"/>
      <w:bookmarkStart w:id="1226" w:name="_Toc25416959"/>
      <w:bookmarkStart w:id="1227" w:name="_Toc25417314"/>
      <w:bookmarkStart w:id="1228" w:name="_Toc19364"/>
      <w:bookmarkStart w:id="1229" w:name="_Toc31170"/>
      <w:bookmarkStart w:id="1230" w:name="_Toc30812"/>
      <w:bookmarkStart w:id="1231" w:name="_Toc43393026"/>
      <w:bookmarkStart w:id="1232" w:name="_Toc22054"/>
      <w:bookmarkStart w:id="1233" w:name="_Toc30155615"/>
      <w:bookmarkStart w:id="1234" w:name="_Toc24614"/>
      <w:bookmarkStart w:id="1235" w:name="_Toc32128"/>
      <w:bookmarkStart w:id="1236" w:name="_Toc15845"/>
      <w:bookmarkStart w:id="1237" w:name="_Toc10745"/>
      <w:bookmarkStart w:id="1238" w:name="_Toc42769893"/>
      <w:bookmarkStart w:id="1239" w:name="_Toc44004184"/>
      <w:bookmarkStart w:id="1240" w:name="_Toc50020965"/>
      <w:bookmarkStart w:id="1241" w:name="_Toc50021534"/>
      <w:bookmarkStart w:id="1242" w:name="_Toc50022238"/>
      <w:bookmarkStart w:id="1243" w:name="_Toc50022887"/>
      <w:bookmarkStart w:id="1244" w:name="_Toc50023472"/>
      <w:bookmarkStart w:id="1245" w:name="_Toc19449"/>
      <w:bookmarkStart w:id="1246" w:name="_Toc19565"/>
      <w:bookmarkStart w:id="1247" w:name="_Toc30155495"/>
      <w:bookmarkStart w:id="1248" w:name="_Toc50309540"/>
      <w:bookmarkStart w:id="1249" w:name="_Toc17621"/>
      <w:bookmarkStart w:id="1250" w:name="_Toc19691"/>
      <w:bookmarkStart w:id="1251" w:name="_Toc25417781"/>
      <w:bookmarkStart w:id="1252" w:name="_Toc50579272"/>
      <w:bookmarkStart w:id="1253" w:name="_Toc25740448"/>
      <w:bookmarkStart w:id="1254" w:name="_Toc54769859"/>
      <w:bookmarkStart w:id="1255" w:name="_Toc42778949"/>
      <w:bookmarkStart w:id="1256" w:name="_Toc31296341"/>
      <w:bookmarkStart w:id="1257" w:name="_Toc54779214"/>
      <w:bookmarkStart w:id="1258" w:name="_Toc57201025"/>
      <w:bookmarkStart w:id="1259" w:name="_Toc54786174"/>
      <w:bookmarkStart w:id="1260" w:name="_Toc57641063"/>
      <w:bookmarkStart w:id="1261" w:name="_Toc59101416"/>
      <w:r w:rsidRPr="00E9603C">
        <w:rPr>
          <w:lang w:eastAsia="zh-CN"/>
        </w:rPr>
        <w:t>5.2.3.1</w:t>
      </w:r>
      <w:r w:rsidRPr="00E9603C">
        <w:rPr>
          <w:lang w:eastAsia="zh-CN"/>
        </w:rPr>
        <w:tab/>
        <w:t>Description</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22F042EC" w14:textId="77777777" w:rsidR="009166E9" w:rsidRPr="00E9603C" w:rsidRDefault="009166E9">
      <w:pPr>
        <w:pStyle w:val="NO"/>
        <w:rPr>
          <w:lang w:eastAsia="zh-CN"/>
        </w:rPr>
      </w:pPr>
      <w:r w:rsidRPr="00E9603C">
        <w:rPr>
          <w:lang w:eastAsia="zh-CN"/>
        </w:rPr>
        <w:t>NOTE:</w:t>
      </w:r>
      <w:r w:rsidRPr="00E9603C">
        <w:rPr>
          <w:lang w:eastAsia="zh-CN"/>
        </w:rPr>
        <w:tab/>
        <w:t>No work will be progressed on this key issue for Rel-17.</w:t>
      </w:r>
    </w:p>
    <w:p w14:paraId="76442655" w14:textId="77777777" w:rsidR="009166E9" w:rsidRPr="00E9603C" w:rsidRDefault="009166E9">
      <w:pPr>
        <w:rPr>
          <w:lang w:eastAsia="zh-CN"/>
        </w:rPr>
      </w:pPr>
      <w:r w:rsidRPr="00E9603C">
        <w:rPr>
          <w:lang w:eastAsia="zh-CN"/>
        </w:rPr>
        <w:t>Rel-16 specifies a number of use cases that can be supported by NWDAF. In the description of these use cases a generic consumer of the use case is assumed. While from NWDAF perspective this is appropriate, actions that the consumers could take based on analytics and predictions may not have been specified in Stage 2 specifications.</w:t>
      </w:r>
    </w:p>
    <w:p w14:paraId="2F7F7979" w14:textId="77777777" w:rsidR="009166E9" w:rsidRPr="00E9603C" w:rsidRDefault="009166E9">
      <w:pPr>
        <w:rPr>
          <w:lang w:eastAsia="zh-CN"/>
        </w:rPr>
      </w:pPr>
      <w:r w:rsidRPr="00E9603C">
        <w:rPr>
          <w:lang w:eastAsia="zh-CN"/>
        </w:rPr>
        <w:t>With analytics output in the form of statistics or prediction data, the behaviour at the consumer NF may be different per NF implementation. The parameters for each analytics output from the NWDAF is defined in the standard, but its interpretation and application at the consumer NF is not specified. Therefore, a consumer NF may have different interpretation of the received statistics which results in different behaviour in the associated usage scenario.</w:t>
      </w:r>
    </w:p>
    <w:p w14:paraId="4863F4B1" w14:textId="77777777" w:rsidR="009166E9" w:rsidRPr="00E9603C" w:rsidRDefault="009166E9">
      <w:pPr>
        <w:rPr>
          <w:lang w:eastAsia="zh-CN"/>
        </w:rPr>
      </w:pPr>
      <w:r w:rsidRPr="00E9603C">
        <w:rPr>
          <w:lang w:eastAsia="zh-CN"/>
        </w:rPr>
        <w:t>This is especially important for 5G Core Network Functions in order to achieve consistency and interoperability. Analysis of existing NWDAF use cases from 5G Core Network Function perspective will help in ensuring applicability of the use case and validation of inputs and outputs for the use case.</w:t>
      </w:r>
    </w:p>
    <w:p w14:paraId="3DAF0D0F" w14:textId="77777777" w:rsidR="009166E9" w:rsidRPr="00E9603C" w:rsidRDefault="009166E9">
      <w:pPr>
        <w:rPr>
          <w:lang w:eastAsia="zh-CN"/>
        </w:rPr>
      </w:pPr>
      <w:r w:rsidRPr="00E9603C">
        <w:rPr>
          <w:lang w:eastAsia="zh-CN"/>
        </w:rPr>
        <w:t>Hence, the proposal as per this Key Issue is to:</w:t>
      </w:r>
    </w:p>
    <w:p w14:paraId="7F94BB5B" w14:textId="77777777" w:rsidR="009166E9" w:rsidRPr="00E9603C" w:rsidRDefault="009166E9">
      <w:pPr>
        <w:pStyle w:val="B1"/>
      </w:pPr>
      <w:r w:rsidRPr="00E9603C">
        <w:t>-</w:t>
      </w:r>
      <w:r w:rsidRPr="00E9603C">
        <w:tab/>
        <w:t>Study whether triggers at the NF for requesting analytics needs to be defined.</w:t>
      </w:r>
    </w:p>
    <w:p w14:paraId="07E49A22" w14:textId="77777777" w:rsidR="009166E9" w:rsidRPr="00E9603C" w:rsidRDefault="009166E9">
      <w:pPr>
        <w:pStyle w:val="B1"/>
      </w:pPr>
      <w:r w:rsidRPr="00E9603C">
        <w:t>-</w:t>
      </w:r>
      <w:r w:rsidRPr="00E9603C">
        <w:tab/>
        <w:t>Study whether there is need to further define NF usage of statistics and predictions, provided by NWDAF.</w:t>
      </w:r>
    </w:p>
    <w:p w14:paraId="67F9B86E" w14:textId="77777777" w:rsidR="009166E9" w:rsidRPr="00E9603C" w:rsidRDefault="009166E9">
      <w:pPr>
        <w:pStyle w:val="B1"/>
      </w:pPr>
      <w:r w:rsidRPr="00E9603C">
        <w:t>-</w:t>
      </w:r>
      <w:r w:rsidRPr="00E9603C">
        <w:tab/>
        <w:t>Identify whether any further functional enhancement or exchange of additional parameters are required for NF interaction with NWDAF.</w:t>
      </w:r>
    </w:p>
    <w:p w14:paraId="722548FF" w14:textId="77777777" w:rsidR="009166E9" w:rsidRPr="00E9603C" w:rsidRDefault="009166E9">
      <w:pPr>
        <w:pStyle w:val="Heading4"/>
        <w:rPr>
          <w:lang w:eastAsia="zh-CN"/>
        </w:rPr>
      </w:pPr>
      <w:bookmarkStart w:id="1262" w:name="_Toc32136"/>
      <w:bookmarkStart w:id="1263" w:name="_Toc32105"/>
      <w:bookmarkStart w:id="1264" w:name="_Toc6727"/>
      <w:bookmarkStart w:id="1265" w:name="_Toc6634"/>
      <w:bookmarkStart w:id="1266" w:name="_Toc13823"/>
      <w:bookmarkStart w:id="1267" w:name="_Toc14123"/>
      <w:bookmarkStart w:id="1268" w:name="_Toc42769894"/>
      <w:bookmarkStart w:id="1269" w:name="_Toc31448667"/>
      <w:bookmarkStart w:id="1270" w:name="_Toc31639143"/>
      <w:bookmarkStart w:id="1271" w:name="_Toc25417782"/>
      <w:bookmarkStart w:id="1272" w:name="_Toc31296342"/>
      <w:bookmarkStart w:id="1273" w:name="_Toc25417315"/>
      <w:bookmarkStart w:id="1274" w:name="_Toc30155616"/>
      <w:bookmarkStart w:id="1275" w:name="_Toc27531"/>
      <w:bookmarkStart w:id="1276" w:name="_Toc25416960"/>
      <w:bookmarkStart w:id="1277" w:name="_Toc31360962"/>
      <w:bookmarkStart w:id="1278" w:name="_Toc44004185"/>
      <w:bookmarkStart w:id="1279" w:name="_Toc50020966"/>
      <w:bookmarkStart w:id="1280" w:name="_Toc50021535"/>
      <w:bookmarkStart w:id="1281" w:name="_Toc50022239"/>
      <w:bookmarkStart w:id="1282" w:name="_Toc50022888"/>
      <w:bookmarkStart w:id="1283" w:name="_Toc50023473"/>
      <w:bookmarkStart w:id="1284" w:name="_Toc42778950"/>
      <w:bookmarkStart w:id="1285" w:name="_Toc43393027"/>
      <w:bookmarkStart w:id="1286" w:name="_Toc16765"/>
      <w:bookmarkStart w:id="1287" w:name="_Toc50309541"/>
      <w:bookmarkStart w:id="1288" w:name="_Toc25740449"/>
      <w:bookmarkStart w:id="1289" w:name="_Toc30155496"/>
      <w:bookmarkStart w:id="1290" w:name="_Toc20763"/>
      <w:bookmarkStart w:id="1291" w:name="_Toc50579273"/>
      <w:bookmarkStart w:id="1292" w:name="_Toc7003"/>
      <w:bookmarkStart w:id="1293" w:name="_Toc54769860"/>
      <w:bookmarkStart w:id="1294" w:name="_Toc54779215"/>
      <w:bookmarkStart w:id="1295" w:name="_Toc54786175"/>
      <w:bookmarkStart w:id="1296" w:name="_Toc6237"/>
      <w:bookmarkStart w:id="1297" w:name="_Toc57201026"/>
      <w:bookmarkStart w:id="1298" w:name="_Toc23835"/>
      <w:bookmarkStart w:id="1299" w:name="_Toc57641064"/>
      <w:bookmarkStart w:id="1300" w:name="_Toc59101417"/>
      <w:r w:rsidRPr="00E9603C">
        <w:rPr>
          <w:lang w:eastAsia="zh-CN"/>
        </w:rPr>
        <w:t>5.2.3.2</w:t>
      </w:r>
      <w:r w:rsidRPr="00E9603C">
        <w:rPr>
          <w:lang w:eastAsia="zh-CN"/>
        </w:rPr>
        <w:tab/>
        <w:t>Requirements</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1B6E5434" w14:textId="77777777" w:rsidR="009166E9" w:rsidRPr="00E9603C" w:rsidRDefault="009166E9">
      <w:pPr>
        <w:pStyle w:val="EditorsNote"/>
        <w:rPr>
          <w:lang w:eastAsia="zh-CN"/>
        </w:rPr>
      </w:pPr>
      <w:r w:rsidRPr="00E9603C">
        <w:t>Editor's note:</w:t>
      </w:r>
      <w:r w:rsidRPr="00E9603C">
        <w:rPr>
          <w:lang w:eastAsia="zh-CN"/>
        </w:rPr>
        <w:tab/>
        <w:t>This clause provides the requirements the solutions to this key issue need to address.</w:t>
      </w:r>
    </w:p>
    <w:p w14:paraId="72A10237" w14:textId="77777777" w:rsidR="009166E9" w:rsidRPr="00E9603C" w:rsidRDefault="009166E9">
      <w:pPr>
        <w:pStyle w:val="Heading3"/>
        <w:rPr>
          <w:lang w:eastAsia="zh-CN"/>
        </w:rPr>
      </w:pPr>
      <w:bookmarkStart w:id="1301" w:name="_Toc6116"/>
      <w:bookmarkStart w:id="1302" w:name="_Toc20774"/>
      <w:bookmarkStart w:id="1303" w:name="_Toc25417783"/>
      <w:bookmarkStart w:id="1304" w:name="_Toc42769895"/>
      <w:bookmarkStart w:id="1305" w:name="_Toc31296343"/>
      <w:bookmarkStart w:id="1306" w:name="_Toc27715"/>
      <w:bookmarkStart w:id="1307" w:name="_Toc29212"/>
      <w:bookmarkStart w:id="1308" w:name="_Toc42778951"/>
      <w:bookmarkStart w:id="1309" w:name="_Toc43393028"/>
      <w:bookmarkStart w:id="1310" w:name="_Toc19600"/>
      <w:bookmarkStart w:id="1311" w:name="_Toc30155497"/>
      <w:bookmarkStart w:id="1312" w:name="_Toc24743"/>
      <w:bookmarkStart w:id="1313" w:name="_Toc28069"/>
      <w:bookmarkStart w:id="1314" w:name="_Toc30046"/>
      <w:bookmarkStart w:id="1315" w:name="_Toc21930"/>
      <w:bookmarkStart w:id="1316" w:name="_Toc24421"/>
      <w:bookmarkStart w:id="1317" w:name="_Toc44004186"/>
      <w:bookmarkStart w:id="1318" w:name="_Toc50020967"/>
      <w:bookmarkStart w:id="1319" w:name="_Toc50021536"/>
      <w:bookmarkStart w:id="1320" w:name="_Toc50022240"/>
      <w:bookmarkStart w:id="1321" w:name="_Toc50022889"/>
      <w:bookmarkStart w:id="1322" w:name="_Toc50023474"/>
      <w:bookmarkStart w:id="1323" w:name="_Toc4434"/>
      <w:bookmarkStart w:id="1324" w:name="_Toc25740450"/>
      <w:bookmarkStart w:id="1325" w:name="_Toc30155617"/>
      <w:bookmarkStart w:id="1326" w:name="_Toc50309542"/>
      <w:bookmarkStart w:id="1327" w:name="_Toc31360963"/>
      <w:bookmarkStart w:id="1328" w:name="_Toc31448668"/>
      <w:bookmarkStart w:id="1329" w:name="_Toc31639144"/>
      <w:bookmarkStart w:id="1330" w:name="_Toc50579274"/>
      <w:bookmarkStart w:id="1331" w:name="_Toc14341"/>
      <w:bookmarkStart w:id="1332" w:name="_Toc54769861"/>
      <w:bookmarkStart w:id="1333" w:name="_Toc54779216"/>
      <w:bookmarkStart w:id="1334" w:name="_Toc54786176"/>
      <w:bookmarkStart w:id="1335" w:name="_Toc25416961"/>
      <w:bookmarkStart w:id="1336" w:name="_Toc57201027"/>
      <w:bookmarkStart w:id="1337" w:name="_Toc25417316"/>
      <w:bookmarkStart w:id="1338" w:name="_Toc57641065"/>
      <w:bookmarkStart w:id="1339" w:name="_Toc59101418"/>
      <w:r w:rsidRPr="00E9603C">
        <w:rPr>
          <w:lang w:eastAsia="zh-CN"/>
        </w:rPr>
        <w:t>5.2.4</w:t>
      </w:r>
      <w:r w:rsidRPr="00E9603C">
        <w:rPr>
          <w:lang w:eastAsia="zh-CN"/>
        </w:rPr>
        <w:tab/>
        <w:t>Key Issue #4: Remaining aspects on how to ensure that slice SLA is guaranteed</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25DEE215" w14:textId="77777777" w:rsidR="009166E9" w:rsidRPr="00E9603C" w:rsidRDefault="009166E9">
      <w:pPr>
        <w:pStyle w:val="Heading4"/>
        <w:rPr>
          <w:lang w:eastAsia="zh-CN"/>
        </w:rPr>
      </w:pPr>
      <w:bookmarkStart w:id="1340" w:name="_Toc30155618"/>
      <w:bookmarkStart w:id="1341" w:name="_Toc31360964"/>
      <w:bookmarkStart w:id="1342" w:name="_Toc31448669"/>
      <w:bookmarkStart w:id="1343" w:name="_Toc25417317"/>
      <w:bookmarkStart w:id="1344" w:name="_Toc25417784"/>
      <w:bookmarkStart w:id="1345" w:name="_Toc25740451"/>
      <w:bookmarkStart w:id="1346" w:name="_Toc8276"/>
      <w:bookmarkStart w:id="1347" w:name="_Toc20926"/>
      <w:bookmarkStart w:id="1348" w:name="_Toc43393029"/>
      <w:bookmarkStart w:id="1349" w:name="_Toc5277"/>
      <w:bookmarkStart w:id="1350" w:name="_Toc25463"/>
      <w:bookmarkStart w:id="1351" w:name="_Toc31639145"/>
      <w:bookmarkStart w:id="1352" w:name="_Toc32118"/>
      <w:bookmarkStart w:id="1353" w:name="_Toc23635"/>
      <w:bookmarkStart w:id="1354" w:name="_Toc12036"/>
      <w:bookmarkStart w:id="1355" w:name="_Toc26908"/>
      <w:bookmarkStart w:id="1356" w:name="_Toc44004187"/>
      <w:bookmarkStart w:id="1357" w:name="_Toc42769896"/>
      <w:bookmarkStart w:id="1358" w:name="_Toc42778952"/>
      <w:bookmarkStart w:id="1359" w:name="_Toc50022241"/>
      <w:bookmarkStart w:id="1360" w:name="_Toc50022890"/>
      <w:bookmarkStart w:id="1361" w:name="_Toc50023475"/>
      <w:bookmarkStart w:id="1362" w:name="_Toc14308"/>
      <w:bookmarkStart w:id="1363" w:name="_Toc25416962"/>
      <w:bookmarkStart w:id="1364" w:name="_Toc27276"/>
      <w:bookmarkStart w:id="1365" w:name="_Toc50309543"/>
      <w:bookmarkStart w:id="1366" w:name="_Toc50020968"/>
      <w:bookmarkStart w:id="1367" w:name="_Toc50021537"/>
      <w:bookmarkStart w:id="1368" w:name="_Toc30155498"/>
      <w:bookmarkStart w:id="1369" w:name="_Toc50579275"/>
      <w:bookmarkStart w:id="1370" w:name="_Toc31296344"/>
      <w:bookmarkStart w:id="1371" w:name="_Toc54769862"/>
      <w:bookmarkStart w:id="1372" w:name="_Toc54779217"/>
      <w:bookmarkStart w:id="1373" w:name="_Toc54786177"/>
      <w:bookmarkStart w:id="1374" w:name="_Toc16108"/>
      <w:bookmarkStart w:id="1375" w:name="_Toc57201028"/>
      <w:bookmarkStart w:id="1376" w:name="_Toc6034"/>
      <w:bookmarkStart w:id="1377" w:name="_Toc57641066"/>
      <w:bookmarkStart w:id="1378" w:name="_Toc59101419"/>
      <w:r w:rsidRPr="00E9603C">
        <w:rPr>
          <w:lang w:eastAsia="zh-CN"/>
        </w:rPr>
        <w:t>5.2.4.1</w:t>
      </w:r>
      <w:r w:rsidRPr="00E9603C">
        <w:rPr>
          <w:lang w:eastAsia="zh-CN"/>
        </w:rPr>
        <w:tab/>
        <w:t>Description</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7293FAE5" w14:textId="77777777" w:rsidR="009166E9" w:rsidRPr="00E9603C" w:rsidRDefault="009166E9">
      <w:pPr>
        <w:rPr>
          <w:lang w:eastAsia="zh-CN"/>
        </w:rPr>
      </w:pPr>
      <w:r w:rsidRPr="00E9603C">
        <w:rPr>
          <w:lang w:eastAsia="zh-CN"/>
        </w:rPr>
        <w:t>There is a need to define a solution to ensure that the SLA on Service Experience provided by the MNO can be guaranteed at any time. This includes ensuring that UEs can register in a Network Slice Instance under the condition that the SLA on Service Experience negotiated between the MNO and the ASP is guaranteed. The SLA includes the following "</w:t>
      </w:r>
      <w:r w:rsidRPr="00E9603C">
        <w:rPr>
          <w:i/>
          <w:iCs/>
          <w:lang w:eastAsia="zh-CN"/>
        </w:rPr>
        <w:t>Percentage of UEs that access an Application that report Service Experience between 4-5 should be at least X</w:t>
      </w:r>
      <w:r w:rsidRPr="00E9603C">
        <w:rPr>
          <w:lang w:eastAsia="zh-CN"/>
        </w:rPr>
        <w:t>".</w:t>
      </w:r>
    </w:p>
    <w:p w14:paraId="320D1708" w14:textId="77777777" w:rsidR="009166E9" w:rsidRPr="00E9603C" w:rsidRDefault="009166E9">
      <w:pPr>
        <w:rPr>
          <w:lang w:eastAsia="zh-CN"/>
        </w:rPr>
      </w:pPr>
      <w:r w:rsidRPr="00E9603C">
        <w:rPr>
          <w:lang w:eastAsia="zh-CN"/>
        </w:rPr>
        <w:t xml:space="preserve">In order to enable measurements of the above described SLA,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defines Analytics ID on Observed Service Experience, with different granularities, including e.g. per Application or list of Applications or for all the traffic running within a certain slice, identified by a S-NSSAI. This Analytics ID provides the Observed Service Experience at a particular point in time, including a time in the future. The consumer of this Analytics ID is in this context OAM according to the Rel-16 TS. In Rel-17, it will be studied whether other consumers of this Analytics ID are possible.</w:t>
      </w:r>
    </w:p>
    <w:p w14:paraId="3B3960DA" w14:textId="77777777" w:rsidR="009166E9" w:rsidRPr="00E9603C" w:rsidRDefault="009166E9">
      <w:pPr>
        <w:rPr>
          <w:lang w:eastAsia="zh-CN"/>
        </w:rPr>
      </w:pPr>
      <w:r w:rsidRPr="00E9603C">
        <w:rPr>
          <w:lang w:eastAsia="zh-CN"/>
        </w:rPr>
        <w:t>In addition, SA WG5 WID on Closed loop SLS Assurance (SP-190781), covers in its objectives how to specify a closed loop assurance solution that helps an operator to continuously deliver the expected level of communication service quality.</w:t>
      </w:r>
    </w:p>
    <w:p w14:paraId="234567F5" w14:textId="77777777" w:rsidR="009166E9" w:rsidRPr="00E9603C" w:rsidRDefault="009166E9">
      <w:pPr>
        <w:rPr>
          <w:lang w:eastAsia="zh-CN"/>
        </w:rPr>
      </w:pPr>
      <w:r w:rsidRPr="00E9603C">
        <w:rPr>
          <w:lang w:eastAsia="zh-CN"/>
        </w:rPr>
        <w:t>For this study, it is assumed that NFs are configured with the maximum number of UEs registered per Network Slice according to the OAM SLA assurance.</w:t>
      </w:r>
    </w:p>
    <w:p w14:paraId="38B1F6E6" w14:textId="77777777" w:rsidR="009166E9" w:rsidRPr="00E9603C" w:rsidRDefault="009166E9">
      <w:pPr>
        <w:rPr>
          <w:lang w:eastAsia="zh-CN"/>
        </w:rPr>
      </w:pPr>
      <w:r w:rsidRPr="00E9603C">
        <w:rPr>
          <w:lang w:eastAsia="zh-CN"/>
        </w:rPr>
        <w:t>Solutions to this key issue are expected to address the following aspect:</w:t>
      </w:r>
    </w:p>
    <w:p w14:paraId="1E59A7AE" w14:textId="77777777" w:rsidR="009166E9" w:rsidRPr="00E9603C" w:rsidRDefault="009166E9">
      <w:pPr>
        <w:pStyle w:val="B1"/>
      </w:pPr>
      <w:r w:rsidRPr="00E9603C">
        <w:t>-</w:t>
      </w:r>
      <w:r w:rsidRPr="00E9603C">
        <w:tab/>
        <w:t>How to leverage NWDAF analytics to monitor the number of UEs registered in the Network Slice and their Observed Service Experience. In addition to OAM performing SLA assurance, whether/which 5GC NFs can take actions based on NWDAF slice QoE analytics to prevent further service experience degradation in the Network Slice.</w:t>
      </w:r>
    </w:p>
    <w:p w14:paraId="708274AE" w14:textId="77777777" w:rsidR="009166E9" w:rsidRPr="00E9603C" w:rsidRDefault="009166E9">
      <w:pPr>
        <w:pStyle w:val="NO"/>
        <w:rPr>
          <w:lang w:eastAsia="zh-CN"/>
        </w:rPr>
      </w:pPr>
      <w:r w:rsidRPr="00E9603C">
        <w:rPr>
          <w:lang w:eastAsia="zh-CN"/>
        </w:rPr>
        <w:t>NOTE 1:</w:t>
      </w:r>
      <w:r w:rsidRPr="00E9603C">
        <w:rPr>
          <w:lang w:eastAsia="zh-CN"/>
        </w:rPr>
        <w:tab/>
        <w:t>This work will need to be coordinated with SA WG5 work on closed loop SLS Assurance WI.</w:t>
      </w:r>
    </w:p>
    <w:p w14:paraId="57C3396F" w14:textId="77777777" w:rsidR="009166E9" w:rsidRPr="00E9603C" w:rsidRDefault="009166E9">
      <w:pPr>
        <w:pStyle w:val="NO"/>
        <w:rPr>
          <w:lang w:eastAsia="zh-CN"/>
        </w:rPr>
      </w:pPr>
      <w:r w:rsidRPr="00E9603C">
        <w:rPr>
          <w:lang w:eastAsia="zh-CN"/>
        </w:rPr>
        <w:t>NOTE 2:</w:t>
      </w:r>
      <w:r w:rsidRPr="00E9603C">
        <w:rPr>
          <w:lang w:eastAsia="zh-CN"/>
        </w:rPr>
        <w:tab/>
        <w:t>When required, this work will consider the results of the ongoing study of eNS_Phase2.</w:t>
      </w:r>
    </w:p>
    <w:p w14:paraId="777F4BD6" w14:textId="77777777" w:rsidR="009166E9" w:rsidRPr="00E9603C" w:rsidRDefault="009166E9">
      <w:pPr>
        <w:pStyle w:val="NO"/>
        <w:rPr>
          <w:lang w:eastAsia="zh-CN"/>
        </w:rPr>
      </w:pPr>
      <w:r w:rsidRPr="00E9603C">
        <w:rPr>
          <w:lang w:eastAsia="zh-CN"/>
        </w:rPr>
        <w:t>NOTE 3:</w:t>
      </w:r>
      <w:r w:rsidRPr="00E9603C">
        <w:rPr>
          <w:lang w:eastAsia="zh-CN"/>
        </w:rPr>
        <w:tab/>
        <w:t>Solutions should take into account RAN WG3 feedback in S2-1903068: solutions described in Rel-16 to provide additional mechanisms to allow 5GC to influence RRM policies configured at the RAN, will not be in scope of Rel-17.</w:t>
      </w:r>
    </w:p>
    <w:p w14:paraId="698D3BE3" w14:textId="77777777" w:rsidR="009166E9" w:rsidRPr="00E9603C" w:rsidRDefault="009166E9">
      <w:pPr>
        <w:pStyle w:val="Heading4"/>
        <w:rPr>
          <w:lang w:eastAsia="zh-CN"/>
        </w:rPr>
      </w:pPr>
      <w:bookmarkStart w:id="1379" w:name="_Toc22569"/>
      <w:bookmarkStart w:id="1380" w:name="_Toc25417785"/>
      <w:bookmarkStart w:id="1381" w:name="_Toc17396"/>
      <w:bookmarkStart w:id="1382" w:name="_Toc23356"/>
      <w:bookmarkStart w:id="1383" w:name="_Toc9188"/>
      <w:bookmarkStart w:id="1384" w:name="_Toc17618"/>
      <w:bookmarkStart w:id="1385" w:name="_Toc20190"/>
      <w:bookmarkStart w:id="1386" w:name="_Toc32292"/>
      <w:bookmarkStart w:id="1387" w:name="_Toc43393030"/>
      <w:bookmarkStart w:id="1388" w:name="_Toc25740452"/>
      <w:bookmarkStart w:id="1389" w:name="_Toc30155499"/>
      <w:bookmarkStart w:id="1390" w:name="_Toc23836"/>
      <w:bookmarkStart w:id="1391" w:name="_Toc27522"/>
      <w:bookmarkStart w:id="1392" w:name="_Toc25416963"/>
      <w:bookmarkStart w:id="1393" w:name="_Toc31448670"/>
      <w:bookmarkStart w:id="1394" w:name="_Toc31639146"/>
      <w:bookmarkStart w:id="1395" w:name="_Toc31360965"/>
      <w:bookmarkStart w:id="1396" w:name="_Toc25417318"/>
      <w:bookmarkStart w:id="1397" w:name="_Toc6921"/>
      <w:bookmarkStart w:id="1398" w:name="_Toc50022242"/>
      <w:bookmarkStart w:id="1399" w:name="_Toc50022891"/>
      <w:bookmarkStart w:id="1400" w:name="_Toc50023476"/>
      <w:bookmarkStart w:id="1401" w:name="_Toc30155619"/>
      <w:bookmarkStart w:id="1402" w:name="_Toc42769897"/>
      <w:bookmarkStart w:id="1403" w:name="_Toc31296345"/>
      <w:bookmarkStart w:id="1404" w:name="_Toc50309544"/>
      <w:bookmarkStart w:id="1405" w:name="_Toc44004188"/>
      <w:bookmarkStart w:id="1406" w:name="_Toc50020969"/>
      <w:bookmarkStart w:id="1407" w:name="_Toc50021538"/>
      <w:bookmarkStart w:id="1408" w:name="_Toc50579276"/>
      <w:bookmarkStart w:id="1409" w:name="_Toc7666"/>
      <w:bookmarkStart w:id="1410" w:name="_Toc54769863"/>
      <w:bookmarkStart w:id="1411" w:name="_Toc54779218"/>
      <w:bookmarkStart w:id="1412" w:name="_Toc54786178"/>
      <w:bookmarkStart w:id="1413" w:name="_Toc42778953"/>
      <w:bookmarkStart w:id="1414" w:name="_Toc57201029"/>
      <w:bookmarkStart w:id="1415" w:name="_Toc6065"/>
      <w:bookmarkStart w:id="1416" w:name="_Toc57641067"/>
      <w:bookmarkStart w:id="1417" w:name="_Toc59101420"/>
      <w:r w:rsidRPr="00E9603C">
        <w:rPr>
          <w:lang w:eastAsia="zh-CN"/>
        </w:rPr>
        <w:t>5.2.4.2</w:t>
      </w:r>
      <w:r w:rsidRPr="00E9603C">
        <w:rPr>
          <w:lang w:eastAsia="zh-CN"/>
        </w:rPr>
        <w:tab/>
        <w:t>Requirements</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6A3F6A13" w14:textId="77777777" w:rsidR="009166E9" w:rsidRPr="00E9603C" w:rsidRDefault="009166E9">
      <w:pPr>
        <w:pStyle w:val="EditorsNote"/>
        <w:rPr>
          <w:lang w:eastAsia="zh-CN"/>
        </w:rPr>
      </w:pPr>
      <w:r w:rsidRPr="00E9603C">
        <w:t>Editor's note:</w:t>
      </w:r>
      <w:r w:rsidRPr="00E9603C">
        <w:rPr>
          <w:lang w:eastAsia="zh-CN"/>
        </w:rPr>
        <w:tab/>
        <w:t>This clause provides the requirements the solutions to this key issue need to address.</w:t>
      </w:r>
    </w:p>
    <w:p w14:paraId="1DD54959" w14:textId="77777777" w:rsidR="009166E9" w:rsidRPr="00E9603C" w:rsidRDefault="009166E9">
      <w:pPr>
        <w:pStyle w:val="Heading3"/>
        <w:rPr>
          <w:lang w:eastAsia="zh-CN"/>
        </w:rPr>
      </w:pPr>
      <w:bookmarkStart w:id="1418" w:name="_Toc42769898"/>
      <w:bookmarkStart w:id="1419" w:name="_Toc24348"/>
      <w:bookmarkStart w:id="1420" w:name="_Toc6304"/>
      <w:bookmarkStart w:id="1421" w:name="_Toc21744"/>
      <w:bookmarkStart w:id="1422" w:name="_Toc15378"/>
      <w:bookmarkStart w:id="1423" w:name="_Toc25417319"/>
      <w:bookmarkStart w:id="1424" w:name="_Toc21603"/>
      <w:bookmarkStart w:id="1425" w:name="_Toc25966"/>
      <w:bookmarkStart w:id="1426" w:name="_Toc43393031"/>
      <w:bookmarkStart w:id="1427" w:name="_Toc1428"/>
      <w:bookmarkStart w:id="1428" w:name="_Toc23801"/>
      <w:bookmarkStart w:id="1429" w:name="_Toc14054"/>
      <w:bookmarkStart w:id="1430" w:name="_Toc30155500"/>
      <w:bookmarkStart w:id="1431" w:name="_Toc25417786"/>
      <w:bookmarkStart w:id="1432" w:name="_Toc25740453"/>
      <w:bookmarkStart w:id="1433" w:name="_Toc42778954"/>
      <w:bookmarkStart w:id="1434" w:name="_Toc44004189"/>
      <w:bookmarkStart w:id="1435" w:name="_Toc30155620"/>
      <w:bookmarkStart w:id="1436" w:name="_Toc25416964"/>
      <w:bookmarkStart w:id="1437" w:name="_Toc31639147"/>
      <w:bookmarkStart w:id="1438" w:name="_Toc18698"/>
      <w:bookmarkStart w:id="1439" w:name="_Toc31360966"/>
      <w:bookmarkStart w:id="1440" w:name="_Toc31448671"/>
      <w:bookmarkStart w:id="1441" w:name="_Toc30819"/>
      <w:bookmarkStart w:id="1442" w:name="_Toc4933"/>
      <w:bookmarkStart w:id="1443" w:name="_Toc50309545"/>
      <w:bookmarkStart w:id="1444" w:name="_Toc50022243"/>
      <w:bookmarkStart w:id="1445" w:name="_Toc50022892"/>
      <w:bookmarkStart w:id="1446" w:name="_Toc50023477"/>
      <w:bookmarkStart w:id="1447" w:name="_Toc50579277"/>
      <w:bookmarkStart w:id="1448" w:name="_Toc31296346"/>
      <w:bookmarkStart w:id="1449" w:name="_Toc54769864"/>
      <w:bookmarkStart w:id="1450" w:name="_Toc54779219"/>
      <w:bookmarkStart w:id="1451" w:name="_Toc54786179"/>
      <w:bookmarkStart w:id="1452" w:name="_Toc50020970"/>
      <w:bookmarkStart w:id="1453" w:name="_Toc57201030"/>
      <w:bookmarkStart w:id="1454" w:name="_Toc50021539"/>
      <w:bookmarkStart w:id="1455" w:name="_Toc57641068"/>
      <w:bookmarkStart w:id="1456" w:name="_Toc59101421"/>
      <w:r w:rsidRPr="00E9603C">
        <w:rPr>
          <w:lang w:eastAsia="zh-CN"/>
        </w:rPr>
        <w:t>5.2.5</w:t>
      </w:r>
      <w:r w:rsidRPr="00E9603C">
        <w:rPr>
          <w:lang w:eastAsia="zh-CN"/>
        </w:rPr>
        <w:tab/>
        <w:t>Key Issue #5: New types of outputs provided by NWDAF</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1A6BAB22" w14:textId="77777777" w:rsidR="009166E9" w:rsidRPr="00E9603C" w:rsidRDefault="009166E9">
      <w:pPr>
        <w:pStyle w:val="Heading4"/>
        <w:rPr>
          <w:lang w:eastAsia="zh-CN"/>
        </w:rPr>
      </w:pPr>
      <w:bookmarkStart w:id="1457" w:name="_Toc42778955"/>
      <w:bookmarkStart w:id="1458" w:name="_Toc30155621"/>
      <w:bookmarkStart w:id="1459" w:name="_Toc31296347"/>
      <w:bookmarkStart w:id="1460" w:name="_Toc31360967"/>
      <w:bookmarkStart w:id="1461" w:name="_Toc31448672"/>
      <w:bookmarkStart w:id="1462" w:name="_Toc31639148"/>
      <w:bookmarkStart w:id="1463" w:name="_Toc25417320"/>
      <w:bookmarkStart w:id="1464" w:name="_Toc19321"/>
      <w:bookmarkStart w:id="1465" w:name="_Toc32537"/>
      <w:bookmarkStart w:id="1466" w:name="_Toc8728"/>
      <w:bookmarkStart w:id="1467" w:name="_Toc25416965"/>
      <w:bookmarkStart w:id="1468" w:name="_Toc9652"/>
      <w:bookmarkStart w:id="1469" w:name="_Toc30155501"/>
      <w:bookmarkStart w:id="1470" w:name="_Toc28240"/>
      <w:bookmarkStart w:id="1471" w:name="_Toc27133"/>
      <w:bookmarkStart w:id="1472" w:name="_Toc30200"/>
      <w:bookmarkStart w:id="1473" w:name="_Toc44004190"/>
      <w:bookmarkStart w:id="1474" w:name="_Toc50020971"/>
      <w:bookmarkStart w:id="1475" w:name="_Toc50021540"/>
      <w:bookmarkStart w:id="1476" w:name="_Toc50022244"/>
      <w:bookmarkStart w:id="1477" w:name="_Toc50022893"/>
      <w:bookmarkStart w:id="1478" w:name="_Toc50023478"/>
      <w:bookmarkStart w:id="1479" w:name="_Toc25417787"/>
      <w:bookmarkStart w:id="1480" w:name="_Toc43393032"/>
      <w:bookmarkStart w:id="1481" w:name="_Toc25740454"/>
      <w:bookmarkStart w:id="1482" w:name="_Toc50309546"/>
      <w:bookmarkStart w:id="1483" w:name="_Toc32176"/>
      <w:bookmarkStart w:id="1484" w:name="_Toc42769899"/>
      <w:bookmarkStart w:id="1485" w:name="_Toc15031"/>
      <w:bookmarkStart w:id="1486" w:name="_Toc50579278"/>
      <w:bookmarkStart w:id="1487" w:name="_Toc1868"/>
      <w:bookmarkStart w:id="1488" w:name="_Toc54769865"/>
      <w:bookmarkStart w:id="1489" w:name="_Toc54779220"/>
      <w:bookmarkStart w:id="1490" w:name="_Toc54786180"/>
      <w:bookmarkStart w:id="1491" w:name="_Toc1524"/>
      <w:bookmarkStart w:id="1492" w:name="_Toc57201031"/>
      <w:bookmarkStart w:id="1493" w:name="_Toc20690"/>
      <w:bookmarkStart w:id="1494" w:name="_Toc57641069"/>
      <w:bookmarkStart w:id="1495" w:name="_Toc59101422"/>
      <w:r w:rsidRPr="00E9603C">
        <w:rPr>
          <w:lang w:eastAsia="zh-CN"/>
        </w:rPr>
        <w:t>5.2.5.1</w:t>
      </w:r>
      <w:r w:rsidRPr="00E9603C">
        <w:rPr>
          <w:lang w:eastAsia="zh-CN"/>
        </w:rPr>
        <w:tab/>
        <w:t>Description</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2F90FBFD" w14:textId="77777777" w:rsidR="009166E9" w:rsidRPr="00E9603C" w:rsidRDefault="009166E9">
      <w:pPr>
        <w:pStyle w:val="NO"/>
        <w:rPr>
          <w:lang w:eastAsia="zh-CN"/>
        </w:rPr>
      </w:pPr>
      <w:r w:rsidRPr="00E9603C">
        <w:rPr>
          <w:lang w:eastAsia="zh-CN"/>
        </w:rPr>
        <w:t>NOTE:</w:t>
      </w:r>
      <w:r w:rsidRPr="00E9603C">
        <w:rPr>
          <w:lang w:eastAsia="zh-CN"/>
        </w:rPr>
        <w:tab/>
        <w:t>No work will be progressed on this key issue for Rel-17.</w:t>
      </w:r>
    </w:p>
    <w:p w14:paraId="681FDB12" w14:textId="77777777" w:rsidR="009166E9" w:rsidRPr="00E9603C" w:rsidRDefault="009166E9">
      <w:pPr>
        <w:rPr>
          <w:lang w:eastAsia="zh-CN"/>
        </w:rPr>
      </w:pPr>
      <w:r w:rsidRPr="00E9603C">
        <w:rPr>
          <w:lang w:eastAsia="zh-CN"/>
        </w:rPr>
        <w:t>NWDAF implementations, as per Rel-16 standards, can provide, for a given analytics ID, two different types of output to the consumer of these analytics: either statistics in the past or predictions for the future.</w:t>
      </w:r>
    </w:p>
    <w:p w14:paraId="29242A4A" w14:textId="77777777" w:rsidR="009166E9" w:rsidRPr="00E9603C" w:rsidRDefault="009166E9">
      <w:pPr>
        <w:rPr>
          <w:lang w:eastAsia="zh-CN"/>
        </w:rPr>
      </w:pPr>
      <w:r w:rsidRPr="00E9603C">
        <w:rPr>
          <w:lang w:eastAsia="zh-CN"/>
        </w:rPr>
        <w:t>While statistics and predictions provided by NWDAF can already be a useful source of information for analytics consumer decisions, it is necessary to investigate how to further enhance NWDAF functionality and allow NWDAF to provide more elaborated output to its potential customers. Some related use case is described in clause 5.1.2.</w:t>
      </w:r>
    </w:p>
    <w:p w14:paraId="6B77302C" w14:textId="77777777" w:rsidR="009166E9" w:rsidRPr="00E9603C" w:rsidRDefault="009166E9">
      <w:pPr>
        <w:rPr>
          <w:lang w:eastAsia="zh-CN"/>
        </w:rPr>
      </w:pPr>
      <w:r w:rsidRPr="00E9603C">
        <w:rPr>
          <w:lang w:eastAsia="zh-CN"/>
        </w:rPr>
        <w:t>In the context of FS_eNA work in Rel-16, the aspect of NWDAF providing recommendations (where the 5GC NF delegates some calculation of optimal parameters to the NWDAF, but still remains responsible for the final choices) has been partially discussed but decision for Rel-16 was to not progress this further.</w:t>
      </w:r>
    </w:p>
    <w:p w14:paraId="567FF946" w14:textId="77777777" w:rsidR="009166E9" w:rsidRPr="00E9603C" w:rsidRDefault="009166E9">
      <w:pPr>
        <w:rPr>
          <w:lang w:eastAsia="zh-CN"/>
        </w:rPr>
      </w:pPr>
      <w:r w:rsidRPr="00E9603C">
        <w:rPr>
          <w:lang w:eastAsia="zh-CN"/>
        </w:rPr>
        <w:t>Within the context of this key issue, it is proposed to study:</w:t>
      </w:r>
    </w:p>
    <w:p w14:paraId="068AE4D9" w14:textId="77777777" w:rsidR="009166E9" w:rsidRPr="00E9603C" w:rsidRDefault="009166E9">
      <w:pPr>
        <w:pStyle w:val="B1"/>
      </w:pPr>
      <w:r w:rsidRPr="00E9603C">
        <w:t>-</w:t>
      </w:r>
      <w:r w:rsidRPr="00E9603C">
        <w:tab/>
        <w:t>Identify whether, for new use cases in Rel-17, the NFs benefit from new type of outputs or recommendations compared to statistics and predictions</w:t>
      </w:r>
    </w:p>
    <w:p w14:paraId="197A1A52" w14:textId="77777777" w:rsidR="009166E9" w:rsidRPr="00E9603C" w:rsidRDefault="009166E9">
      <w:pPr>
        <w:pStyle w:val="B1"/>
      </w:pPr>
      <w:r w:rsidRPr="00E9603C">
        <w:t>-</w:t>
      </w:r>
      <w:r w:rsidRPr="00E9603C">
        <w:tab/>
        <w:t>If new type of outputs or recommendations are needed according to the bullet above, then the next step would be:</w:t>
      </w:r>
    </w:p>
    <w:p w14:paraId="7C508C2F" w14:textId="77777777" w:rsidR="009166E9" w:rsidRPr="00E9603C" w:rsidRDefault="009166E9">
      <w:pPr>
        <w:pStyle w:val="B2"/>
        <w:rPr>
          <w:lang w:eastAsia="zh-CN"/>
        </w:rPr>
      </w:pPr>
      <w:r w:rsidRPr="00E9603C">
        <w:rPr>
          <w:lang w:eastAsia="zh-CN"/>
        </w:rPr>
        <w:t>-</w:t>
      </w:r>
      <w:r w:rsidRPr="00E9603C">
        <w:rPr>
          <w:lang w:eastAsia="zh-CN"/>
        </w:rPr>
        <w:tab/>
        <w:t>How a NF consumer requests NWDAF new type of outputs or recommendation analytics and what are the necessary inputs.</w:t>
      </w:r>
    </w:p>
    <w:p w14:paraId="391EE375" w14:textId="77777777" w:rsidR="009166E9" w:rsidRPr="00E9603C" w:rsidRDefault="009166E9">
      <w:pPr>
        <w:pStyle w:val="B2"/>
        <w:rPr>
          <w:lang w:eastAsia="zh-CN"/>
        </w:rPr>
      </w:pPr>
      <w:r w:rsidRPr="00E9603C">
        <w:rPr>
          <w:lang w:eastAsia="zh-CN"/>
        </w:rPr>
        <w:t>-</w:t>
      </w:r>
      <w:r w:rsidRPr="00E9603C">
        <w:rPr>
          <w:lang w:eastAsia="zh-CN"/>
        </w:rPr>
        <w:tab/>
        <w:t>What information the NWDAF new type of outputs or recommendations will contain.</w:t>
      </w:r>
    </w:p>
    <w:p w14:paraId="7108C70F" w14:textId="77777777" w:rsidR="009166E9" w:rsidRPr="00E9603C" w:rsidRDefault="009166E9">
      <w:pPr>
        <w:pStyle w:val="B2"/>
        <w:rPr>
          <w:lang w:eastAsia="zh-CN"/>
        </w:rPr>
      </w:pPr>
      <w:r w:rsidRPr="00E9603C">
        <w:rPr>
          <w:lang w:eastAsia="zh-CN"/>
        </w:rPr>
        <w:t>-</w:t>
      </w:r>
      <w:r w:rsidRPr="00E9603C">
        <w:rPr>
          <w:lang w:eastAsia="zh-CN"/>
        </w:rPr>
        <w:tab/>
        <w:t>the data needed to collect by the NWDAF to be able to provide such new types of output or recommendations.</w:t>
      </w:r>
    </w:p>
    <w:p w14:paraId="78C97631" w14:textId="77777777" w:rsidR="009166E9" w:rsidRPr="00E9603C" w:rsidRDefault="009166E9">
      <w:pPr>
        <w:pStyle w:val="Heading4"/>
        <w:rPr>
          <w:lang w:eastAsia="zh-CN"/>
        </w:rPr>
      </w:pPr>
      <w:bookmarkStart w:id="1496" w:name="_Toc31360968"/>
      <w:bookmarkStart w:id="1497" w:name="_Toc31448673"/>
      <w:bookmarkStart w:id="1498" w:name="_Toc31639149"/>
      <w:bookmarkStart w:id="1499" w:name="_Toc25416966"/>
      <w:bookmarkStart w:id="1500" w:name="_Toc25417321"/>
      <w:bookmarkStart w:id="1501" w:name="_Toc7444"/>
      <w:bookmarkStart w:id="1502" w:name="_Toc30155622"/>
      <w:bookmarkStart w:id="1503" w:name="_Toc1582"/>
      <w:bookmarkStart w:id="1504" w:name="_Toc43393033"/>
      <w:bookmarkStart w:id="1505" w:name="_Toc24687"/>
      <w:bookmarkStart w:id="1506" w:name="_Toc25417788"/>
      <w:bookmarkStart w:id="1507" w:name="_Toc21345"/>
      <w:bookmarkStart w:id="1508" w:name="_Toc1000"/>
      <w:bookmarkStart w:id="1509" w:name="_Toc9699"/>
      <w:bookmarkStart w:id="1510" w:name="_Toc42769900"/>
      <w:bookmarkStart w:id="1511" w:name="_Toc29493"/>
      <w:bookmarkStart w:id="1512" w:name="_Toc44004191"/>
      <w:bookmarkStart w:id="1513" w:name="_Toc50020972"/>
      <w:bookmarkStart w:id="1514" w:name="_Toc50021541"/>
      <w:bookmarkStart w:id="1515" w:name="_Toc50022245"/>
      <w:bookmarkStart w:id="1516" w:name="_Toc50022894"/>
      <w:bookmarkStart w:id="1517" w:name="_Toc50023479"/>
      <w:bookmarkStart w:id="1518" w:name="_Toc29084"/>
      <w:bookmarkStart w:id="1519" w:name="_Toc25740455"/>
      <w:bookmarkStart w:id="1520" w:name="_Toc30155502"/>
      <w:bookmarkStart w:id="1521" w:name="_Toc50309547"/>
      <w:bookmarkStart w:id="1522" w:name="_Toc15404"/>
      <w:bookmarkStart w:id="1523" w:name="_Toc13293"/>
      <w:bookmarkStart w:id="1524" w:name="_Toc27921"/>
      <w:bookmarkStart w:id="1525" w:name="_Toc50579279"/>
      <w:bookmarkStart w:id="1526" w:name="_Toc23545"/>
      <w:bookmarkStart w:id="1527" w:name="_Toc54769866"/>
      <w:bookmarkStart w:id="1528" w:name="_Toc54779221"/>
      <w:bookmarkStart w:id="1529" w:name="_Toc54786181"/>
      <w:bookmarkStart w:id="1530" w:name="_Toc42778956"/>
      <w:bookmarkStart w:id="1531" w:name="_Toc57201032"/>
      <w:bookmarkStart w:id="1532" w:name="_Toc31296348"/>
      <w:bookmarkStart w:id="1533" w:name="_Toc57641070"/>
      <w:bookmarkStart w:id="1534" w:name="_Toc59101423"/>
      <w:r w:rsidRPr="00E9603C">
        <w:rPr>
          <w:lang w:eastAsia="zh-CN"/>
        </w:rPr>
        <w:t>5.2.5.2</w:t>
      </w:r>
      <w:r w:rsidRPr="00E9603C">
        <w:rPr>
          <w:lang w:eastAsia="zh-CN"/>
        </w:rPr>
        <w:tab/>
        <w:t>Requirements</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63C83DCB" w14:textId="77777777" w:rsidR="009166E9" w:rsidRPr="00E9603C" w:rsidRDefault="009166E9">
      <w:pPr>
        <w:rPr>
          <w:lang w:eastAsia="zh-CN"/>
        </w:rPr>
      </w:pPr>
      <w:r w:rsidRPr="00E9603C">
        <w:rPr>
          <w:lang w:eastAsia="zh-CN"/>
        </w:rPr>
        <w:t>The NWDAF shall not need 5GC NF application knowledge to build these new types of outputs or recommendations.</w:t>
      </w:r>
    </w:p>
    <w:p w14:paraId="13F788AA" w14:textId="77777777" w:rsidR="009166E9" w:rsidRPr="00E9603C" w:rsidRDefault="009166E9">
      <w:pPr>
        <w:rPr>
          <w:lang w:eastAsia="zh-CN"/>
        </w:rPr>
      </w:pPr>
      <w:r w:rsidRPr="00E9603C">
        <w:rPr>
          <w:lang w:eastAsia="zh-CN"/>
        </w:rPr>
        <w:t>It shall be studied if there is a need to provide Recommendations to NF, on the actions to be taken. Recommendations must add considerable usefulness on-top of existing analytics.</w:t>
      </w:r>
    </w:p>
    <w:p w14:paraId="1A429529" w14:textId="77777777" w:rsidR="009166E9" w:rsidRPr="00E9603C" w:rsidRDefault="009166E9">
      <w:pPr>
        <w:pStyle w:val="NO"/>
        <w:rPr>
          <w:lang w:eastAsia="zh-CN"/>
        </w:rPr>
      </w:pPr>
      <w:r w:rsidRPr="00E9603C">
        <w:rPr>
          <w:lang w:eastAsia="zh-CN"/>
        </w:rPr>
        <w:t>NOTE:</w:t>
      </w:r>
      <w:r w:rsidRPr="00E9603C">
        <w:rPr>
          <w:lang w:eastAsia="zh-CN"/>
        </w:rPr>
        <w:tab/>
        <w:t>If it is concluded to have recommendations, the NF receiving statistics/predictions from NWDAF may decide not to apply these recommendations.</w:t>
      </w:r>
    </w:p>
    <w:p w14:paraId="0761109A" w14:textId="77777777" w:rsidR="009166E9" w:rsidRPr="00E9603C" w:rsidRDefault="009166E9">
      <w:pPr>
        <w:rPr>
          <w:lang w:eastAsia="zh-CN"/>
        </w:rPr>
      </w:pPr>
      <w:r w:rsidRPr="00E9603C">
        <w:rPr>
          <w:lang w:eastAsia="zh-CN"/>
        </w:rPr>
        <w:t>Whether the new use cases added in Rel-17 add to a stronger use case base or not, meaning whether they drive the introduction of recommendations from NWDAF shall be studied.</w:t>
      </w:r>
    </w:p>
    <w:p w14:paraId="31C69B18" w14:textId="77777777" w:rsidR="009166E9" w:rsidRPr="00E9603C" w:rsidRDefault="009166E9">
      <w:pPr>
        <w:pStyle w:val="Heading3"/>
        <w:rPr>
          <w:lang w:eastAsia="ko-KR"/>
        </w:rPr>
      </w:pPr>
      <w:bookmarkStart w:id="1535" w:name="_Toc31639150"/>
      <w:bookmarkStart w:id="1536" w:name="_Toc31639268"/>
      <w:bookmarkStart w:id="1537" w:name="_Toc44004192"/>
      <w:bookmarkStart w:id="1538" w:name="_Toc50020973"/>
      <w:bookmarkStart w:id="1539" w:name="_Toc50021542"/>
      <w:bookmarkStart w:id="1540" w:name="_Toc50022246"/>
      <w:bookmarkStart w:id="1541" w:name="_Toc50022895"/>
      <w:bookmarkStart w:id="1542" w:name="_Toc50023480"/>
      <w:bookmarkStart w:id="1543" w:name="_Toc25416967"/>
      <w:bookmarkStart w:id="1544" w:name="_Toc25417322"/>
      <w:bookmarkStart w:id="1545" w:name="_Toc25417789"/>
      <w:bookmarkStart w:id="1546" w:name="_Toc50309548"/>
      <w:bookmarkStart w:id="1547" w:name="_Toc25740456"/>
      <w:bookmarkStart w:id="1548" w:name="_Toc30155503"/>
      <w:bookmarkStart w:id="1549" w:name="_Toc30155623"/>
      <w:bookmarkStart w:id="1550" w:name="_Toc50579280"/>
      <w:bookmarkStart w:id="1551" w:name="_Toc31296349"/>
      <w:bookmarkStart w:id="1552" w:name="_Toc54769867"/>
      <w:bookmarkStart w:id="1553" w:name="_Toc54779222"/>
      <w:bookmarkStart w:id="1554" w:name="_Toc54786182"/>
      <w:bookmarkStart w:id="1555" w:name="_Toc31360969"/>
      <w:bookmarkStart w:id="1556" w:name="_Toc57201033"/>
      <w:bookmarkStart w:id="1557" w:name="_Toc25740457"/>
      <w:bookmarkStart w:id="1558" w:name="_Toc30155504"/>
      <w:bookmarkStart w:id="1559" w:name="_Toc30155624"/>
      <w:bookmarkStart w:id="1560" w:name="_Toc31360970"/>
      <w:bookmarkStart w:id="1561" w:name="_Toc31448675"/>
      <w:bookmarkStart w:id="1562" w:name="_Toc31639151"/>
      <w:bookmarkStart w:id="1563" w:name="_Toc25416968"/>
      <w:bookmarkStart w:id="1564" w:name="_Toc30773"/>
      <w:bookmarkStart w:id="1565" w:name="_Toc25027"/>
      <w:bookmarkStart w:id="1566" w:name="_Toc7503"/>
      <w:bookmarkStart w:id="1567" w:name="_Toc11300"/>
      <w:bookmarkStart w:id="1568" w:name="_Toc25417323"/>
      <w:bookmarkStart w:id="1569" w:name="_Toc25417790"/>
      <w:bookmarkStart w:id="1570" w:name="_Toc26243"/>
      <w:bookmarkStart w:id="1571" w:name="_Toc9984"/>
      <w:bookmarkStart w:id="1572" w:name="_Toc1734"/>
      <w:bookmarkStart w:id="1573" w:name="_Toc27287"/>
      <w:bookmarkStart w:id="1574" w:name="_Toc43393035"/>
      <w:bookmarkStart w:id="1575" w:name="_Toc31448674"/>
      <w:bookmarkStart w:id="1576" w:name="_Toc7313"/>
      <w:bookmarkStart w:id="1577" w:name="_Toc31296350"/>
      <w:bookmarkStart w:id="1578" w:name="_Toc42769902"/>
      <w:bookmarkStart w:id="1579" w:name="_Toc42778958"/>
      <w:bookmarkStart w:id="1580" w:name="_Toc9607"/>
      <w:bookmarkStart w:id="1581" w:name="_Toc8681"/>
      <w:bookmarkStart w:id="1582" w:name="_Toc3624"/>
      <w:bookmarkStart w:id="1583" w:name="_Toc462658743"/>
      <w:bookmarkStart w:id="1584" w:name="_Toc57641071"/>
      <w:bookmarkStart w:id="1585" w:name="_Toc59101424"/>
      <w:r w:rsidRPr="00E9603C">
        <w:rPr>
          <w:lang w:eastAsia="ko-KR"/>
        </w:rPr>
        <w:t>5.2.6</w:t>
      </w:r>
      <w:r w:rsidRPr="00E9603C">
        <w:rPr>
          <w:lang w:eastAsia="ko-KR"/>
        </w:rPr>
        <w:tab/>
        <w:t xml:space="preserve">Key Issue #6: </w:t>
      </w:r>
      <w:r w:rsidRPr="00E9603C">
        <w:t>Study possible mechanisms for improved correctness of NWDAF analytics</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75"/>
      <w:bookmarkEnd w:id="1584"/>
      <w:bookmarkEnd w:id="1585"/>
    </w:p>
    <w:p w14:paraId="2B38B592" w14:textId="77777777" w:rsidR="009166E9" w:rsidRPr="00E9603C" w:rsidRDefault="009166E9">
      <w:pPr>
        <w:pStyle w:val="Heading4"/>
        <w:rPr>
          <w:lang w:eastAsia="ko-KR"/>
        </w:rPr>
      </w:pPr>
      <w:bookmarkStart w:id="1586" w:name="_Toc50309549"/>
      <w:bookmarkStart w:id="1587" w:name="_Toc50579281"/>
      <w:bookmarkStart w:id="1588" w:name="_Toc44004193"/>
      <w:bookmarkStart w:id="1589" w:name="_Toc50020974"/>
      <w:bookmarkStart w:id="1590" w:name="_Toc54769868"/>
      <w:bookmarkStart w:id="1591" w:name="_Toc54779223"/>
      <w:bookmarkStart w:id="1592" w:name="_Toc54786183"/>
      <w:bookmarkStart w:id="1593" w:name="_Toc50022247"/>
      <w:bookmarkStart w:id="1594" w:name="_Toc50021543"/>
      <w:bookmarkStart w:id="1595" w:name="_Toc57201034"/>
      <w:bookmarkStart w:id="1596" w:name="_Toc50023481"/>
      <w:bookmarkStart w:id="1597" w:name="_Toc50022896"/>
      <w:bookmarkStart w:id="1598" w:name="_Toc57641072"/>
      <w:bookmarkStart w:id="1599" w:name="_Toc59101425"/>
      <w:r w:rsidRPr="00E9603C">
        <w:rPr>
          <w:lang w:eastAsia="ko-KR"/>
        </w:rPr>
        <w:t>5.2.6.1</w:t>
      </w:r>
      <w:r w:rsidRPr="00E9603C">
        <w:rPr>
          <w:lang w:eastAsia="ko-KR"/>
        </w:rPr>
        <w:tab/>
        <w:t>Description</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6"/>
      <w:bookmarkEnd w:id="1577"/>
      <w:bookmarkEnd w:id="1578"/>
      <w:bookmarkEnd w:id="1579"/>
      <w:bookmarkEnd w:id="1580"/>
      <w:bookmarkEnd w:id="1581"/>
      <w:bookmarkEnd w:id="1582"/>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bookmarkEnd w:id="1583"/>
    <w:p w14:paraId="399A7150" w14:textId="77777777" w:rsidR="009166E9" w:rsidRPr="00E9603C" w:rsidRDefault="009166E9">
      <w:pPr>
        <w:pStyle w:val="NO"/>
        <w:rPr>
          <w:lang w:eastAsia="zh-CN"/>
        </w:rPr>
      </w:pPr>
      <w:r w:rsidRPr="00E9603C">
        <w:rPr>
          <w:lang w:eastAsia="zh-CN"/>
        </w:rPr>
        <w:t>NOTE:</w:t>
      </w:r>
      <w:r w:rsidRPr="00E9603C">
        <w:rPr>
          <w:lang w:eastAsia="zh-CN"/>
        </w:rPr>
        <w:tab/>
        <w:t>No work will be progressed on this key issue for Rel-17.</w:t>
      </w:r>
    </w:p>
    <w:p w14:paraId="74F9EAA4" w14:textId="77777777" w:rsidR="009166E9" w:rsidRPr="00E9603C" w:rsidRDefault="009166E9">
      <w:pPr>
        <w:rPr>
          <w:lang w:eastAsia="zh-CN"/>
        </w:rPr>
      </w:pPr>
      <w:r w:rsidRPr="00E9603C">
        <w:rPr>
          <w:lang w:eastAsia="zh-CN"/>
        </w:rPr>
        <w:t>NWDAF subscribes to various events to collect data required for analytics from Network Functions (NFs). NFs can subscribe to analytics from NWDAF for various use cases. However, if the NWDAF would like to improve its analytics, currently the mechanism NWDAF may use is to subscribe to data from NFs and OAM and form its view on how good a particular analytic was. This might be a tedious and process intense work and could be optimized using other means (such as NF explicitly indicating the action that may have been taken in a specific event).</w:t>
      </w:r>
    </w:p>
    <w:p w14:paraId="32AB9AF4" w14:textId="77777777" w:rsidR="009166E9" w:rsidRPr="00E9603C" w:rsidRDefault="009166E9">
      <w:pPr>
        <w:rPr>
          <w:lang w:eastAsia="zh-CN"/>
        </w:rPr>
      </w:pPr>
      <w:r w:rsidRPr="00E9603C">
        <w:rPr>
          <w:lang w:eastAsia="zh-CN"/>
        </w:rPr>
        <w:t>In addition, the consumer NF utilizes such analytics output data received from the NWDAF in making its decision for related control process. However, since the decision is solely dependent on the consumer NF, it is difficult for the NWDAF to assess the decision made at the consumer NF and the network status change caused by the decision. This may impose two drawbacks in the NWDAF performance perspective. That is, delay in collecting updated data by the NWDAF and additional analytics signalling from the NWDAF may deteriorate the performance. The NWDAF will not detect the change made by the consumer NF until it receives and analyse all related data from the source NFs, which also contribute to the wrong decision in producing subsequent analytics result. Also, the NWDAF may resend the same or similar analytics data to the consumer NF until it detects the new network status change made by the consumer NF. NF feedback for the received analytics output can be introduced to resolve the issue in Release 17. The information and related control procedures including any functional enhancement will need to be studied.</w:t>
      </w:r>
    </w:p>
    <w:p w14:paraId="7C644267" w14:textId="77777777" w:rsidR="009166E9" w:rsidRPr="00E9603C" w:rsidRDefault="009166E9">
      <w:pPr>
        <w:rPr>
          <w:lang w:eastAsia="zh-CN"/>
        </w:rPr>
      </w:pPr>
      <w:r w:rsidRPr="00E9603C">
        <w:rPr>
          <w:lang w:eastAsia="zh-CN"/>
        </w:rPr>
        <w:t>This contribution proposes a new Key Issue improvement of NWDAF analytics performance utilizing NF feedbacks. It shall be studied what additional information (apart from already available information) is of interest for NWDAF to receive. It shall be studied what Analytics IDs do benefit from this mechanism.</w:t>
      </w:r>
    </w:p>
    <w:p w14:paraId="2D54595D" w14:textId="77777777" w:rsidR="009166E9" w:rsidRPr="00E9603C" w:rsidRDefault="009166E9">
      <w:pPr>
        <w:rPr>
          <w:lang w:eastAsia="zh-CN"/>
        </w:rPr>
      </w:pPr>
      <w:r w:rsidRPr="00E9603C">
        <w:rPr>
          <w:lang w:eastAsia="zh-CN"/>
        </w:rPr>
        <w:t>Based on this discussion, the proposal as per this Key Issue is to:</w:t>
      </w:r>
    </w:p>
    <w:p w14:paraId="17F506A6" w14:textId="77777777" w:rsidR="009166E9" w:rsidRPr="00E9603C" w:rsidRDefault="009166E9">
      <w:pPr>
        <w:pStyle w:val="B1"/>
      </w:pPr>
      <w:r w:rsidRPr="00E9603C">
        <w:t>-</w:t>
      </w:r>
      <w:r w:rsidRPr="00E9603C">
        <w:tab/>
        <w:t>Study functional enhancement of the NWDAF and the consumer NF for support of NF feedback.</w:t>
      </w:r>
    </w:p>
    <w:p w14:paraId="2E0CDB2F" w14:textId="77777777" w:rsidR="009166E9" w:rsidRPr="00E9603C" w:rsidRDefault="009166E9">
      <w:pPr>
        <w:pStyle w:val="B1"/>
      </w:pPr>
      <w:r w:rsidRPr="00E9603C">
        <w:t>-</w:t>
      </w:r>
      <w:r w:rsidRPr="00E9603C">
        <w:tab/>
        <w:t>Study information to be included in the NF feedback.</w:t>
      </w:r>
    </w:p>
    <w:p w14:paraId="3E415B7D" w14:textId="77777777" w:rsidR="009166E9" w:rsidRPr="00E9603C" w:rsidRDefault="009166E9">
      <w:pPr>
        <w:pStyle w:val="B1"/>
      </w:pPr>
      <w:r w:rsidRPr="00E9603C">
        <w:t>-</w:t>
      </w:r>
      <w:r w:rsidRPr="00E9603C">
        <w:tab/>
        <w:t>Study impact of additional signalling load by NF feedback and how to mitigate the signalling.</w:t>
      </w:r>
    </w:p>
    <w:p w14:paraId="6C5F93D6" w14:textId="77777777" w:rsidR="009166E9" w:rsidRPr="00E9603C" w:rsidRDefault="009166E9">
      <w:pPr>
        <w:pStyle w:val="Heading4"/>
      </w:pPr>
      <w:bookmarkStart w:id="1600" w:name="_Toc31296351"/>
      <w:bookmarkStart w:id="1601" w:name="_Toc31448676"/>
      <w:bookmarkStart w:id="1602" w:name="_Toc25416969"/>
      <w:bookmarkStart w:id="1603" w:name="_Toc31639152"/>
      <w:bookmarkStart w:id="1604" w:name="_Toc25417324"/>
      <w:bookmarkStart w:id="1605" w:name="_Toc5531"/>
      <w:bookmarkStart w:id="1606" w:name="_Toc8954"/>
      <w:bookmarkStart w:id="1607" w:name="_Toc42778959"/>
      <w:bookmarkStart w:id="1608" w:name="_Toc43393036"/>
      <w:bookmarkStart w:id="1609" w:name="_Toc23462"/>
      <w:bookmarkStart w:id="1610" w:name="_Toc31360971"/>
      <w:bookmarkStart w:id="1611" w:name="_Toc29149"/>
      <w:bookmarkStart w:id="1612" w:name="_Toc22318"/>
      <w:bookmarkStart w:id="1613" w:name="_Toc22837"/>
      <w:bookmarkStart w:id="1614" w:name="_Toc6037"/>
      <w:bookmarkStart w:id="1615" w:name="_Toc23794"/>
      <w:bookmarkStart w:id="1616" w:name="_Toc44004194"/>
      <w:bookmarkStart w:id="1617" w:name="_Toc50020975"/>
      <w:bookmarkStart w:id="1618" w:name="_Toc50021544"/>
      <w:bookmarkStart w:id="1619" w:name="_Toc50022248"/>
      <w:bookmarkStart w:id="1620" w:name="_Toc50022897"/>
      <w:bookmarkStart w:id="1621" w:name="_Toc42769903"/>
      <w:bookmarkStart w:id="1622" w:name="_Toc1011"/>
      <w:bookmarkStart w:id="1623" w:name="_Toc25417791"/>
      <w:bookmarkStart w:id="1624" w:name="_Toc25740458"/>
      <w:bookmarkStart w:id="1625" w:name="_Toc50309550"/>
      <w:bookmarkStart w:id="1626" w:name="_Toc50023482"/>
      <w:bookmarkStart w:id="1627" w:name="_Toc10761"/>
      <w:bookmarkStart w:id="1628" w:name="_Toc30155505"/>
      <w:bookmarkStart w:id="1629" w:name="_Toc1366"/>
      <w:bookmarkStart w:id="1630" w:name="_Toc30155625"/>
      <w:bookmarkStart w:id="1631" w:name="_Toc54769869"/>
      <w:bookmarkStart w:id="1632" w:name="_Toc54779224"/>
      <w:bookmarkStart w:id="1633" w:name="_Toc54786184"/>
      <w:bookmarkStart w:id="1634" w:name="_Toc50579282"/>
      <w:bookmarkStart w:id="1635" w:name="_Toc57201035"/>
      <w:bookmarkStart w:id="1636" w:name="_Toc9030"/>
      <w:bookmarkStart w:id="1637" w:name="_Toc57641073"/>
      <w:bookmarkStart w:id="1638" w:name="_Toc59101426"/>
      <w:r w:rsidRPr="00E9603C">
        <w:t>5.2.6.2</w:t>
      </w:r>
      <w:r w:rsidRPr="00E9603C">
        <w:tab/>
        <w:t>Requirements</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29B7793F" w14:textId="77777777" w:rsidR="009166E9" w:rsidRPr="00E9603C" w:rsidRDefault="009166E9">
      <w:pPr>
        <w:pStyle w:val="EditorsNote"/>
        <w:rPr>
          <w:lang w:eastAsia="zh-CN"/>
        </w:rPr>
      </w:pPr>
      <w:r w:rsidRPr="00E9603C">
        <w:t>Editor's note:</w:t>
      </w:r>
      <w:r w:rsidRPr="00E9603C">
        <w:rPr>
          <w:lang w:eastAsia="ko-KR"/>
        </w:rPr>
        <w:tab/>
        <w:t>This clause provides the requirements the solutions to this key issue need to address.</w:t>
      </w:r>
    </w:p>
    <w:p w14:paraId="7EB32D24" w14:textId="77777777" w:rsidR="009166E9" w:rsidRPr="00E9603C" w:rsidRDefault="009166E9">
      <w:pPr>
        <w:pStyle w:val="Heading3"/>
        <w:rPr>
          <w:lang w:eastAsia="ko-KR"/>
        </w:rPr>
      </w:pPr>
      <w:bookmarkStart w:id="1639" w:name="_Toc25416970"/>
      <w:bookmarkStart w:id="1640" w:name="_Toc25417325"/>
      <w:bookmarkStart w:id="1641" w:name="_Toc25417792"/>
      <w:bookmarkStart w:id="1642" w:name="_Toc25740459"/>
      <w:bookmarkStart w:id="1643" w:name="_Toc3687"/>
      <w:bookmarkStart w:id="1644" w:name="_Toc1364"/>
      <w:bookmarkStart w:id="1645" w:name="_Toc6854"/>
      <w:bookmarkStart w:id="1646" w:name="_Toc18205"/>
      <w:bookmarkStart w:id="1647" w:name="_Toc4402"/>
      <w:bookmarkStart w:id="1648" w:name="_Toc30378"/>
      <w:bookmarkStart w:id="1649" w:name="_Toc21561"/>
      <w:bookmarkStart w:id="1650" w:name="_Toc27148"/>
      <w:bookmarkStart w:id="1651" w:name="_Toc30155626"/>
      <w:bookmarkStart w:id="1652" w:name="_Toc31296352"/>
      <w:bookmarkStart w:id="1653" w:name="_Toc31360972"/>
      <w:bookmarkStart w:id="1654" w:name="_Toc31639153"/>
      <w:bookmarkStart w:id="1655" w:name="_Toc519693986"/>
      <w:bookmarkStart w:id="1656" w:name="_Toc31448677"/>
      <w:bookmarkStart w:id="1657" w:name="_Toc44004195"/>
      <w:bookmarkStart w:id="1658" w:name="_Toc50020976"/>
      <w:bookmarkStart w:id="1659" w:name="_Toc50021545"/>
      <w:bookmarkStart w:id="1660" w:name="_Toc50022249"/>
      <w:bookmarkStart w:id="1661" w:name="_Toc50022898"/>
      <w:bookmarkStart w:id="1662" w:name="_Toc50023483"/>
      <w:bookmarkStart w:id="1663" w:name="_Toc3149"/>
      <w:bookmarkStart w:id="1664" w:name="_Toc32683"/>
      <w:bookmarkStart w:id="1665" w:name="_Toc4161"/>
      <w:bookmarkStart w:id="1666" w:name="_Toc50309551"/>
      <w:bookmarkStart w:id="1667" w:name="_Toc42769904"/>
      <w:bookmarkStart w:id="1668" w:name="_Toc42778960"/>
      <w:bookmarkStart w:id="1669" w:name="_Toc43393037"/>
      <w:bookmarkStart w:id="1670" w:name="_Toc50579283"/>
      <w:bookmarkStart w:id="1671" w:name="_Toc54769870"/>
      <w:bookmarkStart w:id="1672" w:name="_Toc54779225"/>
      <w:bookmarkStart w:id="1673" w:name="_Toc54786185"/>
      <w:bookmarkStart w:id="1674" w:name="_Toc30155506"/>
      <w:bookmarkStart w:id="1675" w:name="_Toc57201036"/>
      <w:bookmarkStart w:id="1676" w:name="_Toc199"/>
      <w:bookmarkStart w:id="1677" w:name="_Toc57641074"/>
      <w:bookmarkStart w:id="1678" w:name="_Toc59101427"/>
      <w:r w:rsidRPr="00E9603C">
        <w:rPr>
          <w:lang w:eastAsia="ko-KR"/>
        </w:rPr>
        <w:t>5.2.7</w:t>
      </w:r>
      <w:r w:rsidRPr="00E9603C">
        <w:rPr>
          <w:lang w:eastAsia="ko-KR"/>
        </w:rPr>
        <w:tab/>
        <w:t xml:space="preserve">Key Issue #7: </w:t>
      </w:r>
      <w:bookmarkEnd w:id="1655"/>
      <w:r w:rsidRPr="00E9603C">
        <w:rPr>
          <w:lang w:eastAsia="ko-KR"/>
        </w:rPr>
        <w:t>Adding Application attributes and KPIs as the Input data in some services described in TS 23.288</w:t>
      </w:r>
      <w:bookmarkEnd w:id="1639"/>
      <w:bookmarkEnd w:id="1640"/>
      <w:bookmarkEnd w:id="1641"/>
      <w:bookmarkEnd w:id="1642"/>
      <w:r w:rsidRPr="00E9603C">
        <w:rPr>
          <w:lang w:eastAsia="ko-KR"/>
        </w:rPr>
        <w:t> [5]</w:t>
      </w:r>
      <w:bookmarkEnd w:id="1643"/>
      <w:bookmarkEnd w:id="1644"/>
      <w:bookmarkEnd w:id="1645"/>
      <w:bookmarkEnd w:id="1646"/>
      <w:bookmarkEnd w:id="1647"/>
      <w:bookmarkEnd w:id="1648"/>
      <w:bookmarkEnd w:id="1649"/>
      <w:bookmarkEnd w:id="1650"/>
      <w:bookmarkEnd w:id="1651"/>
      <w:bookmarkEnd w:id="1652"/>
      <w:bookmarkEnd w:id="1653"/>
      <w:bookmarkEnd w:id="1654"/>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3AD7B451" w14:textId="77777777" w:rsidR="009166E9" w:rsidRPr="00E9603C" w:rsidRDefault="009166E9">
      <w:pPr>
        <w:pStyle w:val="Heading4"/>
        <w:rPr>
          <w:lang w:eastAsia="ko-KR"/>
        </w:rPr>
      </w:pPr>
      <w:bookmarkStart w:id="1679" w:name="_Toc30155507"/>
      <w:bookmarkStart w:id="1680" w:name="_Toc30155627"/>
      <w:bookmarkStart w:id="1681" w:name="_Toc31296353"/>
      <w:bookmarkStart w:id="1682" w:name="_Toc31360973"/>
      <w:bookmarkStart w:id="1683" w:name="_Toc31448678"/>
      <w:bookmarkStart w:id="1684" w:name="_Toc31639154"/>
      <w:bookmarkStart w:id="1685" w:name="_Toc25740460"/>
      <w:bookmarkStart w:id="1686" w:name="_Toc8886"/>
      <w:bookmarkStart w:id="1687" w:name="_Toc25417326"/>
      <w:bookmarkStart w:id="1688" w:name="_Toc43393038"/>
      <w:bookmarkStart w:id="1689" w:name="_Toc25417793"/>
      <w:bookmarkStart w:id="1690" w:name="_Toc7488"/>
      <w:bookmarkStart w:id="1691" w:name="_Toc519693987"/>
      <w:bookmarkStart w:id="1692" w:name="_Toc5159"/>
      <w:bookmarkStart w:id="1693" w:name="_Toc3204"/>
      <w:bookmarkStart w:id="1694" w:name="_Toc25416971"/>
      <w:bookmarkStart w:id="1695" w:name="_Toc24583"/>
      <w:bookmarkStart w:id="1696" w:name="_Toc44004196"/>
      <w:bookmarkStart w:id="1697" w:name="_Toc50020977"/>
      <w:bookmarkStart w:id="1698" w:name="_Toc50021546"/>
      <w:bookmarkStart w:id="1699" w:name="_Toc50022250"/>
      <w:bookmarkStart w:id="1700" w:name="_Toc50022899"/>
      <w:bookmarkStart w:id="1701" w:name="_Toc50023484"/>
      <w:bookmarkStart w:id="1702" w:name="_Toc14429"/>
      <w:bookmarkStart w:id="1703" w:name="_Toc30114"/>
      <w:bookmarkStart w:id="1704" w:name="_Toc31918"/>
      <w:bookmarkStart w:id="1705" w:name="_Toc50309552"/>
      <w:bookmarkStart w:id="1706" w:name="_Toc21457"/>
      <w:bookmarkStart w:id="1707" w:name="_Toc29356"/>
      <w:bookmarkStart w:id="1708" w:name="_Toc31136"/>
      <w:bookmarkStart w:id="1709" w:name="_Toc29163"/>
      <w:bookmarkStart w:id="1710" w:name="_Toc50579284"/>
      <w:bookmarkStart w:id="1711" w:name="_Toc54769871"/>
      <w:bookmarkStart w:id="1712" w:name="_Toc54779226"/>
      <w:bookmarkStart w:id="1713" w:name="_Toc54786186"/>
      <w:bookmarkStart w:id="1714" w:name="_Toc42769905"/>
      <w:bookmarkStart w:id="1715" w:name="_Toc57201037"/>
      <w:bookmarkStart w:id="1716" w:name="_Toc42778961"/>
      <w:bookmarkStart w:id="1717" w:name="_Toc57641075"/>
      <w:bookmarkStart w:id="1718" w:name="_Toc59101428"/>
      <w:r w:rsidRPr="00E9603C">
        <w:rPr>
          <w:lang w:eastAsia="ko-KR"/>
        </w:rPr>
        <w:t>5</w:t>
      </w:r>
      <w:r w:rsidRPr="00E9603C">
        <w:rPr>
          <w:lang w:eastAsia="zh-CN"/>
        </w:rPr>
        <w:t>.2.7</w:t>
      </w:r>
      <w:r w:rsidRPr="00E9603C">
        <w:rPr>
          <w:lang w:eastAsia="ko-KR"/>
        </w:rPr>
        <w:t>.1</w:t>
      </w:r>
      <w:r w:rsidRPr="00E9603C">
        <w:rPr>
          <w:lang w:eastAsia="ko-KR"/>
        </w:rPr>
        <w:tab/>
        <w:t>Description</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002D532F" w14:textId="77777777" w:rsidR="009166E9" w:rsidRPr="00E9603C" w:rsidRDefault="009166E9">
      <w:pPr>
        <w:rPr>
          <w:lang w:eastAsia="zh-CN"/>
        </w:rPr>
      </w:pPr>
      <w:r w:rsidRPr="00E9603C">
        <w:rPr>
          <w:lang w:eastAsia="zh-CN"/>
        </w:rPr>
        <w:t xml:space="preserve">This key issue proposes to study which Analytics Ids described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 xml:space="preserve">5] and new Analytics Ids that may be studied in Rel-17 can benefit from adding new input data from the Application detection feature such as that described in </w:t>
      </w:r>
      <w:r w:rsidR="00E9603C" w:rsidRPr="00E9603C">
        <w:rPr>
          <w:lang w:eastAsia="zh-CN"/>
        </w:rPr>
        <w:t>TS</w:t>
      </w:r>
      <w:r w:rsidR="00E9603C">
        <w:rPr>
          <w:lang w:eastAsia="zh-CN"/>
        </w:rPr>
        <w:t> </w:t>
      </w:r>
      <w:r w:rsidR="00E9603C" w:rsidRPr="00E9603C">
        <w:rPr>
          <w:lang w:eastAsia="zh-CN"/>
        </w:rPr>
        <w:t>23.503</w:t>
      </w:r>
      <w:r w:rsidR="00E9603C">
        <w:rPr>
          <w:lang w:eastAsia="zh-CN"/>
        </w:rPr>
        <w:t> </w:t>
      </w:r>
      <w:r w:rsidR="00E9603C" w:rsidRPr="00E9603C">
        <w:rPr>
          <w:lang w:eastAsia="zh-CN"/>
        </w:rPr>
        <w:t>[</w:t>
      </w:r>
      <w:r w:rsidRPr="00E9603C">
        <w:rPr>
          <w:lang w:eastAsia="zh-CN"/>
        </w:rPr>
        <w:t xml:space="preserve">4] clause 6.2.2.2 based on the packet inspection functionality available in the UPF described in </w:t>
      </w:r>
      <w:r w:rsidR="00E9603C" w:rsidRPr="00E9603C">
        <w:rPr>
          <w:lang w:eastAsia="zh-CN"/>
        </w:rPr>
        <w:t>TS</w:t>
      </w:r>
      <w:r w:rsidR="00E9603C">
        <w:rPr>
          <w:lang w:eastAsia="zh-CN"/>
        </w:rPr>
        <w:t> </w:t>
      </w:r>
      <w:r w:rsidR="00E9603C" w:rsidRPr="00E9603C">
        <w:rPr>
          <w:lang w:eastAsia="zh-CN"/>
        </w:rPr>
        <w:t>23.501</w:t>
      </w:r>
      <w:r w:rsidR="00E9603C">
        <w:rPr>
          <w:lang w:eastAsia="zh-CN"/>
        </w:rPr>
        <w:t> </w:t>
      </w:r>
      <w:r w:rsidR="00E9603C" w:rsidRPr="00E9603C">
        <w:rPr>
          <w:lang w:eastAsia="zh-CN"/>
        </w:rPr>
        <w:t>[</w:t>
      </w:r>
      <w:r w:rsidRPr="00E9603C">
        <w:rPr>
          <w:lang w:eastAsia="zh-CN"/>
        </w:rPr>
        <w:t>2] clause 6.2.3.</w:t>
      </w:r>
    </w:p>
    <w:p w14:paraId="65DCD7B0" w14:textId="77777777" w:rsidR="009166E9" w:rsidRPr="00E9603C" w:rsidRDefault="009166E9">
      <w:pPr>
        <w:rPr>
          <w:lang w:eastAsia="zh-CN"/>
        </w:rPr>
      </w:pPr>
      <w:r w:rsidRPr="00E9603C">
        <w:rPr>
          <w:lang w:eastAsia="zh-CN"/>
        </w:rPr>
        <w:t xml:space="preserve">This key issue will study the following aspects of using Application detection feature to improve the statistics and predictions already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and under the definition in FS_eNA_Ph2.</w:t>
      </w:r>
    </w:p>
    <w:p w14:paraId="644B5BD2" w14:textId="77777777" w:rsidR="009166E9" w:rsidRPr="00E9603C" w:rsidRDefault="009166E9">
      <w:pPr>
        <w:pStyle w:val="B1"/>
      </w:pPr>
      <w:r w:rsidRPr="00E9603C">
        <w:t>-</w:t>
      </w:r>
      <w:r w:rsidRPr="00E9603C">
        <w:tab/>
        <w:t>Data collection:</w:t>
      </w:r>
    </w:p>
    <w:p w14:paraId="3A0E6A32" w14:textId="77777777" w:rsidR="009166E9" w:rsidRPr="00E9603C" w:rsidRDefault="009166E9">
      <w:pPr>
        <w:pStyle w:val="B2"/>
        <w:rPr>
          <w:lang w:eastAsia="zh-CN"/>
        </w:rPr>
      </w:pPr>
      <w:r w:rsidRPr="00E9603C">
        <w:rPr>
          <w:lang w:eastAsia="zh-CN"/>
        </w:rPr>
        <w:t>-</w:t>
      </w:r>
      <w:r w:rsidRPr="00E9603C">
        <w:rPr>
          <w:lang w:eastAsia="zh-CN"/>
        </w:rPr>
        <w:tab/>
        <w:t>What other attributes and KPIs acquired from Application detection can be included based on the type of Analytics Id.</w:t>
      </w:r>
    </w:p>
    <w:p w14:paraId="560CD103" w14:textId="77777777" w:rsidR="009166E9" w:rsidRPr="00E9603C" w:rsidRDefault="009166E9">
      <w:pPr>
        <w:pStyle w:val="B1"/>
      </w:pPr>
      <w:r w:rsidRPr="00E9603C">
        <w:t>-</w:t>
      </w:r>
      <w:r w:rsidRPr="00E9603C">
        <w:tab/>
        <w:t>Application's Traffic KPIs Measurement:</w:t>
      </w:r>
    </w:p>
    <w:p w14:paraId="44BB398E" w14:textId="77777777" w:rsidR="009166E9" w:rsidRPr="00E9603C" w:rsidRDefault="009166E9">
      <w:pPr>
        <w:pStyle w:val="B2"/>
      </w:pPr>
      <w:r w:rsidRPr="00E9603C">
        <w:t>-</w:t>
      </w:r>
      <w:r w:rsidRPr="00E9603C">
        <w:tab/>
        <w:t>What new measurements can be incorporated in the UPF.</w:t>
      </w:r>
    </w:p>
    <w:p w14:paraId="5D9BD1C7" w14:textId="77777777" w:rsidR="009166E9" w:rsidRPr="00E9603C" w:rsidRDefault="009166E9">
      <w:pPr>
        <w:pStyle w:val="B1"/>
      </w:pPr>
      <w:r w:rsidRPr="00E9603C">
        <w:t>-</w:t>
      </w:r>
      <w:r w:rsidRPr="00E9603C">
        <w:tab/>
        <w:t>Impact on each Analytics Id:</w:t>
      </w:r>
    </w:p>
    <w:p w14:paraId="3DCBAD4A" w14:textId="77777777" w:rsidR="009166E9" w:rsidRPr="00E9603C" w:rsidRDefault="009166E9">
      <w:pPr>
        <w:pStyle w:val="B2"/>
      </w:pPr>
      <w:r w:rsidRPr="00E9603C">
        <w:t>-</w:t>
      </w:r>
      <w:r w:rsidRPr="00E9603C">
        <w:tab/>
        <w:t xml:space="preserve">What parameter from the current Analytics Ids data Input in </w:t>
      </w:r>
      <w:r w:rsidR="00E9603C" w:rsidRPr="00E9603C">
        <w:t>TS</w:t>
      </w:r>
      <w:r w:rsidR="00E9603C">
        <w:t> </w:t>
      </w:r>
      <w:r w:rsidR="00E9603C" w:rsidRPr="00E9603C">
        <w:t>23.288</w:t>
      </w:r>
      <w:r w:rsidR="00E9603C">
        <w:t> </w:t>
      </w:r>
      <w:r w:rsidR="00E9603C" w:rsidRPr="00E9603C">
        <w:t>[</w:t>
      </w:r>
      <w:r w:rsidRPr="00E9603C">
        <w:t>5] can be improved by using Application detection and maintaining backwards compatibility.</w:t>
      </w:r>
    </w:p>
    <w:p w14:paraId="49C3BC3C" w14:textId="77777777" w:rsidR="009166E9" w:rsidRPr="00E9603C" w:rsidRDefault="009166E9">
      <w:pPr>
        <w:pStyle w:val="B2"/>
      </w:pPr>
      <w:r w:rsidRPr="00E9603C">
        <w:t>-</w:t>
      </w:r>
      <w:r w:rsidRPr="00E9603C">
        <w:tab/>
        <w:t>New Input data maintaining backwards compatibility.</w:t>
      </w:r>
    </w:p>
    <w:p w14:paraId="75192728" w14:textId="77777777" w:rsidR="009166E9" w:rsidRPr="00E9603C" w:rsidRDefault="009166E9">
      <w:pPr>
        <w:pStyle w:val="Heading4"/>
      </w:pPr>
      <w:bookmarkStart w:id="1719" w:name="_Toc31448679"/>
      <w:bookmarkStart w:id="1720" w:name="_Toc31639155"/>
      <w:bookmarkStart w:id="1721" w:name="_Toc25416972"/>
      <w:bookmarkStart w:id="1722" w:name="_Toc31360974"/>
      <w:bookmarkStart w:id="1723" w:name="_Toc4480"/>
      <w:bookmarkStart w:id="1724" w:name="_Toc109"/>
      <w:bookmarkStart w:id="1725" w:name="_Toc1956"/>
      <w:bookmarkStart w:id="1726" w:name="_Toc8622"/>
      <w:bookmarkStart w:id="1727" w:name="_Toc25417327"/>
      <w:bookmarkStart w:id="1728" w:name="_Toc28317"/>
      <w:bookmarkStart w:id="1729" w:name="_Toc16907"/>
      <w:bookmarkStart w:id="1730" w:name="_Toc1911"/>
      <w:bookmarkStart w:id="1731" w:name="_Toc26459"/>
      <w:bookmarkStart w:id="1732" w:name="_Toc42769906"/>
      <w:bookmarkStart w:id="1733" w:name="_Toc43393039"/>
      <w:bookmarkStart w:id="1734" w:name="_Toc30155508"/>
      <w:bookmarkStart w:id="1735" w:name="_Toc44004197"/>
      <w:bookmarkStart w:id="1736" w:name="_Toc50020978"/>
      <w:bookmarkStart w:id="1737" w:name="_Toc50021547"/>
      <w:bookmarkStart w:id="1738" w:name="_Toc50022251"/>
      <w:bookmarkStart w:id="1739" w:name="_Toc50022900"/>
      <w:bookmarkStart w:id="1740" w:name="_Toc50023485"/>
      <w:bookmarkStart w:id="1741" w:name="_Toc12264"/>
      <w:bookmarkStart w:id="1742" w:name="_Toc19687"/>
      <w:bookmarkStart w:id="1743" w:name="_Toc25740461"/>
      <w:bookmarkStart w:id="1744" w:name="_Toc50309553"/>
      <w:bookmarkStart w:id="1745" w:name="_Toc11979"/>
      <w:bookmarkStart w:id="1746" w:name="_Toc15707"/>
      <w:bookmarkStart w:id="1747" w:name="_Toc30155628"/>
      <w:bookmarkStart w:id="1748" w:name="_Toc50579285"/>
      <w:bookmarkStart w:id="1749" w:name="_Toc42778962"/>
      <w:bookmarkStart w:id="1750" w:name="_Toc54769872"/>
      <w:bookmarkStart w:id="1751" w:name="_Toc54779227"/>
      <w:bookmarkStart w:id="1752" w:name="_Toc54786187"/>
      <w:bookmarkStart w:id="1753" w:name="_Toc31296354"/>
      <w:bookmarkStart w:id="1754" w:name="_Toc57201038"/>
      <w:bookmarkStart w:id="1755" w:name="_Toc25417794"/>
      <w:bookmarkStart w:id="1756" w:name="_Toc57641076"/>
      <w:bookmarkStart w:id="1757" w:name="_Toc59101429"/>
      <w:r w:rsidRPr="00E9603C">
        <w:t>5.2.7.2</w:t>
      </w:r>
      <w:r w:rsidRPr="00E9603C">
        <w:tab/>
        <w:t>Requirements</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61000FCF" w14:textId="77777777" w:rsidR="009166E9" w:rsidRPr="00E9603C" w:rsidRDefault="009166E9">
      <w:pPr>
        <w:pStyle w:val="EditorsNote"/>
      </w:pPr>
      <w:r w:rsidRPr="00E9603C">
        <w:t>Editor's note:</w:t>
      </w:r>
      <w:r w:rsidRPr="00E9603C">
        <w:rPr>
          <w:lang w:eastAsia="ko-KR"/>
        </w:rPr>
        <w:tab/>
        <w:t>This clause provides the requirements the solutions to this key issue need to address.</w:t>
      </w:r>
    </w:p>
    <w:p w14:paraId="5A6B4FCA" w14:textId="77777777" w:rsidR="009166E9" w:rsidRPr="00E9603C" w:rsidRDefault="009166E9">
      <w:pPr>
        <w:pStyle w:val="Heading3"/>
      </w:pPr>
      <w:bookmarkStart w:id="1758" w:name="_Toc31296355"/>
      <w:bookmarkStart w:id="1759" w:name="_Toc31360975"/>
      <w:bookmarkStart w:id="1760" w:name="_Toc31448680"/>
      <w:bookmarkStart w:id="1761" w:name="_Toc31639156"/>
      <w:bookmarkStart w:id="1762" w:name="_Toc25416973"/>
      <w:bookmarkStart w:id="1763" w:name="_Toc2703"/>
      <w:bookmarkStart w:id="1764" w:name="_Toc2977"/>
      <w:bookmarkStart w:id="1765" w:name="_Toc19952"/>
      <w:bookmarkStart w:id="1766" w:name="_Toc43393040"/>
      <w:bookmarkStart w:id="1767" w:name="_Toc20098"/>
      <w:bookmarkStart w:id="1768" w:name="_Toc25417328"/>
      <w:bookmarkStart w:id="1769" w:name="_Toc25260"/>
      <w:bookmarkStart w:id="1770" w:name="_Toc30155509"/>
      <w:bookmarkStart w:id="1771" w:name="_Toc2084"/>
      <w:bookmarkStart w:id="1772" w:name="_Toc16725"/>
      <w:bookmarkStart w:id="1773" w:name="_Toc25740462"/>
      <w:bookmarkStart w:id="1774" w:name="_Toc44004198"/>
      <w:bookmarkStart w:id="1775" w:name="_Toc42778963"/>
      <w:bookmarkStart w:id="1776" w:name="_Toc30155629"/>
      <w:bookmarkStart w:id="1777" w:name="_Toc50022252"/>
      <w:bookmarkStart w:id="1778" w:name="_Toc50022901"/>
      <w:bookmarkStart w:id="1779" w:name="_Toc32252"/>
      <w:bookmarkStart w:id="1780" w:name="_Toc25417795"/>
      <w:bookmarkStart w:id="1781" w:name="_Toc31089"/>
      <w:bookmarkStart w:id="1782" w:name="_Toc29178"/>
      <w:bookmarkStart w:id="1783" w:name="_Toc13139"/>
      <w:bookmarkStart w:id="1784" w:name="_Toc50020979"/>
      <w:bookmarkStart w:id="1785" w:name="_Toc50021548"/>
      <w:bookmarkStart w:id="1786" w:name="_Toc50023486"/>
      <w:bookmarkStart w:id="1787" w:name="_Toc50579286"/>
      <w:bookmarkStart w:id="1788" w:name="_Toc42769907"/>
      <w:bookmarkStart w:id="1789" w:name="_Toc54769873"/>
      <w:bookmarkStart w:id="1790" w:name="_Toc54779228"/>
      <w:bookmarkStart w:id="1791" w:name="_Toc54786188"/>
      <w:bookmarkStart w:id="1792" w:name="_Toc7474"/>
      <w:bookmarkStart w:id="1793" w:name="_Toc57201039"/>
      <w:bookmarkStart w:id="1794" w:name="_Toc50309554"/>
      <w:bookmarkStart w:id="1795" w:name="_Toc57641077"/>
      <w:bookmarkStart w:id="1796" w:name="_Toc59101430"/>
      <w:r w:rsidRPr="00E9603C">
        <w:t>5.2.8</w:t>
      </w:r>
      <w:r w:rsidRPr="00E9603C">
        <w:tab/>
        <w:t>Key Issue #8: UE data as an input for analytics generation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61E0DF2F" w14:textId="77777777" w:rsidR="009166E9" w:rsidRPr="00E9603C" w:rsidRDefault="009166E9">
      <w:pPr>
        <w:pStyle w:val="Heading4"/>
        <w:rPr>
          <w:lang w:eastAsia="zh-CN"/>
        </w:rPr>
      </w:pPr>
      <w:bookmarkStart w:id="1797" w:name="_Toc25740463"/>
      <w:bookmarkStart w:id="1798" w:name="_Toc30155510"/>
      <w:bookmarkStart w:id="1799" w:name="_Toc31296356"/>
      <w:bookmarkStart w:id="1800" w:name="_Toc31360976"/>
      <w:bookmarkStart w:id="1801" w:name="_Toc31448681"/>
      <w:bookmarkStart w:id="1802" w:name="_Toc31639157"/>
      <w:bookmarkStart w:id="1803" w:name="_Toc11149796"/>
      <w:bookmarkStart w:id="1804" w:name="_Toc30155630"/>
      <w:bookmarkStart w:id="1805" w:name="_Toc17809"/>
      <w:bookmarkStart w:id="1806" w:name="_Toc43393041"/>
      <w:bookmarkStart w:id="1807" w:name="_Toc24618"/>
      <w:bookmarkStart w:id="1808" w:name="_Toc22232"/>
      <w:bookmarkStart w:id="1809" w:name="_Toc16542"/>
      <w:bookmarkStart w:id="1810" w:name="_Toc25494"/>
      <w:bookmarkStart w:id="1811" w:name="_Toc502"/>
      <w:bookmarkStart w:id="1812" w:name="_Toc31851"/>
      <w:bookmarkStart w:id="1813" w:name="_Toc23799"/>
      <w:bookmarkStart w:id="1814" w:name="_Toc44004199"/>
      <w:bookmarkStart w:id="1815" w:name="_Toc50020980"/>
      <w:bookmarkStart w:id="1816" w:name="_Toc50021549"/>
      <w:bookmarkStart w:id="1817" w:name="_Toc50022253"/>
      <w:bookmarkStart w:id="1818" w:name="_Toc50022902"/>
      <w:bookmarkStart w:id="1819" w:name="_Toc50023487"/>
      <w:bookmarkStart w:id="1820" w:name="_Toc21241"/>
      <w:bookmarkStart w:id="1821" w:name="_Toc8712"/>
      <w:bookmarkStart w:id="1822" w:name="_Toc11332"/>
      <w:bookmarkStart w:id="1823" w:name="_Toc25416974"/>
      <w:bookmarkStart w:id="1824" w:name="_Toc25417329"/>
      <w:bookmarkStart w:id="1825" w:name="_Toc3047"/>
      <w:bookmarkStart w:id="1826" w:name="_Toc50309555"/>
      <w:bookmarkStart w:id="1827" w:name="_Toc50579287"/>
      <w:bookmarkStart w:id="1828" w:name="_Toc25417796"/>
      <w:bookmarkStart w:id="1829" w:name="_Toc54769874"/>
      <w:bookmarkStart w:id="1830" w:name="_Toc54779229"/>
      <w:bookmarkStart w:id="1831" w:name="_Toc54786189"/>
      <w:bookmarkStart w:id="1832" w:name="_Toc42769908"/>
      <w:bookmarkStart w:id="1833" w:name="_Toc57201040"/>
      <w:bookmarkStart w:id="1834" w:name="_Toc42778964"/>
      <w:bookmarkStart w:id="1835" w:name="_Toc57641078"/>
      <w:bookmarkStart w:id="1836" w:name="_Toc59101431"/>
      <w:r w:rsidRPr="00E9603C">
        <w:rPr>
          <w:lang w:eastAsia="zh-CN"/>
        </w:rPr>
        <w:t>5.2.8.1</w:t>
      </w:r>
      <w:r w:rsidRPr="00E9603C">
        <w:rPr>
          <w:lang w:eastAsia="zh-CN"/>
        </w:rPr>
        <w:tab/>
        <w:t>Description</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0ADEF002" w14:textId="77777777" w:rsidR="009166E9" w:rsidRPr="00E9603C" w:rsidRDefault="009166E9">
      <w:pPr>
        <w:rPr>
          <w:lang w:eastAsia="zh-CN"/>
        </w:rPr>
      </w:pPr>
      <w:r w:rsidRPr="00E9603C">
        <w:rPr>
          <w:lang w:eastAsia="zh-CN"/>
        </w:rPr>
        <w:t>This key issue addresses whether and how to enhance the 5GS to support collection and utilisation of data provided by the UE in NWDAF in order to provide input information to generate analytics information (to be consumed by other NFs).</w:t>
      </w:r>
    </w:p>
    <w:p w14:paraId="25AA3FB7" w14:textId="77777777" w:rsidR="009166E9" w:rsidRPr="00E9603C" w:rsidRDefault="009166E9">
      <w:pPr>
        <w:rPr>
          <w:lang w:eastAsia="zh-CN"/>
        </w:rPr>
      </w:pPr>
      <w:r w:rsidRPr="00E9603C">
        <w:rPr>
          <w:lang w:eastAsia="zh-CN"/>
        </w:rPr>
        <w:t xml:space="preserve">Where </w:t>
      </w:r>
      <w:r w:rsidRPr="00E9603C">
        <w:t>the network enhancements can be envisioned based on UE data provided to NWDAF</w:t>
      </w:r>
      <w:r w:rsidRPr="00E9603C">
        <w:rPr>
          <w:lang w:eastAsia="zh-CN"/>
        </w:rPr>
        <w:t>, the following issues will be studied:</w:t>
      </w:r>
    </w:p>
    <w:p w14:paraId="0F5B11CC" w14:textId="77777777" w:rsidR="009166E9" w:rsidRPr="00E9603C" w:rsidRDefault="009166E9">
      <w:pPr>
        <w:pStyle w:val="B1"/>
      </w:pPr>
      <w:r w:rsidRPr="00E9603C">
        <w:t>-</w:t>
      </w:r>
      <w:r w:rsidRPr="00E9603C">
        <w:tab/>
        <w:t>What type of information from the UE could be collected by the network (e.g. NWDAF) as input for analytics generation?</w:t>
      </w:r>
    </w:p>
    <w:p w14:paraId="33C66912" w14:textId="77777777" w:rsidR="009166E9" w:rsidRPr="00E9603C" w:rsidRDefault="009166E9">
      <w:pPr>
        <w:pStyle w:val="B1"/>
      </w:pPr>
      <w:r w:rsidRPr="00E9603C">
        <w:t>-</w:t>
      </w:r>
      <w:r w:rsidRPr="00E9603C">
        <w:tab/>
      </w:r>
      <w:bookmarkStart w:id="1837" w:name="_Toc11149797"/>
      <w:r w:rsidRPr="00E9603C">
        <w:t>What types of analytics information could be provided by NWDAF to other NFs to leverage the data provided by the UE?</w:t>
      </w:r>
    </w:p>
    <w:p w14:paraId="5DB9A696" w14:textId="77777777" w:rsidR="009166E9" w:rsidRPr="00E9603C" w:rsidRDefault="009166E9">
      <w:pPr>
        <w:pStyle w:val="B1"/>
      </w:pPr>
      <w:r w:rsidRPr="00E9603C">
        <w:t>-</w:t>
      </w:r>
      <w:r w:rsidRPr="00E9603C">
        <w:tab/>
        <w:t>How frequently such data provided by the UE are to be shared with the NWDAF?</w:t>
      </w:r>
    </w:p>
    <w:p w14:paraId="3638BA89" w14:textId="77777777" w:rsidR="009166E9" w:rsidRPr="00E9603C" w:rsidRDefault="009166E9">
      <w:pPr>
        <w:pStyle w:val="B1"/>
      </w:pPr>
      <w:r w:rsidRPr="00E9603C">
        <w:t>-</w:t>
      </w:r>
      <w:r w:rsidRPr="00E9603C">
        <w:tab/>
        <w:t>What are the triggers for the UE to provide data to the NWDAF as input for analytics?</w:t>
      </w:r>
    </w:p>
    <w:p w14:paraId="3958DEC7" w14:textId="77777777" w:rsidR="009166E9" w:rsidRPr="00E9603C" w:rsidRDefault="009166E9">
      <w:pPr>
        <w:pStyle w:val="B1"/>
      </w:pPr>
      <w:r w:rsidRPr="00E9603C">
        <w:t>-</w:t>
      </w:r>
      <w:r w:rsidRPr="00E9603C">
        <w:tab/>
        <w:t>How to ensure the integrity and Operator-level accessibility of UE-provided information in order to avoid using misleading or untrusted information in the network?</w:t>
      </w:r>
    </w:p>
    <w:p w14:paraId="21675D4C" w14:textId="77777777" w:rsidR="009166E9" w:rsidRPr="00E9603C" w:rsidRDefault="009166E9">
      <w:pPr>
        <w:pStyle w:val="B1"/>
      </w:pPr>
      <w:r w:rsidRPr="00E9603C">
        <w:t>-</w:t>
      </w:r>
      <w:r w:rsidRPr="00E9603C">
        <w:tab/>
        <w:t>Whether there are privacy aspects that need to be considered, i.e. related to the information provided by the UE? If so, how to ensure privacy on collection and utilisation of UE data?</w:t>
      </w:r>
    </w:p>
    <w:p w14:paraId="157300C2" w14:textId="77777777" w:rsidR="009166E9" w:rsidRPr="00E9603C" w:rsidRDefault="009166E9">
      <w:pPr>
        <w:rPr>
          <w:lang w:eastAsia="ko-KR"/>
        </w:rPr>
      </w:pPr>
      <w:r w:rsidRPr="00E9603C">
        <w:rPr>
          <w:lang w:eastAsia="ko-KR"/>
        </w:rPr>
        <w:t>And finally,</w:t>
      </w:r>
    </w:p>
    <w:p w14:paraId="77F0C546" w14:textId="77777777" w:rsidR="009166E9" w:rsidRPr="00E9603C" w:rsidRDefault="009166E9">
      <w:pPr>
        <w:pStyle w:val="B1"/>
      </w:pPr>
      <w:r w:rsidRPr="00E9603C">
        <w:t>-</w:t>
      </w:r>
      <w:r w:rsidRPr="00E9603C">
        <w:tab/>
        <w:t>How the NWDAF collects the UE's information (the method of collection of data)?</w:t>
      </w:r>
    </w:p>
    <w:p w14:paraId="6ACD1479" w14:textId="77777777" w:rsidR="009166E9" w:rsidRPr="00E9603C" w:rsidRDefault="009166E9">
      <w:pPr>
        <w:pStyle w:val="NO"/>
        <w:rPr>
          <w:lang w:eastAsia="ko-KR"/>
        </w:rPr>
      </w:pPr>
      <w:r w:rsidRPr="00E9603C">
        <w:rPr>
          <w:lang w:eastAsia="ko-KR"/>
        </w:rPr>
        <w:t>NOTE 1:</w:t>
      </w:r>
      <w:r w:rsidRPr="00E9603C">
        <w:rPr>
          <w:lang w:eastAsia="ko-KR"/>
        </w:rPr>
        <w:tab/>
        <w:t>The method of collection of RAN impacting parameters from the UE will be investigated after the MDT work of TSG RAN is completed.</w:t>
      </w:r>
    </w:p>
    <w:p w14:paraId="58976482" w14:textId="77777777" w:rsidR="009166E9" w:rsidRPr="00E9603C" w:rsidRDefault="009166E9">
      <w:pPr>
        <w:pStyle w:val="NO"/>
      </w:pPr>
      <w:r w:rsidRPr="00E9603C">
        <w:t>NOTE 2:</w:t>
      </w:r>
      <w:r w:rsidRPr="00E9603C">
        <w:tab/>
        <w:t>The study on type of information collected from the UE also considers the level of on-device processing needed on the data (if any) before collection by the network/ NWDAF.</w:t>
      </w:r>
    </w:p>
    <w:p w14:paraId="42F7C77D" w14:textId="77777777" w:rsidR="009166E9" w:rsidRPr="00E9603C" w:rsidRDefault="009166E9">
      <w:pPr>
        <w:pStyle w:val="NO"/>
      </w:pPr>
      <w:r w:rsidRPr="00E9603C">
        <w:t>NOTE 3:</w:t>
      </w:r>
      <w:r w:rsidRPr="00E9603C">
        <w:tab/>
        <w:t>The above studies consider already existing 3GPP procedures to collect data from the UE and leverage them whenever possible to avoid duplicated procedures.</w:t>
      </w:r>
    </w:p>
    <w:p w14:paraId="36ACCE58" w14:textId="77777777" w:rsidR="009166E9" w:rsidRPr="00E9603C" w:rsidRDefault="009166E9">
      <w:pPr>
        <w:pStyle w:val="NO"/>
      </w:pPr>
      <w:r w:rsidRPr="00E9603C">
        <w:t>NOTE 4:</w:t>
      </w:r>
      <w:r w:rsidRPr="00E9603C">
        <w:tab/>
        <w:t>Any privacy, integrity or accessibility aspects identified will be studied in coordination with SA WG3 (if needed) and will be considered for the evaluation of the solutions.</w:t>
      </w:r>
    </w:p>
    <w:p w14:paraId="1E74C7D5" w14:textId="77777777" w:rsidR="009166E9" w:rsidRPr="00E9603C" w:rsidRDefault="009166E9">
      <w:pPr>
        <w:pStyle w:val="Heading4"/>
        <w:rPr>
          <w:lang w:eastAsia="ko-KR"/>
        </w:rPr>
      </w:pPr>
      <w:bookmarkStart w:id="1838" w:name="_Toc42769909"/>
      <w:bookmarkStart w:id="1839" w:name="_Toc25417330"/>
      <w:bookmarkStart w:id="1840" w:name="_Toc25417797"/>
      <w:bookmarkStart w:id="1841" w:name="_Toc31296357"/>
      <w:bookmarkStart w:id="1842" w:name="_Toc31360977"/>
      <w:bookmarkStart w:id="1843" w:name="_Toc25740464"/>
      <w:bookmarkStart w:id="1844" w:name="_Toc32428"/>
      <w:bookmarkStart w:id="1845" w:name="_Toc6042"/>
      <w:bookmarkStart w:id="1846" w:name="_Toc23926"/>
      <w:bookmarkStart w:id="1847" w:name="_Toc31448682"/>
      <w:bookmarkStart w:id="1848" w:name="_Toc31639158"/>
      <w:bookmarkStart w:id="1849" w:name="_Toc27860"/>
      <w:bookmarkStart w:id="1850" w:name="_Toc6375"/>
      <w:bookmarkStart w:id="1851" w:name="_Toc18737"/>
      <w:bookmarkStart w:id="1852" w:name="_Toc8476"/>
      <w:bookmarkStart w:id="1853" w:name="_Toc12554"/>
      <w:bookmarkStart w:id="1854" w:name="_Toc44004200"/>
      <w:bookmarkStart w:id="1855" w:name="_Toc42778965"/>
      <w:bookmarkStart w:id="1856" w:name="_Toc25416975"/>
      <w:bookmarkStart w:id="1857" w:name="_Toc50022254"/>
      <w:bookmarkStart w:id="1858" w:name="_Toc50022903"/>
      <w:bookmarkStart w:id="1859" w:name="_Toc30155511"/>
      <w:bookmarkStart w:id="1860" w:name="_Toc16205"/>
      <w:bookmarkStart w:id="1861" w:name="_Toc4653"/>
      <w:bookmarkStart w:id="1862" w:name="_Toc43393042"/>
      <w:bookmarkStart w:id="1863" w:name="_Toc50309556"/>
      <w:bookmarkStart w:id="1864" w:name="_Toc19375"/>
      <w:bookmarkStart w:id="1865" w:name="_Toc30155631"/>
      <w:bookmarkStart w:id="1866" w:name="_Toc21318"/>
      <w:bookmarkStart w:id="1867" w:name="_Toc50579288"/>
      <w:bookmarkStart w:id="1868" w:name="_Toc50023488"/>
      <w:bookmarkStart w:id="1869" w:name="_Toc54769875"/>
      <w:bookmarkStart w:id="1870" w:name="_Toc54779230"/>
      <w:bookmarkStart w:id="1871" w:name="_Toc54786190"/>
      <w:bookmarkStart w:id="1872" w:name="_Toc50020981"/>
      <w:bookmarkStart w:id="1873" w:name="_Toc57201041"/>
      <w:bookmarkStart w:id="1874" w:name="_Toc50021550"/>
      <w:bookmarkStart w:id="1875" w:name="_Toc57641079"/>
      <w:bookmarkStart w:id="1876" w:name="_Toc59101432"/>
      <w:r w:rsidRPr="00E9603C">
        <w:rPr>
          <w:lang w:eastAsia="ko-KR"/>
        </w:rPr>
        <w:t>5.2.8.2</w:t>
      </w:r>
      <w:r w:rsidRPr="00E9603C">
        <w:rPr>
          <w:lang w:eastAsia="ko-KR"/>
        </w:rPr>
        <w:tab/>
        <w:t>Requirements</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01230342" w14:textId="77777777" w:rsidR="009166E9" w:rsidRPr="00E9603C" w:rsidRDefault="009166E9">
      <w:pPr>
        <w:rPr>
          <w:lang w:eastAsia="ko-KR"/>
        </w:rPr>
      </w:pPr>
      <w:r w:rsidRPr="00E9603C">
        <w:rPr>
          <w:lang w:eastAsia="ko-KR"/>
        </w:rPr>
        <w:t>The network is able to ensure the privacy, integrity, and Operator-level accessibility of the data provided from the UE.</w:t>
      </w:r>
    </w:p>
    <w:p w14:paraId="3740BC64" w14:textId="77777777" w:rsidR="009166E9" w:rsidRPr="00E9603C" w:rsidRDefault="009166E9">
      <w:pPr>
        <w:rPr>
          <w:rFonts w:eastAsia="DengXian"/>
          <w:lang w:eastAsia="zh-CN"/>
        </w:rPr>
      </w:pPr>
      <w:r w:rsidRPr="00E9603C">
        <w:rPr>
          <w:rFonts w:eastAsia="DengXian"/>
          <w:lang w:eastAsia="zh-CN"/>
        </w:rPr>
        <w:t xml:space="preserve">The NWDAF is able to provide statistics or prediction information to other NFs to leverage </w:t>
      </w:r>
      <w:r w:rsidRPr="00E9603C">
        <w:rPr>
          <w:lang w:eastAsia="ko-KR"/>
        </w:rPr>
        <w:t xml:space="preserve">the data provided by the </w:t>
      </w:r>
      <w:r w:rsidRPr="00E9603C">
        <w:rPr>
          <w:rFonts w:eastAsia="DengXian"/>
          <w:lang w:eastAsia="zh-CN"/>
        </w:rPr>
        <w:t>UE.</w:t>
      </w:r>
    </w:p>
    <w:p w14:paraId="498811C2" w14:textId="77777777" w:rsidR="009166E9" w:rsidRPr="00E9603C" w:rsidRDefault="009166E9">
      <w:r w:rsidRPr="00E9603C">
        <w:t>There is no direct interface between the UE and the NWDAF.</w:t>
      </w:r>
    </w:p>
    <w:p w14:paraId="041E2515" w14:textId="77777777" w:rsidR="009166E9" w:rsidRPr="00E9603C" w:rsidRDefault="009166E9">
      <w:r w:rsidRPr="00E9603C">
        <w:t>This key issue shall only address how the 5GC can obtain information from the UE that is not already available at the network.</w:t>
      </w:r>
    </w:p>
    <w:p w14:paraId="138155CC" w14:textId="77777777" w:rsidR="009166E9" w:rsidRPr="00E9603C" w:rsidRDefault="009166E9">
      <w:pPr>
        <w:pStyle w:val="Heading3"/>
      </w:pPr>
      <w:bookmarkStart w:id="1877" w:name="_Toc3611"/>
      <w:bookmarkStart w:id="1878" w:name="_Toc25013"/>
      <w:bookmarkStart w:id="1879" w:name="_Toc25417798"/>
      <w:bookmarkStart w:id="1880" w:name="_Toc25740465"/>
      <w:bookmarkStart w:id="1881" w:name="_Toc20450"/>
      <w:bookmarkStart w:id="1882" w:name="_Toc19035"/>
      <w:bookmarkStart w:id="1883" w:name="_Toc42769910"/>
      <w:bookmarkStart w:id="1884" w:name="_Toc42778966"/>
      <w:bookmarkStart w:id="1885" w:name="_Toc43393043"/>
      <w:bookmarkStart w:id="1886" w:name="_Toc3656"/>
      <w:bookmarkStart w:id="1887" w:name="_Toc25790"/>
      <w:bookmarkStart w:id="1888" w:name="_Toc25417331"/>
      <w:bookmarkStart w:id="1889" w:name="_Toc16237"/>
      <w:bookmarkStart w:id="1890" w:name="_Toc6943"/>
      <w:bookmarkStart w:id="1891" w:name="_Toc30155632"/>
      <w:bookmarkStart w:id="1892" w:name="_Toc31360978"/>
      <w:bookmarkStart w:id="1893" w:name="_Toc44004201"/>
      <w:bookmarkStart w:id="1894" w:name="_Toc50020982"/>
      <w:bookmarkStart w:id="1895" w:name="_Toc50021551"/>
      <w:bookmarkStart w:id="1896" w:name="_Toc50022255"/>
      <w:bookmarkStart w:id="1897" w:name="_Toc50022904"/>
      <w:bookmarkStart w:id="1898" w:name="_Toc50023489"/>
      <w:bookmarkStart w:id="1899" w:name="_Toc25416976"/>
      <w:bookmarkStart w:id="1900" w:name="_Toc31639159"/>
      <w:bookmarkStart w:id="1901" w:name="_Toc30155512"/>
      <w:bookmarkStart w:id="1902" w:name="_Toc50309557"/>
      <w:bookmarkStart w:id="1903" w:name="_Toc16684"/>
      <w:bookmarkStart w:id="1904" w:name="_Toc16102"/>
      <w:bookmarkStart w:id="1905" w:name="_Toc31296358"/>
      <w:bookmarkStart w:id="1906" w:name="_Toc50579289"/>
      <w:bookmarkStart w:id="1907" w:name="_Toc31448683"/>
      <w:bookmarkStart w:id="1908" w:name="_Toc54769876"/>
      <w:bookmarkStart w:id="1909" w:name="_Toc54779231"/>
      <w:bookmarkStart w:id="1910" w:name="_Toc54786191"/>
      <w:bookmarkStart w:id="1911" w:name="_Toc18637"/>
      <w:bookmarkStart w:id="1912" w:name="_Toc57201042"/>
      <w:bookmarkStart w:id="1913" w:name="_Toc11279"/>
      <w:bookmarkStart w:id="1914" w:name="_Toc57641080"/>
      <w:bookmarkStart w:id="1915" w:name="_Toc59101433"/>
      <w:r w:rsidRPr="00E9603C">
        <w:t>5.2.9</w:t>
      </w:r>
      <w:r w:rsidRPr="00E9603C">
        <w:tab/>
        <w:t>Key Issue #9: Dispersion analytic output provided by NWDAF</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63C52B4E" w14:textId="77777777" w:rsidR="009166E9" w:rsidRPr="00E9603C" w:rsidRDefault="009166E9">
      <w:pPr>
        <w:pStyle w:val="Heading4"/>
      </w:pPr>
      <w:bookmarkStart w:id="1916" w:name="_Toc31360979"/>
      <w:bookmarkStart w:id="1917" w:name="_Toc31448684"/>
      <w:bookmarkStart w:id="1918" w:name="_Toc31639160"/>
      <w:bookmarkStart w:id="1919" w:name="_Toc25417799"/>
      <w:bookmarkStart w:id="1920" w:name="_Toc25740466"/>
      <w:bookmarkStart w:id="1921" w:name="_Toc32200"/>
      <w:bookmarkStart w:id="1922" w:name="_Toc5566"/>
      <w:bookmarkStart w:id="1923" w:name="_Toc42778967"/>
      <w:bookmarkStart w:id="1924" w:name="_Toc43393044"/>
      <w:bookmarkStart w:id="1925" w:name="_Toc3965"/>
      <w:bookmarkStart w:id="1926" w:name="_Toc25417332"/>
      <w:bookmarkStart w:id="1927" w:name="_Toc20026"/>
      <w:bookmarkStart w:id="1928" w:name="_Toc23548"/>
      <w:bookmarkStart w:id="1929" w:name="_Toc16007"/>
      <w:bookmarkStart w:id="1930" w:name="_Toc42769911"/>
      <w:bookmarkStart w:id="1931" w:name="_Toc9075"/>
      <w:bookmarkStart w:id="1932" w:name="_Toc44004202"/>
      <w:bookmarkStart w:id="1933" w:name="_Toc50020983"/>
      <w:bookmarkStart w:id="1934" w:name="_Toc50021552"/>
      <w:bookmarkStart w:id="1935" w:name="_Toc50022256"/>
      <w:bookmarkStart w:id="1936" w:name="_Toc50022905"/>
      <w:bookmarkStart w:id="1937" w:name="_Toc50023490"/>
      <w:bookmarkStart w:id="1938" w:name="_Toc26268"/>
      <w:bookmarkStart w:id="1939" w:name="_Toc25416977"/>
      <w:bookmarkStart w:id="1940" w:name="_Toc30155633"/>
      <w:bookmarkStart w:id="1941" w:name="_Toc50309558"/>
      <w:bookmarkStart w:id="1942" w:name="_Toc8963"/>
      <w:bookmarkStart w:id="1943" w:name="_Toc4217"/>
      <w:bookmarkStart w:id="1944" w:name="_Toc30155513"/>
      <w:bookmarkStart w:id="1945" w:name="_Toc50579290"/>
      <w:bookmarkStart w:id="1946" w:name="_Toc27346"/>
      <w:bookmarkStart w:id="1947" w:name="_Toc54769877"/>
      <w:bookmarkStart w:id="1948" w:name="_Toc54779232"/>
      <w:bookmarkStart w:id="1949" w:name="_Toc54786192"/>
      <w:bookmarkStart w:id="1950" w:name="_Toc4299"/>
      <w:bookmarkStart w:id="1951" w:name="_Toc57201043"/>
      <w:bookmarkStart w:id="1952" w:name="_Toc31296359"/>
      <w:bookmarkStart w:id="1953" w:name="_Toc57641081"/>
      <w:bookmarkStart w:id="1954" w:name="_Toc59101434"/>
      <w:r w:rsidRPr="00E9603C">
        <w:t>5.2.9.1</w:t>
      </w:r>
      <w:r w:rsidRPr="00E9603C">
        <w:tab/>
        <w:t>Description</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1E1B3205" w14:textId="77777777" w:rsidR="009166E9" w:rsidRPr="00E9603C" w:rsidRDefault="009166E9">
      <w:pPr>
        <w:rPr>
          <w:rFonts w:eastAsia="Calibri"/>
          <w:color w:val="auto"/>
          <w:lang w:eastAsia="zh-CN"/>
        </w:rPr>
      </w:pPr>
      <w:r w:rsidRPr="00E9603C">
        <w:rPr>
          <w:lang w:eastAsia="zh-CN"/>
        </w:rPr>
        <w:t>NWDAF implementations, as per Rel-16 standards, can provide UE mobility and UE communication analytics. This also includes statistics in the past or predictions for the future. While UE mobility and communication analytics provided by NWDAF can already be a useful source of information for analytics consumer decisions, it is necessary to investigate how to further enhance NWDAF functionality and allow NWDAF to provide more elaborated output to its potential consumers and utilize UE(s) collected information to determine network centric attributes.</w:t>
      </w:r>
    </w:p>
    <w:p w14:paraId="145AA5C3" w14:textId="77777777" w:rsidR="009166E9" w:rsidRPr="00E9603C" w:rsidRDefault="009166E9">
      <w:pPr>
        <w:rPr>
          <w:lang w:eastAsia="zh-CN"/>
        </w:rPr>
      </w:pPr>
      <w:r w:rsidRPr="00E9603C">
        <w:rPr>
          <w:lang w:eastAsia="zh-CN"/>
        </w:rPr>
        <w:t>Within the context of this key issue, it is proposed to study:</w:t>
      </w:r>
    </w:p>
    <w:p w14:paraId="7495E94D" w14:textId="77777777" w:rsidR="009166E9" w:rsidRPr="00E9603C" w:rsidRDefault="009166E9">
      <w:pPr>
        <w:pStyle w:val="B1"/>
      </w:pPr>
      <w:r w:rsidRPr="00E9603C">
        <w:t>-</w:t>
      </w:r>
      <w:r w:rsidRPr="00E9603C">
        <w:tab/>
        <w:t>Identify whether, for new use cases in Rel-17, the NFs benefit from the inclusion of dispersion analytics, i.e. new type of analytics in addition to UE mobility and communication analytics.</w:t>
      </w:r>
    </w:p>
    <w:p w14:paraId="36242968" w14:textId="77777777" w:rsidR="009166E9" w:rsidRPr="00E9603C" w:rsidRDefault="009166E9">
      <w:pPr>
        <w:pStyle w:val="B1"/>
      </w:pPr>
      <w:r w:rsidRPr="00E9603C">
        <w:t>-</w:t>
      </w:r>
      <w:r w:rsidRPr="00E9603C">
        <w:tab/>
        <w:t>If new type of dispersion analytics is deemed necessary then the next step would be to study:</w:t>
      </w:r>
    </w:p>
    <w:p w14:paraId="24554D21" w14:textId="77777777" w:rsidR="009166E9" w:rsidRPr="00E9603C" w:rsidRDefault="009166E9">
      <w:pPr>
        <w:pStyle w:val="B2"/>
      </w:pPr>
      <w:r w:rsidRPr="00E9603C">
        <w:t>-</w:t>
      </w:r>
      <w:r w:rsidRPr="00E9603C">
        <w:tab/>
        <w:t>How a NF consumer requests NWDAF new type of dispersion analytics and what are the necessary inputs.</w:t>
      </w:r>
    </w:p>
    <w:p w14:paraId="777CB65D" w14:textId="77777777" w:rsidR="009166E9" w:rsidRPr="00E9603C" w:rsidRDefault="009166E9">
      <w:pPr>
        <w:pStyle w:val="B2"/>
      </w:pPr>
      <w:r w:rsidRPr="00E9603C">
        <w:t>-</w:t>
      </w:r>
      <w:r w:rsidRPr="00E9603C">
        <w:tab/>
        <w:t>How the NFs can make use of dispersion analytics for its actions.</w:t>
      </w:r>
    </w:p>
    <w:p w14:paraId="066D03A7" w14:textId="77777777" w:rsidR="009166E9" w:rsidRPr="00E9603C" w:rsidRDefault="009166E9">
      <w:pPr>
        <w:pStyle w:val="B2"/>
      </w:pPr>
      <w:r w:rsidRPr="00E9603C">
        <w:t>-</w:t>
      </w:r>
      <w:r w:rsidRPr="00E9603C">
        <w:tab/>
        <w:t>What information the NWDAF dispersion analytics outputs will contain.</w:t>
      </w:r>
    </w:p>
    <w:p w14:paraId="1F31C682" w14:textId="77777777" w:rsidR="009166E9" w:rsidRPr="00E9603C" w:rsidRDefault="009166E9">
      <w:pPr>
        <w:pStyle w:val="B2"/>
      </w:pPr>
      <w:r w:rsidRPr="00E9603C">
        <w:t>-</w:t>
      </w:r>
      <w:r w:rsidRPr="00E9603C">
        <w:tab/>
        <w:t>What data needs to be collected by the NWDAF to be able to provide such new types of dispersion output analytics.</w:t>
      </w:r>
    </w:p>
    <w:p w14:paraId="53991C7A" w14:textId="77777777" w:rsidR="009166E9" w:rsidRPr="00E9603C" w:rsidRDefault="009166E9">
      <w:pPr>
        <w:pStyle w:val="B2"/>
      </w:pPr>
      <w:r w:rsidRPr="00E9603C">
        <w:t>-</w:t>
      </w:r>
      <w:r w:rsidRPr="00E9603C">
        <w:tab/>
        <w:t>If provision of dispersion analytics is likely to reduce the signalling load.</w:t>
      </w:r>
    </w:p>
    <w:p w14:paraId="33E65774" w14:textId="77777777" w:rsidR="009166E9" w:rsidRPr="00E9603C" w:rsidRDefault="009166E9">
      <w:pPr>
        <w:pStyle w:val="Heading4"/>
      </w:pPr>
      <w:bookmarkStart w:id="1955" w:name="_Toc31360980"/>
      <w:bookmarkStart w:id="1956" w:name="_Toc31448685"/>
      <w:bookmarkStart w:id="1957" w:name="_Toc20889"/>
      <w:bookmarkStart w:id="1958" w:name="_Toc11702"/>
      <w:bookmarkStart w:id="1959" w:name="_Toc25740467"/>
      <w:bookmarkStart w:id="1960" w:name="_Toc30155514"/>
      <w:bookmarkStart w:id="1961" w:name="_Toc79"/>
      <w:bookmarkStart w:id="1962" w:name="_Toc25416978"/>
      <w:bookmarkStart w:id="1963" w:name="_Toc25417333"/>
      <w:bookmarkStart w:id="1964" w:name="_Toc15332"/>
      <w:bookmarkStart w:id="1965" w:name="_Toc14494"/>
      <w:bookmarkStart w:id="1966" w:name="_Toc28261"/>
      <w:bookmarkStart w:id="1967" w:name="_Toc32619"/>
      <w:bookmarkStart w:id="1968" w:name="_Toc22018"/>
      <w:bookmarkStart w:id="1969" w:name="_Toc2889"/>
      <w:bookmarkStart w:id="1970" w:name="_Toc5462"/>
      <w:bookmarkStart w:id="1971" w:name="_Toc43393045"/>
      <w:bookmarkStart w:id="1972" w:name="_Toc30155634"/>
      <w:bookmarkStart w:id="1973" w:name="_Toc31296360"/>
      <w:bookmarkStart w:id="1974" w:name="_Toc42778968"/>
      <w:bookmarkStart w:id="1975" w:name="_Toc23210"/>
      <w:bookmarkStart w:id="1976" w:name="_Toc50023491"/>
      <w:bookmarkStart w:id="1977" w:name="_Toc31639161"/>
      <w:bookmarkStart w:id="1978" w:name="_Toc44004203"/>
      <w:bookmarkStart w:id="1979" w:name="_Toc50020984"/>
      <w:bookmarkStart w:id="1980" w:name="_Toc50309559"/>
      <w:bookmarkStart w:id="1981" w:name="_Toc12574"/>
      <w:bookmarkStart w:id="1982" w:name="_Toc42769912"/>
      <w:bookmarkStart w:id="1983" w:name="_Toc50022906"/>
      <w:bookmarkStart w:id="1984" w:name="_Toc50579291"/>
      <w:bookmarkStart w:id="1985" w:name="_Toc25417800"/>
      <w:bookmarkStart w:id="1986" w:name="_Toc54769878"/>
      <w:bookmarkStart w:id="1987" w:name="_Toc54779233"/>
      <w:bookmarkStart w:id="1988" w:name="_Toc54786193"/>
      <w:bookmarkStart w:id="1989" w:name="_Toc50021553"/>
      <w:bookmarkStart w:id="1990" w:name="_Toc57201044"/>
      <w:bookmarkStart w:id="1991" w:name="_Toc50022257"/>
      <w:bookmarkStart w:id="1992" w:name="_Toc57641082"/>
      <w:bookmarkStart w:id="1993" w:name="_Toc59101435"/>
      <w:r w:rsidRPr="00E9603C">
        <w:t>5.2.9.2</w:t>
      </w:r>
      <w:r w:rsidRPr="00E9603C">
        <w:tab/>
        <w:t>Requirements</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26B5BC88" w14:textId="77777777" w:rsidR="009166E9" w:rsidRPr="00E9603C" w:rsidRDefault="009166E9">
      <w:pPr>
        <w:rPr>
          <w:strike/>
          <w:lang w:eastAsia="en-US"/>
        </w:rPr>
      </w:pPr>
      <w:r w:rsidRPr="00E9603C">
        <w:rPr>
          <w:lang w:eastAsia="en-US"/>
        </w:rPr>
        <w:t>In order to provide dispersion information, the NWDAF may collect relevant additional UE mobility information, data usage and information related to session management from OAM, 5GC and AFs.</w:t>
      </w:r>
    </w:p>
    <w:p w14:paraId="250E7A82" w14:textId="77777777" w:rsidR="009166E9" w:rsidRPr="00E9603C" w:rsidRDefault="009166E9">
      <w:pPr>
        <w:pStyle w:val="Heading3"/>
      </w:pPr>
      <w:bookmarkStart w:id="1994" w:name="_Toc42778969"/>
      <w:bookmarkStart w:id="1995" w:name="_Toc25416979"/>
      <w:bookmarkStart w:id="1996" w:name="_Toc25851"/>
      <w:bookmarkStart w:id="1997" w:name="_Toc8402"/>
      <w:bookmarkStart w:id="1998" w:name="_Toc14714"/>
      <w:bookmarkStart w:id="1999" w:name="_Toc10571"/>
      <w:bookmarkStart w:id="2000" w:name="_Toc32603"/>
      <w:bookmarkStart w:id="2001" w:name="_Toc11040"/>
      <w:bookmarkStart w:id="2002" w:name="_Toc10336"/>
      <w:bookmarkStart w:id="2003" w:name="_Toc3841"/>
      <w:bookmarkStart w:id="2004" w:name="_Toc43393046"/>
      <w:bookmarkStart w:id="2005" w:name="_Toc10879"/>
      <w:bookmarkStart w:id="2006" w:name="_Toc30427"/>
      <w:bookmarkStart w:id="2007" w:name="_Toc25417801"/>
      <w:bookmarkStart w:id="2008" w:name="_Toc25740468"/>
      <w:bookmarkStart w:id="2009" w:name="_Toc16819"/>
      <w:bookmarkStart w:id="2010" w:name="_Toc3374"/>
      <w:bookmarkStart w:id="2011" w:name="_Toc31639162"/>
      <w:bookmarkStart w:id="2012" w:name="_Toc50021554"/>
      <w:bookmarkStart w:id="2013" w:name="_Toc50022258"/>
      <w:bookmarkStart w:id="2014" w:name="_Toc50022907"/>
      <w:bookmarkStart w:id="2015" w:name="_Toc50023492"/>
      <w:bookmarkStart w:id="2016" w:name="_Toc25417334"/>
      <w:bookmarkStart w:id="2017" w:name="_Toc31296361"/>
      <w:bookmarkStart w:id="2018" w:name="_Toc30155635"/>
      <w:bookmarkStart w:id="2019" w:name="_Toc50309560"/>
      <w:bookmarkStart w:id="2020" w:name="_Toc31360981"/>
      <w:bookmarkStart w:id="2021" w:name="_Toc31448686"/>
      <w:bookmarkStart w:id="2022" w:name="_Toc30155515"/>
      <w:bookmarkStart w:id="2023" w:name="_Toc50579292"/>
      <w:bookmarkStart w:id="2024" w:name="_Toc42769913"/>
      <w:bookmarkStart w:id="2025" w:name="_Toc54769879"/>
      <w:bookmarkStart w:id="2026" w:name="_Toc54779234"/>
      <w:bookmarkStart w:id="2027" w:name="_Toc54786194"/>
      <w:bookmarkStart w:id="2028" w:name="_Toc44004204"/>
      <w:bookmarkStart w:id="2029" w:name="_Toc57201045"/>
      <w:bookmarkStart w:id="2030" w:name="_Toc50020985"/>
      <w:bookmarkStart w:id="2031" w:name="_Toc57641083"/>
      <w:bookmarkStart w:id="2032" w:name="_Toc59101436"/>
      <w:r w:rsidRPr="00E9603C">
        <w:t>5.2.10</w:t>
      </w:r>
      <w:r w:rsidRPr="00E9603C">
        <w:tab/>
        <w:t>Key Issue #10: NWDAF Assisted UP Optimization</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377EA38B" w14:textId="77777777" w:rsidR="009166E9" w:rsidRPr="00E9603C" w:rsidRDefault="009166E9">
      <w:pPr>
        <w:pStyle w:val="Heading4"/>
        <w:rPr>
          <w:rFonts w:eastAsia="Calibri"/>
        </w:rPr>
      </w:pPr>
      <w:bookmarkStart w:id="2033" w:name="_Toc15830"/>
      <w:bookmarkStart w:id="2034" w:name="_Toc24239"/>
      <w:bookmarkStart w:id="2035" w:name="_Toc20616"/>
      <w:bookmarkStart w:id="2036" w:name="_Toc10866"/>
      <w:bookmarkStart w:id="2037" w:name="_Toc18255"/>
      <w:bookmarkStart w:id="2038" w:name="_Toc21502"/>
      <w:bookmarkStart w:id="2039" w:name="_Toc25417335"/>
      <w:bookmarkStart w:id="2040" w:name="_Toc25417802"/>
      <w:bookmarkStart w:id="2041" w:name="_Toc31296362"/>
      <w:bookmarkStart w:id="2042" w:name="_Toc31360982"/>
      <w:bookmarkStart w:id="2043" w:name="_Toc31448687"/>
      <w:bookmarkStart w:id="2044" w:name="_Toc31639163"/>
      <w:bookmarkStart w:id="2045" w:name="_Toc25740469"/>
      <w:bookmarkStart w:id="2046" w:name="_Toc15150"/>
      <w:bookmarkStart w:id="2047" w:name="_Toc25416980"/>
      <w:bookmarkStart w:id="2048" w:name="_Toc30155636"/>
      <w:bookmarkStart w:id="2049" w:name="_Toc44004205"/>
      <w:bookmarkStart w:id="2050" w:name="_Toc50020986"/>
      <w:bookmarkStart w:id="2051" w:name="_Toc50021555"/>
      <w:bookmarkStart w:id="2052" w:name="_Toc50022259"/>
      <w:bookmarkStart w:id="2053" w:name="_Toc50022908"/>
      <w:bookmarkStart w:id="2054" w:name="_Toc50023493"/>
      <w:bookmarkStart w:id="2055" w:name="_Toc43393047"/>
      <w:bookmarkStart w:id="2056" w:name="_Toc30155516"/>
      <w:bookmarkStart w:id="2057" w:name="_Toc13007"/>
      <w:bookmarkStart w:id="2058" w:name="_Toc32557"/>
      <w:bookmarkStart w:id="2059" w:name="_Toc8222"/>
      <w:bookmarkStart w:id="2060" w:name="_Toc42769914"/>
      <w:bookmarkStart w:id="2061" w:name="_Toc42778970"/>
      <w:bookmarkStart w:id="2062" w:name="_Toc50579293"/>
      <w:bookmarkStart w:id="2063" w:name="_Toc23903"/>
      <w:bookmarkStart w:id="2064" w:name="_Toc54769880"/>
      <w:bookmarkStart w:id="2065" w:name="_Toc54779235"/>
      <w:bookmarkStart w:id="2066" w:name="_Toc54786195"/>
      <w:bookmarkStart w:id="2067" w:name="_Toc50309561"/>
      <w:bookmarkStart w:id="2068" w:name="_Toc57201046"/>
      <w:bookmarkStart w:id="2069" w:name="_Toc1121"/>
      <w:bookmarkStart w:id="2070" w:name="_Toc57641084"/>
      <w:bookmarkStart w:id="2071" w:name="_Toc59101437"/>
      <w:r w:rsidRPr="00E9603C">
        <w:t>5.2.10.1</w:t>
      </w:r>
      <w:r w:rsidRPr="00E9603C">
        <w:tab/>
        <w:t>Description</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1054EEEE" w14:textId="77777777" w:rsidR="009166E9" w:rsidRPr="00E9603C" w:rsidRDefault="009166E9">
      <w:pPr>
        <w:rPr>
          <w:lang w:eastAsia="zh-CN"/>
        </w:rPr>
      </w:pPr>
      <w:r w:rsidRPr="00E9603C">
        <w:rPr>
          <w:lang w:eastAsia="zh-CN"/>
        </w:rPr>
        <w:t>NWDAF implementations, as per Rel-16 standards, can provide network performance analytics. This also includes communication and mobility information and the amount of UEs located in an area of interest. While network performance provided by NWDAF can already be a useful source of information for analytics consumer decisions, it is necessary to investigate how to further enhance NWDAF network performance functionality to enable visibility of key users to support user-aware performance optimization through data path management. No user or user group customization is possible when users are only counted. However, the ability to discern between different user types gives greater flexibility and accuracy to optimization activities. In particular, NWDAF should provide analytics that points to the users that are driving network activity in a particular area of interest.</w:t>
      </w:r>
    </w:p>
    <w:p w14:paraId="255ED55D" w14:textId="77777777" w:rsidR="009166E9" w:rsidRPr="00E9603C" w:rsidRDefault="009166E9">
      <w:pPr>
        <w:rPr>
          <w:lang w:eastAsia="zh-CN"/>
        </w:rPr>
      </w:pPr>
      <w:r w:rsidRPr="00E9603C">
        <w:rPr>
          <w:rFonts w:eastAsia="DengXian"/>
          <w:lang w:eastAsia="zh-CN"/>
        </w:rPr>
        <w:t>In order to support diverse usage scenarios of 5G such as edge computing and AR/VR, the applications or services deployed in cloud or edge computing could be run on multiple external ENs, and/or they can be relocated into another location. It means that the service experience can be affected by both internal and external UP selections. To improve the service experience, this key issue needs to consider service/application traffic characteristics, mobility of UE and frequent relocation of service/application and the end to end service/application performance analytics among the multiple data paths.</w:t>
      </w:r>
    </w:p>
    <w:p w14:paraId="422C0D67" w14:textId="77777777" w:rsidR="009166E9" w:rsidRPr="00E9603C" w:rsidRDefault="009166E9">
      <w:pPr>
        <w:rPr>
          <w:lang w:eastAsia="zh-CN"/>
        </w:rPr>
      </w:pPr>
      <w:r w:rsidRPr="00E9603C">
        <w:rPr>
          <w:lang w:eastAsia="zh-CN"/>
        </w:rPr>
        <w:t>Within the context of this key issue, it is proposed to study:</w:t>
      </w:r>
    </w:p>
    <w:p w14:paraId="2F0B003C" w14:textId="77777777" w:rsidR="009166E9" w:rsidRPr="00E9603C" w:rsidRDefault="009166E9">
      <w:pPr>
        <w:pStyle w:val="B1"/>
      </w:pPr>
      <w:r w:rsidRPr="00E9603C">
        <w:t>-</w:t>
      </w:r>
      <w:r w:rsidRPr="00E9603C">
        <w:tab/>
        <w:t>What information the NWDAF outputs will contain.</w:t>
      </w:r>
    </w:p>
    <w:p w14:paraId="5414D324" w14:textId="77777777" w:rsidR="009166E9" w:rsidRPr="00E9603C" w:rsidRDefault="009166E9">
      <w:pPr>
        <w:pStyle w:val="B1"/>
      </w:pPr>
      <w:r w:rsidRPr="00E9603C">
        <w:t>-</w:t>
      </w:r>
      <w:r w:rsidRPr="00E9603C">
        <w:tab/>
        <w:t>Study whether new type of analytics are needed for UP optimization.</w:t>
      </w:r>
    </w:p>
    <w:p w14:paraId="3DF4E1A6" w14:textId="77777777" w:rsidR="009166E9" w:rsidRPr="00E9603C" w:rsidRDefault="009166E9">
      <w:pPr>
        <w:pStyle w:val="B1"/>
      </w:pPr>
      <w:r w:rsidRPr="00E9603C">
        <w:t>-</w:t>
      </w:r>
      <w:r w:rsidRPr="00E9603C">
        <w:tab/>
        <w:t>How the NFs can make use of analytics for its actions.</w:t>
      </w:r>
    </w:p>
    <w:p w14:paraId="76816169" w14:textId="77777777" w:rsidR="009166E9" w:rsidRPr="00E9603C" w:rsidRDefault="009166E9">
      <w:pPr>
        <w:pStyle w:val="B1"/>
      </w:pPr>
      <w:r w:rsidRPr="00E9603C">
        <w:t>-</w:t>
      </w:r>
      <w:r w:rsidRPr="00E9603C">
        <w:tab/>
        <w:t>What kind of data should be collected by the NWDAF to provide new type of UP optimization analytics.</w:t>
      </w:r>
    </w:p>
    <w:p w14:paraId="5C82FD9E" w14:textId="77777777" w:rsidR="009166E9" w:rsidRPr="00E9603C" w:rsidRDefault="009166E9">
      <w:pPr>
        <w:pStyle w:val="B1"/>
      </w:pPr>
      <w:r w:rsidRPr="00E9603C">
        <w:t>-</w:t>
      </w:r>
      <w:bookmarkStart w:id="2072" w:name="_Hlk25262016"/>
      <w:r w:rsidRPr="00E9603C">
        <w:tab/>
        <w:t>What kind of analytics should be exposed to AFs or NFs to select optimal UP to improve end-to-end service experience.</w:t>
      </w:r>
      <w:bookmarkEnd w:id="2072"/>
    </w:p>
    <w:p w14:paraId="284875A2" w14:textId="77777777" w:rsidR="009166E9" w:rsidRPr="00E9603C" w:rsidRDefault="009166E9">
      <w:pPr>
        <w:pStyle w:val="Heading4"/>
      </w:pPr>
      <w:bookmarkStart w:id="2073" w:name="_Toc31296363"/>
      <w:bookmarkStart w:id="2074" w:name="_Toc25417803"/>
      <w:bookmarkStart w:id="2075" w:name="_Toc18270"/>
      <w:bookmarkStart w:id="2076" w:name="_Toc30815"/>
      <w:bookmarkStart w:id="2077" w:name="_Toc31030"/>
      <w:bookmarkStart w:id="2078" w:name="_Toc31229"/>
      <w:bookmarkStart w:id="2079" w:name="_Toc31639164"/>
      <w:bookmarkStart w:id="2080" w:name="_Toc7428"/>
      <w:bookmarkStart w:id="2081" w:name="_Toc31156"/>
      <w:bookmarkStart w:id="2082" w:name="_Toc31011"/>
      <w:bookmarkStart w:id="2083" w:name="_Toc30155517"/>
      <w:bookmarkStart w:id="2084" w:name="_Toc30155637"/>
      <w:bookmarkStart w:id="2085" w:name="_Toc42778971"/>
      <w:bookmarkStart w:id="2086" w:name="_Toc43393048"/>
      <w:bookmarkStart w:id="2087" w:name="_Toc44004206"/>
      <w:bookmarkStart w:id="2088" w:name="_Toc50020987"/>
      <w:bookmarkStart w:id="2089" w:name="_Toc50021556"/>
      <w:bookmarkStart w:id="2090" w:name="_Toc50022260"/>
      <w:bookmarkStart w:id="2091" w:name="_Toc50022909"/>
      <w:bookmarkStart w:id="2092" w:name="_Toc50023494"/>
      <w:bookmarkStart w:id="2093" w:name="_Toc30176"/>
      <w:bookmarkStart w:id="2094" w:name="_Toc32052"/>
      <w:bookmarkStart w:id="2095" w:name="_Toc8834"/>
      <w:bookmarkStart w:id="2096" w:name="_Toc50309562"/>
      <w:bookmarkStart w:id="2097" w:name="_Toc19979"/>
      <w:bookmarkStart w:id="2098" w:name="_Toc5900"/>
      <w:bookmarkStart w:id="2099" w:name="_Toc31360983"/>
      <w:bookmarkStart w:id="2100" w:name="_Toc50579294"/>
      <w:bookmarkStart w:id="2101" w:name="_Toc25740470"/>
      <w:bookmarkStart w:id="2102" w:name="_Toc54769881"/>
      <w:bookmarkStart w:id="2103" w:name="_Toc54779236"/>
      <w:bookmarkStart w:id="2104" w:name="_Toc54786196"/>
      <w:bookmarkStart w:id="2105" w:name="_Toc31448688"/>
      <w:bookmarkStart w:id="2106" w:name="_Toc57201047"/>
      <w:bookmarkStart w:id="2107" w:name="_Toc42769915"/>
      <w:bookmarkStart w:id="2108" w:name="_Toc57641085"/>
      <w:bookmarkStart w:id="2109" w:name="_Toc59101438"/>
      <w:r w:rsidRPr="00E9603C">
        <w:t>5.2.10.2</w:t>
      </w:r>
      <w:r w:rsidRPr="00E9603C">
        <w:tab/>
        <w:t>Requirements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7ED59C84" w14:textId="77777777" w:rsidR="009166E9" w:rsidRPr="00E9603C" w:rsidRDefault="009166E9">
      <w:pPr>
        <w:pStyle w:val="EditorsNote"/>
      </w:pPr>
      <w:r w:rsidRPr="00E9603C">
        <w:t>Editor's note:</w:t>
      </w:r>
      <w:r w:rsidRPr="00E9603C">
        <w:rPr>
          <w:lang w:eastAsia="ko-KR"/>
        </w:rPr>
        <w:tab/>
        <w:t>This clause provides the requirements the solutions to this key issue need to address.</w:t>
      </w:r>
    </w:p>
    <w:p w14:paraId="63E27DE5" w14:textId="77777777" w:rsidR="009166E9" w:rsidRPr="00E9603C" w:rsidRDefault="009166E9">
      <w:pPr>
        <w:pStyle w:val="Heading3"/>
        <w:rPr>
          <w:lang w:eastAsia="ko-KR"/>
        </w:rPr>
      </w:pPr>
      <w:bookmarkStart w:id="2110" w:name="_Toc31360984"/>
      <w:bookmarkStart w:id="2111" w:name="_Toc31448689"/>
      <w:bookmarkStart w:id="2112" w:name="_Toc31639165"/>
      <w:bookmarkStart w:id="2113" w:name="_Toc31296364"/>
      <w:bookmarkStart w:id="2114" w:name="_Toc25416981"/>
      <w:bookmarkStart w:id="2115" w:name="_Toc1862"/>
      <w:bookmarkStart w:id="2116" w:name="_Toc32589"/>
      <w:bookmarkStart w:id="2117" w:name="_Toc10723"/>
      <w:bookmarkStart w:id="2118" w:name="_Toc43393049"/>
      <w:bookmarkStart w:id="2119" w:name="_Toc7755"/>
      <w:bookmarkStart w:id="2120" w:name="_Toc30155638"/>
      <w:bookmarkStart w:id="2121" w:name="_Toc11529"/>
      <w:bookmarkStart w:id="2122" w:name="_Toc30880"/>
      <w:bookmarkStart w:id="2123" w:name="_Toc16116"/>
      <w:bookmarkStart w:id="2124" w:name="_Toc24728"/>
      <w:bookmarkStart w:id="2125" w:name="_Toc30155518"/>
      <w:bookmarkStart w:id="2126" w:name="_Toc44004207"/>
      <w:bookmarkStart w:id="2127" w:name="_Toc50020988"/>
      <w:bookmarkStart w:id="2128" w:name="_Toc50021557"/>
      <w:bookmarkStart w:id="2129" w:name="_Toc50022261"/>
      <w:bookmarkStart w:id="2130" w:name="_Toc50022910"/>
      <w:bookmarkStart w:id="2131" w:name="_Toc50023495"/>
      <w:bookmarkStart w:id="2132" w:name="_Toc29167"/>
      <w:bookmarkStart w:id="2133" w:name="_Toc25417336"/>
      <w:bookmarkStart w:id="2134" w:name="_Toc25417804"/>
      <w:bookmarkStart w:id="2135" w:name="_Toc50309563"/>
      <w:bookmarkStart w:id="2136" w:name="_Toc5393"/>
      <w:bookmarkStart w:id="2137" w:name="_Toc9328"/>
      <w:bookmarkStart w:id="2138" w:name="_Toc25740471"/>
      <w:bookmarkStart w:id="2139" w:name="_Toc50579295"/>
      <w:bookmarkStart w:id="2140" w:name="_Toc26432"/>
      <w:bookmarkStart w:id="2141" w:name="_Toc54769882"/>
      <w:bookmarkStart w:id="2142" w:name="_Toc54779237"/>
      <w:bookmarkStart w:id="2143" w:name="_Toc54786197"/>
      <w:bookmarkStart w:id="2144" w:name="_Toc42769916"/>
      <w:bookmarkStart w:id="2145" w:name="_Toc57201048"/>
      <w:bookmarkStart w:id="2146" w:name="_Toc42778972"/>
      <w:bookmarkStart w:id="2147" w:name="_Toc57641086"/>
      <w:bookmarkStart w:id="2148" w:name="_Toc59101439"/>
      <w:r w:rsidRPr="00E9603C">
        <w:rPr>
          <w:lang w:eastAsia="ko-KR"/>
        </w:rPr>
        <w:t>5.2.11</w:t>
      </w:r>
      <w:r w:rsidRPr="00E9603C">
        <w:rPr>
          <w:lang w:eastAsia="ko-KR"/>
        </w:rPr>
        <w:tab/>
        <w:t xml:space="preserve">Key Issue #11: </w:t>
      </w:r>
      <w:r w:rsidRPr="00E9603C">
        <w:t>Increasing efficiency of data collection</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0304A378" w14:textId="77777777" w:rsidR="009166E9" w:rsidRPr="00E9603C" w:rsidRDefault="009166E9">
      <w:pPr>
        <w:pStyle w:val="Heading4"/>
        <w:rPr>
          <w:lang w:eastAsia="ko-KR"/>
        </w:rPr>
      </w:pPr>
      <w:bookmarkStart w:id="2149" w:name="_Toc1169"/>
      <w:bookmarkStart w:id="2150" w:name="_Toc3272"/>
      <w:bookmarkStart w:id="2151" w:name="_Toc25417805"/>
      <w:bookmarkStart w:id="2152" w:name="_Toc30155519"/>
      <w:bookmarkStart w:id="2153" w:name="_Toc15360"/>
      <w:bookmarkStart w:id="2154" w:name="_Toc15767"/>
      <w:bookmarkStart w:id="2155" w:name="_Toc42769917"/>
      <w:bookmarkStart w:id="2156" w:name="_Toc42778973"/>
      <w:bookmarkStart w:id="2157" w:name="_Toc43393050"/>
      <w:bookmarkStart w:id="2158" w:name="_Toc6863"/>
      <w:bookmarkStart w:id="2159" w:name="_Toc31474"/>
      <w:bookmarkStart w:id="2160" w:name="_Toc5324"/>
      <w:bookmarkStart w:id="2161" w:name="_Toc25050"/>
      <w:bookmarkStart w:id="2162" w:name="_Toc31448690"/>
      <w:bookmarkStart w:id="2163" w:name="_Toc31639166"/>
      <w:bookmarkStart w:id="2164" w:name="_Toc25740472"/>
      <w:bookmarkStart w:id="2165" w:name="_Toc31360985"/>
      <w:bookmarkStart w:id="2166" w:name="_Toc10145"/>
      <w:bookmarkStart w:id="2167" w:name="_Toc31296365"/>
      <w:bookmarkStart w:id="2168" w:name="_Toc50022262"/>
      <w:bookmarkStart w:id="2169" w:name="_Toc50022911"/>
      <w:bookmarkStart w:id="2170" w:name="_Toc50023496"/>
      <w:bookmarkStart w:id="2171" w:name="_Toc31715"/>
      <w:bookmarkStart w:id="2172" w:name="_Toc30155639"/>
      <w:bookmarkStart w:id="2173" w:name="_Toc25416982"/>
      <w:bookmarkStart w:id="2174" w:name="_Toc50309564"/>
      <w:bookmarkStart w:id="2175" w:name="_Toc44004208"/>
      <w:bookmarkStart w:id="2176" w:name="_Toc50020989"/>
      <w:bookmarkStart w:id="2177" w:name="_Toc50021558"/>
      <w:bookmarkStart w:id="2178" w:name="_Toc50579296"/>
      <w:bookmarkStart w:id="2179" w:name="_Toc25417337"/>
      <w:bookmarkStart w:id="2180" w:name="_Toc54769883"/>
      <w:bookmarkStart w:id="2181" w:name="_Toc54779238"/>
      <w:bookmarkStart w:id="2182" w:name="_Toc54786198"/>
      <w:bookmarkStart w:id="2183" w:name="_Toc15577"/>
      <w:bookmarkStart w:id="2184" w:name="_Toc57201049"/>
      <w:bookmarkStart w:id="2185" w:name="_Toc25390"/>
      <w:bookmarkStart w:id="2186" w:name="_Toc57641087"/>
      <w:bookmarkStart w:id="2187" w:name="_Toc59101440"/>
      <w:r w:rsidRPr="00E9603C">
        <w:rPr>
          <w:lang w:eastAsia="ko-KR"/>
        </w:rPr>
        <w:t>5.2.11.1</w:t>
      </w:r>
      <w:r w:rsidRPr="00E9603C">
        <w:rPr>
          <w:lang w:eastAsia="ko-KR"/>
        </w:rPr>
        <w:tab/>
        <w:t>General Description</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63FFEDEF" w14:textId="77777777" w:rsidR="009166E9" w:rsidRPr="00E9603C" w:rsidRDefault="009166E9">
      <w:pPr>
        <w:rPr>
          <w:lang w:eastAsia="zh-CN"/>
        </w:rPr>
      </w:pPr>
      <w:r w:rsidRPr="00E9603C">
        <w:rPr>
          <w:lang w:eastAsia="zh-CN"/>
        </w:rPr>
        <w:t>Currently following mechanisms are supported for NWDAF data collection:</w:t>
      </w:r>
    </w:p>
    <w:p w14:paraId="6C57E4A2" w14:textId="77777777" w:rsidR="009166E9" w:rsidRPr="00E9603C" w:rsidRDefault="009166E9">
      <w:pPr>
        <w:pStyle w:val="B1"/>
      </w:pPr>
      <w:r w:rsidRPr="00E9603C">
        <w:t>-</w:t>
      </w:r>
      <w:r w:rsidRPr="00E9603C">
        <w:tab/>
        <w:t>Subscription and Notification.</w:t>
      </w:r>
    </w:p>
    <w:p w14:paraId="02EB0089" w14:textId="77777777" w:rsidR="009166E9" w:rsidRPr="00E9603C" w:rsidRDefault="009166E9">
      <w:pPr>
        <w:pStyle w:val="B1"/>
      </w:pPr>
      <w:r w:rsidRPr="00E9603C">
        <w:t>-</w:t>
      </w:r>
      <w:r w:rsidRPr="00E9603C">
        <w:tab/>
        <w:t>Request and Response.</w:t>
      </w:r>
    </w:p>
    <w:p w14:paraId="0C80279E" w14:textId="77777777" w:rsidR="009166E9" w:rsidRPr="00E9603C" w:rsidRDefault="009166E9">
      <w:r w:rsidRPr="00E9603C">
        <w:t>For NWDAF to utilize subscription mechanism, it has to become aware of the serving entity. In 5GC such serving entities could keep changing even for a single UE. Tracking serving entities and managing subscriptions/de-subscriptions in a large scale network could be quite complex for NWDAF. Thus, it is important to study ways to reduce the load on tracking serving entities (i.e. of collecting data on 5G entities association information), to avoid forcing NWDAF to subscribe to all events from all NFs (i.e. UDM, NRF, BSF), so that NWDAF is able to determine the serving entities at any period in time. Hence, both NFs and NWDAFs need to store contexts related to subscriptions, manage and restore them when lifecycle events occur.</w:t>
      </w:r>
    </w:p>
    <w:p w14:paraId="2B7C9372" w14:textId="77777777" w:rsidR="009166E9" w:rsidRPr="00E9603C" w:rsidRDefault="009166E9">
      <w:r w:rsidRPr="00E9603C">
        <w:t>Similarly, an event that a NF may raise may be of interest to multiple NWDAFs that are supporting different Analytics IDs. In subscription/notification model, all of these NWDAFs need to make explicit subscription with the NF. NF has to send multiple notifications to NWDAFs i.e. one for each subscriber.</w:t>
      </w:r>
    </w:p>
    <w:p w14:paraId="65314BFA" w14:textId="77777777" w:rsidR="009166E9" w:rsidRPr="00E9603C" w:rsidRDefault="009166E9">
      <w:pPr>
        <w:pStyle w:val="B1"/>
      </w:pPr>
      <w:r w:rsidRPr="00E9603C">
        <w:t xml:space="preserve">In a multiple NWDAF environment, NWDAF instance(s) may receive from different consumers the request for the </w:t>
      </w:r>
      <w:r w:rsidRPr="00E9603C">
        <w:rPr>
          <w:i/>
        </w:rPr>
        <w:t>same</w:t>
      </w:r>
      <w:r w:rsidRPr="00E9603C">
        <w:t xml:space="preserve"> Analytics ID and trigger multiple times the data collection for the same type of data.</w:t>
      </w:r>
    </w:p>
    <w:p w14:paraId="2F3CA308" w14:textId="77777777" w:rsidR="009166E9" w:rsidRPr="00E9603C" w:rsidRDefault="009166E9">
      <w:r w:rsidRPr="00E9603C">
        <w:t>As the networks scale the above mentioned issues in the context of Network Analytics become manifold leading to inefficiencies and complexity and may cause important signalling load in data collection by the NWDAF.</w:t>
      </w:r>
    </w:p>
    <w:p w14:paraId="44472699" w14:textId="77777777" w:rsidR="009166E9" w:rsidRPr="00E9603C" w:rsidRDefault="009166E9">
      <w:r w:rsidRPr="00E9603C">
        <w:t>Based on this discussion, the proposal as per this Key Issue is to investigate whether mechanisms are needed to:</w:t>
      </w:r>
    </w:p>
    <w:p w14:paraId="78A09A5D" w14:textId="77777777" w:rsidR="009166E9" w:rsidRPr="00E9603C" w:rsidRDefault="009166E9">
      <w:pPr>
        <w:pStyle w:val="B1"/>
      </w:pPr>
      <w:r w:rsidRPr="00E9603C">
        <w:t>-</w:t>
      </w:r>
      <w:r w:rsidRPr="00E9603C">
        <w:tab/>
        <w:t>Reduce signalling load for data collection;</w:t>
      </w:r>
    </w:p>
    <w:p w14:paraId="444ED95F" w14:textId="77777777" w:rsidR="009166E9" w:rsidRPr="00E9603C" w:rsidRDefault="009166E9">
      <w:pPr>
        <w:pStyle w:val="B1"/>
      </w:pPr>
      <w:r w:rsidRPr="00E9603C">
        <w:t>-</w:t>
      </w:r>
      <w:r w:rsidRPr="00E9603C">
        <w:tab/>
        <w:t>Achieve communication efficiencies in large networks consisting of many NF instances and NWDAF instances.</w:t>
      </w:r>
    </w:p>
    <w:p w14:paraId="1FF5E775" w14:textId="77777777" w:rsidR="009166E9" w:rsidRPr="00E9603C" w:rsidRDefault="009166E9">
      <w:pPr>
        <w:pStyle w:val="B1"/>
      </w:pPr>
      <w:r w:rsidRPr="00E9603C">
        <w:t>-</w:t>
      </w:r>
      <w:r w:rsidRPr="00E9603C">
        <w:tab/>
        <w:t>Reduce dependency on managing subscriptions because of lifecycle events on NF/NWDAF.</w:t>
      </w:r>
    </w:p>
    <w:p w14:paraId="37BD3418" w14:textId="77777777" w:rsidR="009166E9" w:rsidRPr="00E9603C" w:rsidRDefault="009166E9">
      <w:pPr>
        <w:pStyle w:val="B1"/>
      </w:pPr>
      <w:r w:rsidRPr="00E9603C">
        <w:t>-</w:t>
      </w:r>
      <w:r w:rsidRPr="00E9603C">
        <w:tab/>
        <w:t>Reduce dependency on managing subscriptions because of change in serving entities for a UE.</w:t>
      </w:r>
    </w:p>
    <w:p w14:paraId="70844639" w14:textId="77777777" w:rsidR="009166E9" w:rsidRPr="00E9603C" w:rsidRDefault="009166E9">
      <w:pPr>
        <w:pStyle w:val="B1"/>
      </w:pPr>
      <w:r w:rsidRPr="00E9603C">
        <w:t>-</w:t>
      </w:r>
      <w:r w:rsidRPr="00E9603C">
        <w:tab/>
        <w:t>Reduce complexity at NWDAF in determining entities serving a UE or a group of UEs and entities serving an area at a particular time window.</w:t>
      </w:r>
    </w:p>
    <w:p w14:paraId="1D86D9D1" w14:textId="77777777" w:rsidR="009166E9" w:rsidRPr="00E9603C" w:rsidRDefault="009166E9">
      <w:pPr>
        <w:pStyle w:val="B1"/>
      </w:pPr>
      <w:r w:rsidRPr="00E9603C">
        <w:t>-</w:t>
      </w:r>
      <w:r w:rsidRPr="00E9603C">
        <w:tab/>
        <w:t>Which architectural enhancement should be defined to minimize load for data collection, e.g. for a single NWDAF as well as in a multiple NWDAF environment?</w:t>
      </w:r>
    </w:p>
    <w:p w14:paraId="595EE9FC" w14:textId="77777777" w:rsidR="009166E9" w:rsidRPr="00E9603C" w:rsidRDefault="009166E9">
      <w:pPr>
        <w:pStyle w:val="B1"/>
      </w:pPr>
      <w:r w:rsidRPr="00E9603C">
        <w:t>-</w:t>
      </w:r>
      <w:r w:rsidRPr="00E9603C">
        <w:tab/>
        <w:t>Which enhanced mechanisms can be defined for NWDAF and NFs to minimize the load for data collection?</w:t>
      </w:r>
    </w:p>
    <w:p w14:paraId="29435831" w14:textId="77777777" w:rsidR="009166E9" w:rsidRPr="00E9603C" w:rsidRDefault="009166E9">
      <w:pPr>
        <w:pStyle w:val="B1"/>
      </w:pPr>
      <w:r w:rsidRPr="00E9603C">
        <w:t>-</w:t>
      </w:r>
      <w:r w:rsidRPr="00E9603C">
        <w:tab/>
        <w:t xml:space="preserve">How to prevent NWDAF(s) triggering multiple times the data collection of the </w:t>
      </w:r>
      <w:r w:rsidRPr="00E9603C">
        <w:rPr>
          <w:i/>
        </w:rPr>
        <w:t>same</w:t>
      </w:r>
      <w:r w:rsidRPr="00E9603C">
        <w:t xml:space="preserve"> data from the same NF(s)/AF(s)/OAM?</w:t>
      </w:r>
    </w:p>
    <w:p w14:paraId="179B1C01" w14:textId="77777777" w:rsidR="009166E9" w:rsidRPr="00E9603C" w:rsidRDefault="009166E9">
      <w:pPr>
        <w:pStyle w:val="B1"/>
      </w:pPr>
      <w:r w:rsidRPr="00E9603C">
        <w:t>-</w:t>
      </w:r>
      <w:r w:rsidRPr="00E9603C">
        <w:tab/>
        <w:t>How to reduce frequency of notifications that are transmitted by the source NF</w:t>
      </w:r>
    </w:p>
    <w:p w14:paraId="348E21CA" w14:textId="77777777" w:rsidR="009166E9" w:rsidRPr="00E9603C" w:rsidRDefault="009166E9">
      <w:pPr>
        <w:pStyle w:val="NO"/>
        <w:rPr>
          <w:lang w:eastAsia="zh-CN"/>
        </w:rPr>
      </w:pPr>
      <w:r w:rsidRPr="00E9603C">
        <w:rPr>
          <w:lang w:eastAsia="zh-CN"/>
        </w:rPr>
        <w:t>NOTE:</w:t>
      </w:r>
      <w:r w:rsidRPr="00E9603C">
        <w:rPr>
          <w:lang w:eastAsia="zh-CN"/>
        </w:rPr>
        <w:tab/>
        <w:t>All of the above studies shall take into consideration coexistence with Rel-16 eNA architecture</w:t>
      </w:r>
    </w:p>
    <w:p w14:paraId="4BB30A8A" w14:textId="77777777" w:rsidR="009166E9" w:rsidRPr="00E9603C" w:rsidRDefault="009166E9">
      <w:pPr>
        <w:pStyle w:val="Heading4"/>
        <w:rPr>
          <w:lang w:eastAsia="zh-CN"/>
        </w:rPr>
      </w:pPr>
      <w:bookmarkStart w:id="2188" w:name="_Toc30279"/>
      <w:bookmarkStart w:id="2189" w:name="_Toc21556"/>
      <w:bookmarkStart w:id="2190" w:name="_Toc24630"/>
      <w:bookmarkStart w:id="2191" w:name="_Toc23418"/>
      <w:bookmarkStart w:id="2192" w:name="_Toc25417338"/>
      <w:bookmarkStart w:id="2193" w:name="_Toc15097"/>
      <w:bookmarkStart w:id="2194" w:name="_Toc21636"/>
      <w:bookmarkStart w:id="2195" w:name="_Toc27245"/>
      <w:bookmarkStart w:id="2196" w:name="_Toc43393051"/>
      <w:bookmarkStart w:id="2197" w:name="_Toc21975"/>
      <w:bookmarkStart w:id="2198" w:name="_Toc24127"/>
      <w:bookmarkStart w:id="2199" w:name="_Toc17034"/>
      <w:bookmarkStart w:id="2200" w:name="_Toc31639167"/>
      <w:bookmarkStart w:id="2201" w:name="_Toc9932"/>
      <w:bookmarkStart w:id="2202" w:name="_Toc26974"/>
      <w:bookmarkStart w:id="2203" w:name="_Toc31296366"/>
      <w:bookmarkStart w:id="2204" w:name="_Toc44004209"/>
      <w:bookmarkStart w:id="2205" w:name="_Toc42778974"/>
      <w:bookmarkStart w:id="2206" w:name="_Toc30155520"/>
      <w:bookmarkStart w:id="2207" w:name="_Toc50022263"/>
      <w:bookmarkStart w:id="2208" w:name="_Toc31360986"/>
      <w:bookmarkStart w:id="2209" w:name="_Toc31448691"/>
      <w:bookmarkStart w:id="2210" w:name="_Toc25740473"/>
      <w:bookmarkStart w:id="2211" w:name="_Toc30155640"/>
      <w:bookmarkStart w:id="2212" w:name="_Toc25416983"/>
      <w:bookmarkStart w:id="2213" w:name="_Toc25417806"/>
      <w:bookmarkStart w:id="2214" w:name="_Toc50020990"/>
      <w:bookmarkStart w:id="2215" w:name="_Toc50021559"/>
      <w:bookmarkStart w:id="2216" w:name="_Toc50309565"/>
      <w:bookmarkStart w:id="2217" w:name="_Toc50579297"/>
      <w:bookmarkStart w:id="2218" w:name="_Toc42769918"/>
      <w:bookmarkStart w:id="2219" w:name="_Toc54769884"/>
      <w:bookmarkStart w:id="2220" w:name="_Toc54779239"/>
      <w:bookmarkStart w:id="2221" w:name="_Toc54786199"/>
      <w:bookmarkStart w:id="2222" w:name="_Toc50022912"/>
      <w:bookmarkStart w:id="2223" w:name="_Toc57201050"/>
      <w:bookmarkStart w:id="2224" w:name="_Toc50023497"/>
      <w:bookmarkStart w:id="2225" w:name="_Toc57641088"/>
      <w:bookmarkStart w:id="2226" w:name="_Toc59101441"/>
      <w:r w:rsidRPr="00E9603C">
        <w:t>5.</w:t>
      </w:r>
      <w:r w:rsidRPr="00E9603C">
        <w:rPr>
          <w:lang w:eastAsia="zh-CN"/>
        </w:rPr>
        <w:t>2.11.2</w:t>
      </w:r>
      <w:r w:rsidRPr="00E9603C">
        <w:tab/>
        <w:t>Requirements</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2EA826E7" w14:textId="77777777" w:rsidR="009166E9" w:rsidRPr="00E9603C" w:rsidRDefault="009166E9">
      <w:r w:rsidRPr="00E9603C">
        <w:t>The NWDAF shall be enhanced to minimize signalling generated by data collection.</w:t>
      </w:r>
    </w:p>
    <w:p w14:paraId="03E92C6F" w14:textId="77777777" w:rsidR="009166E9" w:rsidRPr="00E9603C" w:rsidRDefault="009166E9">
      <w:pPr>
        <w:pStyle w:val="Heading3"/>
        <w:rPr>
          <w:lang w:eastAsia="zh-CN"/>
        </w:rPr>
      </w:pPr>
      <w:bookmarkStart w:id="2227" w:name="_Toc31360987"/>
      <w:bookmarkStart w:id="2228" w:name="_Toc31448692"/>
      <w:bookmarkStart w:id="2229" w:name="_Toc31639168"/>
      <w:bookmarkStart w:id="2230" w:name="_Toc25416984"/>
      <w:bookmarkStart w:id="2231" w:name="_Toc30155641"/>
      <w:bookmarkStart w:id="2232" w:name="_Toc19300"/>
      <w:bookmarkStart w:id="2233" w:name="_Toc27206"/>
      <w:bookmarkStart w:id="2234" w:name="_Toc14199"/>
      <w:bookmarkStart w:id="2235" w:name="_Toc25740474"/>
      <w:bookmarkStart w:id="2236" w:name="_Toc30155521"/>
      <w:bookmarkStart w:id="2237" w:name="_Toc32322"/>
      <w:bookmarkStart w:id="2238" w:name="_Toc9300"/>
      <w:bookmarkStart w:id="2239" w:name="_Toc23002"/>
      <w:bookmarkStart w:id="2240" w:name="_Toc25417339"/>
      <w:bookmarkStart w:id="2241" w:name="_Toc2171"/>
      <w:bookmarkStart w:id="2242" w:name="_Toc13814"/>
      <w:bookmarkStart w:id="2243" w:name="_Toc44004210"/>
      <w:bookmarkStart w:id="2244" w:name="_Toc42769919"/>
      <w:bookmarkStart w:id="2245" w:name="_Toc50021560"/>
      <w:bookmarkStart w:id="2246" w:name="_Toc50022264"/>
      <w:bookmarkStart w:id="2247" w:name="_Toc50022913"/>
      <w:bookmarkStart w:id="2248" w:name="_Toc50023498"/>
      <w:bookmarkStart w:id="2249" w:name="_Toc25090"/>
      <w:bookmarkStart w:id="2250" w:name="_Toc43393052"/>
      <w:bookmarkStart w:id="2251" w:name="_Toc19342"/>
      <w:bookmarkStart w:id="2252" w:name="_Toc50309566"/>
      <w:bookmarkStart w:id="2253" w:name="_Toc25417807"/>
      <w:bookmarkStart w:id="2254" w:name="_Toc16287"/>
      <w:bookmarkStart w:id="2255" w:name="_Toc14087"/>
      <w:bookmarkStart w:id="2256" w:name="_Toc50579298"/>
      <w:bookmarkStart w:id="2257" w:name="_Toc50020991"/>
      <w:bookmarkStart w:id="2258" w:name="_Toc54769885"/>
      <w:bookmarkStart w:id="2259" w:name="_Toc54779240"/>
      <w:bookmarkStart w:id="2260" w:name="_Toc54786200"/>
      <w:bookmarkStart w:id="2261" w:name="_Toc42778975"/>
      <w:bookmarkStart w:id="2262" w:name="_Toc57201051"/>
      <w:bookmarkStart w:id="2263" w:name="_Toc31296367"/>
      <w:bookmarkStart w:id="2264" w:name="_Toc57641089"/>
      <w:bookmarkStart w:id="2265" w:name="_Toc59101442"/>
      <w:r w:rsidRPr="00E9603C">
        <w:rPr>
          <w:lang w:eastAsia="zh-CN"/>
        </w:rPr>
        <w:t>5</w:t>
      </w:r>
      <w:r w:rsidRPr="00E9603C">
        <w:t>.</w:t>
      </w:r>
      <w:r w:rsidRPr="00E9603C">
        <w:rPr>
          <w:lang w:eastAsia="zh-CN"/>
        </w:rPr>
        <w:t>2.12</w:t>
      </w:r>
      <w:r w:rsidRPr="00E9603C">
        <w:tab/>
        <w:t xml:space="preserve">Key issue #12: </w:t>
      </w:r>
      <w:r w:rsidRPr="00E9603C">
        <w:rPr>
          <w:bCs/>
        </w:rPr>
        <w:t>NWDAF-assisted RFSP policy</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235A60DD" w14:textId="77777777" w:rsidR="009166E9" w:rsidRPr="00E9603C" w:rsidRDefault="009166E9">
      <w:pPr>
        <w:pStyle w:val="Heading4"/>
      </w:pPr>
      <w:bookmarkStart w:id="2266" w:name="_Toc25417340"/>
      <w:bookmarkStart w:id="2267" w:name="_Toc31296368"/>
      <w:bookmarkStart w:id="2268" w:name="_Toc22613"/>
      <w:bookmarkStart w:id="2269" w:name="_Toc42769920"/>
      <w:bookmarkStart w:id="2270" w:name="_Toc42778976"/>
      <w:bookmarkStart w:id="2271" w:name="_Toc28479"/>
      <w:bookmarkStart w:id="2272" w:name="_Toc22272"/>
      <w:bookmarkStart w:id="2273" w:name="_Toc9961"/>
      <w:bookmarkStart w:id="2274" w:name="_Toc25416985"/>
      <w:bookmarkStart w:id="2275" w:name="_Toc23236"/>
      <w:bookmarkStart w:id="2276" w:name="_Toc25417808"/>
      <w:bookmarkStart w:id="2277" w:name="_Toc25740475"/>
      <w:bookmarkStart w:id="2278" w:name="_Toc19953"/>
      <w:bookmarkStart w:id="2279" w:name="_Toc16702"/>
      <w:bookmarkStart w:id="2280" w:name="_Toc30155522"/>
      <w:bookmarkStart w:id="2281" w:name="_Toc31360988"/>
      <w:bookmarkStart w:id="2282" w:name="_Toc44004211"/>
      <w:bookmarkStart w:id="2283" w:name="_Toc31448693"/>
      <w:bookmarkStart w:id="2284" w:name="_Toc31639169"/>
      <w:bookmarkStart w:id="2285" w:name="_Toc50022265"/>
      <w:bookmarkStart w:id="2286" w:name="_Toc50022914"/>
      <w:bookmarkStart w:id="2287" w:name="_Toc50023499"/>
      <w:bookmarkStart w:id="2288" w:name="_Toc23913"/>
      <w:bookmarkStart w:id="2289" w:name="_Toc22498"/>
      <w:bookmarkStart w:id="2290" w:name="_Toc6474"/>
      <w:bookmarkStart w:id="2291" w:name="_Toc50309567"/>
      <w:bookmarkStart w:id="2292" w:name="_Toc15720"/>
      <w:bookmarkStart w:id="2293" w:name="_Toc30155642"/>
      <w:bookmarkStart w:id="2294" w:name="_Toc43393053"/>
      <w:bookmarkStart w:id="2295" w:name="_Toc50579299"/>
      <w:bookmarkStart w:id="2296" w:name="_Toc19238"/>
      <w:bookmarkStart w:id="2297" w:name="_Toc54769886"/>
      <w:bookmarkStart w:id="2298" w:name="_Toc54779241"/>
      <w:bookmarkStart w:id="2299" w:name="_Toc54786201"/>
      <w:bookmarkStart w:id="2300" w:name="_Toc50020992"/>
      <w:bookmarkStart w:id="2301" w:name="_Toc57201052"/>
      <w:bookmarkStart w:id="2302" w:name="_Toc50021561"/>
      <w:bookmarkStart w:id="2303" w:name="_Toc57641090"/>
      <w:bookmarkStart w:id="2304" w:name="_Toc59101443"/>
      <w:r w:rsidRPr="00E9603C">
        <w:rPr>
          <w:lang w:eastAsia="zh-CN"/>
        </w:rPr>
        <w:t>5</w:t>
      </w:r>
      <w:r w:rsidRPr="00E9603C">
        <w:t>.</w:t>
      </w:r>
      <w:r w:rsidRPr="00E9603C">
        <w:rPr>
          <w:lang w:eastAsia="zh-CN"/>
        </w:rPr>
        <w:t>2.12.1</w:t>
      </w:r>
      <w:r w:rsidRPr="00E9603C">
        <w:tab/>
        <w:t>Description</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5D42BD26" w14:textId="77777777" w:rsidR="009166E9" w:rsidRPr="00E9603C" w:rsidRDefault="009166E9">
      <w:pPr>
        <w:rPr>
          <w:rFonts w:eastAsia="DengXian"/>
          <w:bCs/>
          <w:lang w:eastAsia="zh-CN"/>
        </w:rPr>
      </w:pPr>
      <w:r w:rsidRPr="00E9603C">
        <w:rPr>
          <w:rFonts w:eastAsia="DengXian"/>
          <w:lang w:eastAsia="zh-CN"/>
        </w:rPr>
        <w:t xml:space="preserve">This key issue is to address the use case #1 </w:t>
      </w:r>
      <w:r w:rsidRPr="00E9603C">
        <w:t>NWDAF-assisted RAT/frequency selection</w:t>
      </w:r>
      <w:r w:rsidRPr="00E9603C">
        <w:rPr>
          <w:rFonts w:eastAsia="DengXian"/>
          <w:lang w:eastAsia="zh-CN"/>
        </w:rPr>
        <w:t xml:space="preserve">. </w:t>
      </w:r>
      <w:r w:rsidRPr="00E9603C">
        <w:rPr>
          <w:lang w:eastAsia="zh-CN"/>
        </w:rPr>
        <w:t>This key issue</w:t>
      </w:r>
      <w:r w:rsidRPr="00E9603C">
        <w:rPr>
          <w:lang w:eastAsia="ko-KR"/>
        </w:rPr>
        <w:t xml:space="preserve"> describes</w:t>
      </w:r>
      <w:r w:rsidRPr="00E9603C">
        <w:rPr>
          <w:rFonts w:eastAsia="MS Mincho"/>
        </w:rPr>
        <w:t xml:space="preserve"> </w:t>
      </w:r>
      <w:r w:rsidRPr="00E9603C">
        <w:rPr>
          <w:lang w:eastAsia="zh-CN"/>
        </w:rPr>
        <w:t xml:space="preserve">analytics information that may be provided by NWDAF to </w:t>
      </w:r>
      <w:r w:rsidRPr="00E9603C">
        <w:rPr>
          <w:rFonts w:eastAsia="MS Mincho"/>
        </w:rPr>
        <w:t xml:space="preserve">support </w:t>
      </w:r>
      <w:r w:rsidRPr="00E9603C">
        <w:rPr>
          <w:lang w:eastAsia="zh-CN"/>
        </w:rPr>
        <w:t>NFs</w:t>
      </w:r>
      <w:r w:rsidRPr="00E9603C">
        <w:rPr>
          <w:rFonts w:eastAsia="MS Mincho"/>
        </w:rPr>
        <w:t xml:space="preserve"> to </w:t>
      </w:r>
      <w:r w:rsidRPr="00E9603C">
        <w:rPr>
          <w:lang w:eastAsia="zh-CN"/>
        </w:rPr>
        <w:t>assist</w:t>
      </w:r>
      <w:r w:rsidRPr="00E9603C">
        <w:rPr>
          <w:rFonts w:eastAsia="MS Mincho"/>
        </w:rPr>
        <w:t xml:space="preserve"> on RAT and frequency selection</w:t>
      </w:r>
      <w:r w:rsidRPr="00E9603C">
        <w:rPr>
          <w:lang w:eastAsia="zh-CN"/>
        </w:rPr>
        <w:t>.</w:t>
      </w:r>
    </w:p>
    <w:p w14:paraId="645F43DA" w14:textId="77777777" w:rsidR="009166E9" w:rsidRPr="00E9603C" w:rsidRDefault="009166E9">
      <w:pPr>
        <w:rPr>
          <w:rFonts w:eastAsia="DengXian"/>
          <w:lang w:eastAsia="zh-CN"/>
        </w:rPr>
      </w:pPr>
      <w:r w:rsidRPr="00E9603C">
        <w:rPr>
          <w:rFonts w:eastAsia="DengXian"/>
          <w:lang w:eastAsia="zh-CN"/>
        </w:rPr>
        <w:t>In this key issue, the following mechanisms need to be studied:</w:t>
      </w:r>
    </w:p>
    <w:p w14:paraId="35BAF55C" w14:textId="77777777" w:rsidR="009166E9" w:rsidRPr="00E9603C" w:rsidRDefault="009166E9">
      <w:pPr>
        <w:pStyle w:val="B1"/>
      </w:pPr>
      <w:r w:rsidRPr="00E9603C">
        <w:t>-</w:t>
      </w:r>
      <w:r w:rsidRPr="00E9603C">
        <w:tab/>
        <w:t>What kind of information is made available to the NWDAF for the data analytics (e.g. the information collected for assisting RFSP index) and from which provided NFs?</w:t>
      </w:r>
    </w:p>
    <w:p w14:paraId="6063AB3A" w14:textId="77777777" w:rsidR="009166E9" w:rsidRPr="00E9603C" w:rsidRDefault="009166E9">
      <w:pPr>
        <w:pStyle w:val="B1"/>
      </w:pPr>
      <w:r w:rsidRPr="00E9603C">
        <w:t>-</w:t>
      </w:r>
      <w:r w:rsidRPr="00E9603C">
        <w:tab/>
        <w:t>Which kind of information should the NWDAF output to the NWDAF consumer as the data analytics.</w:t>
      </w:r>
    </w:p>
    <w:p w14:paraId="6AACC3FB" w14:textId="77777777" w:rsidR="009166E9" w:rsidRPr="00E9603C" w:rsidRDefault="009166E9">
      <w:pPr>
        <w:pStyle w:val="B1"/>
      </w:pPr>
      <w:r w:rsidRPr="00E9603C">
        <w:t>-</w:t>
      </w:r>
      <w:r w:rsidRPr="00E9603C">
        <w:tab/>
        <w:t>how the NWDAF consumer of analytics, such as PCF, uses the NWDAF analytics to enhance the RFSP index value assigned to a UE.</w:t>
      </w:r>
    </w:p>
    <w:p w14:paraId="00E77451" w14:textId="77777777" w:rsidR="009166E9" w:rsidRPr="00E9603C" w:rsidRDefault="009166E9">
      <w:pPr>
        <w:pStyle w:val="Heading4"/>
      </w:pPr>
      <w:bookmarkStart w:id="2305" w:name="_Toc42778977"/>
      <w:bookmarkStart w:id="2306" w:name="_Toc31639170"/>
      <w:bookmarkStart w:id="2307" w:name="_Toc25416986"/>
      <w:bookmarkStart w:id="2308" w:name="_Toc24152"/>
      <w:bookmarkStart w:id="2309" w:name="_Toc25417809"/>
      <w:bookmarkStart w:id="2310" w:name="_Toc25740476"/>
      <w:bookmarkStart w:id="2311" w:name="_Toc27200"/>
      <w:bookmarkStart w:id="2312" w:name="_Toc25417341"/>
      <w:bookmarkStart w:id="2313" w:name="_Toc12168"/>
      <w:bookmarkStart w:id="2314" w:name="_Toc9780"/>
      <w:bookmarkStart w:id="2315" w:name="_Toc43393054"/>
      <w:bookmarkStart w:id="2316" w:name="_Toc6994"/>
      <w:bookmarkStart w:id="2317" w:name="_Toc18886"/>
      <w:bookmarkStart w:id="2318" w:name="_Toc917"/>
      <w:bookmarkStart w:id="2319" w:name="_Toc42769921"/>
      <w:bookmarkStart w:id="2320" w:name="_Toc13445"/>
      <w:bookmarkStart w:id="2321" w:name="_Toc44004212"/>
      <w:bookmarkStart w:id="2322" w:name="_Toc50020993"/>
      <w:bookmarkStart w:id="2323" w:name="_Toc50021562"/>
      <w:bookmarkStart w:id="2324" w:name="_Toc50022266"/>
      <w:bookmarkStart w:id="2325" w:name="_Toc50022915"/>
      <w:bookmarkStart w:id="2326" w:name="_Toc50023500"/>
      <w:bookmarkStart w:id="2327" w:name="_Toc30155643"/>
      <w:bookmarkStart w:id="2328" w:name="_Toc31296369"/>
      <w:bookmarkStart w:id="2329" w:name="_Toc31360989"/>
      <w:bookmarkStart w:id="2330" w:name="_Toc50309568"/>
      <w:bookmarkStart w:id="2331" w:name="_Toc2123"/>
      <w:bookmarkStart w:id="2332" w:name="_Toc27736"/>
      <w:bookmarkStart w:id="2333" w:name="_Toc30155523"/>
      <w:bookmarkStart w:id="2334" w:name="_Toc50579300"/>
      <w:bookmarkStart w:id="2335" w:name="_Toc3904"/>
      <w:bookmarkStart w:id="2336" w:name="_Toc54769887"/>
      <w:bookmarkStart w:id="2337" w:name="_Toc54779242"/>
      <w:bookmarkStart w:id="2338" w:name="_Toc54786202"/>
      <w:bookmarkStart w:id="2339" w:name="_Toc22354"/>
      <w:bookmarkStart w:id="2340" w:name="_Toc57201053"/>
      <w:bookmarkStart w:id="2341" w:name="_Toc31448694"/>
      <w:bookmarkStart w:id="2342" w:name="_Toc57641091"/>
      <w:bookmarkStart w:id="2343" w:name="_Toc59101444"/>
      <w:r w:rsidRPr="00E9603C">
        <w:t>5.2.12.2</w:t>
      </w:r>
      <w:r w:rsidRPr="00E9603C">
        <w:tab/>
        <w:t>Requirements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4A65EBC4" w14:textId="77777777" w:rsidR="009166E9" w:rsidRPr="00E9603C" w:rsidRDefault="009166E9">
      <w:pPr>
        <w:pStyle w:val="B1"/>
        <w:rPr>
          <w:lang w:eastAsia="ko-KR"/>
        </w:rPr>
      </w:pPr>
      <w:r w:rsidRPr="00E9603C">
        <w:t>-</w:t>
      </w:r>
      <w:r w:rsidRPr="00E9603C">
        <w:tab/>
        <w:t>It shall be studied what type of analytics, either existing AnalyticsId or new ones are needed in order to assist RFSP value assigned for a UE, when consuming an application and depending on the time of the day and the user location.</w:t>
      </w:r>
    </w:p>
    <w:p w14:paraId="43129BB7" w14:textId="77777777" w:rsidR="009166E9" w:rsidRPr="00E9603C" w:rsidRDefault="009166E9">
      <w:pPr>
        <w:pStyle w:val="Heading3"/>
        <w:rPr>
          <w:lang w:eastAsia="en-GB"/>
        </w:rPr>
      </w:pPr>
      <w:bookmarkStart w:id="2344" w:name="_Toc27949"/>
      <w:bookmarkStart w:id="2345" w:name="_Toc22389"/>
      <w:bookmarkStart w:id="2346" w:name="_Toc30155644"/>
      <w:bookmarkStart w:id="2347" w:name="_Toc27303"/>
      <w:bookmarkStart w:id="2348" w:name="_Toc22490"/>
      <w:bookmarkStart w:id="2349" w:name="_Toc43393055"/>
      <w:bookmarkStart w:id="2350" w:name="_Toc14396"/>
      <w:bookmarkStart w:id="2351" w:name="_Toc28524"/>
      <w:bookmarkStart w:id="2352" w:name="_Toc19280"/>
      <w:bookmarkStart w:id="2353" w:name="_Toc10295"/>
      <w:bookmarkStart w:id="2354" w:name="_Toc31639171"/>
      <w:bookmarkStart w:id="2355" w:name="_Toc31448695"/>
      <w:bookmarkStart w:id="2356" w:name="_Toc31296370"/>
      <w:bookmarkStart w:id="2357" w:name="_Toc50020994"/>
      <w:bookmarkStart w:id="2358" w:name="_Toc50021563"/>
      <w:bookmarkStart w:id="2359" w:name="_Toc50022267"/>
      <w:bookmarkStart w:id="2360" w:name="_Toc50022916"/>
      <w:bookmarkStart w:id="2361" w:name="_Toc50023501"/>
      <w:bookmarkStart w:id="2362" w:name="_Toc21441"/>
      <w:bookmarkStart w:id="2363" w:name="_Toc7115"/>
      <w:bookmarkStart w:id="2364" w:name="_Toc42769922"/>
      <w:bookmarkStart w:id="2365" w:name="_Toc50309569"/>
      <w:bookmarkStart w:id="2366" w:name="_Toc42778978"/>
      <w:bookmarkStart w:id="2367" w:name="_Toc31360990"/>
      <w:bookmarkStart w:id="2368" w:name="_Toc30155524"/>
      <w:bookmarkStart w:id="2369" w:name="_Toc50579301"/>
      <w:bookmarkStart w:id="2370" w:name="_Toc44004213"/>
      <w:bookmarkStart w:id="2371" w:name="_Toc54769888"/>
      <w:bookmarkStart w:id="2372" w:name="_Toc54779243"/>
      <w:bookmarkStart w:id="2373" w:name="_Toc54786203"/>
      <w:bookmarkStart w:id="2374" w:name="_Toc4284"/>
      <w:bookmarkStart w:id="2375" w:name="_Toc57201054"/>
      <w:bookmarkStart w:id="2376" w:name="_Toc7525"/>
      <w:bookmarkStart w:id="2377" w:name="_Toc57641092"/>
      <w:bookmarkStart w:id="2378" w:name="_Toc59101445"/>
      <w:r w:rsidRPr="00E9603C">
        <w:rPr>
          <w:lang w:eastAsia="zh-CN"/>
        </w:rPr>
        <w:t>5.2.13</w:t>
      </w:r>
      <w:r w:rsidRPr="00E9603C">
        <w:rPr>
          <w:lang w:eastAsia="zh-CN"/>
        </w:rPr>
        <w:tab/>
        <w:t>Key Issue #13: T</w:t>
      </w:r>
      <w:r w:rsidRPr="00E9603C">
        <w:rPr>
          <w:lang w:eastAsia="en-GB"/>
        </w:rPr>
        <w:t>riggering conditions for analytics</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3BEC94CC" w14:textId="77777777" w:rsidR="009166E9" w:rsidRPr="00E9603C" w:rsidRDefault="009166E9">
      <w:pPr>
        <w:pStyle w:val="Heading4"/>
      </w:pPr>
      <w:bookmarkStart w:id="2379" w:name="_Toc983"/>
      <w:bookmarkStart w:id="2380" w:name="_Toc30155645"/>
      <w:bookmarkStart w:id="2381" w:name="_Toc18695"/>
      <w:bookmarkStart w:id="2382" w:name="_Toc203"/>
      <w:bookmarkStart w:id="2383" w:name="_Toc43393056"/>
      <w:bookmarkStart w:id="2384" w:name="_Toc26015"/>
      <w:bookmarkStart w:id="2385" w:name="_Toc31146"/>
      <w:bookmarkStart w:id="2386" w:name="_Toc29367"/>
      <w:bookmarkStart w:id="2387" w:name="_Toc13323"/>
      <w:bookmarkStart w:id="2388" w:name="_Toc31360991"/>
      <w:bookmarkStart w:id="2389" w:name="_Toc31448696"/>
      <w:bookmarkStart w:id="2390" w:name="_Toc7516"/>
      <w:bookmarkStart w:id="2391" w:name="_Toc44004214"/>
      <w:bookmarkStart w:id="2392" w:name="_Toc50020995"/>
      <w:bookmarkStart w:id="2393" w:name="_Toc50021564"/>
      <w:bookmarkStart w:id="2394" w:name="_Toc23184"/>
      <w:bookmarkStart w:id="2395" w:name="_Toc16664"/>
      <w:bookmarkStart w:id="2396" w:name="_Toc50023502"/>
      <w:bookmarkStart w:id="2397" w:name="_Toc7233"/>
      <w:bookmarkStart w:id="2398" w:name="_Toc31639172"/>
      <w:bookmarkStart w:id="2399" w:name="_Toc42769923"/>
      <w:bookmarkStart w:id="2400" w:name="_Toc50309570"/>
      <w:bookmarkStart w:id="2401" w:name="_Toc42778979"/>
      <w:bookmarkStart w:id="2402" w:name="_Toc50022268"/>
      <w:bookmarkStart w:id="2403" w:name="_Toc50022917"/>
      <w:bookmarkStart w:id="2404" w:name="_Toc50579302"/>
      <w:bookmarkStart w:id="2405" w:name="_Toc2934"/>
      <w:bookmarkStart w:id="2406" w:name="_Toc54769889"/>
      <w:bookmarkStart w:id="2407" w:name="_Toc54779244"/>
      <w:bookmarkStart w:id="2408" w:name="_Toc54786204"/>
      <w:bookmarkStart w:id="2409" w:name="_Toc31296371"/>
      <w:bookmarkStart w:id="2410" w:name="_Toc57201055"/>
      <w:bookmarkStart w:id="2411" w:name="_Toc30155525"/>
      <w:bookmarkStart w:id="2412" w:name="_Toc57641093"/>
      <w:bookmarkStart w:id="2413" w:name="_Toc59101446"/>
      <w:r w:rsidRPr="00E9603C">
        <w:t>5.2.13.1</w:t>
      </w:r>
      <w:r w:rsidRPr="00E9603C">
        <w:tab/>
        <w:t>Description</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7E151D5D" w14:textId="77777777" w:rsidR="009166E9" w:rsidRPr="00E9603C" w:rsidRDefault="009166E9">
      <w:r w:rsidRPr="00E9603C">
        <w:t xml:space="preserve">Rel-16 eNA work has introduced several types of analytics in </w:t>
      </w:r>
      <w:r w:rsidR="00E9603C" w:rsidRPr="00E9603C">
        <w:t>TS</w:t>
      </w:r>
      <w:r w:rsidR="00E9603C">
        <w:t> </w:t>
      </w:r>
      <w:r w:rsidR="00E9603C" w:rsidRPr="00E9603C">
        <w:t>23.288</w:t>
      </w:r>
      <w:r w:rsidR="00E9603C">
        <w:t> </w:t>
      </w:r>
      <w:r w:rsidR="00E9603C" w:rsidRPr="00E9603C">
        <w:t>[</w:t>
      </w:r>
      <w:r w:rsidRPr="00E9603C">
        <w:t xml:space="preserve">5]. In parallel, SA WG2 has specified some use of these analytics by 5GC NFs, in </w:t>
      </w:r>
      <w:r w:rsidR="00E9603C" w:rsidRPr="00E9603C">
        <w:t>TS</w:t>
      </w:r>
      <w:r w:rsidR="00E9603C">
        <w:t> </w:t>
      </w:r>
      <w:r w:rsidR="00E9603C" w:rsidRPr="00E9603C">
        <w:t>23.501</w:t>
      </w:r>
      <w:r w:rsidR="00E9603C">
        <w:t> </w:t>
      </w:r>
      <w:r w:rsidR="00E9603C" w:rsidRPr="00E9603C">
        <w:t>[</w:t>
      </w:r>
      <w:r w:rsidRPr="00E9603C">
        <w:t xml:space="preserve">2] or </w:t>
      </w:r>
      <w:r w:rsidR="00E9603C" w:rsidRPr="00E9603C">
        <w:t>TS</w:t>
      </w:r>
      <w:r w:rsidR="00E9603C">
        <w:t> </w:t>
      </w:r>
      <w:r w:rsidR="00E9603C" w:rsidRPr="00E9603C">
        <w:t>23.502</w:t>
      </w:r>
      <w:r w:rsidR="00E9603C">
        <w:t> </w:t>
      </w:r>
      <w:r w:rsidR="00E9603C" w:rsidRPr="00E9603C">
        <w:t>[</w:t>
      </w:r>
      <w:r w:rsidRPr="00E9603C">
        <w:t xml:space="preserve">3] for e.g. AMF, SMF, and in </w:t>
      </w:r>
      <w:r w:rsidR="00E9603C" w:rsidRPr="00E9603C">
        <w:t>TS</w:t>
      </w:r>
      <w:r w:rsidR="00E9603C">
        <w:t> </w:t>
      </w:r>
      <w:r w:rsidR="00E9603C" w:rsidRPr="00E9603C">
        <w:t>23.503</w:t>
      </w:r>
      <w:r w:rsidR="00E9603C">
        <w:t> </w:t>
      </w:r>
      <w:r w:rsidR="00E9603C" w:rsidRPr="00E9603C">
        <w:t>[</w:t>
      </w:r>
      <w:r w:rsidRPr="00E9603C">
        <w:t>4] for PCF.</w:t>
      </w:r>
    </w:p>
    <w:p w14:paraId="0B146F07" w14:textId="77777777" w:rsidR="009166E9" w:rsidRPr="00E9603C" w:rsidRDefault="009166E9">
      <w:r w:rsidRPr="00E9603C">
        <w:t xml:space="preserve">The analytics framework defined in </w:t>
      </w:r>
      <w:r w:rsidR="00E9603C" w:rsidRPr="00E9603C">
        <w:t>TS</w:t>
      </w:r>
      <w:r w:rsidR="00E9603C">
        <w:t> </w:t>
      </w:r>
      <w:r w:rsidR="00E9603C" w:rsidRPr="00E9603C">
        <w:t>23.288</w:t>
      </w:r>
      <w:r w:rsidR="00E9603C">
        <w:t> </w:t>
      </w:r>
      <w:r w:rsidR="00E9603C" w:rsidRPr="00E9603C">
        <w:t>[</w:t>
      </w:r>
      <w:r w:rsidRPr="00E9603C">
        <w:t>5] relies on the consumer-producer paradigm, with NWDAF providing analytics to consumers upon request or subscription to notifications from these consumers. The decision to trigger analytics then rely on the consumer. The NWDAF can also provide analytics to AFs, again upon request from the AFs.</w:t>
      </w:r>
    </w:p>
    <w:p w14:paraId="29F404EF" w14:textId="77777777" w:rsidR="009166E9" w:rsidRPr="00E9603C" w:rsidRDefault="009166E9">
      <w:r w:rsidRPr="00E9603C">
        <w:t>One aspect which has not been investigated yet is under which conditions the consumers can request for these analytics or under which conditions NWDAF should start collecting data. Taking the example of UE related analytics, some UEs may need specific analytics irrespective of the applications running, or alternatively only for specific applications, and not all UEs may require the performed analytics. Also, some criteria such as network conditions may influence the decision to trigger analytics, i.e. the level of congestion in the network may influence when to trigger the analytics, or analytics for a UE may only be needed in specific areas.</w:t>
      </w:r>
    </w:p>
    <w:p w14:paraId="116E10CE" w14:textId="77777777" w:rsidR="009166E9" w:rsidRPr="00E9603C" w:rsidRDefault="009166E9">
      <w:r w:rsidRPr="00E9603C">
        <w:t>In order to minimize the load for data collection and to allow real-time or near real-time communication for analytics, it is required to investigate the triggers at NWDAF for starting data collection.</w:t>
      </w:r>
    </w:p>
    <w:p w14:paraId="4687695B" w14:textId="77777777" w:rsidR="009166E9" w:rsidRPr="00E9603C" w:rsidRDefault="009166E9">
      <w:r w:rsidRPr="00E9603C">
        <w:t>It is required to study how analytics can be triggered from the analytics consumer perspective or from the NWDAF perspective.</w:t>
      </w:r>
    </w:p>
    <w:p w14:paraId="53E19C94" w14:textId="77777777" w:rsidR="009166E9" w:rsidRPr="00E9603C" w:rsidRDefault="009166E9">
      <w:r w:rsidRPr="00E9603C">
        <w:t>Within the context of this key issue, it is proposed to study:</w:t>
      </w:r>
    </w:p>
    <w:p w14:paraId="1140AF69" w14:textId="77777777" w:rsidR="009166E9" w:rsidRPr="00E9603C" w:rsidRDefault="009166E9">
      <w:pPr>
        <w:pStyle w:val="B1"/>
      </w:pPr>
      <w:r w:rsidRPr="00E9603C">
        <w:t>-</w:t>
      </w:r>
      <w:r w:rsidRPr="00E9603C">
        <w:tab/>
        <w:t>which types of triggers can be used by analytics consumers to request for or subscribe to analytics;</w:t>
      </w:r>
    </w:p>
    <w:p w14:paraId="79961A38" w14:textId="77777777" w:rsidR="009166E9" w:rsidRPr="00E9603C" w:rsidRDefault="009166E9">
      <w:pPr>
        <w:pStyle w:val="B1"/>
      </w:pPr>
      <w:r w:rsidRPr="00E9603C">
        <w:t>-</w:t>
      </w:r>
      <w:r w:rsidRPr="00E9603C">
        <w:tab/>
        <w:t>whether triggers need to be defined for data collection by NWDAF and which types of triggers can be used by NWDAF to start collecting data;</w:t>
      </w:r>
    </w:p>
    <w:p w14:paraId="0E78D6B3" w14:textId="77777777" w:rsidR="009166E9" w:rsidRPr="00E9603C" w:rsidRDefault="009166E9">
      <w:pPr>
        <w:pStyle w:val="B1"/>
      </w:pPr>
      <w:r w:rsidRPr="00E9603C">
        <w:t>-</w:t>
      </w:r>
      <w:r w:rsidRPr="00E9603C">
        <w:tab/>
        <w:t>whether triggers need to be defined for analytics generation by NWDAF and which types of triggers can be used by NWDAF to build analytics;</w:t>
      </w:r>
    </w:p>
    <w:p w14:paraId="4CD14A59" w14:textId="77777777" w:rsidR="009166E9" w:rsidRPr="00E9603C" w:rsidRDefault="009166E9">
      <w:pPr>
        <w:pStyle w:val="B1"/>
      </w:pPr>
      <w:r w:rsidRPr="00E9603C">
        <w:t>-</w:t>
      </w:r>
      <w:r w:rsidRPr="00E9603C">
        <w:tab/>
        <w:t>whether configuration for these triggers is needed;</w:t>
      </w:r>
    </w:p>
    <w:p w14:paraId="141E1073" w14:textId="77777777" w:rsidR="009166E9" w:rsidRPr="00E9603C" w:rsidRDefault="009166E9">
      <w:pPr>
        <w:pStyle w:val="B1"/>
      </w:pPr>
      <w:r w:rsidRPr="00E9603C">
        <w:t>-</w:t>
      </w:r>
      <w:r w:rsidRPr="00E9603C">
        <w:tab/>
        <w:t>whether changes to 5Gs architecture and services are needed to allow for such triggers and configuration.</w:t>
      </w:r>
    </w:p>
    <w:p w14:paraId="6069D6A1" w14:textId="77777777" w:rsidR="009166E9" w:rsidRPr="00E9603C" w:rsidRDefault="009166E9">
      <w:pPr>
        <w:pStyle w:val="Heading4"/>
      </w:pPr>
      <w:bookmarkStart w:id="2414" w:name="_Toc30155646"/>
      <w:bookmarkStart w:id="2415" w:name="_Toc2056"/>
      <w:bookmarkStart w:id="2416" w:name="_Toc5639"/>
      <w:bookmarkStart w:id="2417" w:name="_Toc19376"/>
      <w:bookmarkStart w:id="2418" w:name="_Toc22841"/>
      <w:bookmarkStart w:id="2419" w:name="_Toc5537"/>
      <w:bookmarkStart w:id="2420" w:name="_Toc31296372"/>
      <w:bookmarkStart w:id="2421" w:name="_Toc21020"/>
      <w:bookmarkStart w:id="2422" w:name="_Toc20760"/>
      <w:bookmarkStart w:id="2423" w:name="_Toc18848"/>
      <w:bookmarkStart w:id="2424" w:name="_Toc5904"/>
      <w:bookmarkStart w:id="2425" w:name="_Toc14095"/>
      <w:bookmarkStart w:id="2426" w:name="_Toc44004215"/>
      <w:bookmarkStart w:id="2427" w:name="_Toc31448697"/>
      <w:bookmarkStart w:id="2428" w:name="_Toc50021565"/>
      <w:bookmarkStart w:id="2429" w:name="_Toc50022269"/>
      <w:bookmarkStart w:id="2430" w:name="_Toc50022918"/>
      <w:bookmarkStart w:id="2431" w:name="_Toc50023503"/>
      <w:bookmarkStart w:id="2432" w:name="_Toc12995"/>
      <w:bookmarkStart w:id="2433" w:name="_Toc31360992"/>
      <w:bookmarkStart w:id="2434" w:name="_Toc50020996"/>
      <w:bookmarkStart w:id="2435" w:name="_Toc50309571"/>
      <w:bookmarkStart w:id="2436" w:name="_Toc42778980"/>
      <w:bookmarkStart w:id="2437" w:name="_Toc43393057"/>
      <w:bookmarkStart w:id="2438" w:name="_Toc16994"/>
      <w:bookmarkStart w:id="2439" w:name="_Toc50579303"/>
      <w:bookmarkStart w:id="2440" w:name="_Toc42769924"/>
      <w:bookmarkStart w:id="2441" w:name="_Toc54769890"/>
      <w:bookmarkStart w:id="2442" w:name="_Toc54779245"/>
      <w:bookmarkStart w:id="2443" w:name="_Toc54786205"/>
      <w:bookmarkStart w:id="2444" w:name="_Toc31639173"/>
      <w:bookmarkStart w:id="2445" w:name="_Toc57201056"/>
      <w:bookmarkStart w:id="2446" w:name="_Toc30155526"/>
      <w:bookmarkStart w:id="2447" w:name="_Toc57641094"/>
      <w:bookmarkStart w:id="2448" w:name="_Toc59101447"/>
      <w:r w:rsidRPr="00E9603C">
        <w:t>5.2.13.2</w:t>
      </w:r>
      <w:r w:rsidRPr="00E9603C">
        <w:tab/>
        <w:t>Requirements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575BC9EF" w14:textId="77777777" w:rsidR="009166E9" w:rsidRPr="00E9603C" w:rsidRDefault="009166E9">
      <w:pPr>
        <w:pStyle w:val="EditorsNote"/>
        <w:rPr>
          <w:lang w:eastAsia="ko-KR"/>
        </w:rPr>
      </w:pPr>
      <w:r w:rsidRPr="00E9603C">
        <w:t>Editor's note:</w:t>
      </w:r>
      <w:r w:rsidRPr="00E9603C">
        <w:rPr>
          <w:lang w:eastAsia="ko-KR"/>
        </w:rPr>
        <w:tab/>
        <w:t>This clause provides the requirements the solutions to this key issue need to address.</w:t>
      </w:r>
    </w:p>
    <w:p w14:paraId="775EC1CB" w14:textId="77777777" w:rsidR="009166E9" w:rsidRPr="00E9603C" w:rsidRDefault="009166E9">
      <w:pPr>
        <w:pStyle w:val="Heading3"/>
        <w:rPr>
          <w:lang w:eastAsia="ko-KR"/>
        </w:rPr>
      </w:pPr>
      <w:bookmarkStart w:id="2449" w:name="_Toc675"/>
      <w:bookmarkStart w:id="2450" w:name="_Toc31296373"/>
      <w:bookmarkStart w:id="2451" w:name="_Toc4077"/>
      <w:bookmarkStart w:id="2452" w:name="_Toc13059"/>
      <w:bookmarkStart w:id="2453" w:name="_Toc43393058"/>
      <w:bookmarkStart w:id="2454" w:name="_Toc27026"/>
      <w:bookmarkStart w:id="2455" w:name="_Toc16747"/>
      <w:bookmarkStart w:id="2456" w:name="_Toc12906"/>
      <w:bookmarkStart w:id="2457" w:name="_Toc4057"/>
      <w:bookmarkStart w:id="2458" w:name="_Toc30155527"/>
      <w:bookmarkStart w:id="2459" w:name="_Toc30155647"/>
      <w:bookmarkStart w:id="2460" w:name="_Toc3366"/>
      <w:bookmarkStart w:id="2461" w:name="_Toc44004216"/>
      <w:bookmarkStart w:id="2462" w:name="_Toc50020997"/>
      <w:bookmarkStart w:id="2463" w:name="_Toc50021566"/>
      <w:bookmarkStart w:id="2464" w:name="_Toc50022270"/>
      <w:bookmarkStart w:id="2465" w:name="_Toc50022919"/>
      <w:bookmarkStart w:id="2466" w:name="_Toc50023504"/>
      <w:bookmarkStart w:id="2467" w:name="_Toc2515"/>
      <w:bookmarkStart w:id="2468" w:name="_Toc31639174"/>
      <w:bookmarkStart w:id="2469" w:name="_Toc42769925"/>
      <w:bookmarkStart w:id="2470" w:name="_Toc14632"/>
      <w:bookmarkStart w:id="2471" w:name="_Toc21877"/>
      <w:bookmarkStart w:id="2472" w:name="_Toc31360993"/>
      <w:bookmarkStart w:id="2473" w:name="_Toc31448698"/>
      <w:bookmarkStart w:id="2474" w:name="_Toc50579304"/>
      <w:bookmarkStart w:id="2475" w:name="_Toc9414"/>
      <w:bookmarkStart w:id="2476" w:name="_Toc54769891"/>
      <w:bookmarkStart w:id="2477" w:name="_Toc54779246"/>
      <w:bookmarkStart w:id="2478" w:name="_Toc54786206"/>
      <w:bookmarkStart w:id="2479" w:name="_Toc50309572"/>
      <w:bookmarkStart w:id="2480" w:name="_Toc57201057"/>
      <w:bookmarkStart w:id="2481" w:name="_Toc42778981"/>
      <w:bookmarkStart w:id="2482" w:name="_Toc57641095"/>
      <w:bookmarkStart w:id="2483" w:name="_Toc59101448"/>
      <w:r w:rsidRPr="00E9603C">
        <w:rPr>
          <w:lang w:eastAsia="ko-KR"/>
        </w:rPr>
        <w:t>5.2.14</w:t>
      </w:r>
      <w:r w:rsidRPr="00E9603C">
        <w:rPr>
          <w:lang w:eastAsia="ko-KR"/>
        </w:rPr>
        <w:tab/>
        <w:t>Key Issue #14: NWDAF-assisted application detection</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093D7F23" w14:textId="77777777" w:rsidR="009166E9" w:rsidRPr="00E9603C" w:rsidRDefault="009166E9">
      <w:pPr>
        <w:pStyle w:val="Heading4"/>
        <w:rPr>
          <w:lang w:eastAsia="ko-KR"/>
        </w:rPr>
      </w:pPr>
      <w:bookmarkStart w:id="2484" w:name="_Toc24302"/>
      <w:bookmarkStart w:id="2485" w:name="_Toc31639175"/>
      <w:bookmarkStart w:id="2486" w:name="_Toc42769926"/>
      <w:bookmarkStart w:id="2487" w:name="_Toc42778982"/>
      <w:bookmarkStart w:id="2488" w:name="_Toc43393059"/>
      <w:bookmarkStart w:id="2489" w:name="_Toc19385"/>
      <w:bookmarkStart w:id="2490" w:name="_Toc30814"/>
      <w:bookmarkStart w:id="2491" w:name="_Toc31360994"/>
      <w:bookmarkStart w:id="2492" w:name="_Toc31448699"/>
      <w:bookmarkStart w:id="2493" w:name="_Toc6776"/>
      <w:bookmarkStart w:id="2494" w:name="_Toc13539"/>
      <w:bookmarkStart w:id="2495" w:name="_Toc998"/>
      <w:bookmarkStart w:id="2496" w:name="_Toc14607"/>
      <w:bookmarkStart w:id="2497" w:name="_Toc50020998"/>
      <w:bookmarkStart w:id="2498" w:name="_Toc50021567"/>
      <w:bookmarkStart w:id="2499" w:name="_Toc50022271"/>
      <w:bookmarkStart w:id="2500" w:name="_Toc50022920"/>
      <w:bookmarkStart w:id="2501" w:name="_Toc50023505"/>
      <w:bookmarkStart w:id="2502" w:name="_Toc31296374"/>
      <w:bookmarkStart w:id="2503" w:name="_Toc14909"/>
      <w:bookmarkStart w:id="2504" w:name="_Toc14395"/>
      <w:bookmarkStart w:id="2505" w:name="_Toc19742"/>
      <w:bookmarkStart w:id="2506" w:name="_Toc13456"/>
      <w:bookmarkStart w:id="2507" w:name="_Toc21989"/>
      <w:bookmarkStart w:id="2508" w:name="_Toc30155648"/>
      <w:bookmarkStart w:id="2509" w:name="_Toc50579305"/>
      <w:bookmarkStart w:id="2510" w:name="_Toc50309573"/>
      <w:bookmarkStart w:id="2511" w:name="_Toc54769892"/>
      <w:bookmarkStart w:id="2512" w:name="_Toc54779247"/>
      <w:bookmarkStart w:id="2513" w:name="_Toc54786207"/>
      <w:bookmarkStart w:id="2514" w:name="_Toc30155528"/>
      <w:bookmarkStart w:id="2515" w:name="_Toc57201058"/>
      <w:bookmarkStart w:id="2516" w:name="_Toc44004217"/>
      <w:bookmarkStart w:id="2517" w:name="_Toc57641096"/>
      <w:bookmarkStart w:id="2518" w:name="_Toc59101449"/>
      <w:r w:rsidRPr="00E9603C">
        <w:rPr>
          <w:lang w:eastAsia="ko-KR"/>
        </w:rPr>
        <w:t>5</w:t>
      </w:r>
      <w:r w:rsidRPr="00E9603C">
        <w:rPr>
          <w:lang w:eastAsia="zh-CN"/>
        </w:rPr>
        <w:t>.2.14</w:t>
      </w:r>
      <w:r w:rsidRPr="00E9603C">
        <w:rPr>
          <w:lang w:eastAsia="ko-KR"/>
        </w:rPr>
        <w:t>.1</w:t>
      </w:r>
      <w:r w:rsidRPr="00E9603C">
        <w:rPr>
          <w:lang w:eastAsia="ko-KR"/>
        </w:rPr>
        <w:tab/>
        <w:t>Description</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174314E5" w14:textId="77777777" w:rsidR="009166E9" w:rsidRPr="00E9603C" w:rsidRDefault="009166E9">
      <w:pPr>
        <w:rPr>
          <w:lang w:eastAsia="zh-CN"/>
        </w:rPr>
      </w:pPr>
      <w:r w:rsidRPr="00E9603C">
        <w:rPr>
          <w:lang w:eastAsia="zh-CN"/>
        </w:rPr>
        <w:t xml:space="preserve">This key issue proposes to study adding new input data from the application detection feature described in </w:t>
      </w:r>
      <w:r w:rsidR="00E9603C" w:rsidRPr="00E9603C">
        <w:rPr>
          <w:lang w:eastAsia="zh-CN"/>
        </w:rPr>
        <w:t>TS</w:t>
      </w:r>
      <w:r w:rsidR="00E9603C">
        <w:rPr>
          <w:lang w:eastAsia="zh-CN"/>
        </w:rPr>
        <w:t> </w:t>
      </w:r>
      <w:r w:rsidR="00E9603C" w:rsidRPr="00E9603C">
        <w:rPr>
          <w:lang w:eastAsia="zh-CN"/>
        </w:rPr>
        <w:t>23.503</w:t>
      </w:r>
      <w:r w:rsidR="00E9603C">
        <w:rPr>
          <w:lang w:eastAsia="zh-CN"/>
        </w:rPr>
        <w:t> </w:t>
      </w:r>
      <w:r w:rsidR="00E9603C" w:rsidRPr="00E9603C">
        <w:rPr>
          <w:lang w:eastAsia="zh-CN"/>
        </w:rPr>
        <w:t>[</w:t>
      </w:r>
      <w:r w:rsidRPr="00E9603C">
        <w:rPr>
          <w:lang w:eastAsia="zh-CN"/>
        </w:rPr>
        <w:t xml:space="preserve">4] clause 6.2.2.2 to support the analytics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 xml:space="preserve">5] and new analytics during Rel-17. The detection of application can be requested and reported by means of 1) a set of SDF filters and 2) an application ID. The former method detects the target application using packet header matching, and the later method is based on the packet inspection functionality available in the UPF described in </w:t>
      </w:r>
      <w:r w:rsidR="00E9603C" w:rsidRPr="00E9603C">
        <w:rPr>
          <w:lang w:eastAsia="zh-CN"/>
        </w:rPr>
        <w:t>TS</w:t>
      </w:r>
      <w:r w:rsidR="00E9603C">
        <w:rPr>
          <w:lang w:eastAsia="zh-CN"/>
        </w:rPr>
        <w:t> </w:t>
      </w:r>
      <w:r w:rsidR="00E9603C" w:rsidRPr="00E9603C">
        <w:rPr>
          <w:lang w:eastAsia="zh-CN"/>
        </w:rPr>
        <w:t>23.501</w:t>
      </w:r>
      <w:r w:rsidR="00E9603C">
        <w:rPr>
          <w:lang w:eastAsia="zh-CN"/>
        </w:rPr>
        <w:t> </w:t>
      </w:r>
      <w:r w:rsidR="00E9603C" w:rsidRPr="00E9603C">
        <w:rPr>
          <w:lang w:eastAsia="zh-CN"/>
        </w:rPr>
        <w:t>[</w:t>
      </w:r>
      <w:r w:rsidRPr="00E9603C">
        <w:rPr>
          <w:lang w:eastAsia="zh-CN"/>
        </w:rPr>
        <w:t>2] clause 6.2.3. The result of application KPI measurement can improve the analytics provided by the NWDAF.</w:t>
      </w:r>
    </w:p>
    <w:p w14:paraId="03854AFE" w14:textId="77777777" w:rsidR="009166E9" w:rsidRPr="00E9603C" w:rsidRDefault="009166E9">
      <w:pPr>
        <w:rPr>
          <w:lang w:eastAsia="zh-CN"/>
        </w:rPr>
      </w:pPr>
      <w:r w:rsidRPr="00E9603C">
        <w:rPr>
          <w:lang w:eastAsia="zh-CN"/>
        </w:rPr>
        <w:t>Meanwhile, the number of applications or services available in the market is growing highly, and thousands of new applications are released on the market per day. The velocity of new application release is also increasing very rapidly. Detecting and managing all application using manually provisioned rules are hard to match with the velocity, and the deployment of those rules are very expensive. It is needed to study how to detect and manage new application traffic automatically. The issues to be studied are described as follows:</w:t>
      </w:r>
    </w:p>
    <w:p w14:paraId="2B9AB5C9" w14:textId="77777777" w:rsidR="009166E9" w:rsidRPr="00E9603C" w:rsidRDefault="009166E9">
      <w:pPr>
        <w:pStyle w:val="B1"/>
      </w:pPr>
      <w:r w:rsidRPr="00E9603C">
        <w:t>-</w:t>
      </w:r>
      <w:r w:rsidRPr="00E9603C">
        <w:tab/>
        <w:t>Study on how to detect newly released applications assisted by the NWDAF.</w:t>
      </w:r>
    </w:p>
    <w:p w14:paraId="693CACBE" w14:textId="77777777" w:rsidR="009166E9" w:rsidRPr="00E9603C" w:rsidRDefault="009166E9">
      <w:pPr>
        <w:pStyle w:val="B1"/>
      </w:pPr>
      <w:r w:rsidRPr="00E9603C">
        <w:t>-</w:t>
      </w:r>
      <w:r w:rsidRPr="00E9603C">
        <w:tab/>
        <w:t>What kind of data need to be collected for new application detection?</w:t>
      </w:r>
    </w:p>
    <w:p w14:paraId="57BBF53A" w14:textId="77777777" w:rsidR="009166E9" w:rsidRPr="00E9603C" w:rsidRDefault="009166E9">
      <w:pPr>
        <w:pStyle w:val="B1"/>
      </w:pPr>
      <w:r w:rsidRPr="00E9603C">
        <w:t>-</w:t>
      </w:r>
      <w:r w:rsidRPr="00E9603C">
        <w:tab/>
        <w:t>What kind of analytics should be exposed?</w:t>
      </w:r>
    </w:p>
    <w:p w14:paraId="60BB83BE" w14:textId="77777777" w:rsidR="009166E9" w:rsidRPr="00E9603C" w:rsidRDefault="009166E9">
      <w:pPr>
        <w:pStyle w:val="Heading4"/>
      </w:pPr>
      <w:bookmarkStart w:id="2519" w:name="_Toc21199"/>
      <w:bookmarkStart w:id="2520" w:name="_Toc204"/>
      <w:bookmarkStart w:id="2521" w:name="_Toc821"/>
      <w:bookmarkStart w:id="2522" w:name="_Toc32086"/>
      <w:bookmarkStart w:id="2523" w:name="_Toc31639176"/>
      <w:bookmarkStart w:id="2524" w:name="_Toc188"/>
      <w:bookmarkStart w:id="2525" w:name="_Toc19531"/>
      <w:bookmarkStart w:id="2526" w:name="_Toc42769927"/>
      <w:bookmarkStart w:id="2527" w:name="_Toc42778983"/>
      <w:bookmarkStart w:id="2528" w:name="_Toc30155529"/>
      <w:bookmarkStart w:id="2529" w:name="_Toc31368"/>
      <w:bookmarkStart w:id="2530" w:name="_Toc43393060"/>
      <w:bookmarkStart w:id="2531" w:name="_Toc26375"/>
      <w:bookmarkStart w:id="2532" w:name="_Toc30353"/>
      <w:bookmarkStart w:id="2533" w:name="_Toc28674"/>
      <w:bookmarkStart w:id="2534" w:name="_Toc22033"/>
      <w:bookmarkStart w:id="2535" w:name="_Toc30155649"/>
      <w:bookmarkStart w:id="2536" w:name="_Toc31296375"/>
      <w:bookmarkStart w:id="2537" w:name="_Toc44004218"/>
      <w:bookmarkStart w:id="2538" w:name="_Toc50020999"/>
      <w:bookmarkStart w:id="2539" w:name="_Toc50021568"/>
      <w:bookmarkStart w:id="2540" w:name="_Toc50309574"/>
      <w:bookmarkStart w:id="2541" w:name="_Toc50022272"/>
      <w:bookmarkStart w:id="2542" w:name="_Toc50022921"/>
      <w:bookmarkStart w:id="2543" w:name="_Toc50023506"/>
      <w:bookmarkStart w:id="2544" w:name="_Toc50579306"/>
      <w:bookmarkStart w:id="2545" w:name="_Toc31448700"/>
      <w:bookmarkStart w:id="2546" w:name="_Toc54769893"/>
      <w:bookmarkStart w:id="2547" w:name="_Toc54779248"/>
      <w:bookmarkStart w:id="2548" w:name="_Toc54786208"/>
      <w:bookmarkStart w:id="2549" w:name="_Toc31360995"/>
      <w:bookmarkStart w:id="2550" w:name="_Toc57201059"/>
      <w:bookmarkStart w:id="2551" w:name="_Toc10557"/>
      <w:bookmarkStart w:id="2552" w:name="_Toc57641097"/>
      <w:bookmarkStart w:id="2553" w:name="_Toc59101450"/>
      <w:r w:rsidRPr="00E9603C">
        <w:t>5.2.14.2</w:t>
      </w:r>
      <w:r w:rsidRPr="00E9603C">
        <w:tab/>
        <w:t>Requirements</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14B9E96A" w14:textId="77777777" w:rsidR="009166E9" w:rsidRPr="00E9603C" w:rsidRDefault="009166E9">
      <w:pPr>
        <w:pStyle w:val="EditorsNote"/>
        <w:rPr>
          <w:lang w:eastAsia="ko-KR"/>
        </w:rPr>
      </w:pPr>
      <w:r w:rsidRPr="00E9603C">
        <w:t>Editor's note:</w:t>
      </w:r>
      <w:r w:rsidRPr="00E9603C">
        <w:rPr>
          <w:lang w:eastAsia="ko-KR"/>
        </w:rPr>
        <w:tab/>
        <w:t>This clause provides the requirements the solutions to this key issue need to address.</w:t>
      </w:r>
    </w:p>
    <w:p w14:paraId="3B3C55BC" w14:textId="77777777" w:rsidR="009166E9" w:rsidRPr="00E9603C" w:rsidRDefault="009166E9">
      <w:pPr>
        <w:pStyle w:val="Heading3"/>
        <w:rPr>
          <w:lang w:eastAsia="zh-CN"/>
        </w:rPr>
      </w:pPr>
      <w:bookmarkStart w:id="2554" w:name="_Toc42778984"/>
      <w:bookmarkStart w:id="2555" w:name="_Toc31639177"/>
      <w:bookmarkStart w:id="2556" w:name="_Toc30155530"/>
      <w:bookmarkStart w:id="2557" w:name="_Toc30775"/>
      <w:bookmarkStart w:id="2558" w:name="_Toc692"/>
      <w:bookmarkStart w:id="2559" w:name="_Toc29974"/>
      <w:bookmarkStart w:id="2560" w:name="_Toc21733"/>
      <w:bookmarkStart w:id="2561" w:name="_Toc30155650"/>
      <w:bookmarkStart w:id="2562" w:name="_Toc14089"/>
      <w:bookmarkStart w:id="2563" w:name="_Toc28332"/>
      <w:bookmarkStart w:id="2564" w:name="_Toc43393061"/>
      <w:bookmarkStart w:id="2565" w:name="_Toc27125"/>
      <w:bookmarkStart w:id="2566" w:name="_Toc44004219"/>
      <w:bookmarkStart w:id="2567" w:name="_Toc50021000"/>
      <w:bookmarkStart w:id="2568" w:name="_Toc50021569"/>
      <w:bookmarkStart w:id="2569" w:name="_Toc50022273"/>
      <w:bookmarkStart w:id="2570" w:name="_Toc50022922"/>
      <w:bookmarkStart w:id="2571" w:name="_Toc50023507"/>
      <w:bookmarkStart w:id="2572" w:name="_Toc6521"/>
      <w:bookmarkStart w:id="2573" w:name="_Toc16967"/>
      <w:bookmarkStart w:id="2574" w:name="_Toc26746"/>
      <w:bookmarkStart w:id="2575" w:name="_Toc50309575"/>
      <w:bookmarkStart w:id="2576" w:name="_Toc479"/>
      <w:bookmarkStart w:id="2577" w:name="_Toc31296376"/>
      <w:bookmarkStart w:id="2578" w:name="_Toc31360996"/>
      <w:bookmarkStart w:id="2579" w:name="_Toc50579307"/>
      <w:bookmarkStart w:id="2580" w:name="_Toc646"/>
      <w:bookmarkStart w:id="2581" w:name="_Toc54769894"/>
      <w:bookmarkStart w:id="2582" w:name="_Toc54779249"/>
      <w:bookmarkStart w:id="2583" w:name="_Toc54786209"/>
      <w:bookmarkStart w:id="2584" w:name="_Toc31448701"/>
      <w:bookmarkStart w:id="2585" w:name="_Toc57201060"/>
      <w:bookmarkStart w:id="2586" w:name="_Toc42769928"/>
      <w:bookmarkStart w:id="2587" w:name="_Toc57641098"/>
      <w:bookmarkStart w:id="2588" w:name="_Toc59101451"/>
      <w:r w:rsidRPr="00E9603C">
        <w:rPr>
          <w:lang w:eastAsia="zh-CN"/>
        </w:rPr>
        <w:t>5</w:t>
      </w:r>
      <w:r w:rsidRPr="00E9603C">
        <w:t>.</w:t>
      </w:r>
      <w:r w:rsidRPr="00E9603C">
        <w:rPr>
          <w:lang w:eastAsia="zh-CN"/>
        </w:rPr>
        <w:t>2.15</w:t>
      </w:r>
      <w:r w:rsidRPr="00E9603C">
        <w:tab/>
      </w:r>
      <w:r w:rsidRPr="00E9603C">
        <w:rPr>
          <w:lang w:eastAsia="zh-CN"/>
        </w:rPr>
        <w:t>Key Issue #15</w:t>
      </w:r>
      <w:r w:rsidRPr="00E9603C">
        <w:t xml:space="preserve">: </w:t>
      </w:r>
      <w:r w:rsidRPr="00E9603C">
        <w:rPr>
          <w:lang w:eastAsia="zh-CN"/>
        </w:rPr>
        <w:t>User consent for UE data collection/analysis</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14B1D90D" w14:textId="77777777" w:rsidR="009166E9" w:rsidRPr="00E9603C" w:rsidRDefault="009166E9">
      <w:pPr>
        <w:pStyle w:val="Heading4"/>
        <w:rPr>
          <w:lang w:eastAsia="zh-CN"/>
        </w:rPr>
      </w:pPr>
      <w:bookmarkStart w:id="2589" w:name="_Toc31360997"/>
      <w:bookmarkStart w:id="2590" w:name="_Toc30155651"/>
      <w:bookmarkStart w:id="2591" w:name="_Toc13764"/>
      <w:bookmarkStart w:id="2592" w:name="_Toc23525"/>
      <w:bookmarkStart w:id="2593" w:name="_Toc43393062"/>
      <w:bookmarkStart w:id="2594" w:name="_Toc16429"/>
      <w:bookmarkStart w:id="2595" w:name="_Toc14005"/>
      <w:bookmarkStart w:id="2596" w:name="_Toc18459"/>
      <w:bookmarkStart w:id="2597" w:name="_Toc20911"/>
      <w:bookmarkStart w:id="2598" w:name="_Toc27981"/>
      <w:bookmarkStart w:id="2599" w:name="_Toc20401"/>
      <w:bookmarkStart w:id="2600" w:name="_Toc31754"/>
      <w:bookmarkStart w:id="2601" w:name="_Toc10196"/>
      <w:bookmarkStart w:id="2602" w:name="_Toc31448702"/>
      <w:bookmarkStart w:id="2603" w:name="_Toc42769929"/>
      <w:bookmarkStart w:id="2604" w:name="_Toc42778985"/>
      <w:bookmarkStart w:id="2605" w:name="_Toc31639178"/>
      <w:bookmarkStart w:id="2606" w:name="_Toc30155531"/>
      <w:bookmarkStart w:id="2607" w:name="_Toc44004220"/>
      <w:bookmarkStart w:id="2608" w:name="_Toc50021001"/>
      <w:bookmarkStart w:id="2609" w:name="_Toc19271"/>
      <w:bookmarkStart w:id="2610" w:name="_Toc31296377"/>
      <w:bookmarkStart w:id="2611" w:name="_Toc50022274"/>
      <w:bookmarkStart w:id="2612" w:name="_Toc50022923"/>
      <w:bookmarkStart w:id="2613" w:name="_Toc50023508"/>
      <w:bookmarkStart w:id="2614" w:name="_Toc50579308"/>
      <w:bookmarkStart w:id="2615" w:name="_Toc2292"/>
      <w:bookmarkStart w:id="2616" w:name="_Toc54769895"/>
      <w:bookmarkStart w:id="2617" w:name="_Toc50021570"/>
      <w:bookmarkStart w:id="2618" w:name="_Toc50309576"/>
      <w:bookmarkStart w:id="2619" w:name="_Toc54779250"/>
      <w:bookmarkStart w:id="2620" w:name="_Toc57201061"/>
      <w:bookmarkStart w:id="2621" w:name="_Toc54786210"/>
      <w:bookmarkStart w:id="2622" w:name="_Toc57641099"/>
      <w:bookmarkStart w:id="2623" w:name="_Toc59101452"/>
      <w:r w:rsidRPr="00E9603C">
        <w:rPr>
          <w:lang w:eastAsia="zh-CN"/>
        </w:rPr>
        <w:t>5</w:t>
      </w:r>
      <w:r w:rsidRPr="00E9603C">
        <w:t>.</w:t>
      </w:r>
      <w:r w:rsidRPr="00E9603C">
        <w:rPr>
          <w:lang w:eastAsia="zh-CN"/>
        </w:rPr>
        <w:t>2</w:t>
      </w:r>
      <w:r w:rsidRPr="00E9603C">
        <w:t>.</w:t>
      </w:r>
      <w:r w:rsidRPr="00E9603C">
        <w:rPr>
          <w:lang w:eastAsia="zh-CN"/>
        </w:rPr>
        <w:t>15.1</w:t>
      </w:r>
      <w:r w:rsidRPr="00E9603C">
        <w:tab/>
        <w:t>Description</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05E093B4" w14:textId="77777777" w:rsidR="009166E9" w:rsidRPr="00E9603C" w:rsidRDefault="009166E9">
      <w:pPr>
        <w:rPr>
          <w:rFonts w:eastAsia="MS PGothic"/>
          <w:bCs/>
          <w:lang w:eastAsia="en-GB"/>
        </w:rPr>
      </w:pPr>
      <w:r w:rsidRPr="00E9603C">
        <w:rPr>
          <w:lang w:eastAsia="zh-CN"/>
        </w:rPr>
        <w:t>In Rel-16, standard has already specified operator can collect network data or AF data and do analytics based on it. However, user's consent of per UE data retrieving and user's consent of per UE data analysis are not discussed.</w:t>
      </w:r>
    </w:p>
    <w:p w14:paraId="138F1AEA" w14:textId="77777777" w:rsidR="009166E9" w:rsidRPr="00E9603C" w:rsidRDefault="009166E9">
      <w:pPr>
        <w:rPr>
          <w:rFonts w:eastAsia="MS PGothic"/>
          <w:lang w:eastAsia="en-GB"/>
        </w:rPr>
      </w:pPr>
      <w:r w:rsidRPr="00E9603C">
        <w:rPr>
          <w:rFonts w:eastAsia="MS PGothic"/>
          <w:lang w:eastAsia="en-GB"/>
        </w:rPr>
        <w:t>A user consent may be required for some or all the UEs based analytics information. However, how the user consent will be collected is up to the operator.</w:t>
      </w:r>
    </w:p>
    <w:p w14:paraId="74083129" w14:textId="77777777" w:rsidR="009166E9" w:rsidRPr="00E9603C" w:rsidRDefault="009166E9">
      <w:pPr>
        <w:rPr>
          <w:rFonts w:eastAsia="MS PGothic"/>
          <w:lang w:eastAsia="en-GB"/>
        </w:rPr>
      </w:pPr>
      <w:r w:rsidRPr="00E9603C">
        <w:rPr>
          <w:rFonts w:eastAsia="MS PGothic"/>
          <w:lang w:eastAsia="en-GB"/>
        </w:rPr>
        <w:t>In this key issue, it is to discuss and specify:</w:t>
      </w:r>
    </w:p>
    <w:p w14:paraId="7952EDE6" w14:textId="77777777" w:rsidR="009166E9" w:rsidRPr="00E9603C" w:rsidRDefault="009166E9">
      <w:pPr>
        <w:pStyle w:val="B1"/>
      </w:pPr>
      <w:bookmarkStart w:id="2624" w:name="_Toc31360998"/>
      <w:bookmarkStart w:id="2625" w:name="_Toc31296378"/>
      <w:bookmarkStart w:id="2626" w:name="_Toc30155532"/>
      <w:bookmarkStart w:id="2627" w:name="_Toc31448703"/>
      <w:bookmarkStart w:id="2628" w:name="_Toc30155652"/>
      <w:r w:rsidRPr="00E9603C">
        <w:t>-</w:t>
      </w:r>
      <w:r w:rsidRPr="00E9603C">
        <w:tab/>
        <w:t>How the user consent is provided to the relevant 5GC entities?</w:t>
      </w:r>
    </w:p>
    <w:p w14:paraId="7D7D8211" w14:textId="77777777" w:rsidR="009166E9" w:rsidRPr="00E9603C" w:rsidRDefault="009166E9">
      <w:pPr>
        <w:pStyle w:val="B1"/>
      </w:pPr>
      <w:r w:rsidRPr="00E9603C">
        <w:t>-</w:t>
      </w:r>
      <w:r w:rsidRPr="00E9603C">
        <w:tab/>
        <w:t>Which network entities will be involved in enforcing the user consent?</w:t>
      </w:r>
    </w:p>
    <w:p w14:paraId="52F3CD92" w14:textId="77777777" w:rsidR="009166E9" w:rsidRPr="00E9603C" w:rsidRDefault="009166E9">
      <w:pPr>
        <w:pStyle w:val="Heading4"/>
        <w:rPr>
          <w:lang w:eastAsia="zh-CN"/>
        </w:rPr>
      </w:pPr>
      <w:bookmarkStart w:id="2629" w:name="_Toc27416"/>
      <w:bookmarkStart w:id="2630" w:name="_Toc28793"/>
      <w:bookmarkStart w:id="2631" w:name="_Toc31123"/>
      <w:bookmarkStart w:id="2632" w:name="_Toc42778986"/>
      <w:bookmarkStart w:id="2633" w:name="_Toc9888"/>
      <w:bookmarkStart w:id="2634" w:name="_Toc26945"/>
      <w:bookmarkStart w:id="2635" w:name="_Toc15745"/>
      <w:bookmarkStart w:id="2636" w:name="_Toc44004221"/>
      <w:bookmarkStart w:id="2637" w:name="_Toc7768"/>
      <w:bookmarkStart w:id="2638" w:name="_Toc50021571"/>
      <w:bookmarkStart w:id="2639" w:name="_Toc50022275"/>
      <w:bookmarkStart w:id="2640" w:name="_Toc50022924"/>
      <w:bookmarkStart w:id="2641" w:name="_Toc50023509"/>
      <w:bookmarkStart w:id="2642" w:name="_Toc21181"/>
      <w:bookmarkStart w:id="2643" w:name="_Toc31639179"/>
      <w:bookmarkStart w:id="2644" w:name="_Toc50021002"/>
      <w:bookmarkStart w:id="2645" w:name="_Toc50309577"/>
      <w:bookmarkStart w:id="2646" w:name="_Toc26585"/>
      <w:bookmarkStart w:id="2647" w:name="_Toc18478"/>
      <w:bookmarkStart w:id="2648" w:name="_Toc42769930"/>
      <w:bookmarkStart w:id="2649" w:name="_Toc50579309"/>
      <w:bookmarkStart w:id="2650" w:name="_Toc43393063"/>
      <w:bookmarkStart w:id="2651" w:name="_Toc54769896"/>
      <w:bookmarkStart w:id="2652" w:name="_Toc54779251"/>
      <w:bookmarkStart w:id="2653" w:name="_Toc54786211"/>
      <w:bookmarkStart w:id="2654" w:name="_Toc9597"/>
      <w:bookmarkStart w:id="2655" w:name="_Toc57201062"/>
      <w:bookmarkStart w:id="2656" w:name="_Toc1786"/>
      <w:bookmarkStart w:id="2657" w:name="_Toc57641100"/>
      <w:bookmarkStart w:id="2658" w:name="_Toc59101453"/>
      <w:r w:rsidRPr="00E9603C">
        <w:rPr>
          <w:lang w:eastAsia="zh-CN"/>
        </w:rPr>
        <w:t>5.2.15.2</w:t>
      </w:r>
      <w:r w:rsidRPr="00E9603C">
        <w:rPr>
          <w:lang w:eastAsia="zh-CN"/>
        </w:rPr>
        <w:tab/>
        <w:t>Requirements</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6E223C91" w14:textId="77777777" w:rsidR="009166E9" w:rsidRPr="00E9603C" w:rsidRDefault="009166E9">
      <w:pPr>
        <w:rPr>
          <w:lang w:eastAsia="zh-CN"/>
        </w:rPr>
      </w:pPr>
      <w:r w:rsidRPr="00E9603C">
        <w:rPr>
          <w:lang w:eastAsia="zh-CN"/>
        </w:rPr>
        <w:t>User interrogation for user consent via signalling is out of the scope of this Key Issue.</w:t>
      </w:r>
    </w:p>
    <w:p w14:paraId="327A8169" w14:textId="77777777" w:rsidR="009166E9" w:rsidRPr="00E9603C" w:rsidRDefault="009166E9">
      <w:pPr>
        <w:rPr>
          <w:lang w:eastAsia="zh-CN"/>
        </w:rPr>
      </w:pPr>
      <w:r w:rsidRPr="00E9603C">
        <w:rPr>
          <w:lang w:eastAsia="zh-CN"/>
        </w:rPr>
        <w:t>Any solution or conclusion of this key issue shall be coordinated with SA WG3.</w:t>
      </w:r>
    </w:p>
    <w:p w14:paraId="20C36101" w14:textId="77777777" w:rsidR="009166E9" w:rsidRPr="00E9603C" w:rsidRDefault="009166E9">
      <w:pPr>
        <w:pStyle w:val="Heading3"/>
        <w:rPr>
          <w:lang w:eastAsia="zh-CN"/>
        </w:rPr>
      </w:pPr>
      <w:bookmarkStart w:id="2659" w:name="_Toc42778987"/>
      <w:bookmarkStart w:id="2660" w:name="_Toc31639180"/>
      <w:bookmarkStart w:id="2661" w:name="_Toc31448704"/>
      <w:bookmarkStart w:id="2662" w:name="_Toc27431"/>
      <w:bookmarkStart w:id="2663" w:name="_Toc23479"/>
      <w:bookmarkStart w:id="2664" w:name="_Toc5077"/>
      <w:bookmarkStart w:id="2665" w:name="_Toc28532"/>
      <w:bookmarkStart w:id="2666" w:name="_Toc5169"/>
      <w:bookmarkStart w:id="2667" w:name="_Toc9093"/>
      <w:bookmarkStart w:id="2668" w:name="_Toc30155653"/>
      <w:bookmarkStart w:id="2669" w:name="_Toc31360999"/>
      <w:bookmarkStart w:id="2670" w:name="_Toc6780"/>
      <w:bookmarkStart w:id="2671" w:name="_Toc44004222"/>
      <w:bookmarkStart w:id="2672" w:name="_Toc50021003"/>
      <w:bookmarkStart w:id="2673" w:name="_Toc50021572"/>
      <w:bookmarkStart w:id="2674" w:name="_Toc50022276"/>
      <w:bookmarkStart w:id="2675" w:name="_Toc50022925"/>
      <w:bookmarkStart w:id="2676" w:name="_Toc50023510"/>
      <w:bookmarkStart w:id="2677" w:name="_Toc10366"/>
      <w:bookmarkStart w:id="2678" w:name="_Toc11045"/>
      <w:bookmarkStart w:id="2679" w:name="_Toc30155533"/>
      <w:bookmarkStart w:id="2680" w:name="_Toc50309578"/>
      <w:bookmarkStart w:id="2681" w:name="_Toc12783"/>
      <w:bookmarkStart w:id="2682" w:name="_Toc18990"/>
      <w:bookmarkStart w:id="2683" w:name="_Toc31296379"/>
      <w:bookmarkStart w:id="2684" w:name="_Toc42769931"/>
      <w:bookmarkStart w:id="2685" w:name="_Toc30063"/>
      <w:bookmarkStart w:id="2686" w:name="_Toc54769897"/>
      <w:bookmarkStart w:id="2687" w:name="_Toc54779252"/>
      <w:bookmarkStart w:id="2688" w:name="_Toc54786212"/>
      <w:bookmarkStart w:id="2689" w:name="_Toc43393064"/>
      <w:bookmarkStart w:id="2690" w:name="_Toc57201063"/>
      <w:bookmarkStart w:id="2691" w:name="_Toc50579310"/>
      <w:bookmarkStart w:id="2692" w:name="_Toc57641101"/>
      <w:bookmarkStart w:id="2693" w:name="_Toc59101454"/>
      <w:r w:rsidRPr="00E9603C">
        <w:t>5.</w:t>
      </w:r>
      <w:r w:rsidRPr="00E9603C">
        <w:rPr>
          <w:lang w:eastAsia="zh-CN"/>
        </w:rPr>
        <w:t>2.16</w:t>
      </w:r>
      <w:r w:rsidRPr="00E9603C">
        <w:tab/>
        <w:t>Key Issue #16: UP optimization for edge computing</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026D1E43" w14:textId="77777777" w:rsidR="009166E9" w:rsidRPr="00E9603C" w:rsidRDefault="009166E9">
      <w:pPr>
        <w:pStyle w:val="Heading4"/>
      </w:pPr>
      <w:bookmarkStart w:id="2694" w:name="_Toc2015"/>
      <w:bookmarkStart w:id="2695" w:name="_Toc30155534"/>
      <w:bookmarkStart w:id="2696" w:name="_Toc29962"/>
      <w:bookmarkStart w:id="2697" w:name="_Toc7469"/>
      <w:bookmarkStart w:id="2698" w:name="_Toc43393065"/>
      <w:bookmarkStart w:id="2699" w:name="_Toc25489"/>
      <w:bookmarkStart w:id="2700" w:name="_Toc22878"/>
      <w:bookmarkStart w:id="2701" w:name="_Toc5880"/>
      <w:bookmarkStart w:id="2702" w:name="_Toc1304"/>
      <w:bookmarkStart w:id="2703" w:name="_Toc31296380"/>
      <w:bookmarkStart w:id="2704" w:name="_Toc31361000"/>
      <w:bookmarkStart w:id="2705" w:name="_Toc2328"/>
      <w:bookmarkStart w:id="2706" w:name="_Toc16930"/>
      <w:bookmarkStart w:id="2707" w:name="_Toc50021004"/>
      <w:bookmarkStart w:id="2708" w:name="_Toc50021573"/>
      <w:bookmarkStart w:id="2709" w:name="_Toc50022277"/>
      <w:bookmarkStart w:id="2710" w:name="_Toc50022926"/>
      <w:bookmarkStart w:id="2711" w:name="_Toc50023511"/>
      <w:bookmarkStart w:id="2712" w:name="_Toc13467"/>
      <w:bookmarkStart w:id="2713" w:name="_Toc31448705"/>
      <w:bookmarkStart w:id="2714" w:name="_Toc42769932"/>
      <w:bookmarkStart w:id="2715" w:name="_Toc50309579"/>
      <w:bookmarkStart w:id="2716" w:name="_Toc42778988"/>
      <w:bookmarkStart w:id="2717" w:name="_Toc31639181"/>
      <w:bookmarkStart w:id="2718" w:name="_Toc30155654"/>
      <w:bookmarkStart w:id="2719" w:name="_Toc50579311"/>
      <w:bookmarkStart w:id="2720" w:name="_Toc23902"/>
      <w:bookmarkStart w:id="2721" w:name="_Toc54769898"/>
      <w:bookmarkStart w:id="2722" w:name="_Toc54779253"/>
      <w:bookmarkStart w:id="2723" w:name="_Toc54786213"/>
      <w:bookmarkStart w:id="2724" w:name="_Toc12896"/>
      <w:bookmarkStart w:id="2725" w:name="_Toc57201064"/>
      <w:bookmarkStart w:id="2726" w:name="_Toc44004223"/>
      <w:bookmarkStart w:id="2727" w:name="_Toc57641102"/>
      <w:bookmarkStart w:id="2728" w:name="_Toc59101455"/>
      <w:r w:rsidRPr="00E9603C">
        <w:t>5.</w:t>
      </w:r>
      <w:r w:rsidRPr="00E9603C">
        <w:rPr>
          <w:lang w:eastAsia="zh-CN"/>
        </w:rPr>
        <w:t>2.16.1</w:t>
      </w:r>
      <w:r w:rsidRPr="00E9603C">
        <w:tab/>
        <w:t>Description</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2F2E9AFA" w14:textId="77777777" w:rsidR="009166E9" w:rsidRPr="00E9603C" w:rsidRDefault="009166E9">
      <w:pPr>
        <w:rPr>
          <w:rFonts w:eastAsia="DengXian"/>
          <w:lang w:eastAsia="zh-CN"/>
        </w:rPr>
      </w:pPr>
      <w:r w:rsidRPr="00E9603C">
        <w:rPr>
          <w:lang w:eastAsia="ko-KR"/>
        </w:rPr>
        <w:t xml:space="preserve">Edge computing enables to locate resources near the consumers to provide low latency and high data volume. </w:t>
      </w:r>
      <w:r w:rsidRPr="00E9603C">
        <w:rPr>
          <w:rFonts w:eastAsia="DengXian"/>
          <w:lang w:eastAsia="zh-CN"/>
        </w:rPr>
        <w:t>In order to support tremendous services/applications running in edge computing efficiently, 5GC need to consider edge computing deployment and hosted application/service characteristics. In this context, it is necessary to consider 1) native edge service/application characteristics, 2) mobility of both UE mobility and service/application mobility, 3) the characteristics and performance of DN between UPF and edge computing, 4) edge computing infrastructure deployment. In order to support both 5GS and edge computing operations, the following issued could be studied:</w:t>
      </w:r>
    </w:p>
    <w:p w14:paraId="29FC29DD" w14:textId="77777777" w:rsidR="009166E9" w:rsidRPr="00E9603C" w:rsidRDefault="009166E9">
      <w:pPr>
        <w:pStyle w:val="B1"/>
      </w:pPr>
      <w:r w:rsidRPr="00E9603C">
        <w:t>-</w:t>
      </w:r>
      <w:r w:rsidRPr="00E9603C">
        <w:tab/>
        <w:t>What kind of analytics could be exposed to AF (edge computing) and internal NFs to improve UP optimization and support edge computing operations efficiently?</w:t>
      </w:r>
    </w:p>
    <w:p w14:paraId="49DEC0E0" w14:textId="77777777" w:rsidR="009166E9" w:rsidRPr="00E9603C" w:rsidRDefault="009166E9">
      <w:pPr>
        <w:pStyle w:val="B1"/>
      </w:pPr>
      <w:r w:rsidRPr="00E9603C">
        <w:t>-</w:t>
      </w:r>
      <w:r w:rsidRPr="00E9603C">
        <w:tab/>
        <w:t>What kind of data should be collected by the NWDAF to provide analytics information to support edge computing?</w:t>
      </w:r>
    </w:p>
    <w:p w14:paraId="019A370F" w14:textId="77777777" w:rsidR="009166E9" w:rsidRPr="00E9603C" w:rsidRDefault="009166E9">
      <w:pPr>
        <w:pStyle w:val="B1"/>
      </w:pPr>
      <w:r w:rsidRPr="00E9603C">
        <w:t>-</w:t>
      </w:r>
      <w:r w:rsidRPr="00E9603C">
        <w:tab/>
        <w:t>How to assist UP path optimization considering DN characteristics?</w:t>
      </w:r>
    </w:p>
    <w:p w14:paraId="143EDA39" w14:textId="77777777" w:rsidR="009166E9" w:rsidRPr="00E9603C" w:rsidRDefault="009166E9">
      <w:pPr>
        <w:pStyle w:val="NO"/>
      </w:pPr>
      <w:r w:rsidRPr="00E9603C">
        <w:rPr>
          <w:lang w:eastAsia="zh-CN"/>
        </w:rPr>
        <w:t>NOTE:</w:t>
      </w:r>
      <w:r w:rsidRPr="00E9603C">
        <w:rPr>
          <w:lang w:eastAsia="zh-CN"/>
        </w:rPr>
        <w:tab/>
      </w:r>
      <w:r w:rsidRPr="00E9603C">
        <w:t>the solutions of this key issue should be aligned with the agreements from FS_enh_EC.</w:t>
      </w:r>
    </w:p>
    <w:p w14:paraId="4A4670C8" w14:textId="77777777" w:rsidR="009166E9" w:rsidRPr="00E9603C" w:rsidRDefault="009166E9">
      <w:pPr>
        <w:pStyle w:val="Heading4"/>
      </w:pPr>
      <w:bookmarkStart w:id="2729" w:name="_Toc5621"/>
      <w:bookmarkStart w:id="2730" w:name="_Toc29930"/>
      <w:bookmarkStart w:id="2731" w:name="_Toc30155535"/>
      <w:bookmarkStart w:id="2732" w:name="_Toc15873"/>
      <w:bookmarkStart w:id="2733" w:name="_Toc43393066"/>
      <w:bookmarkStart w:id="2734" w:name="_Toc19772"/>
      <w:bookmarkStart w:id="2735" w:name="_Toc31639182"/>
      <w:bookmarkStart w:id="2736" w:name="_Toc42769933"/>
      <w:bookmarkStart w:id="2737" w:name="_Toc42778989"/>
      <w:bookmarkStart w:id="2738" w:name="_Toc31361001"/>
      <w:bookmarkStart w:id="2739" w:name="_Toc31296381"/>
      <w:bookmarkStart w:id="2740" w:name="_Toc31721"/>
      <w:bookmarkStart w:id="2741" w:name="_Toc819"/>
      <w:bookmarkStart w:id="2742" w:name="_Toc25599"/>
      <w:bookmarkStart w:id="2743" w:name="_Toc9199"/>
      <w:bookmarkStart w:id="2744" w:name="_Toc32656"/>
      <w:bookmarkStart w:id="2745" w:name="_Toc6708"/>
      <w:bookmarkStart w:id="2746" w:name="_Toc20623"/>
      <w:bookmarkStart w:id="2747" w:name="_Toc44004224"/>
      <w:bookmarkStart w:id="2748" w:name="_Toc50021005"/>
      <w:bookmarkStart w:id="2749" w:name="_Toc50021574"/>
      <w:bookmarkStart w:id="2750" w:name="_Toc50309580"/>
      <w:bookmarkStart w:id="2751" w:name="_Toc50022278"/>
      <w:bookmarkStart w:id="2752" w:name="_Toc50022927"/>
      <w:bookmarkStart w:id="2753" w:name="_Toc31448706"/>
      <w:bookmarkStart w:id="2754" w:name="_Toc50579312"/>
      <w:bookmarkStart w:id="2755" w:name="_Toc50023512"/>
      <w:bookmarkStart w:id="2756" w:name="_Toc54769899"/>
      <w:bookmarkStart w:id="2757" w:name="_Toc54779254"/>
      <w:bookmarkStart w:id="2758" w:name="_Toc54786214"/>
      <w:bookmarkStart w:id="2759" w:name="_Toc30155655"/>
      <w:bookmarkStart w:id="2760" w:name="_Toc57201065"/>
      <w:bookmarkStart w:id="2761" w:name="_Toc28906"/>
      <w:bookmarkStart w:id="2762" w:name="_Toc57641103"/>
      <w:bookmarkStart w:id="2763" w:name="_Toc59101456"/>
      <w:r w:rsidRPr="00E9603C">
        <w:t>5.2.16.2</w:t>
      </w:r>
      <w:r w:rsidRPr="00E9603C">
        <w:tab/>
        <w:t>Requirements</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0B619737" w14:textId="77777777" w:rsidR="009166E9" w:rsidRPr="00E9603C" w:rsidRDefault="009166E9">
      <w:pPr>
        <w:pStyle w:val="EditorsNote"/>
      </w:pPr>
      <w:r w:rsidRPr="00E9603C">
        <w:t>Editor's note:</w:t>
      </w:r>
      <w:r w:rsidRPr="00E9603C">
        <w:rPr>
          <w:lang w:eastAsia="ko-KR"/>
        </w:rPr>
        <w:tab/>
        <w:t>This clause provides the requirements the solutions to this key issue need to address.</w:t>
      </w:r>
    </w:p>
    <w:p w14:paraId="39F2E003" w14:textId="77777777" w:rsidR="009166E9" w:rsidRPr="00E9603C" w:rsidRDefault="009166E9">
      <w:pPr>
        <w:pStyle w:val="Heading3"/>
        <w:rPr>
          <w:lang w:eastAsia="zh-CN"/>
        </w:rPr>
      </w:pPr>
      <w:bookmarkStart w:id="2764" w:name="_Toc29116"/>
      <w:bookmarkStart w:id="2765" w:name="_Toc13356"/>
      <w:bookmarkStart w:id="2766" w:name="_Toc21044"/>
      <w:bookmarkStart w:id="2767" w:name="_Toc8641"/>
      <w:bookmarkStart w:id="2768" w:name="_Toc31361002"/>
      <w:bookmarkStart w:id="2769" w:name="_Toc31448707"/>
      <w:bookmarkStart w:id="2770" w:name="_Toc28643"/>
      <w:bookmarkStart w:id="2771" w:name="_Toc16407"/>
      <w:bookmarkStart w:id="2772" w:name="_Toc43393067"/>
      <w:bookmarkStart w:id="2773" w:name="_Toc21912"/>
      <w:bookmarkStart w:id="2774" w:name="_Toc44004225"/>
      <w:bookmarkStart w:id="2775" w:name="_Toc50021006"/>
      <w:bookmarkStart w:id="2776" w:name="_Toc50021575"/>
      <w:bookmarkStart w:id="2777" w:name="_Toc50022279"/>
      <w:bookmarkStart w:id="2778" w:name="_Toc50022928"/>
      <w:bookmarkStart w:id="2779" w:name="_Toc50023513"/>
      <w:bookmarkStart w:id="2780" w:name="_Toc42769934"/>
      <w:bookmarkStart w:id="2781" w:name="_Toc42778990"/>
      <w:bookmarkStart w:id="2782" w:name="_Toc31296385"/>
      <w:bookmarkStart w:id="2783" w:name="_Toc50309581"/>
      <w:bookmarkStart w:id="2784" w:name="_Toc31639183"/>
      <w:bookmarkStart w:id="2785" w:name="_Toc10308"/>
      <w:bookmarkStart w:id="2786" w:name="_Toc12073"/>
      <w:bookmarkStart w:id="2787" w:name="_Toc50579313"/>
      <w:bookmarkStart w:id="2788" w:name="_Toc30692"/>
      <w:bookmarkStart w:id="2789" w:name="_Toc54769900"/>
      <w:bookmarkStart w:id="2790" w:name="_Toc54779255"/>
      <w:bookmarkStart w:id="2791" w:name="_Toc54786215"/>
      <w:bookmarkStart w:id="2792" w:name="_Toc32593"/>
      <w:bookmarkStart w:id="2793" w:name="_Toc57201066"/>
      <w:bookmarkStart w:id="2794" w:name="_Toc27321"/>
      <w:bookmarkStart w:id="2795" w:name="_Toc57641104"/>
      <w:bookmarkStart w:id="2796" w:name="_Toc59101457"/>
      <w:r w:rsidRPr="00E9603C">
        <w:rPr>
          <w:lang w:eastAsia="zh-CN"/>
        </w:rPr>
        <w:t>5.2.17</w:t>
      </w:r>
      <w:r w:rsidRPr="00E9603C">
        <w:rPr>
          <w:lang w:eastAsia="zh-CN"/>
        </w:rPr>
        <w:tab/>
        <w:t>Key Issue #17: Definition of accuracy levels</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3588B46C" w14:textId="77777777" w:rsidR="009166E9" w:rsidRPr="00E9603C" w:rsidRDefault="009166E9">
      <w:pPr>
        <w:pStyle w:val="Heading4"/>
      </w:pPr>
      <w:bookmarkStart w:id="2797" w:name="_Toc42769935"/>
      <w:bookmarkStart w:id="2798" w:name="_Toc42778991"/>
      <w:bookmarkStart w:id="2799" w:name="_Toc43393068"/>
      <w:bookmarkStart w:id="2800" w:name="_Toc11684"/>
      <w:bookmarkStart w:id="2801" w:name="_Toc30930"/>
      <w:bookmarkStart w:id="2802" w:name="_Toc31361003"/>
      <w:bookmarkStart w:id="2803" w:name="_Toc31448708"/>
      <w:bookmarkStart w:id="2804" w:name="_Toc21924"/>
      <w:bookmarkStart w:id="2805" w:name="_Toc13245"/>
      <w:bookmarkStart w:id="2806" w:name="_Toc18190"/>
      <w:bookmarkStart w:id="2807" w:name="_Toc44004226"/>
      <w:bookmarkStart w:id="2808" w:name="_Toc4858"/>
      <w:bookmarkStart w:id="2809" w:name="_Toc4102"/>
      <w:bookmarkStart w:id="2810" w:name="_Toc22507"/>
      <w:bookmarkStart w:id="2811" w:name="_Toc8051"/>
      <w:bookmarkStart w:id="2812" w:name="_Toc29108"/>
      <w:bookmarkStart w:id="2813" w:name="_Toc7068"/>
      <w:bookmarkStart w:id="2814" w:name="_Toc50021576"/>
      <w:bookmarkStart w:id="2815" w:name="_Toc50022280"/>
      <w:bookmarkStart w:id="2816" w:name="_Toc50309582"/>
      <w:bookmarkStart w:id="2817" w:name="_Toc50022929"/>
      <w:bookmarkStart w:id="2818" w:name="_Toc50023514"/>
      <w:bookmarkStart w:id="2819" w:name="_Toc50021007"/>
      <w:bookmarkStart w:id="2820" w:name="_Toc50579314"/>
      <w:bookmarkStart w:id="2821" w:name="_Toc31296386"/>
      <w:bookmarkStart w:id="2822" w:name="_Toc54769901"/>
      <w:bookmarkStart w:id="2823" w:name="_Toc54779256"/>
      <w:bookmarkStart w:id="2824" w:name="_Toc54786216"/>
      <w:bookmarkStart w:id="2825" w:name="_Toc21438"/>
      <w:bookmarkStart w:id="2826" w:name="_Toc57201067"/>
      <w:bookmarkStart w:id="2827" w:name="_Toc31639184"/>
      <w:bookmarkStart w:id="2828" w:name="_Toc57641105"/>
      <w:bookmarkStart w:id="2829" w:name="_Toc59101458"/>
      <w:r w:rsidRPr="00E9603C">
        <w:t>5.2.17.1</w:t>
      </w:r>
      <w:r w:rsidRPr="00E9603C">
        <w:tab/>
        <w:t>Description</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587E6B33" w14:textId="77777777" w:rsidR="009166E9" w:rsidRPr="00E9603C" w:rsidRDefault="009166E9">
      <w:pPr>
        <w:rPr>
          <w:lang w:eastAsia="ko-KR"/>
        </w:rPr>
      </w:pPr>
      <w:r w:rsidRPr="00E9603C">
        <w:rPr>
          <w:lang w:eastAsia="ko-KR"/>
        </w:rPr>
        <w:t xml:space="preserve">The Rel-16 specification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ko-KR"/>
        </w:rPr>
        <w:t>[</w:t>
      </w:r>
      <w:r w:rsidRPr="00E9603C">
        <w:rPr>
          <w:lang w:eastAsia="ko-KR"/>
        </w:rPr>
        <w:t>5] introduced the notion of accuracy levels for the provision of analytics to NWDAF consumers.</w:t>
      </w:r>
    </w:p>
    <w:p w14:paraId="04E366D0" w14:textId="77777777" w:rsidR="009166E9" w:rsidRPr="00E9603C" w:rsidRDefault="009166E9">
      <w:pPr>
        <w:rPr>
          <w:lang w:eastAsia="zh-CN"/>
        </w:rPr>
      </w:pPr>
      <w:r w:rsidRPr="00E9603C">
        <w:rPr>
          <w:lang w:eastAsia="zh-CN"/>
        </w:rPr>
        <w:t>This accuracy levels are limited to two values (High/Low) with a non-specified semantics. The limited number of accuracy levels, as well as the lack of definition of semantics may lead to excess or deficiency in the quality of provided analytics, interoperability issues for the interpretation of the analytics provided by consumer NFs, and global deployment issues (ex: high load for computation or data collection).</w:t>
      </w:r>
    </w:p>
    <w:p w14:paraId="22EBE087" w14:textId="77777777" w:rsidR="009166E9" w:rsidRPr="00E9603C" w:rsidRDefault="009166E9">
      <w:pPr>
        <w:rPr>
          <w:lang w:eastAsia="zh-CN"/>
        </w:rPr>
      </w:pPr>
      <w:r w:rsidRPr="00E9603C">
        <w:rPr>
          <w:lang w:eastAsia="zh-CN"/>
        </w:rPr>
        <w:t>The proposal as per this Key Issue is to study the following points:</w:t>
      </w:r>
    </w:p>
    <w:p w14:paraId="4E115FE7" w14:textId="77777777" w:rsidR="009166E9" w:rsidRPr="00E9603C" w:rsidRDefault="009166E9">
      <w:pPr>
        <w:pStyle w:val="B1"/>
      </w:pPr>
      <w:r w:rsidRPr="00E9603C">
        <w:t>-</w:t>
      </w:r>
      <w:r w:rsidRPr="00E9603C">
        <w:tab/>
        <w:t>Global definition of semantics (i.e. possible values and their meaning), with possible impacts on procedures;</w:t>
      </w:r>
    </w:p>
    <w:p w14:paraId="0B98F7FD" w14:textId="77777777" w:rsidR="009166E9" w:rsidRPr="00E9603C" w:rsidRDefault="009166E9">
      <w:pPr>
        <w:pStyle w:val="B1"/>
      </w:pPr>
      <w:r w:rsidRPr="00E9603C">
        <w:t>-</w:t>
      </w:r>
      <w:r w:rsidRPr="00E9603C">
        <w:tab/>
        <w:t>Semantics common to all analytics, or either defined on a per-analytics basis;</w:t>
      </w:r>
    </w:p>
    <w:p w14:paraId="066E5AF0" w14:textId="77777777" w:rsidR="009166E9" w:rsidRPr="00E9603C" w:rsidRDefault="009166E9">
      <w:pPr>
        <w:pStyle w:val="B1"/>
      </w:pPr>
      <w:r w:rsidRPr="00E9603C">
        <w:t>-</w:t>
      </w:r>
      <w:r w:rsidRPr="00E9603C">
        <w:tab/>
        <w:t>Common or different semantics for statistics in the past and predictions in the future;</w:t>
      </w:r>
    </w:p>
    <w:p w14:paraId="52A35B3D" w14:textId="77777777" w:rsidR="009166E9" w:rsidRPr="00E9603C" w:rsidRDefault="009166E9">
      <w:pPr>
        <w:pStyle w:val="B1"/>
      </w:pPr>
      <w:r w:rsidRPr="00E9603C">
        <w:t>-</w:t>
      </w:r>
      <w:r w:rsidRPr="00E9603C">
        <w:tab/>
        <w:t>Possibility of additional standardized accuracy levels, at finer grain, for better control; and</w:t>
      </w:r>
    </w:p>
    <w:p w14:paraId="5FF019E3" w14:textId="77777777" w:rsidR="009166E9" w:rsidRPr="00E9603C" w:rsidRDefault="009166E9">
      <w:pPr>
        <w:pStyle w:val="B1"/>
      </w:pPr>
      <w:r w:rsidRPr="00E9603C">
        <w:t>-</w:t>
      </w:r>
      <w:r w:rsidRPr="00E9603C">
        <w:tab/>
        <w:t>Possibility of non-standardized accuracy levels.</w:t>
      </w:r>
    </w:p>
    <w:p w14:paraId="191DF46E" w14:textId="77777777" w:rsidR="009166E9" w:rsidRPr="00E9603C" w:rsidRDefault="009166E9">
      <w:pPr>
        <w:pStyle w:val="Heading4"/>
      </w:pPr>
      <w:bookmarkStart w:id="2830" w:name="_Toc11480"/>
      <w:bookmarkStart w:id="2831" w:name="_Toc21277"/>
      <w:bookmarkStart w:id="2832" w:name="_Toc3038"/>
      <w:bookmarkStart w:id="2833" w:name="_Toc26711"/>
      <w:bookmarkStart w:id="2834" w:name="_Toc31296387"/>
      <w:bookmarkStart w:id="2835" w:name="_Toc3105"/>
      <w:bookmarkStart w:id="2836" w:name="_Toc15089"/>
      <w:bookmarkStart w:id="2837" w:name="_Toc14941"/>
      <w:bookmarkStart w:id="2838" w:name="_Toc9062"/>
      <w:bookmarkStart w:id="2839" w:name="_Toc21918"/>
      <w:bookmarkStart w:id="2840" w:name="_Toc44004227"/>
      <w:bookmarkStart w:id="2841" w:name="_Toc31361004"/>
      <w:bookmarkStart w:id="2842" w:name="_Toc50021577"/>
      <w:bookmarkStart w:id="2843" w:name="_Toc50022281"/>
      <w:bookmarkStart w:id="2844" w:name="_Toc50022930"/>
      <w:bookmarkStart w:id="2845" w:name="_Toc50023515"/>
      <w:bookmarkStart w:id="2846" w:name="_Toc16621"/>
      <w:bookmarkStart w:id="2847" w:name="_Toc43393069"/>
      <w:bookmarkStart w:id="2848" w:name="_Toc50021008"/>
      <w:bookmarkStart w:id="2849" w:name="_Toc50309583"/>
      <w:bookmarkStart w:id="2850" w:name="_Toc42778992"/>
      <w:bookmarkStart w:id="2851" w:name="_Toc31448709"/>
      <w:bookmarkStart w:id="2852" w:name="_Toc17038"/>
      <w:bookmarkStart w:id="2853" w:name="_Toc50579315"/>
      <w:bookmarkStart w:id="2854" w:name="_Toc42769936"/>
      <w:bookmarkStart w:id="2855" w:name="_Toc54769902"/>
      <w:bookmarkStart w:id="2856" w:name="_Toc31639185"/>
      <w:bookmarkStart w:id="2857" w:name="_Toc1286"/>
      <w:bookmarkStart w:id="2858" w:name="_Toc54779257"/>
      <w:bookmarkStart w:id="2859" w:name="_Toc57201068"/>
      <w:bookmarkStart w:id="2860" w:name="_Toc54786217"/>
      <w:bookmarkStart w:id="2861" w:name="_Toc57641106"/>
      <w:bookmarkStart w:id="2862" w:name="_Toc59101459"/>
      <w:r w:rsidRPr="00E9603C">
        <w:t>5.2.17.2</w:t>
      </w:r>
      <w:r w:rsidRPr="00E9603C">
        <w:tab/>
        <w:t>Requirements</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2D36E712" w14:textId="77777777" w:rsidR="009166E9" w:rsidRPr="00E9603C" w:rsidRDefault="009166E9">
      <w:pPr>
        <w:pStyle w:val="EditorsNote"/>
        <w:rPr>
          <w:lang w:eastAsia="zh-CN"/>
        </w:rPr>
      </w:pPr>
      <w:r w:rsidRPr="00E9603C">
        <w:t>Editor's note:</w:t>
      </w:r>
      <w:r w:rsidRPr="00E9603C">
        <w:rPr>
          <w:lang w:eastAsia="ko-KR"/>
        </w:rPr>
        <w:tab/>
        <w:t>This clause provides the requirements the solutions to this key issue need to address.</w:t>
      </w:r>
    </w:p>
    <w:p w14:paraId="2E4B5F7A" w14:textId="77777777" w:rsidR="009166E9" w:rsidRPr="00E9603C" w:rsidRDefault="009166E9">
      <w:pPr>
        <w:pStyle w:val="Heading3"/>
        <w:rPr>
          <w:lang w:eastAsia="ko-KR"/>
        </w:rPr>
      </w:pPr>
      <w:bookmarkStart w:id="2863" w:name="_Toc26392"/>
      <w:bookmarkStart w:id="2864" w:name="_Toc2288"/>
      <w:bookmarkStart w:id="2865" w:name="_Toc43393070"/>
      <w:bookmarkStart w:id="2866" w:name="_Toc31296388"/>
      <w:bookmarkStart w:id="2867" w:name="_Toc31361005"/>
      <w:bookmarkStart w:id="2868" w:name="_Toc458"/>
      <w:bookmarkStart w:id="2869" w:name="_Toc6719"/>
      <w:bookmarkStart w:id="2870" w:name="_Toc9179"/>
      <w:bookmarkStart w:id="2871" w:name="_Toc23376"/>
      <w:bookmarkStart w:id="2872" w:name="_Toc31448710"/>
      <w:bookmarkStart w:id="2873" w:name="_Toc44004228"/>
      <w:bookmarkStart w:id="2874" w:name="_Toc50021009"/>
      <w:bookmarkStart w:id="2875" w:name="_Toc50021578"/>
      <w:bookmarkStart w:id="2876" w:name="_Toc50022282"/>
      <w:bookmarkStart w:id="2877" w:name="_Toc50022931"/>
      <w:bookmarkStart w:id="2878" w:name="_Toc50023516"/>
      <w:bookmarkStart w:id="2879" w:name="_Toc32032"/>
      <w:bookmarkStart w:id="2880" w:name="_Toc22706"/>
      <w:bookmarkStart w:id="2881" w:name="_Toc20269"/>
      <w:bookmarkStart w:id="2882" w:name="_Toc50309584"/>
      <w:bookmarkStart w:id="2883" w:name="_Toc16153"/>
      <w:bookmarkStart w:id="2884" w:name="_Toc4619"/>
      <w:bookmarkStart w:id="2885" w:name="_Toc28312"/>
      <w:bookmarkStart w:id="2886" w:name="_Toc50579316"/>
      <w:bookmarkStart w:id="2887" w:name="_Toc31639186"/>
      <w:bookmarkStart w:id="2888" w:name="_Toc54769903"/>
      <w:bookmarkStart w:id="2889" w:name="_Toc54779258"/>
      <w:bookmarkStart w:id="2890" w:name="_Toc54786218"/>
      <w:bookmarkStart w:id="2891" w:name="_Toc42769937"/>
      <w:bookmarkStart w:id="2892" w:name="_Toc57201069"/>
      <w:bookmarkStart w:id="2893" w:name="_Toc42778993"/>
      <w:bookmarkStart w:id="2894" w:name="_Toc57641107"/>
      <w:bookmarkStart w:id="2895" w:name="_Toc59101460"/>
      <w:r w:rsidRPr="00E9603C">
        <w:rPr>
          <w:lang w:eastAsia="ko-KR"/>
        </w:rPr>
        <w:t>5.2.18</w:t>
      </w:r>
      <w:r w:rsidRPr="00E9603C">
        <w:rPr>
          <w:lang w:eastAsia="ko-KR"/>
        </w:rPr>
        <w:tab/>
        <w:t>Key Issue #18: Enhancement for real-time communication with NWDAF</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1C9A9F2B" w14:textId="77777777" w:rsidR="009166E9" w:rsidRPr="00E9603C" w:rsidRDefault="009166E9">
      <w:pPr>
        <w:pStyle w:val="Heading4"/>
        <w:rPr>
          <w:lang w:eastAsia="ko-KR"/>
        </w:rPr>
      </w:pPr>
      <w:bookmarkStart w:id="2896" w:name="_Toc34"/>
      <w:bookmarkStart w:id="2897" w:name="_Toc31639187"/>
      <w:bookmarkStart w:id="2898" w:name="_Toc5019"/>
      <w:bookmarkStart w:id="2899" w:name="_Toc31448711"/>
      <w:bookmarkStart w:id="2900" w:name="_Toc31361006"/>
      <w:bookmarkStart w:id="2901" w:name="_Toc42769938"/>
      <w:bookmarkStart w:id="2902" w:name="_Toc42778994"/>
      <w:bookmarkStart w:id="2903" w:name="_Toc43393071"/>
      <w:bookmarkStart w:id="2904" w:name="_Toc17264"/>
      <w:bookmarkStart w:id="2905" w:name="_Toc7706"/>
      <w:bookmarkStart w:id="2906" w:name="_Toc44004229"/>
      <w:bookmarkStart w:id="2907" w:name="_Toc50021010"/>
      <w:bookmarkStart w:id="2908" w:name="_Toc19223"/>
      <w:bookmarkStart w:id="2909" w:name="_Toc7722"/>
      <w:bookmarkStart w:id="2910" w:name="_Toc50022932"/>
      <w:bookmarkStart w:id="2911" w:name="_Toc50023517"/>
      <w:bookmarkStart w:id="2912" w:name="_Toc15884"/>
      <w:bookmarkStart w:id="2913" w:name="_Toc11695"/>
      <w:bookmarkStart w:id="2914" w:name="_Toc24069"/>
      <w:bookmarkStart w:id="2915" w:name="_Toc14694"/>
      <w:bookmarkStart w:id="2916" w:name="_Toc31296389"/>
      <w:bookmarkStart w:id="2917" w:name="_Toc4600"/>
      <w:bookmarkStart w:id="2918" w:name="_Toc19501"/>
      <w:bookmarkStart w:id="2919" w:name="_Toc50579317"/>
      <w:bookmarkStart w:id="2920" w:name="_Toc50309585"/>
      <w:bookmarkStart w:id="2921" w:name="_Toc54769904"/>
      <w:bookmarkStart w:id="2922" w:name="_Toc54779259"/>
      <w:bookmarkStart w:id="2923" w:name="_Toc54786219"/>
      <w:bookmarkStart w:id="2924" w:name="_Toc50021579"/>
      <w:bookmarkStart w:id="2925" w:name="_Toc57201070"/>
      <w:bookmarkStart w:id="2926" w:name="_Toc50022283"/>
      <w:bookmarkStart w:id="2927" w:name="_Toc57641108"/>
      <w:bookmarkStart w:id="2928" w:name="_Toc59101461"/>
      <w:r w:rsidRPr="00E9603C">
        <w:rPr>
          <w:lang w:eastAsia="ko-KR"/>
        </w:rPr>
        <w:t>5</w:t>
      </w:r>
      <w:r w:rsidRPr="00E9603C">
        <w:rPr>
          <w:lang w:eastAsia="zh-CN"/>
        </w:rPr>
        <w:t>.2</w:t>
      </w:r>
      <w:r w:rsidRPr="00E9603C">
        <w:rPr>
          <w:lang w:eastAsia="ko-KR"/>
        </w:rPr>
        <w:t>.18.1</w:t>
      </w:r>
      <w:r w:rsidRPr="00E9603C">
        <w:rPr>
          <w:lang w:eastAsia="ko-KR"/>
        </w:rPr>
        <w:tab/>
        <w:t>Description</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72D8F1E9" w14:textId="77777777" w:rsidR="009166E9" w:rsidRPr="00E9603C" w:rsidRDefault="009166E9">
      <w:pPr>
        <w:rPr>
          <w:lang w:eastAsia="ko-KR"/>
        </w:rPr>
      </w:pPr>
      <w:r w:rsidRPr="00E9603C">
        <w:rPr>
          <w:lang w:eastAsia="ko-KR"/>
        </w:rPr>
        <w:t>The validity of an analytics output at a consumer NF is also affected by the timely delivery of the output by the NWDAF, e.g. when the network status changes rapidly and drastically. In this case, an output should be timely provided to a consumer NF by the NWDAF to allow the consumer NF to use the analytics output for proper reaction/decision.</w:t>
      </w:r>
    </w:p>
    <w:p w14:paraId="07C567D1" w14:textId="77777777" w:rsidR="009166E9" w:rsidRPr="00E9603C" w:rsidRDefault="009166E9">
      <w:pPr>
        <w:rPr>
          <w:lang w:eastAsia="ko-KR"/>
        </w:rPr>
      </w:pPr>
      <w:r w:rsidRPr="00E9603C">
        <w:rPr>
          <w:lang w:eastAsia="ko-KR"/>
        </w:rPr>
        <w:t>The NWDAF is supposed to provide analytics outputs based on the data that are collected from the source NFs and/or the OAM. The correctness of NWDAF outputs heavily relies on the freshness, completeness and accuracy of the data that are available at the NWDAF at the time when the outputs are produced by the NWDAF. Some analytics outputs (e.g. short-term prediction) may be valid for use at a consumer NF, if and only if they are based on the fresh, complete and accurate input data.</w:t>
      </w:r>
    </w:p>
    <w:p w14:paraId="3B2C6D41" w14:textId="77777777" w:rsidR="009166E9" w:rsidRPr="00E9603C" w:rsidRDefault="009166E9">
      <w:pPr>
        <w:rPr>
          <w:lang w:eastAsia="ko-KR"/>
        </w:rPr>
      </w:pPr>
      <w:r w:rsidRPr="00E9603C">
        <w:rPr>
          <w:lang w:eastAsia="ko-KR"/>
        </w:rPr>
        <w:t>In this key issue, the following aspects will be studied:</w:t>
      </w:r>
    </w:p>
    <w:p w14:paraId="32683686" w14:textId="77777777" w:rsidR="009166E9" w:rsidRPr="00E9603C" w:rsidRDefault="009166E9">
      <w:pPr>
        <w:pStyle w:val="B1"/>
      </w:pPr>
      <w:r w:rsidRPr="00E9603C">
        <w:t>-</w:t>
      </w:r>
      <w:r w:rsidRPr="00E9603C">
        <w:tab/>
        <w:t>Whether real-time or near real-time communication for data collection and analytics generation by the NWDAF, and analytics delivery from the NWDAF to the consumer NF is required for some analytics types.</w:t>
      </w:r>
    </w:p>
    <w:p w14:paraId="63007956" w14:textId="77777777" w:rsidR="009166E9" w:rsidRPr="00E9603C" w:rsidRDefault="009166E9">
      <w:pPr>
        <w:pStyle w:val="NO"/>
      </w:pPr>
      <w:r w:rsidRPr="00E9603C">
        <w:rPr>
          <w:lang w:eastAsia="ko-KR"/>
        </w:rPr>
        <w:t>NOTE:</w:t>
      </w:r>
      <w:r w:rsidRPr="00E9603C">
        <w:tab/>
        <w:t>Definition for real-time and near real-time communication is needed to progress such study.</w:t>
      </w:r>
    </w:p>
    <w:p w14:paraId="243BBD19" w14:textId="77777777" w:rsidR="009166E9" w:rsidRPr="00E9603C" w:rsidRDefault="009166E9">
      <w:pPr>
        <w:pStyle w:val="B1"/>
      </w:pPr>
      <w:r w:rsidRPr="00E9603C">
        <w:t>-</w:t>
      </w:r>
      <w:r w:rsidRPr="00E9603C">
        <w:tab/>
        <w:t>Whether and which enhancement for data collection and/or analytics exposure framework is required to enable real-time or near real-time NWDAF communication.</w:t>
      </w:r>
    </w:p>
    <w:p w14:paraId="22D22E4B" w14:textId="77777777" w:rsidR="009166E9" w:rsidRPr="00E9603C" w:rsidRDefault="009166E9">
      <w:pPr>
        <w:pStyle w:val="B1"/>
      </w:pPr>
      <w:r w:rsidRPr="00E9603C">
        <w:t>-</w:t>
      </w:r>
      <w:r w:rsidRPr="00E9603C">
        <w:tab/>
        <w:t>Whether and which information or parameters are required to enable real-time or near real-time NWDAF communication.</w:t>
      </w:r>
    </w:p>
    <w:p w14:paraId="7446AE49" w14:textId="77777777" w:rsidR="009166E9" w:rsidRPr="00E9603C" w:rsidRDefault="009166E9">
      <w:pPr>
        <w:pStyle w:val="Heading4"/>
      </w:pPr>
      <w:bookmarkStart w:id="2929" w:name="_Toc5489"/>
      <w:bookmarkStart w:id="2930" w:name="_Toc3120"/>
      <w:bookmarkStart w:id="2931" w:name="_Toc32451"/>
      <w:bookmarkStart w:id="2932" w:name="_Toc9374"/>
      <w:bookmarkStart w:id="2933" w:name="_Toc31448712"/>
      <w:bookmarkStart w:id="2934" w:name="_Toc25611"/>
      <w:bookmarkStart w:id="2935" w:name="_Toc6696"/>
      <w:bookmarkStart w:id="2936" w:name="_Toc24255"/>
      <w:bookmarkStart w:id="2937" w:name="_Toc31361007"/>
      <w:bookmarkStart w:id="2938" w:name="_Toc31782"/>
      <w:bookmarkStart w:id="2939" w:name="_Toc15648"/>
      <w:bookmarkStart w:id="2940" w:name="_Toc31639188"/>
      <w:bookmarkStart w:id="2941" w:name="_Toc9742"/>
      <w:bookmarkStart w:id="2942" w:name="_Toc4785"/>
      <w:bookmarkStart w:id="2943" w:name="_Toc43393072"/>
      <w:bookmarkStart w:id="2944" w:name="_Toc31296390"/>
      <w:bookmarkStart w:id="2945" w:name="_Toc44004230"/>
      <w:bookmarkStart w:id="2946" w:name="_Toc50021580"/>
      <w:bookmarkStart w:id="2947" w:name="_Toc50022284"/>
      <w:bookmarkStart w:id="2948" w:name="_Toc50309586"/>
      <w:bookmarkStart w:id="2949" w:name="_Toc50022933"/>
      <w:bookmarkStart w:id="2950" w:name="_Toc50023518"/>
      <w:bookmarkStart w:id="2951" w:name="_Toc50021011"/>
      <w:bookmarkStart w:id="2952" w:name="_Toc50579318"/>
      <w:bookmarkStart w:id="2953" w:name="_Toc349"/>
      <w:bookmarkStart w:id="2954" w:name="_Toc54769905"/>
      <w:bookmarkStart w:id="2955" w:name="_Toc54779260"/>
      <w:bookmarkStart w:id="2956" w:name="_Toc54786220"/>
      <w:bookmarkStart w:id="2957" w:name="_Toc42769939"/>
      <w:bookmarkStart w:id="2958" w:name="_Toc57201071"/>
      <w:bookmarkStart w:id="2959" w:name="_Toc42778995"/>
      <w:bookmarkStart w:id="2960" w:name="_Toc57641109"/>
      <w:bookmarkStart w:id="2961" w:name="_Toc59101462"/>
      <w:r w:rsidRPr="00E9603C">
        <w:t>5.2.18.2</w:t>
      </w:r>
      <w:r w:rsidRPr="00E9603C">
        <w:tab/>
        <w:t>Requirements</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56992BD1" w14:textId="77777777" w:rsidR="009166E9" w:rsidRPr="00E9603C" w:rsidRDefault="009166E9">
      <w:pPr>
        <w:pStyle w:val="EditorsNote"/>
      </w:pPr>
      <w:r w:rsidRPr="00E9603C">
        <w:t>Editor's note:</w:t>
      </w:r>
      <w:r w:rsidRPr="00E9603C">
        <w:tab/>
        <w:t>This clause provides the requirements the solutions to this key issue need to address.</w:t>
      </w:r>
    </w:p>
    <w:p w14:paraId="4D32D029" w14:textId="77777777" w:rsidR="009166E9" w:rsidRPr="00E9603C" w:rsidRDefault="009166E9">
      <w:pPr>
        <w:pStyle w:val="Heading3"/>
      </w:pPr>
      <w:bookmarkStart w:id="2962" w:name="_Toc7146"/>
      <w:bookmarkStart w:id="2963" w:name="_Toc21179"/>
      <w:bookmarkStart w:id="2964" w:name="_Toc6616"/>
      <w:bookmarkStart w:id="2965" w:name="_Toc43393073"/>
      <w:bookmarkStart w:id="2966" w:name="_Toc30807"/>
      <w:bookmarkStart w:id="2967" w:name="_Toc28932"/>
      <w:bookmarkStart w:id="2968" w:name="_Toc42769940"/>
      <w:bookmarkStart w:id="2969" w:name="_Toc42778996"/>
      <w:bookmarkStart w:id="2970" w:name="_Toc31296391"/>
      <w:bookmarkStart w:id="2971" w:name="_Toc13899"/>
      <w:bookmarkStart w:id="2972" w:name="_Toc44004231"/>
      <w:bookmarkStart w:id="2973" w:name="_Toc50021012"/>
      <w:bookmarkStart w:id="2974" w:name="_Toc50021581"/>
      <w:bookmarkStart w:id="2975" w:name="_Toc50022285"/>
      <w:bookmarkStart w:id="2976" w:name="_Toc50022934"/>
      <w:bookmarkStart w:id="2977" w:name="_Toc50023519"/>
      <w:bookmarkStart w:id="2978" w:name="_Toc21616"/>
      <w:bookmarkStart w:id="2979" w:name="_Toc356"/>
      <w:bookmarkStart w:id="2980" w:name="_Toc15320"/>
      <w:bookmarkStart w:id="2981" w:name="_Toc50309587"/>
      <w:bookmarkStart w:id="2982" w:name="_Toc7261"/>
      <w:bookmarkStart w:id="2983" w:name="_Toc6266"/>
      <w:bookmarkStart w:id="2984" w:name="_Toc19199"/>
      <w:bookmarkStart w:id="2985" w:name="_Toc50579319"/>
      <w:bookmarkStart w:id="2986" w:name="_Toc31448713"/>
      <w:bookmarkStart w:id="2987" w:name="_Toc54769906"/>
      <w:bookmarkStart w:id="2988" w:name="_Toc54779261"/>
      <w:bookmarkStart w:id="2989" w:name="_Toc54786221"/>
      <w:bookmarkStart w:id="2990" w:name="_Toc31639189"/>
      <w:bookmarkStart w:id="2991" w:name="_Toc57201072"/>
      <w:bookmarkStart w:id="2992" w:name="_Toc20147933"/>
      <w:bookmarkStart w:id="2993" w:name="_Toc23145918"/>
      <w:bookmarkStart w:id="2994" w:name="_Toc31361008"/>
      <w:bookmarkStart w:id="2995" w:name="_Toc57641110"/>
      <w:bookmarkStart w:id="2996" w:name="_Toc59101463"/>
      <w:r w:rsidRPr="00E9603C">
        <w:t>5.</w:t>
      </w:r>
      <w:r w:rsidRPr="00E9603C">
        <w:rPr>
          <w:lang w:eastAsia="zh-CN"/>
        </w:rPr>
        <w:t>2.19</w:t>
      </w:r>
      <w:r w:rsidRPr="00E9603C">
        <w:tab/>
        <w:t xml:space="preserve">Key Issue #19: Trained data model </w:t>
      </w:r>
      <w:r w:rsidRPr="00E9603C">
        <w:rPr>
          <w:rFonts w:cs="Arial"/>
        </w:rPr>
        <w:t>sharing between multiple NWDAF instances</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4"/>
      <w:bookmarkEnd w:id="2995"/>
      <w:bookmarkEnd w:id="2996"/>
    </w:p>
    <w:p w14:paraId="31688991" w14:textId="77777777" w:rsidR="009166E9" w:rsidRPr="00E9603C" w:rsidRDefault="009166E9">
      <w:pPr>
        <w:pStyle w:val="Heading4"/>
        <w:rPr>
          <w:lang w:eastAsia="zh-CN"/>
        </w:rPr>
      </w:pPr>
      <w:bookmarkStart w:id="2997" w:name="_Toc8697"/>
      <w:bookmarkStart w:id="2998" w:name="_Toc30808"/>
      <w:bookmarkStart w:id="2999" w:name="_Toc29140"/>
      <w:bookmarkStart w:id="3000" w:name="_Toc43393074"/>
      <w:bookmarkStart w:id="3001" w:name="_Toc30367"/>
      <w:bookmarkStart w:id="3002" w:name="_Toc28852"/>
      <w:bookmarkStart w:id="3003" w:name="_Toc19999"/>
      <w:bookmarkStart w:id="3004" w:name="_Toc31448714"/>
      <w:bookmarkStart w:id="3005" w:name="_Toc42769941"/>
      <w:bookmarkStart w:id="3006" w:name="_Toc42778997"/>
      <w:bookmarkStart w:id="3007" w:name="_Toc31639190"/>
      <w:bookmarkStart w:id="3008" w:name="_Toc3743"/>
      <w:bookmarkStart w:id="3009" w:name="_Toc30452"/>
      <w:bookmarkStart w:id="3010" w:name="_Toc50022286"/>
      <w:bookmarkStart w:id="3011" w:name="_Toc50022935"/>
      <w:bookmarkStart w:id="3012" w:name="_Toc50023520"/>
      <w:bookmarkStart w:id="3013" w:name="_Toc31296392"/>
      <w:bookmarkStart w:id="3014" w:name="_Toc10436"/>
      <w:bookmarkStart w:id="3015" w:name="_Toc18858"/>
      <w:bookmarkStart w:id="3016" w:name="_Toc50309588"/>
      <w:bookmarkStart w:id="3017" w:name="_Toc44004232"/>
      <w:bookmarkStart w:id="3018" w:name="_Toc50021013"/>
      <w:bookmarkStart w:id="3019" w:name="_Toc50021582"/>
      <w:bookmarkStart w:id="3020" w:name="_Toc50579320"/>
      <w:bookmarkStart w:id="3021" w:name="_Toc21749"/>
      <w:bookmarkStart w:id="3022" w:name="_Toc54769907"/>
      <w:bookmarkStart w:id="3023" w:name="_Toc54779262"/>
      <w:bookmarkStart w:id="3024" w:name="_Toc54786222"/>
      <w:bookmarkStart w:id="3025" w:name="_Toc28363"/>
      <w:bookmarkStart w:id="3026" w:name="_Toc57201073"/>
      <w:bookmarkStart w:id="3027" w:name="_Toc31361009"/>
      <w:bookmarkStart w:id="3028" w:name="_Toc57641111"/>
      <w:bookmarkStart w:id="3029" w:name="_Toc59101464"/>
      <w:bookmarkEnd w:id="2992"/>
      <w:bookmarkEnd w:id="2993"/>
      <w:r w:rsidRPr="00E9603C">
        <w:t>5.2.19.1</w:t>
      </w:r>
      <w:r w:rsidRPr="00E9603C">
        <w:tab/>
        <w:t>Description</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12723CE5" w14:textId="77777777" w:rsidR="009166E9" w:rsidRPr="00E9603C" w:rsidRDefault="009166E9">
      <w:pPr>
        <w:rPr>
          <w:lang w:eastAsia="zh-CN"/>
        </w:rPr>
      </w:pPr>
      <w:r w:rsidRPr="00E9603C">
        <w:rPr>
          <w:lang w:eastAsia="zh-CN"/>
        </w:rPr>
        <w:t>NWDAF is responsible for data analytics generation based on a model which can be trained using a machine-learning algorithm and a training data set. The model could be a structured file which is used for data analytics generation.</w:t>
      </w:r>
    </w:p>
    <w:p w14:paraId="4396E007" w14:textId="77777777" w:rsidR="009166E9" w:rsidRPr="00E9603C" w:rsidRDefault="009166E9">
      <w:pPr>
        <w:rPr>
          <w:lang w:eastAsia="zh-CN"/>
        </w:rPr>
      </w:pPr>
      <w:r w:rsidRPr="00E9603C">
        <w:rPr>
          <w:lang w:eastAsia="zh-CN"/>
        </w:rPr>
        <w:t>NWDAF may perform both model training and inference.</w:t>
      </w:r>
    </w:p>
    <w:p w14:paraId="0E1D4749" w14:textId="77777777" w:rsidR="009166E9" w:rsidRPr="00E9603C" w:rsidRDefault="009166E9">
      <w:pPr>
        <w:rPr>
          <w:lang w:eastAsia="zh-CN"/>
        </w:rPr>
      </w:pPr>
      <w:r w:rsidRPr="00E9603C">
        <w:rPr>
          <w:lang w:eastAsia="zh-CN"/>
        </w:rPr>
        <w:t xml:space="preserve">Considering the different requirements and multiple NWDAF instances, as described in clause 4.1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t>[</w:t>
      </w:r>
      <w:r w:rsidRPr="00E9603C">
        <w:t>5]</w:t>
      </w:r>
      <w:r w:rsidRPr="00E9603C">
        <w:rPr>
          <w:lang w:eastAsia="zh-CN"/>
        </w:rPr>
        <w:t xml:space="preserve"> and the Key Issue #2: Multiple NWDAF instances, it is considered to study trained data model sharing between multiple NWDAF instances</w:t>
      </w:r>
      <w:r w:rsidRPr="00E9603C">
        <w:t xml:space="preserve">. </w:t>
      </w:r>
      <w:r w:rsidRPr="00E9603C">
        <w:rPr>
          <w:lang w:eastAsia="zh-CN"/>
        </w:rPr>
        <w:t>This key issue includes the following aspects:</w:t>
      </w:r>
    </w:p>
    <w:p w14:paraId="14446DB9" w14:textId="77777777" w:rsidR="009166E9" w:rsidRPr="00E9603C" w:rsidRDefault="009166E9">
      <w:pPr>
        <w:pStyle w:val="B1"/>
      </w:pPr>
      <w:r w:rsidRPr="00E9603C">
        <w:t>-</w:t>
      </w:r>
      <w:r w:rsidRPr="00E9603C">
        <w:tab/>
        <w:t>Are there use cases where NWDAF instances can generate Analytics IDs (i.e. data analytics) reusing a model trained by other NWDAF instances?</w:t>
      </w:r>
    </w:p>
    <w:p w14:paraId="20322082" w14:textId="77777777" w:rsidR="009166E9" w:rsidRPr="00E9603C" w:rsidRDefault="009166E9">
      <w:pPr>
        <w:pStyle w:val="B1"/>
      </w:pPr>
      <w:r w:rsidRPr="00E9603C">
        <w:t>-</w:t>
      </w:r>
      <w:r w:rsidRPr="00E9603C">
        <w:tab/>
        <w:t>How does a NWDAF instance provide the trained data model to other NWDAF instances?</w:t>
      </w:r>
    </w:p>
    <w:p w14:paraId="3E15EDF3" w14:textId="77777777" w:rsidR="009166E9" w:rsidRPr="00E9603C" w:rsidRDefault="009166E9">
      <w:pPr>
        <w:pStyle w:val="B1"/>
      </w:pPr>
      <w:r w:rsidRPr="00E9603C">
        <w:t>-</w:t>
      </w:r>
      <w:r w:rsidRPr="00E9603C">
        <w:tab/>
        <w:t>How does a NWDAF instance discover and consume the data model trained by other NWDAF instances?</w:t>
      </w:r>
    </w:p>
    <w:p w14:paraId="6A564B22" w14:textId="77777777" w:rsidR="009166E9" w:rsidRPr="00E9603C" w:rsidRDefault="009166E9">
      <w:pPr>
        <w:pStyle w:val="B1"/>
      </w:pPr>
      <w:r w:rsidRPr="00E9603C">
        <w:t>-</w:t>
      </w:r>
      <w:r w:rsidRPr="00E9603C">
        <w:tab/>
        <w:t>Which interactions should have standardized interfaces with NWDAF architecture?</w:t>
      </w:r>
    </w:p>
    <w:p w14:paraId="0B8D389D" w14:textId="77777777" w:rsidR="009166E9" w:rsidRPr="00E9603C" w:rsidRDefault="009166E9">
      <w:pPr>
        <w:pStyle w:val="B1"/>
      </w:pPr>
      <w:r w:rsidRPr="00E9603C">
        <w:t>-</w:t>
      </w:r>
      <w:r w:rsidRPr="00E9603C">
        <w:tab/>
        <w:t>How are features and components of trained data model shared between NWDAF instances?</w:t>
      </w:r>
    </w:p>
    <w:p w14:paraId="43C189AB" w14:textId="77777777" w:rsidR="009166E9" w:rsidRPr="00E9603C" w:rsidRDefault="009166E9">
      <w:pPr>
        <w:pStyle w:val="NO"/>
        <w:rPr>
          <w:color w:val="auto"/>
          <w:lang w:eastAsia="zh-CN"/>
        </w:rPr>
      </w:pPr>
      <w:r w:rsidRPr="00E9603C">
        <w:t>NOTE 1:</w:t>
      </w:r>
      <w:r w:rsidRPr="00E9603C">
        <w:tab/>
        <w:t>This Key Issue does not specify a model such as the model structure or parameters, but reuses the data model.</w:t>
      </w:r>
    </w:p>
    <w:p w14:paraId="72CB4C85" w14:textId="77777777" w:rsidR="009166E9" w:rsidRPr="00E9603C" w:rsidRDefault="009166E9">
      <w:pPr>
        <w:pStyle w:val="NO"/>
      </w:pPr>
      <w:r w:rsidRPr="00E9603C">
        <w:t>NOTE 2:</w:t>
      </w:r>
      <w:r w:rsidRPr="00E9603C">
        <w:tab/>
        <w:t>The models shall be sent transparently over any possible specified interface.</w:t>
      </w:r>
    </w:p>
    <w:p w14:paraId="7C437DA1" w14:textId="77777777" w:rsidR="009166E9" w:rsidRPr="00E9603C" w:rsidRDefault="009166E9">
      <w:pPr>
        <w:pStyle w:val="NO"/>
      </w:pPr>
      <w:r w:rsidRPr="00E9603C">
        <w:t>NOTE 3:</w:t>
      </w:r>
      <w:r w:rsidRPr="00E9603C">
        <w:tab/>
        <w:t>This Key Issue studies the cases where a model is provided from one NWDAF instance to another (to be distinguished from the SA</w:t>
      </w:r>
      <w:r w:rsidRPr="00E9603C">
        <w:rPr>
          <w:lang w:eastAsia="zh-CN"/>
        </w:rPr>
        <w:t> WG</w:t>
      </w:r>
      <w:r w:rsidRPr="00E9603C">
        <w:t>5 scope where a data model is provisioned or configured).</w:t>
      </w:r>
    </w:p>
    <w:p w14:paraId="4437784F" w14:textId="77777777" w:rsidR="009166E9" w:rsidRPr="00E9603C" w:rsidRDefault="009166E9">
      <w:pPr>
        <w:pStyle w:val="NO"/>
        <w:rPr>
          <w:rFonts w:eastAsia="MS Mincho"/>
        </w:rPr>
      </w:pPr>
      <w:r w:rsidRPr="00E9603C">
        <w:t>NOTE 4:</w:t>
      </w:r>
      <w:r w:rsidRPr="00E9603C">
        <w:tab/>
        <w:t>This Key Issue has dependency with Key Issue #1: Logical decomposition of NWDAF and possible interactions between logical.</w:t>
      </w:r>
    </w:p>
    <w:p w14:paraId="1F0F3B0E" w14:textId="77777777" w:rsidR="009166E9" w:rsidRPr="00E9603C" w:rsidRDefault="009166E9">
      <w:pPr>
        <w:pStyle w:val="EditorsNote"/>
      </w:pPr>
      <w:r w:rsidRPr="00E9603C">
        <w:t>Editor's note:</w:t>
      </w:r>
      <w:r w:rsidRPr="00E9603C">
        <w:tab/>
        <w:t>Before going to normative phase for this key issue, we shall assure that neither SA WG5 nor any open source project or similar has an appropriate feature to send models that fit the purpose.</w:t>
      </w:r>
    </w:p>
    <w:p w14:paraId="26593F16" w14:textId="77777777" w:rsidR="009166E9" w:rsidRPr="00E9603C" w:rsidRDefault="009166E9">
      <w:pPr>
        <w:pStyle w:val="Heading4"/>
      </w:pPr>
      <w:bookmarkStart w:id="3030" w:name="_Toc23773"/>
      <w:bookmarkStart w:id="3031" w:name="_Toc9614"/>
      <w:bookmarkStart w:id="3032" w:name="_Toc42769942"/>
      <w:bookmarkStart w:id="3033" w:name="_Toc42778998"/>
      <w:bookmarkStart w:id="3034" w:name="_Toc31639191"/>
      <w:bookmarkStart w:id="3035" w:name="_Toc10791"/>
      <w:bookmarkStart w:id="3036" w:name="_Toc5409"/>
      <w:bookmarkStart w:id="3037" w:name="_Toc31448715"/>
      <w:bookmarkStart w:id="3038" w:name="_Toc31296393"/>
      <w:bookmarkStart w:id="3039" w:name="_Toc14844"/>
      <w:bookmarkStart w:id="3040" w:name="_Toc44004233"/>
      <w:bookmarkStart w:id="3041" w:name="_Toc11281"/>
      <w:bookmarkStart w:id="3042" w:name="_Toc50021583"/>
      <w:bookmarkStart w:id="3043" w:name="_Toc50022287"/>
      <w:bookmarkStart w:id="3044" w:name="_Toc50022936"/>
      <w:bookmarkStart w:id="3045" w:name="_Toc32529"/>
      <w:bookmarkStart w:id="3046" w:name="_Toc31361010"/>
      <w:bookmarkStart w:id="3047" w:name="_Toc28152"/>
      <w:bookmarkStart w:id="3048" w:name="_Toc50021014"/>
      <w:bookmarkStart w:id="3049" w:name="_Toc50309589"/>
      <w:bookmarkStart w:id="3050" w:name="_Toc3"/>
      <w:bookmarkStart w:id="3051" w:name="_Toc6039"/>
      <w:bookmarkStart w:id="3052" w:name="_Toc50023521"/>
      <w:bookmarkStart w:id="3053" w:name="_Toc16422"/>
      <w:bookmarkStart w:id="3054" w:name="_Toc43393075"/>
      <w:bookmarkStart w:id="3055" w:name="_Toc54769908"/>
      <w:bookmarkStart w:id="3056" w:name="_Toc54779263"/>
      <w:bookmarkStart w:id="3057" w:name="_Toc54786223"/>
      <w:bookmarkStart w:id="3058" w:name="_Toc25296"/>
      <w:bookmarkStart w:id="3059" w:name="_Toc57201074"/>
      <w:bookmarkStart w:id="3060" w:name="_Toc50579321"/>
      <w:bookmarkStart w:id="3061" w:name="_Toc57641112"/>
      <w:bookmarkStart w:id="3062" w:name="_Toc59101465"/>
      <w:r w:rsidRPr="00E9603C">
        <w:t>5.2.19.2</w:t>
      </w:r>
      <w:r w:rsidRPr="00E9603C">
        <w:tab/>
        <w:t>Requirements</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48D5EEE8" w14:textId="77777777" w:rsidR="009166E9" w:rsidRPr="00E9603C" w:rsidRDefault="009166E9">
      <w:pPr>
        <w:pStyle w:val="EditorsNote"/>
      </w:pPr>
      <w:r w:rsidRPr="00E9603C">
        <w:t>Editor's note:</w:t>
      </w:r>
      <w:r w:rsidRPr="00E9603C">
        <w:tab/>
      </w:r>
      <w:r w:rsidRPr="00E9603C">
        <w:rPr>
          <w:lang w:eastAsia="ko-KR"/>
        </w:rPr>
        <w:t>This clause provides the requirements the solutions to this key issue need to address.</w:t>
      </w:r>
    </w:p>
    <w:p w14:paraId="523B11CC" w14:textId="77777777" w:rsidR="009166E9" w:rsidRPr="00E9603C" w:rsidRDefault="009166E9">
      <w:pPr>
        <w:pStyle w:val="Heading3"/>
        <w:rPr>
          <w:lang w:eastAsia="zh-CN"/>
        </w:rPr>
      </w:pPr>
      <w:bookmarkStart w:id="3063" w:name="_Toc19822"/>
      <w:bookmarkStart w:id="3064" w:name="_Toc12733"/>
      <w:bookmarkStart w:id="3065" w:name="_Toc30008"/>
      <w:bookmarkStart w:id="3066" w:name="_Toc43393076"/>
      <w:bookmarkStart w:id="3067" w:name="_Toc2030"/>
      <w:bookmarkStart w:id="3068" w:name="_Toc31296394"/>
      <w:bookmarkStart w:id="3069" w:name="_Toc31361011"/>
      <w:bookmarkStart w:id="3070" w:name="_Toc5594"/>
      <w:bookmarkStart w:id="3071" w:name="_Toc24120"/>
      <w:bookmarkStart w:id="3072" w:name="_Toc31639192"/>
      <w:bookmarkStart w:id="3073" w:name="_Toc44004234"/>
      <w:bookmarkStart w:id="3074" w:name="_Toc50021015"/>
      <w:bookmarkStart w:id="3075" w:name="_Toc50021584"/>
      <w:bookmarkStart w:id="3076" w:name="_Toc50022288"/>
      <w:bookmarkStart w:id="3077" w:name="_Toc50022937"/>
      <w:bookmarkStart w:id="3078" w:name="_Toc50023522"/>
      <w:bookmarkStart w:id="3079" w:name="_Toc31448716"/>
      <w:bookmarkStart w:id="3080" w:name="_Toc42769943"/>
      <w:bookmarkStart w:id="3081" w:name="_Toc42778999"/>
      <w:bookmarkStart w:id="3082" w:name="_Toc50309590"/>
      <w:bookmarkStart w:id="3083" w:name="_Toc29876"/>
      <w:bookmarkStart w:id="3084" w:name="_Toc24240"/>
      <w:bookmarkStart w:id="3085" w:name="_Toc32321"/>
      <w:bookmarkStart w:id="3086" w:name="_Toc50579322"/>
      <w:bookmarkStart w:id="3087" w:name="_Toc2786"/>
      <w:bookmarkStart w:id="3088" w:name="_Toc54769909"/>
      <w:bookmarkStart w:id="3089" w:name="_Toc54779264"/>
      <w:bookmarkStart w:id="3090" w:name="_Toc54786224"/>
      <w:bookmarkStart w:id="3091" w:name="_Toc28560"/>
      <w:bookmarkStart w:id="3092" w:name="_Toc57201075"/>
      <w:bookmarkStart w:id="3093" w:name="_Toc14460"/>
      <w:bookmarkStart w:id="3094" w:name="_Toc57641113"/>
      <w:bookmarkStart w:id="3095" w:name="_Toc59101466"/>
      <w:r w:rsidRPr="00E9603C">
        <w:rPr>
          <w:lang w:eastAsia="zh-CN"/>
        </w:rPr>
        <w:t>5.2.20</w:t>
      </w:r>
      <w:r w:rsidRPr="00E9603C">
        <w:rPr>
          <w:lang w:eastAsia="zh-CN"/>
        </w:rPr>
        <w:tab/>
        <w:t xml:space="preserve">Key Issue #20: </w:t>
      </w:r>
      <w:bookmarkStart w:id="3096" w:name="_Hlk29304752"/>
      <w:r w:rsidRPr="00E9603C">
        <w:rPr>
          <w:lang w:eastAsia="zh-CN"/>
        </w:rPr>
        <w:t>NWDAF assisting in detecting anomaly events for the user plane</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3F269EF1" w14:textId="77777777" w:rsidR="009166E9" w:rsidRPr="00E9603C" w:rsidRDefault="009166E9">
      <w:pPr>
        <w:pStyle w:val="Heading4"/>
      </w:pPr>
      <w:bookmarkStart w:id="3097" w:name="_Toc42769944"/>
      <w:bookmarkStart w:id="3098" w:name="_Toc42779000"/>
      <w:bookmarkStart w:id="3099" w:name="_Toc3854"/>
      <w:bookmarkStart w:id="3100" w:name="_Toc19436"/>
      <w:bookmarkStart w:id="3101" w:name="_Toc23123"/>
      <w:bookmarkStart w:id="3102" w:name="_Toc9230"/>
      <w:bookmarkStart w:id="3103" w:name="_Toc31639193"/>
      <w:bookmarkStart w:id="3104" w:name="_Toc2416"/>
      <w:bookmarkStart w:id="3105" w:name="_Toc20267"/>
      <w:bookmarkStart w:id="3106" w:name="_Toc21210"/>
      <w:bookmarkStart w:id="3107" w:name="_Toc9105"/>
      <w:bookmarkStart w:id="3108" w:name="_Toc43393077"/>
      <w:bookmarkStart w:id="3109" w:name="_Toc10092"/>
      <w:bookmarkStart w:id="3110" w:name="_Toc30127"/>
      <w:bookmarkStart w:id="3111" w:name="_Toc31296395"/>
      <w:bookmarkStart w:id="3112" w:name="_Toc31361012"/>
      <w:bookmarkStart w:id="3113" w:name="_Toc14178"/>
      <w:bookmarkStart w:id="3114" w:name="_Toc23401"/>
      <w:bookmarkStart w:id="3115" w:name="_Toc44004235"/>
      <w:bookmarkStart w:id="3116" w:name="_Toc50021016"/>
      <w:bookmarkStart w:id="3117" w:name="_Toc50021585"/>
      <w:bookmarkStart w:id="3118" w:name="_Toc50022289"/>
      <w:bookmarkStart w:id="3119" w:name="_Toc50022938"/>
      <w:bookmarkStart w:id="3120" w:name="_Toc50023523"/>
      <w:bookmarkStart w:id="3121" w:name="_Toc31448717"/>
      <w:bookmarkStart w:id="3122" w:name="_Toc54769910"/>
      <w:bookmarkStart w:id="3123" w:name="_Toc54779265"/>
      <w:bookmarkStart w:id="3124" w:name="_Toc54786225"/>
      <w:bookmarkStart w:id="3125" w:name="_Toc50309591"/>
      <w:bookmarkStart w:id="3126" w:name="_Toc57201076"/>
      <w:bookmarkStart w:id="3127" w:name="_Toc50579323"/>
      <w:bookmarkStart w:id="3128" w:name="_Toc57641114"/>
      <w:bookmarkStart w:id="3129" w:name="_Toc59101467"/>
      <w:bookmarkEnd w:id="3096"/>
      <w:r w:rsidRPr="00E9603C">
        <w:t>5.2.20.1</w:t>
      </w:r>
      <w:r w:rsidRPr="00E9603C">
        <w:tab/>
        <w:t>Description</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47AC699A" w14:textId="77777777" w:rsidR="009166E9" w:rsidRPr="00E9603C" w:rsidRDefault="009166E9">
      <w:r w:rsidRPr="00E9603C">
        <w:t>As described in clause 5.1.2, one use case for NWDAF is to help supporting detection of anomaly events and helping in analysing the possible related cause. In order to optimize user plane handling, NWDAF could help in detecting anomaly events for the user plane and help other functions in the network to analyse the cause for the anomaly.</w:t>
      </w:r>
    </w:p>
    <w:p w14:paraId="3C5C21EC" w14:textId="77777777" w:rsidR="009166E9" w:rsidRPr="00E9603C" w:rsidRDefault="009166E9">
      <w:r w:rsidRPr="00E9603C">
        <w:t>With this key issue, it is proposed to study:</w:t>
      </w:r>
    </w:p>
    <w:p w14:paraId="358E2092" w14:textId="77777777" w:rsidR="009166E9" w:rsidRPr="00E9603C" w:rsidRDefault="009166E9">
      <w:pPr>
        <w:pStyle w:val="B1"/>
      </w:pPr>
      <w:r w:rsidRPr="00E9603C">
        <w:t>-</w:t>
      </w:r>
      <w:r w:rsidRPr="00E9603C">
        <w:tab/>
        <w:t>which types of anomaly events for user plane could be detected by NWDAF,</w:t>
      </w:r>
    </w:p>
    <w:p w14:paraId="28843F9B" w14:textId="77777777" w:rsidR="009166E9" w:rsidRPr="00E9603C" w:rsidRDefault="009166E9">
      <w:pPr>
        <w:pStyle w:val="B1"/>
      </w:pPr>
      <w:r w:rsidRPr="00E9603C">
        <w:t>-</w:t>
      </w:r>
      <w:r w:rsidRPr="00E9603C">
        <w:tab/>
        <w:t>what would be the format of the related output analytics provided by NWDAF,</w:t>
      </w:r>
    </w:p>
    <w:p w14:paraId="7488EA7B" w14:textId="77777777" w:rsidR="009166E9" w:rsidRPr="00E9603C" w:rsidRDefault="009166E9">
      <w:pPr>
        <w:pStyle w:val="B1"/>
      </w:pPr>
      <w:r w:rsidRPr="00E9603C">
        <w:t>-</w:t>
      </w:r>
      <w:r w:rsidRPr="00E9603C">
        <w:tab/>
        <w:t>which data the NWDAF would need to collect, and from which 5GS function, in order to be able to build analytics related to anomaly events for the user plane.</w:t>
      </w:r>
    </w:p>
    <w:p w14:paraId="43987455" w14:textId="77777777" w:rsidR="009166E9" w:rsidRPr="00E9603C" w:rsidRDefault="009166E9">
      <w:pPr>
        <w:pStyle w:val="Heading4"/>
      </w:pPr>
      <w:bookmarkStart w:id="3130" w:name="_Toc42769945"/>
      <w:bookmarkStart w:id="3131" w:name="_Toc42779001"/>
      <w:bookmarkStart w:id="3132" w:name="_Toc43393078"/>
      <w:bookmarkStart w:id="3133" w:name="_Toc16653"/>
      <w:bookmarkStart w:id="3134" w:name="_Toc13316"/>
      <w:bookmarkStart w:id="3135" w:name="_Toc31361013"/>
      <w:bookmarkStart w:id="3136" w:name="_Toc9979"/>
      <w:bookmarkStart w:id="3137" w:name="_Toc10677"/>
      <w:bookmarkStart w:id="3138" w:name="_Toc17390"/>
      <w:bookmarkStart w:id="3139" w:name="_Toc31296396"/>
      <w:bookmarkStart w:id="3140" w:name="_Toc4369"/>
      <w:bookmarkStart w:id="3141" w:name="_Toc31448718"/>
      <w:bookmarkStart w:id="3142" w:name="_Toc18520"/>
      <w:bookmarkStart w:id="3143" w:name="_Toc2486"/>
      <w:bookmarkStart w:id="3144" w:name="_Toc679"/>
      <w:bookmarkStart w:id="3145" w:name="_Toc7601"/>
      <w:bookmarkStart w:id="3146" w:name="_Toc44004236"/>
      <w:bookmarkStart w:id="3147" w:name="_Toc50021586"/>
      <w:bookmarkStart w:id="3148" w:name="_Toc50022290"/>
      <w:bookmarkStart w:id="3149" w:name="_Toc50309592"/>
      <w:bookmarkStart w:id="3150" w:name="_Toc50022939"/>
      <w:bookmarkStart w:id="3151" w:name="_Toc50023524"/>
      <w:bookmarkStart w:id="3152" w:name="_Toc50021017"/>
      <w:bookmarkStart w:id="3153" w:name="_Toc50579324"/>
      <w:bookmarkStart w:id="3154" w:name="_Toc31639194"/>
      <w:bookmarkStart w:id="3155" w:name="_Toc54769911"/>
      <w:bookmarkStart w:id="3156" w:name="_Toc54779266"/>
      <w:bookmarkStart w:id="3157" w:name="_Toc54786226"/>
      <w:bookmarkStart w:id="3158" w:name="_Toc30419"/>
      <w:bookmarkStart w:id="3159" w:name="_Toc57201077"/>
      <w:bookmarkStart w:id="3160" w:name="_Toc14558"/>
      <w:bookmarkStart w:id="3161" w:name="_Toc57641115"/>
      <w:bookmarkStart w:id="3162" w:name="_Toc59101468"/>
      <w:r w:rsidRPr="00E9603C">
        <w:t>5.2.20.2</w:t>
      </w:r>
      <w:r w:rsidRPr="00E9603C">
        <w:tab/>
        <w:t>Requirements</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4AB3C043" w14:textId="77777777" w:rsidR="009166E9" w:rsidRPr="00E9603C" w:rsidRDefault="009166E9">
      <w:pPr>
        <w:pStyle w:val="EditorsNote"/>
      </w:pPr>
      <w:r w:rsidRPr="00E9603C">
        <w:t>Editor's note:</w:t>
      </w:r>
      <w:r w:rsidRPr="00E9603C">
        <w:tab/>
      </w:r>
      <w:r w:rsidRPr="00E9603C">
        <w:rPr>
          <w:lang w:eastAsia="ko-KR"/>
        </w:rPr>
        <w:t>This clause provides the requirements the solutions to this key issue need to address.</w:t>
      </w:r>
    </w:p>
    <w:p w14:paraId="6CE3ACF1" w14:textId="77777777" w:rsidR="009166E9" w:rsidRPr="00E9603C" w:rsidRDefault="009166E9">
      <w:pPr>
        <w:pStyle w:val="Heading3"/>
        <w:rPr>
          <w:lang w:eastAsia="zh-CN"/>
        </w:rPr>
      </w:pPr>
      <w:bookmarkStart w:id="3163" w:name="_Toc21193"/>
      <w:bookmarkStart w:id="3164" w:name="_Toc16101"/>
      <w:bookmarkStart w:id="3165" w:name="_Toc43393079"/>
      <w:bookmarkStart w:id="3166" w:name="_Toc2102"/>
      <w:bookmarkStart w:id="3167" w:name="_Toc10651"/>
      <w:bookmarkStart w:id="3168" w:name="_Toc6450"/>
      <w:bookmarkStart w:id="3169" w:name="_Toc31448719"/>
      <w:bookmarkStart w:id="3170" w:name="_Toc31639195"/>
      <w:bookmarkStart w:id="3171" w:name="_Toc13818"/>
      <w:bookmarkStart w:id="3172" w:name="_Toc31455"/>
      <w:bookmarkStart w:id="3173" w:name="_Toc44004237"/>
      <w:bookmarkStart w:id="3174" w:name="_Toc50021018"/>
      <w:bookmarkStart w:id="3175" w:name="_Toc50021587"/>
      <w:bookmarkStart w:id="3176" w:name="_Toc50022291"/>
      <w:bookmarkStart w:id="3177" w:name="_Toc50022940"/>
      <w:bookmarkStart w:id="3178" w:name="_Toc50023525"/>
      <w:bookmarkStart w:id="3179" w:name="_Toc42769946"/>
      <w:bookmarkStart w:id="3180" w:name="_Toc42779002"/>
      <w:bookmarkStart w:id="3181" w:name="_Toc31296397"/>
      <w:bookmarkStart w:id="3182" w:name="_Toc50309593"/>
      <w:bookmarkStart w:id="3183" w:name="_Toc13728"/>
      <w:bookmarkStart w:id="3184" w:name="_Toc1143"/>
      <w:bookmarkStart w:id="3185" w:name="_Toc30402"/>
      <w:bookmarkStart w:id="3186" w:name="_Toc50579325"/>
      <w:bookmarkStart w:id="3187" w:name="_Toc26423"/>
      <w:bookmarkStart w:id="3188" w:name="_Toc54769912"/>
      <w:bookmarkStart w:id="3189" w:name="_Toc54779267"/>
      <w:bookmarkStart w:id="3190" w:name="_Toc54786227"/>
      <w:bookmarkStart w:id="3191" w:name="_Toc31361014"/>
      <w:bookmarkStart w:id="3192" w:name="_Toc57201078"/>
      <w:bookmarkStart w:id="3193" w:name="_Toc22755"/>
      <w:bookmarkStart w:id="3194" w:name="_Toc57641116"/>
      <w:bookmarkStart w:id="3195" w:name="_Toc59101469"/>
      <w:r w:rsidRPr="00E9603C">
        <w:rPr>
          <w:lang w:eastAsia="zh-CN"/>
        </w:rPr>
        <w:t>5.2.21</w:t>
      </w:r>
      <w:r w:rsidRPr="00E9603C">
        <w:rPr>
          <w:lang w:eastAsia="zh-CN"/>
        </w:rPr>
        <w:tab/>
        <w:t>Key Issue #21: NWDAF assisting in user plane</w:t>
      </w:r>
      <w:r w:rsidRPr="00E9603C">
        <w:rPr>
          <w:lang w:eastAsia="en-GB"/>
        </w:rPr>
        <w:t xml:space="preserve"> performance</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756E9B40" w14:textId="77777777" w:rsidR="009166E9" w:rsidRPr="00E9603C" w:rsidRDefault="009166E9">
      <w:pPr>
        <w:pStyle w:val="Heading4"/>
      </w:pPr>
      <w:bookmarkStart w:id="3196" w:name="_Toc10045"/>
      <w:bookmarkStart w:id="3197" w:name="_Toc29643"/>
      <w:bookmarkStart w:id="3198" w:name="_Toc43393080"/>
      <w:bookmarkStart w:id="3199" w:name="_Toc32652"/>
      <w:bookmarkStart w:id="3200" w:name="_Toc24924"/>
      <w:bookmarkStart w:id="3201" w:name="_Toc20843"/>
      <w:bookmarkStart w:id="3202" w:name="_Toc31448720"/>
      <w:bookmarkStart w:id="3203" w:name="_Toc31639196"/>
      <w:bookmarkStart w:id="3204" w:name="_Toc18424"/>
      <w:bookmarkStart w:id="3205" w:name="_Toc42769947"/>
      <w:bookmarkStart w:id="3206" w:name="_Toc44004238"/>
      <w:bookmarkStart w:id="3207" w:name="_Toc10786"/>
      <w:bookmarkStart w:id="3208" w:name="_Toc42779003"/>
      <w:bookmarkStart w:id="3209" w:name="_Toc31361015"/>
      <w:bookmarkStart w:id="3210" w:name="_Toc13675"/>
      <w:bookmarkStart w:id="3211" w:name="_Toc21027"/>
      <w:bookmarkStart w:id="3212" w:name="_Toc11041"/>
      <w:bookmarkStart w:id="3213" w:name="_Toc50021588"/>
      <w:bookmarkStart w:id="3214" w:name="_Toc50022292"/>
      <w:bookmarkStart w:id="3215" w:name="_Toc50309594"/>
      <w:bookmarkStart w:id="3216" w:name="_Toc50022941"/>
      <w:bookmarkStart w:id="3217" w:name="_Toc50023526"/>
      <w:bookmarkStart w:id="3218" w:name="_Toc50021019"/>
      <w:bookmarkStart w:id="3219" w:name="_Toc50579326"/>
      <w:bookmarkStart w:id="3220" w:name="_Toc28582"/>
      <w:bookmarkStart w:id="3221" w:name="_Toc54769913"/>
      <w:bookmarkStart w:id="3222" w:name="_Toc54779268"/>
      <w:bookmarkStart w:id="3223" w:name="_Toc54786228"/>
      <w:bookmarkStart w:id="3224" w:name="_Toc31296398"/>
      <w:bookmarkStart w:id="3225" w:name="_Toc57201079"/>
      <w:bookmarkStart w:id="3226" w:name="_Toc15034"/>
      <w:bookmarkStart w:id="3227" w:name="_Toc57641117"/>
      <w:bookmarkStart w:id="3228" w:name="_Toc59101470"/>
      <w:r w:rsidRPr="00E9603C">
        <w:t>5.2.21.1</w:t>
      </w:r>
      <w:r w:rsidRPr="00E9603C">
        <w:tab/>
        <w:t>Description</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2F46D046" w14:textId="77777777" w:rsidR="009166E9" w:rsidRPr="00E9603C" w:rsidRDefault="009166E9">
      <w:r w:rsidRPr="00E9603C">
        <w:t>One area where NWDAF could help is in providing user plane performance analytics, e.g. in relation with the UL/DL throughput, the packet loss rate, the RTT, etc. possibly per Application Id.</w:t>
      </w:r>
    </w:p>
    <w:p w14:paraId="4AB0E82B" w14:textId="77777777" w:rsidR="009166E9" w:rsidRPr="00E9603C" w:rsidRDefault="009166E9">
      <w:r w:rsidRPr="00E9603C">
        <w:t>With this key issue, it is proposed to study:</w:t>
      </w:r>
    </w:p>
    <w:p w14:paraId="7FC7922F" w14:textId="77777777" w:rsidR="009166E9" w:rsidRPr="00E9603C" w:rsidRDefault="009166E9">
      <w:pPr>
        <w:pStyle w:val="B1"/>
      </w:pPr>
      <w:r w:rsidRPr="00E9603C">
        <w:t>-</w:t>
      </w:r>
      <w:r w:rsidRPr="00E9603C">
        <w:tab/>
        <w:t>which types of user plane performance analytics could be provided by the NWDAF,</w:t>
      </w:r>
    </w:p>
    <w:p w14:paraId="264009BD" w14:textId="77777777" w:rsidR="009166E9" w:rsidRPr="00E9603C" w:rsidRDefault="009166E9">
      <w:pPr>
        <w:pStyle w:val="B1"/>
      </w:pPr>
      <w:r w:rsidRPr="00E9603C">
        <w:t>-</w:t>
      </w:r>
      <w:r w:rsidRPr="00E9603C">
        <w:tab/>
        <w:t>what would be the format of the related output analytics,</w:t>
      </w:r>
    </w:p>
    <w:p w14:paraId="01C26A76" w14:textId="77777777" w:rsidR="009166E9" w:rsidRPr="00E9603C" w:rsidRDefault="009166E9">
      <w:pPr>
        <w:pStyle w:val="B1"/>
      </w:pPr>
      <w:r w:rsidRPr="00E9603C">
        <w:t>-</w:t>
      </w:r>
      <w:r w:rsidRPr="00E9603C">
        <w:tab/>
        <w:t>which data the NWDAF would need to collect, and from which 5GS function, in order to be able to build analytics related to user plane performance.</w:t>
      </w:r>
    </w:p>
    <w:p w14:paraId="1A7AD955" w14:textId="77777777" w:rsidR="009166E9" w:rsidRPr="00E9603C" w:rsidRDefault="009166E9">
      <w:pPr>
        <w:pStyle w:val="Heading4"/>
      </w:pPr>
      <w:bookmarkStart w:id="3229" w:name="_Toc29337"/>
      <w:bookmarkStart w:id="3230" w:name="_Toc42769948"/>
      <w:bookmarkStart w:id="3231" w:name="_Toc42779004"/>
      <w:bookmarkStart w:id="3232" w:name="_Toc26575"/>
      <w:bookmarkStart w:id="3233" w:name="_Toc24696"/>
      <w:bookmarkStart w:id="3234" w:name="_Toc5154"/>
      <w:bookmarkStart w:id="3235" w:name="_Toc20083"/>
      <w:bookmarkStart w:id="3236" w:name="_Toc3077"/>
      <w:bookmarkStart w:id="3237" w:name="_Toc28497"/>
      <w:bookmarkStart w:id="3238" w:name="_Toc31639197"/>
      <w:bookmarkStart w:id="3239" w:name="_Toc44004239"/>
      <w:bookmarkStart w:id="3240" w:name="_Toc31296399"/>
      <w:bookmarkStart w:id="3241" w:name="_Toc50021589"/>
      <w:bookmarkStart w:id="3242" w:name="_Toc50022293"/>
      <w:bookmarkStart w:id="3243" w:name="_Toc50022942"/>
      <w:bookmarkStart w:id="3244" w:name="_Toc10496"/>
      <w:bookmarkStart w:id="3245" w:name="_Toc3459"/>
      <w:bookmarkStart w:id="3246" w:name="_Toc43393081"/>
      <w:bookmarkStart w:id="3247" w:name="_Toc50021020"/>
      <w:bookmarkStart w:id="3248" w:name="_Toc50309595"/>
      <w:bookmarkStart w:id="3249" w:name="_Toc6274"/>
      <w:bookmarkStart w:id="3250" w:name="_Toc31361016"/>
      <w:bookmarkStart w:id="3251" w:name="_Toc50023527"/>
      <w:bookmarkStart w:id="3252" w:name="_Toc28712"/>
      <w:bookmarkStart w:id="3253" w:name="_Toc28850"/>
      <w:bookmarkStart w:id="3254" w:name="_Toc54769914"/>
      <w:bookmarkStart w:id="3255" w:name="_Toc54779269"/>
      <w:bookmarkStart w:id="3256" w:name="_Toc54786229"/>
      <w:bookmarkStart w:id="3257" w:name="_Toc31448721"/>
      <w:bookmarkStart w:id="3258" w:name="_Toc57201080"/>
      <w:bookmarkStart w:id="3259" w:name="_Toc50579327"/>
      <w:bookmarkStart w:id="3260" w:name="_Toc57641118"/>
      <w:bookmarkStart w:id="3261" w:name="_Toc59101471"/>
      <w:r w:rsidRPr="00E9603C">
        <w:t>5.2.21.2</w:t>
      </w:r>
      <w:r w:rsidRPr="00E9603C">
        <w:tab/>
        <w:t>Requirements</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75F048A7" w14:textId="77777777" w:rsidR="009166E9" w:rsidRPr="00E9603C" w:rsidRDefault="009166E9">
      <w:pPr>
        <w:pStyle w:val="EditorsNote"/>
      </w:pPr>
      <w:r w:rsidRPr="00E9603C">
        <w:t>Editor's note:</w:t>
      </w:r>
      <w:r w:rsidRPr="00E9603C">
        <w:tab/>
      </w:r>
      <w:r w:rsidRPr="00E9603C">
        <w:rPr>
          <w:lang w:eastAsia="ko-KR"/>
        </w:rPr>
        <w:t>This clause provides the requirements the solutions to this key issue need to address.</w:t>
      </w:r>
    </w:p>
    <w:p w14:paraId="1E20170C" w14:textId="77777777" w:rsidR="009166E9" w:rsidRPr="00E9603C" w:rsidRDefault="009166E9">
      <w:pPr>
        <w:pStyle w:val="Heading1"/>
      </w:pPr>
      <w:bookmarkStart w:id="3262" w:name="_Toc23409916"/>
      <w:bookmarkStart w:id="3263" w:name="_Toc25416987"/>
      <w:bookmarkStart w:id="3264" w:name="_Toc25417342"/>
      <w:bookmarkStart w:id="3265" w:name="_Toc25417810"/>
      <w:bookmarkStart w:id="3266" w:name="_Toc25740477"/>
      <w:bookmarkStart w:id="3267" w:name="_Toc30155539"/>
      <w:bookmarkStart w:id="3268" w:name="_Toc30155659"/>
      <w:bookmarkStart w:id="3269" w:name="_Toc31296400"/>
      <w:bookmarkStart w:id="3270" w:name="_Toc31361017"/>
      <w:bookmarkStart w:id="3271" w:name="_Toc31448722"/>
      <w:bookmarkStart w:id="3272" w:name="_Toc31639198"/>
      <w:bookmarkStart w:id="3273" w:name="_Toc26600"/>
      <w:bookmarkStart w:id="3274" w:name="_Toc8156"/>
      <w:bookmarkStart w:id="3275" w:name="_Toc24114"/>
      <w:bookmarkStart w:id="3276" w:name="_Toc31469"/>
      <w:bookmarkStart w:id="3277" w:name="_Toc9148"/>
      <w:bookmarkStart w:id="3278" w:name="_Toc3581"/>
      <w:bookmarkStart w:id="3279" w:name="_Toc1624"/>
      <w:bookmarkStart w:id="3280" w:name="_Toc25451"/>
      <w:bookmarkStart w:id="3281" w:name="_Toc18454"/>
      <w:bookmarkStart w:id="3282" w:name="_Toc4582"/>
      <w:bookmarkStart w:id="3283" w:name="_Toc29111"/>
      <w:bookmarkStart w:id="3284" w:name="_Toc21834"/>
      <w:bookmarkStart w:id="3285" w:name="_Toc42769949"/>
      <w:bookmarkStart w:id="3286" w:name="_Toc42779005"/>
      <w:bookmarkStart w:id="3287" w:name="_Toc43393082"/>
      <w:bookmarkStart w:id="3288" w:name="_Toc44004240"/>
      <w:bookmarkStart w:id="3289" w:name="_Toc50021021"/>
      <w:bookmarkStart w:id="3290" w:name="_Toc50021590"/>
      <w:bookmarkStart w:id="3291" w:name="_Toc50022294"/>
      <w:bookmarkStart w:id="3292" w:name="_Toc50022943"/>
      <w:bookmarkStart w:id="3293" w:name="_Toc50023528"/>
      <w:bookmarkStart w:id="3294" w:name="_Toc50309596"/>
      <w:bookmarkStart w:id="3295" w:name="_Toc50579328"/>
      <w:bookmarkStart w:id="3296" w:name="_Toc54769915"/>
      <w:bookmarkStart w:id="3297" w:name="_Toc54779270"/>
      <w:bookmarkStart w:id="3298" w:name="_Toc54786230"/>
      <w:bookmarkStart w:id="3299" w:name="_Toc57201081"/>
      <w:bookmarkStart w:id="3300" w:name="_Toc57641119"/>
      <w:bookmarkStart w:id="3301" w:name="_Toc59101472"/>
      <w:r w:rsidRPr="00E9603C">
        <w:t>6</w:t>
      </w:r>
      <w:r w:rsidRPr="00E9603C">
        <w:tab/>
        <w:t>Solutions</w:t>
      </w:r>
      <w:bookmarkEnd w:id="1103"/>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5020DBE2" w14:textId="77777777" w:rsidR="009166E9" w:rsidRPr="00E9603C" w:rsidRDefault="009166E9">
      <w:pPr>
        <w:pStyle w:val="Heading2"/>
        <w:rPr>
          <w:lang w:eastAsia="zh-CN"/>
        </w:rPr>
      </w:pPr>
      <w:bookmarkStart w:id="3302" w:name="_Toc22147504"/>
      <w:bookmarkStart w:id="3303" w:name="_Toc23409917"/>
      <w:bookmarkStart w:id="3304" w:name="_Toc25416988"/>
      <w:bookmarkStart w:id="3305" w:name="_Toc25417343"/>
      <w:bookmarkStart w:id="3306" w:name="_Toc25417811"/>
      <w:bookmarkStart w:id="3307" w:name="_Toc25740478"/>
      <w:bookmarkStart w:id="3308" w:name="_Toc30155540"/>
      <w:bookmarkStart w:id="3309" w:name="_Toc30155660"/>
      <w:bookmarkStart w:id="3310" w:name="_Toc31296401"/>
      <w:bookmarkStart w:id="3311" w:name="_Toc31361018"/>
      <w:bookmarkStart w:id="3312" w:name="_Toc31448723"/>
      <w:bookmarkStart w:id="3313" w:name="_Toc31639199"/>
      <w:bookmarkStart w:id="3314" w:name="_Toc10751"/>
      <w:bookmarkStart w:id="3315" w:name="_Toc28982"/>
      <w:bookmarkStart w:id="3316" w:name="_Toc27258"/>
      <w:bookmarkStart w:id="3317" w:name="_Toc18253"/>
      <w:bookmarkStart w:id="3318" w:name="_Toc8209"/>
      <w:bookmarkStart w:id="3319" w:name="_Toc6176"/>
      <w:bookmarkStart w:id="3320" w:name="_Toc8338"/>
      <w:bookmarkStart w:id="3321" w:name="_Toc8077"/>
      <w:bookmarkStart w:id="3322" w:name="_Toc30246"/>
      <w:bookmarkStart w:id="3323" w:name="_Toc1439"/>
      <w:bookmarkStart w:id="3324" w:name="_Toc2881"/>
      <w:bookmarkStart w:id="3325" w:name="_Toc14208"/>
      <w:bookmarkStart w:id="3326" w:name="_Toc42769950"/>
      <w:bookmarkStart w:id="3327" w:name="_Toc42779006"/>
      <w:bookmarkStart w:id="3328" w:name="_Toc43393083"/>
      <w:bookmarkStart w:id="3329" w:name="_Toc44004241"/>
      <w:bookmarkStart w:id="3330" w:name="_Toc50021022"/>
      <w:bookmarkStart w:id="3331" w:name="_Toc50021591"/>
      <w:bookmarkStart w:id="3332" w:name="_Toc50022295"/>
      <w:bookmarkStart w:id="3333" w:name="_Toc50022944"/>
      <w:bookmarkStart w:id="3334" w:name="_Toc50023529"/>
      <w:bookmarkStart w:id="3335" w:name="_Toc50309597"/>
      <w:bookmarkStart w:id="3336" w:name="_Toc50579329"/>
      <w:bookmarkStart w:id="3337" w:name="_Toc54769916"/>
      <w:bookmarkStart w:id="3338" w:name="_Toc54779271"/>
      <w:bookmarkStart w:id="3339" w:name="_Toc54786231"/>
      <w:bookmarkStart w:id="3340" w:name="_Toc57201082"/>
      <w:bookmarkStart w:id="3341" w:name="_Toc500949097"/>
      <w:bookmarkStart w:id="3342" w:name="_Toc20730727"/>
      <w:bookmarkStart w:id="3343" w:name="_Toc57641120"/>
      <w:bookmarkStart w:id="3344" w:name="_Toc59101473"/>
      <w:r w:rsidRPr="00E9603C">
        <w:rPr>
          <w:lang w:eastAsia="zh-CN"/>
        </w:rPr>
        <w:t>6.0</w:t>
      </w:r>
      <w:r w:rsidRPr="00E9603C">
        <w:rPr>
          <w:lang w:eastAsia="zh-CN"/>
        </w:rPr>
        <w:tab/>
        <w:t>Mapping Solutions to Key Issues</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3"/>
      <w:bookmarkEnd w:id="3344"/>
    </w:p>
    <w:p w14:paraId="17A0539B" w14:textId="77777777" w:rsidR="009166E9" w:rsidRPr="00E9603C" w:rsidRDefault="009166E9">
      <w:pPr>
        <w:pStyle w:val="TH"/>
      </w:pPr>
      <w:r w:rsidRPr="00E9603C">
        <w:t>Table 6.0-1: Mapping of Solutions to Key Issues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5"/>
        <w:gridCol w:w="284"/>
        <w:gridCol w:w="284"/>
        <w:gridCol w:w="284"/>
        <w:gridCol w:w="284"/>
        <w:gridCol w:w="284"/>
        <w:gridCol w:w="284"/>
        <w:gridCol w:w="284"/>
        <w:gridCol w:w="284"/>
        <w:gridCol w:w="284"/>
        <w:gridCol w:w="454"/>
        <w:gridCol w:w="454"/>
        <w:gridCol w:w="454"/>
        <w:gridCol w:w="454"/>
        <w:gridCol w:w="454"/>
        <w:gridCol w:w="454"/>
        <w:gridCol w:w="454"/>
        <w:gridCol w:w="454"/>
        <w:gridCol w:w="454"/>
        <w:gridCol w:w="454"/>
        <w:gridCol w:w="454"/>
        <w:gridCol w:w="454"/>
      </w:tblGrid>
      <w:tr w:rsidR="009166E9" w:rsidRPr="00E9603C" w14:paraId="75BED8B9" w14:textId="77777777">
        <w:trPr>
          <w:cantSplit/>
        </w:trPr>
        <w:tc>
          <w:tcPr>
            <w:tcW w:w="1215" w:type="dxa"/>
            <w:tcBorders>
              <w:bottom w:val="nil"/>
            </w:tcBorders>
          </w:tcPr>
          <w:p w14:paraId="7CB4275D" w14:textId="77777777" w:rsidR="009166E9" w:rsidRPr="00E9603C" w:rsidRDefault="009166E9">
            <w:pPr>
              <w:pStyle w:val="TAH"/>
              <w:rPr>
                <w:lang w:eastAsia="zh-CN"/>
              </w:rPr>
            </w:pPr>
            <w:r w:rsidRPr="00E9603C">
              <w:rPr>
                <w:lang w:eastAsia="zh-CN"/>
              </w:rPr>
              <w:t>Solutions</w:t>
            </w:r>
          </w:p>
        </w:tc>
        <w:tc>
          <w:tcPr>
            <w:tcW w:w="8004" w:type="dxa"/>
            <w:gridSpan w:val="21"/>
          </w:tcPr>
          <w:p w14:paraId="2657149F" w14:textId="77777777" w:rsidR="009166E9" w:rsidRPr="00E9603C" w:rsidRDefault="009166E9">
            <w:pPr>
              <w:pStyle w:val="TAH"/>
              <w:rPr>
                <w:lang w:eastAsia="zh-CN"/>
              </w:rPr>
            </w:pPr>
            <w:r w:rsidRPr="00E9603C">
              <w:rPr>
                <w:lang w:eastAsia="zh-CN"/>
              </w:rPr>
              <w:t>Key Issues</w:t>
            </w:r>
          </w:p>
        </w:tc>
      </w:tr>
      <w:tr w:rsidR="009166E9" w:rsidRPr="00E9603C" w14:paraId="445D5BC9" w14:textId="77777777">
        <w:trPr>
          <w:cantSplit/>
        </w:trPr>
        <w:tc>
          <w:tcPr>
            <w:tcW w:w="1215" w:type="dxa"/>
            <w:tcBorders>
              <w:top w:val="nil"/>
            </w:tcBorders>
          </w:tcPr>
          <w:p w14:paraId="358D1D8E" w14:textId="77777777" w:rsidR="009166E9" w:rsidRPr="00E9603C" w:rsidRDefault="009166E9">
            <w:pPr>
              <w:pStyle w:val="TAH"/>
              <w:rPr>
                <w:lang w:eastAsia="zh-CN"/>
              </w:rPr>
            </w:pPr>
          </w:p>
        </w:tc>
        <w:tc>
          <w:tcPr>
            <w:tcW w:w="284" w:type="dxa"/>
          </w:tcPr>
          <w:p w14:paraId="01B39D3E" w14:textId="77777777" w:rsidR="009166E9" w:rsidRPr="00E9603C" w:rsidRDefault="009166E9">
            <w:pPr>
              <w:pStyle w:val="TAC"/>
              <w:rPr>
                <w:lang w:eastAsia="zh-CN"/>
              </w:rPr>
            </w:pPr>
            <w:r w:rsidRPr="00E9603C">
              <w:rPr>
                <w:lang w:eastAsia="zh-CN"/>
              </w:rPr>
              <w:t>1</w:t>
            </w:r>
          </w:p>
        </w:tc>
        <w:tc>
          <w:tcPr>
            <w:tcW w:w="284" w:type="dxa"/>
          </w:tcPr>
          <w:p w14:paraId="62A40007" w14:textId="77777777" w:rsidR="009166E9" w:rsidRPr="00E9603C" w:rsidRDefault="009166E9">
            <w:pPr>
              <w:pStyle w:val="TAC"/>
              <w:rPr>
                <w:lang w:eastAsia="zh-CN"/>
              </w:rPr>
            </w:pPr>
            <w:r w:rsidRPr="00E9603C">
              <w:rPr>
                <w:lang w:eastAsia="zh-CN"/>
              </w:rPr>
              <w:t>2</w:t>
            </w:r>
          </w:p>
        </w:tc>
        <w:tc>
          <w:tcPr>
            <w:tcW w:w="284" w:type="dxa"/>
          </w:tcPr>
          <w:p w14:paraId="48A208B4" w14:textId="77777777" w:rsidR="009166E9" w:rsidRPr="00E9603C" w:rsidRDefault="009166E9">
            <w:pPr>
              <w:pStyle w:val="TAC"/>
              <w:rPr>
                <w:lang w:eastAsia="zh-CN"/>
              </w:rPr>
            </w:pPr>
            <w:r w:rsidRPr="00E9603C">
              <w:rPr>
                <w:lang w:eastAsia="zh-CN"/>
              </w:rPr>
              <w:t>3</w:t>
            </w:r>
          </w:p>
        </w:tc>
        <w:tc>
          <w:tcPr>
            <w:tcW w:w="284" w:type="dxa"/>
          </w:tcPr>
          <w:p w14:paraId="0B34AB0C" w14:textId="77777777" w:rsidR="009166E9" w:rsidRPr="00E9603C" w:rsidRDefault="009166E9">
            <w:pPr>
              <w:pStyle w:val="TAC"/>
              <w:rPr>
                <w:lang w:eastAsia="zh-CN"/>
              </w:rPr>
            </w:pPr>
            <w:r w:rsidRPr="00E9603C">
              <w:rPr>
                <w:lang w:eastAsia="zh-CN"/>
              </w:rPr>
              <w:t>4</w:t>
            </w:r>
          </w:p>
        </w:tc>
        <w:tc>
          <w:tcPr>
            <w:tcW w:w="284" w:type="dxa"/>
          </w:tcPr>
          <w:p w14:paraId="7E92B409" w14:textId="77777777" w:rsidR="009166E9" w:rsidRPr="00E9603C" w:rsidRDefault="009166E9">
            <w:pPr>
              <w:pStyle w:val="TAC"/>
              <w:rPr>
                <w:lang w:eastAsia="zh-CN"/>
              </w:rPr>
            </w:pPr>
            <w:r w:rsidRPr="00E9603C">
              <w:rPr>
                <w:lang w:eastAsia="zh-CN"/>
              </w:rPr>
              <w:t>5</w:t>
            </w:r>
          </w:p>
        </w:tc>
        <w:tc>
          <w:tcPr>
            <w:tcW w:w="284" w:type="dxa"/>
          </w:tcPr>
          <w:p w14:paraId="5D11C4D0" w14:textId="77777777" w:rsidR="009166E9" w:rsidRPr="00E9603C" w:rsidRDefault="009166E9">
            <w:pPr>
              <w:pStyle w:val="TAC"/>
              <w:rPr>
                <w:lang w:eastAsia="zh-CN"/>
              </w:rPr>
            </w:pPr>
            <w:r w:rsidRPr="00E9603C">
              <w:rPr>
                <w:lang w:eastAsia="zh-CN"/>
              </w:rPr>
              <w:t>6</w:t>
            </w:r>
          </w:p>
        </w:tc>
        <w:tc>
          <w:tcPr>
            <w:tcW w:w="284" w:type="dxa"/>
          </w:tcPr>
          <w:p w14:paraId="0DB85009" w14:textId="77777777" w:rsidR="009166E9" w:rsidRPr="00E9603C" w:rsidRDefault="009166E9">
            <w:pPr>
              <w:pStyle w:val="TAC"/>
              <w:rPr>
                <w:lang w:eastAsia="zh-CN"/>
              </w:rPr>
            </w:pPr>
            <w:r w:rsidRPr="00E9603C">
              <w:rPr>
                <w:lang w:eastAsia="zh-CN"/>
              </w:rPr>
              <w:t>7</w:t>
            </w:r>
          </w:p>
        </w:tc>
        <w:tc>
          <w:tcPr>
            <w:tcW w:w="284" w:type="dxa"/>
          </w:tcPr>
          <w:p w14:paraId="72E30F08" w14:textId="77777777" w:rsidR="009166E9" w:rsidRPr="00E9603C" w:rsidRDefault="009166E9">
            <w:pPr>
              <w:pStyle w:val="TAC"/>
              <w:rPr>
                <w:lang w:eastAsia="zh-CN"/>
              </w:rPr>
            </w:pPr>
            <w:r w:rsidRPr="00E9603C">
              <w:rPr>
                <w:lang w:eastAsia="zh-CN"/>
              </w:rPr>
              <w:t>8</w:t>
            </w:r>
          </w:p>
        </w:tc>
        <w:tc>
          <w:tcPr>
            <w:tcW w:w="284" w:type="dxa"/>
          </w:tcPr>
          <w:p w14:paraId="0BC494BB" w14:textId="77777777" w:rsidR="009166E9" w:rsidRPr="00E9603C" w:rsidRDefault="009166E9">
            <w:pPr>
              <w:pStyle w:val="TAC"/>
              <w:rPr>
                <w:lang w:eastAsia="zh-CN"/>
              </w:rPr>
            </w:pPr>
            <w:r w:rsidRPr="00E9603C">
              <w:rPr>
                <w:lang w:eastAsia="zh-CN"/>
              </w:rPr>
              <w:t>9</w:t>
            </w:r>
          </w:p>
        </w:tc>
        <w:tc>
          <w:tcPr>
            <w:tcW w:w="454" w:type="dxa"/>
          </w:tcPr>
          <w:p w14:paraId="0F8A6FED" w14:textId="77777777" w:rsidR="009166E9" w:rsidRPr="00E9603C" w:rsidRDefault="009166E9">
            <w:pPr>
              <w:pStyle w:val="TAC"/>
              <w:rPr>
                <w:lang w:eastAsia="zh-CN"/>
              </w:rPr>
            </w:pPr>
            <w:r w:rsidRPr="00E9603C">
              <w:rPr>
                <w:lang w:eastAsia="zh-CN"/>
              </w:rPr>
              <w:t>10</w:t>
            </w:r>
          </w:p>
        </w:tc>
        <w:tc>
          <w:tcPr>
            <w:tcW w:w="454" w:type="dxa"/>
          </w:tcPr>
          <w:p w14:paraId="4CF48E18" w14:textId="77777777" w:rsidR="009166E9" w:rsidRPr="00E9603C" w:rsidRDefault="009166E9">
            <w:pPr>
              <w:pStyle w:val="TAC"/>
              <w:rPr>
                <w:lang w:eastAsia="zh-CN"/>
              </w:rPr>
            </w:pPr>
            <w:r w:rsidRPr="00E9603C">
              <w:rPr>
                <w:lang w:eastAsia="zh-CN"/>
              </w:rPr>
              <w:t>11</w:t>
            </w:r>
          </w:p>
        </w:tc>
        <w:tc>
          <w:tcPr>
            <w:tcW w:w="454" w:type="dxa"/>
          </w:tcPr>
          <w:p w14:paraId="5CFC14FF" w14:textId="77777777" w:rsidR="009166E9" w:rsidRPr="00E9603C" w:rsidRDefault="009166E9">
            <w:pPr>
              <w:pStyle w:val="TAC"/>
              <w:rPr>
                <w:lang w:eastAsia="zh-CN"/>
              </w:rPr>
            </w:pPr>
            <w:r w:rsidRPr="00E9603C">
              <w:rPr>
                <w:lang w:eastAsia="zh-CN"/>
              </w:rPr>
              <w:t>12</w:t>
            </w:r>
          </w:p>
        </w:tc>
        <w:tc>
          <w:tcPr>
            <w:tcW w:w="454" w:type="dxa"/>
          </w:tcPr>
          <w:p w14:paraId="4DBE5227" w14:textId="77777777" w:rsidR="009166E9" w:rsidRPr="00E9603C" w:rsidRDefault="009166E9">
            <w:pPr>
              <w:pStyle w:val="TAC"/>
              <w:rPr>
                <w:lang w:eastAsia="zh-CN"/>
              </w:rPr>
            </w:pPr>
            <w:r w:rsidRPr="00E9603C">
              <w:rPr>
                <w:lang w:eastAsia="zh-CN"/>
              </w:rPr>
              <w:t>13</w:t>
            </w:r>
          </w:p>
        </w:tc>
        <w:tc>
          <w:tcPr>
            <w:tcW w:w="454" w:type="dxa"/>
          </w:tcPr>
          <w:p w14:paraId="19628201" w14:textId="77777777" w:rsidR="009166E9" w:rsidRPr="00E9603C" w:rsidRDefault="009166E9">
            <w:pPr>
              <w:pStyle w:val="TAC"/>
              <w:rPr>
                <w:lang w:eastAsia="zh-CN"/>
              </w:rPr>
            </w:pPr>
            <w:r w:rsidRPr="00E9603C">
              <w:rPr>
                <w:lang w:eastAsia="zh-CN"/>
              </w:rPr>
              <w:t>14</w:t>
            </w:r>
          </w:p>
        </w:tc>
        <w:tc>
          <w:tcPr>
            <w:tcW w:w="454" w:type="dxa"/>
          </w:tcPr>
          <w:p w14:paraId="7322200D" w14:textId="77777777" w:rsidR="009166E9" w:rsidRPr="00E9603C" w:rsidRDefault="009166E9">
            <w:pPr>
              <w:pStyle w:val="TAC"/>
              <w:rPr>
                <w:lang w:eastAsia="zh-CN"/>
              </w:rPr>
            </w:pPr>
            <w:r w:rsidRPr="00E9603C">
              <w:rPr>
                <w:lang w:eastAsia="zh-CN"/>
              </w:rPr>
              <w:t>15</w:t>
            </w:r>
          </w:p>
        </w:tc>
        <w:tc>
          <w:tcPr>
            <w:tcW w:w="454" w:type="dxa"/>
          </w:tcPr>
          <w:p w14:paraId="7F347BB2" w14:textId="77777777" w:rsidR="009166E9" w:rsidRPr="00E9603C" w:rsidRDefault="009166E9">
            <w:pPr>
              <w:pStyle w:val="TAC"/>
              <w:rPr>
                <w:lang w:eastAsia="zh-CN"/>
              </w:rPr>
            </w:pPr>
            <w:r w:rsidRPr="00E9603C">
              <w:rPr>
                <w:lang w:eastAsia="zh-CN"/>
              </w:rPr>
              <w:t>16</w:t>
            </w:r>
          </w:p>
        </w:tc>
        <w:tc>
          <w:tcPr>
            <w:tcW w:w="454" w:type="dxa"/>
          </w:tcPr>
          <w:p w14:paraId="1B7A47F0" w14:textId="77777777" w:rsidR="009166E9" w:rsidRPr="00E9603C" w:rsidRDefault="009166E9">
            <w:pPr>
              <w:pStyle w:val="TAC"/>
              <w:rPr>
                <w:lang w:eastAsia="zh-CN"/>
              </w:rPr>
            </w:pPr>
            <w:r w:rsidRPr="00E9603C">
              <w:rPr>
                <w:lang w:eastAsia="zh-CN"/>
              </w:rPr>
              <w:t>17</w:t>
            </w:r>
          </w:p>
        </w:tc>
        <w:tc>
          <w:tcPr>
            <w:tcW w:w="454" w:type="dxa"/>
          </w:tcPr>
          <w:p w14:paraId="3D2687CC" w14:textId="77777777" w:rsidR="009166E9" w:rsidRPr="00E9603C" w:rsidRDefault="009166E9">
            <w:pPr>
              <w:pStyle w:val="TAC"/>
              <w:rPr>
                <w:lang w:eastAsia="zh-CN"/>
              </w:rPr>
            </w:pPr>
            <w:r w:rsidRPr="00E9603C">
              <w:rPr>
                <w:lang w:eastAsia="zh-CN"/>
              </w:rPr>
              <w:t>18</w:t>
            </w:r>
          </w:p>
        </w:tc>
        <w:tc>
          <w:tcPr>
            <w:tcW w:w="454" w:type="dxa"/>
          </w:tcPr>
          <w:p w14:paraId="0A346D23" w14:textId="77777777" w:rsidR="009166E9" w:rsidRPr="00E9603C" w:rsidRDefault="009166E9">
            <w:pPr>
              <w:pStyle w:val="TAC"/>
              <w:rPr>
                <w:lang w:eastAsia="zh-CN"/>
              </w:rPr>
            </w:pPr>
            <w:r w:rsidRPr="00E9603C">
              <w:rPr>
                <w:lang w:eastAsia="zh-CN"/>
              </w:rPr>
              <w:t>19</w:t>
            </w:r>
          </w:p>
        </w:tc>
        <w:tc>
          <w:tcPr>
            <w:tcW w:w="454" w:type="dxa"/>
          </w:tcPr>
          <w:p w14:paraId="184B8AE5" w14:textId="77777777" w:rsidR="009166E9" w:rsidRPr="00E9603C" w:rsidRDefault="009166E9">
            <w:pPr>
              <w:pStyle w:val="TAC"/>
              <w:rPr>
                <w:lang w:eastAsia="zh-CN"/>
              </w:rPr>
            </w:pPr>
            <w:r w:rsidRPr="00E9603C">
              <w:rPr>
                <w:lang w:eastAsia="zh-CN"/>
              </w:rPr>
              <w:t>20</w:t>
            </w:r>
          </w:p>
        </w:tc>
        <w:tc>
          <w:tcPr>
            <w:tcW w:w="454" w:type="dxa"/>
          </w:tcPr>
          <w:p w14:paraId="251C28FE" w14:textId="77777777" w:rsidR="009166E9" w:rsidRPr="00E9603C" w:rsidRDefault="009166E9">
            <w:pPr>
              <w:pStyle w:val="TAC"/>
              <w:rPr>
                <w:lang w:eastAsia="zh-CN"/>
              </w:rPr>
            </w:pPr>
            <w:r w:rsidRPr="00E9603C">
              <w:rPr>
                <w:lang w:eastAsia="zh-CN"/>
              </w:rPr>
              <w:t>21</w:t>
            </w:r>
          </w:p>
        </w:tc>
      </w:tr>
      <w:tr w:rsidR="009166E9" w:rsidRPr="00E9603C" w14:paraId="056956EE" w14:textId="77777777">
        <w:trPr>
          <w:cantSplit/>
        </w:trPr>
        <w:tc>
          <w:tcPr>
            <w:tcW w:w="1215" w:type="dxa"/>
          </w:tcPr>
          <w:p w14:paraId="4C96FABF" w14:textId="77777777" w:rsidR="009166E9" w:rsidRPr="00E9603C" w:rsidRDefault="009166E9">
            <w:pPr>
              <w:pStyle w:val="TAC"/>
              <w:rPr>
                <w:lang w:eastAsia="zh-CN"/>
              </w:rPr>
            </w:pPr>
            <w:r w:rsidRPr="00E9603C">
              <w:rPr>
                <w:lang w:eastAsia="zh-CN"/>
              </w:rPr>
              <w:t>1</w:t>
            </w:r>
          </w:p>
        </w:tc>
        <w:tc>
          <w:tcPr>
            <w:tcW w:w="284" w:type="dxa"/>
          </w:tcPr>
          <w:p w14:paraId="571E4B3A" w14:textId="77777777" w:rsidR="009166E9" w:rsidRPr="00E9603C" w:rsidRDefault="009166E9">
            <w:pPr>
              <w:pStyle w:val="TAC"/>
              <w:rPr>
                <w:lang w:eastAsia="zh-CN"/>
              </w:rPr>
            </w:pPr>
          </w:p>
        </w:tc>
        <w:tc>
          <w:tcPr>
            <w:tcW w:w="284" w:type="dxa"/>
          </w:tcPr>
          <w:p w14:paraId="4038C1BE" w14:textId="77777777" w:rsidR="009166E9" w:rsidRPr="00E9603C" w:rsidRDefault="009166E9">
            <w:pPr>
              <w:pStyle w:val="TAC"/>
              <w:rPr>
                <w:lang w:eastAsia="zh-CN"/>
              </w:rPr>
            </w:pPr>
          </w:p>
        </w:tc>
        <w:tc>
          <w:tcPr>
            <w:tcW w:w="284" w:type="dxa"/>
          </w:tcPr>
          <w:p w14:paraId="5C6D6F69" w14:textId="77777777" w:rsidR="009166E9" w:rsidRPr="00E9603C" w:rsidRDefault="009166E9">
            <w:pPr>
              <w:pStyle w:val="TAC"/>
              <w:rPr>
                <w:lang w:eastAsia="zh-CN"/>
              </w:rPr>
            </w:pPr>
          </w:p>
        </w:tc>
        <w:tc>
          <w:tcPr>
            <w:tcW w:w="284" w:type="dxa"/>
          </w:tcPr>
          <w:p w14:paraId="6D5803BB" w14:textId="77777777" w:rsidR="009166E9" w:rsidRPr="00E9603C" w:rsidRDefault="009166E9">
            <w:pPr>
              <w:pStyle w:val="TAC"/>
              <w:rPr>
                <w:lang w:eastAsia="zh-CN"/>
              </w:rPr>
            </w:pPr>
          </w:p>
        </w:tc>
        <w:tc>
          <w:tcPr>
            <w:tcW w:w="284" w:type="dxa"/>
          </w:tcPr>
          <w:p w14:paraId="64940F0C" w14:textId="77777777" w:rsidR="009166E9" w:rsidRPr="00E9603C" w:rsidRDefault="009166E9">
            <w:pPr>
              <w:pStyle w:val="TAC"/>
              <w:rPr>
                <w:lang w:eastAsia="zh-CN"/>
              </w:rPr>
            </w:pPr>
          </w:p>
        </w:tc>
        <w:tc>
          <w:tcPr>
            <w:tcW w:w="284" w:type="dxa"/>
          </w:tcPr>
          <w:p w14:paraId="1F1231C7" w14:textId="77777777" w:rsidR="009166E9" w:rsidRPr="00E9603C" w:rsidRDefault="009166E9">
            <w:pPr>
              <w:pStyle w:val="TAC"/>
              <w:rPr>
                <w:lang w:eastAsia="zh-CN"/>
              </w:rPr>
            </w:pPr>
          </w:p>
        </w:tc>
        <w:tc>
          <w:tcPr>
            <w:tcW w:w="284" w:type="dxa"/>
          </w:tcPr>
          <w:p w14:paraId="180C60C8" w14:textId="77777777" w:rsidR="009166E9" w:rsidRPr="00E9603C" w:rsidRDefault="009166E9">
            <w:pPr>
              <w:pStyle w:val="TAC"/>
              <w:rPr>
                <w:lang w:eastAsia="zh-CN"/>
              </w:rPr>
            </w:pPr>
          </w:p>
        </w:tc>
        <w:tc>
          <w:tcPr>
            <w:tcW w:w="284" w:type="dxa"/>
          </w:tcPr>
          <w:p w14:paraId="2DE9A90E" w14:textId="77777777" w:rsidR="009166E9" w:rsidRPr="00E9603C" w:rsidRDefault="009166E9">
            <w:pPr>
              <w:pStyle w:val="TAC"/>
              <w:rPr>
                <w:lang w:eastAsia="zh-CN"/>
              </w:rPr>
            </w:pPr>
          </w:p>
        </w:tc>
        <w:tc>
          <w:tcPr>
            <w:tcW w:w="284" w:type="dxa"/>
          </w:tcPr>
          <w:p w14:paraId="7807541A" w14:textId="77777777" w:rsidR="009166E9" w:rsidRPr="00E9603C" w:rsidRDefault="009166E9">
            <w:pPr>
              <w:pStyle w:val="TAC"/>
              <w:rPr>
                <w:lang w:eastAsia="zh-CN"/>
              </w:rPr>
            </w:pPr>
          </w:p>
        </w:tc>
        <w:tc>
          <w:tcPr>
            <w:tcW w:w="454" w:type="dxa"/>
          </w:tcPr>
          <w:p w14:paraId="4C32575D" w14:textId="77777777" w:rsidR="009166E9" w:rsidRPr="00E9603C" w:rsidRDefault="009166E9">
            <w:pPr>
              <w:pStyle w:val="TAC"/>
              <w:rPr>
                <w:lang w:eastAsia="zh-CN"/>
              </w:rPr>
            </w:pPr>
          </w:p>
        </w:tc>
        <w:tc>
          <w:tcPr>
            <w:tcW w:w="454" w:type="dxa"/>
          </w:tcPr>
          <w:p w14:paraId="424E769B" w14:textId="77777777" w:rsidR="009166E9" w:rsidRPr="00E9603C" w:rsidRDefault="009166E9">
            <w:pPr>
              <w:pStyle w:val="TAC"/>
              <w:rPr>
                <w:lang w:eastAsia="zh-CN"/>
              </w:rPr>
            </w:pPr>
            <w:r w:rsidRPr="00E9603C">
              <w:rPr>
                <w:lang w:eastAsia="zh-CN"/>
              </w:rPr>
              <w:t>X</w:t>
            </w:r>
          </w:p>
        </w:tc>
        <w:tc>
          <w:tcPr>
            <w:tcW w:w="454" w:type="dxa"/>
          </w:tcPr>
          <w:p w14:paraId="572900C2" w14:textId="77777777" w:rsidR="009166E9" w:rsidRPr="00E9603C" w:rsidRDefault="009166E9">
            <w:pPr>
              <w:pStyle w:val="TAC"/>
              <w:rPr>
                <w:lang w:eastAsia="zh-CN"/>
              </w:rPr>
            </w:pPr>
          </w:p>
        </w:tc>
        <w:tc>
          <w:tcPr>
            <w:tcW w:w="454" w:type="dxa"/>
          </w:tcPr>
          <w:p w14:paraId="5B0EF442" w14:textId="77777777" w:rsidR="009166E9" w:rsidRPr="00E9603C" w:rsidRDefault="009166E9">
            <w:pPr>
              <w:pStyle w:val="TAC"/>
              <w:rPr>
                <w:lang w:eastAsia="zh-CN"/>
              </w:rPr>
            </w:pPr>
          </w:p>
        </w:tc>
        <w:tc>
          <w:tcPr>
            <w:tcW w:w="454" w:type="dxa"/>
          </w:tcPr>
          <w:p w14:paraId="67BD6363" w14:textId="77777777" w:rsidR="009166E9" w:rsidRPr="00E9603C" w:rsidRDefault="009166E9">
            <w:pPr>
              <w:pStyle w:val="TAC"/>
              <w:rPr>
                <w:lang w:eastAsia="zh-CN"/>
              </w:rPr>
            </w:pPr>
          </w:p>
        </w:tc>
        <w:tc>
          <w:tcPr>
            <w:tcW w:w="454" w:type="dxa"/>
          </w:tcPr>
          <w:p w14:paraId="679ABDE1" w14:textId="77777777" w:rsidR="009166E9" w:rsidRPr="00E9603C" w:rsidRDefault="009166E9">
            <w:pPr>
              <w:pStyle w:val="TAC"/>
              <w:rPr>
                <w:lang w:eastAsia="zh-CN"/>
              </w:rPr>
            </w:pPr>
          </w:p>
        </w:tc>
        <w:tc>
          <w:tcPr>
            <w:tcW w:w="454" w:type="dxa"/>
          </w:tcPr>
          <w:p w14:paraId="367356AD" w14:textId="77777777" w:rsidR="009166E9" w:rsidRPr="00E9603C" w:rsidRDefault="009166E9">
            <w:pPr>
              <w:pStyle w:val="TAC"/>
              <w:rPr>
                <w:lang w:eastAsia="zh-CN"/>
              </w:rPr>
            </w:pPr>
          </w:p>
        </w:tc>
        <w:tc>
          <w:tcPr>
            <w:tcW w:w="454" w:type="dxa"/>
          </w:tcPr>
          <w:p w14:paraId="01D100F2" w14:textId="77777777" w:rsidR="009166E9" w:rsidRPr="00E9603C" w:rsidRDefault="009166E9">
            <w:pPr>
              <w:pStyle w:val="TAC"/>
              <w:rPr>
                <w:lang w:eastAsia="zh-CN"/>
              </w:rPr>
            </w:pPr>
          </w:p>
        </w:tc>
        <w:tc>
          <w:tcPr>
            <w:tcW w:w="454" w:type="dxa"/>
          </w:tcPr>
          <w:p w14:paraId="4A1DEC13" w14:textId="77777777" w:rsidR="009166E9" w:rsidRPr="00E9603C" w:rsidRDefault="009166E9">
            <w:pPr>
              <w:pStyle w:val="TAC"/>
              <w:rPr>
                <w:lang w:eastAsia="zh-CN"/>
              </w:rPr>
            </w:pPr>
          </w:p>
        </w:tc>
        <w:tc>
          <w:tcPr>
            <w:tcW w:w="454" w:type="dxa"/>
          </w:tcPr>
          <w:p w14:paraId="78F67C87" w14:textId="77777777" w:rsidR="009166E9" w:rsidRPr="00E9603C" w:rsidRDefault="009166E9">
            <w:pPr>
              <w:pStyle w:val="TAC"/>
              <w:rPr>
                <w:lang w:eastAsia="zh-CN"/>
              </w:rPr>
            </w:pPr>
          </w:p>
        </w:tc>
        <w:tc>
          <w:tcPr>
            <w:tcW w:w="454" w:type="dxa"/>
          </w:tcPr>
          <w:p w14:paraId="23143FE8" w14:textId="77777777" w:rsidR="009166E9" w:rsidRPr="00E9603C" w:rsidRDefault="009166E9">
            <w:pPr>
              <w:pStyle w:val="TAC"/>
              <w:rPr>
                <w:lang w:eastAsia="zh-CN"/>
              </w:rPr>
            </w:pPr>
          </w:p>
        </w:tc>
        <w:tc>
          <w:tcPr>
            <w:tcW w:w="454" w:type="dxa"/>
          </w:tcPr>
          <w:p w14:paraId="5AE45A4E" w14:textId="77777777" w:rsidR="009166E9" w:rsidRPr="00E9603C" w:rsidRDefault="009166E9">
            <w:pPr>
              <w:pStyle w:val="TAC"/>
              <w:rPr>
                <w:lang w:eastAsia="zh-CN"/>
              </w:rPr>
            </w:pPr>
          </w:p>
        </w:tc>
      </w:tr>
      <w:tr w:rsidR="009166E9" w:rsidRPr="00E9603C" w14:paraId="51CCE362" w14:textId="77777777">
        <w:trPr>
          <w:cantSplit/>
        </w:trPr>
        <w:tc>
          <w:tcPr>
            <w:tcW w:w="1215" w:type="dxa"/>
          </w:tcPr>
          <w:p w14:paraId="35388DDA" w14:textId="77777777" w:rsidR="009166E9" w:rsidRPr="00E9603C" w:rsidRDefault="009166E9">
            <w:pPr>
              <w:pStyle w:val="TAC"/>
              <w:rPr>
                <w:lang w:eastAsia="zh-CN"/>
              </w:rPr>
            </w:pPr>
            <w:r w:rsidRPr="00E9603C">
              <w:rPr>
                <w:lang w:eastAsia="zh-CN"/>
              </w:rPr>
              <w:t>2</w:t>
            </w:r>
          </w:p>
        </w:tc>
        <w:tc>
          <w:tcPr>
            <w:tcW w:w="284" w:type="dxa"/>
          </w:tcPr>
          <w:p w14:paraId="55A6B02C" w14:textId="77777777" w:rsidR="009166E9" w:rsidRPr="00E9603C" w:rsidRDefault="009166E9">
            <w:pPr>
              <w:pStyle w:val="TAC"/>
              <w:rPr>
                <w:lang w:eastAsia="zh-CN"/>
              </w:rPr>
            </w:pPr>
          </w:p>
        </w:tc>
        <w:tc>
          <w:tcPr>
            <w:tcW w:w="284" w:type="dxa"/>
          </w:tcPr>
          <w:p w14:paraId="76C168DD" w14:textId="77777777" w:rsidR="009166E9" w:rsidRPr="00E9603C" w:rsidRDefault="009166E9">
            <w:pPr>
              <w:pStyle w:val="TAC"/>
              <w:rPr>
                <w:lang w:eastAsia="zh-CN"/>
              </w:rPr>
            </w:pPr>
          </w:p>
        </w:tc>
        <w:tc>
          <w:tcPr>
            <w:tcW w:w="284" w:type="dxa"/>
          </w:tcPr>
          <w:p w14:paraId="74E0E12A" w14:textId="77777777" w:rsidR="009166E9" w:rsidRPr="00E9603C" w:rsidRDefault="009166E9">
            <w:pPr>
              <w:pStyle w:val="TAC"/>
              <w:rPr>
                <w:lang w:eastAsia="zh-CN"/>
              </w:rPr>
            </w:pPr>
          </w:p>
        </w:tc>
        <w:tc>
          <w:tcPr>
            <w:tcW w:w="284" w:type="dxa"/>
          </w:tcPr>
          <w:p w14:paraId="722B0443" w14:textId="77777777" w:rsidR="009166E9" w:rsidRPr="00E9603C" w:rsidRDefault="009166E9">
            <w:pPr>
              <w:pStyle w:val="TAC"/>
              <w:rPr>
                <w:lang w:eastAsia="zh-CN"/>
              </w:rPr>
            </w:pPr>
            <w:r w:rsidRPr="00E9603C">
              <w:rPr>
                <w:lang w:eastAsia="zh-CN"/>
              </w:rPr>
              <w:t>X</w:t>
            </w:r>
          </w:p>
        </w:tc>
        <w:tc>
          <w:tcPr>
            <w:tcW w:w="284" w:type="dxa"/>
          </w:tcPr>
          <w:p w14:paraId="774F6FDA" w14:textId="77777777" w:rsidR="009166E9" w:rsidRPr="00E9603C" w:rsidRDefault="009166E9">
            <w:pPr>
              <w:pStyle w:val="TAC"/>
              <w:rPr>
                <w:lang w:eastAsia="zh-CN"/>
              </w:rPr>
            </w:pPr>
          </w:p>
        </w:tc>
        <w:tc>
          <w:tcPr>
            <w:tcW w:w="284" w:type="dxa"/>
          </w:tcPr>
          <w:p w14:paraId="3D830597" w14:textId="77777777" w:rsidR="009166E9" w:rsidRPr="00E9603C" w:rsidRDefault="009166E9">
            <w:pPr>
              <w:pStyle w:val="TAC"/>
              <w:rPr>
                <w:lang w:eastAsia="zh-CN"/>
              </w:rPr>
            </w:pPr>
          </w:p>
        </w:tc>
        <w:tc>
          <w:tcPr>
            <w:tcW w:w="284" w:type="dxa"/>
          </w:tcPr>
          <w:p w14:paraId="667A5462" w14:textId="77777777" w:rsidR="009166E9" w:rsidRPr="00E9603C" w:rsidRDefault="009166E9">
            <w:pPr>
              <w:pStyle w:val="TAC"/>
              <w:rPr>
                <w:lang w:eastAsia="zh-CN"/>
              </w:rPr>
            </w:pPr>
          </w:p>
        </w:tc>
        <w:tc>
          <w:tcPr>
            <w:tcW w:w="284" w:type="dxa"/>
          </w:tcPr>
          <w:p w14:paraId="7E042E55" w14:textId="77777777" w:rsidR="009166E9" w:rsidRPr="00E9603C" w:rsidRDefault="009166E9">
            <w:pPr>
              <w:pStyle w:val="TAC"/>
              <w:rPr>
                <w:lang w:eastAsia="zh-CN"/>
              </w:rPr>
            </w:pPr>
          </w:p>
        </w:tc>
        <w:tc>
          <w:tcPr>
            <w:tcW w:w="284" w:type="dxa"/>
          </w:tcPr>
          <w:p w14:paraId="017260F4" w14:textId="77777777" w:rsidR="009166E9" w:rsidRPr="00E9603C" w:rsidRDefault="009166E9">
            <w:pPr>
              <w:pStyle w:val="TAC"/>
              <w:rPr>
                <w:lang w:eastAsia="zh-CN"/>
              </w:rPr>
            </w:pPr>
          </w:p>
        </w:tc>
        <w:tc>
          <w:tcPr>
            <w:tcW w:w="454" w:type="dxa"/>
          </w:tcPr>
          <w:p w14:paraId="1BFE1DAD" w14:textId="77777777" w:rsidR="009166E9" w:rsidRPr="00E9603C" w:rsidRDefault="009166E9">
            <w:pPr>
              <w:pStyle w:val="TAC"/>
              <w:rPr>
                <w:lang w:eastAsia="zh-CN"/>
              </w:rPr>
            </w:pPr>
          </w:p>
        </w:tc>
        <w:tc>
          <w:tcPr>
            <w:tcW w:w="454" w:type="dxa"/>
          </w:tcPr>
          <w:p w14:paraId="7EC52FB1" w14:textId="77777777" w:rsidR="009166E9" w:rsidRPr="00E9603C" w:rsidRDefault="009166E9">
            <w:pPr>
              <w:pStyle w:val="TAC"/>
              <w:rPr>
                <w:lang w:eastAsia="zh-CN"/>
              </w:rPr>
            </w:pPr>
          </w:p>
        </w:tc>
        <w:tc>
          <w:tcPr>
            <w:tcW w:w="454" w:type="dxa"/>
          </w:tcPr>
          <w:p w14:paraId="6DC38755" w14:textId="77777777" w:rsidR="009166E9" w:rsidRPr="00E9603C" w:rsidRDefault="009166E9">
            <w:pPr>
              <w:pStyle w:val="TAC"/>
              <w:rPr>
                <w:lang w:eastAsia="zh-CN"/>
              </w:rPr>
            </w:pPr>
          </w:p>
        </w:tc>
        <w:tc>
          <w:tcPr>
            <w:tcW w:w="454" w:type="dxa"/>
          </w:tcPr>
          <w:p w14:paraId="012BAB03" w14:textId="77777777" w:rsidR="009166E9" w:rsidRPr="00E9603C" w:rsidRDefault="009166E9">
            <w:pPr>
              <w:pStyle w:val="TAC"/>
              <w:rPr>
                <w:lang w:eastAsia="zh-CN"/>
              </w:rPr>
            </w:pPr>
          </w:p>
        </w:tc>
        <w:tc>
          <w:tcPr>
            <w:tcW w:w="454" w:type="dxa"/>
          </w:tcPr>
          <w:p w14:paraId="034C518F" w14:textId="77777777" w:rsidR="009166E9" w:rsidRPr="00E9603C" w:rsidRDefault="009166E9">
            <w:pPr>
              <w:pStyle w:val="TAC"/>
              <w:rPr>
                <w:lang w:eastAsia="zh-CN"/>
              </w:rPr>
            </w:pPr>
          </w:p>
        </w:tc>
        <w:tc>
          <w:tcPr>
            <w:tcW w:w="454" w:type="dxa"/>
          </w:tcPr>
          <w:p w14:paraId="21E188A9" w14:textId="77777777" w:rsidR="009166E9" w:rsidRPr="00E9603C" w:rsidRDefault="009166E9">
            <w:pPr>
              <w:pStyle w:val="TAC"/>
              <w:rPr>
                <w:lang w:eastAsia="zh-CN"/>
              </w:rPr>
            </w:pPr>
          </w:p>
        </w:tc>
        <w:tc>
          <w:tcPr>
            <w:tcW w:w="454" w:type="dxa"/>
          </w:tcPr>
          <w:p w14:paraId="644472BA" w14:textId="77777777" w:rsidR="009166E9" w:rsidRPr="00E9603C" w:rsidRDefault="009166E9">
            <w:pPr>
              <w:pStyle w:val="TAC"/>
              <w:rPr>
                <w:lang w:eastAsia="zh-CN"/>
              </w:rPr>
            </w:pPr>
          </w:p>
        </w:tc>
        <w:tc>
          <w:tcPr>
            <w:tcW w:w="454" w:type="dxa"/>
          </w:tcPr>
          <w:p w14:paraId="30F22506" w14:textId="77777777" w:rsidR="009166E9" w:rsidRPr="00E9603C" w:rsidRDefault="009166E9">
            <w:pPr>
              <w:pStyle w:val="TAC"/>
              <w:rPr>
                <w:lang w:eastAsia="zh-CN"/>
              </w:rPr>
            </w:pPr>
          </w:p>
        </w:tc>
        <w:tc>
          <w:tcPr>
            <w:tcW w:w="454" w:type="dxa"/>
          </w:tcPr>
          <w:p w14:paraId="54831213" w14:textId="77777777" w:rsidR="009166E9" w:rsidRPr="00E9603C" w:rsidRDefault="009166E9">
            <w:pPr>
              <w:pStyle w:val="TAC"/>
              <w:rPr>
                <w:lang w:eastAsia="zh-CN"/>
              </w:rPr>
            </w:pPr>
          </w:p>
        </w:tc>
        <w:tc>
          <w:tcPr>
            <w:tcW w:w="454" w:type="dxa"/>
          </w:tcPr>
          <w:p w14:paraId="435933E6" w14:textId="77777777" w:rsidR="009166E9" w:rsidRPr="00E9603C" w:rsidRDefault="009166E9">
            <w:pPr>
              <w:pStyle w:val="TAC"/>
              <w:rPr>
                <w:lang w:eastAsia="zh-CN"/>
              </w:rPr>
            </w:pPr>
          </w:p>
        </w:tc>
        <w:tc>
          <w:tcPr>
            <w:tcW w:w="454" w:type="dxa"/>
          </w:tcPr>
          <w:p w14:paraId="5028E5F4" w14:textId="77777777" w:rsidR="009166E9" w:rsidRPr="00E9603C" w:rsidRDefault="009166E9">
            <w:pPr>
              <w:pStyle w:val="TAC"/>
              <w:rPr>
                <w:lang w:eastAsia="zh-CN"/>
              </w:rPr>
            </w:pPr>
          </w:p>
        </w:tc>
        <w:tc>
          <w:tcPr>
            <w:tcW w:w="454" w:type="dxa"/>
          </w:tcPr>
          <w:p w14:paraId="4C0AB4F4" w14:textId="77777777" w:rsidR="009166E9" w:rsidRPr="00E9603C" w:rsidRDefault="009166E9">
            <w:pPr>
              <w:pStyle w:val="TAC"/>
              <w:rPr>
                <w:lang w:eastAsia="zh-CN"/>
              </w:rPr>
            </w:pPr>
          </w:p>
        </w:tc>
      </w:tr>
      <w:tr w:rsidR="009166E9" w:rsidRPr="00E9603C" w14:paraId="6213B28F" w14:textId="77777777">
        <w:trPr>
          <w:cantSplit/>
        </w:trPr>
        <w:tc>
          <w:tcPr>
            <w:tcW w:w="1215" w:type="dxa"/>
          </w:tcPr>
          <w:p w14:paraId="3C3C1246" w14:textId="77777777" w:rsidR="009166E9" w:rsidRPr="00E9603C" w:rsidRDefault="009166E9">
            <w:pPr>
              <w:pStyle w:val="TAC"/>
              <w:rPr>
                <w:lang w:eastAsia="zh-CN"/>
              </w:rPr>
            </w:pPr>
            <w:r w:rsidRPr="00E9603C">
              <w:rPr>
                <w:lang w:eastAsia="zh-CN"/>
              </w:rPr>
              <w:t>3</w:t>
            </w:r>
          </w:p>
        </w:tc>
        <w:tc>
          <w:tcPr>
            <w:tcW w:w="284" w:type="dxa"/>
          </w:tcPr>
          <w:p w14:paraId="6795E1F1" w14:textId="77777777" w:rsidR="009166E9" w:rsidRPr="00E9603C" w:rsidRDefault="009166E9">
            <w:pPr>
              <w:pStyle w:val="TAC"/>
              <w:rPr>
                <w:lang w:eastAsia="zh-CN"/>
              </w:rPr>
            </w:pPr>
          </w:p>
        </w:tc>
        <w:tc>
          <w:tcPr>
            <w:tcW w:w="284" w:type="dxa"/>
          </w:tcPr>
          <w:p w14:paraId="7C09C492" w14:textId="77777777" w:rsidR="009166E9" w:rsidRPr="00E9603C" w:rsidRDefault="009166E9">
            <w:pPr>
              <w:pStyle w:val="TAC"/>
              <w:rPr>
                <w:lang w:eastAsia="zh-CN"/>
              </w:rPr>
            </w:pPr>
          </w:p>
        </w:tc>
        <w:tc>
          <w:tcPr>
            <w:tcW w:w="284" w:type="dxa"/>
          </w:tcPr>
          <w:p w14:paraId="1DC71611" w14:textId="77777777" w:rsidR="009166E9" w:rsidRPr="00E9603C" w:rsidRDefault="009166E9">
            <w:pPr>
              <w:pStyle w:val="TAC"/>
              <w:rPr>
                <w:lang w:eastAsia="zh-CN"/>
              </w:rPr>
            </w:pPr>
          </w:p>
        </w:tc>
        <w:tc>
          <w:tcPr>
            <w:tcW w:w="284" w:type="dxa"/>
          </w:tcPr>
          <w:p w14:paraId="79A65BEB" w14:textId="77777777" w:rsidR="009166E9" w:rsidRPr="00E9603C" w:rsidRDefault="009166E9">
            <w:pPr>
              <w:pStyle w:val="TAC"/>
              <w:rPr>
                <w:lang w:eastAsia="zh-CN"/>
              </w:rPr>
            </w:pPr>
          </w:p>
        </w:tc>
        <w:tc>
          <w:tcPr>
            <w:tcW w:w="284" w:type="dxa"/>
          </w:tcPr>
          <w:p w14:paraId="7E214D17" w14:textId="77777777" w:rsidR="009166E9" w:rsidRPr="00E9603C" w:rsidRDefault="009166E9">
            <w:pPr>
              <w:pStyle w:val="TAC"/>
              <w:rPr>
                <w:lang w:eastAsia="zh-CN"/>
              </w:rPr>
            </w:pPr>
          </w:p>
        </w:tc>
        <w:tc>
          <w:tcPr>
            <w:tcW w:w="284" w:type="dxa"/>
          </w:tcPr>
          <w:p w14:paraId="5E975BF9" w14:textId="77777777" w:rsidR="009166E9" w:rsidRPr="00E9603C" w:rsidRDefault="009166E9">
            <w:pPr>
              <w:pStyle w:val="TAC"/>
              <w:rPr>
                <w:lang w:eastAsia="zh-CN"/>
              </w:rPr>
            </w:pPr>
          </w:p>
        </w:tc>
        <w:tc>
          <w:tcPr>
            <w:tcW w:w="284" w:type="dxa"/>
          </w:tcPr>
          <w:p w14:paraId="6FB03998" w14:textId="77777777" w:rsidR="009166E9" w:rsidRPr="00E9603C" w:rsidRDefault="009166E9">
            <w:pPr>
              <w:pStyle w:val="TAC"/>
              <w:rPr>
                <w:lang w:eastAsia="zh-CN"/>
              </w:rPr>
            </w:pPr>
          </w:p>
        </w:tc>
        <w:tc>
          <w:tcPr>
            <w:tcW w:w="284" w:type="dxa"/>
          </w:tcPr>
          <w:p w14:paraId="569E69C3" w14:textId="77777777" w:rsidR="009166E9" w:rsidRPr="00E9603C" w:rsidRDefault="009166E9">
            <w:pPr>
              <w:pStyle w:val="TAC"/>
              <w:rPr>
                <w:lang w:eastAsia="zh-CN"/>
              </w:rPr>
            </w:pPr>
          </w:p>
        </w:tc>
        <w:tc>
          <w:tcPr>
            <w:tcW w:w="284" w:type="dxa"/>
          </w:tcPr>
          <w:p w14:paraId="164C4D43" w14:textId="77777777" w:rsidR="009166E9" w:rsidRPr="00E9603C" w:rsidRDefault="009166E9">
            <w:pPr>
              <w:pStyle w:val="TAC"/>
              <w:rPr>
                <w:lang w:eastAsia="zh-CN"/>
              </w:rPr>
            </w:pPr>
          </w:p>
        </w:tc>
        <w:tc>
          <w:tcPr>
            <w:tcW w:w="454" w:type="dxa"/>
          </w:tcPr>
          <w:p w14:paraId="083CBAA4" w14:textId="77777777" w:rsidR="009166E9" w:rsidRPr="00E9603C" w:rsidRDefault="009166E9">
            <w:pPr>
              <w:pStyle w:val="TAC"/>
              <w:rPr>
                <w:lang w:eastAsia="zh-CN"/>
              </w:rPr>
            </w:pPr>
          </w:p>
        </w:tc>
        <w:tc>
          <w:tcPr>
            <w:tcW w:w="454" w:type="dxa"/>
          </w:tcPr>
          <w:p w14:paraId="1CD0DB01" w14:textId="77777777" w:rsidR="009166E9" w:rsidRPr="00E9603C" w:rsidRDefault="009166E9">
            <w:pPr>
              <w:pStyle w:val="TAC"/>
              <w:rPr>
                <w:lang w:eastAsia="zh-CN"/>
              </w:rPr>
            </w:pPr>
          </w:p>
        </w:tc>
        <w:tc>
          <w:tcPr>
            <w:tcW w:w="454" w:type="dxa"/>
          </w:tcPr>
          <w:p w14:paraId="136E7C66" w14:textId="77777777" w:rsidR="009166E9" w:rsidRPr="00E9603C" w:rsidRDefault="009166E9">
            <w:pPr>
              <w:pStyle w:val="TAC"/>
              <w:rPr>
                <w:lang w:eastAsia="zh-CN"/>
              </w:rPr>
            </w:pPr>
          </w:p>
        </w:tc>
        <w:tc>
          <w:tcPr>
            <w:tcW w:w="454" w:type="dxa"/>
          </w:tcPr>
          <w:p w14:paraId="10A71007" w14:textId="77777777" w:rsidR="009166E9" w:rsidRPr="00E9603C" w:rsidRDefault="009166E9">
            <w:pPr>
              <w:pStyle w:val="TAC"/>
              <w:rPr>
                <w:lang w:eastAsia="zh-CN"/>
              </w:rPr>
            </w:pPr>
          </w:p>
        </w:tc>
        <w:tc>
          <w:tcPr>
            <w:tcW w:w="454" w:type="dxa"/>
          </w:tcPr>
          <w:p w14:paraId="741E8E25" w14:textId="77777777" w:rsidR="009166E9" w:rsidRPr="00E9603C" w:rsidRDefault="009166E9">
            <w:pPr>
              <w:pStyle w:val="TAC"/>
              <w:rPr>
                <w:lang w:eastAsia="zh-CN"/>
              </w:rPr>
            </w:pPr>
          </w:p>
        </w:tc>
        <w:tc>
          <w:tcPr>
            <w:tcW w:w="454" w:type="dxa"/>
          </w:tcPr>
          <w:p w14:paraId="534004B8" w14:textId="77777777" w:rsidR="009166E9" w:rsidRPr="00E9603C" w:rsidRDefault="009166E9">
            <w:pPr>
              <w:pStyle w:val="TAC"/>
              <w:rPr>
                <w:lang w:eastAsia="zh-CN"/>
              </w:rPr>
            </w:pPr>
            <w:r w:rsidRPr="00E9603C">
              <w:rPr>
                <w:lang w:eastAsia="zh-CN"/>
              </w:rPr>
              <w:t>X</w:t>
            </w:r>
          </w:p>
        </w:tc>
        <w:tc>
          <w:tcPr>
            <w:tcW w:w="454" w:type="dxa"/>
          </w:tcPr>
          <w:p w14:paraId="5A01FA9B" w14:textId="77777777" w:rsidR="009166E9" w:rsidRPr="00E9603C" w:rsidRDefault="009166E9">
            <w:pPr>
              <w:pStyle w:val="TAC"/>
              <w:rPr>
                <w:lang w:eastAsia="zh-CN"/>
              </w:rPr>
            </w:pPr>
          </w:p>
        </w:tc>
        <w:tc>
          <w:tcPr>
            <w:tcW w:w="454" w:type="dxa"/>
          </w:tcPr>
          <w:p w14:paraId="18F7FE81" w14:textId="77777777" w:rsidR="009166E9" w:rsidRPr="00E9603C" w:rsidRDefault="009166E9">
            <w:pPr>
              <w:pStyle w:val="TAC"/>
              <w:rPr>
                <w:lang w:eastAsia="zh-CN"/>
              </w:rPr>
            </w:pPr>
          </w:p>
        </w:tc>
        <w:tc>
          <w:tcPr>
            <w:tcW w:w="454" w:type="dxa"/>
          </w:tcPr>
          <w:p w14:paraId="7CEB4771" w14:textId="77777777" w:rsidR="009166E9" w:rsidRPr="00E9603C" w:rsidRDefault="009166E9">
            <w:pPr>
              <w:pStyle w:val="TAC"/>
              <w:rPr>
                <w:lang w:eastAsia="zh-CN"/>
              </w:rPr>
            </w:pPr>
          </w:p>
        </w:tc>
        <w:tc>
          <w:tcPr>
            <w:tcW w:w="454" w:type="dxa"/>
          </w:tcPr>
          <w:p w14:paraId="6920BD2C" w14:textId="77777777" w:rsidR="009166E9" w:rsidRPr="00E9603C" w:rsidRDefault="009166E9">
            <w:pPr>
              <w:pStyle w:val="TAC"/>
              <w:rPr>
                <w:lang w:eastAsia="zh-CN"/>
              </w:rPr>
            </w:pPr>
          </w:p>
        </w:tc>
        <w:tc>
          <w:tcPr>
            <w:tcW w:w="454" w:type="dxa"/>
          </w:tcPr>
          <w:p w14:paraId="28063C65" w14:textId="77777777" w:rsidR="009166E9" w:rsidRPr="00E9603C" w:rsidRDefault="009166E9">
            <w:pPr>
              <w:pStyle w:val="TAC"/>
              <w:rPr>
                <w:lang w:eastAsia="zh-CN"/>
              </w:rPr>
            </w:pPr>
          </w:p>
        </w:tc>
        <w:tc>
          <w:tcPr>
            <w:tcW w:w="454" w:type="dxa"/>
          </w:tcPr>
          <w:p w14:paraId="1247A864" w14:textId="77777777" w:rsidR="009166E9" w:rsidRPr="00E9603C" w:rsidRDefault="009166E9">
            <w:pPr>
              <w:pStyle w:val="TAC"/>
              <w:rPr>
                <w:lang w:eastAsia="zh-CN"/>
              </w:rPr>
            </w:pPr>
          </w:p>
        </w:tc>
      </w:tr>
      <w:tr w:rsidR="009166E9" w:rsidRPr="00E9603C" w14:paraId="0A1C8ADE" w14:textId="77777777">
        <w:trPr>
          <w:cantSplit/>
          <w:trHeight w:val="191"/>
        </w:trPr>
        <w:tc>
          <w:tcPr>
            <w:tcW w:w="1215" w:type="dxa"/>
          </w:tcPr>
          <w:p w14:paraId="28B5F490" w14:textId="77777777" w:rsidR="009166E9" w:rsidRPr="00E9603C" w:rsidRDefault="009166E9">
            <w:pPr>
              <w:pStyle w:val="TAC"/>
              <w:rPr>
                <w:lang w:eastAsia="zh-CN"/>
              </w:rPr>
            </w:pPr>
            <w:r w:rsidRPr="00E9603C">
              <w:rPr>
                <w:lang w:eastAsia="zh-CN"/>
              </w:rPr>
              <w:t>4</w:t>
            </w:r>
          </w:p>
        </w:tc>
        <w:tc>
          <w:tcPr>
            <w:tcW w:w="284" w:type="dxa"/>
            <w:vAlign w:val="center"/>
          </w:tcPr>
          <w:p w14:paraId="6773FF44" w14:textId="77777777" w:rsidR="009166E9" w:rsidRPr="00E9603C" w:rsidRDefault="009166E9">
            <w:pPr>
              <w:pStyle w:val="TAC"/>
              <w:rPr>
                <w:lang w:eastAsia="zh-CN"/>
              </w:rPr>
            </w:pPr>
          </w:p>
        </w:tc>
        <w:tc>
          <w:tcPr>
            <w:tcW w:w="284" w:type="dxa"/>
            <w:vAlign w:val="center"/>
          </w:tcPr>
          <w:p w14:paraId="6814D46E" w14:textId="77777777" w:rsidR="009166E9" w:rsidRPr="00E9603C" w:rsidRDefault="009166E9">
            <w:pPr>
              <w:pStyle w:val="TAC"/>
              <w:rPr>
                <w:lang w:eastAsia="zh-CN"/>
              </w:rPr>
            </w:pPr>
          </w:p>
        </w:tc>
        <w:tc>
          <w:tcPr>
            <w:tcW w:w="284" w:type="dxa"/>
            <w:vAlign w:val="center"/>
          </w:tcPr>
          <w:p w14:paraId="02265C0D" w14:textId="77777777" w:rsidR="009166E9" w:rsidRPr="00E9603C" w:rsidRDefault="009166E9">
            <w:pPr>
              <w:pStyle w:val="TAC"/>
              <w:rPr>
                <w:lang w:eastAsia="zh-CN"/>
              </w:rPr>
            </w:pPr>
          </w:p>
        </w:tc>
        <w:tc>
          <w:tcPr>
            <w:tcW w:w="284" w:type="dxa"/>
          </w:tcPr>
          <w:p w14:paraId="14A61B45" w14:textId="77777777" w:rsidR="009166E9" w:rsidRPr="00E9603C" w:rsidRDefault="009166E9">
            <w:pPr>
              <w:pStyle w:val="TAC"/>
              <w:rPr>
                <w:lang w:eastAsia="zh-CN"/>
              </w:rPr>
            </w:pPr>
          </w:p>
        </w:tc>
        <w:tc>
          <w:tcPr>
            <w:tcW w:w="284" w:type="dxa"/>
          </w:tcPr>
          <w:p w14:paraId="4370D08E" w14:textId="77777777" w:rsidR="009166E9" w:rsidRPr="00E9603C" w:rsidRDefault="009166E9">
            <w:pPr>
              <w:pStyle w:val="TAC"/>
              <w:rPr>
                <w:lang w:eastAsia="zh-CN"/>
              </w:rPr>
            </w:pPr>
          </w:p>
        </w:tc>
        <w:tc>
          <w:tcPr>
            <w:tcW w:w="284" w:type="dxa"/>
          </w:tcPr>
          <w:p w14:paraId="59FDA1B0" w14:textId="77777777" w:rsidR="009166E9" w:rsidRPr="00E9603C" w:rsidRDefault="009166E9">
            <w:pPr>
              <w:pStyle w:val="TAC"/>
              <w:rPr>
                <w:lang w:eastAsia="zh-CN"/>
              </w:rPr>
            </w:pPr>
          </w:p>
        </w:tc>
        <w:tc>
          <w:tcPr>
            <w:tcW w:w="284" w:type="dxa"/>
          </w:tcPr>
          <w:p w14:paraId="7230CF6D" w14:textId="77777777" w:rsidR="009166E9" w:rsidRPr="00E9603C" w:rsidRDefault="009166E9">
            <w:pPr>
              <w:pStyle w:val="TAC"/>
              <w:rPr>
                <w:lang w:eastAsia="zh-CN"/>
              </w:rPr>
            </w:pPr>
          </w:p>
        </w:tc>
        <w:tc>
          <w:tcPr>
            <w:tcW w:w="284" w:type="dxa"/>
          </w:tcPr>
          <w:p w14:paraId="5592776A" w14:textId="77777777" w:rsidR="009166E9" w:rsidRPr="00E9603C" w:rsidRDefault="009166E9">
            <w:pPr>
              <w:pStyle w:val="TAC"/>
              <w:rPr>
                <w:lang w:eastAsia="zh-CN"/>
              </w:rPr>
            </w:pPr>
          </w:p>
        </w:tc>
        <w:tc>
          <w:tcPr>
            <w:tcW w:w="284" w:type="dxa"/>
          </w:tcPr>
          <w:p w14:paraId="6EFC1038" w14:textId="77777777" w:rsidR="009166E9" w:rsidRPr="00E9603C" w:rsidRDefault="009166E9">
            <w:pPr>
              <w:pStyle w:val="TAC"/>
              <w:rPr>
                <w:lang w:eastAsia="zh-CN"/>
              </w:rPr>
            </w:pPr>
          </w:p>
        </w:tc>
        <w:tc>
          <w:tcPr>
            <w:tcW w:w="454" w:type="dxa"/>
          </w:tcPr>
          <w:p w14:paraId="57073811" w14:textId="77777777" w:rsidR="009166E9" w:rsidRPr="00E9603C" w:rsidRDefault="009166E9">
            <w:pPr>
              <w:pStyle w:val="TAC"/>
              <w:rPr>
                <w:lang w:eastAsia="zh-CN"/>
              </w:rPr>
            </w:pPr>
          </w:p>
        </w:tc>
        <w:tc>
          <w:tcPr>
            <w:tcW w:w="454" w:type="dxa"/>
          </w:tcPr>
          <w:p w14:paraId="4AFECA9A" w14:textId="77777777" w:rsidR="009166E9" w:rsidRPr="00E9603C" w:rsidRDefault="009166E9">
            <w:pPr>
              <w:pStyle w:val="TAC"/>
              <w:rPr>
                <w:lang w:eastAsia="zh-CN"/>
              </w:rPr>
            </w:pPr>
          </w:p>
        </w:tc>
        <w:tc>
          <w:tcPr>
            <w:tcW w:w="454" w:type="dxa"/>
          </w:tcPr>
          <w:p w14:paraId="2BAF5B66" w14:textId="77777777" w:rsidR="009166E9" w:rsidRPr="00E9603C" w:rsidRDefault="009166E9">
            <w:pPr>
              <w:pStyle w:val="TAC"/>
              <w:rPr>
                <w:lang w:eastAsia="zh-CN"/>
              </w:rPr>
            </w:pPr>
            <w:r w:rsidRPr="00E9603C">
              <w:rPr>
                <w:lang w:eastAsia="zh-CN"/>
              </w:rPr>
              <w:t>X</w:t>
            </w:r>
          </w:p>
        </w:tc>
        <w:tc>
          <w:tcPr>
            <w:tcW w:w="454" w:type="dxa"/>
          </w:tcPr>
          <w:p w14:paraId="01522FA6" w14:textId="77777777" w:rsidR="009166E9" w:rsidRPr="00E9603C" w:rsidRDefault="009166E9">
            <w:pPr>
              <w:pStyle w:val="TAC"/>
              <w:rPr>
                <w:lang w:eastAsia="zh-CN"/>
              </w:rPr>
            </w:pPr>
          </w:p>
        </w:tc>
        <w:tc>
          <w:tcPr>
            <w:tcW w:w="454" w:type="dxa"/>
          </w:tcPr>
          <w:p w14:paraId="48FAB3BE" w14:textId="77777777" w:rsidR="009166E9" w:rsidRPr="00E9603C" w:rsidRDefault="009166E9">
            <w:pPr>
              <w:pStyle w:val="TAC"/>
              <w:rPr>
                <w:lang w:eastAsia="zh-CN"/>
              </w:rPr>
            </w:pPr>
          </w:p>
        </w:tc>
        <w:tc>
          <w:tcPr>
            <w:tcW w:w="454" w:type="dxa"/>
          </w:tcPr>
          <w:p w14:paraId="54CE61F4" w14:textId="77777777" w:rsidR="009166E9" w:rsidRPr="00E9603C" w:rsidRDefault="009166E9">
            <w:pPr>
              <w:pStyle w:val="TAC"/>
              <w:rPr>
                <w:lang w:eastAsia="zh-CN"/>
              </w:rPr>
            </w:pPr>
          </w:p>
        </w:tc>
        <w:tc>
          <w:tcPr>
            <w:tcW w:w="454" w:type="dxa"/>
          </w:tcPr>
          <w:p w14:paraId="0C90C275" w14:textId="77777777" w:rsidR="009166E9" w:rsidRPr="00E9603C" w:rsidRDefault="009166E9">
            <w:pPr>
              <w:pStyle w:val="TAC"/>
              <w:rPr>
                <w:lang w:eastAsia="zh-CN"/>
              </w:rPr>
            </w:pPr>
          </w:p>
        </w:tc>
        <w:tc>
          <w:tcPr>
            <w:tcW w:w="454" w:type="dxa"/>
          </w:tcPr>
          <w:p w14:paraId="2880BCCD" w14:textId="77777777" w:rsidR="009166E9" w:rsidRPr="00E9603C" w:rsidRDefault="009166E9">
            <w:pPr>
              <w:pStyle w:val="TAC"/>
              <w:rPr>
                <w:lang w:eastAsia="zh-CN"/>
              </w:rPr>
            </w:pPr>
          </w:p>
        </w:tc>
        <w:tc>
          <w:tcPr>
            <w:tcW w:w="454" w:type="dxa"/>
          </w:tcPr>
          <w:p w14:paraId="6DD7C416" w14:textId="77777777" w:rsidR="009166E9" w:rsidRPr="00E9603C" w:rsidRDefault="009166E9">
            <w:pPr>
              <w:pStyle w:val="TAC"/>
              <w:rPr>
                <w:lang w:eastAsia="zh-CN"/>
              </w:rPr>
            </w:pPr>
          </w:p>
        </w:tc>
        <w:tc>
          <w:tcPr>
            <w:tcW w:w="454" w:type="dxa"/>
          </w:tcPr>
          <w:p w14:paraId="098A6201" w14:textId="77777777" w:rsidR="009166E9" w:rsidRPr="00E9603C" w:rsidRDefault="009166E9">
            <w:pPr>
              <w:pStyle w:val="TAC"/>
              <w:rPr>
                <w:lang w:eastAsia="zh-CN"/>
              </w:rPr>
            </w:pPr>
          </w:p>
        </w:tc>
        <w:tc>
          <w:tcPr>
            <w:tcW w:w="454" w:type="dxa"/>
          </w:tcPr>
          <w:p w14:paraId="1CDE63F5" w14:textId="77777777" w:rsidR="009166E9" w:rsidRPr="00E9603C" w:rsidRDefault="009166E9">
            <w:pPr>
              <w:pStyle w:val="TAC"/>
              <w:rPr>
                <w:lang w:eastAsia="zh-CN"/>
              </w:rPr>
            </w:pPr>
          </w:p>
        </w:tc>
        <w:tc>
          <w:tcPr>
            <w:tcW w:w="454" w:type="dxa"/>
          </w:tcPr>
          <w:p w14:paraId="1AAD6C32" w14:textId="77777777" w:rsidR="009166E9" w:rsidRPr="00E9603C" w:rsidRDefault="009166E9">
            <w:pPr>
              <w:pStyle w:val="TAC"/>
              <w:rPr>
                <w:lang w:eastAsia="zh-CN"/>
              </w:rPr>
            </w:pPr>
          </w:p>
        </w:tc>
      </w:tr>
      <w:tr w:rsidR="009166E9" w:rsidRPr="00E9603C" w14:paraId="61723D4A" w14:textId="77777777">
        <w:trPr>
          <w:cantSplit/>
          <w:trHeight w:val="191"/>
        </w:trPr>
        <w:tc>
          <w:tcPr>
            <w:tcW w:w="1215" w:type="dxa"/>
            <w:vAlign w:val="center"/>
          </w:tcPr>
          <w:p w14:paraId="04080BD1" w14:textId="77777777" w:rsidR="009166E9" w:rsidRPr="00E9603C" w:rsidRDefault="009166E9">
            <w:pPr>
              <w:pStyle w:val="TAC"/>
              <w:rPr>
                <w:lang w:eastAsia="zh-CN"/>
              </w:rPr>
            </w:pPr>
            <w:r w:rsidRPr="00E9603C">
              <w:rPr>
                <w:lang w:eastAsia="zh-CN"/>
              </w:rPr>
              <w:t>5</w:t>
            </w:r>
          </w:p>
        </w:tc>
        <w:tc>
          <w:tcPr>
            <w:tcW w:w="284" w:type="dxa"/>
            <w:vAlign w:val="center"/>
          </w:tcPr>
          <w:p w14:paraId="43BA0800" w14:textId="77777777" w:rsidR="009166E9" w:rsidRPr="00E9603C" w:rsidRDefault="009166E9">
            <w:pPr>
              <w:pStyle w:val="TAC"/>
              <w:rPr>
                <w:lang w:eastAsia="zh-CN"/>
              </w:rPr>
            </w:pPr>
            <w:r w:rsidRPr="00E9603C">
              <w:rPr>
                <w:lang w:eastAsia="zh-CN"/>
              </w:rPr>
              <w:t>X</w:t>
            </w:r>
          </w:p>
        </w:tc>
        <w:tc>
          <w:tcPr>
            <w:tcW w:w="284" w:type="dxa"/>
            <w:vAlign w:val="center"/>
          </w:tcPr>
          <w:p w14:paraId="52D1AEE2" w14:textId="77777777" w:rsidR="009166E9" w:rsidRPr="00E9603C" w:rsidRDefault="009166E9">
            <w:pPr>
              <w:pStyle w:val="TAC"/>
              <w:rPr>
                <w:lang w:eastAsia="zh-CN"/>
              </w:rPr>
            </w:pPr>
          </w:p>
        </w:tc>
        <w:tc>
          <w:tcPr>
            <w:tcW w:w="284" w:type="dxa"/>
            <w:vAlign w:val="center"/>
          </w:tcPr>
          <w:p w14:paraId="512EE77F" w14:textId="77777777" w:rsidR="009166E9" w:rsidRPr="00E9603C" w:rsidRDefault="009166E9">
            <w:pPr>
              <w:pStyle w:val="TAC"/>
              <w:rPr>
                <w:lang w:eastAsia="zh-CN"/>
              </w:rPr>
            </w:pPr>
          </w:p>
        </w:tc>
        <w:tc>
          <w:tcPr>
            <w:tcW w:w="284" w:type="dxa"/>
          </w:tcPr>
          <w:p w14:paraId="0F73D359" w14:textId="77777777" w:rsidR="009166E9" w:rsidRPr="00E9603C" w:rsidRDefault="009166E9">
            <w:pPr>
              <w:pStyle w:val="TAC"/>
              <w:rPr>
                <w:lang w:eastAsia="zh-CN"/>
              </w:rPr>
            </w:pPr>
          </w:p>
        </w:tc>
        <w:tc>
          <w:tcPr>
            <w:tcW w:w="284" w:type="dxa"/>
          </w:tcPr>
          <w:p w14:paraId="697FB97F" w14:textId="77777777" w:rsidR="009166E9" w:rsidRPr="00E9603C" w:rsidRDefault="009166E9">
            <w:pPr>
              <w:pStyle w:val="TAC"/>
              <w:rPr>
                <w:lang w:eastAsia="zh-CN"/>
              </w:rPr>
            </w:pPr>
          </w:p>
        </w:tc>
        <w:tc>
          <w:tcPr>
            <w:tcW w:w="284" w:type="dxa"/>
          </w:tcPr>
          <w:p w14:paraId="63FC37DE" w14:textId="77777777" w:rsidR="009166E9" w:rsidRPr="00E9603C" w:rsidRDefault="009166E9">
            <w:pPr>
              <w:pStyle w:val="TAC"/>
              <w:rPr>
                <w:lang w:eastAsia="zh-CN"/>
              </w:rPr>
            </w:pPr>
          </w:p>
        </w:tc>
        <w:tc>
          <w:tcPr>
            <w:tcW w:w="284" w:type="dxa"/>
          </w:tcPr>
          <w:p w14:paraId="5DF82DB7" w14:textId="77777777" w:rsidR="009166E9" w:rsidRPr="00E9603C" w:rsidRDefault="009166E9">
            <w:pPr>
              <w:pStyle w:val="TAC"/>
              <w:rPr>
                <w:lang w:eastAsia="zh-CN"/>
              </w:rPr>
            </w:pPr>
          </w:p>
        </w:tc>
        <w:tc>
          <w:tcPr>
            <w:tcW w:w="284" w:type="dxa"/>
          </w:tcPr>
          <w:p w14:paraId="14FEBF2B" w14:textId="77777777" w:rsidR="009166E9" w:rsidRPr="00E9603C" w:rsidRDefault="009166E9">
            <w:pPr>
              <w:pStyle w:val="TAC"/>
              <w:rPr>
                <w:lang w:eastAsia="zh-CN"/>
              </w:rPr>
            </w:pPr>
          </w:p>
        </w:tc>
        <w:tc>
          <w:tcPr>
            <w:tcW w:w="284" w:type="dxa"/>
          </w:tcPr>
          <w:p w14:paraId="0BF88780" w14:textId="77777777" w:rsidR="009166E9" w:rsidRPr="00E9603C" w:rsidRDefault="009166E9">
            <w:pPr>
              <w:pStyle w:val="TAC"/>
              <w:rPr>
                <w:lang w:eastAsia="zh-CN"/>
              </w:rPr>
            </w:pPr>
          </w:p>
        </w:tc>
        <w:tc>
          <w:tcPr>
            <w:tcW w:w="454" w:type="dxa"/>
          </w:tcPr>
          <w:p w14:paraId="5872F9CA" w14:textId="77777777" w:rsidR="009166E9" w:rsidRPr="00E9603C" w:rsidRDefault="009166E9">
            <w:pPr>
              <w:pStyle w:val="TAC"/>
              <w:rPr>
                <w:lang w:eastAsia="zh-CN"/>
              </w:rPr>
            </w:pPr>
          </w:p>
        </w:tc>
        <w:tc>
          <w:tcPr>
            <w:tcW w:w="454" w:type="dxa"/>
          </w:tcPr>
          <w:p w14:paraId="4DE58E60" w14:textId="77777777" w:rsidR="009166E9" w:rsidRPr="00E9603C" w:rsidRDefault="009166E9">
            <w:pPr>
              <w:pStyle w:val="TAC"/>
              <w:rPr>
                <w:lang w:eastAsia="zh-CN"/>
              </w:rPr>
            </w:pPr>
          </w:p>
        </w:tc>
        <w:tc>
          <w:tcPr>
            <w:tcW w:w="454" w:type="dxa"/>
          </w:tcPr>
          <w:p w14:paraId="7A93EA77" w14:textId="77777777" w:rsidR="009166E9" w:rsidRPr="00E9603C" w:rsidRDefault="009166E9">
            <w:pPr>
              <w:pStyle w:val="TAC"/>
              <w:rPr>
                <w:lang w:eastAsia="zh-CN"/>
              </w:rPr>
            </w:pPr>
          </w:p>
        </w:tc>
        <w:tc>
          <w:tcPr>
            <w:tcW w:w="454" w:type="dxa"/>
          </w:tcPr>
          <w:p w14:paraId="1796BF29" w14:textId="77777777" w:rsidR="009166E9" w:rsidRPr="00E9603C" w:rsidRDefault="009166E9">
            <w:pPr>
              <w:pStyle w:val="TAC"/>
              <w:rPr>
                <w:lang w:eastAsia="zh-CN"/>
              </w:rPr>
            </w:pPr>
          </w:p>
        </w:tc>
        <w:tc>
          <w:tcPr>
            <w:tcW w:w="454" w:type="dxa"/>
          </w:tcPr>
          <w:p w14:paraId="0D3038FA" w14:textId="77777777" w:rsidR="009166E9" w:rsidRPr="00E9603C" w:rsidRDefault="009166E9">
            <w:pPr>
              <w:pStyle w:val="TAC"/>
              <w:rPr>
                <w:lang w:eastAsia="zh-CN"/>
              </w:rPr>
            </w:pPr>
          </w:p>
        </w:tc>
        <w:tc>
          <w:tcPr>
            <w:tcW w:w="454" w:type="dxa"/>
          </w:tcPr>
          <w:p w14:paraId="0E068153" w14:textId="77777777" w:rsidR="009166E9" w:rsidRPr="00E9603C" w:rsidRDefault="009166E9">
            <w:pPr>
              <w:pStyle w:val="TAC"/>
              <w:rPr>
                <w:lang w:eastAsia="zh-CN"/>
              </w:rPr>
            </w:pPr>
          </w:p>
        </w:tc>
        <w:tc>
          <w:tcPr>
            <w:tcW w:w="454" w:type="dxa"/>
          </w:tcPr>
          <w:p w14:paraId="2A9C10F7" w14:textId="77777777" w:rsidR="009166E9" w:rsidRPr="00E9603C" w:rsidRDefault="009166E9">
            <w:pPr>
              <w:pStyle w:val="TAC"/>
              <w:rPr>
                <w:lang w:eastAsia="zh-CN"/>
              </w:rPr>
            </w:pPr>
          </w:p>
        </w:tc>
        <w:tc>
          <w:tcPr>
            <w:tcW w:w="454" w:type="dxa"/>
          </w:tcPr>
          <w:p w14:paraId="404395F8" w14:textId="77777777" w:rsidR="009166E9" w:rsidRPr="00E9603C" w:rsidRDefault="009166E9">
            <w:pPr>
              <w:pStyle w:val="TAC"/>
              <w:rPr>
                <w:lang w:eastAsia="zh-CN"/>
              </w:rPr>
            </w:pPr>
          </w:p>
        </w:tc>
        <w:tc>
          <w:tcPr>
            <w:tcW w:w="454" w:type="dxa"/>
          </w:tcPr>
          <w:p w14:paraId="7BDD1472" w14:textId="77777777" w:rsidR="009166E9" w:rsidRPr="00E9603C" w:rsidRDefault="009166E9">
            <w:pPr>
              <w:pStyle w:val="TAC"/>
              <w:rPr>
                <w:lang w:eastAsia="zh-CN"/>
              </w:rPr>
            </w:pPr>
          </w:p>
        </w:tc>
        <w:tc>
          <w:tcPr>
            <w:tcW w:w="454" w:type="dxa"/>
          </w:tcPr>
          <w:p w14:paraId="6B6652F2" w14:textId="77777777" w:rsidR="009166E9" w:rsidRPr="00E9603C" w:rsidRDefault="009166E9">
            <w:pPr>
              <w:pStyle w:val="TAC"/>
              <w:rPr>
                <w:lang w:eastAsia="zh-CN"/>
              </w:rPr>
            </w:pPr>
            <w:r w:rsidRPr="00E9603C">
              <w:rPr>
                <w:lang w:eastAsia="zh-CN"/>
              </w:rPr>
              <w:t>X</w:t>
            </w:r>
          </w:p>
        </w:tc>
        <w:tc>
          <w:tcPr>
            <w:tcW w:w="454" w:type="dxa"/>
          </w:tcPr>
          <w:p w14:paraId="4F88FFBB" w14:textId="77777777" w:rsidR="009166E9" w:rsidRPr="00E9603C" w:rsidRDefault="009166E9">
            <w:pPr>
              <w:pStyle w:val="TAC"/>
              <w:rPr>
                <w:lang w:eastAsia="zh-CN"/>
              </w:rPr>
            </w:pPr>
          </w:p>
        </w:tc>
        <w:tc>
          <w:tcPr>
            <w:tcW w:w="454" w:type="dxa"/>
          </w:tcPr>
          <w:p w14:paraId="55C77F7A" w14:textId="77777777" w:rsidR="009166E9" w:rsidRPr="00E9603C" w:rsidRDefault="009166E9">
            <w:pPr>
              <w:pStyle w:val="TAC"/>
              <w:rPr>
                <w:lang w:eastAsia="zh-CN"/>
              </w:rPr>
            </w:pPr>
          </w:p>
        </w:tc>
      </w:tr>
      <w:tr w:rsidR="009166E9" w:rsidRPr="00E9603C" w14:paraId="7CB1EE2D" w14:textId="77777777">
        <w:trPr>
          <w:cantSplit/>
          <w:trHeight w:val="191"/>
        </w:trPr>
        <w:tc>
          <w:tcPr>
            <w:tcW w:w="1215" w:type="dxa"/>
            <w:vAlign w:val="center"/>
          </w:tcPr>
          <w:p w14:paraId="76A63524" w14:textId="77777777" w:rsidR="009166E9" w:rsidRPr="00E9603C" w:rsidRDefault="009166E9">
            <w:pPr>
              <w:pStyle w:val="TAC"/>
              <w:rPr>
                <w:lang w:eastAsia="zh-CN"/>
              </w:rPr>
            </w:pPr>
            <w:r w:rsidRPr="00E9603C">
              <w:rPr>
                <w:lang w:eastAsia="zh-CN"/>
              </w:rPr>
              <w:t>6</w:t>
            </w:r>
          </w:p>
        </w:tc>
        <w:tc>
          <w:tcPr>
            <w:tcW w:w="284" w:type="dxa"/>
            <w:vAlign w:val="center"/>
          </w:tcPr>
          <w:p w14:paraId="6151B08B" w14:textId="77777777" w:rsidR="009166E9" w:rsidRPr="00E9603C" w:rsidRDefault="009166E9">
            <w:pPr>
              <w:pStyle w:val="TAC"/>
              <w:rPr>
                <w:lang w:eastAsia="zh-CN"/>
              </w:rPr>
            </w:pPr>
            <w:r w:rsidRPr="00E9603C">
              <w:rPr>
                <w:lang w:eastAsia="zh-CN"/>
              </w:rPr>
              <w:t>X</w:t>
            </w:r>
          </w:p>
        </w:tc>
        <w:tc>
          <w:tcPr>
            <w:tcW w:w="284" w:type="dxa"/>
            <w:vAlign w:val="center"/>
          </w:tcPr>
          <w:p w14:paraId="15EEB81D" w14:textId="77777777" w:rsidR="009166E9" w:rsidRPr="00E9603C" w:rsidRDefault="009166E9">
            <w:pPr>
              <w:pStyle w:val="TAC"/>
              <w:rPr>
                <w:lang w:eastAsia="zh-CN"/>
              </w:rPr>
            </w:pPr>
          </w:p>
        </w:tc>
        <w:tc>
          <w:tcPr>
            <w:tcW w:w="284" w:type="dxa"/>
            <w:vAlign w:val="center"/>
          </w:tcPr>
          <w:p w14:paraId="0219EE6E" w14:textId="77777777" w:rsidR="009166E9" w:rsidRPr="00E9603C" w:rsidRDefault="009166E9">
            <w:pPr>
              <w:pStyle w:val="TAC"/>
              <w:rPr>
                <w:lang w:eastAsia="zh-CN"/>
              </w:rPr>
            </w:pPr>
          </w:p>
        </w:tc>
        <w:tc>
          <w:tcPr>
            <w:tcW w:w="284" w:type="dxa"/>
          </w:tcPr>
          <w:p w14:paraId="37DCA6C9" w14:textId="77777777" w:rsidR="009166E9" w:rsidRPr="00E9603C" w:rsidRDefault="009166E9">
            <w:pPr>
              <w:pStyle w:val="TAC"/>
              <w:rPr>
                <w:lang w:eastAsia="zh-CN"/>
              </w:rPr>
            </w:pPr>
          </w:p>
        </w:tc>
        <w:tc>
          <w:tcPr>
            <w:tcW w:w="284" w:type="dxa"/>
          </w:tcPr>
          <w:p w14:paraId="26F74909" w14:textId="77777777" w:rsidR="009166E9" w:rsidRPr="00E9603C" w:rsidRDefault="009166E9">
            <w:pPr>
              <w:pStyle w:val="TAC"/>
              <w:rPr>
                <w:lang w:eastAsia="zh-CN"/>
              </w:rPr>
            </w:pPr>
          </w:p>
        </w:tc>
        <w:tc>
          <w:tcPr>
            <w:tcW w:w="284" w:type="dxa"/>
          </w:tcPr>
          <w:p w14:paraId="77B9AAD8" w14:textId="77777777" w:rsidR="009166E9" w:rsidRPr="00E9603C" w:rsidRDefault="009166E9">
            <w:pPr>
              <w:pStyle w:val="TAC"/>
              <w:rPr>
                <w:lang w:eastAsia="zh-CN"/>
              </w:rPr>
            </w:pPr>
          </w:p>
        </w:tc>
        <w:tc>
          <w:tcPr>
            <w:tcW w:w="284" w:type="dxa"/>
          </w:tcPr>
          <w:p w14:paraId="28DC12BC" w14:textId="77777777" w:rsidR="009166E9" w:rsidRPr="00E9603C" w:rsidRDefault="009166E9">
            <w:pPr>
              <w:pStyle w:val="TAC"/>
              <w:rPr>
                <w:lang w:eastAsia="zh-CN"/>
              </w:rPr>
            </w:pPr>
          </w:p>
        </w:tc>
        <w:tc>
          <w:tcPr>
            <w:tcW w:w="284" w:type="dxa"/>
          </w:tcPr>
          <w:p w14:paraId="1DC7904A" w14:textId="77777777" w:rsidR="009166E9" w:rsidRPr="00E9603C" w:rsidRDefault="009166E9">
            <w:pPr>
              <w:pStyle w:val="TAC"/>
              <w:rPr>
                <w:lang w:eastAsia="zh-CN"/>
              </w:rPr>
            </w:pPr>
          </w:p>
        </w:tc>
        <w:tc>
          <w:tcPr>
            <w:tcW w:w="284" w:type="dxa"/>
          </w:tcPr>
          <w:p w14:paraId="0BF72022" w14:textId="77777777" w:rsidR="009166E9" w:rsidRPr="00E9603C" w:rsidRDefault="009166E9">
            <w:pPr>
              <w:pStyle w:val="TAC"/>
              <w:rPr>
                <w:lang w:eastAsia="zh-CN"/>
              </w:rPr>
            </w:pPr>
          </w:p>
        </w:tc>
        <w:tc>
          <w:tcPr>
            <w:tcW w:w="454" w:type="dxa"/>
          </w:tcPr>
          <w:p w14:paraId="22986323" w14:textId="77777777" w:rsidR="009166E9" w:rsidRPr="00E9603C" w:rsidRDefault="009166E9">
            <w:pPr>
              <w:pStyle w:val="TAC"/>
              <w:rPr>
                <w:lang w:eastAsia="zh-CN"/>
              </w:rPr>
            </w:pPr>
          </w:p>
        </w:tc>
        <w:tc>
          <w:tcPr>
            <w:tcW w:w="454" w:type="dxa"/>
          </w:tcPr>
          <w:p w14:paraId="4B2004B0" w14:textId="77777777" w:rsidR="009166E9" w:rsidRPr="00E9603C" w:rsidRDefault="009166E9">
            <w:pPr>
              <w:pStyle w:val="TAC"/>
              <w:rPr>
                <w:lang w:eastAsia="zh-CN"/>
              </w:rPr>
            </w:pPr>
          </w:p>
        </w:tc>
        <w:tc>
          <w:tcPr>
            <w:tcW w:w="454" w:type="dxa"/>
          </w:tcPr>
          <w:p w14:paraId="2660BF03" w14:textId="77777777" w:rsidR="009166E9" w:rsidRPr="00E9603C" w:rsidRDefault="009166E9">
            <w:pPr>
              <w:pStyle w:val="TAC"/>
              <w:rPr>
                <w:lang w:eastAsia="zh-CN"/>
              </w:rPr>
            </w:pPr>
          </w:p>
        </w:tc>
        <w:tc>
          <w:tcPr>
            <w:tcW w:w="454" w:type="dxa"/>
          </w:tcPr>
          <w:p w14:paraId="688C9F38" w14:textId="77777777" w:rsidR="009166E9" w:rsidRPr="00E9603C" w:rsidRDefault="009166E9">
            <w:pPr>
              <w:pStyle w:val="TAC"/>
              <w:rPr>
                <w:lang w:eastAsia="zh-CN"/>
              </w:rPr>
            </w:pPr>
          </w:p>
        </w:tc>
        <w:tc>
          <w:tcPr>
            <w:tcW w:w="454" w:type="dxa"/>
          </w:tcPr>
          <w:p w14:paraId="75C50BF8" w14:textId="77777777" w:rsidR="009166E9" w:rsidRPr="00E9603C" w:rsidRDefault="009166E9">
            <w:pPr>
              <w:pStyle w:val="TAC"/>
              <w:rPr>
                <w:lang w:eastAsia="zh-CN"/>
              </w:rPr>
            </w:pPr>
          </w:p>
        </w:tc>
        <w:tc>
          <w:tcPr>
            <w:tcW w:w="454" w:type="dxa"/>
          </w:tcPr>
          <w:p w14:paraId="23692720" w14:textId="77777777" w:rsidR="009166E9" w:rsidRPr="00E9603C" w:rsidRDefault="009166E9">
            <w:pPr>
              <w:pStyle w:val="TAC"/>
              <w:rPr>
                <w:lang w:eastAsia="zh-CN"/>
              </w:rPr>
            </w:pPr>
          </w:p>
        </w:tc>
        <w:tc>
          <w:tcPr>
            <w:tcW w:w="454" w:type="dxa"/>
          </w:tcPr>
          <w:p w14:paraId="140EBE2F" w14:textId="77777777" w:rsidR="009166E9" w:rsidRPr="00E9603C" w:rsidRDefault="009166E9">
            <w:pPr>
              <w:pStyle w:val="TAC"/>
              <w:rPr>
                <w:lang w:eastAsia="zh-CN"/>
              </w:rPr>
            </w:pPr>
          </w:p>
        </w:tc>
        <w:tc>
          <w:tcPr>
            <w:tcW w:w="454" w:type="dxa"/>
          </w:tcPr>
          <w:p w14:paraId="14A2D676" w14:textId="77777777" w:rsidR="009166E9" w:rsidRPr="00E9603C" w:rsidRDefault="009166E9">
            <w:pPr>
              <w:pStyle w:val="TAC"/>
              <w:rPr>
                <w:lang w:eastAsia="zh-CN"/>
              </w:rPr>
            </w:pPr>
          </w:p>
        </w:tc>
        <w:tc>
          <w:tcPr>
            <w:tcW w:w="454" w:type="dxa"/>
          </w:tcPr>
          <w:p w14:paraId="460A27FC" w14:textId="77777777" w:rsidR="009166E9" w:rsidRPr="00E9603C" w:rsidRDefault="009166E9">
            <w:pPr>
              <w:pStyle w:val="TAC"/>
              <w:rPr>
                <w:lang w:eastAsia="zh-CN"/>
              </w:rPr>
            </w:pPr>
          </w:p>
        </w:tc>
        <w:tc>
          <w:tcPr>
            <w:tcW w:w="454" w:type="dxa"/>
          </w:tcPr>
          <w:p w14:paraId="0EACD474" w14:textId="77777777" w:rsidR="009166E9" w:rsidRPr="00E9603C" w:rsidRDefault="009166E9">
            <w:pPr>
              <w:pStyle w:val="TAC"/>
              <w:rPr>
                <w:lang w:eastAsia="zh-CN"/>
              </w:rPr>
            </w:pPr>
            <w:r w:rsidRPr="00E9603C">
              <w:rPr>
                <w:rFonts w:eastAsia="SimSun"/>
                <w:lang w:eastAsia="zh-CN"/>
              </w:rPr>
              <w:t>X</w:t>
            </w:r>
          </w:p>
        </w:tc>
        <w:tc>
          <w:tcPr>
            <w:tcW w:w="454" w:type="dxa"/>
          </w:tcPr>
          <w:p w14:paraId="175F1AD1" w14:textId="77777777" w:rsidR="009166E9" w:rsidRPr="00E9603C" w:rsidRDefault="009166E9">
            <w:pPr>
              <w:pStyle w:val="TAC"/>
              <w:rPr>
                <w:lang w:eastAsia="zh-CN"/>
              </w:rPr>
            </w:pPr>
          </w:p>
        </w:tc>
        <w:tc>
          <w:tcPr>
            <w:tcW w:w="454" w:type="dxa"/>
          </w:tcPr>
          <w:p w14:paraId="36949201" w14:textId="77777777" w:rsidR="009166E9" w:rsidRPr="00E9603C" w:rsidRDefault="009166E9">
            <w:pPr>
              <w:pStyle w:val="TAC"/>
              <w:rPr>
                <w:lang w:eastAsia="zh-CN"/>
              </w:rPr>
            </w:pPr>
          </w:p>
        </w:tc>
      </w:tr>
      <w:tr w:rsidR="009166E9" w:rsidRPr="00E9603C" w14:paraId="3C73DBE0" w14:textId="77777777">
        <w:trPr>
          <w:cantSplit/>
          <w:trHeight w:val="191"/>
        </w:trPr>
        <w:tc>
          <w:tcPr>
            <w:tcW w:w="1215" w:type="dxa"/>
            <w:vAlign w:val="center"/>
          </w:tcPr>
          <w:p w14:paraId="510B2EEE" w14:textId="77777777" w:rsidR="009166E9" w:rsidRPr="00E9603C" w:rsidRDefault="009166E9">
            <w:pPr>
              <w:pStyle w:val="TAC"/>
              <w:rPr>
                <w:lang w:eastAsia="zh-CN"/>
              </w:rPr>
            </w:pPr>
            <w:r w:rsidRPr="00E9603C">
              <w:rPr>
                <w:lang w:eastAsia="zh-CN"/>
              </w:rPr>
              <w:t>7</w:t>
            </w:r>
          </w:p>
        </w:tc>
        <w:tc>
          <w:tcPr>
            <w:tcW w:w="284" w:type="dxa"/>
            <w:vAlign w:val="center"/>
          </w:tcPr>
          <w:p w14:paraId="35144098" w14:textId="77777777" w:rsidR="009166E9" w:rsidRPr="00E9603C" w:rsidRDefault="009166E9">
            <w:pPr>
              <w:pStyle w:val="TAC"/>
              <w:rPr>
                <w:lang w:eastAsia="zh-CN"/>
              </w:rPr>
            </w:pPr>
            <w:r w:rsidRPr="00E9603C">
              <w:rPr>
                <w:lang w:eastAsia="zh-CN"/>
              </w:rPr>
              <w:t>X</w:t>
            </w:r>
          </w:p>
        </w:tc>
        <w:tc>
          <w:tcPr>
            <w:tcW w:w="284" w:type="dxa"/>
            <w:vAlign w:val="center"/>
          </w:tcPr>
          <w:p w14:paraId="64FEE2C7" w14:textId="77777777" w:rsidR="009166E9" w:rsidRPr="00E9603C" w:rsidRDefault="009166E9">
            <w:pPr>
              <w:pStyle w:val="TAC"/>
              <w:rPr>
                <w:lang w:eastAsia="zh-CN"/>
              </w:rPr>
            </w:pPr>
          </w:p>
        </w:tc>
        <w:tc>
          <w:tcPr>
            <w:tcW w:w="284" w:type="dxa"/>
            <w:vAlign w:val="center"/>
          </w:tcPr>
          <w:p w14:paraId="214EEB26" w14:textId="77777777" w:rsidR="009166E9" w:rsidRPr="00E9603C" w:rsidRDefault="009166E9">
            <w:pPr>
              <w:pStyle w:val="TAC"/>
              <w:rPr>
                <w:lang w:eastAsia="zh-CN"/>
              </w:rPr>
            </w:pPr>
          </w:p>
        </w:tc>
        <w:tc>
          <w:tcPr>
            <w:tcW w:w="284" w:type="dxa"/>
          </w:tcPr>
          <w:p w14:paraId="6B9FD822" w14:textId="77777777" w:rsidR="009166E9" w:rsidRPr="00E9603C" w:rsidRDefault="009166E9">
            <w:pPr>
              <w:pStyle w:val="TAC"/>
              <w:rPr>
                <w:lang w:eastAsia="zh-CN"/>
              </w:rPr>
            </w:pPr>
          </w:p>
        </w:tc>
        <w:tc>
          <w:tcPr>
            <w:tcW w:w="284" w:type="dxa"/>
          </w:tcPr>
          <w:p w14:paraId="6E338D8E" w14:textId="77777777" w:rsidR="009166E9" w:rsidRPr="00E9603C" w:rsidRDefault="009166E9">
            <w:pPr>
              <w:pStyle w:val="TAC"/>
              <w:rPr>
                <w:lang w:eastAsia="zh-CN"/>
              </w:rPr>
            </w:pPr>
          </w:p>
        </w:tc>
        <w:tc>
          <w:tcPr>
            <w:tcW w:w="284" w:type="dxa"/>
          </w:tcPr>
          <w:p w14:paraId="4ACA6E81" w14:textId="77777777" w:rsidR="009166E9" w:rsidRPr="00E9603C" w:rsidRDefault="009166E9">
            <w:pPr>
              <w:pStyle w:val="TAC"/>
              <w:rPr>
                <w:lang w:eastAsia="zh-CN"/>
              </w:rPr>
            </w:pPr>
          </w:p>
        </w:tc>
        <w:tc>
          <w:tcPr>
            <w:tcW w:w="284" w:type="dxa"/>
          </w:tcPr>
          <w:p w14:paraId="52FE36AF" w14:textId="77777777" w:rsidR="009166E9" w:rsidRPr="00E9603C" w:rsidRDefault="009166E9">
            <w:pPr>
              <w:pStyle w:val="TAC"/>
              <w:rPr>
                <w:lang w:eastAsia="zh-CN"/>
              </w:rPr>
            </w:pPr>
          </w:p>
        </w:tc>
        <w:tc>
          <w:tcPr>
            <w:tcW w:w="284" w:type="dxa"/>
          </w:tcPr>
          <w:p w14:paraId="7D84C005" w14:textId="77777777" w:rsidR="009166E9" w:rsidRPr="00E9603C" w:rsidRDefault="009166E9">
            <w:pPr>
              <w:pStyle w:val="TAC"/>
              <w:rPr>
                <w:lang w:eastAsia="zh-CN"/>
              </w:rPr>
            </w:pPr>
          </w:p>
        </w:tc>
        <w:tc>
          <w:tcPr>
            <w:tcW w:w="284" w:type="dxa"/>
          </w:tcPr>
          <w:p w14:paraId="68C787F5" w14:textId="77777777" w:rsidR="009166E9" w:rsidRPr="00E9603C" w:rsidRDefault="009166E9">
            <w:pPr>
              <w:pStyle w:val="TAC"/>
              <w:rPr>
                <w:lang w:eastAsia="zh-CN"/>
              </w:rPr>
            </w:pPr>
          </w:p>
        </w:tc>
        <w:tc>
          <w:tcPr>
            <w:tcW w:w="454" w:type="dxa"/>
          </w:tcPr>
          <w:p w14:paraId="49B7C3DB" w14:textId="77777777" w:rsidR="009166E9" w:rsidRPr="00E9603C" w:rsidRDefault="009166E9">
            <w:pPr>
              <w:pStyle w:val="TAC"/>
              <w:rPr>
                <w:lang w:eastAsia="zh-CN"/>
              </w:rPr>
            </w:pPr>
          </w:p>
        </w:tc>
        <w:tc>
          <w:tcPr>
            <w:tcW w:w="454" w:type="dxa"/>
          </w:tcPr>
          <w:p w14:paraId="29E17A15" w14:textId="77777777" w:rsidR="009166E9" w:rsidRPr="00E9603C" w:rsidRDefault="009166E9">
            <w:pPr>
              <w:pStyle w:val="TAC"/>
              <w:rPr>
                <w:lang w:eastAsia="zh-CN"/>
              </w:rPr>
            </w:pPr>
          </w:p>
        </w:tc>
        <w:tc>
          <w:tcPr>
            <w:tcW w:w="454" w:type="dxa"/>
          </w:tcPr>
          <w:p w14:paraId="4A154315" w14:textId="77777777" w:rsidR="009166E9" w:rsidRPr="00E9603C" w:rsidRDefault="009166E9">
            <w:pPr>
              <w:pStyle w:val="TAC"/>
              <w:rPr>
                <w:lang w:eastAsia="zh-CN"/>
              </w:rPr>
            </w:pPr>
          </w:p>
        </w:tc>
        <w:tc>
          <w:tcPr>
            <w:tcW w:w="454" w:type="dxa"/>
          </w:tcPr>
          <w:p w14:paraId="2CBB5319" w14:textId="77777777" w:rsidR="009166E9" w:rsidRPr="00E9603C" w:rsidRDefault="009166E9">
            <w:pPr>
              <w:pStyle w:val="TAC"/>
              <w:rPr>
                <w:lang w:eastAsia="zh-CN"/>
              </w:rPr>
            </w:pPr>
          </w:p>
        </w:tc>
        <w:tc>
          <w:tcPr>
            <w:tcW w:w="454" w:type="dxa"/>
          </w:tcPr>
          <w:p w14:paraId="296FB116" w14:textId="77777777" w:rsidR="009166E9" w:rsidRPr="00E9603C" w:rsidRDefault="009166E9">
            <w:pPr>
              <w:pStyle w:val="TAC"/>
              <w:rPr>
                <w:lang w:eastAsia="zh-CN"/>
              </w:rPr>
            </w:pPr>
          </w:p>
        </w:tc>
        <w:tc>
          <w:tcPr>
            <w:tcW w:w="454" w:type="dxa"/>
          </w:tcPr>
          <w:p w14:paraId="3CE96C03" w14:textId="77777777" w:rsidR="009166E9" w:rsidRPr="00E9603C" w:rsidRDefault="009166E9">
            <w:pPr>
              <w:pStyle w:val="TAC"/>
              <w:rPr>
                <w:lang w:eastAsia="zh-CN"/>
              </w:rPr>
            </w:pPr>
          </w:p>
        </w:tc>
        <w:tc>
          <w:tcPr>
            <w:tcW w:w="454" w:type="dxa"/>
          </w:tcPr>
          <w:p w14:paraId="61E192D1" w14:textId="77777777" w:rsidR="009166E9" w:rsidRPr="00E9603C" w:rsidRDefault="009166E9">
            <w:pPr>
              <w:pStyle w:val="TAC"/>
              <w:rPr>
                <w:lang w:eastAsia="zh-CN"/>
              </w:rPr>
            </w:pPr>
          </w:p>
        </w:tc>
        <w:tc>
          <w:tcPr>
            <w:tcW w:w="454" w:type="dxa"/>
          </w:tcPr>
          <w:p w14:paraId="25CA5310" w14:textId="77777777" w:rsidR="009166E9" w:rsidRPr="00E9603C" w:rsidRDefault="009166E9">
            <w:pPr>
              <w:pStyle w:val="TAC"/>
              <w:rPr>
                <w:lang w:eastAsia="zh-CN"/>
              </w:rPr>
            </w:pPr>
          </w:p>
        </w:tc>
        <w:tc>
          <w:tcPr>
            <w:tcW w:w="454" w:type="dxa"/>
          </w:tcPr>
          <w:p w14:paraId="5DE15F4F" w14:textId="77777777" w:rsidR="009166E9" w:rsidRPr="00E9603C" w:rsidRDefault="009166E9">
            <w:pPr>
              <w:pStyle w:val="TAC"/>
              <w:rPr>
                <w:lang w:eastAsia="zh-CN"/>
              </w:rPr>
            </w:pPr>
          </w:p>
        </w:tc>
        <w:tc>
          <w:tcPr>
            <w:tcW w:w="454" w:type="dxa"/>
          </w:tcPr>
          <w:p w14:paraId="2A123304" w14:textId="77777777" w:rsidR="009166E9" w:rsidRPr="00E9603C" w:rsidRDefault="009166E9">
            <w:pPr>
              <w:pStyle w:val="TAC"/>
              <w:rPr>
                <w:lang w:eastAsia="zh-CN"/>
              </w:rPr>
            </w:pPr>
            <w:r w:rsidRPr="00E9603C">
              <w:rPr>
                <w:rFonts w:eastAsia="SimSun"/>
                <w:lang w:eastAsia="zh-CN"/>
              </w:rPr>
              <w:t>X</w:t>
            </w:r>
          </w:p>
        </w:tc>
        <w:tc>
          <w:tcPr>
            <w:tcW w:w="454" w:type="dxa"/>
          </w:tcPr>
          <w:p w14:paraId="173BE7B6" w14:textId="77777777" w:rsidR="009166E9" w:rsidRPr="00E9603C" w:rsidRDefault="009166E9">
            <w:pPr>
              <w:pStyle w:val="TAC"/>
              <w:rPr>
                <w:lang w:eastAsia="zh-CN"/>
              </w:rPr>
            </w:pPr>
          </w:p>
        </w:tc>
        <w:tc>
          <w:tcPr>
            <w:tcW w:w="454" w:type="dxa"/>
          </w:tcPr>
          <w:p w14:paraId="703500FD" w14:textId="77777777" w:rsidR="009166E9" w:rsidRPr="00E9603C" w:rsidRDefault="009166E9">
            <w:pPr>
              <w:pStyle w:val="TAC"/>
              <w:rPr>
                <w:lang w:eastAsia="zh-CN"/>
              </w:rPr>
            </w:pPr>
          </w:p>
        </w:tc>
      </w:tr>
      <w:tr w:rsidR="009166E9" w:rsidRPr="00E9603C" w14:paraId="66B0EE83" w14:textId="77777777">
        <w:trPr>
          <w:cantSplit/>
          <w:trHeight w:val="191"/>
        </w:trPr>
        <w:tc>
          <w:tcPr>
            <w:tcW w:w="1215" w:type="dxa"/>
            <w:vAlign w:val="center"/>
          </w:tcPr>
          <w:p w14:paraId="43C704DB" w14:textId="77777777" w:rsidR="009166E9" w:rsidRPr="00E9603C" w:rsidRDefault="009166E9">
            <w:pPr>
              <w:pStyle w:val="TAC"/>
              <w:rPr>
                <w:lang w:eastAsia="zh-CN"/>
              </w:rPr>
            </w:pPr>
            <w:r w:rsidRPr="00E9603C">
              <w:rPr>
                <w:lang w:eastAsia="zh-CN"/>
              </w:rPr>
              <w:t>8</w:t>
            </w:r>
          </w:p>
        </w:tc>
        <w:tc>
          <w:tcPr>
            <w:tcW w:w="284" w:type="dxa"/>
            <w:vAlign w:val="center"/>
          </w:tcPr>
          <w:p w14:paraId="45120F4A" w14:textId="77777777" w:rsidR="009166E9" w:rsidRPr="00E9603C" w:rsidRDefault="009166E9">
            <w:pPr>
              <w:pStyle w:val="TAC"/>
              <w:rPr>
                <w:lang w:eastAsia="zh-CN"/>
              </w:rPr>
            </w:pPr>
            <w:r w:rsidRPr="00E9603C">
              <w:rPr>
                <w:lang w:eastAsia="zh-CN"/>
              </w:rPr>
              <w:t>X</w:t>
            </w:r>
          </w:p>
        </w:tc>
        <w:tc>
          <w:tcPr>
            <w:tcW w:w="284" w:type="dxa"/>
            <w:vAlign w:val="center"/>
          </w:tcPr>
          <w:p w14:paraId="60E15988" w14:textId="77777777" w:rsidR="009166E9" w:rsidRPr="00E9603C" w:rsidRDefault="009166E9">
            <w:pPr>
              <w:pStyle w:val="TAC"/>
              <w:rPr>
                <w:lang w:eastAsia="zh-CN"/>
              </w:rPr>
            </w:pPr>
          </w:p>
        </w:tc>
        <w:tc>
          <w:tcPr>
            <w:tcW w:w="284" w:type="dxa"/>
            <w:vAlign w:val="center"/>
          </w:tcPr>
          <w:p w14:paraId="40349378" w14:textId="77777777" w:rsidR="009166E9" w:rsidRPr="00E9603C" w:rsidRDefault="009166E9">
            <w:pPr>
              <w:pStyle w:val="TAC"/>
              <w:rPr>
                <w:lang w:eastAsia="zh-CN"/>
              </w:rPr>
            </w:pPr>
          </w:p>
        </w:tc>
        <w:tc>
          <w:tcPr>
            <w:tcW w:w="284" w:type="dxa"/>
          </w:tcPr>
          <w:p w14:paraId="3C0A2D00" w14:textId="77777777" w:rsidR="009166E9" w:rsidRPr="00E9603C" w:rsidRDefault="009166E9">
            <w:pPr>
              <w:pStyle w:val="TAC"/>
              <w:rPr>
                <w:lang w:eastAsia="zh-CN"/>
              </w:rPr>
            </w:pPr>
          </w:p>
        </w:tc>
        <w:tc>
          <w:tcPr>
            <w:tcW w:w="284" w:type="dxa"/>
          </w:tcPr>
          <w:p w14:paraId="6D6D1AA2" w14:textId="77777777" w:rsidR="009166E9" w:rsidRPr="00E9603C" w:rsidRDefault="009166E9">
            <w:pPr>
              <w:pStyle w:val="TAC"/>
              <w:rPr>
                <w:lang w:eastAsia="zh-CN"/>
              </w:rPr>
            </w:pPr>
          </w:p>
        </w:tc>
        <w:tc>
          <w:tcPr>
            <w:tcW w:w="284" w:type="dxa"/>
          </w:tcPr>
          <w:p w14:paraId="0DA3BD8E" w14:textId="77777777" w:rsidR="009166E9" w:rsidRPr="00E9603C" w:rsidRDefault="009166E9">
            <w:pPr>
              <w:pStyle w:val="TAC"/>
              <w:rPr>
                <w:lang w:eastAsia="zh-CN"/>
              </w:rPr>
            </w:pPr>
          </w:p>
        </w:tc>
        <w:tc>
          <w:tcPr>
            <w:tcW w:w="284" w:type="dxa"/>
          </w:tcPr>
          <w:p w14:paraId="5DAB9812" w14:textId="77777777" w:rsidR="009166E9" w:rsidRPr="00E9603C" w:rsidRDefault="009166E9">
            <w:pPr>
              <w:pStyle w:val="TAC"/>
              <w:rPr>
                <w:lang w:eastAsia="zh-CN"/>
              </w:rPr>
            </w:pPr>
          </w:p>
        </w:tc>
        <w:tc>
          <w:tcPr>
            <w:tcW w:w="284" w:type="dxa"/>
          </w:tcPr>
          <w:p w14:paraId="1AF5E02E" w14:textId="77777777" w:rsidR="009166E9" w:rsidRPr="00E9603C" w:rsidRDefault="009166E9">
            <w:pPr>
              <w:pStyle w:val="TAC"/>
              <w:rPr>
                <w:lang w:eastAsia="zh-CN"/>
              </w:rPr>
            </w:pPr>
          </w:p>
        </w:tc>
        <w:tc>
          <w:tcPr>
            <w:tcW w:w="284" w:type="dxa"/>
          </w:tcPr>
          <w:p w14:paraId="65A5FEEE" w14:textId="77777777" w:rsidR="009166E9" w:rsidRPr="00E9603C" w:rsidRDefault="009166E9">
            <w:pPr>
              <w:pStyle w:val="TAC"/>
              <w:rPr>
                <w:lang w:eastAsia="zh-CN"/>
              </w:rPr>
            </w:pPr>
          </w:p>
        </w:tc>
        <w:tc>
          <w:tcPr>
            <w:tcW w:w="454" w:type="dxa"/>
          </w:tcPr>
          <w:p w14:paraId="2C31CF79" w14:textId="77777777" w:rsidR="009166E9" w:rsidRPr="00E9603C" w:rsidRDefault="009166E9">
            <w:pPr>
              <w:pStyle w:val="TAC"/>
              <w:rPr>
                <w:lang w:eastAsia="zh-CN"/>
              </w:rPr>
            </w:pPr>
          </w:p>
        </w:tc>
        <w:tc>
          <w:tcPr>
            <w:tcW w:w="454" w:type="dxa"/>
          </w:tcPr>
          <w:p w14:paraId="0DF114B9" w14:textId="77777777" w:rsidR="009166E9" w:rsidRPr="00E9603C" w:rsidRDefault="009166E9">
            <w:pPr>
              <w:pStyle w:val="TAC"/>
              <w:rPr>
                <w:lang w:eastAsia="zh-CN"/>
              </w:rPr>
            </w:pPr>
          </w:p>
        </w:tc>
        <w:tc>
          <w:tcPr>
            <w:tcW w:w="454" w:type="dxa"/>
          </w:tcPr>
          <w:p w14:paraId="74B4C6C9" w14:textId="77777777" w:rsidR="009166E9" w:rsidRPr="00E9603C" w:rsidRDefault="009166E9">
            <w:pPr>
              <w:pStyle w:val="TAC"/>
              <w:rPr>
                <w:lang w:eastAsia="zh-CN"/>
              </w:rPr>
            </w:pPr>
          </w:p>
        </w:tc>
        <w:tc>
          <w:tcPr>
            <w:tcW w:w="454" w:type="dxa"/>
          </w:tcPr>
          <w:p w14:paraId="563AF518" w14:textId="77777777" w:rsidR="009166E9" w:rsidRPr="00E9603C" w:rsidRDefault="009166E9">
            <w:pPr>
              <w:pStyle w:val="TAC"/>
              <w:rPr>
                <w:lang w:eastAsia="zh-CN"/>
              </w:rPr>
            </w:pPr>
          </w:p>
        </w:tc>
        <w:tc>
          <w:tcPr>
            <w:tcW w:w="454" w:type="dxa"/>
          </w:tcPr>
          <w:p w14:paraId="2ED97F19" w14:textId="77777777" w:rsidR="009166E9" w:rsidRPr="00E9603C" w:rsidRDefault="009166E9">
            <w:pPr>
              <w:pStyle w:val="TAC"/>
              <w:rPr>
                <w:lang w:eastAsia="zh-CN"/>
              </w:rPr>
            </w:pPr>
          </w:p>
        </w:tc>
        <w:tc>
          <w:tcPr>
            <w:tcW w:w="454" w:type="dxa"/>
          </w:tcPr>
          <w:p w14:paraId="68EDB2B4" w14:textId="77777777" w:rsidR="009166E9" w:rsidRPr="00E9603C" w:rsidRDefault="009166E9">
            <w:pPr>
              <w:pStyle w:val="TAC"/>
              <w:rPr>
                <w:lang w:eastAsia="zh-CN"/>
              </w:rPr>
            </w:pPr>
          </w:p>
        </w:tc>
        <w:tc>
          <w:tcPr>
            <w:tcW w:w="454" w:type="dxa"/>
          </w:tcPr>
          <w:p w14:paraId="01ED8E51" w14:textId="77777777" w:rsidR="009166E9" w:rsidRPr="00E9603C" w:rsidRDefault="009166E9">
            <w:pPr>
              <w:pStyle w:val="TAC"/>
              <w:rPr>
                <w:lang w:eastAsia="zh-CN"/>
              </w:rPr>
            </w:pPr>
          </w:p>
        </w:tc>
        <w:tc>
          <w:tcPr>
            <w:tcW w:w="454" w:type="dxa"/>
          </w:tcPr>
          <w:p w14:paraId="1179749F" w14:textId="77777777" w:rsidR="009166E9" w:rsidRPr="00E9603C" w:rsidRDefault="009166E9">
            <w:pPr>
              <w:pStyle w:val="TAC"/>
              <w:rPr>
                <w:lang w:eastAsia="zh-CN"/>
              </w:rPr>
            </w:pPr>
          </w:p>
        </w:tc>
        <w:tc>
          <w:tcPr>
            <w:tcW w:w="454" w:type="dxa"/>
          </w:tcPr>
          <w:p w14:paraId="7B7BBE45" w14:textId="77777777" w:rsidR="009166E9" w:rsidRPr="00E9603C" w:rsidRDefault="009166E9">
            <w:pPr>
              <w:pStyle w:val="TAC"/>
              <w:rPr>
                <w:lang w:eastAsia="zh-CN"/>
              </w:rPr>
            </w:pPr>
          </w:p>
        </w:tc>
        <w:tc>
          <w:tcPr>
            <w:tcW w:w="454" w:type="dxa"/>
          </w:tcPr>
          <w:p w14:paraId="553F4AFC" w14:textId="77777777" w:rsidR="009166E9" w:rsidRPr="00E9603C" w:rsidRDefault="009166E9">
            <w:pPr>
              <w:pStyle w:val="TAC"/>
              <w:rPr>
                <w:lang w:eastAsia="zh-CN"/>
              </w:rPr>
            </w:pPr>
            <w:r w:rsidRPr="00E9603C">
              <w:rPr>
                <w:rFonts w:eastAsia="SimSun"/>
                <w:lang w:eastAsia="zh-CN"/>
              </w:rPr>
              <w:t>X</w:t>
            </w:r>
          </w:p>
        </w:tc>
        <w:tc>
          <w:tcPr>
            <w:tcW w:w="454" w:type="dxa"/>
          </w:tcPr>
          <w:p w14:paraId="782C915E" w14:textId="77777777" w:rsidR="009166E9" w:rsidRPr="00E9603C" w:rsidRDefault="009166E9">
            <w:pPr>
              <w:pStyle w:val="TAC"/>
              <w:rPr>
                <w:lang w:eastAsia="zh-CN"/>
              </w:rPr>
            </w:pPr>
          </w:p>
        </w:tc>
        <w:tc>
          <w:tcPr>
            <w:tcW w:w="454" w:type="dxa"/>
          </w:tcPr>
          <w:p w14:paraId="60D1AB99" w14:textId="77777777" w:rsidR="009166E9" w:rsidRPr="00E9603C" w:rsidRDefault="009166E9">
            <w:pPr>
              <w:pStyle w:val="TAC"/>
              <w:rPr>
                <w:lang w:eastAsia="zh-CN"/>
              </w:rPr>
            </w:pPr>
          </w:p>
        </w:tc>
      </w:tr>
      <w:tr w:rsidR="009166E9" w:rsidRPr="00E9603C" w14:paraId="73E09ECE" w14:textId="77777777">
        <w:trPr>
          <w:cantSplit/>
          <w:trHeight w:val="191"/>
        </w:trPr>
        <w:tc>
          <w:tcPr>
            <w:tcW w:w="1215" w:type="dxa"/>
            <w:vAlign w:val="center"/>
          </w:tcPr>
          <w:p w14:paraId="2CBB00F1" w14:textId="77777777" w:rsidR="009166E9" w:rsidRPr="00E9603C" w:rsidRDefault="009166E9">
            <w:pPr>
              <w:pStyle w:val="TAC"/>
              <w:rPr>
                <w:lang w:eastAsia="zh-CN"/>
              </w:rPr>
            </w:pPr>
            <w:r w:rsidRPr="00E9603C">
              <w:rPr>
                <w:lang w:eastAsia="zh-CN"/>
              </w:rPr>
              <w:t>9</w:t>
            </w:r>
          </w:p>
        </w:tc>
        <w:tc>
          <w:tcPr>
            <w:tcW w:w="284" w:type="dxa"/>
            <w:vAlign w:val="center"/>
          </w:tcPr>
          <w:p w14:paraId="1D1FDFDD" w14:textId="77777777" w:rsidR="009166E9" w:rsidRPr="00E9603C" w:rsidRDefault="009166E9">
            <w:pPr>
              <w:pStyle w:val="TAC"/>
              <w:rPr>
                <w:lang w:eastAsia="zh-CN"/>
              </w:rPr>
            </w:pPr>
            <w:r w:rsidRPr="00E9603C">
              <w:rPr>
                <w:lang w:eastAsia="zh-CN"/>
              </w:rPr>
              <w:t>X</w:t>
            </w:r>
          </w:p>
        </w:tc>
        <w:tc>
          <w:tcPr>
            <w:tcW w:w="284" w:type="dxa"/>
            <w:vAlign w:val="center"/>
          </w:tcPr>
          <w:p w14:paraId="6ADBF19B" w14:textId="77777777" w:rsidR="009166E9" w:rsidRPr="00E9603C" w:rsidRDefault="009166E9">
            <w:pPr>
              <w:pStyle w:val="TAC"/>
              <w:rPr>
                <w:lang w:eastAsia="zh-CN"/>
              </w:rPr>
            </w:pPr>
            <w:r w:rsidRPr="00E9603C">
              <w:rPr>
                <w:lang w:eastAsia="zh-CN"/>
              </w:rPr>
              <w:t>X</w:t>
            </w:r>
          </w:p>
        </w:tc>
        <w:tc>
          <w:tcPr>
            <w:tcW w:w="284" w:type="dxa"/>
            <w:vAlign w:val="center"/>
          </w:tcPr>
          <w:p w14:paraId="12D0BCB9" w14:textId="77777777" w:rsidR="009166E9" w:rsidRPr="00E9603C" w:rsidRDefault="009166E9">
            <w:pPr>
              <w:pStyle w:val="TAC"/>
              <w:rPr>
                <w:lang w:eastAsia="zh-CN"/>
              </w:rPr>
            </w:pPr>
          </w:p>
        </w:tc>
        <w:tc>
          <w:tcPr>
            <w:tcW w:w="284" w:type="dxa"/>
          </w:tcPr>
          <w:p w14:paraId="6CE4D0F5" w14:textId="77777777" w:rsidR="009166E9" w:rsidRPr="00E9603C" w:rsidRDefault="009166E9">
            <w:pPr>
              <w:pStyle w:val="TAC"/>
              <w:rPr>
                <w:lang w:eastAsia="zh-CN"/>
              </w:rPr>
            </w:pPr>
          </w:p>
        </w:tc>
        <w:tc>
          <w:tcPr>
            <w:tcW w:w="284" w:type="dxa"/>
          </w:tcPr>
          <w:p w14:paraId="21313959" w14:textId="77777777" w:rsidR="009166E9" w:rsidRPr="00E9603C" w:rsidRDefault="009166E9">
            <w:pPr>
              <w:pStyle w:val="TAC"/>
              <w:rPr>
                <w:lang w:eastAsia="zh-CN"/>
              </w:rPr>
            </w:pPr>
          </w:p>
        </w:tc>
        <w:tc>
          <w:tcPr>
            <w:tcW w:w="284" w:type="dxa"/>
          </w:tcPr>
          <w:p w14:paraId="7871C5FF" w14:textId="77777777" w:rsidR="009166E9" w:rsidRPr="00E9603C" w:rsidRDefault="009166E9">
            <w:pPr>
              <w:pStyle w:val="TAC"/>
              <w:rPr>
                <w:lang w:eastAsia="zh-CN"/>
              </w:rPr>
            </w:pPr>
          </w:p>
        </w:tc>
        <w:tc>
          <w:tcPr>
            <w:tcW w:w="284" w:type="dxa"/>
          </w:tcPr>
          <w:p w14:paraId="3FC5D075" w14:textId="77777777" w:rsidR="009166E9" w:rsidRPr="00E9603C" w:rsidRDefault="009166E9">
            <w:pPr>
              <w:pStyle w:val="TAC"/>
              <w:rPr>
                <w:lang w:eastAsia="zh-CN"/>
              </w:rPr>
            </w:pPr>
          </w:p>
        </w:tc>
        <w:tc>
          <w:tcPr>
            <w:tcW w:w="284" w:type="dxa"/>
          </w:tcPr>
          <w:p w14:paraId="22DAE60F" w14:textId="77777777" w:rsidR="009166E9" w:rsidRPr="00E9603C" w:rsidRDefault="009166E9">
            <w:pPr>
              <w:pStyle w:val="TAC"/>
              <w:rPr>
                <w:lang w:eastAsia="zh-CN"/>
              </w:rPr>
            </w:pPr>
          </w:p>
        </w:tc>
        <w:tc>
          <w:tcPr>
            <w:tcW w:w="284" w:type="dxa"/>
          </w:tcPr>
          <w:p w14:paraId="42B880DA" w14:textId="77777777" w:rsidR="009166E9" w:rsidRPr="00E9603C" w:rsidRDefault="009166E9">
            <w:pPr>
              <w:pStyle w:val="TAC"/>
              <w:rPr>
                <w:lang w:eastAsia="zh-CN"/>
              </w:rPr>
            </w:pPr>
          </w:p>
        </w:tc>
        <w:tc>
          <w:tcPr>
            <w:tcW w:w="454" w:type="dxa"/>
          </w:tcPr>
          <w:p w14:paraId="3B33F5E6" w14:textId="77777777" w:rsidR="009166E9" w:rsidRPr="00E9603C" w:rsidRDefault="009166E9">
            <w:pPr>
              <w:pStyle w:val="TAC"/>
              <w:rPr>
                <w:lang w:eastAsia="zh-CN"/>
              </w:rPr>
            </w:pPr>
          </w:p>
        </w:tc>
        <w:tc>
          <w:tcPr>
            <w:tcW w:w="454" w:type="dxa"/>
          </w:tcPr>
          <w:p w14:paraId="536D5610" w14:textId="77777777" w:rsidR="009166E9" w:rsidRPr="00E9603C" w:rsidRDefault="009166E9">
            <w:pPr>
              <w:pStyle w:val="TAC"/>
              <w:rPr>
                <w:lang w:eastAsia="zh-CN"/>
              </w:rPr>
            </w:pPr>
            <w:r w:rsidRPr="00E9603C">
              <w:rPr>
                <w:lang w:eastAsia="zh-CN"/>
              </w:rPr>
              <w:t>X</w:t>
            </w:r>
          </w:p>
        </w:tc>
        <w:tc>
          <w:tcPr>
            <w:tcW w:w="454" w:type="dxa"/>
          </w:tcPr>
          <w:p w14:paraId="248B9807" w14:textId="77777777" w:rsidR="009166E9" w:rsidRPr="00E9603C" w:rsidRDefault="009166E9">
            <w:pPr>
              <w:pStyle w:val="TAC"/>
              <w:rPr>
                <w:lang w:eastAsia="zh-CN"/>
              </w:rPr>
            </w:pPr>
          </w:p>
        </w:tc>
        <w:tc>
          <w:tcPr>
            <w:tcW w:w="454" w:type="dxa"/>
          </w:tcPr>
          <w:p w14:paraId="1A5413D2" w14:textId="77777777" w:rsidR="009166E9" w:rsidRPr="00E9603C" w:rsidRDefault="009166E9">
            <w:pPr>
              <w:pStyle w:val="TAC"/>
              <w:rPr>
                <w:lang w:eastAsia="zh-CN"/>
              </w:rPr>
            </w:pPr>
          </w:p>
        </w:tc>
        <w:tc>
          <w:tcPr>
            <w:tcW w:w="454" w:type="dxa"/>
          </w:tcPr>
          <w:p w14:paraId="26891983" w14:textId="77777777" w:rsidR="009166E9" w:rsidRPr="00E9603C" w:rsidRDefault="009166E9">
            <w:pPr>
              <w:pStyle w:val="TAC"/>
              <w:rPr>
                <w:lang w:eastAsia="zh-CN"/>
              </w:rPr>
            </w:pPr>
          </w:p>
        </w:tc>
        <w:tc>
          <w:tcPr>
            <w:tcW w:w="454" w:type="dxa"/>
          </w:tcPr>
          <w:p w14:paraId="74A46F3C" w14:textId="77777777" w:rsidR="009166E9" w:rsidRPr="00E9603C" w:rsidRDefault="009166E9">
            <w:pPr>
              <w:pStyle w:val="TAC"/>
              <w:rPr>
                <w:lang w:eastAsia="zh-CN"/>
              </w:rPr>
            </w:pPr>
          </w:p>
        </w:tc>
        <w:tc>
          <w:tcPr>
            <w:tcW w:w="454" w:type="dxa"/>
          </w:tcPr>
          <w:p w14:paraId="634C36EC" w14:textId="77777777" w:rsidR="009166E9" w:rsidRPr="00E9603C" w:rsidRDefault="009166E9">
            <w:pPr>
              <w:pStyle w:val="TAC"/>
              <w:rPr>
                <w:lang w:eastAsia="zh-CN"/>
              </w:rPr>
            </w:pPr>
          </w:p>
        </w:tc>
        <w:tc>
          <w:tcPr>
            <w:tcW w:w="454" w:type="dxa"/>
          </w:tcPr>
          <w:p w14:paraId="7DE3EBC0" w14:textId="77777777" w:rsidR="009166E9" w:rsidRPr="00E9603C" w:rsidRDefault="009166E9">
            <w:pPr>
              <w:pStyle w:val="TAC"/>
              <w:rPr>
                <w:lang w:eastAsia="zh-CN"/>
              </w:rPr>
            </w:pPr>
          </w:p>
        </w:tc>
        <w:tc>
          <w:tcPr>
            <w:tcW w:w="454" w:type="dxa"/>
          </w:tcPr>
          <w:p w14:paraId="2BD813CC" w14:textId="77777777" w:rsidR="009166E9" w:rsidRPr="00E9603C" w:rsidRDefault="009166E9">
            <w:pPr>
              <w:pStyle w:val="TAC"/>
              <w:rPr>
                <w:lang w:eastAsia="zh-CN"/>
              </w:rPr>
            </w:pPr>
          </w:p>
        </w:tc>
        <w:tc>
          <w:tcPr>
            <w:tcW w:w="454" w:type="dxa"/>
          </w:tcPr>
          <w:p w14:paraId="1B7C3415" w14:textId="77777777" w:rsidR="009166E9" w:rsidRPr="00E9603C" w:rsidRDefault="009166E9">
            <w:pPr>
              <w:pStyle w:val="TAC"/>
              <w:rPr>
                <w:lang w:eastAsia="zh-CN"/>
              </w:rPr>
            </w:pPr>
          </w:p>
        </w:tc>
        <w:tc>
          <w:tcPr>
            <w:tcW w:w="454" w:type="dxa"/>
          </w:tcPr>
          <w:p w14:paraId="06E6BB3C" w14:textId="77777777" w:rsidR="009166E9" w:rsidRPr="00E9603C" w:rsidRDefault="009166E9">
            <w:pPr>
              <w:pStyle w:val="TAC"/>
              <w:rPr>
                <w:lang w:eastAsia="zh-CN"/>
              </w:rPr>
            </w:pPr>
          </w:p>
        </w:tc>
        <w:tc>
          <w:tcPr>
            <w:tcW w:w="454" w:type="dxa"/>
          </w:tcPr>
          <w:p w14:paraId="5CA9A9B6" w14:textId="77777777" w:rsidR="009166E9" w:rsidRPr="00E9603C" w:rsidRDefault="009166E9">
            <w:pPr>
              <w:pStyle w:val="TAC"/>
              <w:rPr>
                <w:lang w:eastAsia="zh-CN"/>
              </w:rPr>
            </w:pPr>
          </w:p>
        </w:tc>
      </w:tr>
      <w:tr w:rsidR="009166E9" w:rsidRPr="00E9603C" w14:paraId="0413307C" w14:textId="77777777">
        <w:trPr>
          <w:cantSplit/>
          <w:trHeight w:val="191"/>
        </w:trPr>
        <w:tc>
          <w:tcPr>
            <w:tcW w:w="1215" w:type="dxa"/>
            <w:vAlign w:val="center"/>
          </w:tcPr>
          <w:p w14:paraId="0B393010" w14:textId="77777777" w:rsidR="009166E9" w:rsidRPr="00E9603C" w:rsidRDefault="009166E9">
            <w:pPr>
              <w:pStyle w:val="TAC"/>
              <w:rPr>
                <w:lang w:eastAsia="zh-CN"/>
              </w:rPr>
            </w:pPr>
            <w:r w:rsidRPr="00E9603C">
              <w:rPr>
                <w:lang w:eastAsia="zh-CN"/>
              </w:rPr>
              <w:t>10</w:t>
            </w:r>
          </w:p>
        </w:tc>
        <w:tc>
          <w:tcPr>
            <w:tcW w:w="284" w:type="dxa"/>
            <w:vAlign w:val="center"/>
          </w:tcPr>
          <w:p w14:paraId="2BF58698" w14:textId="77777777" w:rsidR="009166E9" w:rsidRPr="00E9603C" w:rsidRDefault="009166E9">
            <w:pPr>
              <w:pStyle w:val="TAC"/>
              <w:rPr>
                <w:lang w:eastAsia="zh-CN"/>
              </w:rPr>
            </w:pPr>
          </w:p>
        </w:tc>
        <w:tc>
          <w:tcPr>
            <w:tcW w:w="284" w:type="dxa"/>
            <w:vAlign w:val="center"/>
          </w:tcPr>
          <w:p w14:paraId="05393237" w14:textId="77777777" w:rsidR="009166E9" w:rsidRPr="00E9603C" w:rsidRDefault="009166E9">
            <w:pPr>
              <w:pStyle w:val="TAC"/>
              <w:rPr>
                <w:lang w:eastAsia="zh-CN"/>
              </w:rPr>
            </w:pPr>
            <w:r w:rsidRPr="00E9603C">
              <w:rPr>
                <w:lang w:eastAsia="zh-CN"/>
              </w:rPr>
              <w:t>X</w:t>
            </w:r>
          </w:p>
        </w:tc>
        <w:tc>
          <w:tcPr>
            <w:tcW w:w="284" w:type="dxa"/>
            <w:vAlign w:val="center"/>
          </w:tcPr>
          <w:p w14:paraId="7E4815E8" w14:textId="77777777" w:rsidR="009166E9" w:rsidRPr="00E9603C" w:rsidRDefault="009166E9">
            <w:pPr>
              <w:pStyle w:val="TAC"/>
              <w:rPr>
                <w:lang w:eastAsia="zh-CN"/>
              </w:rPr>
            </w:pPr>
          </w:p>
        </w:tc>
        <w:tc>
          <w:tcPr>
            <w:tcW w:w="284" w:type="dxa"/>
          </w:tcPr>
          <w:p w14:paraId="2E7D72BF" w14:textId="77777777" w:rsidR="009166E9" w:rsidRPr="00E9603C" w:rsidRDefault="009166E9">
            <w:pPr>
              <w:pStyle w:val="TAC"/>
              <w:rPr>
                <w:lang w:eastAsia="zh-CN"/>
              </w:rPr>
            </w:pPr>
          </w:p>
        </w:tc>
        <w:tc>
          <w:tcPr>
            <w:tcW w:w="284" w:type="dxa"/>
          </w:tcPr>
          <w:p w14:paraId="1DA7E0D5" w14:textId="77777777" w:rsidR="009166E9" w:rsidRPr="00E9603C" w:rsidRDefault="009166E9">
            <w:pPr>
              <w:pStyle w:val="TAC"/>
              <w:rPr>
                <w:lang w:eastAsia="zh-CN"/>
              </w:rPr>
            </w:pPr>
          </w:p>
        </w:tc>
        <w:tc>
          <w:tcPr>
            <w:tcW w:w="284" w:type="dxa"/>
          </w:tcPr>
          <w:p w14:paraId="4C68FDE1" w14:textId="77777777" w:rsidR="009166E9" w:rsidRPr="00E9603C" w:rsidRDefault="009166E9">
            <w:pPr>
              <w:pStyle w:val="TAC"/>
              <w:rPr>
                <w:lang w:eastAsia="zh-CN"/>
              </w:rPr>
            </w:pPr>
          </w:p>
        </w:tc>
        <w:tc>
          <w:tcPr>
            <w:tcW w:w="284" w:type="dxa"/>
          </w:tcPr>
          <w:p w14:paraId="72E08AE9" w14:textId="77777777" w:rsidR="009166E9" w:rsidRPr="00E9603C" w:rsidRDefault="009166E9">
            <w:pPr>
              <w:pStyle w:val="TAC"/>
              <w:rPr>
                <w:lang w:eastAsia="zh-CN"/>
              </w:rPr>
            </w:pPr>
          </w:p>
        </w:tc>
        <w:tc>
          <w:tcPr>
            <w:tcW w:w="284" w:type="dxa"/>
          </w:tcPr>
          <w:p w14:paraId="2B3DF53F" w14:textId="77777777" w:rsidR="009166E9" w:rsidRPr="00E9603C" w:rsidRDefault="009166E9">
            <w:pPr>
              <w:pStyle w:val="TAC"/>
              <w:rPr>
                <w:lang w:eastAsia="zh-CN"/>
              </w:rPr>
            </w:pPr>
          </w:p>
        </w:tc>
        <w:tc>
          <w:tcPr>
            <w:tcW w:w="284" w:type="dxa"/>
          </w:tcPr>
          <w:p w14:paraId="02F63B3F" w14:textId="77777777" w:rsidR="009166E9" w:rsidRPr="00E9603C" w:rsidRDefault="009166E9">
            <w:pPr>
              <w:pStyle w:val="TAC"/>
              <w:rPr>
                <w:lang w:eastAsia="zh-CN"/>
              </w:rPr>
            </w:pPr>
          </w:p>
        </w:tc>
        <w:tc>
          <w:tcPr>
            <w:tcW w:w="454" w:type="dxa"/>
          </w:tcPr>
          <w:p w14:paraId="3B4B8CB2" w14:textId="77777777" w:rsidR="009166E9" w:rsidRPr="00E9603C" w:rsidRDefault="009166E9">
            <w:pPr>
              <w:pStyle w:val="TAC"/>
              <w:rPr>
                <w:lang w:eastAsia="zh-CN"/>
              </w:rPr>
            </w:pPr>
          </w:p>
        </w:tc>
        <w:tc>
          <w:tcPr>
            <w:tcW w:w="454" w:type="dxa"/>
          </w:tcPr>
          <w:p w14:paraId="5C6153F8" w14:textId="77777777" w:rsidR="009166E9" w:rsidRPr="00E9603C" w:rsidRDefault="009166E9">
            <w:pPr>
              <w:pStyle w:val="TAC"/>
              <w:rPr>
                <w:lang w:eastAsia="zh-CN"/>
              </w:rPr>
            </w:pPr>
            <w:r w:rsidRPr="00E9603C">
              <w:rPr>
                <w:lang w:eastAsia="zh-CN"/>
              </w:rPr>
              <w:t>X</w:t>
            </w:r>
          </w:p>
        </w:tc>
        <w:tc>
          <w:tcPr>
            <w:tcW w:w="454" w:type="dxa"/>
          </w:tcPr>
          <w:p w14:paraId="1CDF30A1" w14:textId="77777777" w:rsidR="009166E9" w:rsidRPr="00E9603C" w:rsidRDefault="009166E9">
            <w:pPr>
              <w:pStyle w:val="TAC"/>
              <w:rPr>
                <w:lang w:eastAsia="zh-CN"/>
              </w:rPr>
            </w:pPr>
          </w:p>
        </w:tc>
        <w:tc>
          <w:tcPr>
            <w:tcW w:w="454" w:type="dxa"/>
          </w:tcPr>
          <w:p w14:paraId="39595AAB"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33F82538" w14:textId="77777777" w:rsidR="009166E9" w:rsidRPr="00E9603C" w:rsidRDefault="009166E9">
            <w:pPr>
              <w:pStyle w:val="TAC"/>
              <w:rPr>
                <w:lang w:eastAsia="zh-CN"/>
              </w:rPr>
            </w:pPr>
          </w:p>
        </w:tc>
        <w:tc>
          <w:tcPr>
            <w:tcW w:w="454" w:type="dxa"/>
          </w:tcPr>
          <w:p w14:paraId="51B899AD" w14:textId="77777777" w:rsidR="009166E9" w:rsidRPr="00E9603C" w:rsidRDefault="009166E9">
            <w:pPr>
              <w:pStyle w:val="TAC"/>
              <w:rPr>
                <w:lang w:eastAsia="zh-CN"/>
              </w:rPr>
            </w:pPr>
          </w:p>
        </w:tc>
        <w:tc>
          <w:tcPr>
            <w:tcW w:w="454" w:type="dxa"/>
          </w:tcPr>
          <w:p w14:paraId="31EC74DD" w14:textId="77777777" w:rsidR="009166E9" w:rsidRPr="00E9603C" w:rsidRDefault="009166E9">
            <w:pPr>
              <w:pStyle w:val="TAC"/>
              <w:rPr>
                <w:lang w:eastAsia="zh-CN"/>
              </w:rPr>
            </w:pPr>
          </w:p>
        </w:tc>
        <w:tc>
          <w:tcPr>
            <w:tcW w:w="454" w:type="dxa"/>
          </w:tcPr>
          <w:p w14:paraId="574C1528" w14:textId="77777777" w:rsidR="009166E9" w:rsidRPr="00E9603C" w:rsidRDefault="009166E9">
            <w:pPr>
              <w:pStyle w:val="TAC"/>
              <w:rPr>
                <w:lang w:eastAsia="zh-CN"/>
              </w:rPr>
            </w:pPr>
          </w:p>
        </w:tc>
        <w:tc>
          <w:tcPr>
            <w:tcW w:w="454" w:type="dxa"/>
          </w:tcPr>
          <w:p w14:paraId="1CD47554" w14:textId="77777777" w:rsidR="009166E9" w:rsidRPr="00E9603C" w:rsidRDefault="009166E9">
            <w:pPr>
              <w:pStyle w:val="TAC"/>
              <w:rPr>
                <w:lang w:eastAsia="zh-CN"/>
              </w:rPr>
            </w:pPr>
          </w:p>
        </w:tc>
        <w:tc>
          <w:tcPr>
            <w:tcW w:w="454" w:type="dxa"/>
          </w:tcPr>
          <w:p w14:paraId="1DA5CA2B" w14:textId="77777777" w:rsidR="009166E9" w:rsidRPr="00E9603C" w:rsidRDefault="009166E9">
            <w:pPr>
              <w:pStyle w:val="TAC"/>
              <w:rPr>
                <w:lang w:eastAsia="zh-CN"/>
              </w:rPr>
            </w:pPr>
          </w:p>
        </w:tc>
        <w:tc>
          <w:tcPr>
            <w:tcW w:w="454" w:type="dxa"/>
          </w:tcPr>
          <w:p w14:paraId="7C49A55D" w14:textId="77777777" w:rsidR="009166E9" w:rsidRPr="00E9603C" w:rsidRDefault="009166E9">
            <w:pPr>
              <w:pStyle w:val="TAC"/>
              <w:rPr>
                <w:lang w:eastAsia="zh-CN"/>
              </w:rPr>
            </w:pPr>
          </w:p>
        </w:tc>
        <w:tc>
          <w:tcPr>
            <w:tcW w:w="454" w:type="dxa"/>
          </w:tcPr>
          <w:p w14:paraId="3059E782" w14:textId="77777777" w:rsidR="009166E9" w:rsidRPr="00E9603C" w:rsidRDefault="009166E9">
            <w:pPr>
              <w:pStyle w:val="TAC"/>
              <w:rPr>
                <w:lang w:eastAsia="zh-CN"/>
              </w:rPr>
            </w:pPr>
          </w:p>
        </w:tc>
      </w:tr>
      <w:tr w:rsidR="009166E9" w:rsidRPr="00E9603C" w14:paraId="24ECA05E" w14:textId="77777777">
        <w:trPr>
          <w:cantSplit/>
          <w:trHeight w:val="191"/>
        </w:trPr>
        <w:tc>
          <w:tcPr>
            <w:tcW w:w="1215" w:type="dxa"/>
            <w:vAlign w:val="center"/>
          </w:tcPr>
          <w:p w14:paraId="6F37B8BF" w14:textId="77777777" w:rsidR="009166E9" w:rsidRPr="00E9603C" w:rsidRDefault="009166E9">
            <w:pPr>
              <w:pStyle w:val="TAC"/>
              <w:rPr>
                <w:lang w:eastAsia="zh-CN"/>
              </w:rPr>
            </w:pPr>
            <w:r w:rsidRPr="00E9603C">
              <w:rPr>
                <w:lang w:eastAsia="zh-CN"/>
              </w:rPr>
              <w:t>11</w:t>
            </w:r>
          </w:p>
        </w:tc>
        <w:tc>
          <w:tcPr>
            <w:tcW w:w="284" w:type="dxa"/>
            <w:vAlign w:val="center"/>
          </w:tcPr>
          <w:p w14:paraId="47B75DF7" w14:textId="77777777" w:rsidR="009166E9" w:rsidRPr="00E9603C" w:rsidRDefault="009166E9">
            <w:pPr>
              <w:pStyle w:val="TAC"/>
              <w:rPr>
                <w:lang w:eastAsia="zh-CN"/>
              </w:rPr>
            </w:pPr>
          </w:p>
        </w:tc>
        <w:tc>
          <w:tcPr>
            <w:tcW w:w="284" w:type="dxa"/>
            <w:vAlign w:val="center"/>
          </w:tcPr>
          <w:p w14:paraId="609C99D4" w14:textId="77777777" w:rsidR="009166E9" w:rsidRPr="00E9603C" w:rsidRDefault="009166E9">
            <w:pPr>
              <w:pStyle w:val="TAC"/>
              <w:rPr>
                <w:lang w:eastAsia="zh-CN"/>
              </w:rPr>
            </w:pPr>
            <w:r w:rsidRPr="00E9603C">
              <w:rPr>
                <w:lang w:eastAsia="zh-CN"/>
              </w:rPr>
              <w:t>X</w:t>
            </w:r>
          </w:p>
        </w:tc>
        <w:tc>
          <w:tcPr>
            <w:tcW w:w="284" w:type="dxa"/>
            <w:vAlign w:val="center"/>
          </w:tcPr>
          <w:p w14:paraId="72C656B2" w14:textId="77777777" w:rsidR="009166E9" w:rsidRPr="00E9603C" w:rsidRDefault="009166E9">
            <w:pPr>
              <w:pStyle w:val="TAC"/>
              <w:rPr>
                <w:lang w:eastAsia="zh-CN"/>
              </w:rPr>
            </w:pPr>
          </w:p>
        </w:tc>
        <w:tc>
          <w:tcPr>
            <w:tcW w:w="284" w:type="dxa"/>
          </w:tcPr>
          <w:p w14:paraId="3DF8CE18" w14:textId="77777777" w:rsidR="009166E9" w:rsidRPr="00E9603C" w:rsidRDefault="009166E9">
            <w:pPr>
              <w:pStyle w:val="TAC"/>
              <w:rPr>
                <w:lang w:eastAsia="zh-CN"/>
              </w:rPr>
            </w:pPr>
          </w:p>
        </w:tc>
        <w:tc>
          <w:tcPr>
            <w:tcW w:w="284" w:type="dxa"/>
          </w:tcPr>
          <w:p w14:paraId="0D074A0F" w14:textId="77777777" w:rsidR="009166E9" w:rsidRPr="00E9603C" w:rsidRDefault="009166E9">
            <w:pPr>
              <w:pStyle w:val="TAC"/>
              <w:rPr>
                <w:lang w:eastAsia="zh-CN"/>
              </w:rPr>
            </w:pPr>
          </w:p>
        </w:tc>
        <w:tc>
          <w:tcPr>
            <w:tcW w:w="284" w:type="dxa"/>
          </w:tcPr>
          <w:p w14:paraId="6BB0E508" w14:textId="77777777" w:rsidR="009166E9" w:rsidRPr="00E9603C" w:rsidRDefault="009166E9">
            <w:pPr>
              <w:pStyle w:val="TAC"/>
              <w:rPr>
                <w:lang w:eastAsia="zh-CN"/>
              </w:rPr>
            </w:pPr>
          </w:p>
        </w:tc>
        <w:tc>
          <w:tcPr>
            <w:tcW w:w="284" w:type="dxa"/>
          </w:tcPr>
          <w:p w14:paraId="7C4F5DF6" w14:textId="77777777" w:rsidR="009166E9" w:rsidRPr="00E9603C" w:rsidRDefault="009166E9">
            <w:pPr>
              <w:pStyle w:val="TAC"/>
              <w:rPr>
                <w:lang w:eastAsia="zh-CN"/>
              </w:rPr>
            </w:pPr>
          </w:p>
        </w:tc>
        <w:tc>
          <w:tcPr>
            <w:tcW w:w="284" w:type="dxa"/>
          </w:tcPr>
          <w:p w14:paraId="0BD4A287" w14:textId="77777777" w:rsidR="009166E9" w:rsidRPr="00E9603C" w:rsidRDefault="009166E9">
            <w:pPr>
              <w:pStyle w:val="TAC"/>
              <w:rPr>
                <w:lang w:eastAsia="zh-CN"/>
              </w:rPr>
            </w:pPr>
          </w:p>
        </w:tc>
        <w:tc>
          <w:tcPr>
            <w:tcW w:w="284" w:type="dxa"/>
          </w:tcPr>
          <w:p w14:paraId="776BC7C4" w14:textId="77777777" w:rsidR="009166E9" w:rsidRPr="00E9603C" w:rsidRDefault="009166E9">
            <w:pPr>
              <w:pStyle w:val="TAC"/>
              <w:rPr>
                <w:lang w:eastAsia="zh-CN"/>
              </w:rPr>
            </w:pPr>
          </w:p>
        </w:tc>
        <w:tc>
          <w:tcPr>
            <w:tcW w:w="454" w:type="dxa"/>
          </w:tcPr>
          <w:p w14:paraId="7CDBA947" w14:textId="77777777" w:rsidR="009166E9" w:rsidRPr="00E9603C" w:rsidRDefault="009166E9">
            <w:pPr>
              <w:pStyle w:val="TAC"/>
              <w:rPr>
                <w:lang w:eastAsia="zh-CN"/>
              </w:rPr>
            </w:pPr>
          </w:p>
        </w:tc>
        <w:tc>
          <w:tcPr>
            <w:tcW w:w="454" w:type="dxa"/>
          </w:tcPr>
          <w:p w14:paraId="11FA0B65" w14:textId="77777777" w:rsidR="009166E9" w:rsidRPr="00E9603C" w:rsidRDefault="009166E9">
            <w:pPr>
              <w:pStyle w:val="TAC"/>
              <w:rPr>
                <w:lang w:eastAsia="zh-CN"/>
              </w:rPr>
            </w:pPr>
          </w:p>
        </w:tc>
        <w:tc>
          <w:tcPr>
            <w:tcW w:w="454" w:type="dxa"/>
          </w:tcPr>
          <w:p w14:paraId="4093EC3F" w14:textId="77777777" w:rsidR="009166E9" w:rsidRPr="00E9603C" w:rsidRDefault="009166E9">
            <w:pPr>
              <w:pStyle w:val="TAC"/>
              <w:rPr>
                <w:lang w:eastAsia="zh-CN"/>
              </w:rPr>
            </w:pPr>
          </w:p>
        </w:tc>
        <w:tc>
          <w:tcPr>
            <w:tcW w:w="454" w:type="dxa"/>
          </w:tcPr>
          <w:p w14:paraId="05DAFC77" w14:textId="77777777" w:rsidR="009166E9" w:rsidRPr="00E9603C" w:rsidRDefault="009166E9">
            <w:pPr>
              <w:pStyle w:val="TAC"/>
              <w:rPr>
                <w:lang w:eastAsia="zh-CN"/>
              </w:rPr>
            </w:pPr>
          </w:p>
        </w:tc>
        <w:tc>
          <w:tcPr>
            <w:tcW w:w="454" w:type="dxa"/>
          </w:tcPr>
          <w:p w14:paraId="3D1410F6" w14:textId="77777777" w:rsidR="009166E9" w:rsidRPr="00E9603C" w:rsidRDefault="009166E9">
            <w:pPr>
              <w:pStyle w:val="TAC"/>
              <w:rPr>
                <w:lang w:eastAsia="zh-CN"/>
              </w:rPr>
            </w:pPr>
          </w:p>
        </w:tc>
        <w:tc>
          <w:tcPr>
            <w:tcW w:w="454" w:type="dxa"/>
          </w:tcPr>
          <w:p w14:paraId="45DB7BE4" w14:textId="77777777" w:rsidR="009166E9" w:rsidRPr="00E9603C" w:rsidRDefault="009166E9">
            <w:pPr>
              <w:pStyle w:val="TAC"/>
              <w:rPr>
                <w:lang w:eastAsia="zh-CN"/>
              </w:rPr>
            </w:pPr>
          </w:p>
        </w:tc>
        <w:tc>
          <w:tcPr>
            <w:tcW w:w="454" w:type="dxa"/>
          </w:tcPr>
          <w:p w14:paraId="102CC175" w14:textId="77777777" w:rsidR="009166E9" w:rsidRPr="00E9603C" w:rsidRDefault="009166E9">
            <w:pPr>
              <w:pStyle w:val="TAC"/>
              <w:rPr>
                <w:lang w:eastAsia="zh-CN"/>
              </w:rPr>
            </w:pPr>
          </w:p>
        </w:tc>
        <w:tc>
          <w:tcPr>
            <w:tcW w:w="454" w:type="dxa"/>
          </w:tcPr>
          <w:p w14:paraId="20066100" w14:textId="77777777" w:rsidR="009166E9" w:rsidRPr="00E9603C" w:rsidRDefault="009166E9">
            <w:pPr>
              <w:pStyle w:val="TAC"/>
              <w:rPr>
                <w:lang w:eastAsia="zh-CN"/>
              </w:rPr>
            </w:pPr>
          </w:p>
        </w:tc>
        <w:tc>
          <w:tcPr>
            <w:tcW w:w="454" w:type="dxa"/>
          </w:tcPr>
          <w:p w14:paraId="2FC3F905" w14:textId="77777777" w:rsidR="009166E9" w:rsidRPr="00E9603C" w:rsidRDefault="009166E9">
            <w:pPr>
              <w:pStyle w:val="TAC"/>
              <w:rPr>
                <w:lang w:eastAsia="zh-CN"/>
              </w:rPr>
            </w:pPr>
          </w:p>
        </w:tc>
        <w:tc>
          <w:tcPr>
            <w:tcW w:w="454" w:type="dxa"/>
          </w:tcPr>
          <w:p w14:paraId="0C34FB41" w14:textId="77777777" w:rsidR="009166E9" w:rsidRPr="00E9603C" w:rsidRDefault="009166E9">
            <w:pPr>
              <w:pStyle w:val="TAC"/>
              <w:rPr>
                <w:lang w:eastAsia="zh-CN"/>
              </w:rPr>
            </w:pPr>
          </w:p>
        </w:tc>
        <w:tc>
          <w:tcPr>
            <w:tcW w:w="454" w:type="dxa"/>
          </w:tcPr>
          <w:p w14:paraId="67979632" w14:textId="77777777" w:rsidR="009166E9" w:rsidRPr="00E9603C" w:rsidRDefault="009166E9">
            <w:pPr>
              <w:pStyle w:val="TAC"/>
              <w:rPr>
                <w:lang w:eastAsia="zh-CN"/>
              </w:rPr>
            </w:pPr>
          </w:p>
        </w:tc>
        <w:tc>
          <w:tcPr>
            <w:tcW w:w="454" w:type="dxa"/>
          </w:tcPr>
          <w:p w14:paraId="3D69F519" w14:textId="77777777" w:rsidR="009166E9" w:rsidRPr="00E9603C" w:rsidRDefault="009166E9">
            <w:pPr>
              <w:pStyle w:val="TAC"/>
              <w:rPr>
                <w:lang w:eastAsia="zh-CN"/>
              </w:rPr>
            </w:pPr>
          </w:p>
        </w:tc>
      </w:tr>
      <w:tr w:rsidR="009166E9" w:rsidRPr="00E9603C" w14:paraId="439443C1" w14:textId="77777777">
        <w:trPr>
          <w:cantSplit/>
          <w:trHeight w:val="191"/>
        </w:trPr>
        <w:tc>
          <w:tcPr>
            <w:tcW w:w="1215" w:type="dxa"/>
            <w:vAlign w:val="center"/>
          </w:tcPr>
          <w:p w14:paraId="24D0F949" w14:textId="77777777" w:rsidR="009166E9" w:rsidRPr="00E9603C" w:rsidRDefault="009166E9">
            <w:pPr>
              <w:pStyle w:val="TAC"/>
              <w:rPr>
                <w:lang w:eastAsia="zh-CN"/>
              </w:rPr>
            </w:pPr>
            <w:r w:rsidRPr="00E9603C">
              <w:rPr>
                <w:lang w:eastAsia="zh-CN"/>
              </w:rPr>
              <w:t>12</w:t>
            </w:r>
          </w:p>
        </w:tc>
        <w:tc>
          <w:tcPr>
            <w:tcW w:w="284" w:type="dxa"/>
            <w:vAlign w:val="center"/>
          </w:tcPr>
          <w:p w14:paraId="7FF835C4" w14:textId="77777777" w:rsidR="009166E9" w:rsidRPr="00E9603C" w:rsidRDefault="009166E9">
            <w:pPr>
              <w:pStyle w:val="TAC"/>
              <w:rPr>
                <w:lang w:eastAsia="zh-CN"/>
              </w:rPr>
            </w:pPr>
          </w:p>
        </w:tc>
        <w:tc>
          <w:tcPr>
            <w:tcW w:w="284" w:type="dxa"/>
            <w:vAlign w:val="center"/>
          </w:tcPr>
          <w:p w14:paraId="70338EA5" w14:textId="77777777" w:rsidR="009166E9" w:rsidRPr="00E9603C" w:rsidRDefault="009166E9">
            <w:pPr>
              <w:pStyle w:val="TAC"/>
              <w:rPr>
                <w:lang w:eastAsia="zh-CN"/>
              </w:rPr>
            </w:pPr>
            <w:r w:rsidRPr="00E9603C">
              <w:rPr>
                <w:lang w:eastAsia="zh-CN"/>
              </w:rPr>
              <w:t>X</w:t>
            </w:r>
          </w:p>
        </w:tc>
        <w:tc>
          <w:tcPr>
            <w:tcW w:w="284" w:type="dxa"/>
            <w:vAlign w:val="center"/>
          </w:tcPr>
          <w:p w14:paraId="04F44642" w14:textId="77777777" w:rsidR="009166E9" w:rsidRPr="00E9603C" w:rsidRDefault="009166E9">
            <w:pPr>
              <w:pStyle w:val="TAC"/>
              <w:rPr>
                <w:lang w:eastAsia="zh-CN"/>
              </w:rPr>
            </w:pPr>
          </w:p>
        </w:tc>
        <w:tc>
          <w:tcPr>
            <w:tcW w:w="284" w:type="dxa"/>
          </w:tcPr>
          <w:p w14:paraId="2A37FE43" w14:textId="77777777" w:rsidR="009166E9" w:rsidRPr="00E9603C" w:rsidRDefault="009166E9">
            <w:pPr>
              <w:pStyle w:val="TAC"/>
              <w:rPr>
                <w:lang w:eastAsia="zh-CN"/>
              </w:rPr>
            </w:pPr>
          </w:p>
        </w:tc>
        <w:tc>
          <w:tcPr>
            <w:tcW w:w="284" w:type="dxa"/>
          </w:tcPr>
          <w:p w14:paraId="4122113A" w14:textId="77777777" w:rsidR="009166E9" w:rsidRPr="00E9603C" w:rsidRDefault="009166E9">
            <w:pPr>
              <w:pStyle w:val="TAC"/>
              <w:rPr>
                <w:lang w:eastAsia="zh-CN"/>
              </w:rPr>
            </w:pPr>
          </w:p>
        </w:tc>
        <w:tc>
          <w:tcPr>
            <w:tcW w:w="284" w:type="dxa"/>
          </w:tcPr>
          <w:p w14:paraId="52FBC373" w14:textId="77777777" w:rsidR="009166E9" w:rsidRPr="00E9603C" w:rsidRDefault="009166E9">
            <w:pPr>
              <w:pStyle w:val="TAC"/>
              <w:rPr>
                <w:lang w:eastAsia="zh-CN"/>
              </w:rPr>
            </w:pPr>
          </w:p>
        </w:tc>
        <w:tc>
          <w:tcPr>
            <w:tcW w:w="284" w:type="dxa"/>
          </w:tcPr>
          <w:p w14:paraId="1F85E367" w14:textId="77777777" w:rsidR="009166E9" w:rsidRPr="00E9603C" w:rsidRDefault="009166E9">
            <w:pPr>
              <w:pStyle w:val="TAC"/>
              <w:rPr>
                <w:lang w:eastAsia="zh-CN"/>
              </w:rPr>
            </w:pPr>
          </w:p>
        </w:tc>
        <w:tc>
          <w:tcPr>
            <w:tcW w:w="284" w:type="dxa"/>
          </w:tcPr>
          <w:p w14:paraId="6E71AAFA" w14:textId="77777777" w:rsidR="009166E9" w:rsidRPr="00E9603C" w:rsidRDefault="009166E9">
            <w:pPr>
              <w:pStyle w:val="TAC"/>
              <w:rPr>
                <w:lang w:eastAsia="zh-CN"/>
              </w:rPr>
            </w:pPr>
          </w:p>
        </w:tc>
        <w:tc>
          <w:tcPr>
            <w:tcW w:w="284" w:type="dxa"/>
          </w:tcPr>
          <w:p w14:paraId="19B91A61" w14:textId="77777777" w:rsidR="009166E9" w:rsidRPr="00E9603C" w:rsidRDefault="009166E9">
            <w:pPr>
              <w:pStyle w:val="TAC"/>
              <w:rPr>
                <w:lang w:eastAsia="zh-CN"/>
              </w:rPr>
            </w:pPr>
          </w:p>
        </w:tc>
        <w:tc>
          <w:tcPr>
            <w:tcW w:w="454" w:type="dxa"/>
          </w:tcPr>
          <w:p w14:paraId="6D35C1E5" w14:textId="77777777" w:rsidR="009166E9" w:rsidRPr="00E9603C" w:rsidRDefault="009166E9">
            <w:pPr>
              <w:pStyle w:val="TAC"/>
              <w:rPr>
                <w:lang w:eastAsia="zh-CN"/>
              </w:rPr>
            </w:pPr>
          </w:p>
        </w:tc>
        <w:tc>
          <w:tcPr>
            <w:tcW w:w="454" w:type="dxa"/>
          </w:tcPr>
          <w:p w14:paraId="425C530C" w14:textId="77777777" w:rsidR="009166E9" w:rsidRPr="00E9603C" w:rsidRDefault="009166E9">
            <w:pPr>
              <w:pStyle w:val="TAC"/>
              <w:rPr>
                <w:lang w:eastAsia="zh-CN"/>
              </w:rPr>
            </w:pPr>
            <w:r w:rsidRPr="00E9603C">
              <w:rPr>
                <w:lang w:eastAsia="zh-CN"/>
              </w:rPr>
              <w:t>X</w:t>
            </w:r>
          </w:p>
        </w:tc>
        <w:tc>
          <w:tcPr>
            <w:tcW w:w="454" w:type="dxa"/>
          </w:tcPr>
          <w:p w14:paraId="6AEAB9B7" w14:textId="77777777" w:rsidR="009166E9" w:rsidRPr="00E9603C" w:rsidRDefault="009166E9">
            <w:pPr>
              <w:pStyle w:val="TAC"/>
              <w:rPr>
                <w:lang w:eastAsia="zh-CN"/>
              </w:rPr>
            </w:pPr>
          </w:p>
        </w:tc>
        <w:tc>
          <w:tcPr>
            <w:tcW w:w="454" w:type="dxa"/>
          </w:tcPr>
          <w:p w14:paraId="49E390D3" w14:textId="77777777" w:rsidR="009166E9" w:rsidRPr="00E9603C" w:rsidRDefault="009166E9">
            <w:pPr>
              <w:pStyle w:val="TAC"/>
              <w:rPr>
                <w:lang w:eastAsia="zh-CN"/>
              </w:rPr>
            </w:pPr>
          </w:p>
        </w:tc>
        <w:tc>
          <w:tcPr>
            <w:tcW w:w="454" w:type="dxa"/>
          </w:tcPr>
          <w:p w14:paraId="3A37C57F" w14:textId="77777777" w:rsidR="009166E9" w:rsidRPr="00E9603C" w:rsidRDefault="009166E9">
            <w:pPr>
              <w:pStyle w:val="TAC"/>
              <w:rPr>
                <w:lang w:eastAsia="zh-CN"/>
              </w:rPr>
            </w:pPr>
          </w:p>
        </w:tc>
        <w:tc>
          <w:tcPr>
            <w:tcW w:w="454" w:type="dxa"/>
          </w:tcPr>
          <w:p w14:paraId="08A0609F" w14:textId="77777777" w:rsidR="009166E9" w:rsidRPr="00E9603C" w:rsidRDefault="009166E9">
            <w:pPr>
              <w:pStyle w:val="TAC"/>
              <w:rPr>
                <w:lang w:eastAsia="zh-CN"/>
              </w:rPr>
            </w:pPr>
          </w:p>
        </w:tc>
        <w:tc>
          <w:tcPr>
            <w:tcW w:w="454" w:type="dxa"/>
          </w:tcPr>
          <w:p w14:paraId="0BA7722E" w14:textId="77777777" w:rsidR="009166E9" w:rsidRPr="00E9603C" w:rsidRDefault="009166E9">
            <w:pPr>
              <w:pStyle w:val="TAC"/>
              <w:rPr>
                <w:lang w:eastAsia="zh-CN"/>
              </w:rPr>
            </w:pPr>
          </w:p>
        </w:tc>
        <w:tc>
          <w:tcPr>
            <w:tcW w:w="454" w:type="dxa"/>
          </w:tcPr>
          <w:p w14:paraId="31D40DF4" w14:textId="77777777" w:rsidR="009166E9" w:rsidRPr="00E9603C" w:rsidRDefault="009166E9">
            <w:pPr>
              <w:pStyle w:val="TAC"/>
              <w:rPr>
                <w:lang w:eastAsia="zh-CN"/>
              </w:rPr>
            </w:pPr>
          </w:p>
        </w:tc>
        <w:tc>
          <w:tcPr>
            <w:tcW w:w="454" w:type="dxa"/>
          </w:tcPr>
          <w:p w14:paraId="2F2808CE" w14:textId="77777777" w:rsidR="009166E9" w:rsidRPr="00E9603C" w:rsidRDefault="009166E9">
            <w:pPr>
              <w:pStyle w:val="TAC"/>
              <w:rPr>
                <w:lang w:eastAsia="zh-CN"/>
              </w:rPr>
            </w:pPr>
          </w:p>
        </w:tc>
        <w:tc>
          <w:tcPr>
            <w:tcW w:w="454" w:type="dxa"/>
          </w:tcPr>
          <w:p w14:paraId="2DE6A566" w14:textId="77777777" w:rsidR="009166E9" w:rsidRPr="00E9603C" w:rsidRDefault="009166E9">
            <w:pPr>
              <w:pStyle w:val="TAC"/>
              <w:rPr>
                <w:lang w:eastAsia="zh-CN"/>
              </w:rPr>
            </w:pPr>
          </w:p>
        </w:tc>
        <w:tc>
          <w:tcPr>
            <w:tcW w:w="454" w:type="dxa"/>
          </w:tcPr>
          <w:p w14:paraId="0463F660" w14:textId="77777777" w:rsidR="009166E9" w:rsidRPr="00E9603C" w:rsidRDefault="009166E9">
            <w:pPr>
              <w:pStyle w:val="TAC"/>
              <w:rPr>
                <w:lang w:eastAsia="zh-CN"/>
              </w:rPr>
            </w:pPr>
          </w:p>
        </w:tc>
        <w:tc>
          <w:tcPr>
            <w:tcW w:w="454" w:type="dxa"/>
          </w:tcPr>
          <w:p w14:paraId="09EF7CD2" w14:textId="77777777" w:rsidR="009166E9" w:rsidRPr="00E9603C" w:rsidRDefault="009166E9">
            <w:pPr>
              <w:pStyle w:val="TAC"/>
              <w:rPr>
                <w:lang w:eastAsia="zh-CN"/>
              </w:rPr>
            </w:pPr>
          </w:p>
        </w:tc>
      </w:tr>
      <w:tr w:rsidR="009166E9" w:rsidRPr="00E9603C" w14:paraId="0D57C75E" w14:textId="77777777">
        <w:trPr>
          <w:cantSplit/>
          <w:trHeight w:val="191"/>
        </w:trPr>
        <w:tc>
          <w:tcPr>
            <w:tcW w:w="1215" w:type="dxa"/>
            <w:vAlign w:val="center"/>
          </w:tcPr>
          <w:p w14:paraId="29F8172F" w14:textId="77777777" w:rsidR="009166E9" w:rsidRPr="00E9603C" w:rsidRDefault="009166E9">
            <w:pPr>
              <w:pStyle w:val="TAC"/>
              <w:rPr>
                <w:lang w:eastAsia="zh-CN"/>
              </w:rPr>
            </w:pPr>
            <w:r w:rsidRPr="00E9603C">
              <w:rPr>
                <w:lang w:eastAsia="zh-CN"/>
              </w:rPr>
              <w:t>13</w:t>
            </w:r>
          </w:p>
        </w:tc>
        <w:tc>
          <w:tcPr>
            <w:tcW w:w="284" w:type="dxa"/>
            <w:vAlign w:val="center"/>
          </w:tcPr>
          <w:p w14:paraId="2D9E3846" w14:textId="77777777" w:rsidR="009166E9" w:rsidRPr="00E9603C" w:rsidRDefault="009166E9">
            <w:pPr>
              <w:pStyle w:val="TAC"/>
              <w:rPr>
                <w:lang w:eastAsia="zh-CN"/>
              </w:rPr>
            </w:pPr>
          </w:p>
        </w:tc>
        <w:tc>
          <w:tcPr>
            <w:tcW w:w="284" w:type="dxa"/>
            <w:vAlign w:val="center"/>
          </w:tcPr>
          <w:p w14:paraId="29E192DF" w14:textId="77777777" w:rsidR="009166E9" w:rsidRPr="00E9603C" w:rsidRDefault="009166E9">
            <w:pPr>
              <w:pStyle w:val="TAC"/>
              <w:rPr>
                <w:lang w:eastAsia="zh-CN"/>
              </w:rPr>
            </w:pPr>
            <w:r w:rsidRPr="00E9603C">
              <w:rPr>
                <w:lang w:eastAsia="zh-CN"/>
              </w:rPr>
              <w:t>X</w:t>
            </w:r>
          </w:p>
        </w:tc>
        <w:tc>
          <w:tcPr>
            <w:tcW w:w="284" w:type="dxa"/>
            <w:vAlign w:val="center"/>
          </w:tcPr>
          <w:p w14:paraId="4DCC4CC1" w14:textId="77777777" w:rsidR="009166E9" w:rsidRPr="00E9603C" w:rsidRDefault="009166E9">
            <w:pPr>
              <w:pStyle w:val="TAC"/>
              <w:rPr>
                <w:lang w:eastAsia="zh-CN"/>
              </w:rPr>
            </w:pPr>
          </w:p>
        </w:tc>
        <w:tc>
          <w:tcPr>
            <w:tcW w:w="284" w:type="dxa"/>
          </w:tcPr>
          <w:p w14:paraId="31A9567D" w14:textId="77777777" w:rsidR="009166E9" w:rsidRPr="00E9603C" w:rsidRDefault="009166E9">
            <w:pPr>
              <w:pStyle w:val="TAC"/>
              <w:rPr>
                <w:lang w:eastAsia="zh-CN"/>
              </w:rPr>
            </w:pPr>
          </w:p>
        </w:tc>
        <w:tc>
          <w:tcPr>
            <w:tcW w:w="284" w:type="dxa"/>
          </w:tcPr>
          <w:p w14:paraId="4867D319" w14:textId="77777777" w:rsidR="009166E9" w:rsidRPr="00E9603C" w:rsidRDefault="009166E9">
            <w:pPr>
              <w:pStyle w:val="TAC"/>
              <w:rPr>
                <w:lang w:eastAsia="zh-CN"/>
              </w:rPr>
            </w:pPr>
          </w:p>
        </w:tc>
        <w:tc>
          <w:tcPr>
            <w:tcW w:w="284" w:type="dxa"/>
          </w:tcPr>
          <w:p w14:paraId="521A502E" w14:textId="77777777" w:rsidR="009166E9" w:rsidRPr="00E9603C" w:rsidRDefault="009166E9">
            <w:pPr>
              <w:pStyle w:val="TAC"/>
              <w:rPr>
                <w:lang w:eastAsia="zh-CN"/>
              </w:rPr>
            </w:pPr>
          </w:p>
        </w:tc>
        <w:tc>
          <w:tcPr>
            <w:tcW w:w="284" w:type="dxa"/>
          </w:tcPr>
          <w:p w14:paraId="5682D657" w14:textId="77777777" w:rsidR="009166E9" w:rsidRPr="00E9603C" w:rsidRDefault="009166E9">
            <w:pPr>
              <w:pStyle w:val="TAC"/>
              <w:rPr>
                <w:lang w:eastAsia="zh-CN"/>
              </w:rPr>
            </w:pPr>
          </w:p>
        </w:tc>
        <w:tc>
          <w:tcPr>
            <w:tcW w:w="284" w:type="dxa"/>
          </w:tcPr>
          <w:p w14:paraId="7465BB71" w14:textId="77777777" w:rsidR="009166E9" w:rsidRPr="00E9603C" w:rsidRDefault="009166E9">
            <w:pPr>
              <w:pStyle w:val="TAC"/>
              <w:rPr>
                <w:lang w:eastAsia="zh-CN"/>
              </w:rPr>
            </w:pPr>
          </w:p>
        </w:tc>
        <w:tc>
          <w:tcPr>
            <w:tcW w:w="284" w:type="dxa"/>
          </w:tcPr>
          <w:p w14:paraId="7DD4D735" w14:textId="77777777" w:rsidR="009166E9" w:rsidRPr="00E9603C" w:rsidRDefault="009166E9">
            <w:pPr>
              <w:pStyle w:val="TAC"/>
              <w:rPr>
                <w:lang w:eastAsia="zh-CN"/>
              </w:rPr>
            </w:pPr>
          </w:p>
        </w:tc>
        <w:tc>
          <w:tcPr>
            <w:tcW w:w="454" w:type="dxa"/>
          </w:tcPr>
          <w:p w14:paraId="69510184" w14:textId="77777777" w:rsidR="009166E9" w:rsidRPr="00E9603C" w:rsidRDefault="009166E9">
            <w:pPr>
              <w:pStyle w:val="TAC"/>
              <w:rPr>
                <w:lang w:eastAsia="zh-CN"/>
              </w:rPr>
            </w:pPr>
          </w:p>
        </w:tc>
        <w:tc>
          <w:tcPr>
            <w:tcW w:w="454" w:type="dxa"/>
          </w:tcPr>
          <w:p w14:paraId="63B40921" w14:textId="77777777" w:rsidR="009166E9" w:rsidRPr="00E9603C" w:rsidRDefault="009166E9">
            <w:pPr>
              <w:pStyle w:val="TAC"/>
              <w:rPr>
                <w:lang w:eastAsia="zh-CN"/>
              </w:rPr>
            </w:pPr>
          </w:p>
        </w:tc>
        <w:tc>
          <w:tcPr>
            <w:tcW w:w="454" w:type="dxa"/>
          </w:tcPr>
          <w:p w14:paraId="0CCF3193" w14:textId="77777777" w:rsidR="009166E9" w:rsidRPr="00E9603C" w:rsidRDefault="009166E9">
            <w:pPr>
              <w:pStyle w:val="TAC"/>
              <w:rPr>
                <w:lang w:eastAsia="zh-CN"/>
              </w:rPr>
            </w:pPr>
          </w:p>
        </w:tc>
        <w:tc>
          <w:tcPr>
            <w:tcW w:w="454" w:type="dxa"/>
          </w:tcPr>
          <w:p w14:paraId="03AD8E2D" w14:textId="77777777" w:rsidR="009166E9" w:rsidRPr="00E9603C" w:rsidRDefault="009166E9">
            <w:pPr>
              <w:pStyle w:val="TAC"/>
              <w:rPr>
                <w:lang w:eastAsia="zh-CN"/>
              </w:rPr>
            </w:pPr>
          </w:p>
        </w:tc>
        <w:tc>
          <w:tcPr>
            <w:tcW w:w="454" w:type="dxa"/>
          </w:tcPr>
          <w:p w14:paraId="3434098C" w14:textId="77777777" w:rsidR="009166E9" w:rsidRPr="00E9603C" w:rsidRDefault="009166E9">
            <w:pPr>
              <w:pStyle w:val="TAC"/>
              <w:rPr>
                <w:lang w:eastAsia="zh-CN"/>
              </w:rPr>
            </w:pPr>
          </w:p>
        </w:tc>
        <w:tc>
          <w:tcPr>
            <w:tcW w:w="454" w:type="dxa"/>
          </w:tcPr>
          <w:p w14:paraId="4B5F1859" w14:textId="77777777" w:rsidR="009166E9" w:rsidRPr="00E9603C" w:rsidRDefault="009166E9">
            <w:pPr>
              <w:pStyle w:val="TAC"/>
              <w:rPr>
                <w:lang w:eastAsia="zh-CN"/>
              </w:rPr>
            </w:pPr>
          </w:p>
        </w:tc>
        <w:tc>
          <w:tcPr>
            <w:tcW w:w="454" w:type="dxa"/>
          </w:tcPr>
          <w:p w14:paraId="1A35FC08" w14:textId="77777777" w:rsidR="009166E9" w:rsidRPr="00E9603C" w:rsidRDefault="009166E9">
            <w:pPr>
              <w:pStyle w:val="TAC"/>
              <w:rPr>
                <w:lang w:eastAsia="zh-CN"/>
              </w:rPr>
            </w:pPr>
          </w:p>
        </w:tc>
        <w:tc>
          <w:tcPr>
            <w:tcW w:w="454" w:type="dxa"/>
          </w:tcPr>
          <w:p w14:paraId="24126F63" w14:textId="77777777" w:rsidR="009166E9" w:rsidRPr="00E9603C" w:rsidRDefault="009166E9">
            <w:pPr>
              <w:pStyle w:val="TAC"/>
              <w:rPr>
                <w:lang w:eastAsia="zh-CN"/>
              </w:rPr>
            </w:pPr>
          </w:p>
        </w:tc>
        <w:tc>
          <w:tcPr>
            <w:tcW w:w="454" w:type="dxa"/>
          </w:tcPr>
          <w:p w14:paraId="7247F072" w14:textId="77777777" w:rsidR="009166E9" w:rsidRPr="00E9603C" w:rsidRDefault="009166E9">
            <w:pPr>
              <w:pStyle w:val="TAC"/>
              <w:rPr>
                <w:lang w:eastAsia="zh-CN"/>
              </w:rPr>
            </w:pPr>
          </w:p>
        </w:tc>
        <w:tc>
          <w:tcPr>
            <w:tcW w:w="454" w:type="dxa"/>
          </w:tcPr>
          <w:p w14:paraId="4CE02A31" w14:textId="77777777" w:rsidR="009166E9" w:rsidRPr="00E9603C" w:rsidRDefault="009166E9">
            <w:pPr>
              <w:pStyle w:val="TAC"/>
              <w:rPr>
                <w:lang w:eastAsia="zh-CN"/>
              </w:rPr>
            </w:pPr>
          </w:p>
        </w:tc>
        <w:tc>
          <w:tcPr>
            <w:tcW w:w="454" w:type="dxa"/>
          </w:tcPr>
          <w:p w14:paraId="4EBF7F7A" w14:textId="77777777" w:rsidR="009166E9" w:rsidRPr="00E9603C" w:rsidRDefault="009166E9">
            <w:pPr>
              <w:pStyle w:val="TAC"/>
              <w:rPr>
                <w:lang w:eastAsia="zh-CN"/>
              </w:rPr>
            </w:pPr>
          </w:p>
        </w:tc>
        <w:tc>
          <w:tcPr>
            <w:tcW w:w="454" w:type="dxa"/>
          </w:tcPr>
          <w:p w14:paraId="238A57D2" w14:textId="77777777" w:rsidR="009166E9" w:rsidRPr="00E9603C" w:rsidRDefault="009166E9">
            <w:pPr>
              <w:pStyle w:val="TAC"/>
              <w:rPr>
                <w:lang w:eastAsia="zh-CN"/>
              </w:rPr>
            </w:pPr>
          </w:p>
        </w:tc>
      </w:tr>
      <w:tr w:rsidR="009166E9" w:rsidRPr="00E9603C" w14:paraId="7398D191" w14:textId="77777777">
        <w:trPr>
          <w:cantSplit/>
          <w:trHeight w:val="191"/>
        </w:trPr>
        <w:tc>
          <w:tcPr>
            <w:tcW w:w="1215" w:type="dxa"/>
            <w:vAlign w:val="center"/>
          </w:tcPr>
          <w:p w14:paraId="7B881DD6" w14:textId="77777777" w:rsidR="009166E9" w:rsidRPr="00E9603C" w:rsidRDefault="009166E9">
            <w:pPr>
              <w:pStyle w:val="TAC"/>
              <w:rPr>
                <w:lang w:eastAsia="zh-CN"/>
              </w:rPr>
            </w:pPr>
            <w:r w:rsidRPr="00E9603C">
              <w:rPr>
                <w:lang w:eastAsia="zh-CN"/>
              </w:rPr>
              <w:t>14</w:t>
            </w:r>
          </w:p>
        </w:tc>
        <w:tc>
          <w:tcPr>
            <w:tcW w:w="284" w:type="dxa"/>
            <w:vAlign w:val="center"/>
          </w:tcPr>
          <w:p w14:paraId="2FED9FE4" w14:textId="77777777" w:rsidR="009166E9" w:rsidRPr="00E9603C" w:rsidRDefault="009166E9">
            <w:pPr>
              <w:pStyle w:val="TAC"/>
              <w:rPr>
                <w:lang w:eastAsia="zh-CN"/>
              </w:rPr>
            </w:pPr>
          </w:p>
        </w:tc>
        <w:tc>
          <w:tcPr>
            <w:tcW w:w="284" w:type="dxa"/>
            <w:vAlign w:val="center"/>
          </w:tcPr>
          <w:p w14:paraId="4A1BBF20" w14:textId="77777777" w:rsidR="009166E9" w:rsidRPr="00E9603C" w:rsidRDefault="009166E9">
            <w:pPr>
              <w:pStyle w:val="TAC"/>
              <w:rPr>
                <w:lang w:eastAsia="zh-CN"/>
              </w:rPr>
            </w:pPr>
            <w:r w:rsidRPr="00E9603C">
              <w:rPr>
                <w:lang w:eastAsia="zh-CN"/>
              </w:rPr>
              <w:t>X</w:t>
            </w:r>
          </w:p>
        </w:tc>
        <w:tc>
          <w:tcPr>
            <w:tcW w:w="284" w:type="dxa"/>
            <w:vAlign w:val="center"/>
          </w:tcPr>
          <w:p w14:paraId="25800B8A" w14:textId="77777777" w:rsidR="009166E9" w:rsidRPr="00E9603C" w:rsidRDefault="009166E9">
            <w:pPr>
              <w:pStyle w:val="TAC"/>
              <w:rPr>
                <w:lang w:eastAsia="zh-CN"/>
              </w:rPr>
            </w:pPr>
          </w:p>
        </w:tc>
        <w:tc>
          <w:tcPr>
            <w:tcW w:w="284" w:type="dxa"/>
          </w:tcPr>
          <w:p w14:paraId="3C47699A" w14:textId="77777777" w:rsidR="009166E9" w:rsidRPr="00E9603C" w:rsidRDefault="009166E9">
            <w:pPr>
              <w:pStyle w:val="TAC"/>
              <w:rPr>
                <w:lang w:eastAsia="zh-CN"/>
              </w:rPr>
            </w:pPr>
          </w:p>
        </w:tc>
        <w:tc>
          <w:tcPr>
            <w:tcW w:w="284" w:type="dxa"/>
          </w:tcPr>
          <w:p w14:paraId="1AAB02D4" w14:textId="77777777" w:rsidR="009166E9" w:rsidRPr="00E9603C" w:rsidRDefault="009166E9">
            <w:pPr>
              <w:pStyle w:val="TAC"/>
              <w:rPr>
                <w:lang w:eastAsia="zh-CN"/>
              </w:rPr>
            </w:pPr>
          </w:p>
        </w:tc>
        <w:tc>
          <w:tcPr>
            <w:tcW w:w="284" w:type="dxa"/>
          </w:tcPr>
          <w:p w14:paraId="2D98363D" w14:textId="77777777" w:rsidR="009166E9" w:rsidRPr="00E9603C" w:rsidRDefault="009166E9">
            <w:pPr>
              <w:pStyle w:val="TAC"/>
              <w:rPr>
                <w:lang w:eastAsia="zh-CN"/>
              </w:rPr>
            </w:pPr>
          </w:p>
        </w:tc>
        <w:tc>
          <w:tcPr>
            <w:tcW w:w="284" w:type="dxa"/>
          </w:tcPr>
          <w:p w14:paraId="436596FB" w14:textId="77777777" w:rsidR="009166E9" w:rsidRPr="00E9603C" w:rsidRDefault="009166E9">
            <w:pPr>
              <w:pStyle w:val="TAC"/>
              <w:rPr>
                <w:lang w:eastAsia="zh-CN"/>
              </w:rPr>
            </w:pPr>
          </w:p>
        </w:tc>
        <w:tc>
          <w:tcPr>
            <w:tcW w:w="284" w:type="dxa"/>
          </w:tcPr>
          <w:p w14:paraId="2B5DE657" w14:textId="77777777" w:rsidR="009166E9" w:rsidRPr="00E9603C" w:rsidRDefault="009166E9">
            <w:pPr>
              <w:pStyle w:val="TAC"/>
              <w:rPr>
                <w:lang w:eastAsia="zh-CN"/>
              </w:rPr>
            </w:pPr>
          </w:p>
        </w:tc>
        <w:tc>
          <w:tcPr>
            <w:tcW w:w="284" w:type="dxa"/>
          </w:tcPr>
          <w:p w14:paraId="4C5A5233" w14:textId="77777777" w:rsidR="009166E9" w:rsidRPr="00E9603C" w:rsidRDefault="009166E9">
            <w:pPr>
              <w:pStyle w:val="TAC"/>
              <w:rPr>
                <w:lang w:eastAsia="zh-CN"/>
              </w:rPr>
            </w:pPr>
          </w:p>
        </w:tc>
        <w:tc>
          <w:tcPr>
            <w:tcW w:w="454" w:type="dxa"/>
          </w:tcPr>
          <w:p w14:paraId="40104A04" w14:textId="77777777" w:rsidR="009166E9" w:rsidRPr="00E9603C" w:rsidRDefault="009166E9">
            <w:pPr>
              <w:pStyle w:val="TAC"/>
              <w:rPr>
                <w:lang w:eastAsia="zh-CN"/>
              </w:rPr>
            </w:pPr>
          </w:p>
        </w:tc>
        <w:tc>
          <w:tcPr>
            <w:tcW w:w="454" w:type="dxa"/>
          </w:tcPr>
          <w:p w14:paraId="4BF44CFA" w14:textId="77777777" w:rsidR="009166E9" w:rsidRPr="00E9603C" w:rsidRDefault="009166E9">
            <w:pPr>
              <w:pStyle w:val="TAC"/>
              <w:rPr>
                <w:lang w:eastAsia="zh-CN"/>
              </w:rPr>
            </w:pPr>
          </w:p>
        </w:tc>
        <w:tc>
          <w:tcPr>
            <w:tcW w:w="454" w:type="dxa"/>
          </w:tcPr>
          <w:p w14:paraId="7639DE45" w14:textId="77777777" w:rsidR="009166E9" w:rsidRPr="00E9603C" w:rsidRDefault="009166E9">
            <w:pPr>
              <w:pStyle w:val="TAC"/>
              <w:rPr>
                <w:lang w:eastAsia="zh-CN"/>
              </w:rPr>
            </w:pPr>
          </w:p>
        </w:tc>
        <w:tc>
          <w:tcPr>
            <w:tcW w:w="454" w:type="dxa"/>
          </w:tcPr>
          <w:p w14:paraId="2510F9E6" w14:textId="77777777" w:rsidR="009166E9" w:rsidRPr="00E9603C" w:rsidRDefault="009166E9">
            <w:pPr>
              <w:pStyle w:val="TAC"/>
              <w:rPr>
                <w:lang w:eastAsia="zh-CN"/>
              </w:rPr>
            </w:pPr>
          </w:p>
        </w:tc>
        <w:tc>
          <w:tcPr>
            <w:tcW w:w="454" w:type="dxa"/>
          </w:tcPr>
          <w:p w14:paraId="174FB7B6" w14:textId="77777777" w:rsidR="009166E9" w:rsidRPr="00E9603C" w:rsidRDefault="009166E9">
            <w:pPr>
              <w:pStyle w:val="TAC"/>
              <w:rPr>
                <w:lang w:eastAsia="zh-CN"/>
              </w:rPr>
            </w:pPr>
          </w:p>
        </w:tc>
        <w:tc>
          <w:tcPr>
            <w:tcW w:w="454" w:type="dxa"/>
          </w:tcPr>
          <w:p w14:paraId="68477BB5" w14:textId="77777777" w:rsidR="009166E9" w:rsidRPr="00E9603C" w:rsidRDefault="009166E9">
            <w:pPr>
              <w:pStyle w:val="TAC"/>
              <w:rPr>
                <w:lang w:eastAsia="zh-CN"/>
              </w:rPr>
            </w:pPr>
          </w:p>
        </w:tc>
        <w:tc>
          <w:tcPr>
            <w:tcW w:w="454" w:type="dxa"/>
          </w:tcPr>
          <w:p w14:paraId="1961D09B" w14:textId="77777777" w:rsidR="009166E9" w:rsidRPr="00E9603C" w:rsidRDefault="009166E9">
            <w:pPr>
              <w:pStyle w:val="TAC"/>
              <w:rPr>
                <w:lang w:eastAsia="zh-CN"/>
              </w:rPr>
            </w:pPr>
          </w:p>
        </w:tc>
        <w:tc>
          <w:tcPr>
            <w:tcW w:w="454" w:type="dxa"/>
          </w:tcPr>
          <w:p w14:paraId="588C9BD4" w14:textId="77777777" w:rsidR="009166E9" w:rsidRPr="00E9603C" w:rsidRDefault="009166E9">
            <w:pPr>
              <w:pStyle w:val="TAC"/>
              <w:rPr>
                <w:lang w:eastAsia="zh-CN"/>
              </w:rPr>
            </w:pPr>
          </w:p>
        </w:tc>
        <w:tc>
          <w:tcPr>
            <w:tcW w:w="454" w:type="dxa"/>
          </w:tcPr>
          <w:p w14:paraId="254305D5" w14:textId="77777777" w:rsidR="009166E9" w:rsidRPr="00E9603C" w:rsidRDefault="009166E9">
            <w:pPr>
              <w:pStyle w:val="TAC"/>
              <w:rPr>
                <w:lang w:eastAsia="zh-CN"/>
              </w:rPr>
            </w:pPr>
          </w:p>
        </w:tc>
        <w:tc>
          <w:tcPr>
            <w:tcW w:w="454" w:type="dxa"/>
          </w:tcPr>
          <w:p w14:paraId="174392D9" w14:textId="77777777" w:rsidR="009166E9" w:rsidRPr="00E9603C" w:rsidRDefault="009166E9">
            <w:pPr>
              <w:pStyle w:val="TAC"/>
              <w:rPr>
                <w:lang w:eastAsia="zh-CN"/>
              </w:rPr>
            </w:pPr>
          </w:p>
        </w:tc>
        <w:tc>
          <w:tcPr>
            <w:tcW w:w="454" w:type="dxa"/>
          </w:tcPr>
          <w:p w14:paraId="166559D7" w14:textId="77777777" w:rsidR="009166E9" w:rsidRPr="00E9603C" w:rsidRDefault="009166E9">
            <w:pPr>
              <w:pStyle w:val="TAC"/>
              <w:rPr>
                <w:lang w:eastAsia="zh-CN"/>
              </w:rPr>
            </w:pPr>
          </w:p>
        </w:tc>
        <w:tc>
          <w:tcPr>
            <w:tcW w:w="454" w:type="dxa"/>
          </w:tcPr>
          <w:p w14:paraId="493439C3" w14:textId="77777777" w:rsidR="009166E9" w:rsidRPr="00E9603C" w:rsidRDefault="009166E9">
            <w:pPr>
              <w:pStyle w:val="TAC"/>
              <w:rPr>
                <w:lang w:eastAsia="zh-CN"/>
              </w:rPr>
            </w:pPr>
          </w:p>
        </w:tc>
      </w:tr>
      <w:tr w:rsidR="009166E9" w:rsidRPr="00E9603C" w14:paraId="4111B012" w14:textId="77777777">
        <w:trPr>
          <w:cantSplit/>
          <w:trHeight w:val="191"/>
        </w:trPr>
        <w:tc>
          <w:tcPr>
            <w:tcW w:w="1215" w:type="dxa"/>
            <w:vAlign w:val="center"/>
          </w:tcPr>
          <w:p w14:paraId="48AC9ED0" w14:textId="77777777" w:rsidR="009166E9" w:rsidRPr="00E9603C" w:rsidRDefault="009166E9">
            <w:pPr>
              <w:pStyle w:val="TAC"/>
              <w:rPr>
                <w:lang w:eastAsia="zh-CN"/>
              </w:rPr>
            </w:pPr>
            <w:r w:rsidRPr="00E9603C">
              <w:rPr>
                <w:lang w:eastAsia="zh-CN"/>
              </w:rPr>
              <w:t>15</w:t>
            </w:r>
          </w:p>
        </w:tc>
        <w:tc>
          <w:tcPr>
            <w:tcW w:w="284" w:type="dxa"/>
            <w:vAlign w:val="center"/>
          </w:tcPr>
          <w:p w14:paraId="21556436" w14:textId="77777777" w:rsidR="009166E9" w:rsidRPr="00E9603C" w:rsidRDefault="009166E9">
            <w:pPr>
              <w:pStyle w:val="TAC"/>
              <w:rPr>
                <w:lang w:eastAsia="zh-CN"/>
              </w:rPr>
            </w:pPr>
          </w:p>
        </w:tc>
        <w:tc>
          <w:tcPr>
            <w:tcW w:w="284" w:type="dxa"/>
            <w:vAlign w:val="center"/>
          </w:tcPr>
          <w:p w14:paraId="63F22C81" w14:textId="77777777" w:rsidR="009166E9" w:rsidRPr="00E9603C" w:rsidRDefault="009166E9">
            <w:pPr>
              <w:pStyle w:val="TAC"/>
              <w:rPr>
                <w:lang w:eastAsia="zh-CN"/>
              </w:rPr>
            </w:pPr>
            <w:r w:rsidRPr="00E9603C">
              <w:rPr>
                <w:lang w:eastAsia="zh-CN"/>
              </w:rPr>
              <w:t>X</w:t>
            </w:r>
          </w:p>
        </w:tc>
        <w:tc>
          <w:tcPr>
            <w:tcW w:w="284" w:type="dxa"/>
            <w:vAlign w:val="center"/>
          </w:tcPr>
          <w:p w14:paraId="5CA2363D" w14:textId="77777777" w:rsidR="009166E9" w:rsidRPr="00E9603C" w:rsidRDefault="009166E9">
            <w:pPr>
              <w:pStyle w:val="TAC"/>
              <w:rPr>
                <w:lang w:eastAsia="zh-CN"/>
              </w:rPr>
            </w:pPr>
          </w:p>
        </w:tc>
        <w:tc>
          <w:tcPr>
            <w:tcW w:w="284" w:type="dxa"/>
          </w:tcPr>
          <w:p w14:paraId="5607B925" w14:textId="77777777" w:rsidR="009166E9" w:rsidRPr="00E9603C" w:rsidRDefault="009166E9">
            <w:pPr>
              <w:pStyle w:val="TAC"/>
              <w:rPr>
                <w:lang w:eastAsia="zh-CN"/>
              </w:rPr>
            </w:pPr>
          </w:p>
        </w:tc>
        <w:tc>
          <w:tcPr>
            <w:tcW w:w="284" w:type="dxa"/>
          </w:tcPr>
          <w:p w14:paraId="0156AB5E" w14:textId="77777777" w:rsidR="009166E9" w:rsidRPr="00E9603C" w:rsidRDefault="009166E9">
            <w:pPr>
              <w:pStyle w:val="TAC"/>
              <w:rPr>
                <w:lang w:eastAsia="zh-CN"/>
              </w:rPr>
            </w:pPr>
          </w:p>
        </w:tc>
        <w:tc>
          <w:tcPr>
            <w:tcW w:w="284" w:type="dxa"/>
          </w:tcPr>
          <w:p w14:paraId="74F8F057" w14:textId="77777777" w:rsidR="009166E9" w:rsidRPr="00E9603C" w:rsidRDefault="009166E9">
            <w:pPr>
              <w:pStyle w:val="TAC"/>
              <w:rPr>
                <w:lang w:eastAsia="zh-CN"/>
              </w:rPr>
            </w:pPr>
          </w:p>
        </w:tc>
        <w:tc>
          <w:tcPr>
            <w:tcW w:w="284" w:type="dxa"/>
          </w:tcPr>
          <w:p w14:paraId="0D29267B" w14:textId="77777777" w:rsidR="009166E9" w:rsidRPr="00E9603C" w:rsidRDefault="009166E9">
            <w:pPr>
              <w:pStyle w:val="TAC"/>
              <w:rPr>
                <w:lang w:eastAsia="zh-CN"/>
              </w:rPr>
            </w:pPr>
          </w:p>
        </w:tc>
        <w:tc>
          <w:tcPr>
            <w:tcW w:w="284" w:type="dxa"/>
          </w:tcPr>
          <w:p w14:paraId="7EB5F8D9" w14:textId="77777777" w:rsidR="009166E9" w:rsidRPr="00E9603C" w:rsidRDefault="009166E9">
            <w:pPr>
              <w:pStyle w:val="TAC"/>
              <w:rPr>
                <w:lang w:eastAsia="zh-CN"/>
              </w:rPr>
            </w:pPr>
          </w:p>
        </w:tc>
        <w:tc>
          <w:tcPr>
            <w:tcW w:w="284" w:type="dxa"/>
          </w:tcPr>
          <w:p w14:paraId="26189791" w14:textId="77777777" w:rsidR="009166E9" w:rsidRPr="00E9603C" w:rsidRDefault="009166E9">
            <w:pPr>
              <w:pStyle w:val="TAC"/>
              <w:rPr>
                <w:lang w:eastAsia="zh-CN"/>
              </w:rPr>
            </w:pPr>
          </w:p>
        </w:tc>
        <w:tc>
          <w:tcPr>
            <w:tcW w:w="454" w:type="dxa"/>
          </w:tcPr>
          <w:p w14:paraId="187B5D89" w14:textId="77777777" w:rsidR="009166E9" w:rsidRPr="00E9603C" w:rsidRDefault="009166E9">
            <w:pPr>
              <w:pStyle w:val="TAC"/>
              <w:rPr>
                <w:lang w:eastAsia="zh-CN"/>
              </w:rPr>
            </w:pPr>
          </w:p>
        </w:tc>
        <w:tc>
          <w:tcPr>
            <w:tcW w:w="454" w:type="dxa"/>
          </w:tcPr>
          <w:p w14:paraId="4FC00BAA" w14:textId="77777777" w:rsidR="009166E9" w:rsidRPr="00E9603C" w:rsidRDefault="009166E9">
            <w:pPr>
              <w:pStyle w:val="TAC"/>
              <w:rPr>
                <w:lang w:eastAsia="zh-CN"/>
              </w:rPr>
            </w:pPr>
            <w:r w:rsidRPr="00E9603C">
              <w:rPr>
                <w:lang w:eastAsia="zh-CN"/>
              </w:rPr>
              <w:t>X</w:t>
            </w:r>
          </w:p>
        </w:tc>
        <w:tc>
          <w:tcPr>
            <w:tcW w:w="454" w:type="dxa"/>
          </w:tcPr>
          <w:p w14:paraId="158C49C2" w14:textId="77777777" w:rsidR="009166E9" w:rsidRPr="00E9603C" w:rsidRDefault="009166E9">
            <w:pPr>
              <w:pStyle w:val="TAC"/>
              <w:rPr>
                <w:lang w:eastAsia="zh-CN"/>
              </w:rPr>
            </w:pPr>
          </w:p>
        </w:tc>
        <w:tc>
          <w:tcPr>
            <w:tcW w:w="454" w:type="dxa"/>
          </w:tcPr>
          <w:p w14:paraId="41F65884" w14:textId="77777777" w:rsidR="009166E9" w:rsidRPr="00E9603C" w:rsidRDefault="009166E9">
            <w:pPr>
              <w:pStyle w:val="TAC"/>
              <w:rPr>
                <w:lang w:eastAsia="zh-CN"/>
              </w:rPr>
            </w:pPr>
          </w:p>
        </w:tc>
        <w:tc>
          <w:tcPr>
            <w:tcW w:w="454" w:type="dxa"/>
          </w:tcPr>
          <w:p w14:paraId="22AE8CE8" w14:textId="77777777" w:rsidR="009166E9" w:rsidRPr="00E9603C" w:rsidRDefault="009166E9">
            <w:pPr>
              <w:pStyle w:val="TAC"/>
              <w:rPr>
                <w:lang w:eastAsia="zh-CN"/>
              </w:rPr>
            </w:pPr>
          </w:p>
        </w:tc>
        <w:tc>
          <w:tcPr>
            <w:tcW w:w="454" w:type="dxa"/>
          </w:tcPr>
          <w:p w14:paraId="1D6068AA" w14:textId="77777777" w:rsidR="009166E9" w:rsidRPr="00E9603C" w:rsidRDefault="009166E9">
            <w:pPr>
              <w:pStyle w:val="TAC"/>
              <w:rPr>
                <w:lang w:eastAsia="zh-CN"/>
              </w:rPr>
            </w:pPr>
          </w:p>
        </w:tc>
        <w:tc>
          <w:tcPr>
            <w:tcW w:w="454" w:type="dxa"/>
          </w:tcPr>
          <w:p w14:paraId="169C0712" w14:textId="77777777" w:rsidR="009166E9" w:rsidRPr="00E9603C" w:rsidRDefault="009166E9">
            <w:pPr>
              <w:pStyle w:val="TAC"/>
              <w:rPr>
                <w:lang w:eastAsia="zh-CN"/>
              </w:rPr>
            </w:pPr>
          </w:p>
        </w:tc>
        <w:tc>
          <w:tcPr>
            <w:tcW w:w="454" w:type="dxa"/>
          </w:tcPr>
          <w:p w14:paraId="7AC7F1B0" w14:textId="77777777" w:rsidR="009166E9" w:rsidRPr="00E9603C" w:rsidRDefault="009166E9">
            <w:pPr>
              <w:pStyle w:val="TAC"/>
              <w:rPr>
                <w:lang w:eastAsia="zh-CN"/>
              </w:rPr>
            </w:pPr>
          </w:p>
        </w:tc>
        <w:tc>
          <w:tcPr>
            <w:tcW w:w="454" w:type="dxa"/>
          </w:tcPr>
          <w:p w14:paraId="638FD6F6" w14:textId="77777777" w:rsidR="009166E9" w:rsidRPr="00E9603C" w:rsidRDefault="009166E9">
            <w:pPr>
              <w:pStyle w:val="TAC"/>
              <w:rPr>
                <w:lang w:eastAsia="zh-CN"/>
              </w:rPr>
            </w:pPr>
          </w:p>
        </w:tc>
        <w:tc>
          <w:tcPr>
            <w:tcW w:w="454" w:type="dxa"/>
          </w:tcPr>
          <w:p w14:paraId="2036761C" w14:textId="77777777" w:rsidR="009166E9" w:rsidRPr="00E9603C" w:rsidRDefault="009166E9">
            <w:pPr>
              <w:pStyle w:val="TAC"/>
              <w:rPr>
                <w:lang w:eastAsia="zh-CN"/>
              </w:rPr>
            </w:pPr>
          </w:p>
        </w:tc>
        <w:tc>
          <w:tcPr>
            <w:tcW w:w="454" w:type="dxa"/>
          </w:tcPr>
          <w:p w14:paraId="645DC25F" w14:textId="77777777" w:rsidR="009166E9" w:rsidRPr="00E9603C" w:rsidRDefault="009166E9">
            <w:pPr>
              <w:pStyle w:val="TAC"/>
              <w:rPr>
                <w:lang w:eastAsia="zh-CN"/>
              </w:rPr>
            </w:pPr>
          </w:p>
        </w:tc>
        <w:tc>
          <w:tcPr>
            <w:tcW w:w="454" w:type="dxa"/>
          </w:tcPr>
          <w:p w14:paraId="7BF6AB2C" w14:textId="77777777" w:rsidR="009166E9" w:rsidRPr="00E9603C" w:rsidRDefault="009166E9">
            <w:pPr>
              <w:pStyle w:val="TAC"/>
              <w:rPr>
                <w:lang w:eastAsia="zh-CN"/>
              </w:rPr>
            </w:pPr>
          </w:p>
        </w:tc>
      </w:tr>
      <w:tr w:rsidR="009166E9" w:rsidRPr="00E9603C" w14:paraId="39A9910C" w14:textId="77777777">
        <w:trPr>
          <w:cantSplit/>
          <w:trHeight w:val="191"/>
        </w:trPr>
        <w:tc>
          <w:tcPr>
            <w:tcW w:w="1215" w:type="dxa"/>
            <w:vAlign w:val="center"/>
          </w:tcPr>
          <w:p w14:paraId="5E9C6A65" w14:textId="77777777" w:rsidR="009166E9" w:rsidRPr="00E9603C" w:rsidRDefault="009166E9">
            <w:pPr>
              <w:pStyle w:val="TAC"/>
              <w:rPr>
                <w:lang w:eastAsia="zh-CN"/>
              </w:rPr>
            </w:pPr>
            <w:r w:rsidRPr="00E9603C">
              <w:rPr>
                <w:lang w:eastAsia="zh-CN"/>
              </w:rPr>
              <w:t>16</w:t>
            </w:r>
          </w:p>
        </w:tc>
        <w:tc>
          <w:tcPr>
            <w:tcW w:w="284" w:type="dxa"/>
            <w:vAlign w:val="center"/>
          </w:tcPr>
          <w:p w14:paraId="31AA85F3" w14:textId="77777777" w:rsidR="009166E9" w:rsidRPr="00E9603C" w:rsidRDefault="009166E9">
            <w:pPr>
              <w:pStyle w:val="TAC"/>
              <w:rPr>
                <w:lang w:eastAsia="zh-CN"/>
              </w:rPr>
            </w:pPr>
          </w:p>
        </w:tc>
        <w:tc>
          <w:tcPr>
            <w:tcW w:w="284" w:type="dxa"/>
            <w:vAlign w:val="center"/>
          </w:tcPr>
          <w:p w14:paraId="75E18C46" w14:textId="77777777" w:rsidR="009166E9" w:rsidRPr="00E9603C" w:rsidRDefault="009166E9">
            <w:pPr>
              <w:pStyle w:val="TAC"/>
              <w:rPr>
                <w:lang w:eastAsia="zh-CN"/>
              </w:rPr>
            </w:pPr>
            <w:r w:rsidRPr="00E9603C">
              <w:rPr>
                <w:lang w:eastAsia="zh-CN"/>
              </w:rPr>
              <w:t>X</w:t>
            </w:r>
          </w:p>
        </w:tc>
        <w:tc>
          <w:tcPr>
            <w:tcW w:w="284" w:type="dxa"/>
            <w:vAlign w:val="center"/>
          </w:tcPr>
          <w:p w14:paraId="68CF40D4" w14:textId="77777777" w:rsidR="009166E9" w:rsidRPr="00E9603C" w:rsidRDefault="009166E9">
            <w:pPr>
              <w:pStyle w:val="TAC"/>
              <w:rPr>
                <w:lang w:eastAsia="zh-CN"/>
              </w:rPr>
            </w:pPr>
          </w:p>
        </w:tc>
        <w:tc>
          <w:tcPr>
            <w:tcW w:w="284" w:type="dxa"/>
          </w:tcPr>
          <w:p w14:paraId="71F6F854" w14:textId="77777777" w:rsidR="009166E9" w:rsidRPr="00E9603C" w:rsidRDefault="009166E9">
            <w:pPr>
              <w:pStyle w:val="TAC"/>
              <w:rPr>
                <w:lang w:eastAsia="zh-CN"/>
              </w:rPr>
            </w:pPr>
          </w:p>
        </w:tc>
        <w:tc>
          <w:tcPr>
            <w:tcW w:w="284" w:type="dxa"/>
          </w:tcPr>
          <w:p w14:paraId="2AA19D43" w14:textId="77777777" w:rsidR="009166E9" w:rsidRPr="00E9603C" w:rsidRDefault="009166E9">
            <w:pPr>
              <w:pStyle w:val="TAC"/>
              <w:rPr>
                <w:lang w:eastAsia="zh-CN"/>
              </w:rPr>
            </w:pPr>
          </w:p>
        </w:tc>
        <w:tc>
          <w:tcPr>
            <w:tcW w:w="284" w:type="dxa"/>
          </w:tcPr>
          <w:p w14:paraId="151AD8CD" w14:textId="77777777" w:rsidR="009166E9" w:rsidRPr="00E9603C" w:rsidRDefault="009166E9">
            <w:pPr>
              <w:pStyle w:val="TAC"/>
              <w:rPr>
                <w:lang w:eastAsia="zh-CN"/>
              </w:rPr>
            </w:pPr>
          </w:p>
        </w:tc>
        <w:tc>
          <w:tcPr>
            <w:tcW w:w="284" w:type="dxa"/>
          </w:tcPr>
          <w:p w14:paraId="41FBF28F" w14:textId="77777777" w:rsidR="009166E9" w:rsidRPr="00E9603C" w:rsidRDefault="009166E9">
            <w:pPr>
              <w:pStyle w:val="TAC"/>
              <w:rPr>
                <w:lang w:eastAsia="zh-CN"/>
              </w:rPr>
            </w:pPr>
          </w:p>
        </w:tc>
        <w:tc>
          <w:tcPr>
            <w:tcW w:w="284" w:type="dxa"/>
          </w:tcPr>
          <w:p w14:paraId="799539BA" w14:textId="77777777" w:rsidR="009166E9" w:rsidRPr="00E9603C" w:rsidRDefault="009166E9">
            <w:pPr>
              <w:pStyle w:val="TAC"/>
              <w:rPr>
                <w:lang w:eastAsia="zh-CN"/>
              </w:rPr>
            </w:pPr>
          </w:p>
        </w:tc>
        <w:tc>
          <w:tcPr>
            <w:tcW w:w="284" w:type="dxa"/>
          </w:tcPr>
          <w:p w14:paraId="6CD49658" w14:textId="77777777" w:rsidR="009166E9" w:rsidRPr="00E9603C" w:rsidRDefault="009166E9">
            <w:pPr>
              <w:pStyle w:val="TAC"/>
              <w:rPr>
                <w:lang w:eastAsia="zh-CN"/>
              </w:rPr>
            </w:pPr>
          </w:p>
        </w:tc>
        <w:tc>
          <w:tcPr>
            <w:tcW w:w="454" w:type="dxa"/>
          </w:tcPr>
          <w:p w14:paraId="32989EE3" w14:textId="77777777" w:rsidR="009166E9" w:rsidRPr="00E9603C" w:rsidRDefault="009166E9">
            <w:pPr>
              <w:pStyle w:val="TAC"/>
              <w:rPr>
                <w:lang w:eastAsia="zh-CN"/>
              </w:rPr>
            </w:pPr>
          </w:p>
        </w:tc>
        <w:tc>
          <w:tcPr>
            <w:tcW w:w="454" w:type="dxa"/>
          </w:tcPr>
          <w:p w14:paraId="24143A1E" w14:textId="77777777" w:rsidR="009166E9" w:rsidRPr="00E9603C" w:rsidRDefault="009166E9">
            <w:pPr>
              <w:pStyle w:val="TAC"/>
              <w:rPr>
                <w:lang w:eastAsia="zh-CN"/>
              </w:rPr>
            </w:pPr>
            <w:r w:rsidRPr="00E9603C">
              <w:rPr>
                <w:lang w:eastAsia="zh-CN"/>
              </w:rPr>
              <w:t>X</w:t>
            </w:r>
          </w:p>
        </w:tc>
        <w:tc>
          <w:tcPr>
            <w:tcW w:w="454" w:type="dxa"/>
          </w:tcPr>
          <w:p w14:paraId="37064799" w14:textId="77777777" w:rsidR="009166E9" w:rsidRPr="00E9603C" w:rsidRDefault="009166E9">
            <w:pPr>
              <w:pStyle w:val="TAC"/>
              <w:rPr>
                <w:lang w:eastAsia="zh-CN"/>
              </w:rPr>
            </w:pPr>
          </w:p>
        </w:tc>
        <w:tc>
          <w:tcPr>
            <w:tcW w:w="454" w:type="dxa"/>
          </w:tcPr>
          <w:p w14:paraId="06F582FD" w14:textId="77777777" w:rsidR="009166E9" w:rsidRPr="00E9603C" w:rsidRDefault="009166E9">
            <w:pPr>
              <w:pStyle w:val="TAC"/>
              <w:rPr>
                <w:lang w:eastAsia="zh-CN"/>
              </w:rPr>
            </w:pPr>
          </w:p>
        </w:tc>
        <w:tc>
          <w:tcPr>
            <w:tcW w:w="454" w:type="dxa"/>
          </w:tcPr>
          <w:p w14:paraId="13AEE58D" w14:textId="77777777" w:rsidR="009166E9" w:rsidRPr="00E9603C" w:rsidRDefault="009166E9">
            <w:pPr>
              <w:pStyle w:val="TAC"/>
              <w:rPr>
                <w:lang w:eastAsia="zh-CN"/>
              </w:rPr>
            </w:pPr>
          </w:p>
        </w:tc>
        <w:tc>
          <w:tcPr>
            <w:tcW w:w="454" w:type="dxa"/>
          </w:tcPr>
          <w:p w14:paraId="37A90A32" w14:textId="77777777" w:rsidR="009166E9" w:rsidRPr="00E9603C" w:rsidRDefault="009166E9">
            <w:pPr>
              <w:pStyle w:val="TAC"/>
              <w:rPr>
                <w:lang w:eastAsia="zh-CN"/>
              </w:rPr>
            </w:pPr>
          </w:p>
        </w:tc>
        <w:tc>
          <w:tcPr>
            <w:tcW w:w="454" w:type="dxa"/>
          </w:tcPr>
          <w:p w14:paraId="6AF8EDF0" w14:textId="77777777" w:rsidR="009166E9" w:rsidRPr="00E9603C" w:rsidRDefault="009166E9">
            <w:pPr>
              <w:pStyle w:val="TAC"/>
              <w:rPr>
                <w:lang w:eastAsia="zh-CN"/>
              </w:rPr>
            </w:pPr>
          </w:p>
        </w:tc>
        <w:tc>
          <w:tcPr>
            <w:tcW w:w="454" w:type="dxa"/>
          </w:tcPr>
          <w:p w14:paraId="6ACCFEDB" w14:textId="77777777" w:rsidR="009166E9" w:rsidRPr="00E9603C" w:rsidRDefault="009166E9">
            <w:pPr>
              <w:pStyle w:val="TAC"/>
              <w:rPr>
                <w:lang w:eastAsia="zh-CN"/>
              </w:rPr>
            </w:pPr>
          </w:p>
        </w:tc>
        <w:tc>
          <w:tcPr>
            <w:tcW w:w="454" w:type="dxa"/>
          </w:tcPr>
          <w:p w14:paraId="5559FC56" w14:textId="77777777" w:rsidR="009166E9" w:rsidRPr="00E9603C" w:rsidRDefault="009166E9">
            <w:pPr>
              <w:pStyle w:val="TAC"/>
              <w:rPr>
                <w:lang w:eastAsia="zh-CN"/>
              </w:rPr>
            </w:pPr>
          </w:p>
        </w:tc>
        <w:tc>
          <w:tcPr>
            <w:tcW w:w="454" w:type="dxa"/>
          </w:tcPr>
          <w:p w14:paraId="783254EB" w14:textId="77777777" w:rsidR="009166E9" w:rsidRPr="00E9603C" w:rsidRDefault="009166E9">
            <w:pPr>
              <w:pStyle w:val="TAC"/>
              <w:rPr>
                <w:lang w:eastAsia="zh-CN"/>
              </w:rPr>
            </w:pPr>
          </w:p>
        </w:tc>
        <w:tc>
          <w:tcPr>
            <w:tcW w:w="454" w:type="dxa"/>
          </w:tcPr>
          <w:p w14:paraId="3DF0A7DE" w14:textId="77777777" w:rsidR="009166E9" w:rsidRPr="00E9603C" w:rsidRDefault="009166E9">
            <w:pPr>
              <w:pStyle w:val="TAC"/>
              <w:rPr>
                <w:lang w:eastAsia="zh-CN"/>
              </w:rPr>
            </w:pPr>
          </w:p>
        </w:tc>
        <w:tc>
          <w:tcPr>
            <w:tcW w:w="454" w:type="dxa"/>
          </w:tcPr>
          <w:p w14:paraId="5464CA16" w14:textId="77777777" w:rsidR="009166E9" w:rsidRPr="00E9603C" w:rsidRDefault="009166E9">
            <w:pPr>
              <w:pStyle w:val="TAC"/>
              <w:rPr>
                <w:lang w:eastAsia="zh-CN"/>
              </w:rPr>
            </w:pPr>
          </w:p>
        </w:tc>
      </w:tr>
      <w:tr w:rsidR="009166E9" w:rsidRPr="00E9603C" w14:paraId="7974B635" w14:textId="77777777">
        <w:trPr>
          <w:cantSplit/>
          <w:trHeight w:val="191"/>
        </w:trPr>
        <w:tc>
          <w:tcPr>
            <w:tcW w:w="1215" w:type="dxa"/>
            <w:vAlign w:val="center"/>
          </w:tcPr>
          <w:p w14:paraId="392E5825" w14:textId="77777777" w:rsidR="009166E9" w:rsidRPr="00E9603C" w:rsidRDefault="009166E9">
            <w:pPr>
              <w:pStyle w:val="TAC"/>
              <w:rPr>
                <w:lang w:eastAsia="zh-CN"/>
              </w:rPr>
            </w:pPr>
            <w:r w:rsidRPr="00E9603C">
              <w:rPr>
                <w:lang w:eastAsia="zh-CN"/>
              </w:rPr>
              <w:t>17</w:t>
            </w:r>
          </w:p>
        </w:tc>
        <w:tc>
          <w:tcPr>
            <w:tcW w:w="284" w:type="dxa"/>
            <w:vAlign w:val="center"/>
          </w:tcPr>
          <w:p w14:paraId="41F854AA" w14:textId="77777777" w:rsidR="009166E9" w:rsidRPr="00E9603C" w:rsidRDefault="009166E9">
            <w:pPr>
              <w:pStyle w:val="TAC"/>
              <w:rPr>
                <w:lang w:eastAsia="zh-CN"/>
              </w:rPr>
            </w:pPr>
          </w:p>
        </w:tc>
        <w:tc>
          <w:tcPr>
            <w:tcW w:w="284" w:type="dxa"/>
            <w:vAlign w:val="center"/>
          </w:tcPr>
          <w:p w14:paraId="6ED4D3B3" w14:textId="77777777" w:rsidR="009166E9" w:rsidRPr="00E9603C" w:rsidRDefault="009166E9">
            <w:pPr>
              <w:pStyle w:val="TAC"/>
              <w:rPr>
                <w:lang w:eastAsia="zh-CN"/>
              </w:rPr>
            </w:pPr>
            <w:r w:rsidRPr="00E9603C">
              <w:rPr>
                <w:lang w:eastAsia="zh-CN"/>
              </w:rPr>
              <w:t>X</w:t>
            </w:r>
          </w:p>
        </w:tc>
        <w:tc>
          <w:tcPr>
            <w:tcW w:w="284" w:type="dxa"/>
            <w:vAlign w:val="center"/>
          </w:tcPr>
          <w:p w14:paraId="75CA60FA" w14:textId="77777777" w:rsidR="009166E9" w:rsidRPr="00E9603C" w:rsidRDefault="009166E9">
            <w:pPr>
              <w:pStyle w:val="TAC"/>
              <w:rPr>
                <w:lang w:eastAsia="zh-CN"/>
              </w:rPr>
            </w:pPr>
          </w:p>
        </w:tc>
        <w:tc>
          <w:tcPr>
            <w:tcW w:w="284" w:type="dxa"/>
          </w:tcPr>
          <w:p w14:paraId="6FF746D6" w14:textId="77777777" w:rsidR="009166E9" w:rsidRPr="00E9603C" w:rsidRDefault="009166E9">
            <w:pPr>
              <w:pStyle w:val="TAC"/>
              <w:rPr>
                <w:lang w:eastAsia="zh-CN"/>
              </w:rPr>
            </w:pPr>
          </w:p>
        </w:tc>
        <w:tc>
          <w:tcPr>
            <w:tcW w:w="284" w:type="dxa"/>
          </w:tcPr>
          <w:p w14:paraId="7C656EDC" w14:textId="77777777" w:rsidR="009166E9" w:rsidRPr="00E9603C" w:rsidRDefault="009166E9">
            <w:pPr>
              <w:pStyle w:val="TAC"/>
              <w:rPr>
                <w:lang w:eastAsia="zh-CN"/>
              </w:rPr>
            </w:pPr>
          </w:p>
        </w:tc>
        <w:tc>
          <w:tcPr>
            <w:tcW w:w="284" w:type="dxa"/>
          </w:tcPr>
          <w:p w14:paraId="5A5AD625" w14:textId="77777777" w:rsidR="009166E9" w:rsidRPr="00E9603C" w:rsidRDefault="009166E9">
            <w:pPr>
              <w:pStyle w:val="TAC"/>
              <w:rPr>
                <w:lang w:eastAsia="zh-CN"/>
              </w:rPr>
            </w:pPr>
          </w:p>
        </w:tc>
        <w:tc>
          <w:tcPr>
            <w:tcW w:w="284" w:type="dxa"/>
          </w:tcPr>
          <w:p w14:paraId="69D63CC1" w14:textId="77777777" w:rsidR="009166E9" w:rsidRPr="00E9603C" w:rsidRDefault="009166E9">
            <w:pPr>
              <w:pStyle w:val="TAC"/>
              <w:rPr>
                <w:lang w:eastAsia="zh-CN"/>
              </w:rPr>
            </w:pPr>
          </w:p>
        </w:tc>
        <w:tc>
          <w:tcPr>
            <w:tcW w:w="284" w:type="dxa"/>
          </w:tcPr>
          <w:p w14:paraId="5AE5A6DB" w14:textId="77777777" w:rsidR="009166E9" w:rsidRPr="00E9603C" w:rsidRDefault="009166E9">
            <w:pPr>
              <w:pStyle w:val="TAC"/>
              <w:rPr>
                <w:lang w:eastAsia="zh-CN"/>
              </w:rPr>
            </w:pPr>
          </w:p>
        </w:tc>
        <w:tc>
          <w:tcPr>
            <w:tcW w:w="284" w:type="dxa"/>
          </w:tcPr>
          <w:p w14:paraId="373F0B3B" w14:textId="77777777" w:rsidR="009166E9" w:rsidRPr="00E9603C" w:rsidRDefault="009166E9">
            <w:pPr>
              <w:pStyle w:val="TAC"/>
              <w:rPr>
                <w:lang w:eastAsia="zh-CN"/>
              </w:rPr>
            </w:pPr>
          </w:p>
        </w:tc>
        <w:tc>
          <w:tcPr>
            <w:tcW w:w="454" w:type="dxa"/>
          </w:tcPr>
          <w:p w14:paraId="089EB0F3" w14:textId="77777777" w:rsidR="009166E9" w:rsidRPr="00E9603C" w:rsidRDefault="009166E9">
            <w:pPr>
              <w:pStyle w:val="TAC"/>
              <w:rPr>
                <w:lang w:eastAsia="zh-CN"/>
              </w:rPr>
            </w:pPr>
          </w:p>
        </w:tc>
        <w:tc>
          <w:tcPr>
            <w:tcW w:w="454" w:type="dxa"/>
          </w:tcPr>
          <w:p w14:paraId="4AF71DF0" w14:textId="77777777" w:rsidR="009166E9" w:rsidRPr="00E9603C" w:rsidRDefault="009166E9">
            <w:pPr>
              <w:pStyle w:val="TAC"/>
              <w:rPr>
                <w:lang w:eastAsia="zh-CN"/>
              </w:rPr>
            </w:pPr>
          </w:p>
        </w:tc>
        <w:tc>
          <w:tcPr>
            <w:tcW w:w="454" w:type="dxa"/>
          </w:tcPr>
          <w:p w14:paraId="05445ADB" w14:textId="77777777" w:rsidR="009166E9" w:rsidRPr="00E9603C" w:rsidRDefault="009166E9">
            <w:pPr>
              <w:pStyle w:val="TAC"/>
              <w:rPr>
                <w:lang w:eastAsia="zh-CN"/>
              </w:rPr>
            </w:pPr>
          </w:p>
        </w:tc>
        <w:tc>
          <w:tcPr>
            <w:tcW w:w="454" w:type="dxa"/>
          </w:tcPr>
          <w:p w14:paraId="2A5E2ECB" w14:textId="77777777" w:rsidR="009166E9" w:rsidRPr="00E9603C" w:rsidRDefault="009166E9">
            <w:pPr>
              <w:pStyle w:val="TAC"/>
              <w:rPr>
                <w:lang w:eastAsia="zh-CN"/>
              </w:rPr>
            </w:pPr>
          </w:p>
        </w:tc>
        <w:tc>
          <w:tcPr>
            <w:tcW w:w="454" w:type="dxa"/>
          </w:tcPr>
          <w:p w14:paraId="7A35F42A" w14:textId="77777777" w:rsidR="009166E9" w:rsidRPr="00E9603C" w:rsidRDefault="009166E9">
            <w:pPr>
              <w:pStyle w:val="TAC"/>
              <w:rPr>
                <w:lang w:eastAsia="zh-CN"/>
              </w:rPr>
            </w:pPr>
          </w:p>
        </w:tc>
        <w:tc>
          <w:tcPr>
            <w:tcW w:w="454" w:type="dxa"/>
          </w:tcPr>
          <w:p w14:paraId="02E4E7F9" w14:textId="77777777" w:rsidR="009166E9" w:rsidRPr="00E9603C" w:rsidRDefault="009166E9">
            <w:pPr>
              <w:pStyle w:val="TAC"/>
              <w:rPr>
                <w:lang w:eastAsia="zh-CN"/>
              </w:rPr>
            </w:pPr>
          </w:p>
        </w:tc>
        <w:tc>
          <w:tcPr>
            <w:tcW w:w="454" w:type="dxa"/>
          </w:tcPr>
          <w:p w14:paraId="22A3E08C" w14:textId="77777777" w:rsidR="009166E9" w:rsidRPr="00E9603C" w:rsidRDefault="009166E9">
            <w:pPr>
              <w:pStyle w:val="TAC"/>
              <w:rPr>
                <w:lang w:eastAsia="zh-CN"/>
              </w:rPr>
            </w:pPr>
          </w:p>
        </w:tc>
        <w:tc>
          <w:tcPr>
            <w:tcW w:w="454" w:type="dxa"/>
          </w:tcPr>
          <w:p w14:paraId="03EA3155" w14:textId="77777777" w:rsidR="009166E9" w:rsidRPr="00E9603C" w:rsidRDefault="009166E9">
            <w:pPr>
              <w:pStyle w:val="TAC"/>
              <w:rPr>
                <w:lang w:eastAsia="zh-CN"/>
              </w:rPr>
            </w:pPr>
          </w:p>
        </w:tc>
        <w:tc>
          <w:tcPr>
            <w:tcW w:w="454" w:type="dxa"/>
          </w:tcPr>
          <w:p w14:paraId="4A734586" w14:textId="77777777" w:rsidR="009166E9" w:rsidRPr="00E9603C" w:rsidRDefault="009166E9">
            <w:pPr>
              <w:pStyle w:val="TAC"/>
              <w:rPr>
                <w:lang w:eastAsia="zh-CN"/>
              </w:rPr>
            </w:pPr>
          </w:p>
        </w:tc>
        <w:tc>
          <w:tcPr>
            <w:tcW w:w="454" w:type="dxa"/>
          </w:tcPr>
          <w:p w14:paraId="433EEFA2" w14:textId="77777777" w:rsidR="009166E9" w:rsidRPr="00E9603C" w:rsidRDefault="009166E9">
            <w:pPr>
              <w:pStyle w:val="TAC"/>
              <w:rPr>
                <w:lang w:eastAsia="zh-CN"/>
              </w:rPr>
            </w:pPr>
          </w:p>
        </w:tc>
        <w:tc>
          <w:tcPr>
            <w:tcW w:w="454" w:type="dxa"/>
          </w:tcPr>
          <w:p w14:paraId="607BFE67" w14:textId="77777777" w:rsidR="009166E9" w:rsidRPr="00E9603C" w:rsidRDefault="009166E9">
            <w:pPr>
              <w:pStyle w:val="TAC"/>
              <w:rPr>
                <w:lang w:eastAsia="zh-CN"/>
              </w:rPr>
            </w:pPr>
          </w:p>
        </w:tc>
        <w:tc>
          <w:tcPr>
            <w:tcW w:w="454" w:type="dxa"/>
          </w:tcPr>
          <w:p w14:paraId="0FDBAC7B" w14:textId="77777777" w:rsidR="009166E9" w:rsidRPr="00E9603C" w:rsidRDefault="009166E9">
            <w:pPr>
              <w:pStyle w:val="TAC"/>
              <w:rPr>
                <w:lang w:eastAsia="zh-CN"/>
              </w:rPr>
            </w:pPr>
          </w:p>
        </w:tc>
      </w:tr>
      <w:tr w:rsidR="009166E9" w:rsidRPr="00E9603C" w14:paraId="2CB44F30" w14:textId="77777777">
        <w:trPr>
          <w:cantSplit/>
          <w:trHeight w:val="191"/>
        </w:trPr>
        <w:tc>
          <w:tcPr>
            <w:tcW w:w="1215" w:type="dxa"/>
            <w:vAlign w:val="center"/>
          </w:tcPr>
          <w:p w14:paraId="0D7F130E" w14:textId="77777777" w:rsidR="009166E9" w:rsidRPr="00E9603C" w:rsidRDefault="009166E9">
            <w:pPr>
              <w:pStyle w:val="TAC"/>
              <w:rPr>
                <w:lang w:eastAsia="zh-CN"/>
              </w:rPr>
            </w:pPr>
            <w:r w:rsidRPr="00E9603C">
              <w:rPr>
                <w:lang w:eastAsia="zh-CN"/>
              </w:rPr>
              <w:t>18</w:t>
            </w:r>
          </w:p>
        </w:tc>
        <w:tc>
          <w:tcPr>
            <w:tcW w:w="284" w:type="dxa"/>
            <w:vAlign w:val="center"/>
          </w:tcPr>
          <w:p w14:paraId="5F0AC70B" w14:textId="77777777" w:rsidR="009166E9" w:rsidRPr="00E9603C" w:rsidRDefault="009166E9">
            <w:pPr>
              <w:pStyle w:val="TAC"/>
              <w:rPr>
                <w:lang w:eastAsia="zh-CN"/>
              </w:rPr>
            </w:pPr>
          </w:p>
        </w:tc>
        <w:tc>
          <w:tcPr>
            <w:tcW w:w="284" w:type="dxa"/>
            <w:vAlign w:val="center"/>
          </w:tcPr>
          <w:p w14:paraId="3B82CB5C" w14:textId="77777777" w:rsidR="009166E9" w:rsidRPr="00E9603C" w:rsidRDefault="009166E9">
            <w:pPr>
              <w:pStyle w:val="TAC"/>
              <w:rPr>
                <w:lang w:eastAsia="zh-CN"/>
              </w:rPr>
            </w:pPr>
            <w:r w:rsidRPr="00E9603C">
              <w:rPr>
                <w:lang w:eastAsia="zh-CN"/>
              </w:rPr>
              <w:t>X</w:t>
            </w:r>
          </w:p>
        </w:tc>
        <w:tc>
          <w:tcPr>
            <w:tcW w:w="284" w:type="dxa"/>
            <w:vAlign w:val="center"/>
          </w:tcPr>
          <w:p w14:paraId="23C06483" w14:textId="77777777" w:rsidR="009166E9" w:rsidRPr="00E9603C" w:rsidRDefault="009166E9">
            <w:pPr>
              <w:pStyle w:val="TAC"/>
              <w:rPr>
                <w:lang w:eastAsia="zh-CN"/>
              </w:rPr>
            </w:pPr>
          </w:p>
        </w:tc>
        <w:tc>
          <w:tcPr>
            <w:tcW w:w="284" w:type="dxa"/>
          </w:tcPr>
          <w:p w14:paraId="26DCB222" w14:textId="77777777" w:rsidR="009166E9" w:rsidRPr="00E9603C" w:rsidRDefault="009166E9">
            <w:pPr>
              <w:pStyle w:val="TAC"/>
              <w:rPr>
                <w:lang w:eastAsia="zh-CN"/>
              </w:rPr>
            </w:pPr>
          </w:p>
        </w:tc>
        <w:tc>
          <w:tcPr>
            <w:tcW w:w="284" w:type="dxa"/>
          </w:tcPr>
          <w:p w14:paraId="7BAA9332" w14:textId="77777777" w:rsidR="009166E9" w:rsidRPr="00E9603C" w:rsidRDefault="009166E9">
            <w:pPr>
              <w:pStyle w:val="TAC"/>
              <w:rPr>
                <w:lang w:eastAsia="zh-CN"/>
              </w:rPr>
            </w:pPr>
          </w:p>
        </w:tc>
        <w:tc>
          <w:tcPr>
            <w:tcW w:w="284" w:type="dxa"/>
          </w:tcPr>
          <w:p w14:paraId="59DDE4FE" w14:textId="77777777" w:rsidR="009166E9" w:rsidRPr="00E9603C" w:rsidRDefault="009166E9">
            <w:pPr>
              <w:pStyle w:val="TAC"/>
              <w:rPr>
                <w:lang w:eastAsia="zh-CN"/>
              </w:rPr>
            </w:pPr>
          </w:p>
        </w:tc>
        <w:tc>
          <w:tcPr>
            <w:tcW w:w="284" w:type="dxa"/>
          </w:tcPr>
          <w:p w14:paraId="30A6B99E" w14:textId="77777777" w:rsidR="009166E9" w:rsidRPr="00E9603C" w:rsidRDefault="009166E9">
            <w:pPr>
              <w:pStyle w:val="TAC"/>
              <w:rPr>
                <w:lang w:eastAsia="zh-CN"/>
              </w:rPr>
            </w:pPr>
          </w:p>
        </w:tc>
        <w:tc>
          <w:tcPr>
            <w:tcW w:w="284" w:type="dxa"/>
          </w:tcPr>
          <w:p w14:paraId="072BB7F8" w14:textId="77777777" w:rsidR="009166E9" w:rsidRPr="00E9603C" w:rsidRDefault="009166E9">
            <w:pPr>
              <w:pStyle w:val="TAC"/>
              <w:rPr>
                <w:lang w:eastAsia="zh-CN"/>
              </w:rPr>
            </w:pPr>
          </w:p>
        </w:tc>
        <w:tc>
          <w:tcPr>
            <w:tcW w:w="284" w:type="dxa"/>
          </w:tcPr>
          <w:p w14:paraId="333D6934" w14:textId="77777777" w:rsidR="009166E9" w:rsidRPr="00E9603C" w:rsidRDefault="009166E9">
            <w:pPr>
              <w:pStyle w:val="TAC"/>
              <w:rPr>
                <w:lang w:eastAsia="zh-CN"/>
              </w:rPr>
            </w:pPr>
          </w:p>
        </w:tc>
        <w:tc>
          <w:tcPr>
            <w:tcW w:w="454" w:type="dxa"/>
          </w:tcPr>
          <w:p w14:paraId="55F9CE00" w14:textId="77777777" w:rsidR="009166E9" w:rsidRPr="00E9603C" w:rsidRDefault="009166E9">
            <w:pPr>
              <w:pStyle w:val="TAC"/>
              <w:rPr>
                <w:lang w:eastAsia="zh-CN"/>
              </w:rPr>
            </w:pPr>
          </w:p>
        </w:tc>
        <w:tc>
          <w:tcPr>
            <w:tcW w:w="454" w:type="dxa"/>
          </w:tcPr>
          <w:p w14:paraId="6B60B53B" w14:textId="77777777" w:rsidR="009166E9" w:rsidRPr="00E9603C" w:rsidRDefault="009166E9">
            <w:pPr>
              <w:pStyle w:val="TAC"/>
              <w:rPr>
                <w:lang w:eastAsia="zh-CN"/>
              </w:rPr>
            </w:pPr>
          </w:p>
        </w:tc>
        <w:tc>
          <w:tcPr>
            <w:tcW w:w="454" w:type="dxa"/>
          </w:tcPr>
          <w:p w14:paraId="78159376" w14:textId="77777777" w:rsidR="009166E9" w:rsidRPr="00E9603C" w:rsidRDefault="009166E9">
            <w:pPr>
              <w:pStyle w:val="TAC"/>
              <w:rPr>
                <w:lang w:eastAsia="zh-CN"/>
              </w:rPr>
            </w:pPr>
          </w:p>
        </w:tc>
        <w:tc>
          <w:tcPr>
            <w:tcW w:w="454" w:type="dxa"/>
          </w:tcPr>
          <w:p w14:paraId="6EC71FF5" w14:textId="77777777" w:rsidR="009166E9" w:rsidRPr="00E9603C" w:rsidRDefault="009166E9">
            <w:pPr>
              <w:pStyle w:val="TAC"/>
              <w:rPr>
                <w:lang w:eastAsia="zh-CN"/>
              </w:rPr>
            </w:pPr>
          </w:p>
        </w:tc>
        <w:tc>
          <w:tcPr>
            <w:tcW w:w="454" w:type="dxa"/>
          </w:tcPr>
          <w:p w14:paraId="6821F136" w14:textId="77777777" w:rsidR="009166E9" w:rsidRPr="00E9603C" w:rsidRDefault="009166E9">
            <w:pPr>
              <w:pStyle w:val="TAC"/>
              <w:rPr>
                <w:lang w:eastAsia="zh-CN"/>
              </w:rPr>
            </w:pPr>
          </w:p>
        </w:tc>
        <w:tc>
          <w:tcPr>
            <w:tcW w:w="454" w:type="dxa"/>
          </w:tcPr>
          <w:p w14:paraId="792FA484" w14:textId="77777777" w:rsidR="009166E9" w:rsidRPr="00E9603C" w:rsidRDefault="009166E9">
            <w:pPr>
              <w:pStyle w:val="TAC"/>
              <w:rPr>
                <w:lang w:eastAsia="zh-CN"/>
              </w:rPr>
            </w:pPr>
          </w:p>
        </w:tc>
        <w:tc>
          <w:tcPr>
            <w:tcW w:w="454" w:type="dxa"/>
          </w:tcPr>
          <w:p w14:paraId="33C75E7B" w14:textId="77777777" w:rsidR="009166E9" w:rsidRPr="00E9603C" w:rsidRDefault="009166E9">
            <w:pPr>
              <w:pStyle w:val="TAC"/>
              <w:rPr>
                <w:lang w:eastAsia="zh-CN"/>
              </w:rPr>
            </w:pPr>
          </w:p>
        </w:tc>
        <w:tc>
          <w:tcPr>
            <w:tcW w:w="454" w:type="dxa"/>
          </w:tcPr>
          <w:p w14:paraId="02805859" w14:textId="77777777" w:rsidR="009166E9" w:rsidRPr="00E9603C" w:rsidRDefault="009166E9">
            <w:pPr>
              <w:pStyle w:val="TAC"/>
              <w:rPr>
                <w:lang w:eastAsia="zh-CN"/>
              </w:rPr>
            </w:pPr>
          </w:p>
        </w:tc>
        <w:tc>
          <w:tcPr>
            <w:tcW w:w="454" w:type="dxa"/>
          </w:tcPr>
          <w:p w14:paraId="10CA02A3" w14:textId="77777777" w:rsidR="009166E9" w:rsidRPr="00E9603C" w:rsidRDefault="009166E9">
            <w:pPr>
              <w:pStyle w:val="TAC"/>
              <w:rPr>
                <w:lang w:eastAsia="zh-CN"/>
              </w:rPr>
            </w:pPr>
          </w:p>
        </w:tc>
        <w:tc>
          <w:tcPr>
            <w:tcW w:w="454" w:type="dxa"/>
          </w:tcPr>
          <w:p w14:paraId="30D3D274" w14:textId="77777777" w:rsidR="009166E9" w:rsidRPr="00E9603C" w:rsidRDefault="009166E9">
            <w:pPr>
              <w:pStyle w:val="TAC"/>
              <w:rPr>
                <w:lang w:eastAsia="zh-CN"/>
              </w:rPr>
            </w:pPr>
          </w:p>
        </w:tc>
        <w:tc>
          <w:tcPr>
            <w:tcW w:w="454" w:type="dxa"/>
          </w:tcPr>
          <w:p w14:paraId="493D6F34" w14:textId="77777777" w:rsidR="009166E9" w:rsidRPr="00E9603C" w:rsidRDefault="009166E9">
            <w:pPr>
              <w:pStyle w:val="TAC"/>
              <w:rPr>
                <w:lang w:eastAsia="zh-CN"/>
              </w:rPr>
            </w:pPr>
          </w:p>
        </w:tc>
        <w:tc>
          <w:tcPr>
            <w:tcW w:w="454" w:type="dxa"/>
          </w:tcPr>
          <w:p w14:paraId="54DFE72B" w14:textId="77777777" w:rsidR="009166E9" w:rsidRPr="00E9603C" w:rsidRDefault="009166E9">
            <w:pPr>
              <w:pStyle w:val="TAC"/>
              <w:rPr>
                <w:lang w:eastAsia="zh-CN"/>
              </w:rPr>
            </w:pPr>
          </w:p>
        </w:tc>
      </w:tr>
      <w:tr w:rsidR="009166E9" w:rsidRPr="00E9603C" w14:paraId="3D080557" w14:textId="77777777">
        <w:trPr>
          <w:cantSplit/>
          <w:trHeight w:val="191"/>
        </w:trPr>
        <w:tc>
          <w:tcPr>
            <w:tcW w:w="1215" w:type="dxa"/>
            <w:vAlign w:val="center"/>
          </w:tcPr>
          <w:p w14:paraId="1C4EB3DD" w14:textId="77777777" w:rsidR="009166E9" w:rsidRPr="00E9603C" w:rsidRDefault="009166E9">
            <w:pPr>
              <w:pStyle w:val="TAC"/>
              <w:rPr>
                <w:lang w:eastAsia="zh-CN"/>
              </w:rPr>
            </w:pPr>
            <w:r w:rsidRPr="00E9603C">
              <w:rPr>
                <w:lang w:eastAsia="zh-CN"/>
              </w:rPr>
              <w:t>19</w:t>
            </w:r>
          </w:p>
        </w:tc>
        <w:tc>
          <w:tcPr>
            <w:tcW w:w="284" w:type="dxa"/>
            <w:vAlign w:val="center"/>
          </w:tcPr>
          <w:p w14:paraId="1256ED72" w14:textId="77777777" w:rsidR="009166E9" w:rsidRPr="00E9603C" w:rsidRDefault="009166E9">
            <w:pPr>
              <w:pStyle w:val="TAC"/>
              <w:rPr>
                <w:lang w:eastAsia="zh-CN"/>
              </w:rPr>
            </w:pPr>
          </w:p>
        </w:tc>
        <w:tc>
          <w:tcPr>
            <w:tcW w:w="284" w:type="dxa"/>
            <w:vAlign w:val="center"/>
          </w:tcPr>
          <w:p w14:paraId="2BDFDED2" w14:textId="77777777" w:rsidR="009166E9" w:rsidRPr="00E9603C" w:rsidRDefault="009166E9">
            <w:pPr>
              <w:pStyle w:val="TAC"/>
              <w:rPr>
                <w:lang w:eastAsia="zh-CN"/>
              </w:rPr>
            </w:pPr>
            <w:r w:rsidRPr="00E9603C">
              <w:rPr>
                <w:lang w:eastAsia="zh-CN"/>
              </w:rPr>
              <w:t>X</w:t>
            </w:r>
          </w:p>
        </w:tc>
        <w:tc>
          <w:tcPr>
            <w:tcW w:w="284" w:type="dxa"/>
            <w:vAlign w:val="center"/>
          </w:tcPr>
          <w:p w14:paraId="4673DECD" w14:textId="77777777" w:rsidR="009166E9" w:rsidRPr="00E9603C" w:rsidRDefault="009166E9">
            <w:pPr>
              <w:pStyle w:val="TAC"/>
              <w:rPr>
                <w:lang w:eastAsia="zh-CN"/>
              </w:rPr>
            </w:pPr>
          </w:p>
        </w:tc>
        <w:tc>
          <w:tcPr>
            <w:tcW w:w="284" w:type="dxa"/>
          </w:tcPr>
          <w:p w14:paraId="6637475F" w14:textId="77777777" w:rsidR="009166E9" w:rsidRPr="00E9603C" w:rsidRDefault="009166E9">
            <w:pPr>
              <w:pStyle w:val="TAC"/>
              <w:rPr>
                <w:lang w:eastAsia="zh-CN"/>
              </w:rPr>
            </w:pPr>
          </w:p>
        </w:tc>
        <w:tc>
          <w:tcPr>
            <w:tcW w:w="284" w:type="dxa"/>
          </w:tcPr>
          <w:p w14:paraId="71B9ECBD" w14:textId="77777777" w:rsidR="009166E9" w:rsidRPr="00E9603C" w:rsidRDefault="009166E9">
            <w:pPr>
              <w:pStyle w:val="TAC"/>
              <w:rPr>
                <w:lang w:eastAsia="zh-CN"/>
              </w:rPr>
            </w:pPr>
          </w:p>
        </w:tc>
        <w:tc>
          <w:tcPr>
            <w:tcW w:w="284" w:type="dxa"/>
          </w:tcPr>
          <w:p w14:paraId="04BBF7B7" w14:textId="77777777" w:rsidR="009166E9" w:rsidRPr="00E9603C" w:rsidRDefault="009166E9">
            <w:pPr>
              <w:pStyle w:val="TAC"/>
              <w:rPr>
                <w:lang w:eastAsia="zh-CN"/>
              </w:rPr>
            </w:pPr>
          </w:p>
        </w:tc>
        <w:tc>
          <w:tcPr>
            <w:tcW w:w="284" w:type="dxa"/>
          </w:tcPr>
          <w:p w14:paraId="3A1ACE12" w14:textId="77777777" w:rsidR="009166E9" w:rsidRPr="00E9603C" w:rsidRDefault="009166E9">
            <w:pPr>
              <w:pStyle w:val="TAC"/>
              <w:rPr>
                <w:lang w:eastAsia="zh-CN"/>
              </w:rPr>
            </w:pPr>
          </w:p>
        </w:tc>
        <w:tc>
          <w:tcPr>
            <w:tcW w:w="284" w:type="dxa"/>
          </w:tcPr>
          <w:p w14:paraId="316050EC" w14:textId="77777777" w:rsidR="009166E9" w:rsidRPr="00E9603C" w:rsidRDefault="009166E9">
            <w:pPr>
              <w:pStyle w:val="TAC"/>
              <w:rPr>
                <w:lang w:eastAsia="zh-CN"/>
              </w:rPr>
            </w:pPr>
          </w:p>
        </w:tc>
        <w:tc>
          <w:tcPr>
            <w:tcW w:w="284" w:type="dxa"/>
          </w:tcPr>
          <w:p w14:paraId="570D330B" w14:textId="77777777" w:rsidR="009166E9" w:rsidRPr="00E9603C" w:rsidRDefault="009166E9">
            <w:pPr>
              <w:pStyle w:val="TAC"/>
              <w:rPr>
                <w:lang w:eastAsia="zh-CN"/>
              </w:rPr>
            </w:pPr>
          </w:p>
        </w:tc>
        <w:tc>
          <w:tcPr>
            <w:tcW w:w="454" w:type="dxa"/>
          </w:tcPr>
          <w:p w14:paraId="306C0783" w14:textId="77777777" w:rsidR="009166E9" w:rsidRPr="00E9603C" w:rsidRDefault="009166E9">
            <w:pPr>
              <w:pStyle w:val="TAC"/>
              <w:rPr>
                <w:lang w:eastAsia="zh-CN"/>
              </w:rPr>
            </w:pPr>
          </w:p>
        </w:tc>
        <w:tc>
          <w:tcPr>
            <w:tcW w:w="454" w:type="dxa"/>
          </w:tcPr>
          <w:p w14:paraId="3B68F040" w14:textId="77777777" w:rsidR="009166E9" w:rsidRPr="00E9603C" w:rsidRDefault="009166E9">
            <w:pPr>
              <w:pStyle w:val="TAC"/>
              <w:rPr>
                <w:lang w:eastAsia="zh-CN"/>
              </w:rPr>
            </w:pPr>
          </w:p>
        </w:tc>
        <w:tc>
          <w:tcPr>
            <w:tcW w:w="454" w:type="dxa"/>
          </w:tcPr>
          <w:p w14:paraId="43D5A1EA" w14:textId="77777777" w:rsidR="009166E9" w:rsidRPr="00E9603C" w:rsidRDefault="009166E9">
            <w:pPr>
              <w:pStyle w:val="TAC"/>
              <w:rPr>
                <w:lang w:eastAsia="zh-CN"/>
              </w:rPr>
            </w:pPr>
          </w:p>
        </w:tc>
        <w:tc>
          <w:tcPr>
            <w:tcW w:w="454" w:type="dxa"/>
          </w:tcPr>
          <w:p w14:paraId="75B15F9A" w14:textId="77777777" w:rsidR="009166E9" w:rsidRPr="00E9603C" w:rsidRDefault="009166E9">
            <w:pPr>
              <w:pStyle w:val="TAC"/>
              <w:rPr>
                <w:lang w:eastAsia="zh-CN"/>
              </w:rPr>
            </w:pPr>
          </w:p>
        </w:tc>
        <w:tc>
          <w:tcPr>
            <w:tcW w:w="454" w:type="dxa"/>
          </w:tcPr>
          <w:p w14:paraId="30AD8FBB" w14:textId="77777777" w:rsidR="009166E9" w:rsidRPr="00E9603C" w:rsidRDefault="009166E9">
            <w:pPr>
              <w:pStyle w:val="TAC"/>
              <w:rPr>
                <w:lang w:eastAsia="zh-CN"/>
              </w:rPr>
            </w:pPr>
          </w:p>
        </w:tc>
        <w:tc>
          <w:tcPr>
            <w:tcW w:w="454" w:type="dxa"/>
          </w:tcPr>
          <w:p w14:paraId="0D6FCB48" w14:textId="77777777" w:rsidR="009166E9" w:rsidRPr="00E9603C" w:rsidRDefault="009166E9">
            <w:pPr>
              <w:pStyle w:val="TAC"/>
              <w:rPr>
                <w:lang w:eastAsia="zh-CN"/>
              </w:rPr>
            </w:pPr>
          </w:p>
        </w:tc>
        <w:tc>
          <w:tcPr>
            <w:tcW w:w="454" w:type="dxa"/>
          </w:tcPr>
          <w:p w14:paraId="14D65489" w14:textId="77777777" w:rsidR="009166E9" w:rsidRPr="00E9603C" w:rsidRDefault="009166E9">
            <w:pPr>
              <w:pStyle w:val="TAC"/>
              <w:rPr>
                <w:lang w:eastAsia="zh-CN"/>
              </w:rPr>
            </w:pPr>
          </w:p>
        </w:tc>
        <w:tc>
          <w:tcPr>
            <w:tcW w:w="454" w:type="dxa"/>
          </w:tcPr>
          <w:p w14:paraId="7D75DB44" w14:textId="77777777" w:rsidR="009166E9" w:rsidRPr="00E9603C" w:rsidRDefault="009166E9">
            <w:pPr>
              <w:pStyle w:val="TAC"/>
              <w:rPr>
                <w:lang w:eastAsia="zh-CN"/>
              </w:rPr>
            </w:pPr>
          </w:p>
        </w:tc>
        <w:tc>
          <w:tcPr>
            <w:tcW w:w="454" w:type="dxa"/>
          </w:tcPr>
          <w:p w14:paraId="2D69B531" w14:textId="77777777" w:rsidR="009166E9" w:rsidRPr="00E9603C" w:rsidRDefault="009166E9">
            <w:pPr>
              <w:pStyle w:val="TAC"/>
              <w:rPr>
                <w:lang w:eastAsia="zh-CN"/>
              </w:rPr>
            </w:pPr>
          </w:p>
        </w:tc>
        <w:tc>
          <w:tcPr>
            <w:tcW w:w="454" w:type="dxa"/>
          </w:tcPr>
          <w:p w14:paraId="4B58EB72" w14:textId="77777777" w:rsidR="009166E9" w:rsidRPr="00E9603C" w:rsidRDefault="009166E9">
            <w:pPr>
              <w:pStyle w:val="TAC"/>
              <w:rPr>
                <w:lang w:eastAsia="zh-CN"/>
              </w:rPr>
            </w:pPr>
          </w:p>
        </w:tc>
        <w:tc>
          <w:tcPr>
            <w:tcW w:w="454" w:type="dxa"/>
          </w:tcPr>
          <w:p w14:paraId="2D4D5BAB" w14:textId="77777777" w:rsidR="009166E9" w:rsidRPr="00E9603C" w:rsidRDefault="009166E9">
            <w:pPr>
              <w:pStyle w:val="TAC"/>
              <w:rPr>
                <w:lang w:eastAsia="zh-CN"/>
              </w:rPr>
            </w:pPr>
          </w:p>
        </w:tc>
        <w:tc>
          <w:tcPr>
            <w:tcW w:w="454" w:type="dxa"/>
          </w:tcPr>
          <w:p w14:paraId="0BC26E24" w14:textId="77777777" w:rsidR="009166E9" w:rsidRPr="00E9603C" w:rsidRDefault="009166E9">
            <w:pPr>
              <w:pStyle w:val="TAC"/>
              <w:rPr>
                <w:lang w:eastAsia="zh-CN"/>
              </w:rPr>
            </w:pPr>
          </w:p>
        </w:tc>
      </w:tr>
      <w:tr w:rsidR="009166E9" w:rsidRPr="00E9603C" w14:paraId="7EA8CEB6" w14:textId="77777777">
        <w:trPr>
          <w:cantSplit/>
          <w:trHeight w:val="191"/>
        </w:trPr>
        <w:tc>
          <w:tcPr>
            <w:tcW w:w="1215" w:type="dxa"/>
            <w:vAlign w:val="center"/>
          </w:tcPr>
          <w:p w14:paraId="77C19F29" w14:textId="77777777" w:rsidR="009166E9" w:rsidRPr="00E9603C" w:rsidRDefault="009166E9">
            <w:pPr>
              <w:pStyle w:val="TAC"/>
              <w:rPr>
                <w:lang w:eastAsia="zh-CN"/>
              </w:rPr>
            </w:pPr>
            <w:r w:rsidRPr="00E9603C">
              <w:rPr>
                <w:lang w:eastAsia="zh-CN"/>
              </w:rPr>
              <w:t>20</w:t>
            </w:r>
          </w:p>
        </w:tc>
        <w:tc>
          <w:tcPr>
            <w:tcW w:w="284" w:type="dxa"/>
            <w:vAlign w:val="center"/>
          </w:tcPr>
          <w:p w14:paraId="5A03EFD0" w14:textId="77777777" w:rsidR="009166E9" w:rsidRPr="00E9603C" w:rsidRDefault="009166E9">
            <w:pPr>
              <w:pStyle w:val="TAC"/>
              <w:rPr>
                <w:lang w:eastAsia="zh-CN"/>
              </w:rPr>
            </w:pPr>
          </w:p>
        </w:tc>
        <w:tc>
          <w:tcPr>
            <w:tcW w:w="284" w:type="dxa"/>
            <w:vAlign w:val="center"/>
          </w:tcPr>
          <w:p w14:paraId="6413EB95" w14:textId="77777777" w:rsidR="009166E9" w:rsidRPr="00E9603C" w:rsidRDefault="009166E9">
            <w:pPr>
              <w:pStyle w:val="TAC"/>
              <w:rPr>
                <w:lang w:eastAsia="zh-CN"/>
              </w:rPr>
            </w:pPr>
            <w:r w:rsidRPr="00E9603C">
              <w:rPr>
                <w:lang w:eastAsia="zh-CN"/>
              </w:rPr>
              <w:t>X</w:t>
            </w:r>
          </w:p>
        </w:tc>
        <w:tc>
          <w:tcPr>
            <w:tcW w:w="284" w:type="dxa"/>
            <w:vAlign w:val="center"/>
          </w:tcPr>
          <w:p w14:paraId="6B4197FB" w14:textId="77777777" w:rsidR="009166E9" w:rsidRPr="00E9603C" w:rsidRDefault="009166E9">
            <w:pPr>
              <w:pStyle w:val="TAC"/>
              <w:rPr>
                <w:lang w:eastAsia="zh-CN"/>
              </w:rPr>
            </w:pPr>
          </w:p>
        </w:tc>
        <w:tc>
          <w:tcPr>
            <w:tcW w:w="284" w:type="dxa"/>
          </w:tcPr>
          <w:p w14:paraId="4E7064C1" w14:textId="77777777" w:rsidR="009166E9" w:rsidRPr="00E9603C" w:rsidRDefault="009166E9">
            <w:pPr>
              <w:pStyle w:val="TAC"/>
              <w:rPr>
                <w:lang w:eastAsia="zh-CN"/>
              </w:rPr>
            </w:pPr>
          </w:p>
        </w:tc>
        <w:tc>
          <w:tcPr>
            <w:tcW w:w="284" w:type="dxa"/>
          </w:tcPr>
          <w:p w14:paraId="48D62198" w14:textId="77777777" w:rsidR="009166E9" w:rsidRPr="00E9603C" w:rsidRDefault="009166E9">
            <w:pPr>
              <w:pStyle w:val="TAC"/>
              <w:rPr>
                <w:lang w:eastAsia="zh-CN"/>
              </w:rPr>
            </w:pPr>
          </w:p>
        </w:tc>
        <w:tc>
          <w:tcPr>
            <w:tcW w:w="284" w:type="dxa"/>
          </w:tcPr>
          <w:p w14:paraId="59D3AA1F" w14:textId="77777777" w:rsidR="009166E9" w:rsidRPr="00E9603C" w:rsidRDefault="009166E9">
            <w:pPr>
              <w:pStyle w:val="TAC"/>
              <w:rPr>
                <w:lang w:eastAsia="zh-CN"/>
              </w:rPr>
            </w:pPr>
          </w:p>
        </w:tc>
        <w:tc>
          <w:tcPr>
            <w:tcW w:w="284" w:type="dxa"/>
          </w:tcPr>
          <w:p w14:paraId="2832424D" w14:textId="77777777" w:rsidR="009166E9" w:rsidRPr="00E9603C" w:rsidRDefault="009166E9">
            <w:pPr>
              <w:pStyle w:val="TAC"/>
              <w:rPr>
                <w:lang w:eastAsia="zh-CN"/>
              </w:rPr>
            </w:pPr>
          </w:p>
        </w:tc>
        <w:tc>
          <w:tcPr>
            <w:tcW w:w="284" w:type="dxa"/>
          </w:tcPr>
          <w:p w14:paraId="2B26520D" w14:textId="77777777" w:rsidR="009166E9" w:rsidRPr="00E9603C" w:rsidRDefault="009166E9">
            <w:pPr>
              <w:pStyle w:val="TAC"/>
              <w:rPr>
                <w:lang w:eastAsia="zh-CN"/>
              </w:rPr>
            </w:pPr>
          </w:p>
        </w:tc>
        <w:tc>
          <w:tcPr>
            <w:tcW w:w="284" w:type="dxa"/>
          </w:tcPr>
          <w:p w14:paraId="78267A89" w14:textId="77777777" w:rsidR="009166E9" w:rsidRPr="00E9603C" w:rsidRDefault="009166E9">
            <w:pPr>
              <w:pStyle w:val="TAC"/>
              <w:rPr>
                <w:lang w:eastAsia="zh-CN"/>
              </w:rPr>
            </w:pPr>
          </w:p>
        </w:tc>
        <w:tc>
          <w:tcPr>
            <w:tcW w:w="454" w:type="dxa"/>
          </w:tcPr>
          <w:p w14:paraId="7737D459" w14:textId="77777777" w:rsidR="009166E9" w:rsidRPr="00E9603C" w:rsidRDefault="009166E9">
            <w:pPr>
              <w:pStyle w:val="TAC"/>
              <w:rPr>
                <w:lang w:eastAsia="zh-CN"/>
              </w:rPr>
            </w:pPr>
          </w:p>
        </w:tc>
        <w:tc>
          <w:tcPr>
            <w:tcW w:w="454" w:type="dxa"/>
          </w:tcPr>
          <w:p w14:paraId="33DA60D4" w14:textId="77777777" w:rsidR="009166E9" w:rsidRPr="00E9603C" w:rsidRDefault="009166E9">
            <w:pPr>
              <w:pStyle w:val="TAC"/>
              <w:rPr>
                <w:lang w:eastAsia="zh-CN"/>
              </w:rPr>
            </w:pPr>
          </w:p>
        </w:tc>
        <w:tc>
          <w:tcPr>
            <w:tcW w:w="454" w:type="dxa"/>
          </w:tcPr>
          <w:p w14:paraId="5BC180A7" w14:textId="77777777" w:rsidR="009166E9" w:rsidRPr="00E9603C" w:rsidRDefault="009166E9">
            <w:pPr>
              <w:pStyle w:val="TAC"/>
              <w:rPr>
                <w:lang w:eastAsia="zh-CN"/>
              </w:rPr>
            </w:pPr>
          </w:p>
        </w:tc>
        <w:tc>
          <w:tcPr>
            <w:tcW w:w="454" w:type="dxa"/>
          </w:tcPr>
          <w:p w14:paraId="29716621" w14:textId="77777777" w:rsidR="009166E9" w:rsidRPr="00E9603C" w:rsidRDefault="009166E9">
            <w:pPr>
              <w:pStyle w:val="TAC"/>
              <w:rPr>
                <w:lang w:eastAsia="zh-CN"/>
              </w:rPr>
            </w:pPr>
          </w:p>
        </w:tc>
        <w:tc>
          <w:tcPr>
            <w:tcW w:w="454" w:type="dxa"/>
          </w:tcPr>
          <w:p w14:paraId="7E67C332" w14:textId="77777777" w:rsidR="009166E9" w:rsidRPr="00E9603C" w:rsidRDefault="009166E9">
            <w:pPr>
              <w:pStyle w:val="TAC"/>
              <w:rPr>
                <w:lang w:eastAsia="zh-CN"/>
              </w:rPr>
            </w:pPr>
          </w:p>
        </w:tc>
        <w:tc>
          <w:tcPr>
            <w:tcW w:w="454" w:type="dxa"/>
          </w:tcPr>
          <w:p w14:paraId="6DB852BE" w14:textId="77777777" w:rsidR="009166E9" w:rsidRPr="00E9603C" w:rsidRDefault="009166E9">
            <w:pPr>
              <w:pStyle w:val="TAC"/>
              <w:rPr>
                <w:lang w:eastAsia="zh-CN"/>
              </w:rPr>
            </w:pPr>
          </w:p>
        </w:tc>
        <w:tc>
          <w:tcPr>
            <w:tcW w:w="454" w:type="dxa"/>
          </w:tcPr>
          <w:p w14:paraId="534B2D59" w14:textId="77777777" w:rsidR="009166E9" w:rsidRPr="00E9603C" w:rsidRDefault="009166E9">
            <w:pPr>
              <w:pStyle w:val="TAC"/>
              <w:rPr>
                <w:lang w:eastAsia="zh-CN"/>
              </w:rPr>
            </w:pPr>
          </w:p>
        </w:tc>
        <w:tc>
          <w:tcPr>
            <w:tcW w:w="454" w:type="dxa"/>
          </w:tcPr>
          <w:p w14:paraId="06177F96" w14:textId="77777777" w:rsidR="009166E9" w:rsidRPr="00E9603C" w:rsidRDefault="009166E9">
            <w:pPr>
              <w:pStyle w:val="TAC"/>
              <w:rPr>
                <w:lang w:eastAsia="zh-CN"/>
              </w:rPr>
            </w:pPr>
          </w:p>
        </w:tc>
        <w:tc>
          <w:tcPr>
            <w:tcW w:w="454" w:type="dxa"/>
          </w:tcPr>
          <w:p w14:paraId="4E863F36" w14:textId="77777777" w:rsidR="009166E9" w:rsidRPr="00E9603C" w:rsidRDefault="009166E9">
            <w:pPr>
              <w:pStyle w:val="TAC"/>
              <w:rPr>
                <w:lang w:eastAsia="zh-CN"/>
              </w:rPr>
            </w:pPr>
          </w:p>
        </w:tc>
        <w:tc>
          <w:tcPr>
            <w:tcW w:w="454" w:type="dxa"/>
          </w:tcPr>
          <w:p w14:paraId="0F33CA6B" w14:textId="77777777" w:rsidR="009166E9" w:rsidRPr="00E9603C" w:rsidRDefault="009166E9">
            <w:pPr>
              <w:pStyle w:val="TAC"/>
              <w:rPr>
                <w:lang w:eastAsia="zh-CN"/>
              </w:rPr>
            </w:pPr>
          </w:p>
        </w:tc>
        <w:tc>
          <w:tcPr>
            <w:tcW w:w="454" w:type="dxa"/>
          </w:tcPr>
          <w:p w14:paraId="50E92F81" w14:textId="77777777" w:rsidR="009166E9" w:rsidRPr="00E9603C" w:rsidRDefault="009166E9">
            <w:pPr>
              <w:pStyle w:val="TAC"/>
              <w:rPr>
                <w:lang w:eastAsia="zh-CN"/>
              </w:rPr>
            </w:pPr>
          </w:p>
        </w:tc>
        <w:tc>
          <w:tcPr>
            <w:tcW w:w="454" w:type="dxa"/>
          </w:tcPr>
          <w:p w14:paraId="1CD05064" w14:textId="77777777" w:rsidR="009166E9" w:rsidRPr="00E9603C" w:rsidRDefault="009166E9">
            <w:pPr>
              <w:pStyle w:val="TAC"/>
              <w:rPr>
                <w:lang w:eastAsia="zh-CN"/>
              </w:rPr>
            </w:pPr>
          </w:p>
        </w:tc>
      </w:tr>
      <w:tr w:rsidR="009166E9" w:rsidRPr="00E9603C" w14:paraId="4A8638DA" w14:textId="77777777">
        <w:trPr>
          <w:cantSplit/>
          <w:trHeight w:val="191"/>
        </w:trPr>
        <w:tc>
          <w:tcPr>
            <w:tcW w:w="1215" w:type="dxa"/>
            <w:vAlign w:val="center"/>
          </w:tcPr>
          <w:p w14:paraId="2D0F19C6" w14:textId="77777777" w:rsidR="009166E9" w:rsidRPr="00E9603C" w:rsidRDefault="009166E9">
            <w:pPr>
              <w:pStyle w:val="TAC"/>
              <w:rPr>
                <w:lang w:eastAsia="zh-CN"/>
              </w:rPr>
            </w:pPr>
            <w:r w:rsidRPr="00E9603C">
              <w:rPr>
                <w:lang w:eastAsia="zh-CN"/>
              </w:rPr>
              <w:t>21</w:t>
            </w:r>
          </w:p>
        </w:tc>
        <w:tc>
          <w:tcPr>
            <w:tcW w:w="284" w:type="dxa"/>
            <w:vAlign w:val="center"/>
          </w:tcPr>
          <w:p w14:paraId="375C8BEF" w14:textId="77777777" w:rsidR="009166E9" w:rsidRPr="00E9603C" w:rsidRDefault="009166E9">
            <w:pPr>
              <w:pStyle w:val="TAC"/>
              <w:rPr>
                <w:lang w:eastAsia="zh-CN"/>
              </w:rPr>
            </w:pPr>
          </w:p>
        </w:tc>
        <w:tc>
          <w:tcPr>
            <w:tcW w:w="284" w:type="dxa"/>
            <w:vAlign w:val="center"/>
          </w:tcPr>
          <w:p w14:paraId="747122D8" w14:textId="77777777" w:rsidR="009166E9" w:rsidRPr="00E9603C" w:rsidRDefault="009166E9">
            <w:pPr>
              <w:pStyle w:val="TAC"/>
              <w:rPr>
                <w:lang w:eastAsia="zh-CN"/>
              </w:rPr>
            </w:pPr>
            <w:r w:rsidRPr="00E9603C">
              <w:rPr>
                <w:lang w:eastAsia="zh-CN"/>
              </w:rPr>
              <w:t>X</w:t>
            </w:r>
          </w:p>
        </w:tc>
        <w:tc>
          <w:tcPr>
            <w:tcW w:w="284" w:type="dxa"/>
            <w:vAlign w:val="center"/>
          </w:tcPr>
          <w:p w14:paraId="33529C33" w14:textId="77777777" w:rsidR="009166E9" w:rsidRPr="00E9603C" w:rsidRDefault="009166E9">
            <w:pPr>
              <w:pStyle w:val="TAC"/>
              <w:rPr>
                <w:lang w:eastAsia="zh-CN"/>
              </w:rPr>
            </w:pPr>
          </w:p>
        </w:tc>
        <w:tc>
          <w:tcPr>
            <w:tcW w:w="284" w:type="dxa"/>
          </w:tcPr>
          <w:p w14:paraId="033F2161" w14:textId="77777777" w:rsidR="009166E9" w:rsidRPr="00E9603C" w:rsidRDefault="009166E9">
            <w:pPr>
              <w:pStyle w:val="TAC"/>
              <w:rPr>
                <w:lang w:eastAsia="zh-CN"/>
              </w:rPr>
            </w:pPr>
          </w:p>
        </w:tc>
        <w:tc>
          <w:tcPr>
            <w:tcW w:w="284" w:type="dxa"/>
          </w:tcPr>
          <w:p w14:paraId="27F03957" w14:textId="77777777" w:rsidR="009166E9" w:rsidRPr="00E9603C" w:rsidRDefault="009166E9">
            <w:pPr>
              <w:pStyle w:val="TAC"/>
              <w:rPr>
                <w:lang w:eastAsia="zh-CN"/>
              </w:rPr>
            </w:pPr>
          </w:p>
        </w:tc>
        <w:tc>
          <w:tcPr>
            <w:tcW w:w="284" w:type="dxa"/>
          </w:tcPr>
          <w:p w14:paraId="45D493CD" w14:textId="77777777" w:rsidR="009166E9" w:rsidRPr="00E9603C" w:rsidRDefault="009166E9">
            <w:pPr>
              <w:pStyle w:val="TAC"/>
              <w:rPr>
                <w:lang w:eastAsia="zh-CN"/>
              </w:rPr>
            </w:pPr>
          </w:p>
        </w:tc>
        <w:tc>
          <w:tcPr>
            <w:tcW w:w="284" w:type="dxa"/>
          </w:tcPr>
          <w:p w14:paraId="0736FE1C" w14:textId="77777777" w:rsidR="009166E9" w:rsidRPr="00E9603C" w:rsidRDefault="009166E9">
            <w:pPr>
              <w:pStyle w:val="TAC"/>
              <w:rPr>
                <w:lang w:eastAsia="zh-CN"/>
              </w:rPr>
            </w:pPr>
          </w:p>
        </w:tc>
        <w:tc>
          <w:tcPr>
            <w:tcW w:w="284" w:type="dxa"/>
          </w:tcPr>
          <w:p w14:paraId="63BF3B75" w14:textId="77777777" w:rsidR="009166E9" w:rsidRPr="00E9603C" w:rsidRDefault="009166E9">
            <w:pPr>
              <w:pStyle w:val="TAC"/>
              <w:rPr>
                <w:lang w:eastAsia="zh-CN"/>
              </w:rPr>
            </w:pPr>
          </w:p>
        </w:tc>
        <w:tc>
          <w:tcPr>
            <w:tcW w:w="284" w:type="dxa"/>
          </w:tcPr>
          <w:p w14:paraId="3A58D5B0" w14:textId="77777777" w:rsidR="009166E9" w:rsidRPr="00E9603C" w:rsidRDefault="009166E9">
            <w:pPr>
              <w:pStyle w:val="TAC"/>
              <w:rPr>
                <w:lang w:eastAsia="zh-CN"/>
              </w:rPr>
            </w:pPr>
          </w:p>
        </w:tc>
        <w:tc>
          <w:tcPr>
            <w:tcW w:w="454" w:type="dxa"/>
          </w:tcPr>
          <w:p w14:paraId="7D0AA723" w14:textId="77777777" w:rsidR="009166E9" w:rsidRPr="00E9603C" w:rsidRDefault="009166E9">
            <w:pPr>
              <w:pStyle w:val="TAC"/>
              <w:rPr>
                <w:lang w:eastAsia="zh-CN"/>
              </w:rPr>
            </w:pPr>
          </w:p>
        </w:tc>
        <w:tc>
          <w:tcPr>
            <w:tcW w:w="454" w:type="dxa"/>
          </w:tcPr>
          <w:p w14:paraId="1CBAE0A1" w14:textId="77777777" w:rsidR="009166E9" w:rsidRPr="00E9603C" w:rsidRDefault="009166E9">
            <w:pPr>
              <w:pStyle w:val="TAC"/>
              <w:rPr>
                <w:lang w:eastAsia="zh-CN"/>
              </w:rPr>
            </w:pPr>
          </w:p>
        </w:tc>
        <w:tc>
          <w:tcPr>
            <w:tcW w:w="454" w:type="dxa"/>
          </w:tcPr>
          <w:p w14:paraId="48483E27" w14:textId="77777777" w:rsidR="009166E9" w:rsidRPr="00E9603C" w:rsidRDefault="009166E9">
            <w:pPr>
              <w:pStyle w:val="TAC"/>
              <w:rPr>
                <w:lang w:eastAsia="zh-CN"/>
              </w:rPr>
            </w:pPr>
          </w:p>
        </w:tc>
        <w:tc>
          <w:tcPr>
            <w:tcW w:w="454" w:type="dxa"/>
          </w:tcPr>
          <w:p w14:paraId="16854AD1" w14:textId="77777777" w:rsidR="009166E9" w:rsidRPr="00E9603C" w:rsidRDefault="009166E9">
            <w:pPr>
              <w:pStyle w:val="TAC"/>
              <w:rPr>
                <w:lang w:eastAsia="zh-CN"/>
              </w:rPr>
            </w:pPr>
          </w:p>
        </w:tc>
        <w:tc>
          <w:tcPr>
            <w:tcW w:w="454" w:type="dxa"/>
          </w:tcPr>
          <w:p w14:paraId="1293F5F1" w14:textId="77777777" w:rsidR="009166E9" w:rsidRPr="00E9603C" w:rsidRDefault="009166E9">
            <w:pPr>
              <w:pStyle w:val="TAC"/>
              <w:rPr>
                <w:lang w:eastAsia="zh-CN"/>
              </w:rPr>
            </w:pPr>
          </w:p>
        </w:tc>
        <w:tc>
          <w:tcPr>
            <w:tcW w:w="454" w:type="dxa"/>
          </w:tcPr>
          <w:p w14:paraId="514ED300" w14:textId="77777777" w:rsidR="009166E9" w:rsidRPr="00E9603C" w:rsidRDefault="009166E9">
            <w:pPr>
              <w:pStyle w:val="TAC"/>
              <w:rPr>
                <w:lang w:eastAsia="zh-CN"/>
              </w:rPr>
            </w:pPr>
          </w:p>
        </w:tc>
        <w:tc>
          <w:tcPr>
            <w:tcW w:w="454" w:type="dxa"/>
          </w:tcPr>
          <w:p w14:paraId="58018688" w14:textId="77777777" w:rsidR="009166E9" w:rsidRPr="00E9603C" w:rsidRDefault="009166E9">
            <w:pPr>
              <w:pStyle w:val="TAC"/>
              <w:rPr>
                <w:lang w:eastAsia="zh-CN"/>
              </w:rPr>
            </w:pPr>
          </w:p>
        </w:tc>
        <w:tc>
          <w:tcPr>
            <w:tcW w:w="454" w:type="dxa"/>
          </w:tcPr>
          <w:p w14:paraId="4D92FFF3" w14:textId="77777777" w:rsidR="009166E9" w:rsidRPr="00E9603C" w:rsidRDefault="009166E9">
            <w:pPr>
              <w:pStyle w:val="TAC"/>
              <w:rPr>
                <w:lang w:eastAsia="zh-CN"/>
              </w:rPr>
            </w:pPr>
          </w:p>
        </w:tc>
        <w:tc>
          <w:tcPr>
            <w:tcW w:w="454" w:type="dxa"/>
          </w:tcPr>
          <w:p w14:paraId="1B71E060" w14:textId="77777777" w:rsidR="009166E9" w:rsidRPr="00E9603C" w:rsidRDefault="009166E9">
            <w:pPr>
              <w:pStyle w:val="TAC"/>
              <w:rPr>
                <w:lang w:eastAsia="zh-CN"/>
              </w:rPr>
            </w:pPr>
          </w:p>
        </w:tc>
        <w:tc>
          <w:tcPr>
            <w:tcW w:w="454" w:type="dxa"/>
          </w:tcPr>
          <w:p w14:paraId="7AB98735" w14:textId="77777777" w:rsidR="009166E9" w:rsidRPr="00E9603C" w:rsidRDefault="009166E9">
            <w:pPr>
              <w:pStyle w:val="TAC"/>
              <w:rPr>
                <w:lang w:eastAsia="zh-CN"/>
              </w:rPr>
            </w:pPr>
          </w:p>
        </w:tc>
        <w:tc>
          <w:tcPr>
            <w:tcW w:w="454" w:type="dxa"/>
          </w:tcPr>
          <w:p w14:paraId="3A84EF45" w14:textId="77777777" w:rsidR="009166E9" w:rsidRPr="00E9603C" w:rsidRDefault="009166E9">
            <w:pPr>
              <w:pStyle w:val="TAC"/>
              <w:rPr>
                <w:lang w:eastAsia="zh-CN"/>
              </w:rPr>
            </w:pPr>
          </w:p>
        </w:tc>
        <w:tc>
          <w:tcPr>
            <w:tcW w:w="454" w:type="dxa"/>
          </w:tcPr>
          <w:p w14:paraId="18DBFD04" w14:textId="77777777" w:rsidR="009166E9" w:rsidRPr="00E9603C" w:rsidRDefault="009166E9">
            <w:pPr>
              <w:pStyle w:val="TAC"/>
              <w:rPr>
                <w:lang w:eastAsia="zh-CN"/>
              </w:rPr>
            </w:pPr>
          </w:p>
        </w:tc>
      </w:tr>
      <w:tr w:rsidR="009166E9" w:rsidRPr="00E9603C" w14:paraId="34784A72" w14:textId="77777777">
        <w:trPr>
          <w:cantSplit/>
          <w:trHeight w:val="191"/>
        </w:trPr>
        <w:tc>
          <w:tcPr>
            <w:tcW w:w="1215" w:type="dxa"/>
            <w:vAlign w:val="center"/>
          </w:tcPr>
          <w:p w14:paraId="1A3FD817" w14:textId="77777777" w:rsidR="009166E9" w:rsidRPr="00E9603C" w:rsidRDefault="009166E9">
            <w:pPr>
              <w:pStyle w:val="TAC"/>
              <w:rPr>
                <w:lang w:eastAsia="zh-CN"/>
              </w:rPr>
            </w:pPr>
            <w:r w:rsidRPr="00E9603C">
              <w:rPr>
                <w:lang w:eastAsia="zh-CN"/>
              </w:rPr>
              <w:t>22</w:t>
            </w:r>
          </w:p>
        </w:tc>
        <w:tc>
          <w:tcPr>
            <w:tcW w:w="284" w:type="dxa"/>
            <w:vAlign w:val="center"/>
          </w:tcPr>
          <w:p w14:paraId="1E51BC7B" w14:textId="77777777" w:rsidR="009166E9" w:rsidRPr="00E9603C" w:rsidRDefault="009166E9">
            <w:pPr>
              <w:pStyle w:val="TAC"/>
              <w:rPr>
                <w:lang w:eastAsia="zh-CN"/>
              </w:rPr>
            </w:pPr>
          </w:p>
        </w:tc>
        <w:tc>
          <w:tcPr>
            <w:tcW w:w="284" w:type="dxa"/>
            <w:vAlign w:val="center"/>
          </w:tcPr>
          <w:p w14:paraId="40B87128" w14:textId="77777777" w:rsidR="009166E9" w:rsidRPr="00E9603C" w:rsidRDefault="009166E9">
            <w:pPr>
              <w:pStyle w:val="TAC"/>
              <w:rPr>
                <w:lang w:eastAsia="zh-CN"/>
              </w:rPr>
            </w:pPr>
            <w:r w:rsidRPr="00E9603C">
              <w:rPr>
                <w:lang w:eastAsia="zh-CN"/>
              </w:rPr>
              <w:t>X</w:t>
            </w:r>
          </w:p>
        </w:tc>
        <w:tc>
          <w:tcPr>
            <w:tcW w:w="284" w:type="dxa"/>
            <w:vAlign w:val="center"/>
          </w:tcPr>
          <w:p w14:paraId="7ED9E764" w14:textId="77777777" w:rsidR="009166E9" w:rsidRPr="00E9603C" w:rsidRDefault="009166E9">
            <w:pPr>
              <w:pStyle w:val="TAC"/>
              <w:rPr>
                <w:lang w:eastAsia="zh-CN"/>
              </w:rPr>
            </w:pPr>
          </w:p>
        </w:tc>
        <w:tc>
          <w:tcPr>
            <w:tcW w:w="284" w:type="dxa"/>
          </w:tcPr>
          <w:p w14:paraId="088EDBB2" w14:textId="77777777" w:rsidR="009166E9" w:rsidRPr="00E9603C" w:rsidRDefault="009166E9">
            <w:pPr>
              <w:pStyle w:val="TAC"/>
              <w:rPr>
                <w:lang w:eastAsia="zh-CN"/>
              </w:rPr>
            </w:pPr>
          </w:p>
        </w:tc>
        <w:tc>
          <w:tcPr>
            <w:tcW w:w="284" w:type="dxa"/>
          </w:tcPr>
          <w:p w14:paraId="6B8EF296" w14:textId="77777777" w:rsidR="009166E9" w:rsidRPr="00E9603C" w:rsidRDefault="009166E9">
            <w:pPr>
              <w:pStyle w:val="TAC"/>
              <w:rPr>
                <w:lang w:eastAsia="zh-CN"/>
              </w:rPr>
            </w:pPr>
          </w:p>
        </w:tc>
        <w:tc>
          <w:tcPr>
            <w:tcW w:w="284" w:type="dxa"/>
          </w:tcPr>
          <w:p w14:paraId="65FD43CD" w14:textId="77777777" w:rsidR="009166E9" w:rsidRPr="00E9603C" w:rsidRDefault="009166E9">
            <w:pPr>
              <w:pStyle w:val="TAC"/>
              <w:rPr>
                <w:lang w:eastAsia="zh-CN"/>
              </w:rPr>
            </w:pPr>
          </w:p>
        </w:tc>
        <w:tc>
          <w:tcPr>
            <w:tcW w:w="284" w:type="dxa"/>
          </w:tcPr>
          <w:p w14:paraId="401EEB1C" w14:textId="77777777" w:rsidR="009166E9" w:rsidRPr="00E9603C" w:rsidRDefault="009166E9">
            <w:pPr>
              <w:pStyle w:val="TAC"/>
              <w:rPr>
                <w:lang w:eastAsia="zh-CN"/>
              </w:rPr>
            </w:pPr>
          </w:p>
        </w:tc>
        <w:tc>
          <w:tcPr>
            <w:tcW w:w="284" w:type="dxa"/>
          </w:tcPr>
          <w:p w14:paraId="7D2E70A1" w14:textId="77777777" w:rsidR="009166E9" w:rsidRPr="00E9603C" w:rsidRDefault="009166E9">
            <w:pPr>
              <w:pStyle w:val="TAC"/>
              <w:rPr>
                <w:lang w:eastAsia="zh-CN"/>
              </w:rPr>
            </w:pPr>
          </w:p>
        </w:tc>
        <w:tc>
          <w:tcPr>
            <w:tcW w:w="284" w:type="dxa"/>
          </w:tcPr>
          <w:p w14:paraId="79A3BA0F" w14:textId="77777777" w:rsidR="009166E9" w:rsidRPr="00E9603C" w:rsidRDefault="009166E9">
            <w:pPr>
              <w:pStyle w:val="TAC"/>
              <w:rPr>
                <w:lang w:eastAsia="zh-CN"/>
              </w:rPr>
            </w:pPr>
          </w:p>
        </w:tc>
        <w:tc>
          <w:tcPr>
            <w:tcW w:w="454" w:type="dxa"/>
          </w:tcPr>
          <w:p w14:paraId="1925CF1B" w14:textId="77777777" w:rsidR="009166E9" w:rsidRPr="00E9603C" w:rsidRDefault="009166E9">
            <w:pPr>
              <w:pStyle w:val="TAC"/>
              <w:rPr>
                <w:lang w:eastAsia="zh-CN"/>
              </w:rPr>
            </w:pPr>
          </w:p>
        </w:tc>
        <w:tc>
          <w:tcPr>
            <w:tcW w:w="454" w:type="dxa"/>
          </w:tcPr>
          <w:p w14:paraId="5A8709CF" w14:textId="77777777" w:rsidR="009166E9" w:rsidRPr="00E9603C" w:rsidRDefault="009166E9">
            <w:pPr>
              <w:pStyle w:val="TAC"/>
              <w:rPr>
                <w:lang w:eastAsia="zh-CN"/>
              </w:rPr>
            </w:pPr>
          </w:p>
        </w:tc>
        <w:tc>
          <w:tcPr>
            <w:tcW w:w="454" w:type="dxa"/>
          </w:tcPr>
          <w:p w14:paraId="09904396" w14:textId="77777777" w:rsidR="009166E9" w:rsidRPr="00E9603C" w:rsidRDefault="009166E9">
            <w:pPr>
              <w:pStyle w:val="TAC"/>
              <w:rPr>
                <w:lang w:eastAsia="zh-CN"/>
              </w:rPr>
            </w:pPr>
          </w:p>
        </w:tc>
        <w:tc>
          <w:tcPr>
            <w:tcW w:w="454" w:type="dxa"/>
          </w:tcPr>
          <w:p w14:paraId="7E7D8EDB" w14:textId="77777777" w:rsidR="009166E9" w:rsidRPr="00E9603C" w:rsidRDefault="009166E9">
            <w:pPr>
              <w:pStyle w:val="TAC"/>
              <w:rPr>
                <w:lang w:eastAsia="zh-CN"/>
              </w:rPr>
            </w:pPr>
          </w:p>
        </w:tc>
        <w:tc>
          <w:tcPr>
            <w:tcW w:w="454" w:type="dxa"/>
          </w:tcPr>
          <w:p w14:paraId="31DE5EB2" w14:textId="77777777" w:rsidR="009166E9" w:rsidRPr="00E9603C" w:rsidRDefault="009166E9">
            <w:pPr>
              <w:pStyle w:val="TAC"/>
              <w:rPr>
                <w:lang w:eastAsia="zh-CN"/>
              </w:rPr>
            </w:pPr>
          </w:p>
        </w:tc>
        <w:tc>
          <w:tcPr>
            <w:tcW w:w="454" w:type="dxa"/>
          </w:tcPr>
          <w:p w14:paraId="3AE3A550" w14:textId="77777777" w:rsidR="009166E9" w:rsidRPr="00E9603C" w:rsidRDefault="009166E9">
            <w:pPr>
              <w:pStyle w:val="TAC"/>
              <w:rPr>
                <w:lang w:eastAsia="zh-CN"/>
              </w:rPr>
            </w:pPr>
          </w:p>
        </w:tc>
        <w:tc>
          <w:tcPr>
            <w:tcW w:w="454" w:type="dxa"/>
          </w:tcPr>
          <w:p w14:paraId="4A49AEF3" w14:textId="77777777" w:rsidR="009166E9" w:rsidRPr="00E9603C" w:rsidRDefault="009166E9">
            <w:pPr>
              <w:pStyle w:val="TAC"/>
              <w:rPr>
                <w:lang w:eastAsia="zh-CN"/>
              </w:rPr>
            </w:pPr>
          </w:p>
        </w:tc>
        <w:tc>
          <w:tcPr>
            <w:tcW w:w="454" w:type="dxa"/>
          </w:tcPr>
          <w:p w14:paraId="07C985A9" w14:textId="77777777" w:rsidR="009166E9" w:rsidRPr="00E9603C" w:rsidRDefault="009166E9">
            <w:pPr>
              <w:pStyle w:val="TAC"/>
              <w:rPr>
                <w:lang w:eastAsia="zh-CN"/>
              </w:rPr>
            </w:pPr>
          </w:p>
        </w:tc>
        <w:tc>
          <w:tcPr>
            <w:tcW w:w="454" w:type="dxa"/>
          </w:tcPr>
          <w:p w14:paraId="59194EA7" w14:textId="77777777" w:rsidR="009166E9" w:rsidRPr="00E9603C" w:rsidRDefault="009166E9">
            <w:pPr>
              <w:pStyle w:val="TAC"/>
              <w:rPr>
                <w:lang w:eastAsia="zh-CN"/>
              </w:rPr>
            </w:pPr>
          </w:p>
        </w:tc>
        <w:tc>
          <w:tcPr>
            <w:tcW w:w="454" w:type="dxa"/>
          </w:tcPr>
          <w:p w14:paraId="3AEB4797" w14:textId="77777777" w:rsidR="009166E9" w:rsidRPr="00E9603C" w:rsidRDefault="009166E9">
            <w:pPr>
              <w:pStyle w:val="TAC"/>
              <w:rPr>
                <w:lang w:eastAsia="zh-CN"/>
              </w:rPr>
            </w:pPr>
          </w:p>
        </w:tc>
        <w:tc>
          <w:tcPr>
            <w:tcW w:w="454" w:type="dxa"/>
          </w:tcPr>
          <w:p w14:paraId="6F264D69" w14:textId="77777777" w:rsidR="009166E9" w:rsidRPr="00E9603C" w:rsidRDefault="009166E9">
            <w:pPr>
              <w:pStyle w:val="TAC"/>
              <w:rPr>
                <w:lang w:eastAsia="zh-CN"/>
              </w:rPr>
            </w:pPr>
          </w:p>
        </w:tc>
        <w:tc>
          <w:tcPr>
            <w:tcW w:w="454" w:type="dxa"/>
          </w:tcPr>
          <w:p w14:paraId="2B74A204" w14:textId="77777777" w:rsidR="009166E9" w:rsidRPr="00E9603C" w:rsidRDefault="009166E9">
            <w:pPr>
              <w:pStyle w:val="TAC"/>
              <w:rPr>
                <w:lang w:eastAsia="zh-CN"/>
              </w:rPr>
            </w:pPr>
          </w:p>
        </w:tc>
      </w:tr>
      <w:tr w:rsidR="009166E9" w:rsidRPr="00E9603C" w14:paraId="6C758385" w14:textId="77777777">
        <w:trPr>
          <w:cantSplit/>
          <w:trHeight w:val="191"/>
        </w:trPr>
        <w:tc>
          <w:tcPr>
            <w:tcW w:w="1215" w:type="dxa"/>
            <w:vAlign w:val="center"/>
          </w:tcPr>
          <w:p w14:paraId="05CCCCD6" w14:textId="77777777" w:rsidR="009166E9" w:rsidRPr="00E9603C" w:rsidRDefault="009166E9">
            <w:pPr>
              <w:pStyle w:val="TAC"/>
              <w:rPr>
                <w:lang w:eastAsia="zh-CN"/>
              </w:rPr>
            </w:pPr>
            <w:r w:rsidRPr="00E9603C">
              <w:rPr>
                <w:lang w:eastAsia="zh-CN"/>
              </w:rPr>
              <w:t>23</w:t>
            </w:r>
          </w:p>
        </w:tc>
        <w:tc>
          <w:tcPr>
            <w:tcW w:w="284" w:type="dxa"/>
            <w:vAlign w:val="center"/>
          </w:tcPr>
          <w:p w14:paraId="1CDAE3EB" w14:textId="77777777" w:rsidR="009166E9" w:rsidRPr="00E9603C" w:rsidRDefault="009166E9">
            <w:pPr>
              <w:pStyle w:val="TAC"/>
              <w:rPr>
                <w:lang w:eastAsia="zh-CN"/>
              </w:rPr>
            </w:pPr>
          </w:p>
        </w:tc>
        <w:tc>
          <w:tcPr>
            <w:tcW w:w="284" w:type="dxa"/>
            <w:vAlign w:val="center"/>
          </w:tcPr>
          <w:p w14:paraId="14666E5D" w14:textId="77777777" w:rsidR="009166E9" w:rsidRPr="00E9603C" w:rsidRDefault="009166E9">
            <w:pPr>
              <w:pStyle w:val="TAC"/>
              <w:rPr>
                <w:lang w:eastAsia="zh-CN"/>
              </w:rPr>
            </w:pPr>
            <w:r w:rsidRPr="00E9603C">
              <w:rPr>
                <w:lang w:eastAsia="zh-CN"/>
              </w:rPr>
              <w:t>X</w:t>
            </w:r>
          </w:p>
        </w:tc>
        <w:tc>
          <w:tcPr>
            <w:tcW w:w="284" w:type="dxa"/>
            <w:vAlign w:val="center"/>
          </w:tcPr>
          <w:p w14:paraId="38A49DE8" w14:textId="77777777" w:rsidR="009166E9" w:rsidRPr="00E9603C" w:rsidRDefault="009166E9">
            <w:pPr>
              <w:pStyle w:val="TAC"/>
              <w:rPr>
                <w:lang w:eastAsia="zh-CN"/>
              </w:rPr>
            </w:pPr>
          </w:p>
        </w:tc>
        <w:tc>
          <w:tcPr>
            <w:tcW w:w="284" w:type="dxa"/>
          </w:tcPr>
          <w:p w14:paraId="1E4AA8FF" w14:textId="77777777" w:rsidR="009166E9" w:rsidRPr="00E9603C" w:rsidRDefault="009166E9">
            <w:pPr>
              <w:pStyle w:val="TAC"/>
              <w:rPr>
                <w:lang w:eastAsia="zh-CN"/>
              </w:rPr>
            </w:pPr>
          </w:p>
        </w:tc>
        <w:tc>
          <w:tcPr>
            <w:tcW w:w="284" w:type="dxa"/>
          </w:tcPr>
          <w:p w14:paraId="3141FEB4" w14:textId="77777777" w:rsidR="009166E9" w:rsidRPr="00E9603C" w:rsidRDefault="009166E9">
            <w:pPr>
              <w:pStyle w:val="TAC"/>
              <w:rPr>
                <w:lang w:eastAsia="zh-CN"/>
              </w:rPr>
            </w:pPr>
          </w:p>
        </w:tc>
        <w:tc>
          <w:tcPr>
            <w:tcW w:w="284" w:type="dxa"/>
          </w:tcPr>
          <w:p w14:paraId="4BD4FE7B" w14:textId="77777777" w:rsidR="009166E9" w:rsidRPr="00E9603C" w:rsidRDefault="009166E9">
            <w:pPr>
              <w:pStyle w:val="TAC"/>
              <w:rPr>
                <w:lang w:eastAsia="zh-CN"/>
              </w:rPr>
            </w:pPr>
          </w:p>
        </w:tc>
        <w:tc>
          <w:tcPr>
            <w:tcW w:w="284" w:type="dxa"/>
          </w:tcPr>
          <w:p w14:paraId="45338C46" w14:textId="77777777" w:rsidR="009166E9" w:rsidRPr="00E9603C" w:rsidRDefault="009166E9">
            <w:pPr>
              <w:pStyle w:val="TAC"/>
              <w:rPr>
                <w:lang w:eastAsia="zh-CN"/>
              </w:rPr>
            </w:pPr>
          </w:p>
        </w:tc>
        <w:tc>
          <w:tcPr>
            <w:tcW w:w="284" w:type="dxa"/>
          </w:tcPr>
          <w:p w14:paraId="6599403B" w14:textId="77777777" w:rsidR="009166E9" w:rsidRPr="00E9603C" w:rsidRDefault="009166E9">
            <w:pPr>
              <w:pStyle w:val="TAC"/>
              <w:rPr>
                <w:lang w:eastAsia="zh-CN"/>
              </w:rPr>
            </w:pPr>
          </w:p>
        </w:tc>
        <w:tc>
          <w:tcPr>
            <w:tcW w:w="284" w:type="dxa"/>
          </w:tcPr>
          <w:p w14:paraId="4341F95D" w14:textId="77777777" w:rsidR="009166E9" w:rsidRPr="00E9603C" w:rsidRDefault="009166E9">
            <w:pPr>
              <w:pStyle w:val="TAC"/>
              <w:rPr>
                <w:lang w:eastAsia="zh-CN"/>
              </w:rPr>
            </w:pPr>
          </w:p>
        </w:tc>
        <w:tc>
          <w:tcPr>
            <w:tcW w:w="454" w:type="dxa"/>
          </w:tcPr>
          <w:p w14:paraId="55084E22" w14:textId="77777777" w:rsidR="009166E9" w:rsidRPr="00E9603C" w:rsidRDefault="009166E9">
            <w:pPr>
              <w:pStyle w:val="TAC"/>
              <w:rPr>
                <w:lang w:eastAsia="zh-CN"/>
              </w:rPr>
            </w:pPr>
          </w:p>
        </w:tc>
        <w:tc>
          <w:tcPr>
            <w:tcW w:w="454" w:type="dxa"/>
          </w:tcPr>
          <w:p w14:paraId="3AAA5707" w14:textId="77777777" w:rsidR="009166E9" w:rsidRPr="00E9603C" w:rsidRDefault="009166E9">
            <w:pPr>
              <w:pStyle w:val="TAC"/>
              <w:rPr>
                <w:lang w:eastAsia="zh-CN"/>
              </w:rPr>
            </w:pPr>
          </w:p>
        </w:tc>
        <w:tc>
          <w:tcPr>
            <w:tcW w:w="454" w:type="dxa"/>
          </w:tcPr>
          <w:p w14:paraId="33D977DE" w14:textId="77777777" w:rsidR="009166E9" w:rsidRPr="00E9603C" w:rsidRDefault="009166E9">
            <w:pPr>
              <w:pStyle w:val="TAC"/>
              <w:rPr>
                <w:lang w:eastAsia="zh-CN"/>
              </w:rPr>
            </w:pPr>
          </w:p>
        </w:tc>
        <w:tc>
          <w:tcPr>
            <w:tcW w:w="454" w:type="dxa"/>
          </w:tcPr>
          <w:p w14:paraId="38D84EB3" w14:textId="77777777" w:rsidR="009166E9" w:rsidRPr="00E9603C" w:rsidRDefault="009166E9">
            <w:pPr>
              <w:pStyle w:val="TAC"/>
              <w:rPr>
                <w:lang w:eastAsia="zh-CN"/>
              </w:rPr>
            </w:pPr>
          </w:p>
        </w:tc>
        <w:tc>
          <w:tcPr>
            <w:tcW w:w="454" w:type="dxa"/>
          </w:tcPr>
          <w:p w14:paraId="5D4FF4B4" w14:textId="77777777" w:rsidR="009166E9" w:rsidRPr="00E9603C" w:rsidRDefault="009166E9">
            <w:pPr>
              <w:pStyle w:val="TAC"/>
              <w:rPr>
                <w:lang w:eastAsia="zh-CN"/>
              </w:rPr>
            </w:pPr>
          </w:p>
        </w:tc>
        <w:tc>
          <w:tcPr>
            <w:tcW w:w="454" w:type="dxa"/>
          </w:tcPr>
          <w:p w14:paraId="5F6B88C3" w14:textId="77777777" w:rsidR="009166E9" w:rsidRPr="00E9603C" w:rsidRDefault="009166E9">
            <w:pPr>
              <w:pStyle w:val="TAC"/>
              <w:rPr>
                <w:lang w:eastAsia="zh-CN"/>
              </w:rPr>
            </w:pPr>
          </w:p>
        </w:tc>
        <w:tc>
          <w:tcPr>
            <w:tcW w:w="454" w:type="dxa"/>
          </w:tcPr>
          <w:p w14:paraId="3B6A85D8" w14:textId="77777777" w:rsidR="009166E9" w:rsidRPr="00E9603C" w:rsidRDefault="009166E9">
            <w:pPr>
              <w:pStyle w:val="TAC"/>
              <w:rPr>
                <w:lang w:eastAsia="zh-CN"/>
              </w:rPr>
            </w:pPr>
          </w:p>
        </w:tc>
        <w:tc>
          <w:tcPr>
            <w:tcW w:w="454" w:type="dxa"/>
          </w:tcPr>
          <w:p w14:paraId="009D839E" w14:textId="77777777" w:rsidR="009166E9" w:rsidRPr="00E9603C" w:rsidRDefault="009166E9">
            <w:pPr>
              <w:pStyle w:val="TAC"/>
              <w:rPr>
                <w:lang w:eastAsia="zh-CN"/>
              </w:rPr>
            </w:pPr>
          </w:p>
        </w:tc>
        <w:tc>
          <w:tcPr>
            <w:tcW w:w="454" w:type="dxa"/>
          </w:tcPr>
          <w:p w14:paraId="35CEF733" w14:textId="77777777" w:rsidR="009166E9" w:rsidRPr="00E9603C" w:rsidRDefault="009166E9">
            <w:pPr>
              <w:pStyle w:val="TAC"/>
              <w:rPr>
                <w:lang w:eastAsia="zh-CN"/>
              </w:rPr>
            </w:pPr>
          </w:p>
        </w:tc>
        <w:tc>
          <w:tcPr>
            <w:tcW w:w="454" w:type="dxa"/>
          </w:tcPr>
          <w:p w14:paraId="5FEE3F36" w14:textId="77777777" w:rsidR="009166E9" w:rsidRPr="00E9603C" w:rsidRDefault="009166E9">
            <w:pPr>
              <w:pStyle w:val="TAC"/>
              <w:rPr>
                <w:lang w:eastAsia="zh-CN"/>
              </w:rPr>
            </w:pPr>
          </w:p>
        </w:tc>
        <w:tc>
          <w:tcPr>
            <w:tcW w:w="454" w:type="dxa"/>
          </w:tcPr>
          <w:p w14:paraId="51FBDE32" w14:textId="77777777" w:rsidR="009166E9" w:rsidRPr="00E9603C" w:rsidRDefault="009166E9">
            <w:pPr>
              <w:pStyle w:val="TAC"/>
              <w:rPr>
                <w:lang w:eastAsia="zh-CN"/>
              </w:rPr>
            </w:pPr>
          </w:p>
        </w:tc>
        <w:tc>
          <w:tcPr>
            <w:tcW w:w="454" w:type="dxa"/>
          </w:tcPr>
          <w:p w14:paraId="46880D5D" w14:textId="77777777" w:rsidR="009166E9" w:rsidRPr="00E9603C" w:rsidRDefault="009166E9">
            <w:pPr>
              <w:pStyle w:val="TAC"/>
              <w:rPr>
                <w:lang w:eastAsia="zh-CN"/>
              </w:rPr>
            </w:pPr>
          </w:p>
        </w:tc>
      </w:tr>
      <w:tr w:rsidR="009166E9" w:rsidRPr="00E9603C" w14:paraId="4CDAB362" w14:textId="77777777">
        <w:trPr>
          <w:cantSplit/>
          <w:trHeight w:val="191"/>
        </w:trPr>
        <w:tc>
          <w:tcPr>
            <w:tcW w:w="1215" w:type="dxa"/>
            <w:vAlign w:val="center"/>
          </w:tcPr>
          <w:p w14:paraId="7343843E" w14:textId="77777777" w:rsidR="009166E9" w:rsidRPr="00E9603C" w:rsidRDefault="009166E9">
            <w:pPr>
              <w:pStyle w:val="TAC"/>
              <w:rPr>
                <w:lang w:eastAsia="zh-CN"/>
              </w:rPr>
            </w:pPr>
            <w:r w:rsidRPr="00E9603C">
              <w:rPr>
                <w:lang w:eastAsia="zh-CN"/>
              </w:rPr>
              <w:t>24</w:t>
            </w:r>
          </w:p>
        </w:tc>
        <w:tc>
          <w:tcPr>
            <w:tcW w:w="284" w:type="dxa"/>
            <w:vAlign w:val="center"/>
          </w:tcPr>
          <w:p w14:paraId="00353357" w14:textId="77777777" w:rsidR="009166E9" w:rsidRPr="00E9603C" w:rsidRDefault="009166E9">
            <w:pPr>
              <w:pStyle w:val="TAC"/>
              <w:rPr>
                <w:lang w:eastAsia="zh-CN"/>
              </w:rPr>
            </w:pPr>
          </w:p>
        </w:tc>
        <w:tc>
          <w:tcPr>
            <w:tcW w:w="284" w:type="dxa"/>
            <w:vAlign w:val="center"/>
          </w:tcPr>
          <w:p w14:paraId="13FF4AFA" w14:textId="77777777" w:rsidR="009166E9" w:rsidRPr="00E9603C" w:rsidRDefault="009166E9">
            <w:pPr>
              <w:pStyle w:val="TAC"/>
              <w:rPr>
                <w:lang w:eastAsia="zh-CN"/>
              </w:rPr>
            </w:pPr>
            <w:r w:rsidRPr="00E9603C">
              <w:rPr>
                <w:lang w:eastAsia="zh-CN"/>
              </w:rPr>
              <w:t>X</w:t>
            </w:r>
          </w:p>
        </w:tc>
        <w:tc>
          <w:tcPr>
            <w:tcW w:w="284" w:type="dxa"/>
            <w:vAlign w:val="center"/>
          </w:tcPr>
          <w:p w14:paraId="43EC1F68" w14:textId="77777777" w:rsidR="009166E9" w:rsidRPr="00E9603C" w:rsidRDefault="009166E9">
            <w:pPr>
              <w:pStyle w:val="TAC"/>
              <w:rPr>
                <w:lang w:eastAsia="zh-CN"/>
              </w:rPr>
            </w:pPr>
          </w:p>
        </w:tc>
        <w:tc>
          <w:tcPr>
            <w:tcW w:w="284" w:type="dxa"/>
          </w:tcPr>
          <w:p w14:paraId="547D9EAB" w14:textId="77777777" w:rsidR="009166E9" w:rsidRPr="00E9603C" w:rsidRDefault="009166E9">
            <w:pPr>
              <w:pStyle w:val="TAC"/>
              <w:rPr>
                <w:lang w:eastAsia="zh-CN"/>
              </w:rPr>
            </w:pPr>
          </w:p>
        </w:tc>
        <w:tc>
          <w:tcPr>
            <w:tcW w:w="284" w:type="dxa"/>
          </w:tcPr>
          <w:p w14:paraId="723CF9E2" w14:textId="77777777" w:rsidR="009166E9" w:rsidRPr="00E9603C" w:rsidRDefault="009166E9">
            <w:pPr>
              <w:pStyle w:val="TAC"/>
              <w:rPr>
                <w:lang w:eastAsia="zh-CN"/>
              </w:rPr>
            </w:pPr>
          </w:p>
        </w:tc>
        <w:tc>
          <w:tcPr>
            <w:tcW w:w="284" w:type="dxa"/>
          </w:tcPr>
          <w:p w14:paraId="284B454B" w14:textId="77777777" w:rsidR="009166E9" w:rsidRPr="00E9603C" w:rsidRDefault="009166E9">
            <w:pPr>
              <w:pStyle w:val="TAC"/>
              <w:rPr>
                <w:lang w:eastAsia="zh-CN"/>
              </w:rPr>
            </w:pPr>
          </w:p>
        </w:tc>
        <w:tc>
          <w:tcPr>
            <w:tcW w:w="284" w:type="dxa"/>
          </w:tcPr>
          <w:p w14:paraId="6AAE2130" w14:textId="77777777" w:rsidR="009166E9" w:rsidRPr="00E9603C" w:rsidRDefault="009166E9">
            <w:pPr>
              <w:pStyle w:val="TAC"/>
              <w:rPr>
                <w:lang w:eastAsia="zh-CN"/>
              </w:rPr>
            </w:pPr>
          </w:p>
        </w:tc>
        <w:tc>
          <w:tcPr>
            <w:tcW w:w="284" w:type="dxa"/>
          </w:tcPr>
          <w:p w14:paraId="353C3190" w14:textId="77777777" w:rsidR="009166E9" w:rsidRPr="00E9603C" w:rsidRDefault="009166E9">
            <w:pPr>
              <w:pStyle w:val="TAC"/>
              <w:rPr>
                <w:lang w:eastAsia="zh-CN"/>
              </w:rPr>
            </w:pPr>
          </w:p>
        </w:tc>
        <w:tc>
          <w:tcPr>
            <w:tcW w:w="284" w:type="dxa"/>
          </w:tcPr>
          <w:p w14:paraId="61463634" w14:textId="77777777" w:rsidR="009166E9" w:rsidRPr="00E9603C" w:rsidRDefault="009166E9">
            <w:pPr>
              <w:pStyle w:val="TAC"/>
              <w:rPr>
                <w:lang w:eastAsia="zh-CN"/>
              </w:rPr>
            </w:pPr>
          </w:p>
        </w:tc>
        <w:tc>
          <w:tcPr>
            <w:tcW w:w="454" w:type="dxa"/>
          </w:tcPr>
          <w:p w14:paraId="5D9A6160" w14:textId="77777777" w:rsidR="009166E9" w:rsidRPr="00E9603C" w:rsidRDefault="009166E9">
            <w:pPr>
              <w:pStyle w:val="TAC"/>
              <w:rPr>
                <w:lang w:eastAsia="zh-CN"/>
              </w:rPr>
            </w:pPr>
          </w:p>
        </w:tc>
        <w:tc>
          <w:tcPr>
            <w:tcW w:w="454" w:type="dxa"/>
          </w:tcPr>
          <w:p w14:paraId="06967CB7" w14:textId="77777777" w:rsidR="009166E9" w:rsidRPr="00E9603C" w:rsidRDefault="009166E9">
            <w:pPr>
              <w:pStyle w:val="TAC"/>
              <w:rPr>
                <w:lang w:eastAsia="zh-CN"/>
              </w:rPr>
            </w:pPr>
          </w:p>
        </w:tc>
        <w:tc>
          <w:tcPr>
            <w:tcW w:w="454" w:type="dxa"/>
          </w:tcPr>
          <w:p w14:paraId="563B2DFA" w14:textId="77777777" w:rsidR="009166E9" w:rsidRPr="00E9603C" w:rsidRDefault="009166E9">
            <w:pPr>
              <w:pStyle w:val="TAC"/>
              <w:rPr>
                <w:lang w:eastAsia="zh-CN"/>
              </w:rPr>
            </w:pPr>
          </w:p>
        </w:tc>
        <w:tc>
          <w:tcPr>
            <w:tcW w:w="454" w:type="dxa"/>
          </w:tcPr>
          <w:p w14:paraId="375FC42F" w14:textId="77777777" w:rsidR="009166E9" w:rsidRPr="00E9603C" w:rsidRDefault="009166E9">
            <w:pPr>
              <w:pStyle w:val="TAC"/>
              <w:rPr>
                <w:lang w:eastAsia="zh-CN"/>
              </w:rPr>
            </w:pPr>
          </w:p>
        </w:tc>
        <w:tc>
          <w:tcPr>
            <w:tcW w:w="454" w:type="dxa"/>
          </w:tcPr>
          <w:p w14:paraId="6FF61C48" w14:textId="77777777" w:rsidR="009166E9" w:rsidRPr="00E9603C" w:rsidRDefault="009166E9">
            <w:pPr>
              <w:pStyle w:val="TAC"/>
              <w:rPr>
                <w:lang w:eastAsia="zh-CN"/>
              </w:rPr>
            </w:pPr>
          </w:p>
        </w:tc>
        <w:tc>
          <w:tcPr>
            <w:tcW w:w="454" w:type="dxa"/>
          </w:tcPr>
          <w:p w14:paraId="4FA7F4DC" w14:textId="77777777" w:rsidR="009166E9" w:rsidRPr="00E9603C" w:rsidRDefault="009166E9">
            <w:pPr>
              <w:pStyle w:val="TAC"/>
              <w:rPr>
                <w:lang w:eastAsia="zh-CN"/>
              </w:rPr>
            </w:pPr>
          </w:p>
        </w:tc>
        <w:tc>
          <w:tcPr>
            <w:tcW w:w="454" w:type="dxa"/>
          </w:tcPr>
          <w:p w14:paraId="79697BC1" w14:textId="77777777" w:rsidR="009166E9" w:rsidRPr="00E9603C" w:rsidRDefault="009166E9">
            <w:pPr>
              <w:pStyle w:val="TAC"/>
              <w:rPr>
                <w:lang w:eastAsia="zh-CN"/>
              </w:rPr>
            </w:pPr>
          </w:p>
        </w:tc>
        <w:tc>
          <w:tcPr>
            <w:tcW w:w="454" w:type="dxa"/>
          </w:tcPr>
          <w:p w14:paraId="5EBD812A" w14:textId="77777777" w:rsidR="009166E9" w:rsidRPr="00E9603C" w:rsidRDefault="009166E9">
            <w:pPr>
              <w:pStyle w:val="TAC"/>
              <w:rPr>
                <w:lang w:eastAsia="zh-CN"/>
              </w:rPr>
            </w:pPr>
          </w:p>
        </w:tc>
        <w:tc>
          <w:tcPr>
            <w:tcW w:w="454" w:type="dxa"/>
          </w:tcPr>
          <w:p w14:paraId="27111162" w14:textId="77777777" w:rsidR="009166E9" w:rsidRPr="00E9603C" w:rsidRDefault="009166E9">
            <w:pPr>
              <w:pStyle w:val="TAC"/>
              <w:rPr>
                <w:lang w:eastAsia="zh-CN"/>
              </w:rPr>
            </w:pPr>
          </w:p>
        </w:tc>
        <w:tc>
          <w:tcPr>
            <w:tcW w:w="454" w:type="dxa"/>
          </w:tcPr>
          <w:p w14:paraId="54D4B05F" w14:textId="77777777" w:rsidR="009166E9" w:rsidRPr="00E9603C" w:rsidRDefault="009166E9">
            <w:pPr>
              <w:pStyle w:val="TAC"/>
              <w:rPr>
                <w:lang w:eastAsia="zh-CN"/>
              </w:rPr>
            </w:pPr>
            <w:r w:rsidRPr="00E9603C">
              <w:rPr>
                <w:lang w:eastAsia="zh-CN"/>
              </w:rPr>
              <w:t>X</w:t>
            </w:r>
          </w:p>
        </w:tc>
        <w:tc>
          <w:tcPr>
            <w:tcW w:w="454" w:type="dxa"/>
          </w:tcPr>
          <w:p w14:paraId="7E7F0932" w14:textId="77777777" w:rsidR="009166E9" w:rsidRPr="00E9603C" w:rsidRDefault="009166E9">
            <w:pPr>
              <w:pStyle w:val="TAC"/>
              <w:rPr>
                <w:lang w:eastAsia="zh-CN"/>
              </w:rPr>
            </w:pPr>
          </w:p>
        </w:tc>
        <w:tc>
          <w:tcPr>
            <w:tcW w:w="454" w:type="dxa"/>
          </w:tcPr>
          <w:p w14:paraId="6A90B773" w14:textId="77777777" w:rsidR="009166E9" w:rsidRPr="00E9603C" w:rsidRDefault="009166E9">
            <w:pPr>
              <w:pStyle w:val="TAC"/>
              <w:rPr>
                <w:lang w:eastAsia="zh-CN"/>
              </w:rPr>
            </w:pPr>
          </w:p>
        </w:tc>
      </w:tr>
      <w:tr w:rsidR="009166E9" w:rsidRPr="00E9603C" w14:paraId="2B4C0E06" w14:textId="77777777">
        <w:trPr>
          <w:cantSplit/>
          <w:trHeight w:val="191"/>
        </w:trPr>
        <w:tc>
          <w:tcPr>
            <w:tcW w:w="1215" w:type="dxa"/>
            <w:vAlign w:val="center"/>
          </w:tcPr>
          <w:p w14:paraId="7D20930F" w14:textId="77777777" w:rsidR="009166E9" w:rsidRPr="00E9603C" w:rsidRDefault="009166E9">
            <w:pPr>
              <w:pStyle w:val="TAC"/>
              <w:rPr>
                <w:lang w:eastAsia="zh-CN"/>
              </w:rPr>
            </w:pPr>
            <w:r w:rsidRPr="00E9603C">
              <w:rPr>
                <w:lang w:eastAsia="zh-CN"/>
              </w:rPr>
              <w:t>25</w:t>
            </w:r>
          </w:p>
        </w:tc>
        <w:tc>
          <w:tcPr>
            <w:tcW w:w="284" w:type="dxa"/>
            <w:vAlign w:val="center"/>
          </w:tcPr>
          <w:p w14:paraId="65B6AC32" w14:textId="77777777" w:rsidR="009166E9" w:rsidRPr="00E9603C" w:rsidRDefault="009166E9">
            <w:pPr>
              <w:pStyle w:val="TAC"/>
              <w:rPr>
                <w:lang w:eastAsia="zh-CN"/>
              </w:rPr>
            </w:pPr>
          </w:p>
        </w:tc>
        <w:tc>
          <w:tcPr>
            <w:tcW w:w="284" w:type="dxa"/>
            <w:vAlign w:val="center"/>
          </w:tcPr>
          <w:p w14:paraId="2BF8DCD9" w14:textId="77777777" w:rsidR="009166E9" w:rsidRPr="00E9603C" w:rsidRDefault="009166E9">
            <w:pPr>
              <w:pStyle w:val="TAC"/>
              <w:rPr>
                <w:lang w:eastAsia="zh-CN"/>
              </w:rPr>
            </w:pPr>
            <w:r w:rsidRPr="00E9603C">
              <w:rPr>
                <w:lang w:eastAsia="zh-CN"/>
              </w:rPr>
              <w:t>X</w:t>
            </w:r>
          </w:p>
        </w:tc>
        <w:tc>
          <w:tcPr>
            <w:tcW w:w="284" w:type="dxa"/>
            <w:vAlign w:val="center"/>
          </w:tcPr>
          <w:p w14:paraId="053D2CC7" w14:textId="77777777" w:rsidR="009166E9" w:rsidRPr="00E9603C" w:rsidRDefault="009166E9">
            <w:pPr>
              <w:pStyle w:val="TAC"/>
              <w:rPr>
                <w:lang w:eastAsia="zh-CN"/>
              </w:rPr>
            </w:pPr>
          </w:p>
        </w:tc>
        <w:tc>
          <w:tcPr>
            <w:tcW w:w="284" w:type="dxa"/>
          </w:tcPr>
          <w:p w14:paraId="16EB8DC3" w14:textId="77777777" w:rsidR="009166E9" w:rsidRPr="00E9603C" w:rsidRDefault="009166E9">
            <w:pPr>
              <w:pStyle w:val="TAC"/>
              <w:rPr>
                <w:lang w:eastAsia="zh-CN"/>
              </w:rPr>
            </w:pPr>
          </w:p>
        </w:tc>
        <w:tc>
          <w:tcPr>
            <w:tcW w:w="284" w:type="dxa"/>
          </w:tcPr>
          <w:p w14:paraId="65AA1F8B" w14:textId="77777777" w:rsidR="009166E9" w:rsidRPr="00E9603C" w:rsidRDefault="009166E9">
            <w:pPr>
              <w:pStyle w:val="TAC"/>
              <w:rPr>
                <w:lang w:eastAsia="zh-CN"/>
              </w:rPr>
            </w:pPr>
          </w:p>
        </w:tc>
        <w:tc>
          <w:tcPr>
            <w:tcW w:w="284" w:type="dxa"/>
          </w:tcPr>
          <w:p w14:paraId="4A89100E" w14:textId="77777777" w:rsidR="009166E9" w:rsidRPr="00E9603C" w:rsidRDefault="009166E9">
            <w:pPr>
              <w:pStyle w:val="TAC"/>
              <w:rPr>
                <w:lang w:eastAsia="zh-CN"/>
              </w:rPr>
            </w:pPr>
          </w:p>
        </w:tc>
        <w:tc>
          <w:tcPr>
            <w:tcW w:w="284" w:type="dxa"/>
          </w:tcPr>
          <w:p w14:paraId="0739CCE5" w14:textId="77777777" w:rsidR="009166E9" w:rsidRPr="00E9603C" w:rsidRDefault="009166E9">
            <w:pPr>
              <w:pStyle w:val="TAC"/>
              <w:rPr>
                <w:lang w:eastAsia="zh-CN"/>
              </w:rPr>
            </w:pPr>
          </w:p>
        </w:tc>
        <w:tc>
          <w:tcPr>
            <w:tcW w:w="284" w:type="dxa"/>
          </w:tcPr>
          <w:p w14:paraId="4F761E92" w14:textId="77777777" w:rsidR="009166E9" w:rsidRPr="00E9603C" w:rsidRDefault="009166E9">
            <w:pPr>
              <w:pStyle w:val="TAC"/>
              <w:rPr>
                <w:lang w:eastAsia="zh-CN"/>
              </w:rPr>
            </w:pPr>
          </w:p>
        </w:tc>
        <w:tc>
          <w:tcPr>
            <w:tcW w:w="284" w:type="dxa"/>
          </w:tcPr>
          <w:p w14:paraId="017F956B" w14:textId="77777777" w:rsidR="009166E9" w:rsidRPr="00E9603C" w:rsidRDefault="009166E9">
            <w:pPr>
              <w:pStyle w:val="TAC"/>
              <w:rPr>
                <w:lang w:eastAsia="zh-CN"/>
              </w:rPr>
            </w:pPr>
          </w:p>
        </w:tc>
        <w:tc>
          <w:tcPr>
            <w:tcW w:w="454" w:type="dxa"/>
          </w:tcPr>
          <w:p w14:paraId="1693DD33" w14:textId="77777777" w:rsidR="009166E9" w:rsidRPr="00E9603C" w:rsidRDefault="009166E9">
            <w:pPr>
              <w:pStyle w:val="TAC"/>
              <w:rPr>
                <w:lang w:eastAsia="zh-CN"/>
              </w:rPr>
            </w:pPr>
          </w:p>
        </w:tc>
        <w:tc>
          <w:tcPr>
            <w:tcW w:w="454" w:type="dxa"/>
          </w:tcPr>
          <w:p w14:paraId="4199B144" w14:textId="77777777" w:rsidR="009166E9" w:rsidRPr="00E9603C" w:rsidRDefault="009166E9">
            <w:pPr>
              <w:pStyle w:val="TAC"/>
              <w:rPr>
                <w:lang w:eastAsia="zh-CN"/>
              </w:rPr>
            </w:pPr>
          </w:p>
        </w:tc>
        <w:tc>
          <w:tcPr>
            <w:tcW w:w="454" w:type="dxa"/>
          </w:tcPr>
          <w:p w14:paraId="40324479" w14:textId="77777777" w:rsidR="009166E9" w:rsidRPr="00E9603C" w:rsidRDefault="009166E9">
            <w:pPr>
              <w:pStyle w:val="TAC"/>
              <w:rPr>
                <w:lang w:eastAsia="zh-CN"/>
              </w:rPr>
            </w:pPr>
          </w:p>
        </w:tc>
        <w:tc>
          <w:tcPr>
            <w:tcW w:w="454" w:type="dxa"/>
          </w:tcPr>
          <w:p w14:paraId="6379B21E" w14:textId="77777777" w:rsidR="009166E9" w:rsidRPr="00E9603C" w:rsidRDefault="009166E9">
            <w:pPr>
              <w:pStyle w:val="TAC"/>
              <w:rPr>
                <w:lang w:eastAsia="zh-CN"/>
              </w:rPr>
            </w:pPr>
          </w:p>
        </w:tc>
        <w:tc>
          <w:tcPr>
            <w:tcW w:w="454" w:type="dxa"/>
          </w:tcPr>
          <w:p w14:paraId="4EB312C6" w14:textId="77777777" w:rsidR="009166E9" w:rsidRPr="00E9603C" w:rsidRDefault="009166E9">
            <w:pPr>
              <w:pStyle w:val="TAC"/>
              <w:rPr>
                <w:lang w:eastAsia="zh-CN"/>
              </w:rPr>
            </w:pPr>
          </w:p>
        </w:tc>
        <w:tc>
          <w:tcPr>
            <w:tcW w:w="454" w:type="dxa"/>
          </w:tcPr>
          <w:p w14:paraId="46E402A8" w14:textId="77777777" w:rsidR="009166E9" w:rsidRPr="00E9603C" w:rsidRDefault="009166E9">
            <w:pPr>
              <w:pStyle w:val="TAC"/>
              <w:rPr>
                <w:lang w:eastAsia="zh-CN"/>
              </w:rPr>
            </w:pPr>
          </w:p>
        </w:tc>
        <w:tc>
          <w:tcPr>
            <w:tcW w:w="454" w:type="dxa"/>
          </w:tcPr>
          <w:p w14:paraId="3446C0DF" w14:textId="77777777" w:rsidR="009166E9" w:rsidRPr="00E9603C" w:rsidRDefault="009166E9">
            <w:pPr>
              <w:pStyle w:val="TAC"/>
              <w:rPr>
                <w:lang w:eastAsia="zh-CN"/>
              </w:rPr>
            </w:pPr>
          </w:p>
        </w:tc>
        <w:tc>
          <w:tcPr>
            <w:tcW w:w="454" w:type="dxa"/>
          </w:tcPr>
          <w:p w14:paraId="1961FCB0" w14:textId="77777777" w:rsidR="009166E9" w:rsidRPr="00E9603C" w:rsidRDefault="009166E9">
            <w:pPr>
              <w:pStyle w:val="TAC"/>
              <w:rPr>
                <w:lang w:eastAsia="zh-CN"/>
              </w:rPr>
            </w:pPr>
          </w:p>
        </w:tc>
        <w:tc>
          <w:tcPr>
            <w:tcW w:w="454" w:type="dxa"/>
          </w:tcPr>
          <w:p w14:paraId="5F279EF6" w14:textId="77777777" w:rsidR="009166E9" w:rsidRPr="00E9603C" w:rsidRDefault="009166E9">
            <w:pPr>
              <w:pStyle w:val="TAC"/>
              <w:rPr>
                <w:lang w:eastAsia="zh-CN"/>
              </w:rPr>
            </w:pPr>
          </w:p>
        </w:tc>
        <w:tc>
          <w:tcPr>
            <w:tcW w:w="454" w:type="dxa"/>
          </w:tcPr>
          <w:p w14:paraId="0E0A37F5" w14:textId="77777777" w:rsidR="009166E9" w:rsidRPr="00E9603C" w:rsidRDefault="009166E9">
            <w:pPr>
              <w:pStyle w:val="TAC"/>
              <w:rPr>
                <w:lang w:eastAsia="zh-CN"/>
              </w:rPr>
            </w:pPr>
          </w:p>
        </w:tc>
        <w:tc>
          <w:tcPr>
            <w:tcW w:w="454" w:type="dxa"/>
          </w:tcPr>
          <w:p w14:paraId="39117DC2" w14:textId="77777777" w:rsidR="009166E9" w:rsidRPr="00E9603C" w:rsidRDefault="009166E9">
            <w:pPr>
              <w:pStyle w:val="TAC"/>
              <w:rPr>
                <w:lang w:eastAsia="zh-CN"/>
              </w:rPr>
            </w:pPr>
          </w:p>
        </w:tc>
        <w:tc>
          <w:tcPr>
            <w:tcW w:w="454" w:type="dxa"/>
          </w:tcPr>
          <w:p w14:paraId="6F124774" w14:textId="77777777" w:rsidR="009166E9" w:rsidRPr="00E9603C" w:rsidRDefault="009166E9">
            <w:pPr>
              <w:pStyle w:val="TAC"/>
              <w:rPr>
                <w:lang w:eastAsia="zh-CN"/>
              </w:rPr>
            </w:pPr>
          </w:p>
        </w:tc>
      </w:tr>
      <w:tr w:rsidR="009166E9" w:rsidRPr="00E9603C" w14:paraId="33010AFB" w14:textId="77777777">
        <w:trPr>
          <w:cantSplit/>
          <w:trHeight w:val="191"/>
        </w:trPr>
        <w:tc>
          <w:tcPr>
            <w:tcW w:w="1215" w:type="dxa"/>
            <w:vAlign w:val="center"/>
          </w:tcPr>
          <w:p w14:paraId="1FC2D0C7" w14:textId="77777777" w:rsidR="009166E9" w:rsidRPr="00E9603C" w:rsidRDefault="009166E9">
            <w:pPr>
              <w:pStyle w:val="TAC"/>
              <w:rPr>
                <w:lang w:eastAsia="zh-CN"/>
              </w:rPr>
            </w:pPr>
            <w:r w:rsidRPr="00E9603C">
              <w:rPr>
                <w:lang w:eastAsia="zh-CN"/>
              </w:rPr>
              <w:t>26</w:t>
            </w:r>
          </w:p>
        </w:tc>
        <w:tc>
          <w:tcPr>
            <w:tcW w:w="284" w:type="dxa"/>
            <w:vAlign w:val="center"/>
          </w:tcPr>
          <w:p w14:paraId="0FD0188B" w14:textId="77777777" w:rsidR="009166E9" w:rsidRPr="00E9603C" w:rsidRDefault="009166E9">
            <w:pPr>
              <w:pStyle w:val="TAC"/>
              <w:rPr>
                <w:lang w:eastAsia="zh-CN"/>
              </w:rPr>
            </w:pPr>
          </w:p>
        </w:tc>
        <w:tc>
          <w:tcPr>
            <w:tcW w:w="284" w:type="dxa"/>
            <w:vAlign w:val="center"/>
          </w:tcPr>
          <w:p w14:paraId="3D4A5374" w14:textId="77777777" w:rsidR="009166E9" w:rsidRPr="00E9603C" w:rsidRDefault="009166E9">
            <w:pPr>
              <w:pStyle w:val="TAC"/>
              <w:rPr>
                <w:lang w:eastAsia="zh-CN"/>
              </w:rPr>
            </w:pPr>
            <w:r w:rsidRPr="00E9603C">
              <w:rPr>
                <w:lang w:eastAsia="zh-CN"/>
              </w:rPr>
              <w:t>X</w:t>
            </w:r>
          </w:p>
        </w:tc>
        <w:tc>
          <w:tcPr>
            <w:tcW w:w="284" w:type="dxa"/>
            <w:vAlign w:val="center"/>
          </w:tcPr>
          <w:p w14:paraId="67706381" w14:textId="77777777" w:rsidR="009166E9" w:rsidRPr="00E9603C" w:rsidRDefault="009166E9">
            <w:pPr>
              <w:pStyle w:val="TAC"/>
              <w:rPr>
                <w:lang w:eastAsia="zh-CN"/>
              </w:rPr>
            </w:pPr>
          </w:p>
        </w:tc>
        <w:tc>
          <w:tcPr>
            <w:tcW w:w="284" w:type="dxa"/>
          </w:tcPr>
          <w:p w14:paraId="5DA627F3" w14:textId="77777777" w:rsidR="009166E9" w:rsidRPr="00E9603C" w:rsidRDefault="009166E9">
            <w:pPr>
              <w:pStyle w:val="TAC"/>
              <w:rPr>
                <w:lang w:eastAsia="zh-CN"/>
              </w:rPr>
            </w:pPr>
          </w:p>
        </w:tc>
        <w:tc>
          <w:tcPr>
            <w:tcW w:w="284" w:type="dxa"/>
          </w:tcPr>
          <w:p w14:paraId="4A57782F" w14:textId="77777777" w:rsidR="009166E9" w:rsidRPr="00E9603C" w:rsidRDefault="009166E9">
            <w:pPr>
              <w:pStyle w:val="TAC"/>
              <w:rPr>
                <w:lang w:eastAsia="zh-CN"/>
              </w:rPr>
            </w:pPr>
          </w:p>
        </w:tc>
        <w:tc>
          <w:tcPr>
            <w:tcW w:w="284" w:type="dxa"/>
          </w:tcPr>
          <w:p w14:paraId="18AA73ED" w14:textId="77777777" w:rsidR="009166E9" w:rsidRPr="00E9603C" w:rsidRDefault="009166E9">
            <w:pPr>
              <w:pStyle w:val="TAC"/>
              <w:rPr>
                <w:lang w:eastAsia="zh-CN"/>
              </w:rPr>
            </w:pPr>
          </w:p>
        </w:tc>
        <w:tc>
          <w:tcPr>
            <w:tcW w:w="284" w:type="dxa"/>
          </w:tcPr>
          <w:p w14:paraId="5E2DFE32" w14:textId="77777777" w:rsidR="009166E9" w:rsidRPr="00E9603C" w:rsidRDefault="009166E9">
            <w:pPr>
              <w:pStyle w:val="TAC"/>
              <w:rPr>
                <w:lang w:eastAsia="zh-CN"/>
              </w:rPr>
            </w:pPr>
          </w:p>
        </w:tc>
        <w:tc>
          <w:tcPr>
            <w:tcW w:w="284" w:type="dxa"/>
          </w:tcPr>
          <w:p w14:paraId="257DBFB9" w14:textId="77777777" w:rsidR="009166E9" w:rsidRPr="00E9603C" w:rsidRDefault="009166E9">
            <w:pPr>
              <w:pStyle w:val="TAC"/>
              <w:rPr>
                <w:lang w:eastAsia="zh-CN"/>
              </w:rPr>
            </w:pPr>
          </w:p>
        </w:tc>
        <w:tc>
          <w:tcPr>
            <w:tcW w:w="284" w:type="dxa"/>
          </w:tcPr>
          <w:p w14:paraId="6430E3D6" w14:textId="77777777" w:rsidR="009166E9" w:rsidRPr="00E9603C" w:rsidRDefault="009166E9">
            <w:pPr>
              <w:pStyle w:val="TAC"/>
              <w:rPr>
                <w:lang w:eastAsia="zh-CN"/>
              </w:rPr>
            </w:pPr>
          </w:p>
        </w:tc>
        <w:tc>
          <w:tcPr>
            <w:tcW w:w="454" w:type="dxa"/>
          </w:tcPr>
          <w:p w14:paraId="42A17B75" w14:textId="77777777" w:rsidR="009166E9" w:rsidRPr="00E9603C" w:rsidRDefault="009166E9">
            <w:pPr>
              <w:pStyle w:val="TAC"/>
              <w:rPr>
                <w:lang w:eastAsia="zh-CN"/>
              </w:rPr>
            </w:pPr>
          </w:p>
        </w:tc>
        <w:tc>
          <w:tcPr>
            <w:tcW w:w="454" w:type="dxa"/>
          </w:tcPr>
          <w:p w14:paraId="480A14DD" w14:textId="77777777" w:rsidR="009166E9" w:rsidRPr="00E9603C" w:rsidRDefault="009166E9">
            <w:pPr>
              <w:pStyle w:val="TAC"/>
              <w:rPr>
                <w:lang w:eastAsia="zh-CN"/>
              </w:rPr>
            </w:pPr>
          </w:p>
        </w:tc>
        <w:tc>
          <w:tcPr>
            <w:tcW w:w="454" w:type="dxa"/>
          </w:tcPr>
          <w:p w14:paraId="45CF4890" w14:textId="77777777" w:rsidR="009166E9" w:rsidRPr="00E9603C" w:rsidRDefault="009166E9">
            <w:pPr>
              <w:pStyle w:val="TAC"/>
              <w:rPr>
                <w:lang w:eastAsia="zh-CN"/>
              </w:rPr>
            </w:pPr>
          </w:p>
        </w:tc>
        <w:tc>
          <w:tcPr>
            <w:tcW w:w="454" w:type="dxa"/>
          </w:tcPr>
          <w:p w14:paraId="3C1F93D4" w14:textId="77777777" w:rsidR="009166E9" w:rsidRPr="00E9603C" w:rsidRDefault="009166E9">
            <w:pPr>
              <w:pStyle w:val="TAC"/>
              <w:rPr>
                <w:lang w:eastAsia="zh-CN"/>
              </w:rPr>
            </w:pPr>
          </w:p>
        </w:tc>
        <w:tc>
          <w:tcPr>
            <w:tcW w:w="454" w:type="dxa"/>
          </w:tcPr>
          <w:p w14:paraId="22770BDA" w14:textId="77777777" w:rsidR="009166E9" w:rsidRPr="00E9603C" w:rsidRDefault="009166E9">
            <w:pPr>
              <w:pStyle w:val="TAC"/>
              <w:rPr>
                <w:lang w:eastAsia="zh-CN"/>
              </w:rPr>
            </w:pPr>
          </w:p>
        </w:tc>
        <w:tc>
          <w:tcPr>
            <w:tcW w:w="454" w:type="dxa"/>
          </w:tcPr>
          <w:p w14:paraId="4C0E69E2" w14:textId="77777777" w:rsidR="009166E9" w:rsidRPr="00E9603C" w:rsidRDefault="009166E9">
            <w:pPr>
              <w:pStyle w:val="TAC"/>
              <w:rPr>
                <w:lang w:eastAsia="zh-CN"/>
              </w:rPr>
            </w:pPr>
          </w:p>
        </w:tc>
        <w:tc>
          <w:tcPr>
            <w:tcW w:w="454" w:type="dxa"/>
          </w:tcPr>
          <w:p w14:paraId="6000EC13" w14:textId="77777777" w:rsidR="009166E9" w:rsidRPr="00E9603C" w:rsidRDefault="009166E9">
            <w:pPr>
              <w:pStyle w:val="TAC"/>
              <w:rPr>
                <w:lang w:eastAsia="zh-CN"/>
              </w:rPr>
            </w:pPr>
          </w:p>
        </w:tc>
        <w:tc>
          <w:tcPr>
            <w:tcW w:w="454" w:type="dxa"/>
          </w:tcPr>
          <w:p w14:paraId="1E6D811A" w14:textId="77777777" w:rsidR="009166E9" w:rsidRPr="00E9603C" w:rsidRDefault="009166E9">
            <w:pPr>
              <w:pStyle w:val="TAC"/>
              <w:rPr>
                <w:lang w:eastAsia="zh-CN"/>
              </w:rPr>
            </w:pPr>
          </w:p>
        </w:tc>
        <w:tc>
          <w:tcPr>
            <w:tcW w:w="454" w:type="dxa"/>
          </w:tcPr>
          <w:p w14:paraId="69FE8102" w14:textId="77777777" w:rsidR="009166E9" w:rsidRPr="00E9603C" w:rsidRDefault="009166E9">
            <w:pPr>
              <w:pStyle w:val="TAC"/>
              <w:rPr>
                <w:lang w:eastAsia="zh-CN"/>
              </w:rPr>
            </w:pPr>
          </w:p>
        </w:tc>
        <w:tc>
          <w:tcPr>
            <w:tcW w:w="454" w:type="dxa"/>
          </w:tcPr>
          <w:p w14:paraId="63A81D44" w14:textId="77777777" w:rsidR="009166E9" w:rsidRPr="00E9603C" w:rsidRDefault="009166E9">
            <w:pPr>
              <w:pStyle w:val="TAC"/>
              <w:rPr>
                <w:lang w:eastAsia="zh-CN"/>
              </w:rPr>
            </w:pPr>
          </w:p>
        </w:tc>
        <w:tc>
          <w:tcPr>
            <w:tcW w:w="454" w:type="dxa"/>
          </w:tcPr>
          <w:p w14:paraId="437796FD" w14:textId="77777777" w:rsidR="009166E9" w:rsidRPr="00E9603C" w:rsidRDefault="009166E9">
            <w:pPr>
              <w:pStyle w:val="TAC"/>
              <w:rPr>
                <w:lang w:eastAsia="zh-CN"/>
              </w:rPr>
            </w:pPr>
          </w:p>
        </w:tc>
        <w:tc>
          <w:tcPr>
            <w:tcW w:w="454" w:type="dxa"/>
          </w:tcPr>
          <w:p w14:paraId="5DE84738" w14:textId="77777777" w:rsidR="009166E9" w:rsidRPr="00E9603C" w:rsidRDefault="009166E9">
            <w:pPr>
              <w:pStyle w:val="TAC"/>
              <w:rPr>
                <w:lang w:eastAsia="zh-CN"/>
              </w:rPr>
            </w:pPr>
          </w:p>
        </w:tc>
      </w:tr>
      <w:tr w:rsidR="009166E9" w:rsidRPr="00E9603C" w14:paraId="63C38357" w14:textId="77777777">
        <w:trPr>
          <w:cantSplit/>
          <w:trHeight w:val="191"/>
        </w:trPr>
        <w:tc>
          <w:tcPr>
            <w:tcW w:w="1215" w:type="dxa"/>
            <w:vAlign w:val="center"/>
          </w:tcPr>
          <w:p w14:paraId="4A0F1EA4" w14:textId="77777777" w:rsidR="009166E9" w:rsidRPr="00E9603C" w:rsidRDefault="009166E9">
            <w:pPr>
              <w:pStyle w:val="TAC"/>
              <w:rPr>
                <w:lang w:eastAsia="zh-CN"/>
              </w:rPr>
            </w:pPr>
            <w:r w:rsidRPr="00E9603C">
              <w:rPr>
                <w:lang w:eastAsia="zh-CN"/>
              </w:rPr>
              <w:t>27</w:t>
            </w:r>
          </w:p>
        </w:tc>
        <w:tc>
          <w:tcPr>
            <w:tcW w:w="284" w:type="dxa"/>
            <w:vAlign w:val="center"/>
          </w:tcPr>
          <w:p w14:paraId="41176327" w14:textId="77777777" w:rsidR="009166E9" w:rsidRPr="00E9603C" w:rsidRDefault="009166E9">
            <w:pPr>
              <w:pStyle w:val="TAC"/>
              <w:rPr>
                <w:lang w:eastAsia="zh-CN"/>
              </w:rPr>
            </w:pPr>
          </w:p>
        </w:tc>
        <w:tc>
          <w:tcPr>
            <w:tcW w:w="284" w:type="dxa"/>
            <w:vAlign w:val="center"/>
          </w:tcPr>
          <w:p w14:paraId="3943A663" w14:textId="77777777" w:rsidR="009166E9" w:rsidRPr="00E9603C" w:rsidRDefault="009166E9">
            <w:pPr>
              <w:pStyle w:val="TAC"/>
              <w:rPr>
                <w:lang w:eastAsia="zh-CN"/>
              </w:rPr>
            </w:pPr>
          </w:p>
        </w:tc>
        <w:tc>
          <w:tcPr>
            <w:tcW w:w="284" w:type="dxa"/>
            <w:vAlign w:val="center"/>
          </w:tcPr>
          <w:p w14:paraId="7352E7EC" w14:textId="77777777" w:rsidR="009166E9" w:rsidRPr="00E9603C" w:rsidRDefault="009166E9">
            <w:pPr>
              <w:pStyle w:val="TAC"/>
              <w:rPr>
                <w:lang w:eastAsia="zh-CN"/>
              </w:rPr>
            </w:pPr>
          </w:p>
        </w:tc>
        <w:tc>
          <w:tcPr>
            <w:tcW w:w="284" w:type="dxa"/>
          </w:tcPr>
          <w:p w14:paraId="4E983F45" w14:textId="77777777" w:rsidR="009166E9" w:rsidRPr="00E9603C" w:rsidRDefault="009166E9">
            <w:pPr>
              <w:pStyle w:val="TAC"/>
              <w:rPr>
                <w:lang w:eastAsia="zh-CN"/>
              </w:rPr>
            </w:pPr>
          </w:p>
        </w:tc>
        <w:tc>
          <w:tcPr>
            <w:tcW w:w="284" w:type="dxa"/>
          </w:tcPr>
          <w:p w14:paraId="41C021B1" w14:textId="77777777" w:rsidR="009166E9" w:rsidRPr="00E9603C" w:rsidRDefault="009166E9">
            <w:pPr>
              <w:pStyle w:val="TAC"/>
              <w:rPr>
                <w:lang w:eastAsia="zh-CN"/>
              </w:rPr>
            </w:pPr>
          </w:p>
        </w:tc>
        <w:tc>
          <w:tcPr>
            <w:tcW w:w="284" w:type="dxa"/>
          </w:tcPr>
          <w:p w14:paraId="02D96529" w14:textId="77777777" w:rsidR="009166E9" w:rsidRPr="00E9603C" w:rsidRDefault="009166E9">
            <w:pPr>
              <w:pStyle w:val="TAC"/>
              <w:rPr>
                <w:lang w:eastAsia="zh-CN"/>
              </w:rPr>
            </w:pPr>
          </w:p>
        </w:tc>
        <w:tc>
          <w:tcPr>
            <w:tcW w:w="284" w:type="dxa"/>
          </w:tcPr>
          <w:p w14:paraId="690A91E9" w14:textId="77777777" w:rsidR="009166E9" w:rsidRPr="00E9603C" w:rsidRDefault="009166E9">
            <w:pPr>
              <w:pStyle w:val="TAC"/>
              <w:rPr>
                <w:lang w:eastAsia="zh-CN"/>
              </w:rPr>
            </w:pPr>
          </w:p>
        </w:tc>
        <w:tc>
          <w:tcPr>
            <w:tcW w:w="284" w:type="dxa"/>
          </w:tcPr>
          <w:p w14:paraId="558C8471" w14:textId="77777777" w:rsidR="009166E9" w:rsidRPr="00E9603C" w:rsidRDefault="009166E9">
            <w:pPr>
              <w:pStyle w:val="TAC"/>
              <w:rPr>
                <w:lang w:eastAsia="zh-CN"/>
              </w:rPr>
            </w:pPr>
            <w:r w:rsidRPr="00E9603C">
              <w:rPr>
                <w:lang w:eastAsia="zh-CN"/>
              </w:rPr>
              <w:t>X</w:t>
            </w:r>
          </w:p>
        </w:tc>
        <w:tc>
          <w:tcPr>
            <w:tcW w:w="284" w:type="dxa"/>
          </w:tcPr>
          <w:p w14:paraId="0AC1CA01" w14:textId="77777777" w:rsidR="009166E9" w:rsidRPr="00E9603C" w:rsidRDefault="009166E9">
            <w:pPr>
              <w:pStyle w:val="TAC"/>
              <w:rPr>
                <w:lang w:eastAsia="zh-CN"/>
              </w:rPr>
            </w:pPr>
          </w:p>
        </w:tc>
        <w:tc>
          <w:tcPr>
            <w:tcW w:w="454" w:type="dxa"/>
          </w:tcPr>
          <w:p w14:paraId="476F51DE" w14:textId="77777777" w:rsidR="009166E9" w:rsidRPr="00E9603C" w:rsidRDefault="009166E9">
            <w:pPr>
              <w:pStyle w:val="TAC"/>
              <w:rPr>
                <w:lang w:eastAsia="zh-CN"/>
              </w:rPr>
            </w:pPr>
          </w:p>
        </w:tc>
        <w:tc>
          <w:tcPr>
            <w:tcW w:w="454" w:type="dxa"/>
          </w:tcPr>
          <w:p w14:paraId="14A492C2" w14:textId="77777777" w:rsidR="009166E9" w:rsidRPr="00E9603C" w:rsidRDefault="009166E9">
            <w:pPr>
              <w:pStyle w:val="TAC"/>
              <w:rPr>
                <w:lang w:eastAsia="zh-CN"/>
              </w:rPr>
            </w:pPr>
          </w:p>
        </w:tc>
        <w:tc>
          <w:tcPr>
            <w:tcW w:w="454" w:type="dxa"/>
          </w:tcPr>
          <w:p w14:paraId="089EDF8B" w14:textId="77777777" w:rsidR="009166E9" w:rsidRPr="00E9603C" w:rsidRDefault="009166E9">
            <w:pPr>
              <w:pStyle w:val="TAC"/>
              <w:rPr>
                <w:lang w:eastAsia="zh-CN"/>
              </w:rPr>
            </w:pPr>
          </w:p>
        </w:tc>
        <w:tc>
          <w:tcPr>
            <w:tcW w:w="454" w:type="dxa"/>
          </w:tcPr>
          <w:p w14:paraId="51F27A69" w14:textId="77777777" w:rsidR="009166E9" w:rsidRPr="00E9603C" w:rsidRDefault="009166E9">
            <w:pPr>
              <w:pStyle w:val="TAC"/>
              <w:rPr>
                <w:lang w:eastAsia="zh-CN"/>
              </w:rPr>
            </w:pPr>
          </w:p>
        </w:tc>
        <w:tc>
          <w:tcPr>
            <w:tcW w:w="454" w:type="dxa"/>
          </w:tcPr>
          <w:p w14:paraId="5E4F00B5" w14:textId="77777777" w:rsidR="009166E9" w:rsidRPr="00E9603C" w:rsidRDefault="009166E9">
            <w:pPr>
              <w:pStyle w:val="TAC"/>
              <w:rPr>
                <w:lang w:eastAsia="zh-CN"/>
              </w:rPr>
            </w:pPr>
          </w:p>
        </w:tc>
        <w:tc>
          <w:tcPr>
            <w:tcW w:w="454" w:type="dxa"/>
          </w:tcPr>
          <w:p w14:paraId="17DB158B" w14:textId="77777777" w:rsidR="009166E9" w:rsidRPr="00E9603C" w:rsidRDefault="009166E9">
            <w:pPr>
              <w:pStyle w:val="TAC"/>
              <w:rPr>
                <w:lang w:eastAsia="zh-CN"/>
              </w:rPr>
            </w:pPr>
          </w:p>
        </w:tc>
        <w:tc>
          <w:tcPr>
            <w:tcW w:w="454" w:type="dxa"/>
          </w:tcPr>
          <w:p w14:paraId="4AD63DA7" w14:textId="77777777" w:rsidR="009166E9" w:rsidRPr="00E9603C" w:rsidRDefault="009166E9">
            <w:pPr>
              <w:pStyle w:val="TAC"/>
              <w:rPr>
                <w:lang w:eastAsia="zh-CN"/>
              </w:rPr>
            </w:pPr>
          </w:p>
        </w:tc>
        <w:tc>
          <w:tcPr>
            <w:tcW w:w="454" w:type="dxa"/>
          </w:tcPr>
          <w:p w14:paraId="18080670" w14:textId="77777777" w:rsidR="009166E9" w:rsidRPr="00E9603C" w:rsidRDefault="009166E9">
            <w:pPr>
              <w:pStyle w:val="TAC"/>
              <w:rPr>
                <w:lang w:eastAsia="zh-CN"/>
              </w:rPr>
            </w:pPr>
          </w:p>
        </w:tc>
        <w:tc>
          <w:tcPr>
            <w:tcW w:w="454" w:type="dxa"/>
          </w:tcPr>
          <w:p w14:paraId="06EBB734" w14:textId="77777777" w:rsidR="009166E9" w:rsidRPr="00E9603C" w:rsidRDefault="009166E9">
            <w:pPr>
              <w:pStyle w:val="TAC"/>
              <w:rPr>
                <w:lang w:eastAsia="zh-CN"/>
              </w:rPr>
            </w:pPr>
          </w:p>
        </w:tc>
        <w:tc>
          <w:tcPr>
            <w:tcW w:w="454" w:type="dxa"/>
          </w:tcPr>
          <w:p w14:paraId="1BE0086E" w14:textId="77777777" w:rsidR="009166E9" w:rsidRPr="00E9603C" w:rsidRDefault="009166E9">
            <w:pPr>
              <w:pStyle w:val="TAC"/>
              <w:rPr>
                <w:lang w:eastAsia="zh-CN"/>
              </w:rPr>
            </w:pPr>
          </w:p>
        </w:tc>
        <w:tc>
          <w:tcPr>
            <w:tcW w:w="454" w:type="dxa"/>
          </w:tcPr>
          <w:p w14:paraId="7CB022D3" w14:textId="77777777" w:rsidR="009166E9" w:rsidRPr="00E9603C" w:rsidRDefault="009166E9">
            <w:pPr>
              <w:pStyle w:val="TAC"/>
              <w:rPr>
                <w:lang w:eastAsia="zh-CN"/>
              </w:rPr>
            </w:pPr>
          </w:p>
        </w:tc>
        <w:tc>
          <w:tcPr>
            <w:tcW w:w="454" w:type="dxa"/>
          </w:tcPr>
          <w:p w14:paraId="0C34E1B5" w14:textId="77777777" w:rsidR="009166E9" w:rsidRPr="00E9603C" w:rsidRDefault="009166E9">
            <w:pPr>
              <w:pStyle w:val="TAC"/>
              <w:rPr>
                <w:lang w:eastAsia="zh-CN"/>
              </w:rPr>
            </w:pPr>
          </w:p>
        </w:tc>
      </w:tr>
      <w:tr w:rsidR="009166E9" w:rsidRPr="00E9603C" w14:paraId="733244A4" w14:textId="77777777">
        <w:trPr>
          <w:cantSplit/>
          <w:trHeight w:val="191"/>
        </w:trPr>
        <w:tc>
          <w:tcPr>
            <w:tcW w:w="1215" w:type="dxa"/>
            <w:vAlign w:val="center"/>
          </w:tcPr>
          <w:p w14:paraId="5E928F59" w14:textId="77777777" w:rsidR="009166E9" w:rsidRPr="00E9603C" w:rsidRDefault="009166E9">
            <w:pPr>
              <w:pStyle w:val="TAC"/>
              <w:rPr>
                <w:lang w:eastAsia="zh-CN"/>
              </w:rPr>
            </w:pPr>
            <w:r w:rsidRPr="00E9603C">
              <w:rPr>
                <w:lang w:eastAsia="zh-CN"/>
              </w:rPr>
              <w:t>28</w:t>
            </w:r>
          </w:p>
        </w:tc>
        <w:tc>
          <w:tcPr>
            <w:tcW w:w="284" w:type="dxa"/>
            <w:vAlign w:val="center"/>
          </w:tcPr>
          <w:p w14:paraId="37923501" w14:textId="77777777" w:rsidR="009166E9" w:rsidRPr="00E9603C" w:rsidRDefault="009166E9">
            <w:pPr>
              <w:pStyle w:val="TAC"/>
              <w:rPr>
                <w:lang w:eastAsia="zh-CN"/>
              </w:rPr>
            </w:pPr>
          </w:p>
        </w:tc>
        <w:tc>
          <w:tcPr>
            <w:tcW w:w="284" w:type="dxa"/>
            <w:vAlign w:val="center"/>
          </w:tcPr>
          <w:p w14:paraId="7F0841E0" w14:textId="77777777" w:rsidR="009166E9" w:rsidRPr="00E9603C" w:rsidRDefault="009166E9">
            <w:pPr>
              <w:pStyle w:val="TAC"/>
              <w:rPr>
                <w:lang w:eastAsia="zh-CN"/>
              </w:rPr>
            </w:pPr>
          </w:p>
        </w:tc>
        <w:tc>
          <w:tcPr>
            <w:tcW w:w="284" w:type="dxa"/>
            <w:vAlign w:val="center"/>
          </w:tcPr>
          <w:p w14:paraId="7AD41865" w14:textId="77777777" w:rsidR="009166E9" w:rsidRPr="00E9603C" w:rsidRDefault="009166E9">
            <w:pPr>
              <w:pStyle w:val="TAC"/>
              <w:rPr>
                <w:lang w:eastAsia="zh-CN"/>
              </w:rPr>
            </w:pPr>
          </w:p>
        </w:tc>
        <w:tc>
          <w:tcPr>
            <w:tcW w:w="284" w:type="dxa"/>
          </w:tcPr>
          <w:p w14:paraId="35B8DBCB" w14:textId="77777777" w:rsidR="009166E9" w:rsidRPr="00E9603C" w:rsidRDefault="009166E9">
            <w:pPr>
              <w:pStyle w:val="TAC"/>
              <w:rPr>
                <w:lang w:eastAsia="zh-CN"/>
              </w:rPr>
            </w:pPr>
          </w:p>
        </w:tc>
        <w:tc>
          <w:tcPr>
            <w:tcW w:w="284" w:type="dxa"/>
          </w:tcPr>
          <w:p w14:paraId="0FD4D364" w14:textId="77777777" w:rsidR="009166E9" w:rsidRPr="00E9603C" w:rsidRDefault="009166E9">
            <w:pPr>
              <w:pStyle w:val="TAC"/>
              <w:rPr>
                <w:lang w:eastAsia="zh-CN"/>
              </w:rPr>
            </w:pPr>
          </w:p>
        </w:tc>
        <w:tc>
          <w:tcPr>
            <w:tcW w:w="284" w:type="dxa"/>
          </w:tcPr>
          <w:p w14:paraId="72BE523B" w14:textId="77777777" w:rsidR="009166E9" w:rsidRPr="00E9603C" w:rsidRDefault="009166E9">
            <w:pPr>
              <w:pStyle w:val="TAC"/>
              <w:rPr>
                <w:lang w:eastAsia="zh-CN"/>
              </w:rPr>
            </w:pPr>
          </w:p>
        </w:tc>
        <w:tc>
          <w:tcPr>
            <w:tcW w:w="284" w:type="dxa"/>
          </w:tcPr>
          <w:p w14:paraId="0A659666" w14:textId="77777777" w:rsidR="009166E9" w:rsidRPr="00E9603C" w:rsidRDefault="009166E9">
            <w:pPr>
              <w:pStyle w:val="TAC"/>
              <w:rPr>
                <w:lang w:eastAsia="zh-CN"/>
              </w:rPr>
            </w:pPr>
          </w:p>
        </w:tc>
        <w:tc>
          <w:tcPr>
            <w:tcW w:w="284" w:type="dxa"/>
          </w:tcPr>
          <w:p w14:paraId="76478F5C" w14:textId="77777777" w:rsidR="009166E9" w:rsidRPr="00E9603C" w:rsidRDefault="009166E9">
            <w:pPr>
              <w:pStyle w:val="TAC"/>
              <w:rPr>
                <w:lang w:eastAsia="zh-CN"/>
              </w:rPr>
            </w:pPr>
            <w:r w:rsidRPr="00E9603C">
              <w:rPr>
                <w:lang w:eastAsia="zh-CN"/>
              </w:rPr>
              <w:t>X</w:t>
            </w:r>
          </w:p>
        </w:tc>
        <w:tc>
          <w:tcPr>
            <w:tcW w:w="284" w:type="dxa"/>
          </w:tcPr>
          <w:p w14:paraId="3253A120" w14:textId="77777777" w:rsidR="009166E9" w:rsidRPr="00E9603C" w:rsidRDefault="009166E9">
            <w:pPr>
              <w:pStyle w:val="TAC"/>
              <w:rPr>
                <w:lang w:eastAsia="zh-CN"/>
              </w:rPr>
            </w:pPr>
          </w:p>
        </w:tc>
        <w:tc>
          <w:tcPr>
            <w:tcW w:w="454" w:type="dxa"/>
          </w:tcPr>
          <w:p w14:paraId="4D592742" w14:textId="77777777" w:rsidR="009166E9" w:rsidRPr="00E9603C" w:rsidRDefault="009166E9">
            <w:pPr>
              <w:pStyle w:val="TAC"/>
              <w:rPr>
                <w:lang w:eastAsia="zh-CN"/>
              </w:rPr>
            </w:pPr>
          </w:p>
        </w:tc>
        <w:tc>
          <w:tcPr>
            <w:tcW w:w="454" w:type="dxa"/>
          </w:tcPr>
          <w:p w14:paraId="7043F89F" w14:textId="77777777" w:rsidR="009166E9" w:rsidRPr="00E9603C" w:rsidRDefault="009166E9">
            <w:pPr>
              <w:pStyle w:val="TAC"/>
              <w:rPr>
                <w:lang w:eastAsia="zh-CN"/>
              </w:rPr>
            </w:pPr>
          </w:p>
        </w:tc>
        <w:tc>
          <w:tcPr>
            <w:tcW w:w="454" w:type="dxa"/>
          </w:tcPr>
          <w:p w14:paraId="7AA5F04E" w14:textId="77777777" w:rsidR="009166E9" w:rsidRPr="00E9603C" w:rsidRDefault="009166E9">
            <w:pPr>
              <w:pStyle w:val="TAC"/>
              <w:rPr>
                <w:lang w:eastAsia="zh-CN"/>
              </w:rPr>
            </w:pPr>
          </w:p>
        </w:tc>
        <w:tc>
          <w:tcPr>
            <w:tcW w:w="454" w:type="dxa"/>
          </w:tcPr>
          <w:p w14:paraId="4B00ECFA" w14:textId="77777777" w:rsidR="009166E9" w:rsidRPr="00E9603C" w:rsidRDefault="009166E9">
            <w:pPr>
              <w:pStyle w:val="TAC"/>
              <w:rPr>
                <w:lang w:eastAsia="zh-CN"/>
              </w:rPr>
            </w:pPr>
          </w:p>
        </w:tc>
        <w:tc>
          <w:tcPr>
            <w:tcW w:w="454" w:type="dxa"/>
          </w:tcPr>
          <w:p w14:paraId="7D900A68" w14:textId="77777777" w:rsidR="009166E9" w:rsidRPr="00E9603C" w:rsidRDefault="009166E9">
            <w:pPr>
              <w:pStyle w:val="TAC"/>
              <w:rPr>
                <w:lang w:eastAsia="zh-CN"/>
              </w:rPr>
            </w:pPr>
          </w:p>
        </w:tc>
        <w:tc>
          <w:tcPr>
            <w:tcW w:w="454" w:type="dxa"/>
          </w:tcPr>
          <w:p w14:paraId="19EC44F3" w14:textId="77777777" w:rsidR="009166E9" w:rsidRPr="00E9603C" w:rsidRDefault="009166E9">
            <w:pPr>
              <w:pStyle w:val="TAC"/>
              <w:rPr>
                <w:lang w:eastAsia="zh-CN"/>
              </w:rPr>
            </w:pPr>
          </w:p>
        </w:tc>
        <w:tc>
          <w:tcPr>
            <w:tcW w:w="454" w:type="dxa"/>
          </w:tcPr>
          <w:p w14:paraId="181DD9D9" w14:textId="77777777" w:rsidR="009166E9" w:rsidRPr="00E9603C" w:rsidRDefault="009166E9">
            <w:pPr>
              <w:pStyle w:val="TAC"/>
              <w:rPr>
                <w:lang w:eastAsia="zh-CN"/>
              </w:rPr>
            </w:pPr>
          </w:p>
        </w:tc>
        <w:tc>
          <w:tcPr>
            <w:tcW w:w="454" w:type="dxa"/>
          </w:tcPr>
          <w:p w14:paraId="4C3B1CD1" w14:textId="77777777" w:rsidR="009166E9" w:rsidRPr="00E9603C" w:rsidRDefault="009166E9">
            <w:pPr>
              <w:pStyle w:val="TAC"/>
              <w:rPr>
                <w:lang w:eastAsia="zh-CN"/>
              </w:rPr>
            </w:pPr>
          </w:p>
        </w:tc>
        <w:tc>
          <w:tcPr>
            <w:tcW w:w="454" w:type="dxa"/>
          </w:tcPr>
          <w:p w14:paraId="12CD669B" w14:textId="77777777" w:rsidR="009166E9" w:rsidRPr="00E9603C" w:rsidRDefault="009166E9">
            <w:pPr>
              <w:pStyle w:val="TAC"/>
              <w:rPr>
                <w:lang w:eastAsia="zh-CN"/>
              </w:rPr>
            </w:pPr>
          </w:p>
        </w:tc>
        <w:tc>
          <w:tcPr>
            <w:tcW w:w="454" w:type="dxa"/>
          </w:tcPr>
          <w:p w14:paraId="6CE5F244" w14:textId="77777777" w:rsidR="009166E9" w:rsidRPr="00E9603C" w:rsidRDefault="009166E9">
            <w:pPr>
              <w:pStyle w:val="TAC"/>
              <w:rPr>
                <w:lang w:eastAsia="zh-CN"/>
              </w:rPr>
            </w:pPr>
          </w:p>
        </w:tc>
        <w:tc>
          <w:tcPr>
            <w:tcW w:w="454" w:type="dxa"/>
          </w:tcPr>
          <w:p w14:paraId="4C8C101E" w14:textId="77777777" w:rsidR="009166E9" w:rsidRPr="00E9603C" w:rsidRDefault="009166E9">
            <w:pPr>
              <w:pStyle w:val="TAC"/>
              <w:rPr>
                <w:lang w:eastAsia="zh-CN"/>
              </w:rPr>
            </w:pPr>
          </w:p>
        </w:tc>
        <w:tc>
          <w:tcPr>
            <w:tcW w:w="454" w:type="dxa"/>
          </w:tcPr>
          <w:p w14:paraId="34531AA7" w14:textId="77777777" w:rsidR="009166E9" w:rsidRPr="00E9603C" w:rsidRDefault="009166E9">
            <w:pPr>
              <w:pStyle w:val="TAC"/>
              <w:rPr>
                <w:lang w:eastAsia="zh-CN"/>
              </w:rPr>
            </w:pPr>
          </w:p>
        </w:tc>
      </w:tr>
      <w:tr w:rsidR="009166E9" w:rsidRPr="00E9603C" w14:paraId="2D514636" w14:textId="77777777">
        <w:trPr>
          <w:cantSplit/>
          <w:trHeight w:val="191"/>
        </w:trPr>
        <w:tc>
          <w:tcPr>
            <w:tcW w:w="1215" w:type="dxa"/>
            <w:vAlign w:val="center"/>
          </w:tcPr>
          <w:p w14:paraId="6A804ED2" w14:textId="77777777" w:rsidR="009166E9" w:rsidRPr="00E9603C" w:rsidRDefault="009166E9">
            <w:pPr>
              <w:pStyle w:val="TAC"/>
              <w:rPr>
                <w:lang w:eastAsia="zh-CN"/>
              </w:rPr>
            </w:pPr>
            <w:r w:rsidRPr="00E9603C">
              <w:rPr>
                <w:lang w:eastAsia="zh-CN"/>
              </w:rPr>
              <w:t>29</w:t>
            </w:r>
          </w:p>
        </w:tc>
        <w:tc>
          <w:tcPr>
            <w:tcW w:w="284" w:type="dxa"/>
            <w:vAlign w:val="center"/>
          </w:tcPr>
          <w:p w14:paraId="575CC93F" w14:textId="77777777" w:rsidR="009166E9" w:rsidRPr="00E9603C" w:rsidRDefault="009166E9">
            <w:pPr>
              <w:pStyle w:val="TAC"/>
              <w:rPr>
                <w:lang w:eastAsia="zh-CN"/>
              </w:rPr>
            </w:pPr>
          </w:p>
        </w:tc>
        <w:tc>
          <w:tcPr>
            <w:tcW w:w="284" w:type="dxa"/>
            <w:vAlign w:val="center"/>
          </w:tcPr>
          <w:p w14:paraId="1DA15280" w14:textId="77777777" w:rsidR="009166E9" w:rsidRPr="00E9603C" w:rsidRDefault="009166E9">
            <w:pPr>
              <w:pStyle w:val="TAC"/>
              <w:rPr>
                <w:lang w:eastAsia="zh-CN"/>
              </w:rPr>
            </w:pPr>
          </w:p>
        </w:tc>
        <w:tc>
          <w:tcPr>
            <w:tcW w:w="284" w:type="dxa"/>
            <w:vAlign w:val="center"/>
          </w:tcPr>
          <w:p w14:paraId="50E6BF75" w14:textId="77777777" w:rsidR="009166E9" w:rsidRPr="00E9603C" w:rsidRDefault="009166E9">
            <w:pPr>
              <w:pStyle w:val="TAC"/>
              <w:rPr>
                <w:lang w:eastAsia="zh-CN"/>
              </w:rPr>
            </w:pPr>
          </w:p>
        </w:tc>
        <w:tc>
          <w:tcPr>
            <w:tcW w:w="284" w:type="dxa"/>
          </w:tcPr>
          <w:p w14:paraId="3F4BC5DE" w14:textId="77777777" w:rsidR="009166E9" w:rsidRPr="00E9603C" w:rsidRDefault="009166E9">
            <w:pPr>
              <w:pStyle w:val="TAC"/>
              <w:rPr>
                <w:lang w:eastAsia="zh-CN"/>
              </w:rPr>
            </w:pPr>
          </w:p>
        </w:tc>
        <w:tc>
          <w:tcPr>
            <w:tcW w:w="284" w:type="dxa"/>
          </w:tcPr>
          <w:p w14:paraId="58F2B1BC" w14:textId="77777777" w:rsidR="009166E9" w:rsidRPr="00E9603C" w:rsidRDefault="009166E9">
            <w:pPr>
              <w:pStyle w:val="TAC"/>
              <w:rPr>
                <w:lang w:eastAsia="zh-CN"/>
              </w:rPr>
            </w:pPr>
          </w:p>
        </w:tc>
        <w:tc>
          <w:tcPr>
            <w:tcW w:w="284" w:type="dxa"/>
          </w:tcPr>
          <w:p w14:paraId="71995C33" w14:textId="77777777" w:rsidR="009166E9" w:rsidRPr="00E9603C" w:rsidRDefault="009166E9">
            <w:pPr>
              <w:pStyle w:val="TAC"/>
              <w:rPr>
                <w:lang w:eastAsia="zh-CN"/>
              </w:rPr>
            </w:pPr>
          </w:p>
        </w:tc>
        <w:tc>
          <w:tcPr>
            <w:tcW w:w="284" w:type="dxa"/>
          </w:tcPr>
          <w:p w14:paraId="237307BE" w14:textId="77777777" w:rsidR="009166E9" w:rsidRPr="00E9603C" w:rsidRDefault="009166E9">
            <w:pPr>
              <w:pStyle w:val="TAC"/>
              <w:rPr>
                <w:lang w:eastAsia="zh-CN"/>
              </w:rPr>
            </w:pPr>
          </w:p>
        </w:tc>
        <w:tc>
          <w:tcPr>
            <w:tcW w:w="284" w:type="dxa"/>
          </w:tcPr>
          <w:p w14:paraId="0EFCB734" w14:textId="77777777" w:rsidR="009166E9" w:rsidRPr="00E9603C" w:rsidRDefault="009166E9">
            <w:pPr>
              <w:pStyle w:val="TAC"/>
              <w:rPr>
                <w:lang w:eastAsia="zh-CN"/>
              </w:rPr>
            </w:pPr>
            <w:r w:rsidRPr="00E9603C">
              <w:rPr>
                <w:lang w:eastAsia="zh-CN"/>
              </w:rPr>
              <w:t>X</w:t>
            </w:r>
          </w:p>
        </w:tc>
        <w:tc>
          <w:tcPr>
            <w:tcW w:w="284" w:type="dxa"/>
          </w:tcPr>
          <w:p w14:paraId="100CFBB1" w14:textId="77777777" w:rsidR="009166E9" w:rsidRPr="00E9603C" w:rsidRDefault="009166E9">
            <w:pPr>
              <w:pStyle w:val="TAC"/>
              <w:rPr>
                <w:lang w:eastAsia="zh-CN"/>
              </w:rPr>
            </w:pPr>
          </w:p>
        </w:tc>
        <w:tc>
          <w:tcPr>
            <w:tcW w:w="454" w:type="dxa"/>
          </w:tcPr>
          <w:p w14:paraId="5D2078CF" w14:textId="77777777" w:rsidR="009166E9" w:rsidRPr="00E9603C" w:rsidRDefault="009166E9">
            <w:pPr>
              <w:pStyle w:val="TAC"/>
              <w:rPr>
                <w:lang w:eastAsia="zh-CN"/>
              </w:rPr>
            </w:pPr>
          </w:p>
        </w:tc>
        <w:tc>
          <w:tcPr>
            <w:tcW w:w="454" w:type="dxa"/>
          </w:tcPr>
          <w:p w14:paraId="41C7904A" w14:textId="77777777" w:rsidR="009166E9" w:rsidRPr="00E9603C" w:rsidRDefault="009166E9">
            <w:pPr>
              <w:pStyle w:val="TAC"/>
              <w:rPr>
                <w:lang w:eastAsia="zh-CN"/>
              </w:rPr>
            </w:pPr>
          </w:p>
        </w:tc>
        <w:tc>
          <w:tcPr>
            <w:tcW w:w="454" w:type="dxa"/>
          </w:tcPr>
          <w:p w14:paraId="1FF740B9" w14:textId="77777777" w:rsidR="009166E9" w:rsidRPr="00E9603C" w:rsidRDefault="009166E9">
            <w:pPr>
              <w:pStyle w:val="TAC"/>
              <w:rPr>
                <w:lang w:eastAsia="zh-CN"/>
              </w:rPr>
            </w:pPr>
          </w:p>
        </w:tc>
        <w:tc>
          <w:tcPr>
            <w:tcW w:w="454" w:type="dxa"/>
          </w:tcPr>
          <w:p w14:paraId="6B7ACAE0" w14:textId="77777777" w:rsidR="009166E9" w:rsidRPr="00E9603C" w:rsidRDefault="009166E9">
            <w:pPr>
              <w:pStyle w:val="TAC"/>
              <w:rPr>
                <w:lang w:eastAsia="zh-CN"/>
              </w:rPr>
            </w:pPr>
          </w:p>
        </w:tc>
        <w:tc>
          <w:tcPr>
            <w:tcW w:w="454" w:type="dxa"/>
          </w:tcPr>
          <w:p w14:paraId="60C5F320" w14:textId="77777777" w:rsidR="009166E9" w:rsidRPr="00E9603C" w:rsidRDefault="009166E9">
            <w:pPr>
              <w:pStyle w:val="TAC"/>
              <w:rPr>
                <w:lang w:eastAsia="zh-CN"/>
              </w:rPr>
            </w:pPr>
          </w:p>
        </w:tc>
        <w:tc>
          <w:tcPr>
            <w:tcW w:w="454" w:type="dxa"/>
          </w:tcPr>
          <w:p w14:paraId="250D074A" w14:textId="77777777" w:rsidR="009166E9" w:rsidRPr="00E9603C" w:rsidRDefault="009166E9">
            <w:pPr>
              <w:pStyle w:val="TAC"/>
              <w:rPr>
                <w:lang w:eastAsia="zh-CN"/>
              </w:rPr>
            </w:pPr>
          </w:p>
        </w:tc>
        <w:tc>
          <w:tcPr>
            <w:tcW w:w="454" w:type="dxa"/>
          </w:tcPr>
          <w:p w14:paraId="7FDD749A" w14:textId="77777777" w:rsidR="009166E9" w:rsidRPr="00E9603C" w:rsidRDefault="009166E9">
            <w:pPr>
              <w:pStyle w:val="TAC"/>
              <w:rPr>
                <w:lang w:eastAsia="zh-CN"/>
              </w:rPr>
            </w:pPr>
          </w:p>
        </w:tc>
        <w:tc>
          <w:tcPr>
            <w:tcW w:w="454" w:type="dxa"/>
          </w:tcPr>
          <w:p w14:paraId="6DCF262A" w14:textId="77777777" w:rsidR="009166E9" w:rsidRPr="00E9603C" w:rsidRDefault="009166E9">
            <w:pPr>
              <w:pStyle w:val="TAC"/>
              <w:rPr>
                <w:lang w:eastAsia="zh-CN"/>
              </w:rPr>
            </w:pPr>
          </w:p>
        </w:tc>
        <w:tc>
          <w:tcPr>
            <w:tcW w:w="454" w:type="dxa"/>
          </w:tcPr>
          <w:p w14:paraId="3EF7FA97" w14:textId="77777777" w:rsidR="009166E9" w:rsidRPr="00E9603C" w:rsidRDefault="009166E9">
            <w:pPr>
              <w:pStyle w:val="TAC"/>
              <w:rPr>
                <w:lang w:eastAsia="zh-CN"/>
              </w:rPr>
            </w:pPr>
          </w:p>
        </w:tc>
        <w:tc>
          <w:tcPr>
            <w:tcW w:w="454" w:type="dxa"/>
          </w:tcPr>
          <w:p w14:paraId="4A554AE5" w14:textId="77777777" w:rsidR="009166E9" w:rsidRPr="00E9603C" w:rsidRDefault="009166E9">
            <w:pPr>
              <w:pStyle w:val="TAC"/>
              <w:rPr>
                <w:lang w:eastAsia="zh-CN"/>
              </w:rPr>
            </w:pPr>
          </w:p>
        </w:tc>
        <w:tc>
          <w:tcPr>
            <w:tcW w:w="454" w:type="dxa"/>
          </w:tcPr>
          <w:p w14:paraId="45271D71" w14:textId="77777777" w:rsidR="009166E9" w:rsidRPr="00E9603C" w:rsidRDefault="009166E9">
            <w:pPr>
              <w:pStyle w:val="TAC"/>
              <w:rPr>
                <w:lang w:eastAsia="zh-CN"/>
              </w:rPr>
            </w:pPr>
          </w:p>
        </w:tc>
        <w:tc>
          <w:tcPr>
            <w:tcW w:w="454" w:type="dxa"/>
          </w:tcPr>
          <w:p w14:paraId="08A14142" w14:textId="77777777" w:rsidR="009166E9" w:rsidRPr="00E9603C" w:rsidRDefault="009166E9">
            <w:pPr>
              <w:pStyle w:val="TAC"/>
              <w:rPr>
                <w:lang w:eastAsia="zh-CN"/>
              </w:rPr>
            </w:pPr>
          </w:p>
        </w:tc>
      </w:tr>
      <w:tr w:rsidR="009166E9" w:rsidRPr="00E9603C" w14:paraId="679EEDB3" w14:textId="77777777">
        <w:trPr>
          <w:cantSplit/>
          <w:trHeight w:val="191"/>
        </w:trPr>
        <w:tc>
          <w:tcPr>
            <w:tcW w:w="1215" w:type="dxa"/>
            <w:vAlign w:val="center"/>
          </w:tcPr>
          <w:p w14:paraId="21FF592A" w14:textId="77777777" w:rsidR="009166E9" w:rsidRPr="00E9603C" w:rsidRDefault="009166E9">
            <w:pPr>
              <w:pStyle w:val="TAC"/>
              <w:rPr>
                <w:lang w:eastAsia="zh-CN"/>
              </w:rPr>
            </w:pPr>
            <w:r w:rsidRPr="00E9603C">
              <w:rPr>
                <w:lang w:eastAsia="zh-CN"/>
              </w:rPr>
              <w:t>30</w:t>
            </w:r>
          </w:p>
        </w:tc>
        <w:tc>
          <w:tcPr>
            <w:tcW w:w="284" w:type="dxa"/>
            <w:vAlign w:val="center"/>
          </w:tcPr>
          <w:p w14:paraId="5C0C680A" w14:textId="77777777" w:rsidR="009166E9" w:rsidRPr="00E9603C" w:rsidRDefault="009166E9">
            <w:pPr>
              <w:pStyle w:val="TAC"/>
              <w:rPr>
                <w:lang w:eastAsia="zh-CN"/>
              </w:rPr>
            </w:pPr>
          </w:p>
        </w:tc>
        <w:tc>
          <w:tcPr>
            <w:tcW w:w="284" w:type="dxa"/>
            <w:vAlign w:val="center"/>
          </w:tcPr>
          <w:p w14:paraId="630021EB" w14:textId="77777777" w:rsidR="009166E9" w:rsidRPr="00E9603C" w:rsidRDefault="009166E9">
            <w:pPr>
              <w:pStyle w:val="TAC"/>
              <w:rPr>
                <w:lang w:eastAsia="zh-CN"/>
              </w:rPr>
            </w:pPr>
          </w:p>
        </w:tc>
        <w:tc>
          <w:tcPr>
            <w:tcW w:w="284" w:type="dxa"/>
            <w:vAlign w:val="center"/>
          </w:tcPr>
          <w:p w14:paraId="17222FDB" w14:textId="77777777" w:rsidR="009166E9" w:rsidRPr="00E9603C" w:rsidRDefault="009166E9">
            <w:pPr>
              <w:pStyle w:val="TAC"/>
              <w:rPr>
                <w:lang w:eastAsia="zh-CN"/>
              </w:rPr>
            </w:pPr>
          </w:p>
        </w:tc>
        <w:tc>
          <w:tcPr>
            <w:tcW w:w="284" w:type="dxa"/>
          </w:tcPr>
          <w:p w14:paraId="1592A53A" w14:textId="77777777" w:rsidR="009166E9" w:rsidRPr="00E9603C" w:rsidRDefault="009166E9">
            <w:pPr>
              <w:pStyle w:val="TAC"/>
              <w:rPr>
                <w:lang w:eastAsia="zh-CN"/>
              </w:rPr>
            </w:pPr>
          </w:p>
        </w:tc>
        <w:tc>
          <w:tcPr>
            <w:tcW w:w="284" w:type="dxa"/>
          </w:tcPr>
          <w:p w14:paraId="35D94C2E" w14:textId="77777777" w:rsidR="009166E9" w:rsidRPr="00E9603C" w:rsidRDefault="009166E9">
            <w:pPr>
              <w:pStyle w:val="TAC"/>
              <w:rPr>
                <w:lang w:eastAsia="zh-CN"/>
              </w:rPr>
            </w:pPr>
          </w:p>
        </w:tc>
        <w:tc>
          <w:tcPr>
            <w:tcW w:w="284" w:type="dxa"/>
          </w:tcPr>
          <w:p w14:paraId="6C4C5DB2" w14:textId="77777777" w:rsidR="009166E9" w:rsidRPr="00E9603C" w:rsidRDefault="009166E9">
            <w:pPr>
              <w:pStyle w:val="TAC"/>
              <w:rPr>
                <w:lang w:eastAsia="zh-CN"/>
              </w:rPr>
            </w:pPr>
          </w:p>
        </w:tc>
        <w:tc>
          <w:tcPr>
            <w:tcW w:w="284" w:type="dxa"/>
          </w:tcPr>
          <w:p w14:paraId="48B35F76" w14:textId="77777777" w:rsidR="009166E9" w:rsidRPr="00E9603C" w:rsidRDefault="009166E9">
            <w:pPr>
              <w:pStyle w:val="TAC"/>
              <w:rPr>
                <w:lang w:eastAsia="zh-CN"/>
              </w:rPr>
            </w:pPr>
          </w:p>
        </w:tc>
        <w:tc>
          <w:tcPr>
            <w:tcW w:w="284" w:type="dxa"/>
          </w:tcPr>
          <w:p w14:paraId="24621DFE" w14:textId="77777777" w:rsidR="009166E9" w:rsidRPr="00E9603C" w:rsidRDefault="009166E9">
            <w:pPr>
              <w:pStyle w:val="TAC"/>
              <w:rPr>
                <w:lang w:eastAsia="zh-CN"/>
              </w:rPr>
            </w:pPr>
          </w:p>
        </w:tc>
        <w:tc>
          <w:tcPr>
            <w:tcW w:w="284" w:type="dxa"/>
          </w:tcPr>
          <w:p w14:paraId="632550DE" w14:textId="77777777" w:rsidR="009166E9" w:rsidRPr="00E9603C" w:rsidRDefault="009166E9">
            <w:pPr>
              <w:pStyle w:val="TAC"/>
              <w:rPr>
                <w:lang w:eastAsia="zh-CN"/>
              </w:rPr>
            </w:pPr>
            <w:r w:rsidRPr="00E9603C">
              <w:rPr>
                <w:lang w:eastAsia="zh-CN"/>
              </w:rPr>
              <w:t>X</w:t>
            </w:r>
          </w:p>
        </w:tc>
        <w:tc>
          <w:tcPr>
            <w:tcW w:w="454" w:type="dxa"/>
          </w:tcPr>
          <w:p w14:paraId="299C4C50" w14:textId="77777777" w:rsidR="009166E9" w:rsidRPr="00E9603C" w:rsidRDefault="009166E9">
            <w:pPr>
              <w:pStyle w:val="TAC"/>
              <w:rPr>
                <w:lang w:eastAsia="zh-CN"/>
              </w:rPr>
            </w:pPr>
          </w:p>
        </w:tc>
        <w:tc>
          <w:tcPr>
            <w:tcW w:w="454" w:type="dxa"/>
          </w:tcPr>
          <w:p w14:paraId="6C284F9C" w14:textId="77777777" w:rsidR="009166E9" w:rsidRPr="00E9603C" w:rsidRDefault="009166E9">
            <w:pPr>
              <w:pStyle w:val="TAC"/>
              <w:rPr>
                <w:lang w:eastAsia="zh-CN"/>
              </w:rPr>
            </w:pPr>
          </w:p>
        </w:tc>
        <w:tc>
          <w:tcPr>
            <w:tcW w:w="454" w:type="dxa"/>
          </w:tcPr>
          <w:p w14:paraId="6182F680"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78377CD0" w14:textId="77777777" w:rsidR="009166E9" w:rsidRPr="00E9603C" w:rsidRDefault="009166E9">
            <w:pPr>
              <w:pStyle w:val="TAC"/>
              <w:rPr>
                <w:lang w:eastAsia="zh-CN"/>
              </w:rPr>
            </w:pPr>
          </w:p>
        </w:tc>
        <w:tc>
          <w:tcPr>
            <w:tcW w:w="454" w:type="dxa"/>
          </w:tcPr>
          <w:p w14:paraId="03BC427C" w14:textId="77777777" w:rsidR="009166E9" w:rsidRPr="00E9603C" w:rsidRDefault="009166E9">
            <w:pPr>
              <w:pStyle w:val="TAC"/>
              <w:rPr>
                <w:lang w:eastAsia="zh-CN"/>
              </w:rPr>
            </w:pPr>
          </w:p>
        </w:tc>
        <w:tc>
          <w:tcPr>
            <w:tcW w:w="454" w:type="dxa"/>
          </w:tcPr>
          <w:p w14:paraId="684F3987" w14:textId="77777777" w:rsidR="009166E9" w:rsidRPr="00E9603C" w:rsidRDefault="009166E9">
            <w:pPr>
              <w:pStyle w:val="TAC"/>
              <w:rPr>
                <w:lang w:eastAsia="zh-CN"/>
              </w:rPr>
            </w:pPr>
          </w:p>
        </w:tc>
        <w:tc>
          <w:tcPr>
            <w:tcW w:w="454" w:type="dxa"/>
          </w:tcPr>
          <w:p w14:paraId="425EEFDF" w14:textId="77777777" w:rsidR="009166E9" w:rsidRPr="00E9603C" w:rsidRDefault="009166E9">
            <w:pPr>
              <w:pStyle w:val="TAC"/>
              <w:rPr>
                <w:lang w:eastAsia="zh-CN"/>
              </w:rPr>
            </w:pPr>
          </w:p>
        </w:tc>
        <w:tc>
          <w:tcPr>
            <w:tcW w:w="454" w:type="dxa"/>
          </w:tcPr>
          <w:p w14:paraId="4F251334" w14:textId="77777777" w:rsidR="009166E9" w:rsidRPr="00E9603C" w:rsidRDefault="009166E9">
            <w:pPr>
              <w:pStyle w:val="TAC"/>
              <w:rPr>
                <w:lang w:eastAsia="zh-CN"/>
              </w:rPr>
            </w:pPr>
          </w:p>
        </w:tc>
        <w:tc>
          <w:tcPr>
            <w:tcW w:w="454" w:type="dxa"/>
          </w:tcPr>
          <w:p w14:paraId="5C5E9FE2" w14:textId="77777777" w:rsidR="009166E9" w:rsidRPr="00E9603C" w:rsidRDefault="009166E9">
            <w:pPr>
              <w:pStyle w:val="TAC"/>
              <w:rPr>
                <w:lang w:eastAsia="zh-CN"/>
              </w:rPr>
            </w:pPr>
          </w:p>
        </w:tc>
        <w:tc>
          <w:tcPr>
            <w:tcW w:w="454" w:type="dxa"/>
          </w:tcPr>
          <w:p w14:paraId="352893D1" w14:textId="77777777" w:rsidR="009166E9" w:rsidRPr="00E9603C" w:rsidRDefault="009166E9">
            <w:pPr>
              <w:pStyle w:val="TAC"/>
              <w:rPr>
                <w:lang w:eastAsia="zh-CN"/>
              </w:rPr>
            </w:pPr>
          </w:p>
        </w:tc>
        <w:tc>
          <w:tcPr>
            <w:tcW w:w="454" w:type="dxa"/>
          </w:tcPr>
          <w:p w14:paraId="70BB9649" w14:textId="77777777" w:rsidR="009166E9" w:rsidRPr="00E9603C" w:rsidRDefault="009166E9">
            <w:pPr>
              <w:pStyle w:val="TAC"/>
              <w:rPr>
                <w:lang w:eastAsia="zh-CN"/>
              </w:rPr>
            </w:pPr>
          </w:p>
        </w:tc>
        <w:tc>
          <w:tcPr>
            <w:tcW w:w="454" w:type="dxa"/>
          </w:tcPr>
          <w:p w14:paraId="678154CB" w14:textId="77777777" w:rsidR="009166E9" w:rsidRPr="00E9603C" w:rsidRDefault="009166E9">
            <w:pPr>
              <w:pStyle w:val="TAC"/>
              <w:rPr>
                <w:lang w:eastAsia="zh-CN"/>
              </w:rPr>
            </w:pPr>
          </w:p>
        </w:tc>
      </w:tr>
      <w:tr w:rsidR="009166E9" w:rsidRPr="00E9603C" w14:paraId="47C3FD1A" w14:textId="77777777">
        <w:trPr>
          <w:cantSplit/>
          <w:trHeight w:val="191"/>
        </w:trPr>
        <w:tc>
          <w:tcPr>
            <w:tcW w:w="1215" w:type="dxa"/>
            <w:vAlign w:val="center"/>
          </w:tcPr>
          <w:p w14:paraId="5711D2D4" w14:textId="77777777" w:rsidR="009166E9" w:rsidRPr="00E9603C" w:rsidRDefault="009166E9">
            <w:pPr>
              <w:pStyle w:val="TAC"/>
              <w:rPr>
                <w:lang w:eastAsia="zh-CN"/>
              </w:rPr>
            </w:pPr>
            <w:r w:rsidRPr="00E9603C">
              <w:rPr>
                <w:lang w:eastAsia="zh-CN"/>
              </w:rPr>
              <w:t>31</w:t>
            </w:r>
          </w:p>
        </w:tc>
        <w:tc>
          <w:tcPr>
            <w:tcW w:w="284" w:type="dxa"/>
            <w:vAlign w:val="center"/>
          </w:tcPr>
          <w:p w14:paraId="61D1F0F2" w14:textId="77777777" w:rsidR="009166E9" w:rsidRPr="00E9603C" w:rsidRDefault="009166E9">
            <w:pPr>
              <w:pStyle w:val="TAC"/>
              <w:rPr>
                <w:lang w:eastAsia="zh-CN"/>
              </w:rPr>
            </w:pPr>
          </w:p>
        </w:tc>
        <w:tc>
          <w:tcPr>
            <w:tcW w:w="284" w:type="dxa"/>
            <w:vAlign w:val="center"/>
          </w:tcPr>
          <w:p w14:paraId="4E155D43" w14:textId="77777777" w:rsidR="009166E9" w:rsidRPr="00E9603C" w:rsidRDefault="009166E9">
            <w:pPr>
              <w:pStyle w:val="TAC"/>
              <w:rPr>
                <w:lang w:eastAsia="zh-CN"/>
              </w:rPr>
            </w:pPr>
          </w:p>
        </w:tc>
        <w:tc>
          <w:tcPr>
            <w:tcW w:w="284" w:type="dxa"/>
            <w:vAlign w:val="center"/>
          </w:tcPr>
          <w:p w14:paraId="24A7BC04" w14:textId="77777777" w:rsidR="009166E9" w:rsidRPr="00E9603C" w:rsidRDefault="009166E9">
            <w:pPr>
              <w:pStyle w:val="TAC"/>
              <w:rPr>
                <w:lang w:eastAsia="zh-CN"/>
              </w:rPr>
            </w:pPr>
          </w:p>
        </w:tc>
        <w:tc>
          <w:tcPr>
            <w:tcW w:w="284" w:type="dxa"/>
          </w:tcPr>
          <w:p w14:paraId="51E4B5C7" w14:textId="77777777" w:rsidR="009166E9" w:rsidRPr="00E9603C" w:rsidRDefault="009166E9">
            <w:pPr>
              <w:pStyle w:val="TAC"/>
              <w:rPr>
                <w:lang w:eastAsia="zh-CN"/>
              </w:rPr>
            </w:pPr>
          </w:p>
        </w:tc>
        <w:tc>
          <w:tcPr>
            <w:tcW w:w="284" w:type="dxa"/>
          </w:tcPr>
          <w:p w14:paraId="4E1E6257" w14:textId="77777777" w:rsidR="009166E9" w:rsidRPr="00E9603C" w:rsidRDefault="009166E9">
            <w:pPr>
              <w:pStyle w:val="TAC"/>
              <w:rPr>
                <w:lang w:eastAsia="zh-CN"/>
              </w:rPr>
            </w:pPr>
          </w:p>
        </w:tc>
        <w:tc>
          <w:tcPr>
            <w:tcW w:w="284" w:type="dxa"/>
          </w:tcPr>
          <w:p w14:paraId="7EAF95A5" w14:textId="77777777" w:rsidR="009166E9" w:rsidRPr="00E9603C" w:rsidRDefault="009166E9">
            <w:pPr>
              <w:pStyle w:val="TAC"/>
              <w:rPr>
                <w:lang w:eastAsia="zh-CN"/>
              </w:rPr>
            </w:pPr>
          </w:p>
        </w:tc>
        <w:tc>
          <w:tcPr>
            <w:tcW w:w="284" w:type="dxa"/>
          </w:tcPr>
          <w:p w14:paraId="310CC651" w14:textId="77777777" w:rsidR="009166E9" w:rsidRPr="00E9603C" w:rsidRDefault="009166E9">
            <w:pPr>
              <w:pStyle w:val="TAC"/>
              <w:rPr>
                <w:lang w:eastAsia="zh-CN"/>
              </w:rPr>
            </w:pPr>
          </w:p>
        </w:tc>
        <w:tc>
          <w:tcPr>
            <w:tcW w:w="284" w:type="dxa"/>
          </w:tcPr>
          <w:p w14:paraId="5220D024" w14:textId="77777777" w:rsidR="009166E9" w:rsidRPr="00E9603C" w:rsidRDefault="009166E9">
            <w:pPr>
              <w:pStyle w:val="TAC"/>
              <w:rPr>
                <w:lang w:eastAsia="zh-CN"/>
              </w:rPr>
            </w:pPr>
          </w:p>
        </w:tc>
        <w:tc>
          <w:tcPr>
            <w:tcW w:w="284" w:type="dxa"/>
          </w:tcPr>
          <w:p w14:paraId="4FDDD031" w14:textId="77777777" w:rsidR="009166E9" w:rsidRPr="00E9603C" w:rsidRDefault="009166E9">
            <w:pPr>
              <w:pStyle w:val="TAC"/>
              <w:rPr>
                <w:lang w:eastAsia="zh-CN"/>
              </w:rPr>
            </w:pPr>
          </w:p>
        </w:tc>
        <w:tc>
          <w:tcPr>
            <w:tcW w:w="454" w:type="dxa"/>
          </w:tcPr>
          <w:p w14:paraId="0B88BCD9" w14:textId="77777777" w:rsidR="009166E9" w:rsidRPr="00E9603C" w:rsidRDefault="009166E9">
            <w:pPr>
              <w:pStyle w:val="TAC"/>
              <w:rPr>
                <w:lang w:eastAsia="zh-CN"/>
              </w:rPr>
            </w:pPr>
            <w:r w:rsidRPr="00E9603C">
              <w:rPr>
                <w:lang w:eastAsia="zh-CN"/>
              </w:rPr>
              <w:t>X</w:t>
            </w:r>
          </w:p>
        </w:tc>
        <w:tc>
          <w:tcPr>
            <w:tcW w:w="454" w:type="dxa"/>
          </w:tcPr>
          <w:p w14:paraId="17C18A88" w14:textId="77777777" w:rsidR="009166E9" w:rsidRPr="00E9603C" w:rsidRDefault="009166E9">
            <w:pPr>
              <w:pStyle w:val="TAC"/>
              <w:rPr>
                <w:lang w:eastAsia="zh-CN"/>
              </w:rPr>
            </w:pPr>
          </w:p>
        </w:tc>
        <w:tc>
          <w:tcPr>
            <w:tcW w:w="454" w:type="dxa"/>
          </w:tcPr>
          <w:p w14:paraId="76EC31A2" w14:textId="77777777" w:rsidR="009166E9" w:rsidRPr="00E9603C" w:rsidRDefault="009166E9">
            <w:pPr>
              <w:pStyle w:val="TAC"/>
              <w:rPr>
                <w:lang w:eastAsia="zh-CN"/>
              </w:rPr>
            </w:pPr>
          </w:p>
        </w:tc>
        <w:tc>
          <w:tcPr>
            <w:tcW w:w="454" w:type="dxa"/>
          </w:tcPr>
          <w:p w14:paraId="5E3916D3" w14:textId="77777777" w:rsidR="009166E9" w:rsidRPr="00E9603C" w:rsidRDefault="009166E9">
            <w:pPr>
              <w:pStyle w:val="TAC"/>
              <w:rPr>
                <w:lang w:eastAsia="zh-CN"/>
              </w:rPr>
            </w:pPr>
          </w:p>
        </w:tc>
        <w:tc>
          <w:tcPr>
            <w:tcW w:w="454" w:type="dxa"/>
          </w:tcPr>
          <w:p w14:paraId="4F2D89F9" w14:textId="77777777" w:rsidR="009166E9" w:rsidRPr="00E9603C" w:rsidRDefault="009166E9">
            <w:pPr>
              <w:pStyle w:val="TAC"/>
              <w:rPr>
                <w:lang w:eastAsia="zh-CN"/>
              </w:rPr>
            </w:pPr>
          </w:p>
        </w:tc>
        <w:tc>
          <w:tcPr>
            <w:tcW w:w="454" w:type="dxa"/>
          </w:tcPr>
          <w:p w14:paraId="2112EFD3" w14:textId="77777777" w:rsidR="009166E9" w:rsidRPr="00E9603C" w:rsidRDefault="009166E9">
            <w:pPr>
              <w:pStyle w:val="TAC"/>
              <w:rPr>
                <w:lang w:eastAsia="zh-CN"/>
              </w:rPr>
            </w:pPr>
          </w:p>
        </w:tc>
        <w:tc>
          <w:tcPr>
            <w:tcW w:w="454" w:type="dxa"/>
          </w:tcPr>
          <w:p w14:paraId="6E872760" w14:textId="77777777" w:rsidR="009166E9" w:rsidRPr="00E9603C" w:rsidRDefault="009166E9">
            <w:pPr>
              <w:pStyle w:val="TAC"/>
              <w:rPr>
                <w:lang w:eastAsia="zh-CN"/>
              </w:rPr>
            </w:pPr>
            <w:r w:rsidRPr="00E9603C">
              <w:rPr>
                <w:lang w:eastAsia="zh-CN"/>
              </w:rPr>
              <w:t>X</w:t>
            </w:r>
          </w:p>
        </w:tc>
        <w:tc>
          <w:tcPr>
            <w:tcW w:w="454" w:type="dxa"/>
          </w:tcPr>
          <w:p w14:paraId="51FE70C8" w14:textId="77777777" w:rsidR="009166E9" w:rsidRPr="00E9603C" w:rsidRDefault="009166E9">
            <w:pPr>
              <w:pStyle w:val="TAC"/>
              <w:rPr>
                <w:lang w:eastAsia="zh-CN"/>
              </w:rPr>
            </w:pPr>
          </w:p>
        </w:tc>
        <w:tc>
          <w:tcPr>
            <w:tcW w:w="454" w:type="dxa"/>
          </w:tcPr>
          <w:p w14:paraId="29397981" w14:textId="77777777" w:rsidR="009166E9" w:rsidRPr="00E9603C" w:rsidRDefault="009166E9">
            <w:pPr>
              <w:pStyle w:val="TAC"/>
              <w:rPr>
                <w:lang w:eastAsia="zh-CN"/>
              </w:rPr>
            </w:pPr>
          </w:p>
        </w:tc>
        <w:tc>
          <w:tcPr>
            <w:tcW w:w="454" w:type="dxa"/>
          </w:tcPr>
          <w:p w14:paraId="1CF72355" w14:textId="77777777" w:rsidR="009166E9" w:rsidRPr="00E9603C" w:rsidRDefault="009166E9">
            <w:pPr>
              <w:pStyle w:val="TAC"/>
              <w:rPr>
                <w:lang w:eastAsia="zh-CN"/>
              </w:rPr>
            </w:pPr>
          </w:p>
        </w:tc>
        <w:tc>
          <w:tcPr>
            <w:tcW w:w="454" w:type="dxa"/>
          </w:tcPr>
          <w:p w14:paraId="501322B5" w14:textId="77777777" w:rsidR="009166E9" w:rsidRPr="00E9603C" w:rsidRDefault="009166E9">
            <w:pPr>
              <w:pStyle w:val="TAC"/>
              <w:rPr>
                <w:lang w:eastAsia="zh-CN"/>
              </w:rPr>
            </w:pPr>
          </w:p>
        </w:tc>
        <w:tc>
          <w:tcPr>
            <w:tcW w:w="454" w:type="dxa"/>
          </w:tcPr>
          <w:p w14:paraId="092767C1" w14:textId="77777777" w:rsidR="009166E9" w:rsidRPr="00E9603C" w:rsidRDefault="009166E9">
            <w:pPr>
              <w:pStyle w:val="TAC"/>
              <w:rPr>
                <w:lang w:eastAsia="zh-CN"/>
              </w:rPr>
            </w:pPr>
          </w:p>
        </w:tc>
      </w:tr>
      <w:tr w:rsidR="009166E9" w:rsidRPr="00E9603C" w14:paraId="56EB0E8E" w14:textId="77777777">
        <w:trPr>
          <w:cantSplit/>
          <w:trHeight w:val="191"/>
        </w:trPr>
        <w:tc>
          <w:tcPr>
            <w:tcW w:w="1215" w:type="dxa"/>
            <w:vAlign w:val="center"/>
          </w:tcPr>
          <w:p w14:paraId="44D1ABCE" w14:textId="77777777" w:rsidR="009166E9" w:rsidRPr="00E9603C" w:rsidRDefault="009166E9">
            <w:pPr>
              <w:pStyle w:val="TAC"/>
              <w:rPr>
                <w:lang w:eastAsia="zh-CN"/>
              </w:rPr>
            </w:pPr>
            <w:r w:rsidRPr="00E9603C">
              <w:rPr>
                <w:lang w:eastAsia="zh-CN"/>
              </w:rPr>
              <w:t>32</w:t>
            </w:r>
          </w:p>
        </w:tc>
        <w:tc>
          <w:tcPr>
            <w:tcW w:w="284" w:type="dxa"/>
            <w:vAlign w:val="center"/>
          </w:tcPr>
          <w:p w14:paraId="3AB8E41D" w14:textId="77777777" w:rsidR="009166E9" w:rsidRPr="00E9603C" w:rsidRDefault="009166E9">
            <w:pPr>
              <w:pStyle w:val="TAC"/>
              <w:rPr>
                <w:lang w:eastAsia="zh-CN"/>
              </w:rPr>
            </w:pPr>
          </w:p>
        </w:tc>
        <w:tc>
          <w:tcPr>
            <w:tcW w:w="284" w:type="dxa"/>
            <w:vAlign w:val="center"/>
          </w:tcPr>
          <w:p w14:paraId="6214040D" w14:textId="77777777" w:rsidR="009166E9" w:rsidRPr="00E9603C" w:rsidRDefault="009166E9">
            <w:pPr>
              <w:pStyle w:val="TAC"/>
              <w:rPr>
                <w:lang w:eastAsia="zh-CN"/>
              </w:rPr>
            </w:pPr>
          </w:p>
        </w:tc>
        <w:tc>
          <w:tcPr>
            <w:tcW w:w="284" w:type="dxa"/>
            <w:vAlign w:val="center"/>
          </w:tcPr>
          <w:p w14:paraId="34EC468F" w14:textId="77777777" w:rsidR="009166E9" w:rsidRPr="00E9603C" w:rsidRDefault="009166E9">
            <w:pPr>
              <w:pStyle w:val="TAC"/>
              <w:rPr>
                <w:lang w:eastAsia="zh-CN"/>
              </w:rPr>
            </w:pPr>
          </w:p>
        </w:tc>
        <w:tc>
          <w:tcPr>
            <w:tcW w:w="284" w:type="dxa"/>
          </w:tcPr>
          <w:p w14:paraId="675B9BA3" w14:textId="77777777" w:rsidR="009166E9" w:rsidRPr="00E9603C" w:rsidRDefault="009166E9">
            <w:pPr>
              <w:pStyle w:val="TAC"/>
              <w:rPr>
                <w:lang w:eastAsia="zh-CN"/>
              </w:rPr>
            </w:pPr>
          </w:p>
        </w:tc>
        <w:tc>
          <w:tcPr>
            <w:tcW w:w="284" w:type="dxa"/>
          </w:tcPr>
          <w:p w14:paraId="406EA531" w14:textId="77777777" w:rsidR="009166E9" w:rsidRPr="00E9603C" w:rsidRDefault="009166E9">
            <w:pPr>
              <w:pStyle w:val="TAC"/>
              <w:rPr>
                <w:lang w:eastAsia="zh-CN"/>
              </w:rPr>
            </w:pPr>
          </w:p>
        </w:tc>
        <w:tc>
          <w:tcPr>
            <w:tcW w:w="284" w:type="dxa"/>
          </w:tcPr>
          <w:p w14:paraId="6FC40EA2" w14:textId="77777777" w:rsidR="009166E9" w:rsidRPr="00E9603C" w:rsidRDefault="009166E9">
            <w:pPr>
              <w:pStyle w:val="TAC"/>
              <w:rPr>
                <w:lang w:eastAsia="zh-CN"/>
              </w:rPr>
            </w:pPr>
          </w:p>
        </w:tc>
        <w:tc>
          <w:tcPr>
            <w:tcW w:w="284" w:type="dxa"/>
          </w:tcPr>
          <w:p w14:paraId="4F7241C8" w14:textId="77777777" w:rsidR="009166E9" w:rsidRPr="00E9603C" w:rsidRDefault="009166E9">
            <w:pPr>
              <w:pStyle w:val="TAC"/>
              <w:rPr>
                <w:lang w:eastAsia="zh-CN"/>
              </w:rPr>
            </w:pPr>
          </w:p>
        </w:tc>
        <w:tc>
          <w:tcPr>
            <w:tcW w:w="284" w:type="dxa"/>
          </w:tcPr>
          <w:p w14:paraId="6D5262E8" w14:textId="77777777" w:rsidR="009166E9" w:rsidRPr="00E9603C" w:rsidRDefault="009166E9">
            <w:pPr>
              <w:pStyle w:val="TAC"/>
              <w:rPr>
                <w:lang w:eastAsia="zh-CN"/>
              </w:rPr>
            </w:pPr>
          </w:p>
        </w:tc>
        <w:tc>
          <w:tcPr>
            <w:tcW w:w="284" w:type="dxa"/>
          </w:tcPr>
          <w:p w14:paraId="0CA9428A" w14:textId="77777777" w:rsidR="009166E9" w:rsidRPr="00E9603C" w:rsidRDefault="009166E9">
            <w:pPr>
              <w:pStyle w:val="TAC"/>
              <w:rPr>
                <w:lang w:eastAsia="zh-CN"/>
              </w:rPr>
            </w:pPr>
          </w:p>
        </w:tc>
        <w:tc>
          <w:tcPr>
            <w:tcW w:w="454" w:type="dxa"/>
          </w:tcPr>
          <w:p w14:paraId="546A5D1B" w14:textId="77777777" w:rsidR="009166E9" w:rsidRPr="00E9603C" w:rsidRDefault="009166E9">
            <w:pPr>
              <w:pStyle w:val="TAC"/>
              <w:rPr>
                <w:lang w:eastAsia="zh-CN"/>
              </w:rPr>
            </w:pPr>
          </w:p>
        </w:tc>
        <w:tc>
          <w:tcPr>
            <w:tcW w:w="454" w:type="dxa"/>
          </w:tcPr>
          <w:p w14:paraId="0F82BEC3" w14:textId="77777777" w:rsidR="009166E9" w:rsidRPr="00E9603C" w:rsidRDefault="009166E9">
            <w:pPr>
              <w:pStyle w:val="TAC"/>
              <w:rPr>
                <w:lang w:eastAsia="zh-CN"/>
              </w:rPr>
            </w:pPr>
            <w:r w:rsidRPr="00E9603C">
              <w:rPr>
                <w:lang w:eastAsia="zh-CN"/>
              </w:rPr>
              <w:t>X</w:t>
            </w:r>
          </w:p>
        </w:tc>
        <w:tc>
          <w:tcPr>
            <w:tcW w:w="454" w:type="dxa"/>
          </w:tcPr>
          <w:p w14:paraId="25DCEC2C" w14:textId="77777777" w:rsidR="009166E9" w:rsidRPr="00E9603C" w:rsidRDefault="009166E9">
            <w:pPr>
              <w:pStyle w:val="TAC"/>
              <w:rPr>
                <w:lang w:eastAsia="zh-CN"/>
              </w:rPr>
            </w:pPr>
          </w:p>
        </w:tc>
        <w:tc>
          <w:tcPr>
            <w:tcW w:w="454" w:type="dxa"/>
          </w:tcPr>
          <w:p w14:paraId="275D29B4" w14:textId="77777777" w:rsidR="009166E9" w:rsidRPr="00E9603C" w:rsidRDefault="009166E9">
            <w:pPr>
              <w:pStyle w:val="TAC"/>
              <w:rPr>
                <w:lang w:eastAsia="zh-CN"/>
              </w:rPr>
            </w:pPr>
          </w:p>
        </w:tc>
        <w:tc>
          <w:tcPr>
            <w:tcW w:w="454" w:type="dxa"/>
          </w:tcPr>
          <w:p w14:paraId="3C15B070" w14:textId="77777777" w:rsidR="009166E9" w:rsidRPr="00E9603C" w:rsidRDefault="009166E9">
            <w:pPr>
              <w:pStyle w:val="TAC"/>
              <w:rPr>
                <w:lang w:eastAsia="zh-CN"/>
              </w:rPr>
            </w:pPr>
          </w:p>
        </w:tc>
        <w:tc>
          <w:tcPr>
            <w:tcW w:w="454" w:type="dxa"/>
          </w:tcPr>
          <w:p w14:paraId="271E8E8F" w14:textId="77777777" w:rsidR="009166E9" w:rsidRPr="00E9603C" w:rsidRDefault="009166E9">
            <w:pPr>
              <w:pStyle w:val="TAC"/>
              <w:rPr>
                <w:lang w:eastAsia="zh-CN"/>
              </w:rPr>
            </w:pPr>
          </w:p>
        </w:tc>
        <w:tc>
          <w:tcPr>
            <w:tcW w:w="454" w:type="dxa"/>
          </w:tcPr>
          <w:p w14:paraId="5A4FBD91" w14:textId="77777777" w:rsidR="009166E9" w:rsidRPr="00E9603C" w:rsidRDefault="009166E9">
            <w:pPr>
              <w:pStyle w:val="TAC"/>
              <w:rPr>
                <w:lang w:eastAsia="zh-CN"/>
              </w:rPr>
            </w:pPr>
          </w:p>
        </w:tc>
        <w:tc>
          <w:tcPr>
            <w:tcW w:w="454" w:type="dxa"/>
          </w:tcPr>
          <w:p w14:paraId="402857AA" w14:textId="77777777" w:rsidR="009166E9" w:rsidRPr="00E9603C" w:rsidRDefault="009166E9">
            <w:pPr>
              <w:pStyle w:val="TAC"/>
              <w:rPr>
                <w:lang w:eastAsia="zh-CN"/>
              </w:rPr>
            </w:pPr>
          </w:p>
        </w:tc>
        <w:tc>
          <w:tcPr>
            <w:tcW w:w="454" w:type="dxa"/>
          </w:tcPr>
          <w:p w14:paraId="66B7F57D" w14:textId="77777777" w:rsidR="009166E9" w:rsidRPr="00E9603C" w:rsidRDefault="009166E9">
            <w:pPr>
              <w:pStyle w:val="TAC"/>
              <w:rPr>
                <w:lang w:eastAsia="zh-CN"/>
              </w:rPr>
            </w:pPr>
          </w:p>
        </w:tc>
        <w:tc>
          <w:tcPr>
            <w:tcW w:w="454" w:type="dxa"/>
          </w:tcPr>
          <w:p w14:paraId="3A51A95B" w14:textId="77777777" w:rsidR="009166E9" w:rsidRPr="00E9603C" w:rsidRDefault="009166E9">
            <w:pPr>
              <w:pStyle w:val="TAC"/>
              <w:rPr>
                <w:lang w:eastAsia="zh-CN"/>
              </w:rPr>
            </w:pPr>
          </w:p>
        </w:tc>
        <w:tc>
          <w:tcPr>
            <w:tcW w:w="454" w:type="dxa"/>
          </w:tcPr>
          <w:p w14:paraId="69DAE5F1" w14:textId="77777777" w:rsidR="009166E9" w:rsidRPr="00E9603C" w:rsidRDefault="009166E9">
            <w:pPr>
              <w:pStyle w:val="TAC"/>
              <w:rPr>
                <w:lang w:eastAsia="zh-CN"/>
              </w:rPr>
            </w:pPr>
          </w:p>
        </w:tc>
        <w:tc>
          <w:tcPr>
            <w:tcW w:w="454" w:type="dxa"/>
          </w:tcPr>
          <w:p w14:paraId="0DB43F3F" w14:textId="77777777" w:rsidR="009166E9" w:rsidRPr="00E9603C" w:rsidRDefault="009166E9">
            <w:pPr>
              <w:pStyle w:val="TAC"/>
              <w:rPr>
                <w:lang w:eastAsia="zh-CN"/>
              </w:rPr>
            </w:pPr>
          </w:p>
        </w:tc>
      </w:tr>
      <w:tr w:rsidR="009166E9" w:rsidRPr="00E9603C" w14:paraId="3F833B18" w14:textId="77777777">
        <w:trPr>
          <w:cantSplit/>
          <w:trHeight w:val="191"/>
        </w:trPr>
        <w:tc>
          <w:tcPr>
            <w:tcW w:w="1215" w:type="dxa"/>
            <w:vAlign w:val="center"/>
          </w:tcPr>
          <w:p w14:paraId="129A400B" w14:textId="77777777" w:rsidR="009166E9" w:rsidRPr="00E9603C" w:rsidRDefault="009166E9">
            <w:pPr>
              <w:pStyle w:val="TAC"/>
              <w:rPr>
                <w:lang w:eastAsia="zh-CN"/>
              </w:rPr>
            </w:pPr>
            <w:r w:rsidRPr="00E9603C">
              <w:rPr>
                <w:lang w:eastAsia="zh-CN"/>
              </w:rPr>
              <w:t>33</w:t>
            </w:r>
          </w:p>
        </w:tc>
        <w:tc>
          <w:tcPr>
            <w:tcW w:w="284" w:type="dxa"/>
            <w:vAlign w:val="center"/>
          </w:tcPr>
          <w:p w14:paraId="4297B366" w14:textId="77777777" w:rsidR="009166E9" w:rsidRPr="00E9603C" w:rsidRDefault="009166E9">
            <w:pPr>
              <w:pStyle w:val="TAC"/>
              <w:rPr>
                <w:lang w:eastAsia="zh-CN"/>
              </w:rPr>
            </w:pPr>
          </w:p>
        </w:tc>
        <w:tc>
          <w:tcPr>
            <w:tcW w:w="284" w:type="dxa"/>
            <w:vAlign w:val="center"/>
          </w:tcPr>
          <w:p w14:paraId="50CA1BE2" w14:textId="77777777" w:rsidR="009166E9" w:rsidRPr="00E9603C" w:rsidRDefault="009166E9">
            <w:pPr>
              <w:pStyle w:val="TAC"/>
              <w:rPr>
                <w:lang w:eastAsia="zh-CN"/>
              </w:rPr>
            </w:pPr>
          </w:p>
        </w:tc>
        <w:tc>
          <w:tcPr>
            <w:tcW w:w="284" w:type="dxa"/>
            <w:vAlign w:val="center"/>
          </w:tcPr>
          <w:p w14:paraId="749C800B" w14:textId="77777777" w:rsidR="009166E9" w:rsidRPr="00E9603C" w:rsidRDefault="009166E9">
            <w:pPr>
              <w:pStyle w:val="TAC"/>
              <w:rPr>
                <w:lang w:eastAsia="zh-CN"/>
              </w:rPr>
            </w:pPr>
          </w:p>
        </w:tc>
        <w:tc>
          <w:tcPr>
            <w:tcW w:w="284" w:type="dxa"/>
          </w:tcPr>
          <w:p w14:paraId="32E9291F" w14:textId="77777777" w:rsidR="009166E9" w:rsidRPr="00E9603C" w:rsidRDefault="009166E9">
            <w:pPr>
              <w:pStyle w:val="TAC"/>
              <w:rPr>
                <w:lang w:eastAsia="zh-CN"/>
              </w:rPr>
            </w:pPr>
          </w:p>
        </w:tc>
        <w:tc>
          <w:tcPr>
            <w:tcW w:w="284" w:type="dxa"/>
          </w:tcPr>
          <w:p w14:paraId="35DB5F4E" w14:textId="77777777" w:rsidR="009166E9" w:rsidRPr="00E9603C" w:rsidRDefault="009166E9">
            <w:pPr>
              <w:pStyle w:val="TAC"/>
              <w:rPr>
                <w:lang w:eastAsia="zh-CN"/>
              </w:rPr>
            </w:pPr>
          </w:p>
        </w:tc>
        <w:tc>
          <w:tcPr>
            <w:tcW w:w="284" w:type="dxa"/>
          </w:tcPr>
          <w:p w14:paraId="3BE41365" w14:textId="77777777" w:rsidR="009166E9" w:rsidRPr="00E9603C" w:rsidRDefault="009166E9">
            <w:pPr>
              <w:pStyle w:val="TAC"/>
              <w:rPr>
                <w:lang w:eastAsia="zh-CN"/>
              </w:rPr>
            </w:pPr>
          </w:p>
        </w:tc>
        <w:tc>
          <w:tcPr>
            <w:tcW w:w="284" w:type="dxa"/>
          </w:tcPr>
          <w:p w14:paraId="37C8DE49" w14:textId="77777777" w:rsidR="009166E9" w:rsidRPr="00E9603C" w:rsidRDefault="009166E9">
            <w:pPr>
              <w:pStyle w:val="TAC"/>
              <w:rPr>
                <w:lang w:eastAsia="zh-CN"/>
              </w:rPr>
            </w:pPr>
          </w:p>
        </w:tc>
        <w:tc>
          <w:tcPr>
            <w:tcW w:w="284" w:type="dxa"/>
          </w:tcPr>
          <w:p w14:paraId="30047322" w14:textId="77777777" w:rsidR="009166E9" w:rsidRPr="00E9603C" w:rsidRDefault="009166E9">
            <w:pPr>
              <w:pStyle w:val="TAC"/>
              <w:rPr>
                <w:lang w:eastAsia="zh-CN"/>
              </w:rPr>
            </w:pPr>
          </w:p>
        </w:tc>
        <w:tc>
          <w:tcPr>
            <w:tcW w:w="284" w:type="dxa"/>
          </w:tcPr>
          <w:p w14:paraId="35C1A64F" w14:textId="77777777" w:rsidR="009166E9" w:rsidRPr="00E9603C" w:rsidRDefault="009166E9">
            <w:pPr>
              <w:pStyle w:val="TAC"/>
              <w:rPr>
                <w:lang w:eastAsia="zh-CN"/>
              </w:rPr>
            </w:pPr>
          </w:p>
        </w:tc>
        <w:tc>
          <w:tcPr>
            <w:tcW w:w="454" w:type="dxa"/>
          </w:tcPr>
          <w:p w14:paraId="6115FF10" w14:textId="77777777" w:rsidR="009166E9" w:rsidRPr="00E9603C" w:rsidRDefault="009166E9">
            <w:pPr>
              <w:pStyle w:val="TAC"/>
              <w:rPr>
                <w:lang w:eastAsia="zh-CN"/>
              </w:rPr>
            </w:pPr>
          </w:p>
        </w:tc>
        <w:tc>
          <w:tcPr>
            <w:tcW w:w="454" w:type="dxa"/>
          </w:tcPr>
          <w:p w14:paraId="23E6E4E7" w14:textId="77777777" w:rsidR="009166E9" w:rsidRPr="00E9603C" w:rsidRDefault="009166E9">
            <w:pPr>
              <w:pStyle w:val="TAC"/>
              <w:rPr>
                <w:lang w:eastAsia="zh-CN"/>
              </w:rPr>
            </w:pPr>
            <w:r w:rsidRPr="00E9603C">
              <w:rPr>
                <w:lang w:eastAsia="zh-CN"/>
              </w:rPr>
              <w:t>X</w:t>
            </w:r>
          </w:p>
        </w:tc>
        <w:tc>
          <w:tcPr>
            <w:tcW w:w="454" w:type="dxa"/>
          </w:tcPr>
          <w:p w14:paraId="6BE82E75" w14:textId="77777777" w:rsidR="009166E9" w:rsidRPr="00E9603C" w:rsidRDefault="009166E9">
            <w:pPr>
              <w:pStyle w:val="TAC"/>
              <w:rPr>
                <w:lang w:eastAsia="zh-CN"/>
              </w:rPr>
            </w:pPr>
          </w:p>
        </w:tc>
        <w:tc>
          <w:tcPr>
            <w:tcW w:w="454" w:type="dxa"/>
          </w:tcPr>
          <w:p w14:paraId="454B35B7" w14:textId="77777777" w:rsidR="009166E9" w:rsidRPr="00E9603C" w:rsidRDefault="009166E9">
            <w:pPr>
              <w:pStyle w:val="TAC"/>
              <w:rPr>
                <w:lang w:eastAsia="zh-CN"/>
              </w:rPr>
            </w:pPr>
          </w:p>
        </w:tc>
        <w:tc>
          <w:tcPr>
            <w:tcW w:w="454" w:type="dxa"/>
          </w:tcPr>
          <w:p w14:paraId="71588704" w14:textId="77777777" w:rsidR="009166E9" w:rsidRPr="00E9603C" w:rsidRDefault="009166E9">
            <w:pPr>
              <w:pStyle w:val="TAC"/>
              <w:rPr>
                <w:lang w:eastAsia="zh-CN"/>
              </w:rPr>
            </w:pPr>
          </w:p>
        </w:tc>
        <w:tc>
          <w:tcPr>
            <w:tcW w:w="454" w:type="dxa"/>
          </w:tcPr>
          <w:p w14:paraId="6C40A6FA" w14:textId="77777777" w:rsidR="009166E9" w:rsidRPr="00E9603C" w:rsidRDefault="009166E9">
            <w:pPr>
              <w:pStyle w:val="TAC"/>
              <w:rPr>
                <w:lang w:eastAsia="zh-CN"/>
              </w:rPr>
            </w:pPr>
          </w:p>
        </w:tc>
        <w:tc>
          <w:tcPr>
            <w:tcW w:w="454" w:type="dxa"/>
          </w:tcPr>
          <w:p w14:paraId="0752AED9" w14:textId="77777777" w:rsidR="009166E9" w:rsidRPr="00E9603C" w:rsidRDefault="009166E9">
            <w:pPr>
              <w:pStyle w:val="TAC"/>
              <w:rPr>
                <w:lang w:eastAsia="zh-CN"/>
              </w:rPr>
            </w:pPr>
          </w:p>
        </w:tc>
        <w:tc>
          <w:tcPr>
            <w:tcW w:w="454" w:type="dxa"/>
          </w:tcPr>
          <w:p w14:paraId="0A0A6F36" w14:textId="77777777" w:rsidR="009166E9" w:rsidRPr="00E9603C" w:rsidRDefault="009166E9">
            <w:pPr>
              <w:pStyle w:val="TAC"/>
              <w:rPr>
                <w:lang w:eastAsia="zh-CN"/>
              </w:rPr>
            </w:pPr>
          </w:p>
        </w:tc>
        <w:tc>
          <w:tcPr>
            <w:tcW w:w="454" w:type="dxa"/>
          </w:tcPr>
          <w:p w14:paraId="4D591CD2" w14:textId="77777777" w:rsidR="009166E9" w:rsidRPr="00E9603C" w:rsidRDefault="009166E9">
            <w:pPr>
              <w:pStyle w:val="TAC"/>
              <w:rPr>
                <w:lang w:eastAsia="zh-CN"/>
              </w:rPr>
            </w:pPr>
          </w:p>
        </w:tc>
        <w:tc>
          <w:tcPr>
            <w:tcW w:w="454" w:type="dxa"/>
          </w:tcPr>
          <w:p w14:paraId="6EB37296" w14:textId="77777777" w:rsidR="009166E9" w:rsidRPr="00E9603C" w:rsidRDefault="009166E9">
            <w:pPr>
              <w:pStyle w:val="TAC"/>
              <w:rPr>
                <w:lang w:eastAsia="zh-CN"/>
              </w:rPr>
            </w:pPr>
          </w:p>
        </w:tc>
        <w:tc>
          <w:tcPr>
            <w:tcW w:w="454" w:type="dxa"/>
          </w:tcPr>
          <w:p w14:paraId="753FDD93" w14:textId="77777777" w:rsidR="009166E9" w:rsidRPr="00E9603C" w:rsidRDefault="009166E9">
            <w:pPr>
              <w:pStyle w:val="TAC"/>
              <w:rPr>
                <w:lang w:eastAsia="zh-CN"/>
              </w:rPr>
            </w:pPr>
          </w:p>
        </w:tc>
        <w:tc>
          <w:tcPr>
            <w:tcW w:w="454" w:type="dxa"/>
          </w:tcPr>
          <w:p w14:paraId="2E243EA0" w14:textId="77777777" w:rsidR="009166E9" w:rsidRPr="00E9603C" w:rsidRDefault="009166E9">
            <w:pPr>
              <w:pStyle w:val="TAC"/>
              <w:rPr>
                <w:lang w:eastAsia="zh-CN"/>
              </w:rPr>
            </w:pPr>
          </w:p>
        </w:tc>
      </w:tr>
      <w:tr w:rsidR="009166E9" w:rsidRPr="00E9603C" w14:paraId="1E6E0CDF" w14:textId="77777777">
        <w:trPr>
          <w:cantSplit/>
          <w:trHeight w:val="191"/>
        </w:trPr>
        <w:tc>
          <w:tcPr>
            <w:tcW w:w="1215" w:type="dxa"/>
            <w:vAlign w:val="center"/>
          </w:tcPr>
          <w:p w14:paraId="287EDFB0" w14:textId="77777777" w:rsidR="009166E9" w:rsidRPr="00E9603C" w:rsidRDefault="009166E9">
            <w:pPr>
              <w:pStyle w:val="TAC"/>
              <w:rPr>
                <w:lang w:eastAsia="zh-CN"/>
              </w:rPr>
            </w:pPr>
            <w:r w:rsidRPr="00E9603C">
              <w:rPr>
                <w:lang w:eastAsia="zh-CN"/>
              </w:rPr>
              <w:t>34</w:t>
            </w:r>
          </w:p>
        </w:tc>
        <w:tc>
          <w:tcPr>
            <w:tcW w:w="284" w:type="dxa"/>
            <w:vAlign w:val="center"/>
          </w:tcPr>
          <w:p w14:paraId="26581FDB" w14:textId="77777777" w:rsidR="009166E9" w:rsidRPr="00E9603C" w:rsidRDefault="009166E9">
            <w:pPr>
              <w:pStyle w:val="TAC"/>
              <w:rPr>
                <w:lang w:eastAsia="zh-CN"/>
              </w:rPr>
            </w:pPr>
          </w:p>
        </w:tc>
        <w:tc>
          <w:tcPr>
            <w:tcW w:w="284" w:type="dxa"/>
            <w:vAlign w:val="center"/>
          </w:tcPr>
          <w:p w14:paraId="1DCAE1E3" w14:textId="77777777" w:rsidR="009166E9" w:rsidRPr="00E9603C" w:rsidRDefault="009166E9">
            <w:pPr>
              <w:pStyle w:val="TAC"/>
              <w:rPr>
                <w:lang w:eastAsia="zh-CN"/>
              </w:rPr>
            </w:pPr>
          </w:p>
        </w:tc>
        <w:tc>
          <w:tcPr>
            <w:tcW w:w="284" w:type="dxa"/>
            <w:vAlign w:val="center"/>
          </w:tcPr>
          <w:p w14:paraId="0B488654" w14:textId="77777777" w:rsidR="009166E9" w:rsidRPr="00E9603C" w:rsidRDefault="009166E9">
            <w:pPr>
              <w:pStyle w:val="TAC"/>
              <w:rPr>
                <w:lang w:eastAsia="zh-CN"/>
              </w:rPr>
            </w:pPr>
          </w:p>
        </w:tc>
        <w:tc>
          <w:tcPr>
            <w:tcW w:w="284" w:type="dxa"/>
          </w:tcPr>
          <w:p w14:paraId="7855F537" w14:textId="77777777" w:rsidR="009166E9" w:rsidRPr="00E9603C" w:rsidRDefault="009166E9">
            <w:pPr>
              <w:pStyle w:val="TAC"/>
              <w:rPr>
                <w:lang w:eastAsia="zh-CN"/>
              </w:rPr>
            </w:pPr>
          </w:p>
        </w:tc>
        <w:tc>
          <w:tcPr>
            <w:tcW w:w="284" w:type="dxa"/>
          </w:tcPr>
          <w:p w14:paraId="14AD41BC" w14:textId="77777777" w:rsidR="009166E9" w:rsidRPr="00E9603C" w:rsidRDefault="009166E9">
            <w:pPr>
              <w:pStyle w:val="TAC"/>
              <w:rPr>
                <w:lang w:eastAsia="zh-CN"/>
              </w:rPr>
            </w:pPr>
          </w:p>
        </w:tc>
        <w:tc>
          <w:tcPr>
            <w:tcW w:w="284" w:type="dxa"/>
          </w:tcPr>
          <w:p w14:paraId="55BF7B6C" w14:textId="77777777" w:rsidR="009166E9" w:rsidRPr="00E9603C" w:rsidRDefault="009166E9">
            <w:pPr>
              <w:pStyle w:val="TAC"/>
              <w:rPr>
                <w:lang w:eastAsia="zh-CN"/>
              </w:rPr>
            </w:pPr>
          </w:p>
        </w:tc>
        <w:tc>
          <w:tcPr>
            <w:tcW w:w="284" w:type="dxa"/>
          </w:tcPr>
          <w:p w14:paraId="2DEECBEE" w14:textId="77777777" w:rsidR="009166E9" w:rsidRPr="00E9603C" w:rsidRDefault="009166E9">
            <w:pPr>
              <w:pStyle w:val="TAC"/>
              <w:rPr>
                <w:lang w:eastAsia="zh-CN"/>
              </w:rPr>
            </w:pPr>
          </w:p>
        </w:tc>
        <w:tc>
          <w:tcPr>
            <w:tcW w:w="284" w:type="dxa"/>
          </w:tcPr>
          <w:p w14:paraId="3D12404E" w14:textId="77777777" w:rsidR="009166E9" w:rsidRPr="00E9603C" w:rsidRDefault="009166E9">
            <w:pPr>
              <w:pStyle w:val="TAC"/>
              <w:rPr>
                <w:lang w:eastAsia="zh-CN"/>
              </w:rPr>
            </w:pPr>
          </w:p>
        </w:tc>
        <w:tc>
          <w:tcPr>
            <w:tcW w:w="284" w:type="dxa"/>
          </w:tcPr>
          <w:p w14:paraId="0039B7D2" w14:textId="77777777" w:rsidR="009166E9" w:rsidRPr="00E9603C" w:rsidRDefault="009166E9">
            <w:pPr>
              <w:pStyle w:val="TAC"/>
              <w:rPr>
                <w:lang w:eastAsia="zh-CN"/>
              </w:rPr>
            </w:pPr>
          </w:p>
        </w:tc>
        <w:tc>
          <w:tcPr>
            <w:tcW w:w="454" w:type="dxa"/>
          </w:tcPr>
          <w:p w14:paraId="414DB1B4" w14:textId="77777777" w:rsidR="009166E9" w:rsidRPr="00E9603C" w:rsidRDefault="009166E9">
            <w:pPr>
              <w:pStyle w:val="TAC"/>
              <w:rPr>
                <w:lang w:eastAsia="zh-CN"/>
              </w:rPr>
            </w:pPr>
          </w:p>
        </w:tc>
        <w:tc>
          <w:tcPr>
            <w:tcW w:w="454" w:type="dxa"/>
          </w:tcPr>
          <w:p w14:paraId="5CA72BFE" w14:textId="77777777" w:rsidR="009166E9" w:rsidRPr="00E9603C" w:rsidRDefault="009166E9">
            <w:pPr>
              <w:pStyle w:val="TAC"/>
              <w:rPr>
                <w:lang w:eastAsia="zh-CN"/>
              </w:rPr>
            </w:pPr>
            <w:r w:rsidRPr="00E9603C">
              <w:rPr>
                <w:lang w:eastAsia="zh-CN"/>
              </w:rPr>
              <w:t>X</w:t>
            </w:r>
          </w:p>
        </w:tc>
        <w:tc>
          <w:tcPr>
            <w:tcW w:w="454" w:type="dxa"/>
          </w:tcPr>
          <w:p w14:paraId="144FA331" w14:textId="77777777" w:rsidR="009166E9" w:rsidRPr="00E9603C" w:rsidRDefault="009166E9">
            <w:pPr>
              <w:pStyle w:val="TAC"/>
              <w:rPr>
                <w:lang w:eastAsia="zh-CN"/>
              </w:rPr>
            </w:pPr>
          </w:p>
        </w:tc>
        <w:tc>
          <w:tcPr>
            <w:tcW w:w="454" w:type="dxa"/>
          </w:tcPr>
          <w:p w14:paraId="4E344233" w14:textId="77777777" w:rsidR="009166E9" w:rsidRPr="00E9603C" w:rsidRDefault="009166E9">
            <w:pPr>
              <w:pStyle w:val="TAC"/>
              <w:rPr>
                <w:lang w:eastAsia="zh-CN"/>
              </w:rPr>
            </w:pPr>
          </w:p>
        </w:tc>
        <w:tc>
          <w:tcPr>
            <w:tcW w:w="454" w:type="dxa"/>
          </w:tcPr>
          <w:p w14:paraId="45DC8F98" w14:textId="77777777" w:rsidR="009166E9" w:rsidRPr="00E9603C" w:rsidRDefault="009166E9">
            <w:pPr>
              <w:pStyle w:val="TAC"/>
              <w:rPr>
                <w:lang w:eastAsia="zh-CN"/>
              </w:rPr>
            </w:pPr>
          </w:p>
        </w:tc>
        <w:tc>
          <w:tcPr>
            <w:tcW w:w="454" w:type="dxa"/>
          </w:tcPr>
          <w:p w14:paraId="397D97BB" w14:textId="77777777" w:rsidR="009166E9" w:rsidRPr="00E9603C" w:rsidRDefault="009166E9">
            <w:pPr>
              <w:pStyle w:val="TAC"/>
              <w:rPr>
                <w:lang w:eastAsia="zh-CN"/>
              </w:rPr>
            </w:pPr>
          </w:p>
        </w:tc>
        <w:tc>
          <w:tcPr>
            <w:tcW w:w="454" w:type="dxa"/>
          </w:tcPr>
          <w:p w14:paraId="2232AEC9" w14:textId="77777777" w:rsidR="009166E9" w:rsidRPr="00E9603C" w:rsidRDefault="009166E9">
            <w:pPr>
              <w:pStyle w:val="TAC"/>
              <w:rPr>
                <w:lang w:eastAsia="zh-CN"/>
              </w:rPr>
            </w:pPr>
          </w:p>
        </w:tc>
        <w:tc>
          <w:tcPr>
            <w:tcW w:w="454" w:type="dxa"/>
          </w:tcPr>
          <w:p w14:paraId="0D68244C" w14:textId="77777777" w:rsidR="009166E9" w:rsidRPr="00E9603C" w:rsidRDefault="009166E9">
            <w:pPr>
              <w:pStyle w:val="TAC"/>
              <w:rPr>
                <w:lang w:eastAsia="zh-CN"/>
              </w:rPr>
            </w:pPr>
          </w:p>
        </w:tc>
        <w:tc>
          <w:tcPr>
            <w:tcW w:w="454" w:type="dxa"/>
          </w:tcPr>
          <w:p w14:paraId="6F4531D3" w14:textId="77777777" w:rsidR="009166E9" w:rsidRPr="00E9603C" w:rsidRDefault="009166E9">
            <w:pPr>
              <w:pStyle w:val="TAC"/>
              <w:rPr>
                <w:lang w:eastAsia="zh-CN"/>
              </w:rPr>
            </w:pPr>
          </w:p>
        </w:tc>
        <w:tc>
          <w:tcPr>
            <w:tcW w:w="454" w:type="dxa"/>
          </w:tcPr>
          <w:p w14:paraId="4C957106" w14:textId="77777777" w:rsidR="009166E9" w:rsidRPr="00E9603C" w:rsidRDefault="009166E9">
            <w:pPr>
              <w:pStyle w:val="TAC"/>
              <w:rPr>
                <w:lang w:eastAsia="zh-CN"/>
              </w:rPr>
            </w:pPr>
          </w:p>
        </w:tc>
        <w:tc>
          <w:tcPr>
            <w:tcW w:w="454" w:type="dxa"/>
          </w:tcPr>
          <w:p w14:paraId="1C1DD94F" w14:textId="77777777" w:rsidR="009166E9" w:rsidRPr="00E9603C" w:rsidRDefault="009166E9">
            <w:pPr>
              <w:pStyle w:val="TAC"/>
              <w:rPr>
                <w:lang w:eastAsia="zh-CN"/>
              </w:rPr>
            </w:pPr>
          </w:p>
        </w:tc>
        <w:tc>
          <w:tcPr>
            <w:tcW w:w="454" w:type="dxa"/>
          </w:tcPr>
          <w:p w14:paraId="40267547" w14:textId="77777777" w:rsidR="009166E9" w:rsidRPr="00E9603C" w:rsidRDefault="009166E9">
            <w:pPr>
              <w:pStyle w:val="TAC"/>
              <w:rPr>
                <w:lang w:eastAsia="zh-CN"/>
              </w:rPr>
            </w:pPr>
          </w:p>
        </w:tc>
      </w:tr>
      <w:tr w:rsidR="009166E9" w:rsidRPr="00E9603C" w14:paraId="00BA20D2" w14:textId="77777777">
        <w:trPr>
          <w:cantSplit/>
          <w:trHeight w:val="191"/>
        </w:trPr>
        <w:tc>
          <w:tcPr>
            <w:tcW w:w="1215" w:type="dxa"/>
            <w:vAlign w:val="center"/>
          </w:tcPr>
          <w:p w14:paraId="7EF085F3" w14:textId="77777777" w:rsidR="009166E9" w:rsidRPr="00E9603C" w:rsidRDefault="009166E9">
            <w:pPr>
              <w:pStyle w:val="TAC"/>
              <w:rPr>
                <w:lang w:eastAsia="zh-CN"/>
              </w:rPr>
            </w:pPr>
            <w:r w:rsidRPr="00E9603C">
              <w:rPr>
                <w:lang w:eastAsia="zh-CN"/>
              </w:rPr>
              <w:t>35</w:t>
            </w:r>
          </w:p>
        </w:tc>
        <w:tc>
          <w:tcPr>
            <w:tcW w:w="284" w:type="dxa"/>
            <w:vAlign w:val="center"/>
          </w:tcPr>
          <w:p w14:paraId="6C4FAB4B" w14:textId="77777777" w:rsidR="009166E9" w:rsidRPr="00E9603C" w:rsidRDefault="009166E9">
            <w:pPr>
              <w:pStyle w:val="TAC"/>
              <w:rPr>
                <w:lang w:eastAsia="zh-CN"/>
              </w:rPr>
            </w:pPr>
            <w:r w:rsidRPr="00E9603C">
              <w:rPr>
                <w:lang w:eastAsia="zh-CN"/>
              </w:rPr>
              <w:t>X</w:t>
            </w:r>
          </w:p>
        </w:tc>
        <w:tc>
          <w:tcPr>
            <w:tcW w:w="284" w:type="dxa"/>
            <w:vAlign w:val="center"/>
          </w:tcPr>
          <w:p w14:paraId="476B4B5D" w14:textId="77777777" w:rsidR="009166E9" w:rsidRPr="00E9603C" w:rsidRDefault="009166E9">
            <w:pPr>
              <w:pStyle w:val="TAC"/>
              <w:rPr>
                <w:lang w:eastAsia="zh-CN"/>
              </w:rPr>
            </w:pPr>
            <w:r w:rsidRPr="00E9603C">
              <w:rPr>
                <w:lang w:eastAsia="zh-CN"/>
              </w:rPr>
              <w:t>X</w:t>
            </w:r>
          </w:p>
        </w:tc>
        <w:tc>
          <w:tcPr>
            <w:tcW w:w="284" w:type="dxa"/>
            <w:vAlign w:val="center"/>
          </w:tcPr>
          <w:p w14:paraId="7A371702" w14:textId="77777777" w:rsidR="009166E9" w:rsidRPr="00E9603C" w:rsidRDefault="009166E9">
            <w:pPr>
              <w:pStyle w:val="TAC"/>
              <w:rPr>
                <w:lang w:eastAsia="zh-CN"/>
              </w:rPr>
            </w:pPr>
          </w:p>
        </w:tc>
        <w:tc>
          <w:tcPr>
            <w:tcW w:w="284" w:type="dxa"/>
          </w:tcPr>
          <w:p w14:paraId="2E7A9AF8" w14:textId="77777777" w:rsidR="009166E9" w:rsidRPr="00E9603C" w:rsidRDefault="009166E9">
            <w:pPr>
              <w:pStyle w:val="TAC"/>
              <w:rPr>
                <w:lang w:eastAsia="zh-CN"/>
              </w:rPr>
            </w:pPr>
          </w:p>
        </w:tc>
        <w:tc>
          <w:tcPr>
            <w:tcW w:w="284" w:type="dxa"/>
          </w:tcPr>
          <w:p w14:paraId="3097DDA8" w14:textId="77777777" w:rsidR="009166E9" w:rsidRPr="00E9603C" w:rsidRDefault="009166E9">
            <w:pPr>
              <w:pStyle w:val="TAC"/>
              <w:rPr>
                <w:lang w:eastAsia="zh-CN"/>
              </w:rPr>
            </w:pPr>
          </w:p>
        </w:tc>
        <w:tc>
          <w:tcPr>
            <w:tcW w:w="284" w:type="dxa"/>
          </w:tcPr>
          <w:p w14:paraId="4D1F4D66" w14:textId="77777777" w:rsidR="009166E9" w:rsidRPr="00E9603C" w:rsidRDefault="009166E9">
            <w:pPr>
              <w:pStyle w:val="TAC"/>
              <w:rPr>
                <w:lang w:eastAsia="zh-CN"/>
              </w:rPr>
            </w:pPr>
          </w:p>
        </w:tc>
        <w:tc>
          <w:tcPr>
            <w:tcW w:w="284" w:type="dxa"/>
          </w:tcPr>
          <w:p w14:paraId="44E913F4" w14:textId="77777777" w:rsidR="009166E9" w:rsidRPr="00E9603C" w:rsidRDefault="009166E9">
            <w:pPr>
              <w:pStyle w:val="TAC"/>
              <w:rPr>
                <w:lang w:eastAsia="zh-CN"/>
              </w:rPr>
            </w:pPr>
          </w:p>
        </w:tc>
        <w:tc>
          <w:tcPr>
            <w:tcW w:w="284" w:type="dxa"/>
          </w:tcPr>
          <w:p w14:paraId="3CAF3F93" w14:textId="77777777" w:rsidR="009166E9" w:rsidRPr="00E9603C" w:rsidRDefault="009166E9">
            <w:pPr>
              <w:pStyle w:val="TAC"/>
              <w:rPr>
                <w:lang w:eastAsia="zh-CN"/>
              </w:rPr>
            </w:pPr>
          </w:p>
        </w:tc>
        <w:tc>
          <w:tcPr>
            <w:tcW w:w="284" w:type="dxa"/>
          </w:tcPr>
          <w:p w14:paraId="2A26AC44" w14:textId="77777777" w:rsidR="009166E9" w:rsidRPr="00E9603C" w:rsidRDefault="009166E9">
            <w:pPr>
              <w:pStyle w:val="TAC"/>
              <w:rPr>
                <w:lang w:eastAsia="zh-CN"/>
              </w:rPr>
            </w:pPr>
          </w:p>
        </w:tc>
        <w:tc>
          <w:tcPr>
            <w:tcW w:w="454" w:type="dxa"/>
          </w:tcPr>
          <w:p w14:paraId="28AB7995" w14:textId="77777777" w:rsidR="009166E9" w:rsidRPr="00E9603C" w:rsidRDefault="009166E9">
            <w:pPr>
              <w:pStyle w:val="TAC"/>
              <w:rPr>
                <w:lang w:eastAsia="zh-CN"/>
              </w:rPr>
            </w:pPr>
          </w:p>
        </w:tc>
        <w:tc>
          <w:tcPr>
            <w:tcW w:w="454" w:type="dxa"/>
          </w:tcPr>
          <w:p w14:paraId="55640A8A" w14:textId="77777777" w:rsidR="009166E9" w:rsidRPr="00E9603C" w:rsidRDefault="009166E9">
            <w:pPr>
              <w:pStyle w:val="TAC"/>
              <w:rPr>
                <w:lang w:eastAsia="zh-CN"/>
              </w:rPr>
            </w:pPr>
            <w:r w:rsidRPr="00E9603C">
              <w:rPr>
                <w:lang w:eastAsia="zh-CN"/>
              </w:rPr>
              <w:t>X</w:t>
            </w:r>
          </w:p>
        </w:tc>
        <w:tc>
          <w:tcPr>
            <w:tcW w:w="454" w:type="dxa"/>
          </w:tcPr>
          <w:p w14:paraId="79F53FEC" w14:textId="77777777" w:rsidR="009166E9" w:rsidRPr="00E9603C" w:rsidRDefault="009166E9">
            <w:pPr>
              <w:pStyle w:val="TAC"/>
              <w:rPr>
                <w:lang w:eastAsia="zh-CN"/>
              </w:rPr>
            </w:pPr>
          </w:p>
        </w:tc>
        <w:tc>
          <w:tcPr>
            <w:tcW w:w="454" w:type="dxa"/>
          </w:tcPr>
          <w:p w14:paraId="50A2413C" w14:textId="77777777" w:rsidR="009166E9" w:rsidRPr="00E9603C" w:rsidRDefault="009166E9">
            <w:pPr>
              <w:pStyle w:val="TAC"/>
              <w:rPr>
                <w:lang w:eastAsia="zh-CN"/>
              </w:rPr>
            </w:pPr>
          </w:p>
        </w:tc>
        <w:tc>
          <w:tcPr>
            <w:tcW w:w="454" w:type="dxa"/>
          </w:tcPr>
          <w:p w14:paraId="7BAD886A" w14:textId="77777777" w:rsidR="009166E9" w:rsidRPr="00E9603C" w:rsidRDefault="009166E9">
            <w:pPr>
              <w:pStyle w:val="TAC"/>
              <w:rPr>
                <w:lang w:eastAsia="zh-CN"/>
              </w:rPr>
            </w:pPr>
          </w:p>
        </w:tc>
        <w:tc>
          <w:tcPr>
            <w:tcW w:w="454" w:type="dxa"/>
          </w:tcPr>
          <w:p w14:paraId="4B5740BF" w14:textId="77777777" w:rsidR="009166E9" w:rsidRPr="00E9603C" w:rsidRDefault="009166E9">
            <w:pPr>
              <w:pStyle w:val="TAC"/>
              <w:rPr>
                <w:lang w:eastAsia="zh-CN"/>
              </w:rPr>
            </w:pPr>
          </w:p>
        </w:tc>
        <w:tc>
          <w:tcPr>
            <w:tcW w:w="454" w:type="dxa"/>
          </w:tcPr>
          <w:p w14:paraId="6D5BAB23" w14:textId="77777777" w:rsidR="009166E9" w:rsidRPr="00E9603C" w:rsidRDefault="009166E9">
            <w:pPr>
              <w:pStyle w:val="TAC"/>
              <w:rPr>
                <w:lang w:eastAsia="zh-CN"/>
              </w:rPr>
            </w:pPr>
          </w:p>
        </w:tc>
        <w:tc>
          <w:tcPr>
            <w:tcW w:w="454" w:type="dxa"/>
          </w:tcPr>
          <w:p w14:paraId="70C1500E" w14:textId="77777777" w:rsidR="009166E9" w:rsidRPr="00E9603C" w:rsidRDefault="009166E9">
            <w:pPr>
              <w:pStyle w:val="TAC"/>
              <w:rPr>
                <w:lang w:eastAsia="zh-CN"/>
              </w:rPr>
            </w:pPr>
          </w:p>
        </w:tc>
        <w:tc>
          <w:tcPr>
            <w:tcW w:w="454" w:type="dxa"/>
          </w:tcPr>
          <w:p w14:paraId="43290A1E" w14:textId="77777777" w:rsidR="009166E9" w:rsidRPr="00E9603C" w:rsidRDefault="009166E9">
            <w:pPr>
              <w:pStyle w:val="TAC"/>
              <w:rPr>
                <w:lang w:eastAsia="zh-CN"/>
              </w:rPr>
            </w:pPr>
          </w:p>
        </w:tc>
        <w:tc>
          <w:tcPr>
            <w:tcW w:w="454" w:type="dxa"/>
          </w:tcPr>
          <w:p w14:paraId="1876036F" w14:textId="77777777" w:rsidR="009166E9" w:rsidRPr="00E9603C" w:rsidRDefault="009166E9">
            <w:pPr>
              <w:pStyle w:val="TAC"/>
              <w:rPr>
                <w:lang w:eastAsia="zh-CN"/>
              </w:rPr>
            </w:pPr>
          </w:p>
        </w:tc>
        <w:tc>
          <w:tcPr>
            <w:tcW w:w="454" w:type="dxa"/>
          </w:tcPr>
          <w:p w14:paraId="026E6756" w14:textId="77777777" w:rsidR="009166E9" w:rsidRPr="00E9603C" w:rsidRDefault="009166E9">
            <w:pPr>
              <w:pStyle w:val="TAC"/>
              <w:rPr>
                <w:lang w:eastAsia="zh-CN"/>
              </w:rPr>
            </w:pPr>
          </w:p>
        </w:tc>
        <w:tc>
          <w:tcPr>
            <w:tcW w:w="454" w:type="dxa"/>
          </w:tcPr>
          <w:p w14:paraId="607EEF95" w14:textId="77777777" w:rsidR="009166E9" w:rsidRPr="00E9603C" w:rsidRDefault="009166E9">
            <w:pPr>
              <w:pStyle w:val="TAC"/>
              <w:rPr>
                <w:lang w:eastAsia="zh-CN"/>
              </w:rPr>
            </w:pPr>
          </w:p>
        </w:tc>
      </w:tr>
      <w:tr w:rsidR="009166E9" w:rsidRPr="00E9603C" w14:paraId="4664BCE5" w14:textId="77777777">
        <w:trPr>
          <w:cantSplit/>
          <w:trHeight w:val="191"/>
        </w:trPr>
        <w:tc>
          <w:tcPr>
            <w:tcW w:w="1215" w:type="dxa"/>
            <w:vAlign w:val="center"/>
          </w:tcPr>
          <w:p w14:paraId="7F89BBCD" w14:textId="77777777" w:rsidR="009166E9" w:rsidRPr="00E9603C" w:rsidRDefault="009166E9">
            <w:pPr>
              <w:pStyle w:val="TAC"/>
              <w:rPr>
                <w:lang w:eastAsia="zh-CN"/>
              </w:rPr>
            </w:pPr>
            <w:r w:rsidRPr="00E9603C">
              <w:rPr>
                <w:lang w:eastAsia="zh-CN"/>
              </w:rPr>
              <w:t>36</w:t>
            </w:r>
          </w:p>
        </w:tc>
        <w:tc>
          <w:tcPr>
            <w:tcW w:w="284" w:type="dxa"/>
            <w:vAlign w:val="center"/>
          </w:tcPr>
          <w:p w14:paraId="61F6AB6C" w14:textId="77777777" w:rsidR="009166E9" w:rsidRPr="00E9603C" w:rsidRDefault="009166E9">
            <w:pPr>
              <w:pStyle w:val="TAC"/>
              <w:rPr>
                <w:lang w:eastAsia="zh-CN"/>
              </w:rPr>
            </w:pPr>
          </w:p>
        </w:tc>
        <w:tc>
          <w:tcPr>
            <w:tcW w:w="284" w:type="dxa"/>
            <w:vAlign w:val="center"/>
          </w:tcPr>
          <w:p w14:paraId="4F1B2EAB" w14:textId="77777777" w:rsidR="009166E9" w:rsidRPr="00E9603C" w:rsidRDefault="009166E9">
            <w:pPr>
              <w:pStyle w:val="TAC"/>
              <w:rPr>
                <w:lang w:eastAsia="zh-CN"/>
              </w:rPr>
            </w:pPr>
          </w:p>
        </w:tc>
        <w:tc>
          <w:tcPr>
            <w:tcW w:w="284" w:type="dxa"/>
            <w:vAlign w:val="center"/>
          </w:tcPr>
          <w:p w14:paraId="60DA2731" w14:textId="77777777" w:rsidR="009166E9" w:rsidRPr="00E9603C" w:rsidRDefault="009166E9">
            <w:pPr>
              <w:pStyle w:val="TAC"/>
              <w:rPr>
                <w:lang w:eastAsia="zh-CN"/>
              </w:rPr>
            </w:pPr>
          </w:p>
        </w:tc>
        <w:tc>
          <w:tcPr>
            <w:tcW w:w="284" w:type="dxa"/>
          </w:tcPr>
          <w:p w14:paraId="2C1E712C" w14:textId="77777777" w:rsidR="009166E9" w:rsidRPr="00E9603C" w:rsidRDefault="009166E9">
            <w:pPr>
              <w:pStyle w:val="TAC"/>
              <w:rPr>
                <w:lang w:eastAsia="zh-CN"/>
              </w:rPr>
            </w:pPr>
          </w:p>
        </w:tc>
        <w:tc>
          <w:tcPr>
            <w:tcW w:w="284" w:type="dxa"/>
          </w:tcPr>
          <w:p w14:paraId="26E86DD1" w14:textId="77777777" w:rsidR="009166E9" w:rsidRPr="00E9603C" w:rsidRDefault="009166E9">
            <w:pPr>
              <w:pStyle w:val="TAC"/>
              <w:rPr>
                <w:lang w:eastAsia="zh-CN"/>
              </w:rPr>
            </w:pPr>
          </w:p>
        </w:tc>
        <w:tc>
          <w:tcPr>
            <w:tcW w:w="284" w:type="dxa"/>
          </w:tcPr>
          <w:p w14:paraId="3DC9B3AE" w14:textId="77777777" w:rsidR="009166E9" w:rsidRPr="00E9603C" w:rsidRDefault="009166E9">
            <w:pPr>
              <w:pStyle w:val="TAC"/>
              <w:rPr>
                <w:lang w:eastAsia="zh-CN"/>
              </w:rPr>
            </w:pPr>
          </w:p>
        </w:tc>
        <w:tc>
          <w:tcPr>
            <w:tcW w:w="284" w:type="dxa"/>
          </w:tcPr>
          <w:p w14:paraId="7DFF025C" w14:textId="77777777" w:rsidR="009166E9" w:rsidRPr="00E9603C" w:rsidRDefault="009166E9">
            <w:pPr>
              <w:pStyle w:val="TAC"/>
              <w:rPr>
                <w:lang w:eastAsia="zh-CN"/>
              </w:rPr>
            </w:pPr>
          </w:p>
        </w:tc>
        <w:tc>
          <w:tcPr>
            <w:tcW w:w="284" w:type="dxa"/>
          </w:tcPr>
          <w:p w14:paraId="3B0A6FB2" w14:textId="77777777" w:rsidR="009166E9" w:rsidRPr="00E9603C" w:rsidRDefault="009166E9">
            <w:pPr>
              <w:pStyle w:val="TAC"/>
              <w:rPr>
                <w:lang w:eastAsia="zh-CN"/>
              </w:rPr>
            </w:pPr>
          </w:p>
        </w:tc>
        <w:tc>
          <w:tcPr>
            <w:tcW w:w="284" w:type="dxa"/>
          </w:tcPr>
          <w:p w14:paraId="1A6BC546" w14:textId="77777777" w:rsidR="009166E9" w:rsidRPr="00E9603C" w:rsidRDefault="009166E9">
            <w:pPr>
              <w:pStyle w:val="TAC"/>
              <w:rPr>
                <w:lang w:eastAsia="zh-CN"/>
              </w:rPr>
            </w:pPr>
          </w:p>
        </w:tc>
        <w:tc>
          <w:tcPr>
            <w:tcW w:w="454" w:type="dxa"/>
          </w:tcPr>
          <w:p w14:paraId="337BDE74" w14:textId="77777777" w:rsidR="009166E9" w:rsidRPr="00E9603C" w:rsidRDefault="009166E9">
            <w:pPr>
              <w:pStyle w:val="TAC"/>
              <w:rPr>
                <w:lang w:eastAsia="zh-CN"/>
              </w:rPr>
            </w:pPr>
          </w:p>
        </w:tc>
        <w:tc>
          <w:tcPr>
            <w:tcW w:w="454" w:type="dxa"/>
          </w:tcPr>
          <w:p w14:paraId="3211E1AE" w14:textId="77777777" w:rsidR="009166E9" w:rsidRPr="00E9603C" w:rsidRDefault="009166E9">
            <w:pPr>
              <w:pStyle w:val="TAC"/>
              <w:rPr>
                <w:lang w:eastAsia="zh-CN"/>
              </w:rPr>
            </w:pPr>
            <w:r w:rsidRPr="00E9603C">
              <w:rPr>
                <w:lang w:eastAsia="zh-CN"/>
              </w:rPr>
              <w:t>X</w:t>
            </w:r>
          </w:p>
        </w:tc>
        <w:tc>
          <w:tcPr>
            <w:tcW w:w="454" w:type="dxa"/>
          </w:tcPr>
          <w:p w14:paraId="730BAC5F" w14:textId="77777777" w:rsidR="009166E9" w:rsidRPr="00E9603C" w:rsidRDefault="009166E9">
            <w:pPr>
              <w:pStyle w:val="TAC"/>
              <w:rPr>
                <w:lang w:eastAsia="zh-CN"/>
              </w:rPr>
            </w:pPr>
          </w:p>
        </w:tc>
        <w:tc>
          <w:tcPr>
            <w:tcW w:w="454" w:type="dxa"/>
          </w:tcPr>
          <w:p w14:paraId="21E0A263" w14:textId="77777777" w:rsidR="009166E9" w:rsidRPr="00E9603C" w:rsidRDefault="009166E9">
            <w:pPr>
              <w:pStyle w:val="TAC"/>
              <w:rPr>
                <w:lang w:eastAsia="zh-CN"/>
              </w:rPr>
            </w:pPr>
          </w:p>
        </w:tc>
        <w:tc>
          <w:tcPr>
            <w:tcW w:w="454" w:type="dxa"/>
          </w:tcPr>
          <w:p w14:paraId="41C27CC4" w14:textId="77777777" w:rsidR="009166E9" w:rsidRPr="00E9603C" w:rsidRDefault="009166E9">
            <w:pPr>
              <w:pStyle w:val="TAC"/>
              <w:rPr>
                <w:lang w:eastAsia="zh-CN"/>
              </w:rPr>
            </w:pPr>
          </w:p>
        </w:tc>
        <w:tc>
          <w:tcPr>
            <w:tcW w:w="454" w:type="dxa"/>
          </w:tcPr>
          <w:p w14:paraId="5D394C02" w14:textId="77777777" w:rsidR="009166E9" w:rsidRPr="00E9603C" w:rsidRDefault="009166E9">
            <w:pPr>
              <w:pStyle w:val="TAC"/>
              <w:rPr>
                <w:lang w:eastAsia="zh-CN"/>
              </w:rPr>
            </w:pPr>
          </w:p>
        </w:tc>
        <w:tc>
          <w:tcPr>
            <w:tcW w:w="454" w:type="dxa"/>
          </w:tcPr>
          <w:p w14:paraId="7A25DCA3" w14:textId="77777777" w:rsidR="009166E9" w:rsidRPr="00E9603C" w:rsidRDefault="009166E9">
            <w:pPr>
              <w:pStyle w:val="TAC"/>
              <w:rPr>
                <w:lang w:eastAsia="zh-CN"/>
              </w:rPr>
            </w:pPr>
          </w:p>
        </w:tc>
        <w:tc>
          <w:tcPr>
            <w:tcW w:w="454" w:type="dxa"/>
          </w:tcPr>
          <w:p w14:paraId="198E5958" w14:textId="77777777" w:rsidR="009166E9" w:rsidRPr="00E9603C" w:rsidRDefault="009166E9">
            <w:pPr>
              <w:pStyle w:val="TAC"/>
              <w:rPr>
                <w:lang w:eastAsia="zh-CN"/>
              </w:rPr>
            </w:pPr>
          </w:p>
        </w:tc>
        <w:tc>
          <w:tcPr>
            <w:tcW w:w="454" w:type="dxa"/>
          </w:tcPr>
          <w:p w14:paraId="05064FD3" w14:textId="77777777" w:rsidR="009166E9" w:rsidRPr="00E9603C" w:rsidRDefault="009166E9">
            <w:pPr>
              <w:pStyle w:val="TAC"/>
              <w:rPr>
                <w:lang w:eastAsia="zh-CN"/>
              </w:rPr>
            </w:pPr>
          </w:p>
        </w:tc>
        <w:tc>
          <w:tcPr>
            <w:tcW w:w="454" w:type="dxa"/>
          </w:tcPr>
          <w:p w14:paraId="5E3116BC" w14:textId="77777777" w:rsidR="009166E9" w:rsidRPr="00E9603C" w:rsidRDefault="009166E9">
            <w:pPr>
              <w:pStyle w:val="TAC"/>
              <w:rPr>
                <w:lang w:eastAsia="zh-CN"/>
              </w:rPr>
            </w:pPr>
          </w:p>
        </w:tc>
        <w:tc>
          <w:tcPr>
            <w:tcW w:w="454" w:type="dxa"/>
          </w:tcPr>
          <w:p w14:paraId="1C421645" w14:textId="77777777" w:rsidR="009166E9" w:rsidRPr="00E9603C" w:rsidRDefault="009166E9">
            <w:pPr>
              <w:pStyle w:val="TAC"/>
              <w:rPr>
                <w:lang w:eastAsia="zh-CN"/>
              </w:rPr>
            </w:pPr>
          </w:p>
        </w:tc>
        <w:tc>
          <w:tcPr>
            <w:tcW w:w="454" w:type="dxa"/>
          </w:tcPr>
          <w:p w14:paraId="2E5D2517" w14:textId="77777777" w:rsidR="009166E9" w:rsidRPr="00E9603C" w:rsidRDefault="009166E9">
            <w:pPr>
              <w:pStyle w:val="TAC"/>
              <w:rPr>
                <w:lang w:eastAsia="zh-CN"/>
              </w:rPr>
            </w:pPr>
          </w:p>
        </w:tc>
      </w:tr>
      <w:tr w:rsidR="009166E9" w:rsidRPr="00E9603C" w14:paraId="310D8CC7" w14:textId="77777777">
        <w:trPr>
          <w:cantSplit/>
          <w:trHeight w:val="191"/>
        </w:trPr>
        <w:tc>
          <w:tcPr>
            <w:tcW w:w="1215" w:type="dxa"/>
            <w:vAlign w:val="center"/>
          </w:tcPr>
          <w:p w14:paraId="21AF795B" w14:textId="77777777" w:rsidR="009166E9" w:rsidRPr="00E9603C" w:rsidRDefault="009166E9">
            <w:pPr>
              <w:pStyle w:val="TAC"/>
              <w:rPr>
                <w:lang w:eastAsia="zh-CN"/>
              </w:rPr>
            </w:pPr>
            <w:r w:rsidRPr="00E9603C">
              <w:rPr>
                <w:lang w:eastAsia="zh-CN"/>
              </w:rPr>
              <w:t>37</w:t>
            </w:r>
          </w:p>
        </w:tc>
        <w:tc>
          <w:tcPr>
            <w:tcW w:w="284" w:type="dxa"/>
            <w:vAlign w:val="center"/>
          </w:tcPr>
          <w:p w14:paraId="63CF5B91" w14:textId="77777777" w:rsidR="009166E9" w:rsidRPr="00E9603C" w:rsidRDefault="009166E9">
            <w:pPr>
              <w:pStyle w:val="TAC"/>
              <w:rPr>
                <w:lang w:eastAsia="zh-CN"/>
              </w:rPr>
            </w:pPr>
          </w:p>
        </w:tc>
        <w:tc>
          <w:tcPr>
            <w:tcW w:w="284" w:type="dxa"/>
            <w:vAlign w:val="center"/>
          </w:tcPr>
          <w:p w14:paraId="24F8BCC5" w14:textId="77777777" w:rsidR="009166E9" w:rsidRPr="00E9603C" w:rsidRDefault="009166E9">
            <w:pPr>
              <w:pStyle w:val="TAC"/>
              <w:rPr>
                <w:lang w:eastAsia="zh-CN"/>
              </w:rPr>
            </w:pPr>
          </w:p>
        </w:tc>
        <w:tc>
          <w:tcPr>
            <w:tcW w:w="284" w:type="dxa"/>
            <w:vAlign w:val="center"/>
          </w:tcPr>
          <w:p w14:paraId="756E850A" w14:textId="77777777" w:rsidR="009166E9" w:rsidRPr="00E9603C" w:rsidRDefault="009166E9">
            <w:pPr>
              <w:pStyle w:val="TAC"/>
              <w:rPr>
                <w:lang w:eastAsia="zh-CN"/>
              </w:rPr>
            </w:pPr>
          </w:p>
        </w:tc>
        <w:tc>
          <w:tcPr>
            <w:tcW w:w="284" w:type="dxa"/>
          </w:tcPr>
          <w:p w14:paraId="2BF2C8AB" w14:textId="77777777" w:rsidR="009166E9" w:rsidRPr="00E9603C" w:rsidRDefault="009166E9">
            <w:pPr>
              <w:pStyle w:val="TAC"/>
              <w:rPr>
                <w:lang w:eastAsia="zh-CN"/>
              </w:rPr>
            </w:pPr>
          </w:p>
        </w:tc>
        <w:tc>
          <w:tcPr>
            <w:tcW w:w="284" w:type="dxa"/>
          </w:tcPr>
          <w:p w14:paraId="1C0921AA" w14:textId="77777777" w:rsidR="009166E9" w:rsidRPr="00E9603C" w:rsidRDefault="009166E9">
            <w:pPr>
              <w:pStyle w:val="TAC"/>
              <w:rPr>
                <w:lang w:eastAsia="zh-CN"/>
              </w:rPr>
            </w:pPr>
          </w:p>
        </w:tc>
        <w:tc>
          <w:tcPr>
            <w:tcW w:w="284" w:type="dxa"/>
          </w:tcPr>
          <w:p w14:paraId="255D2C8F" w14:textId="77777777" w:rsidR="009166E9" w:rsidRPr="00E9603C" w:rsidRDefault="009166E9">
            <w:pPr>
              <w:pStyle w:val="TAC"/>
              <w:rPr>
                <w:lang w:eastAsia="zh-CN"/>
              </w:rPr>
            </w:pPr>
          </w:p>
        </w:tc>
        <w:tc>
          <w:tcPr>
            <w:tcW w:w="284" w:type="dxa"/>
          </w:tcPr>
          <w:p w14:paraId="02832D77" w14:textId="77777777" w:rsidR="009166E9" w:rsidRPr="00E9603C" w:rsidRDefault="009166E9">
            <w:pPr>
              <w:pStyle w:val="TAC"/>
              <w:rPr>
                <w:lang w:eastAsia="zh-CN"/>
              </w:rPr>
            </w:pPr>
          </w:p>
        </w:tc>
        <w:tc>
          <w:tcPr>
            <w:tcW w:w="284" w:type="dxa"/>
          </w:tcPr>
          <w:p w14:paraId="7D73D497" w14:textId="77777777" w:rsidR="009166E9" w:rsidRPr="00E9603C" w:rsidRDefault="009166E9">
            <w:pPr>
              <w:pStyle w:val="TAC"/>
              <w:rPr>
                <w:lang w:eastAsia="zh-CN"/>
              </w:rPr>
            </w:pPr>
          </w:p>
        </w:tc>
        <w:tc>
          <w:tcPr>
            <w:tcW w:w="284" w:type="dxa"/>
          </w:tcPr>
          <w:p w14:paraId="5FAFA50F" w14:textId="77777777" w:rsidR="009166E9" w:rsidRPr="00E9603C" w:rsidRDefault="009166E9">
            <w:pPr>
              <w:pStyle w:val="TAC"/>
              <w:rPr>
                <w:lang w:eastAsia="zh-CN"/>
              </w:rPr>
            </w:pPr>
          </w:p>
        </w:tc>
        <w:tc>
          <w:tcPr>
            <w:tcW w:w="454" w:type="dxa"/>
          </w:tcPr>
          <w:p w14:paraId="705C191F" w14:textId="77777777" w:rsidR="009166E9" w:rsidRPr="00E9603C" w:rsidRDefault="009166E9">
            <w:pPr>
              <w:pStyle w:val="TAC"/>
              <w:rPr>
                <w:lang w:eastAsia="zh-CN"/>
              </w:rPr>
            </w:pPr>
          </w:p>
        </w:tc>
        <w:tc>
          <w:tcPr>
            <w:tcW w:w="454" w:type="dxa"/>
          </w:tcPr>
          <w:p w14:paraId="183CB0F3" w14:textId="77777777" w:rsidR="009166E9" w:rsidRPr="00E9603C" w:rsidRDefault="009166E9">
            <w:pPr>
              <w:pStyle w:val="TAC"/>
              <w:rPr>
                <w:lang w:eastAsia="zh-CN"/>
              </w:rPr>
            </w:pPr>
            <w:r w:rsidRPr="00E9603C">
              <w:rPr>
                <w:lang w:eastAsia="zh-CN"/>
              </w:rPr>
              <w:t>X</w:t>
            </w:r>
          </w:p>
        </w:tc>
        <w:tc>
          <w:tcPr>
            <w:tcW w:w="454" w:type="dxa"/>
          </w:tcPr>
          <w:p w14:paraId="6B5D2953" w14:textId="77777777" w:rsidR="009166E9" w:rsidRPr="00E9603C" w:rsidRDefault="009166E9">
            <w:pPr>
              <w:pStyle w:val="TAC"/>
              <w:rPr>
                <w:lang w:eastAsia="zh-CN"/>
              </w:rPr>
            </w:pPr>
          </w:p>
        </w:tc>
        <w:tc>
          <w:tcPr>
            <w:tcW w:w="454" w:type="dxa"/>
          </w:tcPr>
          <w:p w14:paraId="70074731"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62430E52" w14:textId="77777777" w:rsidR="009166E9" w:rsidRPr="00E9603C" w:rsidRDefault="009166E9">
            <w:pPr>
              <w:pStyle w:val="TAC"/>
              <w:rPr>
                <w:lang w:eastAsia="zh-CN"/>
              </w:rPr>
            </w:pPr>
          </w:p>
        </w:tc>
        <w:tc>
          <w:tcPr>
            <w:tcW w:w="454" w:type="dxa"/>
          </w:tcPr>
          <w:p w14:paraId="418952CE" w14:textId="77777777" w:rsidR="009166E9" w:rsidRPr="00E9603C" w:rsidRDefault="009166E9">
            <w:pPr>
              <w:pStyle w:val="TAC"/>
              <w:rPr>
                <w:lang w:eastAsia="zh-CN"/>
              </w:rPr>
            </w:pPr>
          </w:p>
        </w:tc>
        <w:tc>
          <w:tcPr>
            <w:tcW w:w="454" w:type="dxa"/>
          </w:tcPr>
          <w:p w14:paraId="4C3A7BB5" w14:textId="77777777" w:rsidR="009166E9" w:rsidRPr="00E9603C" w:rsidRDefault="009166E9">
            <w:pPr>
              <w:pStyle w:val="TAC"/>
              <w:rPr>
                <w:lang w:eastAsia="zh-CN"/>
              </w:rPr>
            </w:pPr>
          </w:p>
        </w:tc>
        <w:tc>
          <w:tcPr>
            <w:tcW w:w="454" w:type="dxa"/>
          </w:tcPr>
          <w:p w14:paraId="7AA8A48B" w14:textId="77777777" w:rsidR="009166E9" w:rsidRPr="00E9603C" w:rsidRDefault="009166E9">
            <w:pPr>
              <w:pStyle w:val="TAC"/>
              <w:rPr>
                <w:lang w:eastAsia="zh-CN"/>
              </w:rPr>
            </w:pPr>
          </w:p>
        </w:tc>
        <w:tc>
          <w:tcPr>
            <w:tcW w:w="454" w:type="dxa"/>
          </w:tcPr>
          <w:p w14:paraId="32BD67E0" w14:textId="77777777" w:rsidR="009166E9" w:rsidRPr="00E9603C" w:rsidRDefault="009166E9">
            <w:pPr>
              <w:pStyle w:val="TAC"/>
              <w:rPr>
                <w:lang w:eastAsia="zh-CN"/>
              </w:rPr>
            </w:pPr>
          </w:p>
        </w:tc>
        <w:tc>
          <w:tcPr>
            <w:tcW w:w="454" w:type="dxa"/>
          </w:tcPr>
          <w:p w14:paraId="2746CE20" w14:textId="77777777" w:rsidR="009166E9" w:rsidRPr="00E9603C" w:rsidRDefault="009166E9">
            <w:pPr>
              <w:pStyle w:val="TAC"/>
              <w:rPr>
                <w:lang w:eastAsia="zh-CN"/>
              </w:rPr>
            </w:pPr>
          </w:p>
        </w:tc>
        <w:tc>
          <w:tcPr>
            <w:tcW w:w="454" w:type="dxa"/>
          </w:tcPr>
          <w:p w14:paraId="625E5B9E" w14:textId="77777777" w:rsidR="009166E9" w:rsidRPr="00E9603C" w:rsidRDefault="009166E9">
            <w:pPr>
              <w:pStyle w:val="TAC"/>
              <w:rPr>
                <w:lang w:eastAsia="zh-CN"/>
              </w:rPr>
            </w:pPr>
          </w:p>
        </w:tc>
        <w:tc>
          <w:tcPr>
            <w:tcW w:w="454" w:type="dxa"/>
          </w:tcPr>
          <w:p w14:paraId="58EDACDD" w14:textId="77777777" w:rsidR="009166E9" w:rsidRPr="00E9603C" w:rsidRDefault="009166E9">
            <w:pPr>
              <w:pStyle w:val="TAC"/>
              <w:rPr>
                <w:lang w:eastAsia="zh-CN"/>
              </w:rPr>
            </w:pPr>
          </w:p>
        </w:tc>
      </w:tr>
      <w:tr w:rsidR="009166E9" w:rsidRPr="00E9603C" w14:paraId="187B6B8D" w14:textId="77777777">
        <w:trPr>
          <w:cantSplit/>
          <w:trHeight w:val="191"/>
        </w:trPr>
        <w:tc>
          <w:tcPr>
            <w:tcW w:w="1215" w:type="dxa"/>
            <w:vAlign w:val="center"/>
          </w:tcPr>
          <w:p w14:paraId="6FDE76BF" w14:textId="77777777" w:rsidR="009166E9" w:rsidRPr="00E9603C" w:rsidRDefault="009166E9">
            <w:pPr>
              <w:pStyle w:val="TAC"/>
              <w:rPr>
                <w:lang w:eastAsia="zh-CN"/>
              </w:rPr>
            </w:pPr>
            <w:r w:rsidRPr="00E9603C">
              <w:rPr>
                <w:lang w:eastAsia="zh-CN"/>
              </w:rPr>
              <w:t>38</w:t>
            </w:r>
          </w:p>
        </w:tc>
        <w:tc>
          <w:tcPr>
            <w:tcW w:w="284" w:type="dxa"/>
            <w:vAlign w:val="center"/>
          </w:tcPr>
          <w:p w14:paraId="447E7007" w14:textId="77777777" w:rsidR="009166E9" w:rsidRPr="00E9603C" w:rsidRDefault="009166E9">
            <w:pPr>
              <w:pStyle w:val="TAC"/>
              <w:rPr>
                <w:lang w:eastAsia="zh-CN"/>
              </w:rPr>
            </w:pPr>
          </w:p>
        </w:tc>
        <w:tc>
          <w:tcPr>
            <w:tcW w:w="284" w:type="dxa"/>
            <w:vAlign w:val="center"/>
          </w:tcPr>
          <w:p w14:paraId="419C9316" w14:textId="77777777" w:rsidR="009166E9" w:rsidRPr="00E9603C" w:rsidRDefault="009166E9">
            <w:pPr>
              <w:pStyle w:val="TAC"/>
              <w:rPr>
                <w:lang w:eastAsia="zh-CN"/>
              </w:rPr>
            </w:pPr>
          </w:p>
        </w:tc>
        <w:tc>
          <w:tcPr>
            <w:tcW w:w="284" w:type="dxa"/>
            <w:vAlign w:val="center"/>
          </w:tcPr>
          <w:p w14:paraId="2EC384F7" w14:textId="77777777" w:rsidR="009166E9" w:rsidRPr="00E9603C" w:rsidRDefault="009166E9">
            <w:pPr>
              <w:pStyle w:val="TAC"/>
              <w:rPr>
                <w:lang w:eastAsia="zh-CN"/>
              </w:rPr>
            </w:pPr>
          </w:p>
        </w:tc>
        <w:tc>
          <w:tcPr>
            <w:tcW w:w="284" w:type="dxa"/>
          </w:tcPr>
          <w:p w14:paraId="1DD0C6A2" w14:textId="77777777" w:rsidR="009166E9" w:rsidRPr="00E9603C" w:rsidRDefault="009166E9">
            <w:pPr>
              <w:pStyle w:val="TAC"/>
              <w:rPr>
                <w:lang w:eastAsia="zh-CN"/>
              </w:rPr>
            </w:pPr>
          </w:p>
        </w:tc>
        <w:tc>
          <w:tcPr>
            <w:tcW w:w="284" w:type="dxa"/>
          </w:tcPr>
          <w:p w14:paraId="6D60F297" w14:textId="77777777" w:rsidR="009166E9" w:rsidRPr="00E9603C" w:rsidRDefault="009166E9">
            <w:pPr>
              <w:pStyle w:val="TAC"/>
              <w:rPr>
                <w:lang w:eastAsia="zh-CN"/>
              </w:rPr>
            </w:pPr>
          </w:p>
        </w:tc>
        <w:tc>
          <w:tcPr>
            <w:tcW w:w="284" w:type="dxa"/>
          </w:tcPr>
          <w:p w14:paraId="3B477E78" w14:textId="77777777" w:rsidR="009166E9" w:rsidRPr="00E9603C" w:rsidRDefault="009166E9">
            <w:pPr>
              <w:pStyle w:val="TAC"/>
              <w:rPr>
                <w:lang w:eastAsia="zh-CN"/>
              </w:rPr>
            </w:pPr>
          </w:p>
        </w:tc>
        <w:tc>
          <w:tcPr>
            <w:tcW w:w="284" w:type="dxa"/>
          </w:tcPr>
          <w:p w14:paraId="40CBA5EC" w14:textId="77777777" w:rsidR="009166E9" w:rsidRPr="00E9603C" w:rsidRDefault="009166E9">
            <w:pPr>
              <w:pStyle w:val="TAC"/>
              <w:rPr>
                <w:lang w:eastAsia="zh-CN"/>
              </w:rPr>
            </w:pPr>
          </w:p>
        </w:tc>
        <w:tc>
          <w:tcPr>
            <w:tcW w:w="284" w:type="dxa"/>
          </w:tcPr>
          <w:p w14:paraId="5FA930E4" w14:textId="77777777" w:rsidR="009166E9" w:rsidRPr="00E9603C" w:rsidRDefault="009166E9">
            <w:pPr>
              <w:pStyle w:val="TAC"/>
              <w:rPr>
                <w:lang w:eastAsia="zh-CN"/>
              </w:rPr>
            </w:pPr>
          </w:p>
        </w:tc>
        <w:tc>
          <w:tcPr>
            <w:tcW w:w="284" w:type="dxa"/>
          </w:tcPr>
          <w:p w14:paraId="78C572B7" w14:textId="77777777" w:rsidR="009166E9" w:rsidRPr="00E9603C" w:rsidRDefault="009166E9">
            <w:pPr>
              <w:pStyle w:val="TAC"/>
              <w:rPr>
                <w:lang w:eastAsia="zh-CN"/>
              </w:rPr>
            </w:pPr>
          </w:p>
        </w:tc>
        <w:tc>
          <w:tcPr>
            <w:tcW w:w="454" w:type="dxa"/>
          </w:tcPr>
          <w:p w14:paraId="49CED928" w14:textId="77777777" w:rsidR="009166E9" w:rsidRPr="00E9603C" w:rsidRDefault="009166E9">
            <w:pPr>
              <w:pStyle w:val="TAC"/>
              <w:rPr>
                <w:lang w:eastAsia="zh-CN"/>
              </w:rPr>
            </w:pPr>
          </w:p>
        </w:tc>
        <w:tc>
          <w:tcPr>
            <w:tcW w:w="454" w:type="dxa"/>
          </w:tcPr>
          <w:p w14:paraId="1F6DA4FB" w14:textId="77777777" w:rsidR="009166E9" w:rsidRPr="00E9603C" w:rsidRDefault="009166E9">
            <w:pPr>
              <w:pStyle w:val="TAC"/>
              <w:rPr>
                <w:lang w:eastAsia="zh-CN"/>
              </w:rPr>
            </w:pPr>
            <w:r w:rsidRPr="00E9603C">
              <w:rPr>
                <w:lang w:eastAsia="zh-CN"/>
              </w:rPr>
              <w:t>X</w:t>
            </w:r>
          </w:p>
        </w:tc>
        <w:tc>
          <w:tcPr>
            <w:tcW w:w="454" w:type="dxa"/>
          </w:tcPr>
          <w:p w14:paraId="4C5EF5AB" w14:textId="77777777" w:rsidR="009166E9" w:rsidRPr="00E9603C" w:rsidRDefault="009166E9">
            <w:pPr>
              <w:pStyle w:val="TAC"/>
              <w:rPr>
                <w:lang w:eastAsia="zh-CN"/>
              </w:rPr>
            </w:pPr>
          </w:p>
        </w:tc>
        <w:tc>
          <w:tcPr>
            <w:tcW w:w="454" w:type="dxa"/>
          </w:tcPr>
          <w:p w14:paraId="72037BB5" w14:textId="77777777" w:rsidR="009166E9" w:rsidRPr="00E9603C" w:rsidRDefault="009166E9">
            <w:pPr>
              <w:pStyle w:val="TAC"/>
              <w:rPr>
                <w:lang w:eastAsia="zh-CN"/>
              </w:rPr>
            </w:pPr>
          </w:p>
        </w:tc>
        <w:tc>
          <w:tcPr>
            <w:tcW w:w="454" w:type="dxa"/>
          </w:tcPr>
          <w:p w14:paraId="0AADBFC0" w14:textId="77777777" w:rsidR="009166E9" w:rsidRPr="00E9603C" w:rsidRDefault="009166E9">
            <w:pPr>
              <w:pStyle w:val="TAC"/>
              <w:rPr>
                <w:lang w:eastAsia="zh-CN"/>
              </w:rPr>
            </w:pPr>
          </w:p>
        </w:tc>
        <w:tc>
          <w:tcPr>
            <w:tcW w:w="454" w:type="dxa"/>
          </w:tcPr>
          <w:p w14:paraId="46A1D8EE" w14:textId="77777777" w:rsidR="009166E9" w:rsidRPr="00E9603C" w:rsidRDefault="009166E9">
            <w:pPr>
              <w:pStyle w:val="TAC"/>
              <w:rPr>
                <w:lang w:eastAsia="zh-CN"/>
              </w:rPr>
            </w:pPr>
          </w:p>
        </w:tc>
        <w:tc>
          <w:tcPr>
            <w:tcW w:w="454" w:type="dxa"/>
          </w:tcPr>
          <w:p w14:paraId="4A0BF46F" w14:textId="77777777" w:rsidR="009166E9" w:rsidRPr="00E9603C" w:rsidRDefault="009166E9">
            <w:pPr>
              <w:pStyle w:val="TAC"/>
              <w:rPr>
                <w:lang w:eastAsia="zh-CN"/>
              </w:rPr>
            </w:pPr>
          </w:p>
        </w:tc>
        <w:tc>
          <w:tcPr>
            <w:tcW w:w="454" w:type="dxa"/>
          </w:tcPr>
          <w:p w14:paraId="47AD1539" w14:textId="77777777" w:rsidR="009166E9" w:rsidRPr="00E9603C" w:rsidRDefault="009166E9">
            <w:pPr>
              <w:pStyle w:val="TAC"/>
              <w:rPr>
                <w:lang w:eastAsia="zh-CN"/>
              </w:rPr>
            </w:pPr>
          </w:p>
        </w:tc>
        <w:tc>
          <w:tcPr>
            <w:tcW w:w="454" w:type="dxa"/>
          </w:tcPr>
          <w:p w14:paraId="56140FCF" w14:textId="77777777" w:rsidR="009166E9" w:rsidRPr="00E9603C" w:rsidRDefault="009166E9">
            <w:pPr>
              <w:pStyle w:val="TAC"/>
              <w:rPr>
                <w:lang w:eastAsia="zh-CN"/>
              </w:rPr>
            </w:pPr>
            <w:r w:rsidRPr="00E9603C">
              <w:rPr>
                <w:lang w:eastAsia="zh-CN"/>
              </w:rPr>
              <w:t>X</w:t>
            </w:r>
          </w:p>
        </w:tc>
        <w:tc>
          <w:tcPr>
            <w:tcW w:w="454" w:type="dxa"/>
          </w:tcPr>
          <w:p w14:paraId="5AAF6BD0" w14:textId="77777777" w:rsidR="009166E9" w:rsidRPr="00E9603C" w:rsidRDefault="009166E9">
            <w:pPr>
              <w:pStyle w:val="TAC"/>
              <w:rPr>
                <w:lang w:eastAsia="zh-CN"/>
              </w:rPr>
            </w:pPr>
          </w:p>
        </w:tc>
        <w:tc>
          <w:tcPr>
            <w:tcW w:w="454" w:type="dxa"/>
          </w:tcPr>
          <w:p w14:paraId="16C7EED2" w14:textId="77777777" w:rsidR="009166E9" w:rsidRPr="00E9603C" w:rsidRDefault="009166E9">
            <w:pPr>
              <w:pStyle w:val="TAC"/>
              <w:rPr>
                <w:lang w:eastAsia="zh-CN"/>
              </w:rPr>
            </w:pPr>
          </w:p>
        </w:tc>
        <w:tc>
          <w:tcPr>
            <w:tcW w:w="454" w:type="dxa"/>
          </w:tcPr>
          <w:p w14:paraId="0F21A31E" w14:textId="77777777" w:rsidR="009166E9" w:rsidRPr="00E9603C" w:rsidRDefault="009166E9">
            <w:pPr>
              <w:pStyle w:val="TAC"/>
              <w:rPr>
                <w:lang w:eastAsia="zh-CN"/>
              </w:rPr>
            </w:pPr>
          </w:p>
        </w:tc>
      </w:tr>
      <w:tr w:rsidR="009166E9" w:rsidRPr="00E9603C" w14:paraId="3BCE41DA" w14:textId="77777777">
        <w:trPr>
          <w:cantSplit/>
          <w:trHeight w:val="191"/>
        </w:trPr>
        <w:tc>
          <w:tcPr>
            <w:tcW w:w="1215" w:type="dxa"/>
            <w:vAlign w:val="center"/>
          </w:tcPr>
          <w:p w14:paraId="51D9B5CC" w14:textId="77777777" w:rsidR="009166E9" w:rsidRPr="00E9603C" w:rsidRDefault="009166E9">
            <w:pPr>
              <w:pStyle w:val="TAC"/>
              <w:rPr>
                <w:lang w:eastAsia="zh-CN"/>
              </w:rPr>
            </w:pPr>
            <w:r w:rsidRPr="00E9603C">
              <w:rPr>
                <w:lang w:eastAsia="zh-CN"/>
              </w:rPr>
              <w:t>39</w:t>
            </w:r>
          </w:p>
        </w:tc>
        <w:tc>
          <w:tcPr>
            <w:tcW w:w="284" w:type="dxa"/>
            <w:vAlign w:val="center"/>
          </w:tcPr>
          <w:p w14:paraId="28202814" w14:textId="77777777" w:rsidR="009166E9" w:rsidRPr="00E9603C" w:rsidRDefault="009166E9">
            <w:pPr>
              <w:pStyle w:val="TAC"/>
              <w:rPr>
                <w:lang w:eastAsia="zh-CN"/>
              </w:rPr>
            </w:pPr>
            <w:r w:rsidRPr="00E9603C">
              <w:rPr>
                <w:lang w:eastAsia="zh-CN"/>
              </w:rPr>
              <w:t>X</w:t>
            </w:r>
          </w:p>
        </w:tc>
        <w:tc>
          <w:tcPr>
            <w:tcW w:w="284" w:type="dxa"/>
            <w:vAlign w:val="center"/>
          </w:tcPr>
          <w:p w14:paraId="74AE605A" w14:textId="77777777" w:rsidR="009166E9" w:rsidRPr="00E9603C" w:rsidRDefault="009166E9">
            <w:pPr>
              <w:pStyle w:val="TAC"/>
              <w:rPr>
                <w:lang w:eastAsia="zh-CN"/>
              </w:rPr>
            </w:pPr>
            <w:r w:rsidRPr="00E9603C">
              <w:rPr>
                <w:lang w:eastAsia="zh-CN"/>
              </w:rPr>
              <w:t>X</w:t>
            </w:r>
          </w:p>
        </w:tc>
        <w:tc>
          <w:tcPr>
            <w:tcW w:w="284" w:type="dxa"/>
            <w:vAlign w:val="center"/>
          </w:tcPr>
          <w:p w14:paraId="60B35BC6" w14:textId="77777777" w:rsidR="009166E9" w:rsidRPr="00E9603C" w:rsidRDefault="009166E9">
            <w:pPr>
              <w:pStyle w:val="TAC"/>
              <w:rPr>
                <w:lang w:eastAsia="zh-CN"/>
              </w:rPr>
            </w:pPr>
          </w:p>
        </w:tc>
        <w:tc>
          <w:tcPr>
            <w:tcW w:w="284" w:type="dxa"/>
          </w:tcPr>
          <w:p w14:paraId="5BD4972A" w14:textId="77777777" w:rsidR="009166E9" w:rsidRPr="00E9603C" w:rsidRDefault="009166E9">
            <w:pPr>
              <w:pStyle w:val="TAC"/>
              <w:rPr>
                <w:lang w:eastAsia="zh-CN"/>
              </w:rPr>
            </w:pPr>
          </w:p>
        </w:tc>
        <w:tc>
          <w:tcPr>
            <w:tcW w:w="284" w:type="dxa"/>
          </w:tcPr>
          <w:p w14:paraId="05B8171B" w14:textId="77777777" w:rsidR="009166E9" w:rsidRPr="00E9603C" w:rsidRDefault="009166E9">
            <w:pPr>
              <w:pStyle w:val="TAC"/>
              <w:rPr>
                <w:lang w:eastAsia="zh-CN"/>
              </w:rPr>
            </w:pPr>
          </w:p>
        </w:tc>
        <w:tc>
          <w:tcPr>
            <w:tcW w:w="284" w:type="dxa"/>
          </w:tcPr>
          <w:p w14:paraId="025B090E" w14:textId="77777777" w:rsidR="009166E9" w:rsidRPr="00E9603C" w:rsidRDefault="009166E9">
            <w:pPr>
              <w:pStyle w:val="TAC"/>
              <w:rPr>
                <w:lang w:eastAsia="zh-CN"/>
              </w:rPr>
            </w:pPr>
          </w:p>
        </w:tc>
        <w:tc>
          <w:tcPr>
            <w:tcW w:w="284" w:type="dxa"/>
          </w:tcPr>
          <w:p w14:paraId="797711EF" w14:textId="77777777" w:rsidR="009166E9" w:rsidRPr="00E9603C" w:rsidRDefault="009166E9">
            <w:pPr>
              <w:pStyle w:val="TAC"/>
              <w:rPr>
                <w:lang w:eastAsia="zh-CN"/>
              </w:rPr>
            </w:pPr>
          </w:p>
        </w:tc>
        <w:tc>
          <w:tcPr>
            <w:tcW w:w="284" w:type="dxa"/>
          </w:tcPr>
          <w:p w14:paraId="67F7F257" w14:textId="77777777" w:rsidR="009166E9" w:rsidRPr="00E9603C" w:rsidRDefault="009166E9">
            <w:pPr>
              <w:pStyle w:val="TAC"/>
              <w:rPr>
                <w:lang w:eastAsia="zh-CN"/>
              </w:rPr>
            </w:pPr>
          </w:p>
        </w:tc>
        <w:tc>
          <w:tcPr>
            <w:tcW w:w="284" w:type="dxa"/>
          </w:tcPr>
          <w:p w14:paraId="2E18CF65" w14:textId="77777777" w:rsidR="009166E9" w:rsidRPr="00E9603C" w:rsidRDefault="009166E9">
            <w:pPr>
              <w:pStyle w:val="TAC"/>
              <w:rPr>
                <w:lang w:eastAsia="zh-CN"/>
              </w:rPr>
            </w:pPr>
          </w:p>
        </w:tc>
        <w:tc>
          <w:tcPr>
            <w:tcW w:w="454" w:type="dxa"/>
          </w:tcPr>
          <w:p w14:paraId="08D91CBA" w14:textId="77777777" w:rsidR="009166E9" w:rsidRPr="00E9603C" w:rsidRDefault="009166E9">
            <w:pPr>
              <w:pStyle w:val="TAC"/>
              <w:rPr>
                <w:lang w:eastAsia="zh-CN"/>
              </w:rPr>
            </w:pPr>
          </w:p>
        </w:tc>
        <w:tc>
          <w:tcPr>
            <w:tcW w:w="454" w:type="dxa"/>
          </w:tcPr>
          <w:p w14:paraId="0C2FC68B" w14:textId="77777777" w:rsidR="009166E9" w:rsidRPr="00E9603C" w:rsidRDefault="009166E9">
            <w:pPr>
              <w:pStyle w:val="TAC"/>
              <w:rPr>
                <w:lang w:eastAsia="zh-CN"/>
              </w:rPr>
            </w:pPr>
            <w:r w:rsidRPr="00E9603C">
              <w:rPr>
                <w:lang w:eastAsia="zh-CN"/>
              </w:rPr>
              <w:t>X</w:t>
            </w:r>
          </w:p>
        </w:tc>
        <w:tc>
          <w:tcPr>
            <w:tcW w:w="454" w:type="dxa"/>
          </w:tcPr>
          <w:p w14:paraId="1FE0741A" w14:textId="77777777" w:rsidR="009166E9" w:rsidRPr="00E9603C" w:rsidRDefault="009166E9">
            <w:pPr>
              <w:pStyle w:val="TAC"/>
              <w:rPr>
                <w:lang w:eastAsia="zh-CN"/>
              </w:rPr>
            </w:pPr>
          </w:p>
        </w:tc>
        <w:tc>
          <w:tcPr>
            <w:tcW w:w="454" w:type="dxa"/>
          </w:tcPr>
          <w:p w14:paraId="00D2C65E" w14:textId="77777777" w:rsidR="009166E9" w:rsidRPr="00E9603C" w:rsidRDefault="009166E9">
            <w:pPr>
              <w:pStyle w:val="TAC"/>
              <w:rPr>
                <w:lang w:eastAsia="zh-CN"/>
              </w:rPr>
            </w:pPr>
          </w:p>
        </w:tc>
        <w:tc>
          <w:tcPr>
            <w:tcW w:w="454" w:type="dxa"/>
          </w:tcPr>
          <w:p w14:paraId="3110AB1D" w14:textId="77777777" w:rsidR="009166E9" w:rsidRPr="00E9603C" w:rsidRDefault="009166E9">
            <w:pPr>
              <w:pStyle w:val="TAC"/>
              <w:rPr>
                <w:lang w:eastAsia="zh-CN"/>
              </w:rPr>
            </w:pPr>
          </w:p>
        </w:tc>
        <w:tc>
          <w:tcPr>
            <w:tcW w:w="454" w:type="dxa"/>
          </w:tcPr>
          <w:p w14:paraId="67813C65" w14:textId="77777777" w:rsidR="009166E9" w:rsidRPr="00E9603C" w:rsidRDefault="009166E9">
            <w:pPr>
              <w:pStyle w:val="TAC"/>
              <w:rPr>
                <w:lang w:eastAsia="zh-CN"/>
              </w:rPr>
            </w:pPr>
          </w:p>
        </w:tc>
        <w:tc>
          <w:tcPr>
            <w:tcW w:w="454" w:type="dxa"/>
          </w:tcPr>
          <w:p w14:paraId="63F6D142" w14:textId="77777777" w:rsidR="009166E9" w:rsidRPr="00E9603C" w:rsidRDefault="009166E9">
            <w:pPr>
              <w:pStyle w:val="TAC"/>
              <w:rPr>
                <w:lang w:eastAsia="zh-CN"/>
              </w:rPr>
            </w:pPr>
          </w:p>
        </w:tc>
        <w:tc>
          <w:tcPr>
            <w:tcW w:w="454" w:type="dxa"/>
          </w:tcPr>
          <w:p w14:paraId="0EC6BBFA" w14:textId="77777777" w:rsidR="009166E9" w:rsidRPr="00E9603C" w:rsidRDefault="009166E9">
            <w:pPr>
              <w:pStyle w:val="TAC"/>
              <w:rPr>
                <w:lang w:eastAsia="zh-CN"/>
              </w:rPr>
            </w:pPr>
          </w:p>
        </w:tc>
        <w:tc>
          <w:tcPr>
            <w:tcW w:w="454" w:type="dxa"/>
          </w:tcPr>
          <w:p w14:paraId="792627FB" w14:textId="77777777" w:rsidR="009166E9" w:rsidRPr="00E9603C" w:rsidRDefault="009166E9">
            <w:pPr>
              <w:pStyle w:val="TAC"/>
              <w:rPr>
                <w:lang w:eastAsia="zh-CN"/>
              </w:rPr>
            </w:pPr>
          </w:p>
        </w:tc>
        <w:tc>
          <w:tcPr>
            <w:tcW w:w="454" w:type="dxa"/>
          </w:tcPr>
          <w:p w14:paraId="47D8B0EF" w14:textId="77777777" w:rsidR="009166E9" w:rsidRPr="00E9603C" w:rsidRDefault="009166E9">
            <w:pPr>
              <w:pStyle w:val="TAC"/>
              <w:rPr>
                <w:lang w:eastAsia="zh-CN"/>
              </w:rPr>
            </w:pPr>
          </w:p>
        </w:tc>
        <w:tc>
          <w:tcPr>
            <w:tcW w:w="454" w:type="dxa"/>
          </w:tcPr>
          <w:p w14:paraId="5F089844" w14:textId="77777777" w:rsidR="009166E9" w:rsidRPr="00E9603C" w:rsidRDefault="009166E9">
            <w:pPr>
              <w:pStyle w:val="TAC"/>
              <w:rPr>
                <w:lang w:eastAsia="zh-CN"/>
              </w:rPr>
            </w:pPr>
          </w:p>
        </w:tc>
        <w:tc>
          <w:tcPr>
            <w:tcW w:w="454" w:type="dxa"/>
          </w:tcPr>
          <w:p w14:paraId="67C64191" w14:textId="77777777" w:rsidR="009166E9" w:rsidRPr="00E9603C" w:rsidRDefault="009166E9">
            <w:pPr>
              <w:pStyle w:val="TAC"/>
              <w:rPr>
                <w:lang w:eastAsia="zh-CN"/>
              </w:rPr>
            </w:pPr>
          </w:p>
        </w:tc>
      </w:tr>
      <w:tr w:rsidR="009166E9" w:rsidRPr="00E9603C" w14:paraId="3076B2E0" w14:textId="77777777">
        <w:trPr>
          <w:cantSplit/>
          <w:trHeight w:val="191"/>
        </w:trPr>
        <w:tc>
          <w:tcPr>
            <w:tcW w:w="1215" w:type="dxa"/>
            <w:vAlign w:val="center"/>
          </w:tcPr>
          <w:p w14:paraId="72C10A6E" w14:textId="77777777" w:rsidR="009166E9" w:rsidRPr="00E9603C" w:rsidRDefault="009166E9">
            <w:pPr>
              <w:pStyle w:val="TAC"/>
              <w:rPr>
                <w:lang w:eastAsia="zh-CN"/>
              </w:rPr>
            </w:pPr>
            <w:r w:rsidRPr="00E9603C">
              <w:rPr>
                <w:lang w:eastAsia="zh-CN"/>
              </w:rPr>
              <w:t>40</w:t>
            </w:r>
          </w:p>
        </w:tc>
        <w:tc>
          <w:tcPr>
            <w:tcW w:w="284" w:type="dxa"/>
            <w:vAlign w:val="center"/>
          </w:tcPr>
          <w:p w14:paraId="72BA0DAD" w14:textId="77777777" w:rsidR="009166E9" w:rsidRPr="00E9603C" w:rsidRDefault="009166E9">
            <w:pPr>
              <w:pStyle w:val="TAC"/>
              <w:rPr>
                <w:lang w:eastAsia="zh-CN"/>
              </w:rPr>
            </w:pPr>
          </w:p>
        </w:tc>
        <w:tc>
          <w:tcPr>
            <w:tcW w:w="284" w:type="dxa"/>
            <w:vAlign w:val="center"/>
          </w:tcPr>
          <w:p w14:paraId="66AB9F74" w14:textId="77777777" w:rsidR="009166E9" w:rsidRPr="00E9603C" w:rsidRDefault="009166E9">
            <w:pPr>
              <w:pStyle w:val="TAC"/>
              <w:rPr>
                <w:lang w:eastAsia="zh-CN"/>
              </w:rPr>
            </w:pPr>
          </w:p>
        </w:tc>
        <w:tc>
          <w:tcPr>
            <w:tcW w:w="284" w:type="dxa"/>
            <w:vAlign w:val="center"/>
          </w:tcPr>
          <w:p w14:paraId="61111DD9" w14:textId="77777777" w:rsidR="009166E9" w:rsidRPr="00E9603C" w:rsidRDefault="009166E9">
            <w:pPr>
              <w:pStyle w:val="TAC"/>
              <w:rPr>
                <w:lang w:eastAsia="zh-CN"/>
              </w:rPr>
            </w:pPr>
          </w:p>
        </w:tc>
        <w:tc>
          <w:tcPr>
            <w:tcW w:w="284" w:type="dxa"/>
          </w:tcPr>
          <w:p w14:paraId="68B2FF92" w14:textId="77777777" w:rsidR="009166E9" w:rsidRPr="00E9603C" w:rsidRDefault="009166E9">
            <w:pPr>
              <w:pStyle w:val="TAC"/>
              <w:rPr>
                <w:lang w:eastAsia="zh-CN"/>
              </w:rPr>
            </w:pPr>
          </w:p>
        </w:tc>
        <w:tc>
          <w:tcPr>
            <w:tcW w:w="284" w:type="dxa"/>
          </w:tcPr>
          <w:p w14:paraId="360379E7" w14:textId="77777777" w:rsidR="009166E9" w:rsidRPr="00E9603C" w:rsidRDefault="009166E9">
            <w:pPr>
              <w:pStyle w:val="TAC"/>
              <w:rPr>
                <w:lang w:eastAsia="zh-CN"/>
              </w:rPr>
            </w:pPr>
          </w:p>
        </w:tc>
        <w:tc>
          <w:tcPr>
            <w:tcW w:w="284" w:type="dxa"/>
          </w:tcPr>
          <w:p w14:paraId="3E68620B" w14:textId="77777777" w:rsidR="009166E9" w:rsidRPr="00E9603C" w:rsidRDefault="009166E9">
            <w:pPr>
              <w:pStyle w:val="TAC"/>
              <w:rPr>
                <w:lang w:eastAsia="zh-CN"/>
              </w:rPr>
            </w:pPr>
          </w:p>
        </w:tc>
        <w:tc>
          <w:tcPr>
            <w:tcW w:w="284" w:type="dxa"/>
          </w:tcPr>
          <w:p w14:paraId="458612A4" w14:textId="77777777" w:rsidR="009166E9" w:rsidRPr="00E9603C" w:rsidRDefault="009166E9">
            <w:pPr>
              <w:pStyle w:val="TAC"/>
              <w:rPr>
                <w:lang w:eastAsia="zh-CN"/>
              </w:rPr>
            </w:pPr>
          </w:p>
        </w:tc>
        <w:tc>
          <w:tcPr>
            <w:tcW w:w="284" w:type="dxa"/>
          </w:tcPr>
          <w:p w14:paraId="438604D4" w14:textId="77777777" w:rsidR="009166E9" w:rsidRPr="00E9603C" w:rsidRDefault="009166E9">
            <w:pPr>
              <w:pStyle w:val="TAC"/>
              <w:rPr>
                <w:lang w:eastAsia="zh-CN"/>
              </w:rPr>
            </w:pPr>
          </w:p>
        </w:tc>
        <w:tc>
          <w:tcPr>
            <w:tcW w:w="284" w:type="dxa"/>
          </w:tcPr>
          <w:p w14:paraId="07741E66" w14:textId="77777777" w:rsidR="009166E9" w:rsidRPr="00E9603C" w:rsidRDefault="009166E9">
            <w:pPr>
              <w:pStyle w:val="TAC"/>
              <w:rPr>
                <w:lang w:eastAsia="zh-CN"/>
              </w:rPr>
            </w:pPr>
          </w:p>
        </w:tc>
        <w:tc>
          <w:tcPr>
            <w:tcW w:w="454" w:type="dxa"/>
          </w:tcPr>
          <w:p w14:paraId="0CBED951" w14:textId="77777777" w:rsidR="009166E9" w:rsidRPr="00E9603C" w:rsidRDefault="009166E9">
            <w:pPr>
              <w:pStyle w:val="TAC"/>
              <w:rPr>
                <w:lang w:eastAsia="zh-CN"/>
              </w:rPr>
            </w:pPr>
          </w:p>
        </w:tc>
        <w:tc>
          <w:tcPr>
            <w:tcW w:w="454" w:type="dxa"/>
          </w:tcPr>
          <w:p w14:paraId="10A3BCFD" w14:textId="77777777" w:rsidR="009166E9" w:rsidRPr="00E9603C" w:rsidRDefault="009166E9">
            <w:pPr>
              <w:pStyle w:val="TAC"/>
              <w:rPr>
                <w:lang w:eastAsia="zh-CN"/>
              </w:rPr>
            </w:pPr>
          </w:p>
        </w:tc>
        <w:tc>
          <w:tcPr>
            <w:tcW w:w="454" w:type="dxa"/>
          </w:tcPr>
          <w:p w14:paraId="7495F11A" w14:textId="77777777" w:rsidR="009166E9" w:rsidRPr="00E9603C" w:rsidRDefault="009166E9">
            <w:pPr>
              <w:pStyle w:val="TAC"/>
              <w:rPr>
                <w:lang w:eastAsia="zh-CN"/>
              </w:rPr>
            </w:pPr>
            <w:r w:rsidRPr="00E9603C">
              <w:rPr>
                <w:lang w:eastAsia="zh-CN"/>
              </w:rPr>
              <w:t>X</w:t>
            </w:r>
          </w:p>
        </w:tc>
        <w:tc>
          <w:tcPr>
            <w:tcW w:w="454" w:type="dxa"/>
          </w:tcPr>
          <w:p w14:paraId="374F5F51" w14:textId="77777777" w:rsidR="009166E9" w:rsidRPr="00E9603C" w:rsidRDefault="009166E9">
            <w:pPr>
              <w:pStyle w:val="TAC"/>
              <w:rPr>
                <w:lang w:eastAsia="zh-CN"/>
              </w:rPr>
            </w:pPr>
          </w:p>
        </w:tc>
        <w:tc>
          <w:tcPr>
            <w:tcW w:w="454" w:type="dxa"/>
          </w:tcPr>
          <w:p w14:paraId="7B087D6A" w14:textId="77777777" w:rsidR="009166E9" w:rsidRPr="00E9603C" w:rsidRDefault="009166E9">
            <w:pPr>
              <w:pStyle w:val="TAC"/>
              <w:rPr>
                <w:lang w:eastAsia="zh-CN"/>
              </w:rPr>
            </w:pPr>
          </w:p>
        </w:tc>
        <w:tc>
          <w:tcPr>
            <w:tcW w:w="454" w:type="dxa"/>
          </w:tcPr>
          <w:p w14:paraId="0FC0474B" w14:textId="77777777" w:rsidR="009166E9" w:rsidRPr="00E9603C" w:rsidRDefault="009166E9">
            <w:pPr>
              <w:pStyle w:val="TAC"/>
              <w:rPr>
                <w:lang w:eastAsia="zh-CN"/>
              </w:rPr>
            </w:pPr>
          </w:p>
        </w:tc>
        <w:tc>
          <w:tcPr>
            <w:tcW w:w="454" w:type="dxa"/>
          </w:tcPr>
          <w:p w14:paraId="5E7BBE6B" w14:textId="77777777" w:rsidR="009166E9" w:rsidRPr="00E9603C" w:rsidRDefault="009166E9">
            <w:pPr>
              <w:pStyle w:val="TAC"/>
              <w:rPr>
                <w:lang w:eastAsia="zh-CN"/>
              </w:rPr>
            </w:pPr>
          </w:p>
        </w:tc>
        <w:tc>
          <w:tcPr>
            <w:tcW w:w="454" w:type="dxa"/>
          </w:tcPr>
          <w:p w14:paraId="4C44F539" w14:textId="77777777" w:rsidR="009166E9" w:rsidRPr="00E9603C" w:rsidRDefault="009166E9">
            <w:pPr>
              <w:pStyle w:val="TAC"/>
              <w:rPr>
                <w:lang w:eastAsia="zh-CN"/>
              </w:rPr>
            </w:pPr>
          </w:p>
        </w:tc>
        <w:tc>
          <w:tcPr>
            <w:tcW w:w="454" w:type="dxa"/>
          </w:tcPr>
          <w:p w14:paraId="0C806A32" w14:textId="77777777" w:rsidR="009166E9" w:rsidRPr="00E9603C" w:rsidRDefault="009166E9">
            <w:pPr>
              <w:pStyle w:val="TAC"/>
              <w:rPr>
                <w:lang w:eastAsia="zh-CN"/>
              </w:rPr>
            </w:pPr>
          </w:p>
        </w:tc>
        <w:tc>
          <w:tcPr>
            <w:tcW w:w="454" w:type="dxa"/>
          </w:tcPr>
          <w:p w14:paraId="3576B584" w14:textId="77777777" w:rsidR="009166E9" w:rsidRPr="00E9603C" w:rsidRDefault="009166E9">
            <w:pPr>
              <w:pStyle w:val="TAC"/>
              <w:rPr>
                <w:lang w:eastAsia="zh-CN"/>
              </w:rPr>
            </w:pPr>
          </w:p>
        </w:tc>
        <w:tc>
          <w:tcPr>
            <w:tcW w:w="454" w:type="dxa"/>
          </w:tcPr>
          <w:p w14:paraId="261E4905" w14:textId="77777777" w:rsidR="009166E9" w:rsidRPr="00E9603C" w:rsidRDefault="009166E9">
            <w:pPr>
              <w:pStyle w:val="TAC"/>
              <w:rPr>
                <w:lang w:eastAsia="zh-CN"/>
              </w:rPr>
            </w:pPr>
          </w:p>
        </w:tc>
        <w:tc>
          <w:tcPr>
            <w:tcW w:w="454" w:type="dxa"/>
          </w:tcPr>
          <w:p w14:paraId="72E403E7" w14:textId="77777777" w:rsidR="009166E9" w:rsidRPr="00E9603C" w:rsidRDefault="009166E9">
            <w:pPr>
              <w:pStyle w:val="TAC"/>
              <w:rPr>
                <w:lang w:eastAsia="zh-CN"/>
              </w:rPr>
            </w:pPr>
          </w:p>
        </w:tc>
      </w:tr>
      <w:tr w:rsidR="009166E9" w:rsidRPr="00E9603C" w14:paraId="338A9060" w14:textId="77777777">
        <w:trPr>
          <w:cantSplit/>
          <w:trHeight w:val="191"/>
        </w:trPr>
        <w:tc>
          <w:tcPr>
            <w:tcW w:w="1215" w:type="dxa"/>
            <w:vAlign w:val="center"/>
          </w:tcPr>
          <w:p w14:paraId="54B8FBE3" w14:textId="77777777" w:rsidR="009166E9" w:rsidRPr="00E9603C" w:rsidRDefault="009166E9">
            <w:pPr>
              <w:pStyle w:val="TAC"/>
              <w:rPr>
                <w:lang w:eastAsia="zh-CN"/>
              </w:rPr>
            </w:pPr>
            <w:r w:rsidRPr="00E9603C">
              <w:rPr>
                <w:lang w:eastAsia="zh-CN"/>
              </w:rPr>
              <w:t>41</w:t>
            </w:r>
          </w:p>
        </w:tc>
        <w:tc>
          <w:tcPr>
            <w:tcW w:w="284" w:type="dxa"/>
            <w:vAlign w:val="center"/>
          </w:tcPr>
          <w:p w14:paraId="57A41C5D" w14:textId="77777777" w:rsidR="009166E9" w:rsidRPr="00E9603C" w:rsidRDefault="009166E9">
            <w:pPr>
              <w:pStyle w:val="TAC"/>
              <w:rPr>
                <w:lang w:eastAsia="zh-CN"/>
              </w:rPr>
            </w:pPr>
          </w:p>
        </w:tc>
        <w:tc>
          <w:tcPr>
            <w:tcW w:w="284" w:type="dxa"/>
            <w:vAlign w:val="center"/>
          </w:tcPr>
          <w:p w14:paraId="4DE10103" w14:textId="77777777" w:rsidR="009166E9" w:rsidRPr="00E9603C" w:rsidRDefault="009166E9">
            <w:pPr>
              <w:pStyle w:val="TAC"/>
              <w:rPr>
                <w:lang w:eastAsia="zh-CN"/>
              </w:rPr>
            </w:pPr>
          </w:p>
        </w:tc>
        <w:tc>
          <w:tcPr>
            <w:tcW w:w="284" w:type="dxa"/>
            <w:vAlign w:val="center"/>
          </w:tcPr>
          <w:p w14:paraId="4BF0B924" w14:textId="77777777" w:rsidR="009166E9" w:rsidRPr="00E9603C" w:rsidRDefault="009166E9">
            <w:pPr>
              <w:pStyle w:val="TAC"/>
              <w:rPr>
                <w:lang w:eastAsia="zh-CN"/>
              </w:rPr>
            </w:pPr>
          </w:p>
        </w:tc>
        <w:tc>
          <w:tcPr>
            <w:tcW w:w="284" w:type="dxa"/>
          </w:tcPr>
          <w:p w14:paraId="6CFB66E1" w14:textId="77777777" w:rsidR="009166E9" w:rsidRPr="00E9603C" w:rsidRDefault="009166E9">
            <w:pPr>
              <w:pStyle w:val="TAC"/>
              <w:rPr>
                <w:lang w:eastAsia="zh-CN"/>
              </w:rPr>
            </w:pPr>
          </w:p>
        </w:tc>
        <w:tc>
          <w:tcPr>
            <w:tcW w:w="284" w:type="dxa"/>
          </w:tcPr>
          <w:p w14:paraId="03A6A68D" w14:textId="77777777" w:rsidR="009166E9" w:rsidRPr="00E9603C" w:rsidRDefault="009166E9">
            <w:pPr>
              <w:pStyle w:val="TAC"/>
              <w:rPr>
                <w:lang w:eastAsia="zh-CN"/>
              </w:rPr>
            </w:pPr>
          </w:p>
        </w:tc>
        <w:tc>
          <w:tcPr>
            <w:tcW w:w="284" w:type="dxa"/>
          </w:tcPr>
          <w:p w14:paraId="2B501669" w14:textId="77777777" w:rsidR="009166E9" w:rsidRPr="00E9603C" w:rsidRDefault="009166E9">
            <w:pPr>
              <w:pStyle w:val="TAC"/>
              <w:rPr>
                <w:lang w:eastAsia="zh-CN"/>
              </w:rPr>
            </w:pPr>
          </w:p>
        </w:tc>
        <w:tc>
          <w:tcPr>
            <w:tcW w:w="284" w:type="dxa"/>
          </w:tcPr>
          <w:p w14:paraId="3A7893E9" w14:textId="77777777" w:rsidR="009166E9" w:rsidRPr="00E9603C" w:rsidRDefault="009166E9">
            <w:pPr>
              <w:pStyle w:val="TAC"/>
              <w:rPr>
                <w:lang w:eastAsia="zh-CN"/>
              </w:rPr>
            </w:pPr>
          </w:p>
        </w:tc>
        <w:tc>
          <w:tcPr>
            <w:tcW w:w="284" w:type="dxa"/>
          </w:tcPr>
          <w:p w14:paraId="3ECF1C59" w14:textId="77777777" w:rsidR="009166E9" w:rsidRPr="00E9603C" w:rsidRDefault="009166E9">
            <w:pPr>
              <w:pStyle w:val="TAC"/>
              <w:rPr>
                <w:lang w:eastAsia="zh-CN"/>
              </w:rPr>
            </w:pPr>
          </w:p>
        </w:tc>
        <w:tc>
          <w:tcPr>
            <w:tcW w:w="284" w:type="dxa"/>
          </w:tcPr>
          <w:p w14:paraId="2A7F5FD8" w14:textId="77777777" w:rsidR="009166E9" w:rsidRPr="00E9603C" w:rsidRDefault="009166E9">
            <w:pPr>
              <w:pStyle w:val="TAC"/>
              <w:rPr>
                <w:lang w:eastAsia="zh-CN"/>
              </w:rPr>
            </w:pPr>
          </w:p>
        </w:tc>
        <w:tc>
          <w:tcPr>
            <w:tcW w:w="454" w:type="dxa"/>
          </w:tcPr>
          <w:p w14:paraId="738CAF51" w14:textId="77777777" w:rsidR="009166E9" w:rsidRPr="00E9603C" w:rsidRDefault="009166E9">
            <w:pPr>
              <w:pStyle w:val="TAC"/>
              <w:rPr>
                <w:lang w:eastAsia="zh-CN"/>
              </w:rPr>
            </w:pPr>
          </w:p>
        </w:tc>
        <w:tc>
          <w:tcPr>
            <w:tcW w:w="454" w:type="dxa"/>
          </w:tcPr>
          <w:p w14:paraId="772EAC0F" w14:textId="77777777" w:rsidR="009166E9" w:rsidRPr="00E9603C" w:rsidRDefault="009166E9">
            <w:pPr>
              <w:pStyle w:val="TAC"/>
              <w:rPr>
                <w:lang w:eastAsia="zh-CN"/>
              </w:rPr>
            </w:pPr>
          </w:p>
        </w:tc>
        <w:tc>
          <w:tcPr>
            <w:tcW w:w="454" w:type="dxa"/>
          </w:tcPr>
          <w:p w14:paraId="548BC28B" w14:textId="77777777" w:rsidR="009166E9" w:rsidRPr="00E9603C" w:rsidRDefault="009166E9">
            <w:pPr>
              <w:pStyle w:val="TAC"/>
              <w:rPr>
                <w:lang w:eastAsia="zh-CN"/>
              </w:rPr>
            </w:pPr>
            <w:r w:rsidRPr="00E9603C">
              <w:rPr>
                <w:lang w:eastAsia="zh-CN"/>
              </w:rPr>
              <w:t>X</w:t>
            </w:r>
          </w:p>
        </w:tc>
        <w:tc>
          <w:tcPr>
            <w:tcW w:w="454" w:type="dxa"/>
          </w:tcPr>
          <w:p w14:paraId="10B33B85" w14:textId="77777777" w:rsidR="009166E9" w:rsidRPr="00E9603C" w:rsidRDefault="009166E9">
            <w:pPr>
              <w:pStyle w:val="TAC"/>
              <w:rPr>
                <w:lang w:eastAsia="zh-CN"/>
              </w:rPr>
            </w:pPr>
          </w:p>
        </w:tc>
        <w:tc>
          <w:tcPr>
            <w:tcW w:w="454" w:type="dxa"/>
          </w:tcPr>
          <w:p w14:paraId="46FF1BCE" w14:textId="77777777" w:rsidR="009166E9" w:rsidRPr="00E9603C" w:rsidRDefault="009166E9">
            <w:pPr>
              <w:pStyle w:val="TAC"/>
              <w:rPr>
                <w:lang w:eastAsia="zh-CN"/>
              </w:rPr>
            </w:pPr>
          </w:p>
        </w:tc>
        <w:tc>
          <w:tcPr>
            <w:tcW w:w="454" w:type="dxa"/>
          </w:tcPr>
          <w:p w14:paraId="43DA9A68" w14:textId="77777777" w:rsidR="009166E9" w:rsidRPr="00E9603C" w:rsidRDefault="009166E9">
            <w:pPr>
              <w:pStyle w:val="TAC"/>
              <w:rPr>
                <w:lang w:eastAsia="zh-CN"/>
              </w:rPr>
            </w:pPr>
          </w:p>
        </w:tc>
        <w:tc>
          <w:tcPr>
            <w:tcW w:w="454" w:type="dxa"/>
          </w:tcPr>
          <w:p w14:paraId="34626930" w14:textId="77777777" w:rsidR="009166E9" w:rsidRPr="00E9603C" w:rsidRDefault="009166E9">
            <w:pPr>
              <w:pStyle w:val="TAC"/>
              <w:rPr>
                <w:lang w:eastAsia="zh-CN"/>
              </w:rPr>
            </w:pPr>
          </w:p>
        </w:tc>
        <w:tc>
          <w:tcPr>
            <w:tcW w:w="454" w:type="dxa"/>
          </w:tcPr>
          <w:p w14:paraId="3E6A355F" w14:textId="77777777" w:rsidR="009166E9" w:rsidRPr="00E9603C" w:rsidRDefault="009166E9">
            <w:pPr>
              <w:pStyle w:val="TAC"/>
              <w:rPr>
                <w:lang w:eastAsia="zh-CN"/>
              </w:rPr>
            </w:pPr>
          </w:p>
        </w:tc>
        <w:tc>
          <w:tcPr>
            <w:tcW w:w="454" w:type="dxa"/>
          </w:tcPr>
          <w:p w14:paraId="0B8E5CAD" w14:textId="77777777" w:rsidR="009166E9" w:rsidRPr="00E9603C" w:rsidRDefault="009166E9">
            <w:pPr>
              <w:pStyle w:val="TAC"/>
              <w:rPr>
                <w:lang w:eastAsia="zh-CN"/>
              </w:rPr>
            </w:pPr>
          </w:p>
        </w:tc>
        <w:tc>
          <w:tcPr>
            <w:tcW w:w="454" w:type="dxa"/>
          </w:tcPr>
          <w:p w14:paraId="6F86002F" w14:textId="77777777" w:rsidR="009166E9" w:rsidRPr="00E9603C" w:rsidRDefault="009166E9">
            <w:pPr>
              <w:pStyle w:val="TAC"/>
              <w:rPr>
                <w:lang w:eastAsia="zh-CN"/>
              </w:rPr>
            </w:pPr>
          </w:p>
        </w:tc>
        <w:tc>
          <w:tcPr>
            <w:tcW w:w="454" w:type="dxa"/>
          </w:tcPr>
          <w:p w14:paraId="02C1F2C7" w14:textId="77777777" w:rsidR="009166E9" w:rsidRPr="00E9603C" w:rsidRDefault="009166E9">
            <w:pPr>
              <w:pStyle w:val="TAC"/>
              <w:rPr>
                <w:lang w:eastAsia="zh-CN"/>
              </w:rPr>
            </w:pPr>
          </w:p>
        </w:tc>
        <w:tc>
          <w:tcPr>
            <w:tcW w:w="454" w:type="dxa"/>
          </w:tcPr>
          <w:p w14:paraId="658B7EC1" w14:textId="77777777" w:rsidR="009166E9" w:rsidRPr="00E9603C" w:rsidRDefault="009166E9">
            <w:pPr>
              <w:pStyle w:val="TAC"/>
              <w:rPr>
                <w:lang w:eastAsia="zh-CN"/>
              </w:rPr>
            </w:pPr>
          </w:p>
        </w:tc>
      </w:tr>
      <w:tr w:rsidR="009166E9" w:rsidRPr="00E9603C" w14:paraId="1A397948" w14:textId="77777777">
        <w:trPr>
          <w:cantSplit/>
          <w:trHeight w:val="191"/>
        </w:trPr>
        <w:tc>
          <w:tcPr>
            <w:tcW w:w="1215" w:type="dxa"/>
            <w:vAlign w:val="center"/>
          </w:tcPr>
          <w:p w14:paraId="65D190AF" w14:textId="77777777" w:rsidR="009166E9" w:rsidRPr="00E9603C" w:rsidRDefault="009166E9">
            <w:pPr>
              <w:pStyle w:val="TAC"/>
              <w:rPr>
                <w:lang w:eastAsia="zh-CN"/>
              </w:rPr>
            </w:pPr>
            <w:r w:rsidRPr="00E9603C">
              <w:rPr>
                <w:lang w:eastAsia="zh-CN"/>
              </w:rPr>
              <w:t>42</w:t>
            </w:r>
          </w:p>
        </w:tc>
        <w:tc>
          <w:tcPr>
            <w:tcW w:w="284" w:type="dxa"/>
            <w:vAlign w:val="center"/>
          </w:tcPr>
          <w:p w14:paraId="33A8734D" w14:textId="77777777" w:rsidR="009166E9" w:rsidRPr="00E9603C" w:rsidRDefault="009166E9">
            <w:pPr>
              <w:pStyle w:val="TAC"/>
              <w:rPr>
                <w:lang w:eastAsia="zh-CN"/>
              </w:rPr>
            </w:pPr>
          </w:p>
        </w:tc>
        <w:tc>
          <w:tcPr>
            <w:tcW w:w="284" w:type="dxa"/>
            <w:vAlign w:val="center"/>
          </w:tcPr>
          <w:p w14:paraId="605C0FC3" w14:textId="77777777" w:rsidR="009166E9" w:rsidRPr="00E9603C" w:rsidRDefault="009166E9">
            <w:pPr>
              <w:pStyle w:val="TAC"/>
              <w:rPr>
                <w:lang w:eastAsia="zh-CN"/>
              </w:rPr>
            </w:pPr>
          </w:p>
        </w:tc>
        <w:tc>
          <w:tcPr>
            <w:tcW w:w="284" w:type="dxa"/>
            <w:vAlign w:val="center"/>
          </w:tcPr>
          <w:p w14:paraId="46D58DEC" w14:textId="77777777" w:rsidR="009166E9" w:rsidRPr="00E9603C" w:rsidRDefault="009166E9">
            <w:pPr>
              <w:pStyle w:val="TAC"/>
              <w:rPr>
                <w:lang w:eastAsia="zh-CN"/>
              </w:rPr>
            </w:pPr>
          </w:p>
        </w:tc>
        <w:tc>
          <w:tcPr>
            <w:tcW w:w="284" w:type="dxa"/>
          </w:tcPr>
          <w:p w14:paraId="09B267A9" w14:textId="77777777" w:rsidR="009166E9" w:rsidRPr="00E9603C" w:rsidRDefault="009166E9">
            <w:pPr>
              <w:pStyle w:val="TAC"/>
              <w:rPr>
                <w:lang w:eastAsia="zh-CN"/>
              </w:rPr>
            </w:pPr>
          </w:p>
        </w:tc>
        <w:tc>
          <w:tcPr>
            <w:tcW w:w="284" w:type="dxa"/>
          </w:tcPr>
          <w:p w14:paraId="1C3F7877" w14:textId="77777777" w:rsidR="009166E9" w:rsidRPr="00E9603C" w:rsidRDefault="009166E9">
            <w:pPr>
              <w:pStyle w:val="TAC"/>
              <w:rPr>
                <w:lang w:eastAsia="zh-CN"/>
              </w:rPr>
            </w:pPr>
          </w:p>
        </w:tc>
        <w:tc>
          <w:tcPr>
            <w:tcW w:w="284" w:type="dxa"/>
          </w:tcPr>
          <w:p w14:paraId="49FD3E4D" w14:textId="77777777" w:rsidR="009166E9" w:rsidRPr="00E9603C" w:rsidRDefault="009166E9">
            <w:pPr>
              <w:pStyle w:val="TAC"/>
              <w:rPr>
                <w:lang w:eastAsia="zh-CN"/>
              </w:rPr>
            </w:pPr>
          </w:p>
        </w:tc>
        <w:tc>
          <w:tcPr>
            <w:tcW w:w="284" w:type="dxa"/>
          </w:tcPr>
          <w:p w14:paraId="134BFE58" w14:textId="77777777" w:rsidR="009166E9" w:rsidRPr="00E9603C" w:rsidRDefault="009166E9">
            <w:pPr>
              <w:pStyle w:val="TAC"/>
              <w:rPr>
                <w:lang w:eastAsia="zh-CN"/>
              </w:rPr>
            </w:pPr>
          </w:p>
        </w:tc>
        <w:tc>
          <w:tcPr>
            <w:tcW w:w="284" w:type="dxa"/>
          </w:tcPr>
          <w:p w14:paraId="65693ECC" w14:textId="77777777" w:rsidR="009166E9" w:rsidRPr="00E9603C" w:rsidRDefault="009166E9">
            <w:pPr>
              <w:pStyle w:val="TAC"/>
              <w:rPr>
                <w:lang w:eastAsia="zh-CN"/>
              </w:rPr>
            </w:pPr>
          </w:p>
        </w:tc>
        <w:tc>
          <w:tcPr>
            <w:tcW w:w="284" w:type="dxa"/>
          </w:tcPr>
          <w:p w14:paraId="119B073B" w14:textId="77777777" w:rsidR="009166E9" w:rsidRPr="00E9603C" w:rsidRDefault="009166E9">
            <w:pPr>
              <w:pStyle w:val="TAC"/>
              <w:rPr>
                <w:lang w:eastAsia="zh-CN"/>
              </w:rPr>
            </w:pPr>
          </w:p>
        </w:tc>
        <w:tc>
          <w:tcPr>
            <w:tcW w:w="454" w:type="dxa"/>
          </w:tcPr>
          <w:p w14:paraId="0371243A" w14:textId="77777777" w:rsidR="009166E9" w:rsidRPr="00E9603C" w:rsidRDefault="009166E9">
            <w:pPr>
              <w:pStyle w:val="TAC"/>
              <w:rPr>
                <w:lang w:eastAsia="zh-CN"/>
              </w:rPr>
            </w:pPr>
          </w:p>
        </w:tc>
        <w:tc>
          <w:tcPr>
            <w:tcW w:w="454" w:type="dxa"/>
          </w:tcPr>
          <w:p w14:paraId="2687649E" w14:textId="77777777" w:rsidR="009166E9" w:rsidRPr="00E9603C" w:rsidRDefault="009166E9">
            <w:pPr>
              <w:pStyle w:val="TAC"/>
              <w:rPr>
                <w:lang w:eastAsia="zh-CN"/>
              </w:rPr>
            </w:pPr>
          </w:p>
        </w:tc>
        <w:tc>
          <w:tcPr>
            <w:tcW w:w="454" w:type="dxa"/>
          </w:tcPr>
          <w:p w14:paraId="332BC6EF" w14:textId="77777777" w:rsidR="009166E9" w:rsidRPr="00E9603C" w:rsidRDefault="009166E9">
            <w:pPr>
              <w:pStyle w:val="TAC"/>
              <w:rPr>
                <w:lang w:eastAsia="zh-CN"/>
              </w:rPr>
            </w:pPr>
            <w:r w:rsidRPr="00E9603C">
              <w:rPr>
                <w:lang w:eastAsia="zh-CN"/>
              </w:rPr>
              <w:t>X</w:t>
            </w:r>
          </w:p>
        </w:tc>
        <w:tc>
          <w:tcPr>
            <w:tcW w:w="454" w:type="dxa"/>
          </w:tcPr>
          <w:p w14:paraId="317B87E1" w14:textId="77777777" w:rsidR="009166E9" w:rsidRPr="00E9603C" w:rsidRDefault="009166E9">
            <w:pPr>
              <w:pStyle w:val="TAC"/>
              <w:rPr>
                <w:lang w:eastAsia="zh-CN"/>
              </w:rPr>
            </w:pPr>
          </w:p>
        </w:tc>
        <w:tc>
          <w:tcPr>
            <w:tcW w:w="454" w:type="dxa"/>
          </w:tcPr>
          <w:p w14:paraId="6B18A065" w14:textId="77777777" w:rsidR="009166E9" w:rsidRPr="00E9603C" w:rsidRDefault="009166E9">
            <w:pPr>
              <w:pStyle w:val="TAC"/>
              <w:rPr>
                <w:lang w:eastAsia="zh-CN"/>
              </w:rPr>
            </w:pPr>
          </w:p>
        </w:tc>
        <w:tc>
          <w:tcPr>
            <w:tcW w:w="454" w:type="dxa"/>
          </w:tcPr>
          <w:p w14:paraId="2ACE44D8" w14:textId="77777777" w:rsidR="009166E9" w:rsidRPr="00E9603C" w:rsidRDefault="009166E9">
            <w:pPr>
              <w:pStyle w:val="TAC"/>
              <w:rPr>
                <w:lang w:eastAsia="zh-CN"/>
              </w:rPr>
            </w:pPr>
          </w:p>
        </w:tc>
        <w:tc>
          <w:tcPr>
            <w:tcW w:w="454" w:type="dxa"/>
          </w:tcPr>
          <w:p w14:paraId="4633D993" w14:textId="77777777" w:rsidR="009166E9" w:rsidRPr="00E9603C" w:rsidRDefault="009166E9">
            <w:pPr>
              <w:pStyle w:val="TAC"/>
              <w:rPr>
                <w:lang w:eastAsia="zh-CN"/>
              </w:rPr>
            </w:pPr>
          </w:p>
        </w:tc>
        <w:tc>
          <w:tcPr>
            <w:tcW w:w="454" w:type="dxa"/>
          </w:tcPr>
          <w:p w14:paraId="4E2EC4B4" w14:textId="77777777" w:rsidR="009166E9" w:rsidRPr="00E9603C" w:rsidRDefault="009166E9">
            <w:pPr>
              <w:pStyle w:val="TAC"/>
              <w:rPr>
                <w:lang w:eastAsia="zh-CN"/>
              </w:rPr>
            </w:pPr>
          </w:p>
        </w:tc>
        <w:tc>
          <w:tcPr>
            <w:tcW w:w="454" w:type="dxa"/>
          </w:tcPr>
          <w:p w14:paraId="733D013C" w14:textId="77777777" w:rsidR="009166E9" w:rsidRPr="00E9603C" w:rsidRDefault="009166E9">
            <w:pPr>
              <w:pStyle w:val="TAC"/>
              <w:rPr>
                <w:lang w:eastAsia="zh-CN"/>
              </w:rPr>
            </w:pPr>
          </w:p>
        </w:tc>
        <w:tc>
          <w:tcPr>
            <w:tcW w:w="454" w:type="dxa"/>
          </w:tcPr>
          <w:p w14:paraId="06653E75" w14:textId="77777777" w:rsidR="009166E9" w:rsidRPr="00E9603C" w:rsidRDefault="009166E9">
            <w:pPr>
              <w:pStyle w:val="TAC"/>
              <w:rPr>
                <w:lang w:eastAsia="zh-CN"/>
              </w:rPr>
            </w:pPr>
          </w:p>
        </w:tc>
        <w:tc>
          <w:tcPr>
            <w:tcW w:w="454" w:type="dxa"/>
          </w:tcPr>
          <w:p w14:paraId="7519B218" w14:textId="77777777" w:rsidR="009166E9" w:rsidRPr="00E9603C" w:rsidRDefault="009166E9">
            <w:pPr>
              <w:pStyle w:val="TAC"/>
              <w:rPr>
                <w:lang w:eastAsia="zh-CN"/>
              </w:rPr>
            </w:pPr>
          </w:p>
        </w:tc>
        <w:tc>
          <w:tcPr>
            <w:tcW w:w="454" w:type="dxa"/>
          </w:tcPr>
          <w:p w14:paraId="75D22745" w14:textId="77777777" w:rsidR="009166E9" w:rsidRPr="00E9603C" w:rsidRDefault="009166E9">
            <w:pPr>
              <w:pStyle w:val="TAC"/>
              <w:rPr>
                <w:lang w:eastAsia="zh-CN"/>
              </w:rPr>
            </w:pPr>
          </w:p>
        </w:tc>
      </w:tr>
      <w:tr w:rsidR="009166E9" w:rsidRPr="00E9603C" w14:paraId="205F2E98" w14:textId="77777777">
        <w:trPr>
          <w:cantSplit/>
          <w:trHeight w:val="191"/>
        </w:trPr>
        <w:tc>
          <w:tcPr>
            <w:tcW w:w="1215" w:type="dxa"/>
            <w:vAlign w:val="center"/>
          </w:tcPr>
          <w:p w14:paraId="29EE7255" w14:textId="77777777" w:rsidR="009166E9" w:rsidRPr="00E9603C" w:rsidRDefault="009166E9">
            <w:pPr>
              <w:pStyle w:val="TAC"/>
              <w:rPr>
                <w:lang w:eastAsia="zh-CN"/>
              </w:rPr>
            </w:pPr>
            <w:r w:rsidRPr="00E9603C">
              <w:rPr>
                <w:lang w:eastAsia="zh-CN"/>
              </w:rPr>
              <w:t>43</w:t>
            </w:r>
          </w:p>
        </w:tc>
        <w:tc>
          <w:tcPr>
            <w:tcW w:w="284" w:type="dxa"/>
            <w:vAlign w:val="center"/>
          </w:tcPr>
          <w:p w14:paraId="3BA5030B" w14:textId="77777777" w:rsidR="009166E9" w:rsidRPr="00E9603C" w:rsidRDefault="009166E9">
            <w:pPr>
              <w:pStyle w:val="TAC"/>
              <w:rPr>
                <w:lang w:eastAsia="zh-CN"/>
              </w:rPr>
            </w:pPr>
          </w:p>
        </w:tc>
        <w:tc>
          <w:tcPr>
            <w:tcW w:w="284" w:type="dxa"/>
            <w:vAlign w:val="center"/>
          </w:tcPr>
          <w:p w14:paraId="44728082" w14:textId="77777777" w:rsidR="009166E9" w:rsidRPr="00E9603C" w:rsidRDefault="009166E9">
            <w:pPr>
              <w:pStyle w:val="TAC"/>
              <w:rPr>
                <w:lang w:eastAsia="zh-CN"/>
              </w:rPr>
            </w:pPr>
          </w:p>
        </w:tc>
        <w:tc>
          <w:tcPr>
            <w:tcW w:w="284" w:type="dxa"/>
            <w:vAlign w:val="center"/>
          </w:tcPr>
          <w:p w14:paraId="77B8C7F3" w14:textId="77777777" w:rsidR="009166E9" w:rsidRPr="00E9603C" w:rsidRDefault="009166E9">
            <w:pPr>
              <w:pStyle w:val="TAC"/>
              <w:rPr>
                <w:lang w:eastAsia="zh-CN"/>
              </w:rPr>
            </w:pPr>
          </w:p>
        </w:tc>
        <w:tc>
          <w:tcPr>
            <w:tcW w:w="284" w:type="dxa"/>
          </w:tcPr>
          <w:p w14:paraId="06DBB57C" w14:textId="77777777" w:rsidR="009166E9" w:rsidRPr="00E9603C" w:rsidRDefault="009166E9">
            <w:pPr>
              <w:pStyle w:val="TAC"/>
              <w:rPr>
                <w:lang w:eastAsia="zh-CN"/>
              </w:rPr>
            </w:pPr>
          </w:p>
        </w:tc>
        <w:tc>
          <w:tcPr>
            <w:tcW w:w="284" w:type="dxa"/>
          </w:tcPr>
          <w:p w14:paraId="35CE016E" w14:textId="77777777" w:rsidR="009166E9" w:rsidRPr="00E9603C" w:rsidRDefault="009166E9">
            <w:pPr>
              <w:pStyle w:val="TAC"/>
              <w:rPr>
                <w:lang w:eastAsia="zh-CN"/>
              </w:rPr>
            </w:pPr>
          </w:p>
        </w:tc>
        <w:tc>
          <w:tcPr>
            <w:tcW w:w="284" w:type="dxa"/>
          </w:tcPr>
          <w:p w14:paraId="3B19B952" w14:textId="77777777" w:rsidR="009166E9" w:rsidRPr="00E9603C" w:rsidRDefault="009166E9">
            <w:pPr>
              <w:pStyle w:val="TAC"/>
              <w:rPr>
                <w:lang w:eastAsia="zh-CN"/>
              </w:rPr>
            </w:pPr>
          </w:p>
        </w:tc>
        <w:tc>
          <w:tcPr>
            <w:tcW w:w="284" w:type="dxa"/>
          </w:tcPr>
          <w:p w14:paraId="64E748E4" w14:textId="77777777" w:rsidR="009166E9" w:rsidRPr="00E9603C" w:rsidRDefault="009166E9">
            <w:pPr>
              <w:pStyle w:val="TAC"/>
              <w:rPr>
                <w:lang w:eastAsia="zh-CN"/>
              </w:rPr>
            </w:pPr>
          </w:p>
        </w:tc>
        <w:tc>
          <w:tcPr>
            <w:tcW w:w="284" w:type="dxa"/>
          </w:tcPr>
          <w:p w14:paraId="17E44552" w14:textId="77777777" w:rsidR="009166E9" w:rsidRPr="00E9603C" w:rsidRDefault="009166E9">
            <w:pPr>
              <w:pStyle w:val="TAC"/>
              <w:rPr>
                <w:lang w:eastAsia="zh-CN"/>
              </w:rPr>
            </w:pPr>
          </w:p>
        </w:tc>
        <w:tc>
          <w:tcPr>
            <w:tcW w:w="284" w:type="dxa"/>
          </w:tcPr>
          <w:p w14:paraId="2B44233F" w14:textId="77777777" w:rsidR="009166E9" w:rsidRPr="00E9603C" w:rsidRDefault="009166E9">
            <w:pPr>
              <w:pStyle w:val="TAC"/>
              <w:rPr>
                <w:lang w:eastAsia="zh-CN"/>
              </w:rPr>
            </w:pPr>
          </w:p>
        </w:tc>
        <w:tc>
          <w:tcPr>
            <w:tcW w:w="454" w:type="dxa"/>
          </w:tcPr>
          <w:p w14:paraId="7008F429" w14:textId="77777777" w:rsidR="009166E9" w:rsidRPr="00E9603C" w:rsidRDefault="009166E9">
            <w:pPr>
              <w:pStyle w:val="TAC"/>
              <w:rPr>
                <w:lang w:eastAsia="zh-CN"/>
              </w:rPr>
            </w:pPr>
          </w:p>
        </w:tc>
        <w:tc>
          <w:tcPr>
            <w:tcW w:w="454" w:type="dxa"/>
          </w:tcPr>
          <w:p w14:paraId="228BC5A7" w14:textId="77777777" w:rsidR="009166E9" w:rsidRPr="00E9603C" w:rsidRDefault="009166E9">
            <w:pPr>
              <w:pStyle w:val="TAC"/>
              <w:rPr>
                <w:lang w:eastAsia="zh-CN"/>
              </w:rPr>
            </w:pPr>
          </w:p>
        </w:tc>
        <w:tc>
          <w:tcPr>
            <w:tcW w:w="454" w:type="dxa"/>
          </w:tcPr>
          <w:p w14:paraId="672A5BC7" w14:textId="77777777" w:rsidR="009166E9" w:rsidRPr="00E9603C" w:rsidRDefault="009166E9">
            <w:pPr>
              <w:pStyle w:val="TAC"/>
              <w:rPr>
                <w:lang w:eastAsia="zh-CN"/>
              </w:rPr>
            </w:pPr>
            <w:r w:rsidRPr="00E9603C">
              <w:rPr>
                <w:lang w:eastAsia="zh-CN"/>
              </w:rPr>
              <w:t>X</w:t>
            </w:r>
          </w:p>
        </w:tc>
        <w:tc>
          <w:tcPr>
            <w:tcW w:w="454" w:type="dxa"/>
          </w:tcPr>
          <w:p w14:paraId="5F0FBF67" w14:textId="77777777" w:rsidR="009166E9" w:rsidRPr="00E9603C" w:rsidRDefault="009166E9">
            <w:pPr>
              <w:pStyle w:val="TAC"/>
              <w:rPr>
                <w:lang w:eastAsia="zh-CN"/>
              </w:rPr>
            </w:pPr>
          </w:p>
        </w:tc>
        <w:tc>
          <w:tcPr>
            <w:tcW w:w="454" w:type="dxa"/>
          </w:tcPr>
          <w:p w14:paraId="7A2EB1A6" w14:textId="77777777" w:rsidR="009166E9" w:rsidRPr="00E9603C" w:rsidRDefault="009166E9">
            <w:pPr>
              <w:pStyle w:val="TAC"/>
              <w:rPr>
                <w:lang w:eastAsia="zh-CN"/>
              </w:rPr>
            </w:pPr>
          </w:p>
        </w:tc>
        <w:tc>
          <w:tcPr>
            <w:tcW w:w="454" w:type="dxa"/>
          </w:tcPr>
          <w:p w14:paraId="6C622856" w14:textId="77777777" w:rsidR="009166E9" w:rsidRPr="00E9603C" w:rsidRDefault="009166E9">
            <w:pPr>
              <w:pStyle w:val="TAC"/>
              <w:rPr>
                <w:lang w:eastAsia="zh-CN"/>
              </w:rPr>
            </w:pPr>
          </w:p>
        </w:tc>
        <w:tc>
          <w:tcPr>
            <w:tcW w:w="454" w:type="dxa"/>
          </w:tcPr>
          <w:p w14:paraId="0CB24EFA" w14:textId="77777777" w:rsidR="009166E9" w:rsidRPr="00E9603C" w:rsidRDefault="009166E9">
            <w:pPr>
              <w:pStyle w:val="TAC"/>
              <w:rPr>
                <w:lang w:eastAsia="zh-CN"/>
              </w:rPr>
            </w:pPr>
          </w:p>
        </w:tc>
        <w:tc>
          <w:tcPr>
            <w:tcW w:w="454" w:type="dxa"/>
          </w:tcPr>
          <w:p w14:paraId="2F8C774E" w14:textId="77777777" w:rsidR="009166E9" w:rsidRPr="00E9603C" w:rsidRDefault="009166E9">
            <w:pPr>
              <w:pStyle w:val="TAC"/>
              <w:rPr>
                <w:lang w:eastAsia="zh-CN"/>
              </w:rPr>
            </w:pPr>
          </w:p>
        </w:tc>
        <w:tc>
          <w:tcPr>
            <w:tcW w:w="454" w:type="dxa"/>
          </w:tcPr>
          <w:p w14:paraId="3AC9C4CD" w14:textId="77777777" w:rsidR="009166E9" w:rsidRPr="00E9603C" w:rsidRDefault="009166E9">
            <w:pPr>
              <w:pStyle w:val="TAC"/>
              <w:rPr>
                <w:lang w:eastAsia="zh-CN"/>
              </w:rPr>
            </w:pPr>
          </w:p>
        </w:tc>
        <w:tc>
          <w:tcPr>
            <w:tcW w:w="454" w:type="dxa"/>
          </w:tcPr>
          <w:p w14:paraId="698FC1AA" w14:textId="77777777" w:rsidR="009166E9" w:rsidRPr="00E9603C" w:rsidRDefault="009166E9">
            <w:pPr>
              <w:pStyle w:val="TAC"/>
              <w:rPr>
                <w:lang w:eastAsia="zh-CN"/>
              </w:rPr>
            </w:pPr>
          </w:p>
        </w:tc>
        <w:tc>
          <w:tcPr>
            <w:tcW w:w="454" w:type="dxa"/>
          </w:tcPr>
          <w:p w14:paraId="4B0584C1" w14:textId="77777777" w:rsidR="009166E9" w:rsidRPr="00E9603C" w:rsidRDefault="009166E9">
            <w:pPr>
              <w:pStyle w:val="TAC"/>
              <w:rPr>
                <w:lang w:eastAsia="zh-CN"/>
              </w:rPr>
            </w:pPr>
          </w:p>
        </w:tc>
        <w:tc>
          <w:tcPr>
            <w:tcW w:w="454" w:type="dxa"/>
          </w:tcPr>
          <w:p w14:paraId="2DC2AC77" w14:textId="77777777" w:rsidR="009166E9" w:rsidRPr="00E9603C" w:rsidRDefault="009166E9">
            <w:pPr>
              <w:pStyle w:val="TAC"/>
              <w:rPr>
                <w:lang w:eastAsia="zh-CN"/>
              </w:rPr>
            </w:pPr>
          </w:p>
        </w:tc>
      </w:tr>
      <w:tr w:rsidR="009166E9" w:rsidRPr="00E9603C" w14:paraId="4B62B324" w14:textId="77777777">
        <w:trPr>
          <w:cantSplit/>
          <w:trHeight w:val="191"/>
        </w:trPr>
        <w:tc>
          <w:tcPr>
            <w:tcW w:w="1215" w:type="dxa"/>
            <w:vAlign w:val="center"/>
          </w:tcPr>
          <w:p w14:paraId="7E8B3D21" w14:textId="77777777" w:rsidR="009166E9" w:rsidRPr="00E9603C" w:rsidRDefault="009166E9">
            <w:pPr>
              <w:pStyle w:val="TAC"/>
              <w:rPr>
                <w:lang w:eastAsia="zh-CN"/>
              </w:rPr>
            </w:pPr>
            <w:r w:rsidRPr="00E9603C">
              <w:rPr>
                <w:lang w:eastAsia="zh-CN"/>
              </w:rPr>
              <w:t>44</w:t>
            </w:r>
          </w:p>
        </w:tc>
        <w:tc>
          <w:tcPr>
            <w:tcW w:w="284" w:type="dxa"/>
            <w:vAlign w:val="center"/>
          </w:tcPr>
          <w:p w14:paraId="3EB518DE" w14:textId="77777777" w:rsidR="009166E9" w:rsidRPr="00E9603C" w:rsidRDefault="009166E9">
            <w:pPr>
              <w:pStyle w:val="TAC"/>
              <w:rPr>
                <w:lang w:eastAsia="zh-CN"/>
              </w:rPr>
            </w:pPr>
          </w:p>
        </w:tc>
        <w:tc>
          <w:tcPr>
            <w:tcW w:w="284" w:type="dxa"/>
            <w:vAlign w:val="center"/>
          </w:tcPr>
          <w:p w14:paraId="4487DC7B" w14:textId="77777777" w:rsidR="009166E9" w:rsidRPr="00E9603C" w:rsidRDefault="009166E9">
            <w:pPr>
              <w:pStyle w:val="TAC"/>
              <w:rPr>
                <w:lang w:eastAsia="zh-CN"/>
              </w:rPr>
            </w:pPr>
          </w:p>
        </w:tc>
        <w:tc>
          <w:tcPr>
            <w:tcW w:w="284" w:type="dxa"/>
            <w:vAlign w:val="center"/>
          </w:tcPr>
          <w:p w14:paraId="2B2240BD" w14:textId="77777777" w:rsidR="009166E9" w:rsidRPr="00E9603C" w:rsidRDefault="009166E9">
            <w:pPr>
              <w:pStyle w:val="TAC"/>
              <w:rPr>
                <w:lang w:eastAsia="zh-CN"/>
              </w:rPr>
            </w:pPr>
          </w:p>
        </w:tc>
        <w:tc>
          <w:tcPr>
            <w:tcW w:w="284" w:type="dxa"/>
          </w:tcPr>
          <w:p w14:paraId="5C1A5545" w14:textId="77777777" w:rsidR="009166E9" w:rsidRPr="00E9603C" w:rsidRDefault="009166E9">
            <w:pPr>
              <w:pStyle w:val="TAC"/>
              <w:rPr>
                <w:lang w:eastAsia="zh-CN"/>
              </w:rPr>
            </w:pPr>
          </w:p>
        </w:tc>
        <w:tc>
          <w:tcPr>
            <w:tcW w:w="284" w:type="dxa"/>
          </w:tcPr>
          <w:p w14:paraId="79462442" w14:textId="77777777" w:rsidR="009166E9" w:rsidRPr="00E9603C" w:rsidRDefault="009166E9">
            <w:pPr>
              <w:pStyle w:val="TAC"/>
              <w:rPr>
                <w:lang w:eastAsia="zh-CN"/>
              </w:rPr>
            </w:pPr>
          </w:p>
        </w:tc>
        <w:tc>
          <w:tcPr>
            <w:tcW w:w="284" w:type="dxa"/>
          </w:tcPr>
          <w:p w14:paraId="12EA0345" w14:textId="77777777" w:rsidR="009166E9" w:rsidRPr="00E9603C" w:rsidRDefault="009166E9">
            <w:pPr>
              <w:pStyle w:val="TAC"/>
              <w:rPr>
                <w:lang w:eastAsia="zh-CN"/>
              </w:rPr>
            </w:pPr>
          </w:p>
        </w:tc>
        <w:tc>
          <w:tcPr>
            <w:tcW w:w="284" w:type="dxa"/>
          </w:tcPr>
          <w:p w14:paraId="368C3B52" w14:textId="77777777" w:rsidR="009166E9" w:rsidRPr="00E9603C" w:rsidRDefault="009166E9">
            <w:pPr>
              <w:pStyle w:val="TAC"/>
              <w:rPr>
                <w:lang w:eastAsia="zh-CN"/>
              </w:rPr>
            </w:pPr>
          </w:p>
        </w:tc>
        <w:tc>
          <w:tcPr>
            <w:tcW w:w="284" w:type="dxa"/>
          </w:tcPr>
          <w:p w14:paraId="3CCC76AE" w14:textId="77777777" w:rsidR="009166E9" w:rsidRPr="00E9603C" w:rsidRDefault="009166E9">
            <w:pPr>
              <w:pStyle w:val="TAC"/>
              <w:rPr>
                <w:lang w:eastAsia="zh-CN"/>
              </w:rPr>
            </w:pPr>
          </w:p>
        </w:tc>
        <w:tc>
          <w:tcPr>
            <w:tcW w:w="284" w:type="dxa"/>
          </w:tcPr>
          <w:p w14:paraId="0AF1CC67" w14:textId="77777777" w:rsidR="009166E9" w:rsidRPr="00E9603C" w:rsidRDefault="009166E9">
            <w:pPr>
              <w:pStyle w:val="TAC"/>
              <w:rPr>
                <w:lang w:eastAsia="zh-CN"/>
              </w:rPr>
            </w:pPr>
          </w:p>
        </w:tc>
        <w:tc>
          <w:tcPr>
            <w:tcW w:w="454" w:type="dxa"/>
          </w:tcPr>
          <w:p w14:paraId="793B4110" w14:textId="77777777" w:rsidR="009166E9" w:rsidRPr="00E9603C" w:rsidRDefault="009166E9">
            <w:pPr>
              <w:pStyle w:val="TAC"/>
              <w:rPr>
                <w:lang w:eastAsia="zh-CN"/>
              </w:rPr>
            </w:pPr>
          </w:p>
        </w:tc>
        <w:tc>
          <w:tcPr>
            <w:tcW w:w="454" w:type="dxa"/>
          </w:tcPr>
          <w:p w14:paraId="713C051C" w14:textId="77777777" w:rsidR="009166E9" w:rsidRPr="00E9603C" w:rsidRDefault="009166E9">
            <w:pPr>
              <w:pStyle w:val="TAC"/>
              <w:rPr>
                <w:lang w:eastAsia="zh-CN"/>
              </w:rPr>
            </w:pPr>
          </w:p>
        </w:tc>
        <w:tc>
          <w:tcPr>
            <w:tcW w:w="454" w:type="dxa"/>
          </w:tcPr>
          <w:p w14:paraId="269CFE95" w14:textId="77777777" w:rsidR="009166E9" w:rsidRPr="00E9603C" w:rsidRDefault="009166E9">
            <w:pPr>
              <w:pStyle w:val="TAC"/>
              <w:rPr>
                <w:lang w:eastAsia="zh-CN"/>
              </w:rPr>
            </w:pPr>
          </w:p>
        </w:tc>
        <w:tc>
          <w:tcPr>
            <w:tcW w:w="454" w:type="dxa"/>
          </w:tcPr>
          <w:p w14:paraId="6FDF53E5" w14:textId="77777777" w:rsidR="009166E9" w:rsidRPr="00E9603C" w:rsidRDefault="009166E9">
            <w:pPr>
              <w:pStyle w:val="TAC"/>
              <w:rPr>
                <w:lang w:eastAsia="zh-CN"/>
              </w:rPr>
            </w:pPr>
            <w:r w:rsidRPr="00E9603C">
              <w:rPr>
                <w:lang w:eastAsia="zh-CN"/>
              </w:rPr>
              <w:t>X</w:t>
            </w:r>
          </w:p>
        </w:tc>
        <w:tc>
          <w:tcPr>
            <w:tcW w:w="454" w:type="dxa"/>
          </w:tcPr>
          <w:p w14:paraId="65A27A1D" w14:textId="77777777" w:rsidR="009166E9" w:rsidRPr="00E9603C" w:rsidRDefault="009166E9">
            <w:pPr>
              <w:pStyle w:val="TAC"/>
              <w:rPr>
                <w:lang w:eastAsia="zh-CN"/>
              </w:rPr>
            </w:pPr>
          </w:p>
        </w:tc>
        <w:tc>
          <w:tcPr>
            <w:tcW w:w="454" w:type="dxa"/>
          </w:tcPr>
          <w:p w14:paraId="2533A98A" w14:textId="77777777" w:rsidR="009166E9" w:rsidRPr="00E9603C" w:rsidRDefault="009166E9">
            <w:pPr>
              <w:pStyle w:val="TAC"/>
              <w:rPr>
                <w:lang w:eastAsia="zh-CN"/>
              </w:rPr>
            </w:pPr>
          </w:p>
        </w:tc>
        <w:tc>
          <w:tcPr>
            <w:tcW w:w="454" w:type="dxa"/>
          </w:tcPr>
          <w:p w14:paraId="49FBE867" w14:textId="77777777" w:rsidR="009166E9" w:rsidRPr="00E9603C" w:rsidRDefault="009166E9">
            <w:pPr>
              <w:pStyle w:val="TAC"/>
              <w:rPr>
                <w:lang w:eastAsia="zh-CN"/>
              </w:rPr>
            </w:pPr>
          </w:p>
        </w:tc>
        <w:tc>
          <w:tcPr>
            <w:tcW w:w="454" w:type="dxa"/>
          </w:tcPr>
          <w:p w14:paraId="600F8604" w14:textId="77777777" w:rsidR="009166E9" w:rsidRPr="00E9603C" w:rsidRDefault="009166E9">
            <w:pPr>
              <w:pStyle w:val="TAC"/>
              <w:rPr>
                <w:lang w:eastAsia="zh-CN"/>
              </w:rPr>
            </w:pPr>
          </w:p>
        </w:tc>
        <w:tc>
          <w:tcPr>
            <w:tcW w:w="454" w:type="dxa"/>
          </w:tcPr>
          <w:p w14:paraId="4E95360C" w14:textId="77777777" w:rsidR="009166E9" w:rsidRPr="00E9603C" w:rsidRDefault="009166E9">
            <w:pPr>
              <w:pStyle w:val="TAC"/>
              <w:rPr>
                <w:lang w:eastAsia="zh-CN"/>
              </w:rPr>
            </w:pPr>
          </w:p>
        </w:tc>
        <w:tc>
          <w:tcPr>
            <w:tcW w:w="454" w:type="dxa"/>
          </w:tcPr>
          <w:p w14:paraId="4D474818" w14:textId="77777777" w:rsidR="009166E9" w:rsidRPr="00E9603C" w:rsidRDefault="009166E9">
            <w:pPr>
              <w:pStyle w:val="TAC"/>
              <w:rPr>
                <w:lang w:eastAsia="zh-CN"/>
              </w:rPr>
            </w:pPr>
          </w:p>
        </w:tc>
        <w:tc>
          <w:tcPr>
            <w:tcW w:w="454" w:type="dxa"/>
          </w:tcPr>
          <w:p w14:paraId="42A5A379" w14:textId="77777777" w:rsidR="009166E9" w:rsidRPr="00E9603C" w:rsidRDefault="009166E9">
            <w:pPr>
              <w:pStyle w:val="TAC"/>
              <w:rPr>
                <w:lang w:eastAsia="zh-CN"/>
              </w:rPr>
            </w:pPr>
          </w:p>
        </w:tc>
        <w:tc>
          <w:tcPr>
            <w:tcW w:w="454" w:type="dxa"/>
          </w:tcPr>
          <w:p w14:paraId="677D423B" w14:textId="77777777" w:rsidR="009166E9" w:rsidRPr="00E9603C" w:rsidRDefault="009166E9">
            <w:pPr>
              <w:pStyle w:val="TAC"/>
              <w:rPr>
                <w:lang w:eastAsia="zh-CN"/>
              </w:rPr>
            </w:pPr>
          </w:p>
        </w:tc>
      </w:tr>
      <w:tr w:rsidR="009166E9" w:rsidRPr="00E9603C" w14:paraId="2B28922C" w14:textId="77777777">
        <w:trPr>
          <w:cantSplit/>
          <w:trHeight w:val="191"/>
        </w:trPr>
        <w:tc>
          <w:tcPr>
            <w:tcW w:w="1215" w:type="dxa"/>
            <w:vAlign w:val="center"/>
          </w:tcPr>
          <w:p w14:paraId="247F4086" w14:textId="77777777" w:rsidR="009166E9" w:rsidRPr="00E9603C" w:rsidRDefault="009166E9">
            <w:pPr>
              <w:pStyle w:val="TAC"/>
              <w:rPr>
                <w:lang w:eastAsia="zh-CN"/>
              </w:rPr>
            </w:pPr>
            <w:r w:rsidRPr="00E9603C">
              <w:rPr>
                <w:lang w:eastAsia="zh-CN"/>
              </w:rPr>
              <w:t>45</w:t>
            </w:r>
          </w:p>
        </w:tc>
        <w:tc>
          <w:tcPr>
            <w:tcW w:w="284" w:type="dxa"/>
            <w:vAlign w:val="center"/>
          </w:tcPr>
          <w:p w14:paraId="40DB235B" w14:textId="77777777" w:rsidR="009166E9" w:rsidRPr="00E9603C" w:rsidRDefault="009166E9">
            <w:pPr>
              <w:pStyle w:val="TAC"/>
              <w:rPr>
                <w:lang w:eastAsia="zh-CN"/>
              </w:rPr>
            </w:pPr>
          </w:p>
        </w:tc>
        <w:tc>
          <w:tcPr>
            <w:tcW w:w="284" w:type="dxa"/>
            <w:vAlign w:val="center"/>
          </w:tcPr>
          <w:p w14:paraId="31E82942" w14:textId="77777777" w:rsidR="009166E9" w:rsidRPr="00E9603C" w:rsidRDefault="009166E9">
            <w:pPr>
              <w:pStyle w:val="TAC"/>
              <w:rPr>
                <w:lang w:eastAsia="zh-CN"/>
              </w:rPr>
            </w:pPr>
          </w:p>
        </w:tc>
        <w:tc>
          <w:tcPr>
            <w:tcW w:w="284" w:type="dxa"/>
            <w:vAlign w:val="center"/>
          </w:tcPr>
          <w:p w14:paraId="3283A298" w14:textId="77777777" w:rsidR="009166E9" w:rsidRPr="00E9603C" w:rsidRDefault="009166E9">
            <w:pPr>
              <w:pStyle w:val="TAC"/>
              <w:rPr>
                <w:lang w:eastAsia="zh-CN"/>
              </w:rPr>
            </w:pPr>
          </w:p>
        </w:tc>
        <w:tc>
          <w:tcPr>
            <w:tcW w:w="284" w:type="dxa"/>
          </w:tcPr>
          <w:p w14:paraId="7F015DFB" w14:textId="77777777" w:rsidR="009166E9" w:rsidRPr="00E9603C" w:rsidRDefault="009166E9">
            <w:pPr>
              <w:pStyle w:val="TAC"/>
              <w:rPr>
                <w:lang w:eastAsia="zh-CN"/>
              </w:rPr>
            </w:pPr>
          </w:p>
        </w:tc>
        <w:tc>
          <w:tcPr>
            <w:tcW w:w="284" w:type="dxa"/>
          </w:tcPr>
          <w:p w14:paraId="727F724C" w14:textId="77777777" w:rsidR="009166E9" w:rsidRPr="00E9603C" w:rsidRDefault="009166E9">
            <w:pPr>
              <w:pStyle w:val="TAC"/>
              <w:rPr>
                <w:lang w:eastAsia="zh-CN"/>
              </w:rPr>
            </w:pPr>
          </w:p>
        </w:tc>
        <w:tc>
          <w:tcPr>
            <w:tcW w:w="284" w:type="dxa"/>
          </w:tcPr>
          <w:p w14:paraId="1E50C13A" w14:textId="77777777" w:rsidR="009166E9" w:rsidRPr="00E9603C" w:rsidRDefault="009166E9">
            <w:pPr>
              <w:pStyle w:val="TAC"/>
              <w:rPr>
                <w:lang w:eastAsia="zh-CN"/>
              </w:rPr>
            </w:pPr>
          </w:p>
        </w:tc>
        <w:tc>
          <w:tcPr>
            <w:tcW w:w="284" w:type="dxa"/>
          </w:tcPr>
          <w:p w14:paraId="1B118C0A" w14:textId="77777777" w:rsidR="009166E9" w:rsidRPr="00E9603C" w:rsidRDefault="009166E9">
            <w:pPr>
              <w:pStyle w:val="TAC"/>
              <w:rPr>
                <w:lang w:eastAsia="zh-CN"/>
              </w:rPr>
            </w:pPr>
          </w:p>
        </w:tc>
        <w:tc>
          <w:tcPr>
            <w:tcW w:w="284" w:type="dxa"/>
          </w:tcPr>
          <w:p w14:paraId="0B36176E" w14:textId="77777777" w:rsidR="009166E9" w:rsidRPr="00E9603C" w:rsidRDefault="009166E9">
            <w:pPr>
              <w:pStyle w:val="TAC"/>
              <w:rPr>
                <w:lang w:eastAsia="zh-CN"/>
              </w:rPr>
            </w:pPr>
          </w:p>
        </w:tc>
        <w:tc>
          <w:tcPr>
            <w:tcW w:w="284" w:type="dxa"/>
          </w:tcPr>
          <w:p w14:paraId="352D887D" w14:textId="77777777" w:rsidR="009166E9" w:rsidRPr="00E9603C" w:rsidRDefault="009166E9">
            <w:pPr>
              <w:pStyle w:val="TAC"/>
              <w:rPr>
                <w:lang w:eastAsia="zh-CN"/>
              </w:rPr>
            </w:pPr>
          </w:p>
        </w:tc>
        <w:tc>
          <w:tcPr>
            <w:tcW w:w="454" w:type="dxa"/>
          </w:tcPr>
          <w:p w14:paraId="2ED9FFB9" w14:textId="77777777" w:rsidR="009166E9" w:rsidRPr="00E9603C" w:rsidRDefault="009166E9">
            <w:pPr>
              <w:pStyle w:val="TAC"/>
              <w:rPr>
                <w:lang w:eastAsia="zh-CN"/>
              </w:rPr>
            </w:pPr>
          </w:p>
        </w:tc>
        <w:tc>
          <w:tcPr>
            <w:tcW w:w="454" w:type="dxa"/>
          </w:tcPr>
          <w:p w14:paraId="7C342DA7" w14:textId="77777777" w:rsidR="009166E9" w:rsidRPr="00E9603C" w:rsidRDefault="009166E9">
            <w:pPr>
              <w:pStyle w:val="TAC"/>
              <w:rPr>
                <w:lang w:eastAsia="zh-CN"/>
              </w:rPr>
            </w:pPr>
          </w:p>
        </w:tc>
        <w:tc>
          <w:tcPr>
            <w:tcW w:w="454" w:type="dxa"/>
          </w:tcPr>
          <w:p w14:paraId="78C84A83" w14:textId="77777777" w:rsidR="009166E9" w:rsidRPr="00E9603C" w:rsidRDefault="009166E9">
            <w:pPr>
              <w:pStyle w:val="TAC"/>
              <w:rPr>
                <w:lang w:eastAsia="zh-CN"/>
              </w:rPr>
            </w:pPr>
          </w:p>
        </w:tc>
        <w:tc>
          <w:tcPr>
            <w:tcW w:w="454" w:type="dxa"/>
          </w:tcPr>
          <w:p w14:paraId="36DF84B1" w14:textId="77777777" w:rsidR="009166E9" w:rsidRPr="00E9603C" w:rsidRDefault="009166E9">
            <w:pPr>
              <w:pStyle w:val="TAC"/>
              <w:rPr>
                <w:lang w:eastAsia="zh-CN"/>
              </w:rPr>
            </w:pPr>
            <w:r w:rsidRPr="00E9603C">
              <w:rPr>
                <w:lang w:eastAsia="zh-CN"/>
              </w:rPr>
              <w:t>X</w:t>
            </w:r>
          </w:p>
        </w:tc>
        <w:tc>
          <w:tcPr>
            <w:tcW w:w="454" w:type="dxa"/>
          </w:tcPr>
          <w:p w14:paraId="37F252F1" w14:textId="77777777" w:rsidR="009166E9" w:rsidRPr="00E9603C" w:rsidRDefault="009166E9">
            <w:pPr>
              <w:pStyle w:val="TAC"/>
              <w:rPr>
                <w:lang w:eastAsia="zh-CN"/>
              </w:rPr>
            </w:pPr>
          </w:p>
        </w:tc>
        <w:tc>
          <w:tcPr>
            <w:tcW w:w="454" w:type="dxa"/>
          </w:tcPr>
          <w:p w14:paraId="6664BCD1" w14:textId="77777777" w:rsidR="009166E9" w:rsidRPr="00E9603C" w:rsidRDefault="009166E9">
            <w:pPr>
              <w:pStyle w:val="TAC"/>
              <w:rPr>
                <w:lang w:eastAsia="zh-CN"/>
              </w:rPr>
            </w:pPr>
          </w:p>
        </w:tc>
        <w:tc>
          <w:tcPr>
            <w:tcW w:w="454" w:type="dxa"/>
          </w:tcPr>
          <w:p w14:paraId="41AC92E4" w14:textId="77777777" w:rsidR="009166E9" w:rsidRPr="00E9603C" w:rsidRDefault="009166E9">
            <w:pPr>
              <w:pStyle w:val="TAC"/>
              <w:rPr>
                <w:lang w:eastAsia="zh-CN"/>
              </w:rPr>
            </w:pPr>
          </w:p>
        </w:tc>
        <w:tc>
          <w:tcPr>
            <w:tcW w:w="454" w:type="dxa"/>
          </w:tcPr>
          <w:p w14:paraId="148BFD10" w14:textId="77777777" w:rsidR="009166E9" w:rsidRPr="00E9603C" w:rsidRDefault="009166E9">
            <w:pPr>
              <w:pStyle w:val="TAC"/>
              <w:rPr>
                <w:lang w:eastAsia="zh-CN"/>
              </w:rPr>
            </w:pPr>
          </w:p>
        </w:tc>
        <w:tc>
          <w:tcPr>
            <w:tcW w:w="454" w:type="dxa"/>
          </w:tcPr>
          <w:p w14:paraId="5978062F" w14:textId="77777777" w:rsidR="009166E9" w:rsidRPr="00E9603C" w:rsidRDefault="009166E9">
            <w:pPr>
              <w:pStyle w:val="TAC"/>
              <w:rPr>
                <w:lang w:eastAsia="zh-CN"/>
              </w:rPr>
            </w:pPr>
          </w:p>
        </w:tc>
        <w:tc>
          <w:tcPr>
            <w:tcW w:w="454" w:type="dxa"/>
          </w:tcPr>
          <w:p w14:paraId="6C921BD4" w14:textId="77777777" w:rsidR="009166E9" w:rsidRPr="00E9603C" w:rsidRDefault="009166E9">
            <w:pPr>
              <w:pStyle w:val="TAC"/>
              <w:rPr>
                <w:lang w:eastAsia="zh-CN"/>
              </w:rPr>
            </w:pPr>
          </w:p>
        </w:tc>
        <w:tc>
          <w:tcPr>
            <w:tcW w:w="454" w:type="dxa"/>
          </w:tcPr>
          <w:p w14:paraId="3C427D4A" w14:textId="77777777" w:rsidR="009166E9" w:rsidRPr="00E9603C" w:rsidRDefault="009166E9">
            <w:pPr>
              <w:pStyle w:val="TAC"/>
              <w:rPr>
                <w:lang w:eastAsia="zh-CN"/>
              </w:rPr>
            </w:pPr>
          </w:p>
        </w:tc>
        <w:tc>
          <w:tcPr>
            <w:tcW w:w="454" w:type="dxa"/>
          </w:tcPr>
          <w:p w14:paraId="5DCD61AA" w14:textId="77777777" w:rsidR="009166E9" w:rsidRPr="00E9603C" w:rsidRDefault="009166E9">
            <w:pPr>
              <w:pStyle w:val="TAC"/>
              <w:rPr>
                <w:lang w:eastAsia="zh-CN"/>
              </w:rPr>
            </w:pPr>
          </w:p>
        </w:tc>
      </w:tr>
      <w:tr w:rsidR="009166E9" w:rsidRPr="00E9603C" w14:paraId="2D46E036" w14:textId="77777777">
        <w:trPr>
          <w:cantSplit/>
          <w:trHeight w:val="191"/>
        </w:trPr>
        <w:tc>
          <w:tcPr>
            <w:tcW w:w="1215" w:type="dxa"/>
            <w:vAlign w:val="center"/>
          </w:tcPr>
          <w:p w14:paraId="4E7C6C8A" w14:textId="77777777" w:rsidR="009166E9" w:rsidRPr="00E9603C" w:rsidRDefault="009166E9">
            <w:pPr>
              <w:pStyle w:val="TAC"/>
              <w:rPr>
                <w:lang w:eastAsia="zh-CN"/>
              </w:rPr>
            </w:pPr>
            <w:r w:rsidRPr="00E9603C">
              <w:rPr>
                <w:lang w:eastAsia="zh-CN"/>
              </w:rPr>
              <w:t>46</w:t>
            </w:r>
          </w:p>
        </w:tc>
        <w:tc>
          <w:tcPr>
            <w:tcW w:w="284" w:type="dxa"/>
            <w:vAlign w:val="center"/>
          </w:tcPr>
          <w:p w14:paraId="165CB9B6" w14:textId="77777777" w:rsidR="009166E9" w:rsidRPr="00E9603C" w:rsidRDefault="009166E9">
            <w:pPr>
              <w:pStyle w:val="TAC"/>
              <w:rPr>
                <w:lang w:eastAsia="zh-CN"/>
              </w:rPr>
            </w:pPr>
          </w:p>
        </w:tc>
        <w:tc>
          <w:tcPr>
            <w:tcW w:w="284" w:type="dxa"/>
            <w:vAlign w:val="center"/>
          </w:tcPr>
          <w:p w14:paraId="7E4D2AD8" w14:textId="77777777" w:rsidR="009166E9" w:rsidRPr="00E9603C" w:rsidRDefault="009166E9">
            <w:pPr>
              <w:pStyle w:val="TAC"/>
              <w:rPr>
                <w:lang w:eastAsia="zh-CN"/>
              </w:rPr>
            </w:pPr>
          </w:p>
        </w:tc>
        <w:tc>
          <w:tcPr>
            <w:tcW w:w="284" w:type="dxa"/>
            <w:vAlign w:val="center"/>
          </w:tcPr>
          <w:p w14:paraId="7171955B" w14:textId="77777777" w:rsidR="009166E9" w:rsidRPr="00E9603C" w:rsidRDefault="009166E9">
            <w:pPr>
              <w:pStyle w:val="TAC"/>
              <w:rPr>
                <w:lang w:eastAsia="zh-CN"/>
              </w:rPr>
            </w:pPr>
          </w:p>
        </w:tc>
        <w:tc>
          <w:tcPr>
            <w:tcW w:w="284" w:type="dxa"/>
          </w:tcPr>
          <w:p w14:paraId="2D7BABB0" w14:textId="77777777" w:rsidR="009166E9" w:rsidRPr="00E9603C" w:rsidRDefault="009166E9">
            <w:pPr>
              <w:pStyle w:val="TAC"/>
              <w:rPr>
                <w:lang w:eastAsia="zh-CN"/>
              </w:rPr>
            </w:pPr>
          </w:p>
        </w:tc>
        <w:tc>
          <w:tcPr>
            <w:tcW w:w="284" w:type="dxa"/>
          </w:tcPr>
          <w:p w14:paraId="7C763A81" w14:textId="77777777" w:rsidR="009166E9" w:rsidRPr="00E9603C" w:rsidRDefault="009166E9">
            <w:pPr>
              <w:pStyle w:val="TAC"/>
              <w:rPr>
                <w:lang w:eastAsia="zh-CN"/>
              </w:rPr>
            </w:pPr>
          </w:p>
        </w:tc>
        <w:tc>
          <w:tcPr>
            <w:tcW w:w="284" w:type="dxa"/>
          </w:tcPr>
          <w:p w14:paraId="5EAF5036" w14:textId="77777777" w:rsidR="009166E9" w:rsidRPr="00E9603C" w:rsidRDefault="009166E9">
            <w:pPr>
              <w:pStyle w:val="TAC"/>
              <w:rPr>
                <w:lang w:eastAsia="zh-CN"/>
              </w:rPr>
            </w:pPr>
          </w:p>
        </w:tc>
        <w:tc>
          <w:tcPr>
            <w:tcW w:w="284" w:type="dxa"/>
          </w:tcPr>
          <w:p w14:paraId="06A51072" w14:textId="77777777" w:rsidR="009166E9" w:rsidRPr="00E9603C" w:rsidRDefault="009166E9">
            <w:pPr>
              <w:pStyle w:val="TAC"/>
              <w:rPr>
                <w:lang w:eastAsia="zh-CN"/>
              </w:rPr>
            </w:pPr>
          </w:p>
        </w:tc>
        <w:tc>
          <w:tcPr>
            <w:tcW w:w="284" w:type="dxa"/>
          </w:tcPr>
          <w:p w14:paraId="05749D51" w14:textId="77777777" w:rsidR="009166E9" w:rsidRPr="00E9603C" w:rsidRDefault="009166E9">
            <w:pPr>
              <w:pStyle w:val="TAC"/>
              <w:rPr>
                <w:lang w:eastAsia="zh-CN"/>
              </w:rPr>
            </w:pPr>
          </w:p>
        </w:tc>
        <w:tc>
          <w:tcPr>
            <w:tcW w:w="284" w:type="dxa"/>
          </w:tcPr>
          <w:p w14:paraId="65C3CCDE" w14:textId="77777777" w:rsidR="009166E9" w:rsidRPr="00E9603C" w:rsidRDefault="009166E9">
            <w:pPr>
              <w:pStyle w:val="TAC"/>
              <w:rPr>
                <w:lang w:eastAsia="zh-CN"/>
              </w:rPr>
            </w:pPr>
          </w:p>
        </w:tc>
        <w:tc>
          <w:tcPr>
            <w:tcW w:w="454" w:type="dxa"/>
          </w:tcPr>
          <w:p w14:paraId="23975371" w14:textId="77777777" w:rsidR="009166E9" w:rsidRPr="00E9603C" w:rsidRDefault="009166E9">
            <w:pPr>
              <w:pStyle w:val="TAC"/>
              <w:rPr>
                <w:lang w:eastAsia="zh-CN"/>
              </w:rPr>
            </w:pPr>
          </w:p>
        </w:tc>
        <w:tc>
          <w:tcPr>
            <w:tcW w:w="454" w:type="dxa"/>
          </w:tcPr>
          <w:p w14:paraId="7F68D403" w14:textId="77777777" w:rsidR="009166E9" w:rsidRPr="00E9603C" w:rsidRDefault="009166E9">
            <w:pPr>
              <w:pStyle w:val="TAC"/>
              <w:rPr>
                <w:lang w:eastAsia="zh-CN"/>
              </w:rPr>
            </w:pPr>
          </w:p>
        </w:tc>
        <w:tc>
          <w:tcPr>
            <w:tcW w:w="454" w:type="dxa"/>
          </w:tcPr>
          <w:p w14:paraId="739A7F9B" w14:textId="77777777" w:rsidR="009166E9" w:rsidRPr="00E9603C" w:rsidRDefault="009166E9">
            <w:pPr>
              <w:pStyle w:val="TAC"/>
              <w:rPr>
                <w:lang w:eastAsia="zh-CN"/>
              </w:rPr>
            </w:pPr>
          </w:p>
        </w:tc>
        <w:tc>
          <w:tcPr>
            <w:tcW w:w="454" w:type="dxa"/>
          </w:tcPr>
          <w:p w14:paraId="091E5BB7" w14:textId="77777777" w:rsidR="009166E9" w:rsidRPr="00E9603C" w:rsidRDefault="009166E9">
            <w:pPr>
              <w:pStyle w:val="TAC"/>
              <w:rPr>
                <w:lang w:eastAsia="zh-CN"/>
              </w:rPr>
            </w:pPr>
          </w:p>
        </w:tc>
        <w:tc>
          <w:tcPr>
            <w:tcW w:w="454" w:type="dxa"/>
          </w:tcPr>
          <w:p w14:paraId="6CB13F70" w14:textId="77777777" w:rsidR="009166E9" w:rsidRPr="00E9603C" w:rsidRDefault="009166E9">
            <w:pPr>
              <w:pStyle w:val="TAC"/>
              <w:rPr>
                <w:lang w:eastAsia="zh-CN"/>
              </w:rPr>
            </w:pPr>
            <w:r w:rsidRPr="00E9603C">
              <w:rPr>
                <w:lang w:eastAsia="zh-CN"/>
              </w:rPr>
              <w:t>X</w:t>
            </w:r>
          </w:p>
        </w:tc>
        <w:tc>
          <w:tcPr>
            <w:tcW w:w="454" w:type="dxa"/>
          </w:tcPr>
          <w:p w14:paraId="66DBA239" w14:textId="77777777" w:rsidR="009166E9" w:rsidRPr="00E9603C" w:rsidRDefault="009166E9">
            <w:pPr>
              <w:pStyle w:val="TAC"/>
              <w:rPr>
                <w:lang w:eastAsia="zh-CN"/>
              </w:rPr>
            </w:pPr>
          </w:p>
        </w:tc>
        <w:tc>
          <w:tcPr>
            <w:tcW w:w="454" w:type="dxa"/>
          </w:tcPr>
          <w:p w14:paraId="12EB4C56" w14:textId="77777777" w:rsidR="009166E9" w:rsidRPr="00E9603C" w:rsidRDefault="009166E9">
            <w:pPr>
              <w:pStyle w:val="TAC"/>
              <w:rPr>
                <w:lang w:eastAsia="zh-CN"/>
              </w:rPr>
            </w:pPr>
          </w:p>
        </w:tc>
        <w:tc>
          <w:tcPr>
            <w:tcW w:w="454" w:type="dxa"/>
          </w:tcPr>
          <w:p w14:paraId="67DC3ABC" w14:textId="77777777" w:rsidR="009166E9" w:rsidRPr="00E9603C" w:rsidRDefault="009166E9">
            <w:pPr>
              <w:pStyle w:val="TAC"/>
              <w:rPr>
                <w:lang w:eastAsia="zh-CN"/>
              </w:rPr>
            </w:pPr>
          </w:p>
        </w:tc>
        <w:tc>
          <w:tcPr>
            <w:tcW w:w="454" w:type="dxa"/>
          </w:tcPr>
          <w:p w14:paraId="06C620AE" w14:textId="77777777" w:rsidR="009166E9" w:rsidRPr="00E9603C" w:rsidRDefault="009166E9">
            <w:pPr>
              <w:pStyle w:val="TAC"/>
              <w:rPr>
                <w:lang w:eastAsia="zh-CN"/>
              </w:rPr>
            </w:pPr>
          </w:p>
        </w:tc>
        <w:tc>
          <w:tcPr>
            <w:tcW w:w="454" w:type="dxa"/>
          </w:tcPr>
          <w:p w14:paraId="79E079A4" w14:textId="77777777" w:rsidR="009166E9" w:rsidRPr="00E9603C" w:rsidRDefault="009166E9">
            <w:pPr>
              <w:pStyle w:val="TAC"/>
              <w:rPr>
                <w:lang w:eastAsia="zh-CN"/>
              </w:rPr>
            </w:pPr>
          </w:p>
        </w:tc>
        <w:tc>
          <w:tcPr>
            <w:tcW w:w="454" w:type="dxa"/>
          </w:tcPr>
          <w:p w14:paraId="33A77EE4" w14:textId="77777777" w:rsidR="009166E9" w:rsidRPr="00E9603C" w:rsidRDefault="009166E9">
            <w:pPr>
              <w:pStyle w:val="TAC"/>
              <w:rPr>
                <w:lang w:eastAsia="zh-CN"/>
              </w:rPr>
            </w:pPr>
          </w:p>
        </w:tc>
        <w:tc>
          <w:tcPr>
            <w:tcW w:w="454" w:type="dxa"/>
          </w:tcPr>
          <w:p w14:paraId="3BBBC37A" w14:textId="77777777" w:rsidR="009166E9" w:rsidRPr="00E9603C" w:rsidRDefault="009166E9">
            <w:pPr>
              <w:pStyle w:val="TAC"/>
              <w:rPr>
                <w:lang w:eastAsia="zh-CN"/>
              </w:rPr>
            </w:pPr>
          </w:p>
        </w:tc>
      </w:tr>
      <w:tr w:rsidR="009166E9" w:rsidRPr="00E9603C" w14:paraId="1E6F6C2C" w14:textId="77777777">
        <w:trPr>
          <w:cantSplit/>
          <w:trHeight w:val="191"/>
        </w:trPr>
        <w:tc>
          <w:tcPr>
            <w:tcW w:w="1215" w:type="dxa"/>
            <w:vAlign w:val="center"/>
          </w:tcPr>
          <w:p w14:paraId="131436A3" w14:textId="77777777" w:rsidR="009166E9" w:rsidRPr="00E9603C" w:rsidRDefault="009166E9">
            <w:pPr>
              <w:pStyle w:val="TAC"/>
              <w:rPr>
                <w:lang w:eastAsia="zh-CN"/>
              </w:rPr>
            </w:pPr>
            <w:r w:rsidRPr="00E9603C">
              <w:rPr>
                <w:lang w:eastAsia="zh-CN"/>
              </w:rPr>
              <w:t>47</w:t>
            </w:r>
          </w:p>
        </w:tc>
        <w:tc>
          <w:tcPr>
            <w:tcW w:w="284" w:type="dxa"/>
            <w:vAlign w:val="center"/>
          </w:tcPr>
          <w:p w14:paraId="0980B57A" w14:textId="77777777" w:rsidR="009166E9" w:rsidRPr="00E9603C" w:rsidRDefault="009166E9">
            <w:pPr>
              <w:pStyle w:val="TAC"/>
              <w:rPr>
                <w:lang w:eastAsia="zh-CN"/>
              </w:rPr>
            </w:pPr>
          </w:p>
        </w:tc>
        <w:tc>
          <w:tcPr>
            <w:tcW w:w="284" w:type="dxa"/>
            <w:vAlign w:val="center"/>
          </w:tcPr>
          <w:p w14:paraId="29BECDE2" w14:textId="77777777" w:rsidR="009166E9" w:rsidRPr="00E9603C" w:rsidRDefault="009166E9">
            <w:pPr>
              <w:pStyle w:val="TAC"/>
              <w:rPr>
                <w:lang w:eastAsia="zh-CN"/>
              </w:rPr>
            </w:pPr>
          </w:p>
        </w:tc>
        <w:tc>
          <w:tcPr>
            <w:tcW w:w="284" w:type="dxa"/>
            <w:vAlign w:val="center"/>
          </w:tcPr>
          <w:p w14:paraId="17ED124C" w14:textId="77777777" w:rsidR="009166E9" w:rsidRPr="00E9603C" w:rsidRDefault="009166E9">
            <w:pPr>
              <w:pStyle w:val="TAC"/>
              <w:rPr>
                <w:lang w:eastAsia="zh-CN"/>
              </w:rPr>
            </w:pPr>
          </w:p>
        </w:tc>
        <w:tc>
          <w:tcPr>
            <w:tcW w:w="284" w:type="dxa"/>
          </w:tcPr>
          <w:p w14:paraId="7CE3B41D" w14:textId="77777777" w:rsidR="009166E9" w:rsidRPr="00E9603C" w:rsidRDefault="009166E9">
            <w:pPr>
              <w:pStyle w:val="TAC"/>
              <w:rPr>
                <w:lang w:eastAsia="zh-CN"/>
              </w:rPr>
            </w:pPr>
          </w:p>
        </w:tc>
        <w:tc>
          <w:tcPr>
            <w:tcW w:w="284" w:type="dxa"/>
          </w:tcPr>
          <w:p w14:paraId="4681B9D1" w14:textId="77777777" w:rsidR="009166E9" w:rsidRPr="00E9603C" w:rsidRDefault="009166E9">
            <w:pPr>
              <w:pStyle w:val="TAC"/>
              <w:rPr>
                <w:lang w:eastAsia="zh-CN"/>
              </w:rPr>
            </w:pPr>
          </w:p>
        </w:tc>
        <w:tc>
          <w:tcPr>
            <w:tcW w:w="284" w:type="dxa"/>
          </w:tcPr>
          <w:p w14:paraId="79C2555F" w14:textId="77777777" w:rsidR="009166E9" w:rsidRPr="00E9603C" w:rsidRDefault="009166E9">
            <w:pPr>
              <w:pStyle w:val="TAC"/>
              <w:rPr>
                <w:lang w:eastAsia="zh-CN"/>
              </w:rPr>
            </w:pPr>
          </w:p>
        </w:tc>
        <w:tc>
          <w:tcPr>
            <w:tcW w:w="284" w:type="dxa"/>
          </w:tcPr>
          <w:p w14:paraId="2F522489" w14:textId="77777777" w:rsidR="009166E9" w:rsidRPr="00E9603C" w:rsidRDefault="009166E9">
            <w:pPr>
              <w:pStyle w:val="TAC"/>
              <w:rPr>
                <w:lang w:eastAsia="zh-CN"/>
              </w:rPr>
            </w:pPr>
          </w:p>
        </w:tc>
        <w:tc>
          <w:tcPr>
            <w:tcW w:w="284" w:type="dxa"/>
          </w:tcPr>
          <w:p w14:paraId="7D505B88" w14:textId="77777777" w:rsidR="009166E9" w:rsidRPr="00E9603C" w:rsidRDefault="009166E9">
            <w:pPr>
              <w:pStyle w:val="TAC"/>
              <w:rPr>
                <w:lang w:eastAsia="zh-CN"/>
              </w:rPr>
            </w:pPr>
          </w:p>
        </w:tc>
        <w:tc>
          <w:tcPr>
            <w:tcW w:w="284" w:type="dxa"/>
          </w:tcPr>
          <w:p w14:paraId="0ED4605A" w14:textId="77777777" w:rsidR="009166E9" w:rsidRPr="00E9603C" w:rsidRDefault="009166E9">
            <w:pPr>
              <w:pStyle w:val="TAC"/>
              <w:rPr>
                <w:lang w:eastAsia="zh-CN"/>
              </w:rPr>
            </w:pPr>
          </w:p>
        </w:tc>
        <w:tc>
          <w:tcPr>
            <w:tcW w:w="454" w:type="dxa"/>
          </w:tcPr>
          <w:p w14:paraId="04811E90" w14:textId="77777777" w:rsidR="009166E9" w:rsidRPr="00E9603C" w:rsidRDefault="009166E9">
            <w:pPr>
              <w:pStyle w:val="TAC"/>
              <w:rPr>
                <w:lang w:eastAsia="zh-CN"/>
              </w:rPr>
            </w:pPr>
          </w:p>
        </w:tc>
        <w:tc>
          <w:tcPr>
            <w:tcW w:w="454" w:type="dxa"/>
          </w:tcPr>
          <w:p w14:paraId="687E20D3" w14:textId="77777777" w:rsidR="009166E9" w:rsidRPr="00E9603C" w:rsidRDefault="009166E9">
            <w:pPr>
              <w:pStyle w:val="TAC"/>
              <w:rPr>
                <w:lang w:eastAsia="zh-CN"/>
              </w:rPr>
            </w:pPr>
          </w:p>
        </w:tc>
        <w:tc>
          <w:tcPr>
            <w:tcW w:w="454" w:type="dxa"/>
          </w:tcPr>
          <w:p w14:paraId="49BE266E" w14:textId="77777777" w:rsidR="009166E9" w:rsidRPr="00E9603C" w:rsidRDefault="009166E9">
            <w:pPr>
              <w:pStyle w:val="TAC"/>
              <w:rPr>
                <w:lang w:eastAsia="zh-CN"/>
              </w:rPr>
            </w:pPr>
          </w:p>
        </w:tc>
        <w:tc>
          <w:tcPr>
            <w:tcW w:w="454" w:type="dxa"/>
          </w:tcPr>
          <w:p w14:paraId="1ED51365" w14:textId="77777777" w:rsidR="009166E9" w:rsidRPr="00E9603C" w:rsidRDefault="009166E9">
            <w:pPr>
              <w:pStyle w:val="TAC"/>
              <w:rPr>
                <w:lang w:eastAsia="zh-CN"/>
              </w:rPr>
            </w:pPr>
          </w:p>
        </w:tc>
        <w:tc>
          <w:tcPr>
            <w:tcW w:w="454" w:type="dxa"/>
          </w:tcPr>
          <w:p w14:paraId="6F55BD77" w14:textId="77777777" w:rsidR="009166E9" w:rsidRPr="00E9603C" w:rsidRDefault="009166E9">
            <w:pPr>
              <w:pStyle w:val="TAC"/>
              <w:rPr>
                <w:lang w:eastAsia="zh-CN"/>
              </w:rPr>
            </w:pPr>
          </w:p>
        </w:tc>
        <w:tc>
          <w:tcPr>
            <w:tcW w:w="454" w:type="dxa"/>
          </w:tcPr>
          <w:p w14:paraId="47526BC7" w14:textId="77777777" w:rsidR="009166E9" w:rsidRPr="00E9603C" w:rsidRDefault="009166E9">
            <w:pPr>
              <w:pStyle w:val="TAC"/>
              <w:rPr>
                <w:lang w:eastAsia="zh-CN"/>
              </w:rPr>
            </w:pPr>
          </w:p>
        </w:tc>
        <w:tc>
          <w:tcPr>
            <w:tcW w:w="454" w:type="dxa"/>
          </w:tcPr>
          <w:p w14:paraId="3FFD7A59" w14:textId="77777777" w:rsidR="009166E9" w:rsidRPr="00E9603C" w:rsidRDefault="009166E9">
            <w:pPr>
              <w:pStyle w:val="TAC"/>
              <w:rPr>
                <w:lang w:eastAsia="zh-CN"/>
              </w:rPr>
            </w:pPr>
            <w:r w:rsidRPr="00E9603C">
              <w:rPr>
                <w:lang w:eastAsia="zh-CN"/>
              </w:rPr>
              <w:t>X</w:t>
            </w:r>
          </w:p>
        </w:tc>
        <w:tc>
          <w:tcPr>
            <w:tcW w:w="454" w:type="dxa"/>
          </w:tcPr>
          <w:p w14:paraId="7A4B85FD" w14:textId="77777777" w:rsidR="009166E9" w:rsidRPr="00E9603C" w:rsidRDefault="009166E9">
            <w:pPr>
              <w:pStyle w:val="TAC"/>
              <w:rPr>
                <w:lang w:eastAsia="zh-CN"/>
              </w:rPr>
            </w:pPr>
          </w:p>
        </w:tc>
        <w:tc>
          <w:tcPr>
            <w:tcW w:w="454" w:type="dxa"/>
          </w:tcPr>
          <w:p w14:paraId="3E603D10" w14:textId="77777777" w:rsidR="009166E9" w:rsidRPr="00E9603C" w:rsidRDefault="009166E9">
            <w:pPr>
              <w:pStyle w:val="TAC"/>
              <w:rPr>
                <w:lang w:eastAsia="zh-CN"/>
              </w:rPr>
            </w:pPr>
          </w:p>
        </w:tc>
        <w:tc>
          <w:tcPr>
            <w:tcW w:w="454" w:type="dxa"/>
          </w:tcPr>
          <w:p w14:paraId="0D1355EC" w14:textId="77777777" w:rsidR="009166E9" w:rsidRPr="00E9603C" w:rsidRDefault="009166E9">
            <w:pPr>
              <w:pStyle w:val="TAC"/>
              <w:rPr>
                <w:lang w:eastAsia="zh-CN"/>
              </w:rPr>
            </w:pPr>
          </w:p>
        </w:tc>
        <w:tc>
          <w:tcPr>
            <w:tcW w:w="454" w:type="dxa"/>
          </w:tcPr>
          <w:p w14:paraId="39D400AC" w14:textId="77777777" w:rsidR="009166E9" w:rsidRPr="00E9603C" w:rsidRDefault="009166E9">
            <w:pPr>
              <w:pStyle w:val="TAC"/>
              <w:rPr>
                <w:lang w:eastAsia="zh-CN"/>
              </w:rPr>
            </w:pPr>
          </w:p>
        </w:tc>
        <w:tc>
          <w:tcPr>
            <w:tcW w:w="454" w:type="dxa"/>
          </w:tcPr>
          <w:p w14:paraId="152A9A55" w14:textId="77777777" w:rsidR="009166E9" w:rsidRPr="00E9603C" w:rsidRDefault="009166E9">
            <w:pPr>
              <w:pStyle w:val="TAC"/>
              <w:rPr>
                <w:lang w:eastAsia="zh-CN"/>
              </w:rPr>
            </w:pPr>
          </w:p>
        </w:tc>
      </w:tr>
      <w:tr w:rsidR="009166E9" w:rsidRPr="00E9603C" w14:paraId="071B89EB" w14:textId="77777777">
        <w:trPr>
          <w:cantSplit/>
          <w:trHeight w:val="191"/>
        </w:trPr>
        <w:tc>
          <w:tcPr>
            <w:tcW w:w="1215" w:type="dxa"/>
            <w:vAlign w:val="center"/>
          </w:tcPr>
          <w:p w14:paraId="33959DCA" w14:textId="77777777" w:rsidR="009166E9" w:rsidRPr="00E9603C" w:rsidRDefault="009166E9">
            <w:pPr>
              <w:pStyle w:val="TAC"/>
              <w:rPr>
                <w:lang w:eastAsia="zh-CN"/>
              </w:rPr>
            </w:pPr>
            <w:r w:rsidRPr="00E9603C">
              <w:rPr>
                <w:lang w:eastAsia="zh-CN"/>
              </w:rPr>
              <w:t>48</w:t>
            </w:r>
          </w:p>
        </w:tc>
        <w:tc>
          <w:tcPr>
            <w:tcW w:w="284" w:type="dxa"/>
            <w:vAlign w:val="center"/>
          </w:tcPr>
          <w:p w14:paraId="0DD32501" w14:textId="77777777" w:rsidR="009166E9" w:rsidRPr="00E9603C" w:rsidRDefault="009166E9">
            <w:pPr>
              <w:pStyle w:val="TAC"/>
              <w:rPr>
                <w:lang w:eastAsia="zh-CN"/>
              </w:rPr>
            </w:pPr>
          </w:p>
        </w:tc>
        <w:tc>
          <w:tcPr>
            <w:tcW w:w="284" w:type="dxa"/>
            <w:vAlign w:val="center"/>
          </w:tcPr>
          <w:p w14:paraId="783F49F0" w14:textId="77777777" w:rsidR="009166E9" w:rsidRPr="00E9603C" w:rsidRDefault="009166E9">
            <w:pPr>
              <w:pStyle w:val="TAC"/>
              <w:rPr>
                <w:lang w:eastAsia="zh-CN"/>
              </w:rPr>
            </w:pPr>
          </w:p>
        </w:tc>
        <w:tc>
          <w:tcPr>
            <w:tcW w:w="284" w:type="dxa"/>
            <w:vAlign w:val="center"/>
          </w:tcPr>
          <w:p w14:paraId="2F046D55" w14:textId="77777777" w:rsidR="009166E9" w:rsidRPr="00E9603C" w:rsidRDefault="009166E9">
            <w:pPr>
              <w:pStyle w:val="TAC"/>
              <w:rPr>
                <w:lang w:eastAsia="zh-CN"/>
              </w:rPr>
            </w:pPr>
          </w:p>
        </w:tc>
        <w:tc>
          <w:tcPr>
            <w:tcW w:w="284" w:type="dxa"/>
          </w:tcPr>
          <w:p w14:paraId="57E31425" w14:textId="77777777" w:rsidR="009166E9" w:rsidRPr="00E9603C" w:rsidRDefault="009166E9">
            <w:pPr>
              <w:pStyle w:val="TAC"/>
              <w:rPr>
                <w:lang w:eastAsia="zh-CN"/>
              </w:rPr>
            </w:pPr>
          </w:p>
        </w:tc>
        <w:tc>
          <w:tcPr>
            <w:tcW w:w="284" w:type="dxa"/>
          </w:tcPr>
          <w:p w14:paraId="3D88A71C" w14:textId="77777777" w:rsidR="009166E9" w:rsidRPr="00E9603C" w:rsidRDefault="009166E9">
            <w:pPr>
              <w:pStyle w:val="TAC"/>
              <w:rPr>
                <w:lang w:eastAsia="zh-CN"/>
              </w:rPr>
            </w:pPr>
          </w:p>
        </w:tc>
        <w:tc>
          <w:tcPr>
            <w:tcW w:w="284" w:type="dxa"/>
          </w:tcPr>
          <w:p w14:paraId="3E7FA494" w14:textId="77777777" w:rsidR="009166E9" w:rsidRPr="00E9603C" w:rsidRDefault="009166E9">
            <w:pPr>
              <w:pStyle w:val="TAC"/>
              <w:rPr>
                <w:lang w:eastAsia="zh-CN"/>
              </w:rPr>
            </w:pPr>
          </w:p>
        </w:tc>
        <w:tc>
          <w:tcPr>
            <w:tcW w:w="284" w:type="dxa"/>
          </w:tcPr>
          <w:p w14:paraId="41D99F93" w14:textId="77777777" w:rsidR="009166E9" w:rsidRPr="00E9603C" w:rsidRDefault="009166E9">
            <w:pPr>
              <w:pStyle w:val="TAC"/>
              <w:rPr>
                <w:lang w:eastAsia="zh-CN"/>
              </w:rPr>
            </w:pPr>
          </w:p>
        </w:tc>
        <w:tc>
          <w:tcPr>
            <w:tcW w:w="284" w:type="dxa"/>
          </w:tcPr>
          <w:p w14:paraId="54CBB420" w14:textId="77777777" w:rsidR="009166E9" w:rsidRPr="00E9603C" w:rsidRDefault="009166E9">
            <w:pPr>
              <w:pStyle w:val="TAC"/>
              <w:rPr>
                <w:lang w:eastAsia="zh-CN"/>
              </w:rPr>
            </w:pPr>
          </w:p>
        </w:tc>
        <w:tc>
          <w:tcPr>
            <w:tcW w:w="284" w:type="dxa"/>
          </w:tcPr>
          <w:p w14:paraId="25CA14C8" w14:textId="77777777" w:rsidR="009166E9" w:rsidRPr="00E9603C" w:rsidRDefault="009166E9">
            <w:pPr>
              <w:pStyle w:val="TAC"/>
              <w:rPr>
                <w:lang w:eastAsia="zh-CN"/>
              </w:rPr>
            </w:pPr>
          </w:p>
        </w:tc>
        <w:tc>
          <w:tcPr>
            <w:tcW w:w="454" w:type="dxa"/>
          </w:tcPr>
          <w:p w14:paraId="548BF860" w14:textId="77777777" w:rsidR="009166E9" w:rsidRPr="00E9603C" w:rsidRDefault="009166E9">
            <w:pPr>
              <w:pStyle w:val="TAC"/>
              <w:rPr>
                <w:lang w:eastAsia="zh-CN"/>
              </w:rPr>
            </w:pPr>
          </w:p>
        </w:tc>
        <w:tc>
          <w:tcPr>
            <w:tcW w:w="454" w:type="dxa"/>
          </w:tcPr>
          <w:p w14:paraId="18C44BCD" w14:textId="77777777" w:rsidR="009166E9" w:rsidRPr="00E9603C" w:rsidRDefault="009166E9">
            <w:pPr>
              <w:pStyle w:val="TAC"/>
              <w:rPr>
                <w:lang w:eastAsia="zh-CN"/>
              </w:rPr>
            </w:pPr>
          </w:p>
        </w:tc>
        <w:tc>
          <w:tcPr>
            <w:tcW w:w="454" w:type="dxa"/>
          </w:tcPr>
          <w:p w14:paraId="3D9CB18B" w14:textId="77777777" w:rsidR="009166E9" w:rsidRPr="00E9603C" w:rsidRDefault="009166E9">
            <w:pPr>
              <w:pStyle w:val="TAC"/>
              <w:rPr>
                <w:lang w:eastAsia="zh-CN"/>
              </w:rPr>
            </w:pPr>
          </w:p>
        </w:tc>
        <w:tc>
          <w:tcPr>
            <w:tcW w:w="454" w:type="dxa"/>
          </w:tcPr>
          <w:p w14:paraId="3F53F292" w14:textId="77777777" w:rsidR="009166E9" w:rsidRPr="00E9603C" w:rsidRDefault="009166E9">
            <w:pPr>
              <w:pStyle w:val="TAC"/>
              <w:rPr>
                <w:lang w:eastAsia="zh-CN"/>
              </w:rPr>
            </w:pPr>
          </w:p>
        </w:tc>
        <w:tc>
          <w:tcPr>
            <w:tcW w:w="454" w:type="dxa"/>
          </w:tcPr>
          <w:p w14:paraId="128D930C" w14:textId="77777777" w:rsidR="009166E9" w:rsidRPr="00E9603C" w:rsidRDefault="009166E9">
            <w:pPr>
              <w:pStyle w:val="TAC"/>
              <w:rPr>
                <w:lang w:eastAsia="zh-CN"/>
              </w:rPr>
            </w:pPr>
          </w:p>
        </w:tc>
        <w:tc>
          <w:tcPr>
            <w:tcW w:w="454" w:type="dxa"/>
          </w:tcPr>
          <w:p w14:paraId="5C4EFC30" w14:textId="77777777" w:rsidR="009166E9" w:rsidRPr="00E9603C" w:rsidRDefault="009166E9">
            <w:pPr>
              <w:pStyle w:val="TAC"/>
              <w:rPr>
                <w:lang w:eastAsia="zh-CN"/>
              </w:rPr>
            </w:pPr>
          </w:p>
        </w:tc>
        <w:tc>
          <w:tcPr>
            <w:tcW w:w="454" w:type="dxa"/>
          </w:tcPr>
          <w:p w14:paraId="5D2DAC8E" w14:textId="77777777" w:rsidR="009166E9" w:rsidRPr="00E9603C" w:rsidRDefault="009166E9">
            <w:pPr>
              <w:pStyle w:val="TAC"/>
              <w:rPr>
                <w:lang w:eastAsia="zh-CN"/>
              </w:rPr>
            </w:pPr>
            <w:r w:rsidRPr="00E9603C">
              <w:rPr>
                <w:lang w:eastAsia="zh-CN"/>
              </w:rPr>
              <w:t>X</w:t>
            </w:r>
          </w:p>
        </w:tc>
        <w:tc>
          <w:tcPr>
            <w:tcW w:w="454" w:type="dxa"/>
          </w:tcPr>
          <w:p w14:paraId="3C41ABBD" w14:textId="77777777" w:rsidR="009166E9" w:rsidRPr="00E9603C" w:rsidRDefault="009166E9">
            <w:pPr>
              <w:pStyle w:val="TAC"/>
              <w:rPr>
                <w:lang w:eastAsia="zh-CN"/>
              </w:rPr>
            </w:pPr>
          </w:p>
        </w:tc>
        <w:tc>
          <w:tcPr>
            <w:tcW w:w="454" w:type="dxa"/>
          </w:tcPr>
          <w:p w14:paraId="3E663792" w14:textId="77777777" w:rsidR="009166E9" w:rsidRPr="00E9603C" w:rsidRDefault="009166E9">
            <w:pPr>
              <w:pStyle w:val="TAC"/>
              <w:rPr>
                <w:lang w:eastAsia="zh-CN"/>
              </w:rPr>
            </w:pPr>
          </w:p>
        </w:tc>
        <w:tc>
          <w:tcPr>
            <w:tcW w:w="454" w:type="dxa"/>
          </w:tcPr>
          <w:p w14:paraId="726EA192" w14:textId="77777777" w:rsidR="009166E9" w:rsidRPr="00E9603C" w:rsidRDefault="009166E9">
            <w:pPr>
              <w:pStyle w:val="TAC"/>
              <w:rPr>
                <w:lang w:eastAsia="zh-CN"/>
              </w:rPr>
            </w:pPr>
          </w:p>
        </w:tc>
        <w:tc>
          <w:tcPr>
            <w:tcW w:w="454" w:type="dxa"/>
          </w:tcPr>
          <w:p w14:paraId="19394D76" w14:textId="77777777" w:rsidR="009166E9" w:rsidRPr="00E9603C" w:rsidRDefault="009166E9">
            <w:pPr>
              <w:pStyle w:val="TAC"/>
              <w:rPr>
                <w:lang w:eastAsia="zh-CN"/>
              </w:rPr>
            </w:pPr>
          </w:p>
        </w:tc>
        <w:tc>
          <w:tcPr>
            <w:tcW w:w="454" w:type="dxa"/>
          </w:tcPr>
          <w:p w14:paraId="465D5F3D" w14:textId="77777777" w:rsidR="009166E9" w:rsidRPr="00E9603C" w:rsidRDefault="009166E9">
            <w:pPr>
              <w:pStyle w:val="TAC"/>
              <w:rPr>
                <w:lang w:eastAsia="zh-CN"/>
              </w:rPr>
            </w:pPr>
          </w:p>
        </w:tc>
      </w:tr>
      <w:tr w:rsidR="009166E9" w:rsidRPr="00E9603C" w14:paraId="53201E7A" w14:textId="77777777">
        <w:trPr>
          <w:cantSplit/>
          <w:trHeight w:val="191"/>
        </w:trPr>
        <w:tc>
          <w:tcPr>
            <w:tcW w:w="1215" w:type="dxa"/>
            <w:vAlign w:val="center"/>
          </w:tcPr>
          <w:p w14:paraId="4686BF48" w14:textId="77777777" w:rsidR="009166E9" w:rsidRPr="00E9603C" w:rsidRDefault="009166E9">
            <w:pPr>
              <w:pStyle w:val="TAC"/>
              <w:rPr>
                <w:lang w:eastAsia="zh-CN"/>
              </w:rPr>
            </w:pPr>
            <w:r w:rsidRPr="00E9603C">
              <w:rPr>
                <w:lang w:eastAsia="zh-CN"/>
              </w:rPr>
              <w:t>49</w:t>
            </w:r>
          </w:p>
        </w:tc>
        <w:tc>
          <w:tcPr>
            <w:tcW w:w="284" w:type="dxa"/>
            <w:vAlign w:val="center"/>
          </w:tcPr>
          <w:p w14:paraId="3A650EDD" w14:textId="77777777" w:rsidR="009166E9" w:rsidRPr="00E9603C" w:rsidRDefault="009166E9">
            <w:pPr>
              <w:pStyle w:val="TAC"/>
              <w:rPr>
                <w:lang w:eastAsia="zh-CN"/>
              </w:rPr>
            </w:pPr>
          </w:p>
        </w:tc>
        <w:tc>
          <w:tcPr>
            <w:tcW w:w="284" w:type="dxa"/>
            <w:vAlign w:val="center"/>
          </w:tcPr>
          <w:p w14:paraId="51F808BB" w14:textId="77777777" w:rsidR="009166E9" w:rsidRPr="00E9603C" w:rsidRDefault="009166E9">
            <w:pPr>
              <w:pStyle w:val="TAC"/>
              <w:rPr>
                <w:lang w:eastAsia="zh-CN"/>
              </w:rPr>
            </w:pPr>
          </w:p>
        </w:tc>
        <w:tc>
          <w:tcPr>
            <w:tcW w:w="284" w:type="dxa"/>
            <w:vAlign w:val="center"/>
          </w:tcPr>
          <w:p w14:paraId="3373BC9C" w14:textId="77777777" w:rsidR="009166E9" w:rsidRPr="00E9603C" w:rsidRDefault="009166E9">
            <w:pPr>
              <w:pStyle w:val="TAC"/>
              <w:rPr>
                <w:lang w:eastAsia="zh-CN"/>
              </w:rPr>
            </w:pPr>
          </w:p>
        </w:tc>
        <w:tc>
          <w:tcPr>
            <w:tcW w:w="284" w:type="dxa"/>
          </w:tcPr>
          <w:p w14:paraId="7A177BDE" w14:textId="77777777" w:rsidR="009166E9" w:rsidRPr="00E9603C" w:rsidRDefault="009166E9">
            <w:pPr>
              <w:pStyle w:val="TAC"/>
              <w:rPr>
                <w:lang w:eastAsia="zh-CN"/>
              </w:rPr>
            </w:pPr>
          </w:p>
        </w:tc>
        <w:tc>
          <w:tcPr>
            <w:tcW w:w="284" w:type="dxa"/>
          </w:tcPr>
          <w:p w14:paraId="71F7F3A0" w14:textId="77777777" w:rsidR="009166E9" w:rsidRPr="00E9603C" w:rsidRDefault="009166E9">
            <w:pPr>
              <w:pStyle w:val="TAC"/>
              <w:rPr>
                <w:lang w:eastAsia="zh-CN"/>
              </w:rPr>
            </w:pPr>
          </w:p>
        </w:tc>
        <w:tc>
          <w:tcPr>
            <w:tcW w:w="284" w:type="dxa"/>
          </w:tcPr>
          <w:p w14:paraId="504A2441" w14:textId="77777777" w:rsidR="009166E9" w:rsidRPr="00E9603C" w:rsidRDefault="009166E9">
            <w:pPr>
              <w:pStyle w:val="TAC"/>
              <w:rPr>
                <w:lang w:eastAsia="zh-CN"/>
              </w:rPr>
            </w:pPr>
          </w:p>
        </w:tc>
        <w:tc>
          <w:tcPr>
            <w:tcW w:w="284" w:type="dxa"/>
          </w:tcPr>
          <w:p w14:paraId="475DB771" w14:textId="77777777" w:rsidR="009166E9" w:rsidRPr="00E9603C" w:rsidRDefault="009166E9">
            <w:pPr>
              <w:pStyle w:val="TAC"/>
              <w:rPr>
                <w:lang w:eastAsia="zh-CN"/>
              </w:rPr>
            </w:pPr>
          </w:p>
        </w:tc>
        <w:tc>
          <w:tcPr>
            <w:tcW w:w="284" w:type="dxa"/>
          </w:tcPr>
          <w:p w14:paraId="71533E1E" w14:textId="77777777" w:rsidR="009166E9" w:rsidRPr="00E9603C" w:rsidRDefault="009166E9">
            <w:pPr>
              <w:pStyle w:val="TAC"/>
              <w:rPr>
                <w:lang w:eastAsia="zh-CN"/>
              </w:rPr>
            </w:pPr>
          </w:p>
        </w:tc>
        <w:tc>
          <w:tcPr>
            <w:tcW w:w="284" w:type="dxa"/>
          </w:tcPr>
          <w:p w14:paraId="2182FD76" w14:textId="77777777" w:rsidR="009166E9" w:rsidRPr="00E9603C" w:rsidRDefault="009166E9">
            <w:pPr>
              <w:pStyle w:val="TAC"/>
              <w:rPr>
                <w:lang w:eastAsia="zh-CN"/>
              </w:rPr>
            </w:pPr>
          </w:p>
        </w:tc>
        <w:tc>
          <w:tcPr>
            <w:tcW w:w="454" w:type="dxa"/>
          </w:tcPr>
          <w:p w14:paraId="39425562" w14:textId="77777777" w:rsidR="009166E9" w:rsidRPr="00E9603C" w:rsidRDefault="009166E9">
            <w:pPr>
              <w:pStyle w:val="TAC"/>
              <w:rPr>
                <w:lang w:eastAsia="zh-CN"/>
              </w:rPr>
            </w:pPr>
          </w:p>
        </w:tc>
        <w:tc>
          <w:tcPr>
            <w:tcW w:w="454" w:type="dxa"/>
          </w:tcPr>
          <w:p w14:paraId="40D26F50" w14:textId="77777777" w:rsidR="009166E9" w:rsidRPr="00E9603C" w:rsidRDefault="009166E9">
            <w:pPr>
              <w:pStyle w:val="TAC"/>
              <w:rPr>
                <w:lang w:eastAsia="zh-CN"/>
              </w:rPr>
            </w:pPr>
          </w:p>
        </w:tc>
        <w:tc>
          <w:tcPr>
            <w:tcW w:w="454" w:type="dxa"/>
          </w:tcPr>
          <w:p w14:paraId="64051A51" w14:textId="77777777" w:rsidR="009166E9" w:rsidRPr="00E9603C" w:rsidRDefault="009166E9">
            <w:pPr>
              <w:pStyle w:val="TAC"/>
              <w:rPr>
                <w:lang w:eastAsia="zh-CN"/>
              </w:rPr>
            </w:pPr>
          </w:p>
        </w:tc>
        <w:tc>
          <w:tcPr>
            <w:tcW w:w="454" w:type="dxa"/>
          </w:tcPr>
          <w:p w14:paraId="32CF6F7E" w14:textId="77777777" w:rsidR="009166E9" w:rsidRPr="00E9603C" w:rsidRDefault="009166E9">
            <w:pPr>
              <w:pStyle w:val="TAC"/>
              <w:rPr>
                <w:lang w:eastAsia="zh-CN"/>
              </w:rPr>
            </w:pPr>
          </w:p>
        </w:tc>
        <w:tc>
          <w:tcPr>
            <w:tcW w:w="454" w:type="dxa"/>
          </w:tcPr>
          <w:p w14:paraId="5AF4F4FC" w14:textId="77777777" w:rsidR="009166E9" w:rsidRPr="00E9603C" w:rsidRDefault="009166E9">
            <w:pPr>
              <w:pStyle w:val="TAC"/>
              <w:rPr>
                <w:lang w:eastAsia="zh-CN"/>
              </w:rPr>
            </w:pPr>
          </w:p>
        </w:tc>
        <w:tc>
          <w:tcPr>
            <w:tcW w:w="454" w:type="dxa"/>
          </w:tcPr>
          <w:p w14:paraId="02675AF1" w14:textId="77777777" w:rsidR="009166E9" w:rsidRPr="00E9603C" w:rsidRDefault="009166E9">
            <w:pPr>
              <w:pStyle w:val="TAC"/>
              <w:rPr>
                <w:lang w:eastAsia="zh-CN"/>
              </w:rPr>
            </w:pPr>
          </w:p>
        </w:tc>
        <w:tc>
          <w:tcPr>
            <w:tcW w:w="454" w:type="dxa"/>
          </w:tcPr>
          <w:p w14:paraId="52187889" w14:textId="77777777" w:rsidR="009166E9" w:rsidRPr="00E9603C" w:rsidRDefault="009166E9">
            <w:pPr>
              <w:pStyle w:val="TAC"/>
              <w:rPr>
                <w:lang w:eastAsia="zh-CN"/>
              </w:rPr>
            </w:pPr>
            <w:r w:rsidRPr="00E9603C">
              <w:rPr>
                <w:lang w:eastAsia="zh-CN"/>
              </w:rPr>
              <w:t>X</w:t>
            </w:r>
          </w:p>
        </w:tc>
        <w:tc>
          <w:tcPr>
            <w:tcW w:w="454" w:type="dxa"/>
          </w:tcPr>
          <w:p w14:paraId="0FD50753" w14:textId="77777777" w:rsidR="009166E9" w:rsidRPr="00E9603C" w:rsidRDefault="009166E9">
            <w:pPr>
              <w:pStyle w:val="TAC"/>
              <w:rPr>
                <w:lang w:eastAsia="zh-CN"/>
              </w:rPr>
            </w:pPr>
          </w:p>
        </w:tc>
        <w:tc>
          <w:tcPr>
            <w:tcW w:w="454" w:type="dxa"/>
          </w:tcPr>
          <w:p w14:paraId="7A86C6AD" w14:textId="77777777" w:rsidR="009166E9" w:rsidRPr="00E9603C" w:rsidRDefault="009166E9">
            <w:pPr>
              <w:pStyle w:val="TAC"/>
              <w:rPr>
                <w:lang w:eastAsia="zh-CN"/>
              </w:rPr>
            </w:pPr>
          </w:p>
        </w:tc>
        <w:tc>
          <w:tcPr>
            <w:tcW w:w="454" w:type="dxa"/>
          </w:tcPr>
          <w:p w14:paraId="1F80DEA6" w14:textId="77777777" w:rsidR="009166E9" w:rsidRPr="00E9603C" w:rsidRDefault="009166E9">
            <w:pPr>
              <w:pStyle w:val="TAC"/>
              <w:rPr>
                <w:lang w:eastAsia="zh-CN"/>
              </w:rPr>
            </w:pPr>
          </w:p>
        </w:tc>
        <w:tc>
          <w:tcPr>
            <w:tcW w:w="454" w:type="dxa"/>
          </w:tcPr>
          <w:p w14:paraId="2DEA4D43" w14:textId="77777777" w:rsidR="009166E9" w:rsidRPr="00E9603C" w:rsidRDefault="009166E9">
            <w:pPr>
              <w:pStyle w:val="TAC"/>
              <w:rPr>
                <w:lang w:eastAsia="zh-CN"/>
              </w:rPr>
            </w:pPr>
          </w:p>
        </w:tc>
        <w:tc>
          <w:tcPr>
            <w:tcW w:w="454" w:type="dxa"/>
          </w:tcPr>
          <w:p w14:paraId="10A2DDB5" w14:textId="77777777" w:rsidR="009166E9" w:rsidRPr="00E9603C" w:rsidRDefault="009166E9">
            <w:pPr>
              <w:pStyle w:val="TAC"/>
              <w:rPr>
                <w:lang w:eastAsia="zh-CN"/>
              </w:rPr>
            </w:pPr>
          </w:p>
        </w:tc>
      </w:tr>
      <w:tr w:rsidR="009166E9" w:rsidRPr="00E9603C" w14:paraId="7E9711B2" w14:textId="77777777">
        <w:trPr>
          <w:cantSplit/>
          <w:trHeight w:val="191"/>
        </w:trPr>
        <w:tc>
          <w:tcPr>
            <w:tcW w:w="1215" w:type="dxa"/>
            <w:vAlign w:val="center"/>
          </w:tcPr>
          <w:p w14:paraId="123E113B" w14:textId="77777777" w:rsidR="009166E9" w:rsidRPr="00E9603C" w:rsidRDefault="009166E9">
            <w:pPr>
              <w:pStyle w:val="TAC"/>
              <w:rPr>
                <w:lang w:eastAsia="zh-CN"/>
              </w:rPr>
            </w:pPr>
            <w:r w:rsidRPr="00E9603C">
              <w:rPr>
                <w:lang w:eastAsia="zh-CN"/>
              </w:rPr>
              <w:t>50</w:t>
            </w:r>
          </w:p>
        </w:tc>
        <w:tc>
          <w:tcPr>
            <w:tcW w:w="284" w:type="dxa"/>
            <w:vAlign w:val="center"/>
          </w:tcPr>
          <w:p w14:paraId="7227AEEA" w14:textId="77777777" w:rsidR="009166E9" w:rsidRPr="00E9603C" w:rsidRDefault="009166E9">
            <w:pPr>
              <w:pStyle w:val="TAC"/>
              <w:rPr>
                <w:lang w:eastAsia="zh-CN"/>
              </w:rPr>
            </w:pPr>
          </w:p>
        </w:tc>
        <w:tc>
          <w:tcPr>
            <w:tcW w:w="284" w:type="dxa"/>
            <w:vAlign w:val="center"/>
          </w:tcPr>
          <w:p w14:paraId="776E46D5" w14:textId="77777777" w:rsidR="009166E9" w:rsidRPr="00E9603C" w:rsidRDefault="009166E9">
            <w:pPr>
              <w:pStyle w:val="TAC"/>
              <w:rPr>
                <w:lang w:eastAsia="zh-CN"/>
              </w:rPr>
            </w:pPr>
          </w:p>
        </w:tc>
        <w:tc>
          <w:tcPr>
            <w:tcW w:w="284" w:type="dxa"/>
            <w:vAlign w:val="center"/>
          </w:tcPr>
          <w:p w14:paraId="5CA05516" w14:textId="77777777" w:rsidR="009166E9" w:rsidRPr="00E9603C" w:rsidRDefault="009166E9">
            <w:pPr>
              <w:pStyle w:val="TAC"/>
              <w:rPr>
                <w:lang w:eastAsia="zh-CN"/>
              </w:rPr>
            </w:pPr>
          </w:p>
        </w:tc>
        <w:tc>
          <w:tcPr>
            <w:tcW w:w="284" w:type="dxa"/>
          </w:tcPr>
          <w:p w14:paraId="0DED02A3" w14:textId="77777777" w:rsidR="009166E9" w:rsidRPr="00E9603C" w:rsidRDefault="009166E9">
            <w:pPr>
              <w:pStyle w:val="TAC"/>
              <w:rPr>
                <w:lang w:eastAsia="zh-CN"/>
              </w:rPr>
            </w:pPr>
          </w:p>
        </w:tc>
        <w:tc>
          <w:tcPr>
            <w:tcW w:w="284" w:type="dxa"/>
          </w:tcPr>
          <w:p w14:paraId="588AF24B" w14:textId="77777777" w:rsidR="009166E9" w:rsidRPr="00E9603C" w:rsidRDefault="009166E9">
            <w:pPr>
              <w:pStyle w:val="TAC"/>
              <w:rPr>
                <w:lang w:eastAsia="zh-CN"/>
              </w:rPr>
            </w:pPr>
          </w:p>
        </w:tc>
        <w:tc>
          <w:tcPr>
            <w:tcW w:w="284" w:type="dxa"/>
          </w:tcPr>
          <w:p w14:paraId="657E013C" w14:textId="77777777" w:rsidR="009166E9" w:rsidRPr="00E9603C" w:rsidRDefault="009166E9">
            <w:pPr>
              <w:pStyle w:val="TAC"/>
              <w:rPr>
                <w:lang w:eastAsia="zh-CN"/>
              </w:rPr>
            </w:pPr>
          </w:p>
        </w:tc>
        <w:tc>
          <w:tcPr>
            <w:tcW w:w="284" w:type="dxa"/>
          </w:tcPr>
          <w:p w14:paraId="2E023A68" w14:textId="77777777" w:rsidR="009166E9" w:rsidRPr="00E9603C" w:rsidRDefault="009166E9">
            <w:pPr>
              <w:pStyle w:val="TAC"/>
              <w:rPr>
                <w:lang w:eastAsia="zh-CN"/>
              </w:rPr>
            </w:pPr>
          </w:p>
        </w:tc>
        <w:tc>
          <w:tcPr>
            <w:tcW w:w="284" w:type="dxa"/>
          </w:tcPr>
          <w:p w14:paraId="268778EE" w14:textId="77777777" w:rsidR="009166E9" w:rsidRPr="00E9603C" w:rsidRDefault="009166E9">
            <w:pPr>
              <w:pStyle w:val="TAC"/>
              <w:rPr>
                <w:lang w:eastAsia="zh-CN"/>
              </w:rPr>
            </w:pPr>
          </w:p>
        </w:tc>
        <w:tc>
          <w:tcPr>
            <w:tcW w:w="284" w:type="dxa"/>
          </w:tcPr>
          <w:p w14:paraId="36371170" w14:textId="77777777" w:rsidR="009166E9" w:rsidRPr="00E9603C" w:rsidRDefault="009166E9">
            <w:pPr>
              <w:pStyle w:val="TAC"/>
              <w:rPr>
                <w:lang w:eastAsia="zh-CN"/>
              </w:rPr>
            </w:pPr>
          </w:p>
        </w:tc>
        <w:tc>
          <w:tcPr>
            <w:tcW w:w="454" w:type="dxa"/>
          </w:tcPr>
          <w:p w14:paraId="79A4BA65" w14:textId="77777777" w:rsidR="009166E9" w:rsidRPr="00E9603C" w:rsidRDefault="009166E9">
            <w:pPr>
              <w:pStyle w:val="TAC"/>
              <w:rPr>
                <w:lang w:eastAsia="zh-CN"/>
              </w:rPr>
            </w:pPr>
          </w:p>
        </w:tc>
        <w:tc>
          <w:tcPr>
            <w:tcW w:w="454" w:type="dxa"/>
          </w:tcPr>
          <w:p w14:paraId="3F8FA42F" w14:textId="77777777" w:rsidR="009166E9" w:rsidRPr="00E9603C" w:rsidRDefault="009166E9">
            <w:pPr>
              <w:pStyle w:val="TAC"/>
              <w:rPr>
                <w:lang w:eastAsia="zh-CN"/>
              </w:rPr>
            </w:pPr>
          </w:p>
        </w:tc>
        <w:tc>
          <w:tcPr>
            <w:tcW w:w="454" w:type="dxa"/>
          </w:tcPr>
          <w:p w14:paraId="049A83B5" w14:textId="77777777" w:rsidR="009166E9" w:rsidRPr="00E9603C" w:rsidRDefault="009166E9">
            <w:pPr>
              <w:pStyle w:val="TAC"/>
              <w:rPr>
                <w:lang w:eastAsia="zh-CN"/>
              </w:rPr>
            </w:pPr>
          </w:p>
        </w:tc>
        <w:tc>
          <w:tcPr>
            <w:tcW w:w="454" w:type="dxa"/>
          </w:tcPr>
          <w:p w14:paraId="36BB680F" w14:textId="77777777" w:rsidR="009166E9" w:rsidRPr="00E9603C" w:rsidRDefault="009166E9">
            <w:pPr>
              <w:pStyle w:val="TAC"/>
              <w:rPr>
                <w:lang w:eastAsia="zh-CN"/>
              </w:rPr>
            </w:pPr>
          </w:p>
        </w:tc>
        <w:tc>
          <w:tcPr>
            <w:tcW w:w="454" w:type="dxa"/>
          </w:tcPr>
          <w:p w14:paraId="4E93CEDB" w14:textId="77777777" w:rsidR="009166E9" w:rsidRPr="00E9603C" w:rsidRDefault="009166E9">
            <w:pPr>
              <w:pStyle w:val="TAC"/>
              <w:rPr>
                <w:lang w:eastAsia="zh-CN"/>
              </w:rPr>
            </w:pPr>
          </w:p>
        </w:tc>
        <w:tc>
          <w:tcPr>
            <w:tcW w:w="454" w:type="dxa"/>
          </w:tcPr>
          <w:p w14:paraId="1773855F" w14:textId="77777777" w:rsidR="009166E9" w:rsidRPr="00E9603C" w:rsidRDefault="009166E9">
            <w:pPr>
              <w:pStyle w:val="TAC"/>
              <w:rPr>
                <w:lang w:eastAsia="zh-CN"/>
              </w:rPr>
            </w:pPr>
          </w:p>
        </w:tc>
        <w:tc>
          <w:tcPr>
            <w:tcW w:w="454" w:type="dxa"/>
          </w:tcPr>
          <w:p w14:paraId="45D050DF" w14:textId="77777777" w:rsidR="009166E9" w:rsidRPr="00E9603C" w:rsidRDefault="009166E9">
            <w:pPr>
              <w:pStyle w:val="TAC"/>
              <w:rPr>
                <w:lang w:eastAsia="zh-CN"/>
              </w:rPr>
            </w:pPr>
            <w:r w:rsidRPr="00E9603C">
              <w:rPr>
                <w:lang w:eastAsia="zh-CN"/>
              </w:rPr>
              <w:t>X</w:t>
            </w:r>
          </w:p>
        </w:tc>
        <w:tc>
          <w:tcPr>
            <w:tcW w:w="454" w:type="dxa"/>
          </w:tcPr>
          <w:p w14:paraId="63BB602A" w14:textId="77777777" w:rsidR="009166E9" w:rsidRPr="00E9603C" w:rsidRDefault="009166E9">
            <w:pPr>
              <w:pStyle w:val="TAC"/>
              <w:rPr>
                <w:lang w:eastAsia="zh-CN"/>
              </w:rPr>
            </w:pPr>
          </w:p>
        </w:tc>
        <w:tc>
          <w:tcPr>
            <w:tcW w:w="454" w:type="dxa"/>
          </w:tcPr>
          <w:p w14:paraId="26650D57" w14:textId="77777777" w:rsidR="009166E9" w:rsidRPr="00E9603C" w:rsidRDefault="009166E9">
            <w:pPr>
              <w:pStyle w:val="TAC"/>
              <w:rPr>
                <w:lang w:eastAsia="zh-CN"/>
              </w:rPr>
            </w:pPr>
          </w:p>
        </w:tc>
        <w:tc>
          <w:tcPr>
            <w:tcW w:w="454" w:type="dxa"/>
          </w:tcPr>
          <w:p w14:paraId="0DBD9388" w14:textId="77777777" w:rsidR="009166E9" w:rsidRPr="00E9603C" w:rsidRDefault="009166E9">
            <w:pPr>
              <w:pStyle w:val="TAC"/>
              <w:rPr>
                <w:lang w:eastAsia="zh-CN"/>
              </w:rPr>
            </w:pPr>
          </w:p>
        </w:tc>
        <w:tc>
          <w:tcPr>
            <w:tcW w:w="454" w:type="dxa"/>
          </w:tcPr>
          <w:p w14:paraId="3CD1827A" w14:textId="77777777" w:rsidR="009166E9" w:rsidRPr="00E9603C" w:rsidRDefault="009166E9">
            <w:pPr>
              <w:pStyle w:val="TAC"/>
              <w:rPr>
                <w:lang w:eastAsia="zh-CN"/>
              </w:rPr>
            </w:pPr>
          </w:p>
        </w:tc>
        <w:tc>
          <w:tcPr>
            <w:tcW w:w="454" w:type="dxa"/>
          </w:tcPr>
          <w:p w14:paraId="4C875364" w14:textId="77777777" w:rsidR="009166E9" w:rsidRPr="00E9603C" w:rsidRDefault="009166E9">
            <w:pPr>
              <w:pStyle w:val="TAC"/>
              <w:rPr>
                <w:lang w:eastAsia="zh-CN"/>
              </w:rPr>
            </w:pPr>
          </w:p>
        </w:tc>
      </w:tr>
      <w:tr w:rsidR="009166E9" w:rsidRPr="00E9603C" w14:paraId="7CF2B6A5" w14:textId="77777777">
        <w:trPr>
          <w:cantSplit/>
          <w:trHeight w:val="191"/>
        </w:trPr>
        <w:tc>
          <w:tcPr>
            <w:tcW w:w="1215" w:type="dxa"/>
            <w:vAlign w:val="center"/>
          </w:tcPr>
          <w:p w14:paraId="048EC8DD" w14:textId="77777777" w:rsidR="009166E9" w:rsidRPr="00E9603C" w:rsidRDefault="009166E9">
            <w:pPr>
              <w:pStyle w:val="TAC"/>
              <w:rPr>
                <w:lang w:eastAsia="zh-CN"/>
              </w:rPr>
            </w:pPr>
            <w:r w:rsidRPr="00E9603C">
              <w:rPr>
                <w:lang w:eastAsia="zh-CN"/>
              </w:rPr>
              <w:t>51</w:t>
            </w:r>
          </w:p>
        </w:tc>
        <w:tc>
          <w:tcPr>
            <w:tcW w:w="284" w:type="dxa"/>
            <w:vAlign w:val="center"/>
          </w:tcPr>
          <w:p w14:paraId="74BC68AD" w14:textId="77777777" w:rsidR="009166E9" w:rsidRPr="00E9603C" w:rsidRDefault="009166E9">
            <w:pPr>
              <w:pStyle w:val="TAC"/>
              <w:rPr>
                <w:lang w:eastAsia="zh-CN"/>
              </w:rPr>
            </w:pPr>
          </w:p>
        </w:tc>
        <w:tc>
          <w:tcPr>
            <w:tcW w:w="284" w:type="dxa"/>
            <w:vAlign w:val="center"/>
          </w:tcPr>
          <w:p w14:paraId="7B089CFF" w14:textId="77777777" w:rsidR="009166E9" w:rsidRPr="00E9603C" w:rsidRDefault="009166E9">
            <w:pPr>
              <w:pStyle w:val="TAC"/>
              <w:rPr>
                <w:lang w:eastAsia="zh-CN"/>
              </w:rPr>
            </w:pPr>
          </w:p>
        </w:tc>
        <w:tc>
          <w:tcPr>
            <w:tcW w:w="284" w:type="dxa"/>
            <w:vAlign w:val="center"/>
          </w:tcPr>
          <w:p w14:paraId="147BCF10" w14:textId="77777777" w:rsidR="009166E9" w:rsidRPr="00E9603C" w:rsidRDefault="009166E9">
            <w:pPr>
              <w:pStyle w:val="TAC"/>
              <w:rPr>
                <w:lang w:eastAsia="zh-CN"/>
              </w:rPr>
            </w:pPr>
          </w:p>
        </w:tc>
        <w:tc>
          <w:tcPr>
            <w:tcW w:w="284" w:type="dxa"/>
          </w:tcPr>
          <w:p w14:paraId="6CC345FE" w14:textId="77777777" w:rsidR="009166E9" w:rsidRPr="00E9603C" w:rsidRDefault="009166E9">
            <w:pPr>
              <w:pStyle w:val="TAC"/>
              <w:rPr>
                <w:lang w:eastAsia="zh-CN"/>
              </w:rPr>
            </w:pPr>
          </w:p>
        </w:tc>
        <w:tc>
          <w:tcPr>
            <w:tcW w:w="284" w:type="dxa"/>
          </w:tcPr>
          <w:p w14:paraId="1A610F6C" w14:textId="77777777" w:rsidR="009166E9" w:rsidRPr="00E9603C" w:rsidRDefault="009166E9">
            <w:pPr>
              <w:pStyle w:val="TAC"/>
              <w:rPr>
                <w:lang w:eastAsia="zh-CN"/>
              </w:rPr>
            </w:pPr>
          </w:p>
        </w:tc>
        <w:tc>
          <w:tcPr>
            <w:tcW w:w="284" w:type="dxa"/>
          </w:tcPr>
          <w:p w14:paraId="18995650" w14:textId="77777777" w:rsidR="009166E9" w:rsidRPr="00E9603C" w:rsidRDefault="009166E9">
            <w:pPr>
              <w:pStyle w:val="TAC"/>
              <w:rPr>
                <w:lang w:eastAsia="zh-CN"/>
              </w:rPr>
            </w:pPr>
          </w:p>
        </w:tc>
        <w:tc>
          <w:tcPr>
            <w:tcW w:w="284" w:type="dxa"/>
          </w:tcPr>
          <w:p w14:paraId="4D90F7C1" w14:textId="77777777" w:rsidR="009166E9" w:rsidRPr="00E9603C" w:rsidRDefault="009166E9">
            <w:pPr>
              <w:pStyle w:val="TAC"/>
              <w:rPr>
                <w:lang w:eastAsia="zh-CN"/>
              </w:rPr>
            </w:pPr>
          </w:p>
        </w:tc>
        <w:tc>
          <w:tcPr>
            <w:tcW w:w="284" w:type="dxa"/>
          </w:tcPr>
          <w:p w14:paraId="4D7D85E6" w14:textId="77777777" w:rsidR="009166E9" w:rsidRPr="00E9603C" w:rsidRDefault="009166E9">
            <w:pPr>
              <w:pStyle w:val="TAC"/>
              <w:rPr>
                <w:lang w:eastAsia="zh-CN"/>
              </w:rPr>
            </w:pPr>
          </w:p>
        </w:tc>
        <w:tc>
          <w:tcPr>
            <w:tcW w:w="284" w:type="dxa"/>
          </w:tcPr>
          <w:p w14:paraId="638699C6" w14:textId="77777777" w:rsidR="009166E9" w:rsidRPr="00E9603C" w:rsidRDefault="009166E9">
            <w:pPr>
              <w:pStyle w:val="TAC"/>
              <w:rPr>
                <w:lang w:eastAsia="zh-CN"/>
              </w:rPr>
            </w:pPr>
          </w:p>
        </w:tc>
        <w:tc>
          <w:tcPr>
            <w:tcW w:w="454" w:type="dxa"/>
          </w:tcPr>
          <w:p w14:paraId="3DC63D3C" w14:textId="77777777" w:rsidR="009166E9" w:rsidRPr="00E9603C" w:rsidRDefault="009166E9">
            <w:pPr>
              <w:pStyle w:val="TAC"/>
              <w:rPr>
                <w:lang w:eastAsia="zh-CN"/>
              </w:rPr>
            </w:pPr>
          </w:p>
        </w:tc>
        <w:tc>
          <w:tcPr>
            <w:tcW w:w="454" w:type="dxa"/>
          </w:tcPr>
          <w:p w14:paraId="79280DBF" w14:textId="77777777" w:rsidR="009166E9" w:rsidRPr="00E9603C" w:rsidRDefault="009166E9">
            <w:pPr>
              <w:pStyle w:val="TAC"/>
              <w:rPr>
                <w:lang w:eastAsia="zh-CN"/>
              </w:rPr>
            </w:pPr>
          </w:p>
        </w:tc>
        <w:tc>
          <w:tcPr>
            <w:tcW w:w="454" w:type="dxa"/>
          </w:tcPr>
          <w:p w14:paraId="10A44842" w14:textId="77777777" w:rsidR="009166E9" w:rsidRPr="00E9603C" w:rsidRDefault="009166E9">
            <w:pPr>
              <w:pStyle w:val="TAC"/>
              <w:rPr>
                <w:lang w:eastAsia="zh-CN"/>
              </w:rPr>
            </w:pPr>
          </w:p>
        </w:tc>
        <w:tc>
          <w:tcPr>
            <w:tcW w:w="454" w:type="dxa"/>
          </w:tcPr>
          <w:p w14:paraId="0974C6CD" w14:textId="77777777" w:rsidR="009166E9" w:rsidRPr="00E9603C" w:rsidRDefault="009166E9">
            <w:pPr>
              <w:pStyle w:val="TAC"/>
              <w:rPr>
                <w:lang w:eastAsia="zh-CN"/>
              </w:rPr>
            </w:pPr>
          </w:p>
        </w:tc>
        <w:tc>
          <w:tcPr>
            <w:tcW w:w="454" w:type="dxa"/>
          </w:tcPr>
          <w:p w14:paraId="5FFB4A23" w14:textId="77777777" w:rsidR="009166E9" w:rsidRPr="00E9603C" w:rsidRDefault="009166E9">
            <w:pPr>
              <w:pStyle w:val="TAC"/>
              <w:rPr>
                <w:lang w:eastAsia="zh-CN"/>
              </w:rPr>
            </w:pPr>
          </w:p>
        </w:tc>
        <w:tc>
          <w:tcPr>
            <w:tcW w:w="454" w:type="dxa"/>
          </w:tcPr>
          <w:p w14:paraId="46580C3D" w14:textId="77777777" w:rsidR="009166E9" w:rsidRPr="00E9603C" w:rsidRDefault="009166E9">
            <w:pPr>
              <w:pStyle w:val="TAC"/>
              <w:rPr>
                <w:lang w:eastAsia="zh-CN"/>
              </w:rPr>
            </w:pPr>
          </w:p>
        </w:tc>
        <w:tc>
          <w:tcPr>
            <w:tcW w:w="454" w:type="dxa"/>
          </w:tcPr>
          <w:p w14:paraId="3ADA4CBD" w14:textId="77777777" w:rsidR="009166E9" w:rsidRPr="00E9603C" w:rsidRDefault="009166E9">
            <w:pPr>
              <w:pStyle w:val="TAC"/>
              <w:rPr>
                <w:lang w:eastAsia="zh-CN"/>
              </w:rPr>
            </w:pPr>
            <w:r w:rsidRPr="00E9603C">
              <w:rPr>
                <w:lang w:eastAsia="zh-CN"/>
              </w:rPr>
              <w:t>X</w:t>
            </w:r>
          </w:p>
        </w:tc>
        <w:tc>
          <w:tcPr>
            <w:tcW w:w="454" w:type="dxa"/>
          </w:tcPr>
          <w:p w14:paraId="63BEBA90" w14:textId="77777777" w:rsidR="009166E9" w:rsidRPr="00E9603C" w:rsidRDefault="009166E9">
            <w:pPr>
              <w:pStyle w:val="TAC"/>
              <w:rPr>
                <w:lang w:eastAsia="zh-CN"/>
              </w:rPr>
            </w:pPr>
          </w:p>
        </w:tc>
        <w:tc>
          <w:tcPr>
            <w:tcW w:w="454" w:type="dxa"/>
          </w:tcPr>
          <w:p w14:paraId="2708003A" w14:textId="77777777" w:rsidR="009166E9" w:rsidRPr="00E9603C" w:rsidRDefault="009166E9">
            <w:pPr>
              <w:pStyle w:val="TAC"/>
              <w:rPr>
                <w:lang w:eastAsia="zh-CN"/>
              </w:rPr>
            </w:pPr>
          </w:p>
        </w:tc>
        <w:tc>
          <w:tcPr>
            <w:tcW w:w="454" w:type="dxa"/>
          </w:tcPr>
          <w:p w14:paraId="78FD89B5" w14:textId="77777777" w:rsidR="009166E9" w:rsidRPr="00E9603C" w:rsidRDefault="009166E9">
            <w:pPr>
              <w:pStyle w:val="TAC"/>
              <w:rPr>
                <w:lang w:eastAsia="zh-CN"/>
              </w:rPr>
            </w:pPr>
          </w:p>
        </w:tc>
        <w:tc>
          <w:tcPr>
            <w:tcW w:w="454" w:type="dxa"/>
          </w:tcPr>
          <w:p w14:paraId="3198E063" w14:textId="77777777" w:rsidR="009166E9" w:rsidRPr="00E9603C" w:rsidRDefault="009166E9">
            <w:pPr>
              <w:pStyle w:val="TAC"/>
              <w:rPr>
                <w:lang w:eastAsia="zh-CN"/>
              </w:rPr>
            </w:pPr>
          </w:p>
        </w:tc>
        <w:tc>
          <w:tcPr>
            <w:tcW w:w="454" w:type="dxa"/>
          </w:tcPr>
          <w:p w14:paraId="50E504B7" w14:textId="77777777" w:rsidR="009166E9" w:rsidRPr="00E9603C" w:rsidRDefault="009166E9">
            <w:pPr>
              <w:pStyle w:val="TAC"/>
              <w:rPr>
                <w:lang w:eastAsia="zh-CN"/>
              </w:rPr>
            </w:pPr>
          </w:p>
        </w:tc>
      </w:tr>
      <w:tr w:rsidR="009166E9" w:rsidRPr="00E9603C" w14:paraId="1BB163C7" w14:textId="77777777">
        <w:trPr>
          <w:cantSplit/>
          <w:trHeight w:val="191"/>
        </w:trPr>
        <w:tc>
          <w:tcPr>
            <w:tcW w:w="1215" w:type="dxa"/>
            <w:vAlign w:val="center"/>
          </w:tcPr>
          <w:p w14:paraId="0655D3CD" w14:textId="77777777" w:rsidR="009166E9" w:rsidRPr="00E9603C" w:rsidRDefault="009166E9">
            <w:pPr>
              <w:pStyle w:val="TAC"/>
              <w:rPr>
                <w:lang w:eastAsia="zh-CN"/>
              </w:rPr>
            </w:pPr>
            <w:r w:rsidRPr="00E9603C">
              <w:rPr>
                <w:lang w:eastAsia="zh-CN"/>
              </w:rPr>
              <w:t>52</w:t>
            </w:r>
          </w:p>
        </w:tc>
        <w:tc>
          <w:tcPr>
            <w:tcW w:w="284" w:type="dxa"/>
            <w:vAlign w:val="center"/>
          </w:tcPr>
          <w:p w14:paraId="25AB1CB1" w14:textId="77777777" w:rsidR="009166E9" w:rsidRPr="00E9603C" w:rsidRDefault="009166E9">
            <w:pPr>
              <w:pStyle w:val="TAC"/>
              <w:rPr>
                <w:lang w:eastAsia="zh-CN"/>
              </w:rPr>
            </w:pPr>
          </w:p>
        </w:tc>
        <w:tc>
          <w:tcPr>
            <w:tcW w:w="284" w:type="dxa"/>
            <w:vAlign w:val="center"/>
          </w:tcPr>
          <w:p w14:paraId="30787523" w14:textId="77777777" w:rsidR="009166E9" w:rsidRPr="00E9603C" w:rsidRDefault="009166E9">
            <w:pPr>
              <w:pStyle w:val="TAC"/>
              <w:rPr>
                <w:lang w:eastAsia="zh-CN"/>
              </w:rPr>
            </w:pPr>
          </w:p>
        </w:tc>
        <w:tc>
          <w:tcPr>
            <w:tcW w:w="284" w:type="dxa"/>
            <w:vAlign w:val="center"/>
          </w:tcPr>
          <w:p w14:paraId="18329A75" w14:textId="77777777" w:rsidR="009166E9" w:rsidRPr="00E9603C" w:rsidRDefault="009166E9">
            <w:pPr>
              <w:pStyle w:val="TAC"/>
              <w:rPr>
                <w:lang w:eastAsia="zh-CN"/>
              </w:rPr>
            </w:pPr>
          </w:p>
        </w:tc>
        <w:tc>
          <w:tcPr>
            <w:tcW w:w="284" w:type="dxa"/>
          </w:tcPr>
          <w:p w14:paraId="685C2CB4" w14:textId="77777777" w:rsidR="009166E9" w:rsidRPr="00E9603C" w:rsidRDefault="009166E9">
            <w:pPr>
              <w:pStyle w:val="TAC"/>
              <w:rPr>
                <w:lang w:eastAsia="zh-CN"/>
              </w:rPr>
            </w:pPr>
          </w:p>
        </w:tc>
        <w:tc>
          <w:tcPr>
            <w:tcW w:w="284" w:type="dxa"/>
          </w:tcPr>
          <w:p w14:paraId="332BEA0E" w14:textId="77777777" w:rsidR="009166E9" w:rsidRPr="00E9603C" w:rsidRDefault="009166E9">
            <w:pPr>
              <w:pStyle w:val="TAC"/>
              <w:rPr>
                <w:lang w:eastAsia="zh-CN"/>
              </w:rPr>
            </w:pPr>
          </w:p>
        </w:tc>
        <w:tc>
          <w:tcPr>
            <w:tcW w:w="284" w:type="dxa"/>
          </w:tcPr>
          <w:p w14:paraId="36BEEDCF" w14:textId="77777777" w:rsidR="009166E9" w:rsidRPr="00E9603C" w:rsidRDefault="009166E9">
            <w:pPr>
              <w:pStyle w:val="TAC"/>
              <w:rPr>
                <w:lang w:eastAsia="zh-CN"/>
              </w:rPr>
            </w:pPr>
          </w:p>
        </w:tc>
        <w:tc>
          <w:tcPr>
            <w:tcW w:w="284" w:type="dxa"/>
          </w:tcPr>
          <w:p w14:paraId="55B5E60E" w14:textId="77777777" w:rsidR="009166E9" w:rsidRPr="00E9603C" w:rsidRDefault="009166E9">
            <w:pPr>
              <w:pStyle w:val="TAC"/>
              <w:rPr>
                <w:lang w:eastAsia="zh-CN"/>
              </w:rPr>
            </w:pPr>
          </w:p>
        </w:tc>
        <w:tc>
          <w:tcPr>
            <w:tcW w:w="284" w:type="dxa"/>
          </w:tcPr>
          <w:p w14:paraId="3E478858" w14:textId="77777777" w:rsidR="009166E9" w:rsidRPr="00E9603C" w:rsidRDefault="009166E9">
            <w:pPr>
              <w:pStyle w:val="TAC"/>
              <w:rPr>
                <w:lang w:eastAsia="zh-CN"/>
              </w:rPr>
            </w:pPr>
          </w:p>
        </w:tc>
        <w:tc>
          <w:tcPr>
            <w:tcW w:w="284" w:type="dxa"/>
          </w:tcPr>
          <w:p w14:paraId="594668F7" w14:textId="77777777" w:rsidR="009166E9" w:rsidRPr="00E9603C" w:rsidRDefault="009166E9">
            <w:pPr>
              <w:pStyle w:val="TAC"/>
              <w:rPr>
                <w:lang w:eastAsia="zh-CN"/>
              </w:rPr>
            </w:pPr>
          </w:p>
        </w:tc>
        <w:tc>
          <w:tcPr>
            <w:tcW w:w="454" w:type="dxa"/>
          </w:tcPr>
          <w:p w14:paraId="7D35B321" w14:textId="77777777" w:rsidR="009166E9" w:rsidRPr="00E9603C" w:rsidRDefault="009166E9">
            <w:pPr>
              <w:pStyle w:val="TAC"/>
              <w:rPr>
                <w:lang w:eastAsia="zh-CN"/>
              </w:rPr>
            </w:pPr>
          </w:p>
        </w:tc>
        <w:tc>
          <w:tcPr>
            <w:tcW w:w="454" w:type="dxa"/>
          </w:tcPr>
          <w:p w14:paraId="1025EC4E" w14:textId="77777777" w:rsidR="009166E9" w:rsidRPr="00E9603C" w:rsidRDefault="009166E9">
            <w:pPr>
              <w:pStyle w:val="TAC"/>
              <w:rPr>
                <w:lang w:eastAsia="zh-CN"/>
              </w:rPr>
            </w:pPr>
          </w:p>
        </w:tc>
        <w:tc>
          <w:tcPr>
            <w:tcW w:w="454" w:type="dxa"/>
          </w:tcPr>
          <w:p w14:paraId="19E734CB" w14:textId="77777777" w:rsidR="009166E9" w:rsidRPr="00E9603C" w:rsidRDefault="009166E9">
            <w:pPr>
              <w:pStyle w:val="TAC"/>
              <w:rPr>
                <w:lang w:eastAsia="zh-CN"/>
              </w:rPr>
            </w:pPr>
          </w:p>
        </w:tc>
        <w:tc>
          <w:tcPr>
            <w:tcW w:w="454" w:type="dxa"/>
          </w:tcPr>
          <w:p w14:paraId="55E11C06" w14:textId="77777777" w:rsidR="009166E9" w:rsidRPr="00E9603C" w:rsidRDefault="009166E9">
            <w:pPr>
              <w:pStyle w:val="TAC"/>
              <w:rPr>
                <w:lang w:eastAsia="zh-CN"/>
              </w:rPr>
            </w:pPr>
          </w:p>
        </w:tc>
        <w:tc>
          <w:tcPr>
            <w:tcW w:w="454" w:type="dxa"/>
          </w:tcPr>
          <w:p w14:paraId="37FCE893" w14:textId="77777777" w:rsidR="009166E9" w:rsidRPr="00E9603C" w:rsidRDefault="009166E9">
            <w:pPr>
              <w:pStyle w:val="TAC"/>
              <w:rPr>
                <w:lang w:eastAsia="zh-CN"/>
              </w:rPr>
            </w:pPr>
          </w:p>
        </w:tc>
        <w:tc>
          <w:tcPr>
            <w:tcW w:w="454" w:type="dxa"/>
          </w:tcPr>
          <w:p w14:paraId="7C73136F" w14:textId="77777777" w:rsidR="009166E9" w:rsidRPr="00E9603C" w:rsidRDefault="009166E9">
            <w:pPr>
              <w:pStyle w:val="TAC"/>
              <w:rPr>
                <w:lang w:eastAsia="zh-CN"/>
              </w:rPr>
            </w:pPr>
          </w:p>
        </w:tc>
        <w:tc>
          <w:tcPr>
            <w:tcW w:w="454" w:type="dxa"/>
          </w:tcPr>
          <w:p w14:paraId="65BD86D4" w14:textId="77777777" w:rsidR="009166E9" w:rsidRPr="00E9603C" w:rsidRDefault="009166E9">
            <w:pPr>
              <w:pStyle w:val="TAC"/>
              <w:rPr>
                <w:lang w:eastAsia="zh-CN"/>
              </w:rPr>
            </w:pPr>
          </w:p>
        </w:tc>
        <w:tc>
          <w:tcPr>
            <w:tcW w:w="454" w:type="dxa"/>
          </w:tcPr>
          <w:p w14:paraId="32EA5672" w14:textId="77777777" w:rsidR="009166E9" w:rsidRPr="00E9603C" w:rsidRDefault="009166E9">
            <w:pPr>
              <w:pStyle w:val="TAC"/>
              <w:rPr>
                <w:lang w:eastAsia="zh-CN"/>
              </w:rPr>
            </w:pPr>
            <w:r w:rsidRPr="00E9603C">
              <w:rPr>
                <w:lang w:eastAsia="zh-CN"/>
              </w:rPr>
              <w:t>X</w:t>
            </w:r>
          </w:p>
        </w:tc>
        <w:tc>
          <w:tcPr>
            <w:tcW w:w="454" w:type="dxa"/>
          </w:tcPr>
          <w:p w14:paraId="63032EAD" w14:textId="77777777" w:rsidR="009166E9" w:rsidRPr="00E9603C" w:rsidRDefault="009166E9">
            <w:pPr>
              <w:pStyle w:val="TAC"/>
              <w:rPr>
                <w:lang w:eastAsia="zh-CN"/>
              </w:rPr>
            </w:pPr>
          </w:p>
        </w:tc>
        <w:tc>
          <w:tcPr>
            <w:tcW w:w="454" w:type="dxa"/>
          </w:tcPr>
          <w:p w14:paraId="0C2285D5" w14:textId="77777777" w:rsidR="009166E9" w:rsidRPr="00E9603C" w:rsidRDefault="009166E9">
            <w:pPr>
              <w:pStyle w:val="TAC"/>
              <w:rPr>
                <w:lang w:eastAsia="zh-CN"/>
              </w:rPr>
            </w:pPr>
          </w:p>
        </w:tc>
        <w:tc>
          <w:tcPr>
            <w:tcW w:w="454" w:type="dxa"/>
          </w:tcPr>
          <w:p w14:paraId="2374EDD5" w14:textId="77777777" w:rsidR="009166E9" w:rsidRPr="00E9603C" w:rsidRDefault="009166E9">
            <w:pPr>
              <w:pStyle w:val="TAC"/>
              <w:rPr>
                <w:lang w:eastAsia="zh-CN"/>
              </w:rPr>
            </w:pPr>
          </w:p>
        </w:tc>
        <w:tc>
          <w:tcPr>
            <w:tcW w:w="454" w:type="dxa"/>
          </w:tcPr>
          <w:p w14:paraId="57D4D9B9" w14:textId="77777777" w:rsidR="009166E9" w:rsidRPr="00E9603C" w:rsidRDefault="009166E9">
            <w:pPr>
              <w:pStyle w:val="TAC"/>
              <w:rPr>
                <w:lang w:eastAsia="zh-CN"/>
              </w:rPr>
            </w:pPr>
          </w:p>
        </w:tc>
      </w:tr>
      <w:tr w:rsidR="009166E9" w:rsidRPr="00E9603C" w14:paraId="6AC4B992" w14:textId="77777777">
        <w:trPr>
          <w:cantSplit/>
          <w:trHeight w:val="191"/>
        </w:trPr>
        <w:tc>
          <w:tcPr>
            <w:tcW w:w="1215" w:type="dxa"/>
            <w:vAlign w:val="center"/>
          </w:tcPr>
          <w:p w14:paraId="7F4D8D66" w14:textId="77777777" w:rsidR="009166E9" w:rsidRPr="00E9603C" w:rsidRDefault="009166E9">
            <w:pPr>
              <w:pStyle w:val="TAC"/>
              <w:rPr>
                <w:lang w:eastAsia="zh-CN"/>
              </w:rPr>
            </w:pPr>
            <w:r w:rsidRPr="00E9603C">
              <w:rPr>
                <w:lang w:eastAsia="zh-CN"/>
              </w:rPr>
              <w:t>53</w:t>
            </w:r>
          </w:p>
        </w:tc>
        <w:tc>
          <w:tcPr>
            <w:tcW w:w="284" w:type="dxa"/>
            <w:vAlign w:val="center"/>
          </w:tcPr>
          <w:p w14:paraId="5D368687" w14:textId="77777777" w:rsidR="009166E9" w:rsidRPr="00E9603C" w:rsidRDefault="009166E9">
            <w:pPr>
              <w:pStyle w:val="TAC"/>
              <w:rPr>
                <w:lang w:eastAsia="zh-CN"/>
              </w:rPr>
            </w:pPr>
          </w:p>
        </w:tc>
        <w:tc>
          <w:tcPr>
            <w:tcW w:w="284" w:type="dxa"/>
            <w:vAlign w:val="center"/>
          </w:tcPr>
          <w:p w14:paraId="0FD3C848" w14:textId="77777777" w:rsidR="009166E9" w:rsidRPr="00E9603C" w:rsidRDefault="009166E9">
            <w:pPr>
              <w:pStyle w:val="TAC"/>
              <w:rPr>
                <w:lang w:eastAsia="zh-CN"/>
              </w:rPr>
            </w:pPr>
            <w:r w:rsidRPr="00E9603C">
              <w:rPr>
                <w:lang w:eastAsia="zh-CN"/>
              </w:rPr>
              <w:t>X</w:t>
            </w:r>
          </w:p>
        </w:tc>
        <w:tc>
          <w:tcPr>
            <w:tcW w:w="284" w:type="dxa"/>
            <w:vAlign w:val="center"/>
          </w:tcPr>
          <w:p w14:paraId="4AB72076" w14:textId="77777777" w:rsidR="009166E9" w:rsidRPr="00E9603C" w:rsidRDefault="009166E9">
            <w:pPr>
              <w:pStyle w:val="TAC"/>
              <w:rPr>
                <w:lang w:eastAsia="zh-CN"/>
              </w:rPr>
            </w:pPr>
          </w:p>
        </w:tc>
        <w:tc>
          <w:tcPr>
            <w:tcW w:w="284" w:type="dxa"/>
          </w:tcPr>
          <w:p w14:paraId="6E653272" w14:textId="77777777" w:rsidR="009166E9" w:rsidRPr="00E9603C" w:rsidRDefault="009166E9">
            <w:pPr>
              <w:pStyle w:val="TAC"/>
              <w:rPr>
                <w:lang w:eastAsia="zh-CN"/>
              </w:rPr>
            </w:pPr>
          </w:p>
        </w:tc>
        <w:tc>
          <w:tcPr>
            <w:tcW w:w="284" w:type="dxa"/>
          </w:tcPr>
          <w:p w14:paraId="3B4D289D" w14:textId="77777777" w:rsidR="009166E9" w:rsidRPr="00E9603C" w:rsidRDefault="009166E9">
            <w:pPr>
              <w:pStyle w:val="TAC"/>
              <w:rPr>
                <w:lang w:eastAsia="zh-CN"/>
              </w:rPr>
            </w:pPr>
          </w:p>
        </w:tc>
        <w:tc>
          <w:tcPr>
            <w:tcW w:w="284" w:type="dxa"/>
          </w:tcPr>
          <w:p w14:paraId="1A1BE9C7" w14:textId="77777777" w:rsidR="009166E9" w:rsidRPr="00E9603C" w:rsidRDefault="009166E9">
            <w:pPr>
              <w:pStyle w:val="TAC"/>
              <w:rPr>
                <w:lang w:eastAsia="zh-CN"/>
              </w:rPr>
            </w:pPr>
          </w:p>
        </w:tc>
        <w:tc>
          <w:tcPr>
            <w:tcW w:w="284" w:type="dxa"/>
          </w:tcPr>
          <w:p w14:paraId="3BE4297F" w14:textId="77777777" w:rsidR="009166E9" w:rsidRPr="00E9603C" w:rsidRDefault="009166E9">
            <w:pPr>
              <w:pStyle w:val="TAC"/>
              <w:rPr>
                <w:lang w:eastAsia="zh-CN"/>
              </w:rPr>
            </w:pPr>
          </w:p>
        </w:tc>
        <w:tc>
          <w:tcPr>
            <w:tcW w:w="284" w:type="dxa"/>
          </w:tcPr>
          <w:p w14:paraId="3B18BB70" w14:textId="77777777" w:rsidR="009166E9" w:rsidRPr="00E9603C" w:rsidRDefault="009166E9">
            <w:pPr>
              <w:pStyle w:val="TAC"/>
              <w:rPr>
                <w:lang w:eastAsia="zh-CN"/>
              </w:rPr>
            </w:pPr>
          </w:p>
        </w:tc>
        <w:tc>
          <w:tcPr>
            <w:tcW w:w="284" w:type="dxa"/>
          </w:tcPr>
          <w:p w14:paraId="3EDB8A69" w14:textId="77777777" w:rsidR="009166E9" w:rsidRPr="00E9603C" w:rsidRDefault="009166E9">
            <w:pPr>
              <w:pStyle w:val="TAC"/>
              <w:rPr>
                <w:lang w:eastAsia="zh-CN"/>
              </w:rPr>
            </w:pPr>
          </w:p>
        </w:tc>
        <w:tc>
          <w:tcPr>
            <w:tcW w:w="454" w:type="dxa"/>
          </w:tcPr>
          <w:p w14:paraId="0759A601" w14:textId="77777777" w:rsidR="009166E9" w:rsidRPr="00E9603C" w:rsidRDefault="009166E9">
            <w:pPr>
              <w:pStyle w:val="TAC"/>
              <w:rPr>
                <w:lang w:eastAsia="zh-CN"/>
              </w:rPr>
            </w:pPr>
          </w:p>
        </w:tc>
        <w:tc>
          <w:tcPr>
            <w:tcW w:w="454" w:type="dxa"/>
          </w:tcPr>
          <w:p w14:paraId="15422F43" w14:textId="77777777" w:rsidR="009166E9" w:rsidRPr="00E9603C" w:rsidRDefault="009166E9">
            <w:pPr>
              <w:pStyle w:val="TAC"/>
              <w:rPr>
                <w:lang w:eastAsia="zh-CN"/>
              </w:rPr>
            </w:pPr>
          </w:p>
        </w:tc>
        <w:tc>
          <w:tcPr>
            <w:tcW w:w="454" w:type="dxa"/>
          </w:tcPr>
          <w:p w14:paraId="271BC7FA" w14:textId="77777777" w:rsidR="009166E9" w:rsidRPr="00E9603C" w:rsidRDefault="009166E9">
            <w:pPr>
              <w:pStyle w:val="TAC"/>
              <w:rPr>
                <w:lang w:eastAsia="zh-CN"/>
              </w:rPr>
            </w:pPr>
          </w:p>
        </w:tc>
        <w:tc>
          <w:tcPr>
            <w:tcW w:w="454" w:type="dxa"/>
          </w:tcPr>
          <w:p w14:paraId="6FD382DB" w14:textId="77777777" w:rsidR="009166E9" w:rsidRPr="00E9603C" w:rsidRDefault="009166E9">
            <w:pPr>
              <w:pStyle w:val="TAC"/>
              <w:rPr>
                <w:lang w:eastAsia="zh-CN"/>
              </w:rPr>
            </w:pPr>
          </w:p>
        </w:tc>
        <w:tc>
          <w:tcPr>
            <w:tcW w:w="454" w:type="dxa"/>
          </w:tcPr>
          <w:p w14:paraId="204FFEE0" w14:textId="77777777" w:rsidR="009166E9" w:rsidRPr="00E9603C" w:rsidRDefault="009166E9">
            <w:pPr>
              <w:pStyle w:val="TAC"/>
              <w:rPr>
                <w:lang w:eastAsia="zh-CN"/>
              </w:rPr>
            </w:pPr>
          </w:p>
        </w:tc>
        <w:tc>
          <w:tcPr>
            <w:tcW w:w="454" w:type="dxa"/>
          </w:tcPr>
          <w:p w14:paraId="37F19FD5" w14:textId="77777777" w:rsidR="009166E9" w:rsidRPr="00E9603C" w:rsidRDefault="009166E9">
            <w:pPr>
              <w:pStyle w:val="TAC"/>
              <w:rPr>
                <w:lang w:eastAsia="zh-CN"/>
              </w:rPr>
            </w:pPr>
          </w:p>
        </w:tc>
        <w:tc>
          <w:tcPr>
            <w:tcW w:w="454" w:type="dxa"/>
          </w:tcPr>
          <w:p w14:paraId="4B8D7AA8" w14:textId="77777777" w:rsidR="009166E9" w:rsidRPr="00E9603C" w:rsidRDefault="009166E9">
            <w:pPr>
              <w:pStyle w:val="TAC"/>
              <w:rPr>
                <w:lang w:eastAsia="zh-CN"/>
              </w:rPr>
            </w:pPr>
          </w:p>
        </w:tc>
        <w:tc>
          <w:tcPr>
            <w:tcW w:w="454" w:type="dxa"/>
          </w:tcPr>
          <w:p w14:paraId="0DA7556D" w14:textId="77777777" w:rsidR="009166E9" w:rsidRPr="00E9603C" w:rsidRDefault="009166E9">
            <w:pPr>
              <w:pStyle w:val="TAC"/>
              <w:rPr>
                <w:lang w:eastAsia="zh-CN"/>
              </w:rPr>
            </w:pPr>
          </w:p>
        </w:tc>
        <w:tc>
          <w:tcPr>
            <w:tcW w:w="454" w:type="dxa"/>
          </w:tcPr>
          <w:p w14:paraId="6784FAA1" w14:textId="77777777" w:rsidR="009166E9" w:rsidRPr="00E9603C" w:rsidRDefault="009166E9">
            <w:pPr>
              <w:pStyle w:val="TAC"/>
              <w:rPr>
                <w:lang w:eastAsia="zh-CN"/>
              </w:rPr>
            </w:pPr>
          </w:p>
        </w:tc>
        <w:tc>
          <w:tcPr>
            <w:tcW w:w="454" w:type="dxa"/>
          </w:tcPr>
          <w:p w14:paraId="738FEFFE" w14:textId="77777777" w:rsidR="009166E9" w:rsidRPr="00E9603C" w:rsidRDefault="009166E9">
            <w:pPr>
              <w:pStyle w:val="TAC"/>
              <w:rPr>
                <w:lang w:eastAsia="zh-CN"/>
              </w:rPr>
            </w:pPr>
          </w:p>
        </w:tc>
        <w:tc>
          <w:tcPr>
            <w:tcW w:w="454" w:type="dxa"/>
          </w:tcPr>
          <w:p w14:paraId="73F6C6A0" w14:textId="77777777" w:rsidR="009166E9" w:rsidRPr="00E9603C" w:rsidRDefault="009166E9">
            <w:pPr>
              <w:pStyle w:val="TAC"/>
              <w:rPr>
                <w:lang w:eastAsia="zh-CN"/>
              </w:rPr>
            </w:pPr>
          </w:p>
        </w:tc>
        <w:tc>
          <w:tcPr>
            <w:tcW w:w="454" w:type="dxa"/>
          </w:tcPr>
          <w:p w14:paraId="5D2EE2EE" w14:textId="77777777" w:rsidR="009166E9" w:rsidRPr="00E9603C" w:rsidRDefault="009166E9">
            <w:pPr>
              <w:pStyle w:val="TAC"/>
              <w:rPr>
                <w:lang w:eastAsia="zh-CN"/>
              </w:rPr>
            </w:pPr>
          </w:p>
        </w:tc>
      </w:tr>
      <w:tr w:rsidR="009166E9" w:rsidRPr="00E9603C" w14:paraId="5E57B599" w14:textId="77777777">
        <w:trPr>
          <w:cantSplit/>
          <w:trHeight w:val="191"/>
        </w:trPr>
        <w:tc>
          <w:tcPr>
            <w:tcW w:w="1215" w:type="dxa"/>
            <w:vAlign w:val="center"/>
          </w:tcPr>
          <w:p w14:paraId="18101293" w14:textId="77777777" w:rsidR="009166E9" w:rsidRPr="00E9603C" w:rsidRDefault="009166E9">
            <w:pPr>
              <w:pStyle w:val="TAC"/>
              <w:rPr>
                <w:lang w:eastAsia="zh-CN"/>
              </w:rPr>
            </w:pPr>
            <w:r w:rsidRPr="00E9603C">
              <w:rPr>
                <w:lang w:eastAsia="zh-CN"/>
              </w:rPr>
              <w:t>54</w:t>
            </w:r>
          </w:p>
        </w:tc>
        <w:tc>
          <w:tcPr>
            <w:tcW w:w="284" w:type="dxa"/>
            <w:vAlign w:val="center"/>
          </w:tcPr>
          <w:p w14:paraId="3BA54088" w14:textId="77777777" w:rsidR="009166E9" w:rsidRPr="00E9603C" w:rsidRDefault="009166E9">
            <w:pPr>
              <w:pStyle w:val="TAC"/>
              <w:rPr>
                <w:lang w:eastAsia="zh-CN"/>
              </w:rPr>
            </w:pPr>
          </w:p>
        </w:tc>
        <w:tc>
          <w:tcPr>
            <w:tcW w:w="284" w:type="dxa"/>
            <w:vAlign w:val="center"/>
          </w:tcPr>
          <w:p w14:paraId="4DA984E9" w14:textId="77777777" w:rsidR="009166E9" w:rsidRPr="00E9603C" w:rsidRDefault="009166E9">
            <w:pPr>
              <w:pStyle w:val="TAC"/>
              <w:rPr>
                <w:lang w:eastAsia="zh-CN"/>
              </w:rPr>
            </w:pPr>
          </w:p>
        </w:tc>
        <w:tc>
          <w:tcPr>
            <w:tcW w:w="284" w:type="dxa"/>
            <w:vAlign w:val="center"/>
          </w:tcPr>
          <w:p w14:paraId="7B5CC0DF" w14:textId="77777777" w:rsidR="009166E9" w:rsidRPr="00E9603C" w:rsidRDefault="009166E9">
            <w:pPr>
              <w:pStyle w:val="TAC"/>
              <w:rPr>
                <w:lang w:eastAsia="zh-CN"/>
              </w:rPr>
            </w:pPr>
          </w:p>
        </w:tc>
        <w:tc>
          <w:tcPr>
            <w:tcW w:w="284" w:type="dxa"/>
          </w:tcPr>
          <w:p w14:paraId="3060303C" w14:textId="77777777" w:rsidR="009166E9" w:rsidRPr="00E9603C" w:rsidRDefault="009166E9">
            <w:pPr>
              <w:pStyle w:val="TAC"/>
              <w:rPr>
                <w:lang w:eastAsia="zh-CN"/>
              </w:rPr>
            </w:pPr>
          </w:p>
        </w:tc>
        <w:tc>
          <w:tcPr>
            <w:tcW w:w="284" w:type="dxa"/>
          </w:tcPr>
          <w:p w14:paraId="75274622" w14:textId="77777777" w:rsidR="009166E9" w:rsidRPr="00E9603C" w:rsidRDefault="009166E9">
            <w:pPr>
              <w:pStyle w:val="TAC"/>
              <w:rPr>
                <w:lang w:eastAsia="zh-CN"/>
              </w:rPr>
            </w:pPr>
          </w:p>
        </w:tc>
        <w:tc>
          <w:tcPr>
            <w:tcW w:w="284" w:type="dxa"/>
          </w:tcPr>
          <w:p w14:paraId="7EBA8C78" w14:textId="77777777" w:rsidR="009166E9" w:rsidRPr="00E9603C" w:rsidRDefault="009166E9">
            <w:pPr>
              <w:pStyle w:val="TAC"/>
              <w:rPr>
                <w:lang w:eastAsia="zh-CN"/>
              </w:rPr>
            </w:pPr>
          </w:p>
        </w:tc>
        <w:tc>
          <w:tcPr>
            <w:tcW w:w="284" w:type="dxa"/>
          </w:tcPr>
          <w:p w14:paraId="55ABDD31" w14:textId="77777777" w:rsidR="009166E9" w:rsidRPr="00E9603C" w:rsidRDefault="009166E9">
            <w:pPr>
              <w:pStyle w:val="TAC"/>
              <w:rPr>
                <w:lang w:eastAsia="zh-CN"/>
              </w:rPr>
            </w:pPr>
          </w:p>
        </w:tc>
        <w:tc>
          <w:tcPr>
            <w:tcW w:w="284" w:type="dxa"/>
          </w:tcPr>
          <w:p w14:paraId="3D51758C" w14:textId="77777777" w:rsidR="009166E9" w:rsidRPr="00E9603C" w:rsidRDefault="009166E9">
            <w:pPr>
              <w:pStyle w:val="TAC"/>
              <w:rPr>
                <w:lang w:eastAsia="zh-CN"/>
              </w:rPr>
            </w:pPr>
          </w:p>
        </w:tc>
        <w:tc>
          <w:tcPr>
            <w:tcW w:w="284" w:type="dxa"/>
          </w:tcPr>
          <w:p w14:paraId="7917400A" w14:textId="77777777" w:rsidR="009166E9" w:rsidRPr="00E9603C" w:rsidRDefault="009166E9">
            <w:pPr>
              <w:pStyle w:val="TAC"/>
              <w:rPr>
                <w:lang w:eastAsia="zh-CN"/>
              </w:rPr>
            </w:pPr>
          </w:p>
        </w:tc>
        <w:tc>
          <w:tcPr>
            <w:tcW w:w="454" w:type="dxa"/>
          </w:tcPr>
          <w:p w14:paraId="0C00CB14" w14:textId="77777777" w:rsidR="009166E9" w:rsidRPr="00E9603C" w:rsidRDefault="009166E9">
            <w:pPr>
              <w:pStyle w:val="TAC"/>
              <w:rPr>
                <w:lang w:eastAsia="zh-CN"/>
              </w:rPr>
            </w:pPr>
          </w:p>
        </w:tc>
        <w:tc>
          <w:tcPr>
            <w:tcW w:w="454" w:type="dxa"/>
          </w:tcPr>
          <w:p w14:paraId="157B7318" w14:textId="77777777" w:rsidR="009166E9" w:rsidRPr="00E9603C" w:rsidRDefault="009166E9">
            <w:pPr>
              <w:pStyle w:val="TAC"/>
              <w:rPr>
                <w:lang w:eastAsia="zh-CN"/>
              </w:rPr>
            </w:pPr>
          </w:p>
        </w:tc>
        <w:tc>
          <w:tcPr>
            <w:tcW w:w="454" w:type="dxa"/>
          </w:tcPr>
          <w:p w14:paraId="3BFB155E" w14:textId="77777777" w:rsidR="009166E9" w:rsidRPr="00E9603C" w:rsidRDefault="009166E9">
            <w:pPr>
              <w:pStyle w:val="TAC"/>
              <w:rPr>
                <w:lang w:eastAsia="zh-CN"/>
              </w:rPr>
            </w:pPr>
          </w:p>
        </w:tc>
        <w:tc>
          <w:tcPr>
            <w:tcW w:w="454" w:type="dxa"/>
          </w:tcPr>
          <w:p w14:paraId="2A6F9316" w14:textId="77777777" w:rsidR="009166E9" w:rsidRPr="00E9603C" w:rsidRDefault="009166E9">
            <w:pPr>
              <w:pStyle w:val="TAC"/>
              <w:rPr>
                <w:lang w:eastAsia="zh-CN"/>
              </w:rPr>
            </w:pPr>
          </w:p>
        </w:tc>
        <w:tc>
          <w:tcPr>
            <w:tcW w:w="454" w:type="dxa"/>
          </w:tcPr>
          <w:p w14:paraId="156A87F7" w14:textId="77777777" w:rsidR="009166E9" w:rsidRPr="00E9603C" w:rsidRDefault="009166E9">
            <w:pPr>
              <w:pStyle w:val="TAC"/>
              <w:rPr>
                <w:lang w:eastAsia="zh-CN"/>
              </w:rPr>
            </w:pPr>
          </w:p>
        </w:tc>
        <w:tc>
          <w:tcPr>
            <w:tcW w:w="454" w:type="dxa"/>
          </w:tcPr>
          <w:p w14:paraId="32EEC175" w14:textId="77777777" w:rsidR="009166E9" w:rsidRPr="00E9603C" w:rsidRDefault="009166E9">
            <w:pPr>
              <w:pStyle w:val="TAC"/>
              <w:rPr>
                <w:lang w:eastAsia="zh-CN"/>
              </w:rPr>
            </w:pPr>
          </w:p>
        </w:tc>
        <w:tc>
          <w:tcPr>
            <w:tcW w:w="454" w:type="dxa"/>
          </w:tcPr>
          <w:p w14:paraId="0C807E39" w14:textId="77777777" w:rsidR="009166E9" w:rsidRPr="00E9603C" w:rsidRDefault="009166E9">
            <w:pPr>
              <w:pStyle w:val="TAC"/>
              <w:rPr>
                <w:lang w:eastAsia="zh-CN"/>
              </w:rPr>
            </w:pPr>
          </w:p>
        </w:tc>
        <w:tc>
          <w:tcPr>
            <w:tcW w:w="454" w:type="dxa"/>
          </w:tcPr>
          <w:p w14:paraId="38770695" w14:textId="77777777" w:rsidR="009166E9" w:rsidRPr="00E9603C" w:rsidRDefault="009166E9">
            <w:pPr>
              <w:pStyle w:val="TAC"/>
              <w:rPr>
                <w:lang w:eastAsia="zh-CN"/>
              </w:rPr>
            </w:pPr>
          </w:p>
        </w:tc>
        <w:tc>
          <w:tcPr>
            <w:tcW w:w="454" w:type="dxa"/>
          </w:tcPr>
          <w:p w14:paraId="49444C9B" w14:textId="77777777" w:rsidR="009166E9" w:rsidRPr="00E9603C" w:rsidRDefault="009166E9">
            <w:pPr>
              <w:pStyle w:val="TAC"/>
              <w:rPr>
                <w:lang w:eastAsia="zh-CN"/>
              </w:rPr>
            </w:pPr>
            <w:r w:rsidRPr="00E9603C">
              <w:rPr>
                <w:lang w:eastAsia="zh-CN"/>
              </w:rPr>
              <w:t>X</w:t>
            </w:r>
          </w:p>
        </w:tc>
        <w:tc>
          <w:tcPr>
            <w:tcW w:w="454" w:type="dxa"/>
          </w:tcPr>
          <w:p w14:paraId="5C3BC547" w14:textId="77777777" w:rsidR="009166E9" w:rsidRPr="00E9603C" w:rsidRDefault="009166E9">
            <w:pPr>
              <w:pStyle w:val="TAC"/>
              <w:rPr>
                <w:lang w:eastAsia="zh-CN"/>
              </w:rPr>
            </w:pPr>
          </w:p>
        </w:tc>
        <w:tc>
          <w:tcPr>
            <w:tcW w:w="454" w:type="dxa"/>
          </w:tcPr>
          <w:p w14:paraId="7C0C0F01" w14:textId="77777777" w:rsidR="009166E9" w:rsidRPr="00E9603C" w:rsidRDefault="009166E9">
            <w:pPr>
              <w:pStyle w:val="TAC"/>
              <w:rPr>
                <w:lang w:eastAsia="zh-CN"/>
              </w:rPr>
            </w:pPr>
          </w:p>
        </w:tc>
        <w:tc>
          <w:tcPr>
            <w:tcW w:w="454" w:type="dxa"/>
          </w:tcPr>
          <w:p w14:paraId="75A88DE0" w14:textId="77777777" w:rsidR="009166E9" w:rsidRPr="00E9603C" w:rsidRDefault="009166E9">
            <w:pPr>
              <w:pStyle w:val="TAC"/>
              <w:rPr>
                <w:lang w:eastAsia="zh-CN"/>
              </w:rPr>
            </w:pPr>
          </w:p>
        </w:tc>
      </w:tr>
      <w:tr w:rsidR="009166E9" w:rsidRPr="00E9603C" w14:paraId="280C5906" w14:textId="77777777">
        <w:trPr>
          <w:cantSplit/>
          <w:trHeight w:val="191"/>
        </w:trPr>
        <w:tc>
          <w:tcPr>
            <w:tcW w:w="1215" w:type="dxa"/>
            <w:vAlign w:val="center"/>
          </w:tcPr>
          <w:p w14:paraId="65DE85B9" w14:textId="77777777" w:rsidR="009166E9" w:rsidRPr="00E9603C" w:rsidRDefault="009166E9">
            <w:pPr>
              <w:pStyle w:val="TAC"/>
              <w:rPr>
                <w:lang w:eastAsia="zh-CN"/>
              </w:rPr>
            </w:pPr>
            <w:r w:rsidRPr="00E9603C">
              <w:rPr>
                <w:lang w:eastAsia="zh-CN"/>
              </w:rPr>
              <w:t>55</w:t>
            </w:r>
          </w:p>
        </w:tc>
        <w:tc>
          <w:tcPr>
            <w:tcW w:w="284" w:type="dxa"/>
            <w:vAlign w:val="center"/>
          </w:tcPr>
          <w:p w14:paraId="24BCED90" w14:textId="77777777" w:rsidR="009166E9" w:rsidRPr="00E9603C" w:rsidRDefault="009166E9">
            <w:pPr>
              <w:pStyle w:val="TAC"/>
              <w:rPr>
                <w:lang w:eastAsia="zh-CN"/>
              </w:rPr>
            </w:pPr>
          </w:p>
        </w:tc>
        <w:tc>
          <w:tcPr>
            <w:tcW w:w="284" w:type="dxa"/>
            <w:vAlign w:val="center"/>
          </w:tcPr>
          <w:p w14:paraId="7EF2819A" w14:textId="77777777" w:rsidR="009166E9" w:rsidRPr="00E9603C" w:rsidRDefault="009166E9">
            <w:pPr>
              <w:pStyle w:val="TAC"/>
              <w:rPr>
                <w:lang w:eastAsia="zh-CN"/>
              </w:rPr>
            </w:pPr>
          </w:p>
        </w:tc>
        <w:tc>
          <w:tcPr>
            <w:tcW w:w="284" w:type="dxa"/>
            <w:vAlign w:val="center"/>
          </w:tcPr>
          <w:p w14:paraId="3862FE69" w14:textId="77777777" w:rsidR="009166E9" w:rsidRPr="00E9603C" w:rsidRDefault="009166E9">
            <w:pPr>
              <w:pStyle w:val="TAC"/>
              <w:rPr>
                <w:lang w:eastAsia="zh-CN"/>
              </w:rPr>
            </w:pPr>
          </w:p>
        </w:tc>
        <w:tc>
          <w:tcPr>
            <w:tcW w:w="284" w:type="dxa"/>
          </w:tcPr>
          <w:p w14:paraId="48C6D996" w14:textId="77777777" w:rsidR="009166E9" w:rsidRPr="00E9603C" w:rsidRDefault="009166E9">
            <w:pPr>
              <w:pStyle w:val="TAC"/>
              <w:rPr>
                <w:lang w:eastAsia="zh-CN"/>
              </w:rPr>
            </w:pPr>
          </w:p>
        </w:tc>
        <w:tc>
          <w:tcPr>
            <w:tcW w:w="284" w:type="dxa"/>
          </w:tcPr>
          <w:p w14:paraId="0F96285C" w14:textId="77777777" w:rsidR="009166E9" w:rsidRPr="00E9603C" w:rsidRDefault="009166E9">
            <w:pPr>
              <w:pStyle w:val="TAC"/>
              <w:rPr>
                <w:lang w:eastAsia="zh-CN"/>
              </w:rPr>
            </w:pPr>
          </w:p>
        </w:tc>
        <w:tc>
          <w:tcPr>
            <w:tcW w:w="284" w:type="dxa"/>
          </w:tcPr>
          <w:p w14:paraId="0E97153C" w14:textId="77777777" w:rsidR="009166E9" w:rsidRPr="00E9603C" w:rsidRDefault="009166E9">
            <w:pPr>
              <w:pStyle w:val="TAC"/>
              <w:rPr>
                <w:lang w:eastAsia="zh-CN"/>
              </w:rPr>
            </w:pPr>
          </w:p>
        </w:tc>
        <w:tc>
          <w:tcPr>
            <w:tcW w:w="284" w:type="dxa"/>
          </w:tcPr>
          <w:p w14:paraId="55166108" w14:textId="77777777" w:rsidR="009166E9" w:rsidRPr="00E9603C" w:rsidRDefault="009166E9">
            <w:pPr>
              <w:pStyle w:val="TAC"/>
              <w:rPr>
                <w:lang w:eastAsia="zh-CN"/>
              </w:rPr>
            </w:pPr>
          </w:p>
        </w:tc>
        <w:tc>
          <w:tcPr>
            <w:tcW w:w="284" w:type="dxa"/>
          </w:tcPr>
          <w:p w14:paraId="56955FA0" w14:textId="77777777" w:rsidR="009166E9" w:rsidRPr="00E9603C" w:rsidRDefault="009166E9">
            <w:pPr>
              <w:pStyle w:val="TAC"/>
              <w:rPr>
                <w:lang w:eastAsia="zh-CN"/>
              </w:rPr>
            </w:pPr>
          </w:p>
        </w:tc>
        <w:tc>
          <w:tcPr>
            <w:tcW w:w="284" w:type="dxa"/>
          </w:tcPr>
          <w:p w14:paraId="3B82504C" w14:textId="77777777" w:rsidR="009166E9" w:rsidRPr="00E9603C" w:rsidRDefault="009166E9">
            <w:pPr>
              <w:pStyle w:val="TAC"/>
              <w:rPr>
                <w:lang w:eastAsia="zh-CN"/>
              </w:rPr>
            </w:pPr>
          </w:p>
        </w:tc>
        <w:tc>
          <w:tcPr>
            <w:tcW w:w="454" w:type="dxa"/>
          </w:tcPr>
          <w:p w14:paraId="114F3EEA" w14:textId="77777777" w:rsidR="009166E9" w:rsidRPr="00E9603C" w:rsidRDefault="009166E9">
            <w:pPr>
              <w:pStyle w:val="TAC"/>
              <w:rPr>
                <w:lang w:eastAsia="zh-CN"/>
              </w:rPr>
            </w:pPr>
          </w:p>
        </w:tc>
        <w:tc>
          <w:tcPr>
            <w:tcW w:w="454" w:type="dxa"/>
          </w:tcPr>
          <w:p w14:paraId="282D5F8A" w14:textId="77777777" w:rsidR="009166E9" w:rsidRPr="00E9603C" w:rsidRDefault="009166E9">
            <w:pPr>
              <w:pStyle w:val="TAC"/>
              <w:rPr>
                <w:lang w:eastAsia="zh-CN"/>
              </w:rPr>
            </w:pPr>
          </w:p>
        </w:tc>
        <w:tc>
          <w:tcPr>
            <w:tcW w:w="454" w:type="dxa"/>
          </w:tcPr>
          <w:p w14:paraId="6FB70460" w14:textId="77777777" w:rsidR="009166E9" w:rsidRPr="00E9603C" w:rsidRDefault="009166E9">
            <w:pPr>
              <w:pStyle w:val="TAC"/>
              <w:rPr>
                <w:lang w:eastAsia="zh-CN"/>
              </w:rPr>
            </w:pPr>
          </w:p>
        </w:tc>
        <w:tc>
          <w:tcPr>
            <w:tcW w:w="454" w:type="dxa"/>
          </w:tcPr>
          <w:p w14:paraId="5B2FCF82" w14:textId="77777777" w:rsidR="009166E9" w:rsidRPr="00E9603C" w:rsidRDefault="009166E9">
            <w:pPr>
              <w:pStyle w:val="TAC"/>
              <w:rPr>
                <w:lang w:eastAsia="zh-CN"/>
              </w:rPr>
            </w:pPr>
          </w:p>
        </w:tc>
        <w:tc>
          <w:tcPr>
            <w:tcW w:w="454" w:type="dxa"/>
          </w:tcPr>
          <w:p w14:paraId="54389926" w14:textId="77777777" w:rsidR="009166E9" w:rsidRPr="00E9603C" w:rsidRDefault="009166E9">
            <w:pPr>
              <w:pStyle w:val="TAC"/>
              <w:rPr>
                <w:lang w:eastAsia="zh-CN"/>
              </w:rPr>
            </w:pPr>
          </w:p>
        </w:tc>
        <w:tc>
          <w:tcPr>
            <w:tcW w:w="454" w:type="dxa"/>
          </w:tcPr>
          <w:p w14:paraId="1A58285D" w14:textId="77777777" w:rsidR="009166E9" w:rsidRPr="00E9603C" w:rsidRDefault="009166E9">
            <w:pPr>
              <w:pStyle w:val="TAC"/>
              <w:rPr>
                <w:lang w:eastAsia="zh-CN"/>
              </w:rPr>
            </w:pPr>
          </w:p>
        </w:tc>
        <w:tc>
          <w:tcPr>
            <w:tcW w:w="454" w:type="dxa"/>
          </w:tcPr>
          <w:p w14:paraId="43113E4B" w14:textId="77777777" w:rsidR="009166E9" w:rsidRPr="00E9603C" w:rsidRDefault="009166E9">
            <w:pPr>
              <w:pStyle w:val="TAC"/>
              <w:rPr>
                <w:lang w:eastAsia="zh-CN"/>
              </w:rPr>
            </w:pPr>
          </w:p>
        </w:tc>
        <w:tc>
          <w:tcPr>
            <w:tcW w:w="454" w:type="dxa"/>
          </w:tcPr>
          <w:p w14:paraId="078F9A2B" w14:textId="77777777" w:rsidR="009166E9" w:rsidRPr="00E9603C" w:rsidRDefault="009166E9">
            <w:pPr>
              <w:pStyle w:val="TAC"/>
              <w:rPr>
                <w:lang w:eastAsia="zh-CN"/>
              </w:rPr>
            </w:pPr>
          </w:p>
        </w:tc>
        <w:tc>
          <w:tcPr>
            <w:tcW w:w="454" w:type="dxa"/>
          </w:tcPr>
          <w:p w14:paraId="2B1A0BB6" w14:textId="77777777" w:rsidR="009166E9" w:rsidRPr="00E9603C" w:rsidRDefault="009166E9">
            <w:pPr>
              <w:pStyle w:val="TAC"/>
              <w:rPr>
                <w:lang w:eastAsia="zh-CN"/>
              </w:rPr>
            </w:pPr>
            <w:r w:rsidRPr="00E9603C">
              <w:rPr>
                <w:lang w:eastAsia="zh-CN"/>
              </w:rPr>
              <w:t>X</w:t>
            </w:r>
          </w:p>
        </w:tc>
        <w:tc>
          <w:tcPr>
            <w:tcW w:w="454" w:type="dxa"/>
          </w:tcPr>
          <w:p w14:paraId="213FFF6A" w14:textId="77777777" w:rsidR="009166E9" w:rsidRPr="00E9603C" w:rsidRDefault="009166E9">
            <w:pPr>
              <w:pStyle w:val="TAC"/>
              <w:rPr>
                <w:lang w:eastAsia="zh-CN"/>
              </w:rPr>
            </w:pPr>
          </w:p>
        </w:tc>
        <w:tc>
          <w:tcPr>
            <w:tcW w:w="454" w:type="dxa"/>
          </w:tcPr>
          <w:p w14:paraId="2F364520" w14:textId="77777777" w:rsidR="009166E9" w:rsidRPr="00E9603C" w:rsidRDefault="009166E9">
            <w:pPr>
              <w:pStyle w:val="TAC"/>
              <w:rPr>
                <w:lang w:eastAsia="zh-CN"/>
              </w:rPr>
            </w:pPr>
          </w:p>
        </w:tc>
        <w:tc>
          <w:tcPr>
            <w:tcW w:w="454" w:type="dxa"/>
          </w:tcPr>
          <w:p w14:paraId="50069844" w14:textId="77777777" w:rsidR="009166E9" w:rsidRPr="00E9603C" w:rsidRDefault="009166E9">
            <w:pPr>
              <w:pStyle w:val="TAC"/>
              <w:rPr>
                <w:lang w:eastAsia="zh-CN"/>
              </w:rPr>
            </w:pPr>
          </w:p>
        </w:tc>
      </w:tr>
      <w:tr w:rsidR="009166E9" w:rsidRPr="00E9603C" w14:paraId="7D7A831F" w14:textId="77777777">
        <w:trPr>
          <w:cantSplit/>
          <w:trHeight w:val="191"/>
        </w:trPr>
        <w:tc>
          <w:tcPr>
            <w:tcW w:w="1215" w:type="dxa"/>
            <w:vAlign w:val="center"/>
          </w:tcPr>
          <w:p w14:paraId="7CBFF95E" w14:textId="77777777" w:rsidR="009166E9" w:rsidRPr="00E9603C" w:rsidRDefault="009166E9">
            <w:pPr>
              <w:pStyle w:val="TAC"/>
              <w:rPr>
                <w:lang w:eastAsia="zh-CN"/>
              </w:rPr>
            </w:pPr>
            <w:r w:rsidRPr="00E9603C">
              <w:rPr>
                <w:lang w:eastAsia="zh-CN"/>
              </w:rPr>
              <w:t>56</w:t>
            </w:r>
          </w:p>
        </w:tc>
        <w:tc>
          <w:tcPr>
            <w:tcW w:w="284" w:type="dxa"/>
            <w:vAlign w:val="center"/>
          </w:tcPr>
          <w:p w14:paraId="6BCE8235" w14:textId="77777777" w:rsidR="009166E9" w:rsidRPr="00E9603C" w:rsidRDefault="009166E9">
            <w:pPr>
              <w:pStyle w:val="TAC"/>
              <w:rPr>
                <w:lang w:eastAsia="zh-CN"/>
              </w:rPr>
            </w:pPr>
            <w:r w:rsidRPr="00E9603C">
              <w:rPr>
                <w:lang w:eastAsia="zh-CN"/>
              </w:rPr>
              <w:t>X</w:t>
            </w:r>
          </w:p>
        </w:tc>
        <w:tc>
          <w:tcPr>
            <w:tcW w:w="284" w:type="dxa"/>
            <w:vAlign w:val="center"/>
          </w:tcPr>
          <w:p w14:paraId="6C661D38" w14:textId="77777777" w:rsidR="009166E9" w:rsidRPr="00E9603C" w:rsidRDefault="009166E9">
            <w:pPr>
              <w:pStyle w:val="TAC"/>
              <w:rPr>
                <w:lang w:eastAsia="zh-CN"/>
              </w:rPr>
            </w:pPr>
            <w:r w:rsidRPr="00E9603C">
              <w:rPr>
                <w:lang w:eastAsia="zh-CN"/>
              </w:rPr>
              <w:t>X</w:t>
            </w:r>
          </w:p>
        </w:tc>
        <w:tc>
          <w:tcPr>
            <w:tcW w:w="284" w:type="dxa"/>
            <w:vAlign w:val="center"/>
          </w:tcPr>
          <w:p w14:paraId="247BD1D3" w14:textId="77777777" w:rsidR="009166E9" w:rsidRPr="00E9603C" w:rsidRDefault="009166E9">
            <w:pPr>
              <w:pStyle w:val="TAC"/>
              <w:rPr>
                <w:lang w:eastAsia="zh-CN"/>
              </w:rPr>
            </w:pPr>
          </w:p>
        </w:tc>
        <w:tc>
          <w:tcPr>
            <w:tcW w:w="284" w:type="dxa"/>
          </w:tcPr>
          <w:p w14:paraId="3D2D5575" w14:textId="77777777" w:rsidR="009166E9" w:rsidRPr="00E9603C" w:rsidRDefault="009166E9">
            <w:pPr>
              <w:pStyle w:val="TAC"/>
              <w:rPr>
                <w:lang w:eastAsia="zh-CN"/>
              </w:rPr>
            </w:pPr>
          </w:p>
        </w:tc>
        <w:tc>
          <w:tcPr>
            <w:tcW w:w="284" w:type="dxa"/>
          </w:tcPr>
          <w:p w14:paraId="0F344020" w14:textId="77777777" w:rsidR="009166E9" w:rsidRPr="00E9603C" w:rsidRDefault="009166E9">
            <w:pPr>
              <w:pStyle w:val="TAC"/>
              <w:rPr>
                <w:lang w:eastAsia="zh-CN"/>
              </w:rPr>
            </w:pPr>
          </w:p>
        </w:tc>
        <w:tc>
          <w:tcPr>
            <w:tcW w:w="284" w:type="dxa"/>
          </w:tcPr>
          <w:p w14:paraId="628CBE33" w14:textId="77777777" w:rsidR="009166E9" w:rsidRPr="00E9603C" w:rsidRDefault="009166E9">
            <w:pPr>
              <w:pStyle w:val="TAC"/>
              <w:rPr>
                <w:lang w:eastAsia="zh-CN"/>
              </w:rPr>
            </w:pPr>
          </w:p>
        </w:tc>
        <w:tc>
          <w:tcPr>
            <w:tcW w:w="284" w:type="dxa"/>
          </w:tcPr>
          <w:p w14:paraId="4C699BAB" w14:textId="77777777" w:rsidR="009166E9" w:rsidRPr="00E9603C" w:rsidRDefault="009166E9">
            <w:pPr>
              <w:pStyle w:val="TAC"/>
              <w:rPr>
                <w:lang w:eastAsia="zh-CN"/>
              </w:rPr>
            </w:pPr>
          </w:p>
        </w:tc>
        <w:tc>
          <w:tcPr>
            <w:tcW w:w="284" w:type="dxa"/>
          </w:tcPr>
          <w:p w14:paraId="0A85D39B" w14:textId="77777777" w:rsidR="009166E9" w:rsidRPr="00E9603C" w:rsidRDefault="009166E9">
            <w:pPr>
              <w:pStyle w:val="TAC"/>
              <w:rPr>
                <w:lang w:eastAsia="zh-CN"/>
              </w:rPr>
            </w:pPr>
          </w:p>
        </w:tc>
        <w:tc>
          <w:tcPr>
            <w:tcW w:w="284" w:type="dxa"/>
          </w:tcPr>
          <w:p w14:paraId="4B1384AD" w14:textId="77777777" w:rsidR="009166E9" w:rsidRPr="00E9603C" w:rsidRDefault="009166E9">
            <w:pPr>
              <w:pStyle w:val="TAC"/>
              <w:rPr>
                <w:lang w:eastAsia="zh-CN"/>
              </w:rPr>
            </w:pPr>
          </w:p>
        </w:tc>
        <w:tc>
          <w:tcPr>
            <w:tcW w:w="454" w:type="dxa"/>
          </w:tcPr>
          <w:p w14:paraId="46D5B07F" w14:textId="77777777" w:rsidR="009166E9" w:rsidRPr="00E9603C" w:rsidRDefault="009166E9">
            <w:pPr>
              <w:pStyle w:val="TAC"/>
              <w:rPr>
                <w:lang w:eastAsia="zh-CN"/>
              </w:rPr>
            </w:pPr>
          </w:p>
        </w:tc>
        <w:tc>
          <w:tcPr>
            <w:tcW w:w="454" w:type="dxa"/>
          </w:tcPr>
          <w:p w14:paraId="0EE0D533" w14:textId="77777777" w:rsidR="009166E9" w:rsidRPr="00E9603C" w:rsidRDefault="009166E9">
            <w:pPr>
              <w:pStyle w:val="TAC"/>
              <w:rPr>
                <w:lang w:eastAsia="zh-CN"/>
              </w:rPr>
            </w:pPr>
          </w:p>
        </w:tc>
        <w:tc>
          <w:tcPr>
            <w:tcW w:w="454" w:type="dxa"/>
          </w:tcPr>
          <w:p w14:paraId="625FCFEE" w14:textId="77777777" w:rsidR="009166E9" w:rsidRPr="00E9603C" w:rsidRDefault="009166E9">
            <w:pPr>
              <w:pStyle w:val="TAC"/>
              <w:rPr>
                <w:lang w:eastAsia="zh-CN"/>
              </w:rPr>
            </w:pPr>
          </w:p>
        </w:tc>
        <w:tc>
          <w:tcPr>
            <w:tcW w:w="454" w:type="dxa"/>
          </w:tcPr>
          <w:p w14:paraId="10B8C577" w14:textId="77777777" w:rsidR="009166E9" w:rsidRPr="00E9603C" w:rsidRDefault="009166E9">
            <w:pPr>
              <w:pStyle w:val="TAC"/>
              <w:rPr>
                <w:lang w:eastAsia="zh-CN"/>
              </w:rPr>
            </w:pPr>
          </w:p>
        </w:tc>
        <w:tc>
          <w:tcPr>
            <w:tcW w:w="454" w:type="dxa"/>
          </w:tcPr>
          <w:p w14:paraId="1B7C1E34" w14:textId="77777777" w:rsidR="009166E9" w:rsidRPr="00E9603C" w:rsidRDefault="009166E9">
            <w:pPr>
              <w:pStyle w:val="TAC"/>
              <w:rPr>
                <w:lang w:eastAsia="zh-CN"/>
              </w:rPr>
            </w:pPr>
          </w:p>
        </w:tc>
        <w:tc>
          <w:tcPr>
            <w:tcW w:w="454" w:type="dxa"/>
          </w:tcPr>
          <w:p w14:paraId="039F7EAC" w14:textId="77777777" w:rsidR="009166E9" w:rsidRPr="00E9603C" w:rsidRDefault="009166E9">
            <w:pPr>
              <w:pStyle w:val="TAC"/>
              <w:rPr>
                <w:lang w:eastAsia="zh-CN"/>
              </w:rPr>
            </w:pPr>
          </w:p>
        </w:tc>
        <w:tc>
          <w:tcPr>
            <w:tcW w:w="454" w:type="dxa"/>
          </w:tcPr>
          <w:p w14:paraId="18CB2E6E" w14:textId="77777777" w:rsidR="009166E9" w:rsidRPr="00E9603C" w:rsidRDefault="009166E9">
            <w:pPr>
              <w:pStyle w:val="TAC"/>
              <w:rPr>
                <w:lang w:eastAsia="zh-CN"/>
              </w:rPr>
            </w:pPr>
          </w:p>
        </w:tc>
        <w:tc>
          <w:tcPr>
            <w:tcW w:w="454" w:type="dxa"/>
          </w:tcPr>
          <w:p w14:paraId="45C0F04D" w14:textId="77777777" w:rsidR="009166E9" w:rsidRPr="00E9603C" w:rsidRDefault="009166E9">
            <w:pPr>
              <w:pStyle w:val="TAC"/>
              <w:rPr>
                <w:lang w:eastAsia="zh-CN"/>
              </w:rPr>
            </w:pPr>
          </w:p>
        </w:tc>
        <w:tc>
          <w:tcPr>
            <w:tcW w:w="454" w:type="dxa"/>
          </w:tcPr>
          <w:p w14:paraId="15CF989C" w14:textId="77777777" w:rsidR="009166E9" w:rsidRPr="00E9603C" w:rsidRDefault="009166E9">
            <w:pPr>
              <w:pStyle w:val="TAC"/>
              <w:rPr>
                <w:lang w:eastAsia="zh-CN"/>
              </w:rPr>
            </w:pPr>
          </w:p>
        </w:tc>
        <w:tc>
          <w:tcPr>
            <w:tcW w:w="454" w:type="dxa"/>
          </w:tcPr>
          <w:p w14:paraId="581E5BF5" w14:textId="77777777" w:rsidR="009166E9" w:rsidRPr="00E9603C" w:rsidRDefault="009166E9">
            <w:pPr>
              <w:pStyle w:val="TAC"/>
              <w:rPr>
                <w:lang w:eastAsia="zh-CN"/>
              </w:rPr>
            </w:pPr>
            <w:r w:rsidRPr="00E9603C">
              <w:rPr>
                <w:lang w:eastAsia="zh-CN"/>
              </w:rPr>
              <w:t>X</w:t>
            </w:r>
          </w:p>
        </w:tc>
        <w:tc>
          <w:tcPr>
            <w:tcW w:w="454" w:type="dxa"/>
          </w:tcPr>
          <w:p w14:paraId="1FBAA431" w14:textId="77777777" w:rsidR="009166E9" w:rsidRPr="00E9603C" w:rsidRDefault="009166E9">
            <w:pPr>
              <w:pStyle w:val="TAC"/>
              <w:rPr>
                <w:lang w:eastAsia="zh-CN"/>
              </w:rPr>
            </w:pPr>
          </w:p>
        </w:tc>
        <w:tc>
          <w:tcPr>
            <w:tcW w:w="454" w:type="dxa"/>
          </w:tcPr>
          <w:p w14:paraId="5639ABA3" w14:textId="77777777" w:rsidR="009166E9" w:rsidRPr="00E9603C" w:rsidRDefault="009166E9">
            <w:pPr>
              <w:pStyle w:val="TAC"/>
              <w:rPr>
                <w:lang w:eastAsia="zh-CN"/>
              </w:rPr>
            </w:pPr>
          </w:p>
        </w:tc>
      </w:tr>
      <w:tr w:rsidR="009166E9" w:rsidRPr="00E9603C" w14:paraId="746AE99B" w14:textId="77777777">
        <w:trPr>
          <w:cantSplit/>
          <w:trHeight w:val="191"/>
        </w:trPr>
        <w:tc>
          <w:tcPr>
            <w:tcW w:w="1215" w:type="dxa"/>
            <w:vAlign w:val="center"/>
          </w:tcPr>
          <w:p w14:paraId="60054694" w14:textId="77777777" w:rsidR="009166E9" w:rsidRPr="00E9603C" w:rsidRDefault="009166E9">
            <w:pPr>
              <w:pStyle w:val="TAC"/>
              <w:rPr>
                <w:rFonts w:eastAsia="SimSun"/>
                <w:lang w:eastAsia="zh-CN"/>
              </w:rPr>
            </w:pPr>
            <w:r w:rsidRPr="00E9603C">
              <w:rPr>
                <w:rFonts w:eastAsia="SimSun"/>
                <w:lang w:eastAsia="zh-CN"/>
              </w:rPr>
              <w:t>57</w:t>
            </w:r>
          </w:p>
        </w:tc>
        <w:tc>
          <w:tcPr>
            <w:tcW w:w="284" w:type="dxa"/>
            <w:vAlign w:val="center"/>
          </w:tcPr>
          <w:p w14:paraId="45718198" w14:textId="77777777" w:rsidR="009166E9" w:rsidRPr="00E9603C" w:rsidRDefault="009166E9">
            <w:pPr>
              <w:pStyle w:val="TAC"/>
              <w:rPr>
                <w:lang w:eastAsia="zh-CN"/>
              </w:rPr>
            </w:pPr>
          </w:p>
        </w:tc>
        <w:tc>
          <w:tcPr>
            <w:tcW w:w="284" w:type="dxa"/>
            <w:vAlign w:val="center"/>
          </w:tcPr>
          <w:p w14:paraId="2E85784A" w14:textId="77777777" w:rsidR="009166E9" w:rsidRPr="00E9603C" w:rsidRDefault="009166E9">
            <w:pPr>
              <w:pStyle w:val="TAC"/>
              <w:rPr>
                <w:rFonts w:eastAsia="SimSun"/>
                <w:lang w:eastAsia="zh-CN"/>
              </w:rPr>
            </w:pPr>
            <w:r w:rsidRPr="00E9603C">
              <w:rPr>
                <w:rFonts w:eastAsia="SimSun"/>
                <w:lang w:eastAsia="zh-CN"/>
              </w:rPr>
              <w:t>X</w:t>
            </w:r>
          </w:p>
        </w:tc>
        <w:tc>
          <w:tcPr>
            <w:tcW w:w="284" w:type="dxa"/>
            <w:vAlign w:val="center"/>
          </w:tcPr>
          <w:p w14:paraId="51648114" w14:textId="77777777" w:rsidR="009166E9" w:rsidRPr="00E9603C" w:rsidRDefault="009166E9">
            <w:pPr>
              <w:pStyle w:val="TAC"/>
              <w:rPr>
                <w:lang w:eastAsia="zh-CN"/>
              </w:rPr>
            </w:pPr>
          </w:p>
        </w:tc>
        <w:tc>
          <w:tcPr>
            <w:tcW w:w="284" w:type="dxa"/>
          </w:tcPr>
          <w:p w14:paraId="17B8C013" w14:textId="77777777" w:rsidR="009166E9" w:rsidRPr="00E9603C" w:rsidRDefault="009166E9">
            <w:pPr>
              <w:pStyle w:val="TAC"/>
              <w:rPr>
                <w:lang w:eastAsia="zh-CN"/>
              </w:rPr>
            </w:pPr>
          </w:p>
        </w:tc>
        <w:tc>
          <w:tcPr>
            <w:tcW w:w="284" w:type="dxa"/>
          </w:tcPr>
          <w:p w14:paraId="25AD4A48" w14:textId="77777777" w:rsidR="009166E9" w:rsidRPr="00E9603C" w:rsidRDefault="009166E9">
            <w:pPr>
              <w:pStyle w:val="TAC"/>
              <w:rPr>
                <w:lang w:eastAsia="zh-CN"/>
              </w:rPr>
            </w:pPr>
          </w:p>
        </w:tc>
        <w:tc>
          <w:tcPr>
            <w:tcW w:w="284" w:type="dxa"/>
          </w:tcPr>
          <w:p w14:paraId="04077A89" w14:textId="77777777" w:rsidR="009166E9" w:rsidRPr="00E9603C" w:rsidRDefault="009166E9">
            <w:pPr>
              <w:pStyle w:val="TAC"/>
              <w:rPr>
                <w:lang w:eastAsia="zh-CN"/>
              </w:rPr>
            </w:pPr>
          </w:p>
        </w:tc>
        <w:tc>
          <w:tcPr>
            <w:tcW w:w="284" w:type="dxa"/>
          </w:tcPr>
          <w:p w14:paraId="2DF48D19" w14:textId="77777777" w:rsidR="009166E9" w:rsidRPr="00E9603C" w:rsidRDefault="009166E9">
            <w:pPr>
              <w:pStyle w:val="TAC"/>
              <w:rPr>
                <w:lang w:eastAsia="zh-CN"/>
              </w:rPr>
            </w:pPr>
          </w:p>
        </w:tc>
        <w:tc>
          <w:tcPr>
            <w:tcW w:w="284" w:type="dxa"/>
          </w:tcPr>
          <w:p w14:paraId="19D5BBD2" w14:textId="77777777" w:rsidR="009166E9" w:rsidRPr="00E9603C" w:rsidRDefault="009166E9">
            <w:pPr>
              <w:pStyle w:val="TAC"/>
              <w:rPr>
                <w:lang w:eastAsia="zh-CN"/>
              </w:rPr>
            </w:pPr>
          </w:p>
        </w:tc>
        <w:tc>
          <w:tcPr>
            <w:tcW w:w="284" w:type="dxa"/>
          </w:tcPr>
          <w:p w14:paraId="3793228F" w14:textId="77777777" w:rsidR="009166E9" w:rsidRPr="00E9603C" w:rsidRDefault="009166E9">
            <w:pPr>
              <w:pStyle w:val="TAC"/>
              <w:rPr>
                <w:lang w:eastAsia="zh-CN"/>
              </w:rPr>
            </w:pPr>
          </w:p>
        </w:tc>
        <w:tc>
          <w:tcPr>
            <w:tcW w:w="454" w:type="dxa"/>
          </w:tcPr>
          <w:p w14:paraId="22A1956D" w14:textId="77777777" w:rsidR="009166E9" w:rsidRPr="00E9603C" w:rsidRDefault="009166E9">
            <w:pPr>
              <w:pStyle w:val="TAC"/>
              <w:rPr>
                <w:lang w:eastAsia="zh-CN"/>
              </w:rPr>
            </w:pPr>
          </w:p>
        </w:tc>
        <w:tc>
          <w:tcPr>
            <w:tcW w:w="454" w:type="dxa"/>
          </w:tcPr>
          <w:p w14:paraId="2BEE4965" w14:textId="77777777" w:rsidR="009166E9" w:rsidRPr="00E9603C" w:rsidRDefault="009166E9">
            <w:pPr>
              <w:pStyle w:val="TAC"/>
              <w:rPr>
                <w:lang w:eastAsia="zh-CN"/>
              </w:rPr>
            </w:pPr>
          </w:p>
        </w:tc>
        <w:tc>
          <w:tcPr>
            <w:tcW w:w="454" w:type="dxa"/>
          </w:tcPr>
          <w:p w14:paraId="6F827683" w14:textId="77777777" w:rsidR="009166E9" w:rsidRPr="00E9603C" w:rsidRDefault="009166E9">
            <w:pPr>
              <w:pStyle w:val="TAC"/>
              <w:rPr>
                <w:lang w:eastAsia="zh-CN"/>
              </w:rPr>
            </w:pPr>
          </w:p>
        </w:tc>
        <w:tc>
          <w:tcPr>
            <w:tcW w:w="454" w:type="dxa"/>
          </w:tcPr>
          <w:p w14:paraId="7B098316" w14:textId="77777777" w:rsidR="009166E9" w:rsidRPr="00E9603C" w:rsidRDefault="009166E9">
            <w:pPr>
              <w:pStyle w:val="TAC"/>
              <w:rPr>
                <w:lang w:eastAsia="zh-CN"/>
              </w:rPr>
            </w:pPr>
          </w:p>
        </w:tc>
        <w:tc>
          <w:tcPr>
            <w:tcW w:w="454" w:type="dxa"/>
          </w:tcPr>
          <w:p w14:paraId="36F6DACE" w14:textId="77777777" w:rsidR="009166E9" w:rsidRPr="00E9603C" w:rsidRDefault="009166E9">
            <w:pPr>
              <w:pStyle w:val="TAC"/>
              <w:rPr>
                <w:lang w:eastAsia="zh-CN"/>
              </w:rPr>
            </w:pPr>
          </w:p>
        </w:tc>
        <w:tc>
          <w:tcPr>
            <w:tcW w:w="454" w:type="dxa"/>
          </w:tcPr>
          <w:p w14:paraId="3734D565" w14:textId="77777777" w:rsidR="009166E9" w:rsidRPr="00E9603C" w:rsidRDefault="009166E9">
            <w:pPr>
              <w:pStyle w:val="TAC"/>
              <w:rPr>
                <w:lang w:eastAsia="zh-CN"/>
              </w:rPr>
            </w:pPr>
          </w:p>
        </w:tc>
        <w:tc>
          <w:tcPr>
            <w:tcW w:w="454" w:type="dxa"/>
          </w:tcPr>
          <w:p w14:paraId="00EB6541" w14:textId="77777777" w:rsidR="009166E9" w:rsidRPr="00E9603C" w:rsidRDefault="009166E9">
            <w:pPr>
              <w:pStyle w:val="TAC"/>
              <w:rPr>
                <w:lang w:eastAsia="zh-CN"/>
              </w:rPr>
            </w:pPr>
          </w:p>
        </w:tc>
        <w:tc>
          <w:tcPr>
            <w:tcW w:w="454" w:type="dxa"/>
          </w:tcPr>
          <w:p w14:paraId="61980EC1" w14:textId="77777777" w:rsidR="009166E9" w:rsidRPr="00E9603C" w:rsidRDefault="009166E9">
            <w:pPr>
              <w:pStyle w:val="TAC"/>
              <w:rPr>
                <w:lang w:eastAsia="zh-CN"/>
              </w:rPr>
            </w:pPr>
          </w:p>
        </w:tc>
        <w:tc>
          <w:tcPr>
            <w:tcW w:w="454" w:type="dxa"/>
          </w:tcPr>
          <w:p w14:paraId="217AFF66" w14:textId="77777777" w:rsidR="009166E9" w:rsidRPr="00E9603C" w:rsidRDefault="009166E9">
            <w:pPr>
              <w:pStyle w:val="TAC"/>
              <w:rPr>
                <w:lang w:eastAsia="zh-CN"/>
              </w:rPr>
            </w:pPr>
          </w:p>
        </w:tc>
        <w:tc>
          <w:tcPr>
            <w:tcW w:w="454" w:type="dxa"/>
          </w:tcPr>
          <w:p w14:paraId="06A49F9C" w14:textId="77777777" w:rsidR="009166E9" w:rsidRPr="00E9603C" w:rsidRDefault="009166E9">
            <w:pPr>
              <w:pStyle w:val="TAC"/>
              <w:rPr>
                <w:lang w:eastAsia="zh-CN"/>
              </w:rPr>
            </w:pPr>
          </w:p>
        </w:tc>
        <w:tc>
          <w:tcPr>
            <w:tcW w:w="454" w:type="dxa"/>
          </w:tcPr>
          <w:p w14:paraId="748BD5F2" w14:textId="77777777" w:rsidR="009166E9" w:rsidRPr="00E9603C" w:rsidRDefault="009166E9">
            <w:pPr>
              <w:pStyle w:val="TAC"/>
              <w:rPr>
                <w:lang w:eastAsia="zh-CN"/>
              </w:rPr>
            </w:pPr>
          </w:p>
        </w:tc>
        <w:tc>
          <w:tcPr>
            <w:tcW w:w="454" w:type="dxa"/>
          </w:tcPr>
          <w:p w14:paraId="339BA08C" w14:textId="77777777" w:rsidR="009166E9" w:rsidRPr="00E9603C" w:rsidRDefault="009166E9">
            <w:pPr>
              <w:pStyle w:val="TAC"/>
              <w:rPr>
                <w:lang w:eastAsia="zh-CN"/>
              </w:rPr>
            </w:pPr>
          </w:p>
        </w:tc>
      </w:tr>
      <w:tr w:rsidR="009166E9" w:rsidRPr="00E9603C" w14:paraId="6921CA4F" w14:textId="77777777">
        <w:trPr>
          <w:cantSplit/>
          <w:trHeight w:val="191"/>
        </w:trPr>
        <w:tc>
          <w:tcPr>
            <w:tcW w:w="1215" w:type="dxa"/>
            <w:vAlign w:val="center"/>
          </w:tcPr>
          <w:p w14:paraId="4490DBD7" w14:textId="77777777" w:rsidR="009166E9" w:rsidRPr="00E9603C" w:rsidRDefault="009166E9">
            <w:pPr>
              <w:pStyle w:val="TAC"/>
              <w:rPr>
                <w:rFonts w:eastAsia="SimSun"/>
                <w:lang w:eastAsia="zh-CN"/>
              </w:rPr>
            </w:pPr>
            <w:r w:rsidRPr="00E9603C">
              <w:rPr>
                <w:rFonts w:eastAsia="SimSun"/>
                <w:lang w:eastAsia="zh-CN"/>
              </w:rPr>
              <w:t>58</w:t>
            </w:r>
          </w:p>
        </w:tc>
        <w:tc>
          <w:tcPr>
            <w:tcW w:w="284" w:type="dxa"/>
            <w:vAlign w:val="center"/>
          </w:tcPr>
          <w:p w14:paraId="044E9CC1" w14:textId="77777777" w:rsidR="009166E9" w:rsidRPr="00E9603C" w:rsidRDefault="009166E9">
            <w:pPr>
              <w:pStyle w:val="TAC"/>
              <w:rPr>
                <w:lang w:eastAsia="zh-CN"/>
              </w:rPr>
            </w:pPr>
          </w:p>
        </w:tc>
        <w:tc>
          <w:tcPr>
            <w:tcW w:w="284" w:type="dxa"/>
            <w:vAlign w:val="center"/>
          </w:tcPr>
          <w:p w14:paraId="56E03CD4" w14:textId="77777777" w:rsidR="009166E9" w:rsidRPr="00E9603C" w:rsidRDefault="009166E9">
            <w:pPr>
              <w:pStyle w:val="TAC"/>
              <w:rPr>
                <w:rFonts w:eastAsia="SimSun"/>
                <w:lang w:eastAsia="zh-CN"/>
              </w:rPr>
            </w:pPr>
            <w:r w:rsidRPr="00E9603C">
              <w:rPr>
                <w:rFonts w:eastAsia="SimSun"/>
                <w:lang w:eastAsia="zh-CN"/>
              </w:rPr>
              <w:t>X</w:t>
            </w:r>
          </w:p>
        </w:tc>
        <w:tc>
          <w:tcPr>
            <w:tcW w:w="284" w:type="dxa"/>
            <w:vAlign w:val="center"/>
          </w:tcPr>
          <w:p w14:paraId="738A6B00" w14:textId="77777777" w:rsidR="009166E9" w:rsidRPr="00E9603C" w:rsidRDefault="009166E9">
            <w:pPr>
              <w:pStyle w:val="TAC"/>
              <w:rPr>
                <w:lang w:eastAsia="zh-CN"/>
              </w:rPr>
            </w:pPr>
          </w:p>
        </w:tc>
        <w:tc>
          <w:tcPr>
            <w:tcW w:w="284" w:type="dxa"/>
          </w:tcPr>
          <w:p w14:paraId="2037E4F9" w14:textId="77777777" w:rsidR="009166E9" w:rsidRPr="00E9603C" w:rsidRDefault="009166E9">
            <w:pPr>
              <w:pStyle w:val="TAC"/>
              <w:rPr>
                <w:lang w:eastAsia="zh-CN"/>
              </w:rPr>
            </w:pPr>
          </w:p>
        </w:tc>
        <w:tc>
          <w:tcPr>
            <w:tcW w:w="284" w:type="dxa"/>
          </w:tcPr>
          <w:p w14:paraId="1B57F59B" w14:textId="77777777" w:rsidR="009166E9" w:rsidRPr="00E9603C" w:rsidRDefault="009166E9">
            <w:pPr>
              <w:pStyle w:val="TAC"/>
              <w:rPr>
                <w:lang w:eastAsia="zh-CN"/>
              </w:rPr>
            </w:pPr>
          </w:p>
        </w:tc>
        <w:tc>
          <w:tcPr>
            <w:tcW w:w="284" w:type="dxa"/>
          </w:tcPr>
          <w:p w14:paraId="18760A49" w14:textId="77777777" w:rsidR="009166E9" w:rsidRPr="00E9603C" w:rsidRDefault="009166E9">
            <w:pPr>
              <w:pStyle w:val="TAC"/>
              <w:rPr>
                <w:lang w:eastAsia="zh-CN"/>
              </w:rPr>
            </w:pPr>
          </w:p>
        </w:tc>
        <w:tc>
          <w:tcPr>
            <w:tcW w:w="284" w:type="dxa"/>
          </w:tcPr>
          <w:p w14:paraId="0375573C" w14:textId="77777777" w:rsidR="009166E9" w:rsidRPr="00E9603C" w:rsidRDefault="009166E9">
            <w:pPr>
              <w:pStyle w:val="TAC"/>
              <w:rPr>
                <w:lang w:eastAsia="zh-CN"/>
              </w:rPr>
            </w:pPr>
          </w:p>
        </w:tc>
        <w:tc>
          <w:tcPr>
            <w:tcW w:w="284" w:type="dxa"/>
          </w:tcPr>
          <w:p w14:paraId="47A03B90" w14:textId="77777777" w:rsidR="009166E9" w:rsidRPr="00E9603C" w:rsidRDefault="009166E9">
            <w:pPr>
              <w:pStyle w:val="TAC"/>
              <w:rPr>
                <w:lang w:eastAsia="zh-CN"/>
              </w:rPr>
            </w:pPr>
          </w:p>
        </w:tc>
        <w:tc>
          <w:tcPr>
            <w:tcW w:w="284" w:type="dxa"/>
          </w:tcPr>
          <w:p w14:paraId="6919E7F0" w14:textId="77777777" w:rsidR="009166E9" w:rsidRPr="00E9603C" w:rsidRDefault="009166E9">
            <w:pPr>
              <w:pStyle w:val="TAC"/>
              <w:rPr>
                <w:lang w:eastAsia="zh-CN"/>
              </w:rPr>
            </w:pPr>
          </w:p>
        </w:tc>
        <w:tc>
          <w:tcPr>
            <w:tcW w:w="454" w:type="dxa"/>
          </w:tcPr>
          <w:p w14:paraId="21E3E038" w14:textId="77777777" w:rsidR="009166E9" w:rsidRPr="00E9603C" w:rsidRDefault="009166E9">
            <w:pPr>
              <w:pStyle w:val="TAC"/>
              <w:rPr>
                <w:lang w:eastAsia="zh-CN"/>
              </w:rPr>
            </w:pPr>
          </w:p>
        </w:tc>
        <w:tc>
          <w:tcPr>
            <w:tcW w:w="454" w:type="dxa"/>
          </w:tcPr>
          <w:p w14:paraId="3E1D8BC0"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0E872290" w14:textId="77777777" w:rsidR="009166E9" w:rsidRPr="00E9603C" w:rsidRDefault="009166E9">
            <w:pPr>
              <w:pStyle w:val="TAC"/>
              <w:rPr>
                <w:lang w:eastAsia="zh-CN"/>
              </w:rPr>
            </w:pPr>
          </w:p>
        </w:tc>
        <w:tc>
          <w:tcPr>
            <w:tcW w:w="454" w:type="dxa"/>
          </w:tcPr>
          <w:p w14:paraId="7145B1AC" w14:textId="77777777" w:rsidR="009166E9" w:rsidRPr="00E9603C" w:rsidRDefault="009166E9">
            <w:pPr>
              <w:pStyle w:val="TAC"/>
              <w:rPr>
                <w:lang w:eastAsia="zh-CN"/>
              </w:rPr>
            </w:pPr>
          </w:p>
        </w:tc>
        <w:tc>
          <w:tcPr>
            <w:tcW w:w="454" w:type="dxa"/>
          </w:tcPr>
          <w:p w14:paraId="19BDF8A4" w14:textId="77777777" w:rsidR="009166E9" w:rsidRPr="00E9603C" w:rsidRDefault="009166E9">
            <w:pPr>
              <w:pStyle w:val="TAC"/>
              <w:rPr>
                <w:lang w:eastAsia="zh-CN"/>
              </w:rPr>
            </w:pPr>
          </w:p>
        </w:tc>
        <w:tc>
          <w:tcPr>
            <w:tcW w:w="454" w:type="dxa"/>
          </w:tcPr>
          <w:p w14:paraId="27F86773" w14:textId="77777777" w:rsidR="009166E9" w:rsidRPr="00E9603C" w:rsidRDefault="009166E9">
            <w:pPr>
              <w:pStyle w:val="TAC"/>
              <w:rPr>
                <w:lang w:eastAsia="zh-CN"/>
              </w:rPr>
            </w:pPr>
          </w:p>
        </w:tc>
        <w:tc>
          <w:tcPr>
            <w:tcW w:w="454" w:type="dxa"/>
          </w:tcPr>
          <w:p w14:paraId="7FA55F45" w14:textId="77777777" w:rsidR="009166E9" w:rsidRPr="00E9603C" w:rsidRDefault="009166E9">
            <w:pPr>
              <w:pStyle w:val="TAC"/>
              <w:rPr>
                <w:lang w:eastAsia="zh-CN"/>
              </w:rPr>
            </w:pPr>
          </w:p>
        </w:tc>
        <w:tc>
          <w:tcPr>
            <w:tcW w:w="454" w:type="dxa"/>
          </w:tcPr>
          <w:p w14:paraId="0644D8A0" w14:textId="77777777" w:rsidR="009166E9" w:rsidRPr="00E9603C" w:rsidRDefault="009166E9">
            <w:pPr>
              <w:pStyle w:val="TAC"/>
              <w:rPr>
                <w:lang w:eastAsia="zh-CN"/>
              </w:rPr>
            </w:pPr>
          </w:p>
        </w:tc>
        <w:tc>
          <w:tcPr>
            <w:tcW w:w="454" w:type="dxa"/>
          </w:tcPr>
          <w:p w14:paraId="1A371DA9" w14:textId="77777777" w:rsidR="009166E9" w:rsidRPr="00E9603C" w:rsidRDefault="009166E9">
            <w:pPr>
              <w:pStyle w:val="TAC"/>
              <w:rPr>
                <w:lang w:eastAsia="zh-CN"/>
              </w:rPr>
            </w:pPr>
          </w:p>
        </w:tc>
        <w:tc>
          <w:tcPr>
            <w:tcW w:w="454" w:type="dxa"/>
          </w:tcPr>
          <w:p w14:paraId="4F79A453" w14:textId="77777777" w:rsidR="009166E9" w:rsidRPr="00E9603C" w:rsidRDefault="009166E9">
            <w:pPr>
              <w:pStyle w:val="TAC"/>
              <w:rPr>
                <w:lang w:eastAsia="zh-CN"/>
              </w:rPr>
            </w:pPr>
          </w:p>
        </w:tc>
        <w:tc>
          <w:tcPr>
            <w:tcW w:w="454" w:type="dxa"/>
          </w:tcPr>
          <w:p w14:paraId="08A1EC62" w14:textId="77777777" w:rsidR="009166E9" w:rsidRPr="00E9603C" w:rsidRDefault="009166E9">
            <w:pPr>
              <w:pStyle w:val="TAC"/>
              <w:rPr>
                <w:lang w:eastAsia="zh-CN"/>
              </w:rPr>
            </w:pPr>
          </w:p>
        </w:tc>
        <w:tc>
          <w:tcPr>
            <w:tcW w:w="454" w:type="dxa"/>
          </w:tcPr>
          <w:p w14:paraId="46F6121D" w14:textId="77777777" w:rsidR="009166E9" w:rsidRPr="00E9603C" w:rsidRDefault="009166E9">
            <w:pPr>
              <w:pStyle w:val="TAC"/>
              <w:rPr>
                <w:lang w:eastAsia="zh-CN"/>
              </w:rPr>
            </w:pPr>
          </w:p>
        </w:tc>
      </w:tr>
      <w:tr w:rsidR="009166E9" w:rsidRPr="00E9603C" w14:paraId="3F01B27B" w14:textId="77777777">
        <w:trPr>
          <w:cantSplit/>
          <w:trHeight w:val="191"/>
        </w:trPr>
        <w:tc>
          <w:tcPr>
            <w:tcW w:w="1215" w:type="dxa"/>
            <w:vAlign w:val="center"/>
          </w:tcPr>
          <w:p w14:paraId="505B287E" w14:textId="77777777" w:rsidR="009166E9" w:rsidRPr="00E9603C" w:rsidRDefault="009166E9">
            <w:pPr>
              <w:pStyle w:val="TAC"/>
              <w:rPr>
                <w:rFonts w:eastAsia="SimSun"/>
                <w:lang w:eastAsia="zh-CN"/>
              </w:rPr>
            </w:pPr>
            <w:r w:rsidRPr="00E9603C">
              <w:rPr>
                <w:rFonts w:eastAsia="SimSun"/>
                <w:lang w:eastAsia="zh-CN"/>
              </w:rPr>
              <w:t>59</w:t>
            </w:r>
          </w:p>
        </w:tc>
        <w:tc>
          <w:tcPr>
            <w:tcW w:w="284" w:type="dxa"/>
            <w:vAlign w:val="center"/>
          </w:tcPr>
          <w:p w14:paraId="542D43E9" w14:textId="77777777" w:rsidR="009166E9" w:rsidRPr="00E9603C" w:rsidRDefault="009166E9">
            <w:pPr>
              <w:pStyle w:val="TAC"/>
              <w:rPr>
                <w:lang w:eastAsia="zh-CN"/>
              </w:rPr>
            </w:pPr>
          </w:p>
        </w:tc>
        <w:tc>
          <w:tcPr>
            <w:tcW w:w="284" w:type="dxa"/>
            <w:vAlign w:val="center"/>
          </w:tcPr>
          <w:p w14:paraId="67932F30" w14:textId="77777777" w:rsidR="009166E9" w:rsidRPr="00E9603C" w:rsidRDefault="009166E9">
            <w:pPr>
              <w:pStyle w:val="TAC"/>
              <w:rPr>
                <w:rFonts w:eastAsia="SimSun"/>
                <w:lang w:eastAsia="zh-CN"/>
              </w:rPr>
            </w:pPr>
            <w:r w:rsidRPr="00E9603C">
              <w:rPr>
                <w:rFonts w:eastAsia="SimSun"/>
                <w:lang w:eastAsia="zh-CN"/>
              </w:rPr>
              <w:t>X</w:t>
            </w:r>
          </w:p>
        </w:tc>
        <w:tc>
          <w:tcPr>
            <w:tcW w:w="284" w:type="dxa"/>
            <w:vAlign w:val="center"/>
          </w:tcPr>
          <w:p w14:paraId="148633B6" w14:textId="77777777" w:rsidR="009166E9" w:rsidRPr="00E9603C" w:rsidRDefault="009166E9">
            <w:pPr>
              <w:pStyle w:val="TAC"/>
              <w:rPr>
                <w:lang w:eastAsia="zh-CN"/>
              </w:rPr>
            </w:pPr>
          </w:p>
        </w:tc>
        <w:tc>
          <w:tcPr>
            <w:tcW w:w="284" w:type="dxa"/>
          </w:tcPr>
          <w:p w14:paraId="7B7A7679" w14:textId="77777777" w:rsidR="009166E9" w:rsidRPr="00E9603C" w:rsidRDefault="009166E9">
            <w:pPr>
              <w:pStyle w:val="TAC"/>
              <w:rPr>
                <w:lang w:eastAsia="zh-CN"/>
              </w:rPr>
            </w:pPr>
          </w:p>
        </w:tc>
        <w:tc>
          <w:tcPr>
            <w:tcW w:w="284" w:type="dxa"/>
          </w:tcPr>
          <w:p w14:paraId="24200A5A" w14:textId="77777777" w:rsidR="009166E9" w:rsidRPr="00E9603C" w:rsidRDefault="009166E9">
            <w:pPr>
              <w:pStyle w:val="TAC"/>
              <w:rPr>
                <w:lang w:eastAsia="zh-CN"/>
              </w:rPr>
            </w:pPr>
          </w:p>
        </w:tc>
        <w:tc>
          <w:tcPr>
            <w:tcW w:w="284" w:type="dxa"/>
          </w:tcPr>
          <w:p w14:paraId="7C39E50D" w14:textId="77777777" w:rsidR="009166E9" w:rsidRPr="00E9603C" w:rsidRDefault="009166E9">
            <w:pPr>
              <w:pStyle w:val="TAC"/>
              <w:rPr>
                <w:lang w:eastAsia="zh-CN"/>
              </w:rPr>
            </w:pPr>
          </w:p>
        </w:tc>
        <w:tc>
          <w:tcPr>
            <w:tcW w:w="284" w:type="dxa"/>
          </w:tcPr>
          <w:p w14:paraId="54151311" w14:textId="77777777" w:rsidR="009166E9" w:rsidRPr="00E9603C" w:rsidRDefault="009166E9">
            <w:pPr>
              <w:pStyle w:val="TAC"/>
              <w:rPr>
                <w:lang w:eastAsia="zh-CN"/>
              </w:rPr>
            </w:pPr>
          </w:p>
        </w:tc>
        <w:tc>
          <w:tcPr>
            <w:tcW w:w="284" w:type="dxa"/>
          </w:tcPr>
          <w:p w14:paraId="47894A04" w14:textId="77777777" w:rsidR="009166E9" w:rsidRPr="00E9603C" w:rsidRDefault="009166E9">
            <w:pPr>
              <w:pStyle w:val="TAC"/>
              <w:rPr>
                <w:lang w:eastAsia="zh-CN"/>
              </w:rPr>
            </w:pPr>
          </w:p>
        </w:tc>
        <w:tc>
          <w:tcPr>
            <w:tcW w:w="284" w:type="dxa"/>
          </w:tcPr>
          <w:p w14:paraId="78E9694B" w14:textId="77777777" w:rsidR="009166E9" w:rsidRPr="00E9603C" w:rsidRDefault="009166E9">
            <w:pPr>
              <w:pStyle w:val="TAC"/>
              <w:rPr>
                <w:lang w:eastAsia="zh-CN"/>
              </w:rPr>
            </w:pPr>
          </w:p>
        </w:tc>
        <w:tc>
          <w:tcPr>
            <w:tcW w:w="454" w:type="dxa"/>
          </w:tcPr>
          <w:p w14:paraId="2D796D64" w14:textId="77777777" w:rsidR="009166E9" w:rsidRPr="00E9603C" w:rsidRDefault="009166E9">
            <w:pPr>
              <w:pStyle w:val="TAC"/>
              <w:rPr>
                <w:lang w:eastAsia="zh-CN"/>
              </w:rPr>
            </w:pPr>
          </w:p>
        </w:tc>
        <w:tc>
          <w:tcPr>
            <w:tcW w:w="454" w:type="dxa"/>
          </w:tcPr>
          <w:p w14:paraId="266654A5" w14:textId="77777777" w:rsidR="009166E9" w:rsidRPr="00E9603C" w:rsidRDefault="009166E9">
            <w:pPr>
              <w:pStyle w:val="TAC"/>
              <w:rPr>
                <w:lang w:eastAsia="zh-CN"/>
              </w:rPr>
            </w:pPr>
          </w:p>
        </w:tc>
        <w:tc>
          <w:tcPr>
            <w:tcW w:w="454" w:type="dxa"/>
          </w:tcPr>
          <w:p w14:paraId="3ECA0413" w14:textId="77777777" w:rsidR="009166E9" w:rsidRPr="00E9603C" w:rsidRDefault="009166E9">
            <w:pPr>
              <w:pStyle w:val="TAC"/>
              <w:rPr>
                <w:lang w:eastAsia="zh-CN"/>
              </w:rPr>
            </w:pPr>
          </w:p>
        </w:tc>
        <w:tc>
          <w:tcPr>
            <w:tcW w:w="454" w:type="dxa"/>
          </w:tcPr>
          <w:p w14:paraId="670B2757" w14:textId="77777777" w:rsidR="009166E9" w:rsidRPr="00E9603C" w:rsidRDefault="009166E9">
            <w:pPr>
              <w:pStyle w:val="TAC"/>
              <w:rPr>
                <w:lang w:eastAsia="zh-CN"/>
              </w:rPr>
            </w:pPr>
          </w:p>
        </w:tc>
        <w:tc>
          <w:tcPr>
            <w:tcW w:w="454" w:type="dxa"/>
          </w:tcPr>
          <w:p w14:paraId="31F117A9" w14:textId="77777777" w:rsidR="009166E9" w:rsidRPr="00E9603C" w:rsidRDefault="009166E9">
            <w:pPr>
              <w:pStyle w:val="TAC"/>
              <w:rPr>
                <w:lang w:eastAsia="zh-CN"/>
              </w:rPr>
            </w:pPr>
          </w:p>
        </w:tc>
        <w:tc>
          <w:tcPr>
            <w:tcW w:w="454" w:type="dxa"/>
          </w:tcPr>
          <w:p w14:paraId="09258D2F" w14:textId="77777777" w:rsidR="009166E9" w:rsidRPr="00E9603C" w:rsidRDefault="009166E9">
            <w:pPr>
              <w:pStyle w:val="TAC"/>
              <w:rPr>
                <w:lang w:eastAsia="zh-CN"/>
              </w:rPr>
            </w:pPr>
          </w:p>
        </w:tc>
        <w:tc>
          <w:tcPr>
            <w:tcW w:w="454" w:type="dxa"/>
          </w:tcPr>
          <w:p w14:paraId="00A5EEF0" w14:textId="77777777" w:rsidR="009166E9" w:rsidRPr="00E9603C" w:rsidRDefault="009166E9">
            <w:pPr>
              <w:pStyle w:val="TAC"/>
              <w:rPr>
                <w:lang w:eastAsia="zh-CN"/>
              </w:rPr>
            </w:pPr>
          </w:p>
        </w:tc>
        <w:tc>
          <w:tcPr>
            <w:tcW w:w="454" w:type="dxa"/>
          </w:tcPr>
          <w:p w14:paraId="78CC1CC4" w14:textId="77777777" w:rsidR="009166E9" w:rsidRPr="00E9603C" w:rsidRDefault="009166E9">
            <w:pPr>
              <w:pStyle w:val="TAC"/>
              <w:rPr>
                <w:lang w:eastAsia="zh-CN"/>
              </w:rPr>
            </w:pPr>
          </w:p>
        </w:tc>
        <w:tc>
          <w:tcPr>
            <w:tcW w:w="454" w:type="dxa"/>
          </w:tcPr>
          <w:p w14:paraId="49787228" w14:textId="77777777" w:rsidR="009166E9" w:rsidRPr="00E9603C" w:rsidRDefault="009166E9">
            <w:pPr>
              <w:pStyle w:val="TAC"/>
              <w:rPr>
                <w:lang w:eastAsia="zh-CN"/>
              </w:rPr>
            </w:pPr>
          </w:p>
        </w:tc>
        <w:tc>
          <w:tcPr>
            <w:tcW w:w="454" w:type="dxa"/>
          </w:tcPr>
          <w:p w14:paraId="2CC03D94" w14:textId="77777777" w:rsidR="009166E9" w:rsidRPr="00E9603C" w:rsidRDefault="009166E9">
            <w:pPr>
              <w:pStyle w:val="TAC"/>
              <w:rPr>
                <w:lang w:eastAsia="zh-CN"/>
              </w:rPr>
            </w:pPr>
          </w:p>
        </w:tc>
        <w:tc>
          <w:tcPr>
            <w:tcW w:w="454" w:type="dxa"/>
          </w:tcPr>
          <w:p w14:paraId="66071075" w14:textId="77777777" w:rsidR="009166E9" w:rsidRPr="00E9603C" w:rsidRDefault="009166E9">
            <w:pPr>
              <w:pStyle w:val="TAC"/>
              <w:rPr>
                <w:lang w:eastAsia="zh-CN"/>
              </w:rPr>
            </w:pPr>
          </w:p>
        </w:tc>
        <w:tc>
          <w:tcPr>
            <w:tcW w:w="454" w:type="dxa"/>
          </w:tcPr>
          <w:p w14:paraId="380F5376" w14:textId="77777777" w:rsidR="009166E9" w:rsidRPr="00E9603C" w:rsidRDefault="009166E9">
            <w:pPr>
              <w:pStyle w:val="TAC"/>
              <w:rPr>
                <w:lang w:eastAsia="zh-CN"/>
              </w:rPr>
            </w:pPr>
          </w:p>
        </w:tc>
      </w:tr>
      <w:tr w:rsidR="009166E9" w:rsidRPr="00E9603C" w14:paraId="3454DDA7" w14:textId="77777777">
        <w:trPr>
          <w:cantSplit/>
          <w:trHeight w:val="191"/>
        </w:trPr>
        <w:tc>
          <w:tcPr>
            <w:tcW w:w="1215" w:type="dxa"/>
            <w:vAlign w:val="center"/>
          </w:tcPr>
          <w:p w14:paraId="3F28DFA4" w14:textId="77777777" w:rsidR="009166E9" w:rsidRPr="00E9603C" w:rsidRDefault="009166E9">
            <w:pPr>
              <w:pStyle w:val="TAC"/>
              <w:rPr>
                <w:rFonts w:eastAsia="SimSun"/>
                <w:lang w:eastAsia="zh-CN"/>
              </w:rPr>
            </w:pPr>
            <w:r w:rsidRPr="00E9603C">
              <w:rPr>
                <w:rFonts w:eastAsia="SimSun"/>
                <w:lang w:eastAsia="zh-CN"/>
              </w:rPr>
              <w:t>60</w:t>
            </w:r>
          </w:p>
        </w:tc>
        <w:tc>
          <w:tcPr>
            <w:tcW w:w="284" w:type="dxa"/>
            <w:vAlign w:val="center"/>
          </w:tcPr>
          <w:p w14:paraId="1E1870F2" w14:textId="77777777" w:rsidR="009166E9" w:rsidRPr="00E9603C" w:rsidRDefault="009166E9">
            <w:pPr>
              <w:pStyle w:val="TAC"/>
              <w:rPr>
                <w:lang w:eastAsia="zh-CN"/>
              </w:rPr>
            </w:pPr>
          </w:p>
        </w:tc>
        <w:tc>
          <w:tcPr>
            <w:tcW w:w="284" w:type="dxa"/>
            <w:vAlign w:val="center"/>
          </w:tcPr>
          <w:p w14:paraId="2AB1A9A4" w14:textId="77777777" w:rsidR="009166E9" w:rsidRPr="00E9603C" w:rsidRDefault="009166E9">
            <w:pPr>
              <w:pStyle w:val="TAC"/>
              <w:rPr>
                <w:rFonts w:eastAsia="SimSun"/>
                <w:lang w:eastAsia="zh-CN"/>
              </w:rPr>
            </w:pPr>
            <w:r w:rsidRPr="00E9603C">
              <w:rPr>
                <w:rFonts w:eastAsia="SimSun"/>
                <w:lang w:eastAsia="zh-CN"/>
              </w:rPr>
              <w:t>X</w:t>
            </w:r>
          </w:p>
        </w:tc>
        <w:tc>
          <w:tcPr>
            <w:tcW w:w="284" w:type="dxa"/>
            <w:vAlign w:val="center"/>
          </w:tcPr>
          <w:p w14:paraId="7CC5B51E" w14:textId="77777777" w:rsidR="009166E9" w:rsidRPr="00E9603C" w:rsidRDefault="009166E9">
            <w:pPr>
              <w:pStyle w:val="TAC"/>
              <w:rPr>
                <w:lang w:eastAsia="zh-CN"/>
              </w:rPr>
            </w:pPr>
          </w:p>
        </w:tc>
        <w:tc>
          <w:tcPr>
            <w:tcW w:w="284" w:type="dxa"/>
          </w:tcPr>
          <w:p w14:paraId="47C2371C" w14:textId="77777777" w:rsidR="009166E9" w:rsidRPr="00E9603C" w:rsidRDefault="009166E9">
            <w:pPr>
              <w:pStyle w:val="TAC"/>
              <w:rPr>
                <w:lang w:eastAsia="zh-CN"/>
              </w:rPr>
            </w:pPr>
          </w:p>
        </w:tc>
        <w:tc>
          <w:tcPr>
            <w:tcW w:w="284" w:type="dxa"/>
          </w:tcPr>
          <w:p w14:paraId="00C906B7" w14:textId="77777777" w:rsidR="009166E9" w:rsidRPr="00E9603C" w:rsidRDefault="009166E9">
            <w:pPr>
              <w:pStyle w:val="TAC"/>
              <w:rPr>
                <w:lang w:eastAsia="zh-CN"/>
              </w:rPr>
            </w:pPr>
          </w:p>
        </w:tc>
        <w:tc>
          <w:tcPr>
            <w:tcW w:w="284" w:type="dxa"/>
          </w:tcPr>
          <w:p w14:paraId="3B135048" w14:textId="77777777" w:rsidR="009166E9" w:rsidRPr="00E9603C" w:rsidRDefault="009166E9">
            <w:pPr>
              <w:pStyle w:val="TAC"/>
              <w:rPr>
                <w:lang w:eastAsia="zh-CN"/>
              </w:rPr>
            </w:pPr>
          </w:p>
        </w:tc>
        <w:tc>
          <w:tcPr>
            <w:tcW w:w="284" w:type="dxa"/>
          </w:tcPr>
          <w:p w14:paraId="6EFB9DAA" w14:textId="77777777" w:rsidR="009166E9" w:rsidRPr="00E9603C" w:rsidRDefault="009166E9">
            <w:pPr>
              <w:pStyle w:val="TAC"/>
              <w:rPr>
                <w:lang w:eastAsia="zh-CN"/>
              </w:rPr>
            </w:pPr>
          </w:p>
        </w:tc>
        <w:tc>
          <w:tcPr>
            <w:tcW w:w="284" w:type="dxa"/>
          </w:tcPr>
          <w:p w14:paraId="45DC8150" w14:textId="77777777" w:rsidR="009166E9" w:rsidRPr="00E9603C" w:rsidRDefault="009166E9">
            <w:pPr>
              <w:pStyle w:val="TAC"/>
              <w:rPr>
                <w:lang w:eastAsia="zh-CN"/>
              </w:rPr>
            </w:pPr>
          </w:p>
        </w:tc>
        <w:tc>
          <w:tcPr>
            <w:tcW w:w="284" w:type="dxa"/>
          </w:tcPr>
          <w:p w14:paraId="3759ABF6" w14:textId="77777777" w:rsidR="009166E9" w:rsidRPr="00E9603C" w:rsidRDefault="009166E9">
            <w:pPr>
              <w:pStyle w:val="TAC"/>
              <w:rPr>
                <w:lang w:eastAsia="zh-CN"/>
              </w:rPr>
            </w:pPr>
          </w:p>
        </w:tc>
        <w:tc>
          <w:tcPr>
            <w:tcW w:w="454" w:type="dxa"/>
          </w:tcPr>
          <w:p w14:paraId="0626C44D" w14:textId="77777777" w:rsidR="009166E9" w:rsidRPr="00E9603C" w:rsidRDefault="009166E9">
            <w:pPr>
              <w:pStyle w:val="TAC"/>
              <w:rPr>
                <w:lang w:eastAsia="zh-CN"/>
              </w:rPr>
            </w:pPr>
          </w:p>
        </w:tc>
        <w:tc>
          <w:tcPr>
            <w:tcW w:w="454" w:type="dxa"/>
          </w:tcPr>
          <w:p w14:paraId="18457FD6" w14:textId="77777777" w:rsidR="009166E9" w:rsidRPr="00E9603C" w:rsidRDefault="009166E9">
            <w:pPr>
              <w:pStyle w:val="TAC"/>
              <w:rPr>
                <w:lang w:eastAsia="zh-CN"/>
              </w:rPr>
            </w:pPr>
          </w:p>
        </w:tc>
        <w:tc>
          <w:tcPr>
            <w:tcW w:w="454" w:type="dxa"/>
          </w:tcPr>
          <w:p w14:paraId="3D46019E" w14:textId="77777777" w:rsidR="009166E9" w:rsidRPr="00E9603C" w:rsidRDefault="009166E9">
            <w:pPr>
              <w:pStyle w:val="TAC"/>
              <w:rPr>
                <w:lang w:eastAsia="zh-CN"/>
              </w:rPr>
            </w:pPr>
          </w:p>
        </w:tc>
        <w:tc>
          <w:tcPr>
            <w:tcW w:w="454" w:type="dxa"/>
          </w:tcPr>
          <w:p w14:paraId="41B8F22D" w14:textId="77777777" w:rsidR="009166E9" w:rsidRPr="00E9603C" w:rsidRDefault="009166E9">
            <w:pPr>
              <w:pStyle w:val="TAC"/>
              <w:rPr>
                <w:lang w:eastAsia="zh-CN"/>
              </w:rPr>
            </w:pPr>
          </w:p>
        </w:tc>
        <w:tc>
          <w:tcPr>
            <w:tcW w:w="454" w:type="dxa"/>
          </w:tcPr>
          <w:p w14:paraId="6F2F71C6" w14:textId="77777777" w:rsidR="009166E9" w:rsidRPr="00E9603C" w:rsidRDefault="009166E9">
            <w:pPr>
              <w:pStyle w:val="TAC"/>
              <w:rPr>
                <w:lang w:eastAsia="zh-CN"/>
              </w:rPr>
            </w:pPr>
          </w:p>
        </w:tc>
        <w:tc>
          <w:tcPr>
            <w:tcW w:w="454" w:type="dxa"/>
          </w:tcPr>
          <w:p w14:paraId="0A2CB96F" w14:textId="77777777" w:rsidR="009166E9" w:rsidRPr="00E9603C" w:rsidRDefault="009166E9">
            <w:pPr>
              <w:pStyle w:val="TAC"/>
              <w:rPr>
                <w:lang w:eastAsia="zh-CN"/>
              </w:rPr>
            </w:pPr>
          </w:p>
        </w:tc>
        <w:tc>
          <w:tcPr>
            <w:tcW w:w="454" w:type="dxa"/>
          </w:tcPr>
          <w:p w14:paraId="70D29E94" w14:textId="77777777" w:rsidR="009166E9" w:rsidRPr="00E9603C" w:rsidRDefault="009166E9">
            <w:pPr>
              <w:pStyle w:val="TAC"/>
              <w:rPr>
                <w:lang w:eastAsia="zh-CN"/>
              </w:rPr>
            </w:pPr>
          </w:p>
        </w:tc>
        <w:tc>
          <w:tcPr>
            <w:tcW w:w="454" w:type="dxa"/>
          </w:tcPr>
          <w:p w14:paraId="5B1A8A00" w14:textId="77777777" w:rsidR="009166E9" w:rsidRPr="00E9603C" w:rsidRDefault="009166E9">
            <w:pPr>
              <w:pStyle w:val="TAC"/>
              <w:rPr>
                <w:lang w:eastAsia="zh-CN"/>
              </w:rPr>
            </w:pPr>
          </w:p>
        </w:tc>
        <w:tc>
          <w:tcPr>
            <w:tcW w:w="454" w:type="dxa"/>
          </w:tcPr>
          <w:p w14:paraId="242D141E" w14:textId="77777777" w:rsidR="009166E9" w:rsidRPr="00E9603C" w:rsidRDefault="009166E9">
            <w:pPr>
              <w:pStyle w:val="TAC"/>
              <w:rPr>
                <w:lang w:eastAsia="zh-CN"/>
              </w:rPr>
            </w:pPr>
          </w:p>
        </w:tc>
        <w:tc>
          <w:tcPr>
            <w:tcW w:w="454" w:type="dxa"/>
          </w:tcPr>
          <w:p w14:paraId="70698EE0" w14:textId="77777777" w:rsidR="009166E9" w:rsidRPr="00E9603C" w:rsidRDefault="009166E9">
            <w:pPr>
              <w:pStyle w:val="TAC"/>
              <w:rPr>
                <w:lang w:eastAsia="zh-CN"/>
              </w:rPr>
            </w:pPr>
          </w:p>
        </w:tc>
        <w:tc>
          <w:tcPr>
            <w:tcW w:w="454" w:type="dxa"/>
          </w:tcPr>
          <w:p w14:paraId="1C9B0843" w14:textId="77777777" w:rsidR="009166E9" w:rsidRPr="00E9603C" w:rsidRDefault="009166E9">
            <w:pPr>
              <w:pStyle w:val="TAC"/>
              <w:rPr>
                <w:lang w:eastAsia="zh-CN"/>
              </w:rPr>
            </w:pPr>
          </w:p>
        </w:tc>
        <w:tc>
          <w:tcPr>
            <w:tcW w:w="454" w:type="dxa"/>
          </w:tcPr>
          <w:p w14:paraId="0298A093" w14:textId="77777777" w:rsidR="009166E9" w:rsidRPr="00E9603C" w:rsidRDefault="009166E9">
            <w:pPr>
              <w:pStyle w:val="TAC"/>
              <w:rPr>
                <w:lang w:eastAsia="zh-CN"/>
              </w:rPr>
            </w:pPr>
          </w:p>
        </w:tc>
      </w:tr>
      <w:tr w:rsidR="009166E9" w:rsidRPr="00E9603C" w14:paraId="7B976089" w14:textId="77777777">
        <w:trPr>
          <w:cantSplit/>
          <w:trHeight w:val="191"/>
        </w:trPr>
        <w:tc>
          <w:tcPr>
            <w:tcW w:w="1215" w:type="dxa"/>
            <w:vAlign w:val="center"/>
          </w:tcPr>
          <w:p w14:paraId="36C816A1" w14:textId="77777777" w:rsidR="009166E9" w:rsidRPr="00E9603C" w:rsidRDefault="009166E9">
            <w:pPr>
              <w:pStyle w:val="TAC"/>
              <w:rPr>
                <w:rFonts w:eastAsia="SimSun"/>
                <w:lang w:eastAsia="zh-CN"/>
              </w:rPr>
            </w:pPr>
            <w:r w:rsidRPr="00E9603C">
              <w:rPr>
                <w:rFonts w:eastAsia="SimSun"/>
                <w:lang w:eastAsia="zh-CN"/>
              </w:rPr>
              <w:t>61</w:t>
            </w:r>
          </w:p>
        </w:tc>
        <w:tc>
          <w:tcPr>
            <w:tcW w:w="284" w:type="dxa"/>
            <w:vAlign w:val="center"/>
          </w:tcPr>
          <w:p w14:paraId="3518E97E" w14:textId="77777777" w:rsidR="009166E9" w:rsidRPr="00E9603C" w:rsidRDefault="009166E9">
            <w:pPr>
              <w:pStyle w:val="TAC"/>
              <w:rPr>
                <w:lang w:eastAsia="zh-CN"/>
              </w:rPr>
            </w:pPr>
          </w:p>
        </w:tc>
        <w:tc>
          <w:tcPr>
            <w:tcW w:w="284" w:type="dxa"/>
            <w:vAlign w:val="center"/>
          </w:tcPr>
          <w:p w14:paraId="17C259CC" w14:textId="77777777" w:rsidR="009166E9" w:rsidRPr="00E9603C" w:rsidRDefault="009166E9">
            <w:pPr>
              <w:pStyle w:val="TAC"/>
              <w:rPr>
                <w:lang w:eastAsia="zh-CN"/>
              </w:rPr>
            </w:pPr>
          </w:p>
        </w:tc>
        <w:tc>
          <w:tcPr>
            <w:tcW w:w="284" w:type="dxa"/>
            <w:vAlign w:val="center"/>
          </w:tcPr>
          <w:p w14:paraId="15FBA47B" w14:textId="77777777" w:rsidR="009166E9" w:rsidRPr="00E9603C" w:rsidRDefault="009166E9">
            <w:pPr>
              <w:pStyle w:val="TAC"/>
              <w:rPr>
                <w:lang w:eastAsia="zh-CN"/>
              </w:rPr>
            </w:pPr>
          </w:p>
        </w:tc>
        <w:tc>
          <w:tcPr>
            <w:tcW w:w="284" w:type="dxa"/>
          </w:tcPr>
          <w:p w14:paraId="71E1AD17" w14:textId="77777777" w:rsidR="009166E9" w:rsidRPr="00E9603C" w:rsidRDefault="009166E9">
            <w:pPr>
              <w:pStyle w:val="TAC"/>
              <w:rPr>
                <w:lang w:eastAsia="zh-CN"/>
              </w:rPr>
            </w:pPr>
          </w:p>
        </w:tc>
        <w:tc>
          <w:tcPr>
            <w:tcW w:w="284" w:type="dxa"/>
          </w:tcPr>
          <w:p w14:paraId="79BA4436" w14:textId="77777777" w:rsidR="009166E9" w:rsidRPr="00E9603C" w:rsidRDefault="009166E9">
            <w:pPr>
              <w:pStyle w:val="TAC"/>
              <w:rPr>
                <w:lang w:eastAsia="zh-CN"/>
              </w:rPr>
            </w:pPr>
          </w:p>
        </w:tc>
        <w:tc>
          <w:tcPr>
            <w:tcW w:w="284" w:type="dxa"/>
          </w:tcPr>
          <w:p w14:paraId="79D7CB5E" w14:textId="77777777" w:rsidR="009166E9" w:rsidRPr="00E9603C" w:rsidRDefault="009166E9">
            <w:pPr>
              <w:pStyle w:val="TAC"/>
              <w:rPr>
                <w:lang w:eastAsia="zh-CN"/>
              </w:rPr>
            </w:pPr>
          </w:p>
        </w:tc>
        <w:tc>
          <w:tcPr>
            <w:tcW w:w="284" w:type="dxa"/>
          </w:tcPr>
          <w:p w14:paraId="66A1C9CF" w14:textId="77777777" w:rsidR="009166E9" w:rsidRPr="00E9603C" w:rsidRDefault="009166E9">
            <w:pPr>
              <w:pStyle w:val="TAC"/>
              <w:rPr>
                <w:rFonts w:eastAsia="SimSun"/>
                <w:lang w:eastAsia="zh-CN"/>
              </w:rPr>
            </w:pPr>
            <w:r w:rsidRPr="00E9603C">
              <w:rPr>
                <w:rFonts w:eastAsia="SimSun"/>
                <w:lang w:eastAsia="zh-CN"/>
              </w:rPr>
              <w:t>X</w:t>
            </w:r>
          </w:p>
        </w:tc>
        <w:tc>
          <w:tcPr>
            <w:tcW w:w="284" w:type="dxa"/>
          </w:tcPr>
          <w:p w14:paraId="67C8035B" w14:textId="77777777" w:rsidR="009166E9" w:rsidRPr="00E9603C" w:rsidRDefault="009166E9">
            <w:pPr>
              <w:pStyle w:val="TAC"/>
              <w:rPr>
                <w:lang w:eastAsia="zh-CN"/>
              </w:rPr>
            </w:pPr>
          </w:p>
        </w:tc>
        <w:tc>
          <w:tcPr>
            <w:tcW w:w="284" w:type="dxa"/>
          </w:tcPr>
          <w:p w14:paraId="7F35AF3E" w14:textId="77777777" w:rsidR="009166E9" w:rsidRPr="00E9603C" w:rsidRDefault="009166E9">
            <w:pPr>
              <w:pStyle w:val="TAC"/>
              <w:rPr>
                <w:lang w:eastAsia="zh-CN"/>
              </w:rPr>
            </w:pPr>
          </w:p>
        </w:tc>
        <w:tc>
          <w:tcPr>
            <w:tcW w:w="454" w:type="dxa"/>
          </w:tcPr>
          <w:p w14:paraId="4990E106" w14:textId="77777777" w:rsidR="009166E9" w:rsidRPr="00E9603C" w:rsidRDefault="009166E9">
            <w:pPr>
              <w:pStyle w:val="TAC"/>
              <w:rPr>
                <w:lang w:eastAsia="zh-CN"/>
              </w:rPr>
            </w:pPr>
          </w:p>
        </w:tc>
        <w:tc>
          <w:tcPr>
            <w:tcW w:w="454" w:type="dxa"/>
          </w:tcPr>
          <w:p w14:paraId="561574A0" w14:textId="77777777" w:rsidR="009166E9" w:rsidRPr="00E9603C" w:rsidRDefault="009166E9">
            <w:pPr>
              <w:pStyle w:val="TAC"/>
              <w:rPr>
                <w:lang w:eastAsia="zh-CN"/>
              </w:rPr>
            </w:pPr>
          </w:p>
        </w:tc>
        <w:tc>
          <w:tcPr>
            <w:tcW w:w="454" w:type="dxa"/>
          </w:tcPr>
          <w:p w14:paraId="102808FA" w14:textId="77777777" w:rsidR="009166E9" w:rsidRPr="00E9603C" w:rsidRDefault="009166E9">
            <w:pPr>
              <w:pStyle w:val="TAC"/>
              <w:rPr>
                <w:lang w:eastAsia="zh-CN"/>
              </w:rPr>
            </w:pPr>
          </w:p>
        </w:tc>
        <w:tc>
          <w:tcPr>
            <w:tcW w:w="454" w:type="dxa"/>
          </w:tcPr>
          <w:p w14:paraId="6AED130B" w14:textId="77777777" w:rsidR="009166E9" w:rsidRPr="00E9603C" w:rsidRDefault="009166E9">
            <w:pPr>
              <w:pStyle w:val="TAC"/>
              <w:rPr>
                <w:lang w:eastAsia="zh-CN"/>
              </w:rPr>
            </w:pPr>
          </w:p>
        </w:tc>
        <w:tc>
          <w:tcPr>
            <w:tcW w:w="454" w:type="dxa"/>
          </w:tcPr>
          <w:p w14:paraId="24007DFD" w14:textId="77777777" w:rsidR="009166E9" w:rsidRPr="00E9603C" w:rsidRDefault="009166E9">
            <w:pPr>
              <w:pStyle w:val="TAC"/>
              <w:rPr>
                <w:lang w:eastAsia="zh-CN"/>
              </w:rPr>
            </w:pPr>
          </w:p>
        </w:tc>
        <w:tc>
          <w:tcPr>
            <w:tcW w:w="454" w:type="dxa"/>
          </w:tcPr>
          <w:p w14:paraId="41EE2974" w14:textId="77777777" w:rsidR="009166E9" w:rsidRPr="00E9603C" w:rsidRDefault="009166E9">
            <w:pPr>
              <w:pStyle w:val="TAC"/>
              <w:rPr>
                <w:lang w:eastAsia="zh-CN"/>
              </w:rPr>
            </w:pPr>
          </w:p>
        </w:tc>
        <w:tc>
          <w:tcPr>
            <w:tcW w:w="454" w:type="dxa"/>
          </w:tcPr>
          <w:p w14:paraId="68B9191C" w14:textId="77777777" w:rsidR="009166E9" w:rsidRPr="00E9603C" w:rsidRDefault="009166E9">
            <w:pPr>
              <w:pStyle w:val="TAC"/>
              <w:rPr>
                <w:lang w:eastAsia="zh-CN"/>
              </w:rPr>
            </w:pPr>
          </w:p>
        </w:tc>
        <w:tc>
          <w:tcPr>
            <w:tcW w:w="454" w:type="dxa"/>
          </w:tcPr>
          <w:p w14:paraId="20053C70" w14:textId="77777777" w:rsidR="009166E9" w:rsidRPr="00E9603C" w:rsidRDefault="009166E9">
            <w:pPr>
              <w:pStyle w:val="TAC"/>
              <w:rPr>
                <w:lang w:eastAsia="zh-CN"/>
              </w:rPr>
            </w:pPr>
          </w:p>
        </w:tc>
        <w:tc>
          <w:tcPr>
            <w:tcW w:w="454" w:type="dxa"/>
          </w:tcPr>
          <w:p w14:paraId="03EC526F" w14:textId="77777777" w:rsidR="009166E9" w:rsidRPr="00E9603C" w:rsidRDefault="009166E9">
            <w:pPr>
              <w:pStyle w:val="TAC"/>
              <w:rPr>
                <w:lang w:eastAsia="zh-CN"/>
              </w:rPr>
            </w:pPr>
          </w:p>
        </w:tc>
        <w:tc>
          <w:tcPr>
            <w:tcW w:w="454" w:type="dxa"/>
          </w:tcPr>
          <w:p w14:paraId="1C231337" w14:textId="77777777" w:rsidR="009166E9" w:rsidRPr="00E9603C" w:rsidRDefault="009166E9">
            <w:pPr>
              <w:pStyle w:val="TAC"/>
              <w:rPr>
                <w:lang w:eastAsia="zh-CN"/>
              </w:rPr>
            </w:pPr>
          </w:p>
        </w:tc>
        <w:tc>
          <w:tcPr>
            <w:tcW w:w="454" w:type="dxa"/>
          </w:tcPr>
          <w:p w14:paraId="08A4E2E0" w14:textId="77777777" w:rsidR="009166E9" w:rsidRPr="00E9603C" w:rsidRDefault="009166E9">
            <w:pPr>
              <w:pStyle w:val="TAC"/>
              <w:rPr>
                <w:lang w:eastAsia="zh-CN"/>
              </w:rPr>
            </w:pPr>
          </w:p>
        </w:tc>
        <w:tc>
          <w:tcPr>
            <w:tcW w:w="454" w:type="dxa"/>
          </w:tcPr>
          <w:p w14:paraId="38A06033" w14:textId="77777777" w:rsidR="009166E9" w:rsidRPr="00E9603C" w:rsidRDefault="009166E9">
            <w:pPr>
              <w:pStyle w:val="TAC"/>
              <w:rPr>
                <w:lang w:eastAsia="zh-CN"/>
              </w:rPr>
            </w:pPr>
          </w:p>
        </w:tc>
      </w:tr>
      <w:tr w:rsidR="009166E9" w:rsidRPr="00E9603C" w14:paraId="6731D5AD" w14:textId="77777777">
        <w:trPr>
          <w:cantSplit/>
          <w:trHeight w:val="191"/>
        </w:trPr>
        <w:tc>
          <w:tcPr>
            <w:tcW w:w="1215" w:type="dxa"/>
            <w:vAlign w:val="center"/>
          </w:tcPr>
          <w:p w14:paraId="795F6A11" w14:textId="77777777" w:rsidR="009166E9" w:rsidRPr="00E9603C" w:rsidRDefault="009166E9">
            <w:pPr>
              <w:pStyle w:val="TAC"/>
              <w:rPr>
                <w:rFonts w:eastAsia="SimSun"/>
                <w:lang w:eastAsia="zh-CN"/>
              </w:rPr>
            </w:pPr>
            <w:r w:rsidRPr="00E9603C">
              <w:rPr>
                <w:rFonts w:eastAsia="SimSun"/>
                <w:lang w:eastAsia="zh-CN"/>
              </w:rPr>
              <w:t>62</w:t>
            </w:r>
          </w:p>
        </w:tc>
        <w:tc>
          <w:tcPr>
            <w:tcW w:w="284" w:type="dxa"/>
            <w:vAlign w:val="center"/>
          </w:tcPr>
          <w:p w14:paraId="5C750995" w14:textId="77777777" w:rsidR="009166E9" w:rsidRPr="00E9603C" w:rsidRDefault="009166E9">
            <w:pPr>
              <w:pStyle w:val="TAC"/>
              <w:rPr>
                <w:lang w:eastAsia="zh-CN"/>
              </w:rPr>
            </w:pPr>
          </w:p>
        </w:tc>
        <w:tc>
          <w:tcPr>
            <w:tcW w:w="284" w:type="dxa"/>
            <w:vAlign w:val="center"/>
          </w:tcPr>
          <w:p w14:paraId="10FD7944" w14:textId="77777777" w:rsidR="009166E9" w:rsidRPr="00E9603C" w:rsidRDefault="009166E9">
            <w:pPr>
              <w:pStyle w:val="TAC"/>
              <w:rPr>
                <w:lang w:eastAsia="zh-CN"/>
              </w:rPr>
            </w:pPr>
          </w:p>
        </w:tc>
        <w:tc>
          <w:tcPr>
            <w:tcW w:w="284" w:type="dxa"/>
            <w:vAlign w:val="center"/>
          </w:tcPr>
          <w:p w14:paraId="6721DAE6" w14:textId="77777777" w:rsidR="009166E9" w:rsidRPr="00E9603C" w:rsidRDefault="009166E9">
            <w:pPr>
              <w:pStyle w:val="TAC"/>
              <w:rPr>
                <w:lang w:eastAsia="zh-CN"/>
              </w:rPr>
            </w:pPr>
          </w:p>
        </w:tc>
        <w:tc>
          <w:tcPr>
            <w:tcW w:w="284" w:type="dxa"/>
          </w:tcPr>
          <w:p w14:paraId="18D7A869" w14:textId="77777777" w:rsidR="009166E9" w:rsidRPr="00E9603C" w:rsidRDefault="009166E9">
            <w:pPr>
              <w:pStyle w:val="TAC"/>
              <w:rPr>
                <w:lang w:eastAsia="zh-CN"/>
              </w:rPr>
            </w:pPr>
          </w:p>
        </w:tc>
        <w:tc>
          <w:tcPr>
            <w:tcW w:w="284" w:type="dxa"/>
          </w:tcPr>
          <w:p w14:paraId="24648B7A" w14:textId="77777777" w:rsidR="009166E9" w:rsidRPr="00E9603C" w:rsidRDefault="009166E9">
            <w:pPr>
              <w:pStyle w:val="TAC"/>
              <w:rPr>
                <w:lang w:eastAsia="zh-CN"/>
              </w:rPr>
            </w:pPr>
          </w:p>
        </w:tc>
        <w:tc>
          <w:tcPr>
            <w:tcW w:w="284" w:type="dxa"/>
          </w:tcPr>
          <w:p w14:paraId="40479E2A" w14:textId="77777777" w:rsidR="009166E9" w:rsidRPr="00E9603C" w:rsidRDefault="009166E9">
            <w:pPr>
              <w:pStyle w:val="TAC"/>
              <w:rPr>
                <w:lang w:eastAsia="zh-CN"/>
              </w:rPr>
            </w:pPr>
          </w:p>
        </w:tc>
        <w:tc>
          <w:tcPr>
            <w:tcW w:w="284" w:type="dxa"/>
          </w:tcPr>
          <w:p w14:paraId="168B78BE" w14:textId="77777777" w:rsidR="009166E9" w:rsidRPr="00E9603C" w:rsidRDefault="009166E9">
            <w:pPr>
              <w:pStyle w:val="TAC"/>
              <w:rPr>
                <w:lang w:eastAsia="zh-CN"/>
              </w:rPr>
            </w:pPr>
          </w:p>
        </w:tc>
        <w:tc>
          <w:tcPr>
            <w:tcW w:w="284" w:type="dxa"/>
          </w:tcPr>
          <w:p w14:paraId="7FA3CF6F" w14:textId="77777777" w:rsidR="009166E9" w:rsidRPr="00E9603C" w:rsidRDefault="009166E9">
            <w:pPr>
              <w:pStyle w:val="TAC"/>
              <w:rPr>
                <w:rFonts w:eastAsia="SimSun"/>
                <w:lang w:eastAsia="zh-CN"/>
              </w:rPr>
            </w:pPr>
            <w:r w:rsidRPr="00E9603C">
              <w:rPr>
                <w:rFonts w:eastAsia="SimSun"/>
                <w:lang w:eastAsia="zh-CN"/>
              </w:rPr>
              <w:t>X</w:t>
            </w:r>
          </w:p>
        </w:tc>
        <w:tc>
          <w:tcPr>
            <w:tcW w:w="284" w:type="dxa"/>
          </w:tcPr>
          <w:p w14:paraId="4A59E14A" w14:textId="77777777" w:rsidR="009166E9" w:rsidRPr="00E9603C" w:rsidRDefault="009166E9">
            <w:pPr>
              <w:pStyle w:val="TAC"/>
              <w:rPr>
                <w:lang w:eastAsia="zh-CN"/>
              </w:rPr>
            </w:pPr>
          </w:p>
        </w:tc>
        <w:tc>
          <w:tcPr>
            <w:tcW w:w="454" w:type="dxa"/>
          </w:tcPr>
          <w:p w14:paraId="7524B968" w14:textId="77777777" w:rsidR="009166E9" w:rsidRPr="00E9603C" w:rsidRDefault="009166E9">
            <w:pPr>
              <w:pStyle w:val="TAC"/>
              <w:rPr>
                <w:lang w:eastAsia="zh-CN"/>
              </w:rPr>
            </w:pPr>
          </w:p>
        </w:tc>
        <w:tc>
          <w:tcPr>
            <w:tcW w:w="454" w:type="dxa"/>
          </w:tcPr>
          <w:p w14:paraId="1CE9CFB5" w14:textId="77777777" w:rsidR="009166E9" w:rsidRPr="00E9603C" w:rsidRDefault="009166E9">
            <w:pPr>
              <w:pStyle w:val="TAC"/>
              <w:rPr>
                <w:lang w:eastAsia="zh-CN"/>
              </w:rPr>
            </w:pPr>
          </w:p>
        </w:tc>
        <w:tc>
          <w:tcPr>
            <w:tcW w:w="454" w:type="dxa"/>
          </w:tcPr>
          <w:p w14:paraId="50D20F38" w14:textId="77777777" w:rsidR="009166E9" w:rsidRPr="00E9603C" w:rsidRDefault="009166E9">
            <w:pPr>
              <w:pStyle w:val="TAC"/>
              <w:rPr>
                <w:lang w:eastAsia="zh-CN"/>
              </w:rPr>
            </w:pPr>
          </w:p>
        </w:tc>
        <w:tc>
          <w:tcPr>
            <w:tcW w:w="454" w:type="dxa"/>
          </w:tcPr>
          <w:p w14:paraId="259EC797" w14:textId="77777777" w:rsidR="009166E9" w:rsidRPr="00E9603C" w:rsidRDefault="009166E9">
            <w:pPr>
              <w:pStyle w:val="TAC"/>
              <w:rPr>
                <w:lang w:eastAsia="zh-CN"/>
              </w:rPr>
            </w:pPr>
          </w:p>
        </w:tc>
        <w:tc>
          <w:tcPr>
            <w:tcW w:w="454" w:type="dxa"/>
          </w:tcPr>
          <w:p w14:paraId="575BA314" w14:textId="77777777" w:rsidR="009166E9" w:rsidRPr="00E9603C" w:rsidRDefault="009166E9">
            <w:pPr>
              <w:pStyle w:val="TAC"/>
              <w:rPr>
                <w:lang w:eastAsia="zh-CN"/>
              </w:rPr>
            </w:pPr>
          </w:p>
        </w:tc>
        <w:tc>
          <w:tcPr>
            <w:tcW w:w="454" w:type="dxa"/>
          </w:tcPr>
          <w:p w14:paraId="718C0B15" w14:textId="77777777" w:rsidR="009166E9" w:rsidRPr="00E9603C" w:rsidRDefault="009166E9">
            <w:pPr>
              <w:pStyle w:val="TAC"/>
              <w:rPr>
                <w:lang w:eastAsia="zh-CN"/>
              </w:rPr>
            </w:pPr>
          </w:p>
        </w:tc>
        <w:tc>
          <w:tcPr>
            <w:tcW w:w="454" w:type="dxa"/>
          </w:tcPr>
          <w:p w14:paraId="24921626" w14:textId="77777777" w:rsidR="009166E9" w:rsidRPr="00E9603C" w:rsidRDefault="009166E9">
            <w:pPr>
              <w:pStyle w:val="TAC"/>
              <w:rPr>
                <w:lang w:eastAsia="zh-CN"/>
              </w:rPr>
            </w:pPr>
          </w:p>
        </w:tc>
        <w:tc>
          <w:tcPr>
            <w:tcW w:w="454" w:type="dxa"/>
          </w:tcPr>
          <w:p w14:paraId="13686A7A" w14:textId="77777777" w:rsidR="009166E9" w:rsidRPr="00E9603C" w:rsidRDefault="009166E9">
            <w:pPr>
              <w:pStyle w:val="TAC"/>
              <w:rPr>
                <w:lang w:eastAsia="zh-CN"/>
              </w:rPr>
            </w:pPr>
          </w:p>
        </w:tc>
        <w:tc>
          <w:tcPr>
            <w:tcW w:w="454" w:type="dxa"/>
          </w:tcPr>
          <w:p w14:paraId="27C9866A" w14:textId="77777777" w:rsidR="009166E9" w:rsidRPr="00E9603C" w:rsidRDefault="009166E9">
            <w:pPr>
              <w:pStyle w:val="TAC"/>
              <w:rPr>
                <w:lang w:eastAsia="zh-CN"/>
              </w:rPr>
            </w:pPr>
          </w:p>
        </w:tc>
        <w:tc>
          <w:tcPr>
            <w:tcW w:w="454" w:type="dxa"/>
          </w:tcPr>
          <w:p w14:paraId="79365DE8" w14:textId="77777777" w:rsidR="009166E9" w:rsidRPr="00E9603C" w:rsidRDefault="009166E9">
            <w:pPr>
              <w:pStyle w:val="TAC"/>
              <w:rPr>
                <w:lang w:eastAsia="zh-CN"/>
              </w:rPr>
            </w:pPr>
          </w:p>
        </w:tc>
        <w:tc>
          <w:tcPr>
            <w:tcW w:w="454" w:type="dxa"/>
          </w:tcPr>
          <w:p w14:paraId="35BD7F79" w14:textId="77777777" w:rsidR="009166E9" w:rsidRPr="00E9603C" w:rsidRDefault="009166E9">
            <w:pPr>
              <w:pStyle w:val="TAC"/>
              <w:rPr>
                <w:lang w:eastAsia="zh-CN"/>
              </w:rPr>
            </w:pPr>
          </w:p>
        </w:tc>
        <w:tc>
          <w:tcPr>
            <w:tcW w:w="454" w:type="dxa"/>
          </w:tcPr>
          <w:p w14:paraId="41D017E7" w14:textId="77777777" w:rsidR="009166E9" w:rsidRPr="00E9603C" w:rsidRDefault="009166E9">
            <w:pPr>
              <w:pStyle w:val="TAC"/>
              <w:rPr>
                <w:lang w:eastAsia="zh-CN"/>
              </w:rPr>
            </w:pPr>
          </w:p>
        </w:tc>
      </w:tr>
      <w:tr w:rsidR="009166E9" w:rsidRPr="00E9603C" w14:paraId="0156F4A1" w14:textId="77777777">
        <w:trPr>
          <w:cantSplit/>
          <w:trHeight w:val="191"/>
        </w:trPr>
        <w:tc>
          <w:tcPr>
            <w:tcW w:w="1215" w:type="dxa"/>
            <w:vAlign w:val="center"/>
          </w:tcPr>
          <w:p w14:paraId="7DDF491A" w14:textId="77777777" w:rsidR="009166E9" w:rsidRPr="00E9603C" w:rsidRDefault="009166E9">
            <w:pPr>
              <w:pStyle w:val="TAC"/>
              <w:rPr>
                <w:rFonts w:eastAsia="SimSun"/>
                <w:lang w:eastAsia="zh-CN"/>
              </w:rPr>
            </w:pPr>
            <w:r w:rsidRPr="00E9603C">
              <w:rPr>
                <w:rFonts w:eastAsia="SimSun"/>
                <w:lang w:eastAsia="zh-CN"/>
              </w:rPr>
              <w:t>63</w:t>
            </w:r>
          </w:p>
        </w:tc>
        <w:tc>
          <w:tcPr>
            <w:tcW w:w="284" w:type="dxa"/>
            <w:vAlign w:val="center"/>
          </w:tcPr>
          <w:p w14:paraId="7A0462ED" w14:textId="77777777" w:rsidR="009166E9" w:rsidRPr="00E9603C" w:rsidRDefault="009166E9">
            <w:pPr>
              <w:pStyle w:val="TAC"/>
              <w:rPr>
                <w:lang w:eastAsia="zh-CN"/>
              </w:rPr>
            </w:pPr>
          </w:p>
        </w:tc>
        <w:tc>
          <w:tcPr>
            <w:tcW w:w="284" w:type="dxa"/>
            <w:vAlign w:val="center"/>
          </w:tcPr>
          <w:p w14:paraId="1554214D" w14:textId="77777777" w:rsidR="009166E9" w:rsidRPr="00E9603C" w:rsidRDefault="009166E9">
            <w:pPr>
              <w:pStyle w:val="TAC"/>
              <w:rPr>
                <w:lang w:eastAsia="zh-CN"/>
              </w:rPr>
            </w:pPr>
          </w:p>
        </w:tc>
        <w:tc>
          <w:tcPr>
            <w:tcW w:w="284" w:type="dxa"/>
            <w:vAlign w:val="center"/>
          </w:tcPr>
          <w:p w14:paraId="578E3C8C" w14:textId="77777777" w:rsidR="009166E9" w:rsidRPr="00E9603C" w:rsidRDefault="009166E9">
            <w:pPr>
              <w:pStyle w:val="TAC"/>
              <w:rPr>
                <w:lang w:eastAsia="zh-CN"/>
              </w:rPr>
            </w:pPr>
          </w:p>
        </w:tc>
        <w:tc>
          <w:tcPr>
            <w:tcW w:w="284" w:type="dxa"/>
          </w:tcPr>
          <w:p w14:paraId="06B59BD5" w14:textId="77777777" w:rsidR="009166E9" w:rsidRPr="00E9603C" w:rsidRDefault="009166E9">
            <w:pPr>
              <w:pStyle w:val="TAC"/>
              <w:rPr>
                <w:lang w:eastAsia="zh-CN"/>
              </w:rPr>
            </w:pPr>
          </w:p>
        </w:tc>
        <w:tc>
          <w:tcPr>
            <w:tcW w:w="284" w:type="dxa"/>
          </w:tcPr>
          <w:p w14:paraId="0027ED1C" w14:textId="77777777" w:rsidR="009166E9" w:rsidRPr="00E9603C" w:rsidRDefault="009166E9">
            <w:pPr>
              <w:pStyle w:val="TAC"/>
              <w:rPr>
                <w:lang w:eastAsia="zh-CN"/>
              </w:rPr>
            </w:pPr>
          </w:p>
        </w:tc>
        <w:tc>
          <w:tcPr>
            <w:tcW w:w="284" w:type="dxa"/>
          </w:tcPr>
          <w:p w14:paraId="16BFFD87" w14:textId="77777777" w:rsidR="009166E9" w:rsidRPr="00E9603C" w:rsidRDefault="009166E9">
            <w:pPr>
              <w:pStyle w:val="TAC"/>
              <w:rPr>
                <w:lang w:eastAsia="zh-CN"/>
              </w:rPr>
            </w:pPr>
          </w:p>
        </w:tc>
        <w:tc>
          <w:tcPr>
            <w:tcW w:w="284" w:type="dxa"/>
          </w:tcPr>
          <w:p w14:paraId="5E6DD9EB" w14:textId="77777777" w:rsidR="009166E9" w:rsidRPr="00E9603C" w:rsidRDefault="009166E9">
            <w:pPr>
              <w:pStyle w:val="TAC"/>
              <w:rPr>
                <w:lang w:eastAsia="zh-CN"/>
              </w:rPr>
            </w:pPr>
          </w:p>
        </w:tc>
        <w:tc>
          <w:tcPr>
            <w:tcW w:w="284" w:type="dxa"/>
          </w:tcPr>
          <w:p w14:paraId="374DE538" w14:textId="77777777" w:rsidR="009166E9" w:rsidRPr="00E9603C" w:rsidRDefault="009166E9">
            <w:pPr>
              <w:pStyle w:val="TAC"/>
              <w:rPr>
                <w:rFonts w:eastAsia="SimSun"/>
                <w:lang w:eastAsia="zh-CN"/>
              </w:rPr>
            </w:pPr>
            <w:r w:rsidRPr="00E9603C">
              <w:rPr>
                <w:rFonts w:eastAsia="SimSun"/>
                <w:lang w:eastAsia="zh-CN"/>
              </w:rPr>
              <w:t>X</w:t>
            </w:r>
          </w:p>
        </w:tc>
        <w:tc>
          <w:tcPr>
            <w:tcW w:w="284" w:type="dxa"/>
          </w:tcPr>
          <w:p w14:paraId="425F6106" w14:textId="77777777" w:rsidR="009166E9" w:rsidRPr="00E9603C" w:rsidRDefault="009166E9">
            <w:pPr>
              <w:pStyle w:val="TAC"/>
              <w:rPr>
                <w:lang w:eastAsia="zh-CN"/>
              </w:rPr>
            </w:pPr>
          </w:p>
        </w:tc>
        <w:tc>
          <w:tcPr>
            <w:tcW w:w="454" w:type="dxa"/>
          </w:tcPr>
          <w:p w14:paraId="6019E830" w14:textId="77777777" w:rsidR="009166E9" w:rsidRPr="00E9603C" w:rsidRDefault="009166E9">
            <w:pPr>
              <w:pStyle w:val="TAC"/>
              <w:rPr>
                <w:lang w:eastAsia="zh-CN"/>
              </w:rPr>
            </w:pPr>
          </w:p>
        </w:tc>
        <w:tc>
          <w:tcPr>
            <w:tcW w:w="454" w:type="dxa"/>
          </w:tcPr>
          <w:p w14:paraId="5CED5E70" w14:textId="77777777" w:rsidR="009166E9" w:rsidRPr="00E9603C" w:rsidRDefault="009166E9">
            <w:pPr>
              <w:pStyle w:val="TAC"/>
              <w:rPr>
                <w:lang w:eastAsia="zh-CN"/>
              </w:rPr>
            </w:pPr>
          </w:p>
        </w:tc>
        <w:tc>
          <w:tcPr>
            <w:tcW w:w="454" w:type="dxa"/>
          </w:tcPr>
          <w:p w14:paraId="194CE933" w14:textId="77777777" w:rsidR="009166E9" w:rsidRPr="00E9603C" w:rsidRDefault="009166E9">
            <w:pPr>
              <w:pStyle w:val="TAC"/>
              <w:rPr>
                <w:lang w:eastAsia="zh-CN"/>
              </w:rPr>
            </w:pPr>
          </w:p>
        </w:tc>
        <w:tc>
          <w:tcPr>
            <w:tcW w:w="454" w:type="dxa"/>
          </w:tcPr>
          <w:p w14:paraId="369AFC54" w14:textId="77777777" w:rsidR="009166E9" w:rsidRPr="00E9603C" w:rsidRDefault="009166E9">
            <w:pPr>
              <w:pStyle w:val="TAC"/>
              <w:rPr>
                <w:lang w:eastAsia="zh-CN"/>
              </w:rPr>
            </w:pPr>
          </w:p>
        </w:tc>
        <w:tc>
          <w:tcPr>
            <w:tcW w:w="454" w:type="dxa"/>
          </w:tcPr>
          <w:p w14:paraId="72CF0232" w14:textId="77777777" w:rsidR="009166E9" w:rsidRPr="00E9603C" w:rsidRDefault="009166E9">
            <w:pPr>
              <w:pStyle w:val="TAC"/>
              <w:rPr>
                <w:lang w:eastAsia="zh-CN"/>
              </w:rPr>
            </w:pPr>
          </w:p>
        </w:tc>
        <w:tc>
          <w:tcPr>
            <w:tcW w:w="454" w:type="dxa"/>
          </w:tcPr>
          <w:p w14:paraId="0A9436A6" w14:textId="77777777" w:rsidR="009166E9" w:rsidRPr="00E9603C" w:rsidRDefault="009166E9">
            <w:pPr>
              <w:pStyle w:val="TAC"/>
              <w:rPr>
                <w:lang w:eastAsia="zh-CN"/>
              </w:rPr>
            </w:pPr>
          </w:p>
        </w:tc>
        <w:tc>
          <w:tcPr>
            <w:tcW w:w="454" w:type="dxa"/>
          </w:tcPr>
          <w:p w14:paraId="730122CB" w14:textId="77777777" w:rsidR="009166E9" w:rsidRPr="00E9603C" w:rsidRDefault="009166E9">
            <w:pPr>
              <w:pStyle w:val="TAC"/>
              <w:rPr>
                <w:lang w:eastAsia="zh-CN"/>
              </w:rPr>
            </w:pPr>
          </w:p>
        </w:tc>
        <w:tc>
          <w:tcPr>
            <w:tcW w:w="454" w:type="dxa"/>
          </w:tcPr>
          <w:p w14:paraId="0DA0B132" w14:textId="77777777" w:rsidR="009166E9" w:rsidRPr="00E9603C" w:rsidRDefault="009166E9">
            <w:pPr>
              <w:pStyle w:val="TAC"/>
              <w:rPr>
                <w:lang w:eastAsia="zh-CN"/>
              </w:rPr>
            </w:pPr>
          </w:p>
        </w:tc>
        <w:tc>
          <w:tcPr>
            <w:tcW w:w="454" w:type="dxa"/>
          </w:tcPr>
          <w:p w14:paraId="68BA90EC" w14:textId="77777777" w:rsidR="009166E9" w:rsidRPr="00E9603C" w:rsidRDefault="009166E9">
            <w:pPr>
              <w:pStyle w:val="TAC"/>
              <w:rPr>
                <w:lang w:eastAsia="zh-CN"/>
              </w:rPr>
            </w:pPr>
          </w:p>
        </w:tc>
        <w:tc>
          <w:tcPr>
            <w:tcW w:w="454" w:type="dxa"/>
          </w:tcPr>
          <w:p w14:paraId="58568BB1" w14:textId="77777777" w:rsidR="009166E9" w:rsidRPr="00E9603C" w:rsidRDefault="009166E9">
            <w:pPr>
              <w:pStyle w:val="TAC"/>
              <w:rPr>
                <w:lang w:eastAsia="zh-CN"/>
              </w:rPr>
            </w:pPr>
          </w:p>
        </w:tc>
        <w:tc>
          <w:tcPr>
            <w:tcW w:w="454" w:type="dxa"/>
          </w:tcPr>
          <w:p w14:paraId="0B39FCF7" w14:textId="77777777" w:rsidR="009166E9" w:rsidRPr="00E9603C" w:rsidRDefault="009166E9">
            <w:pPr>
              <w:pStyle w:val="TAC"/>
              <w:rPr>
                <w:lang w:eastAsia="zh-CN"/>
              </w:rPr>
            </w:pPr>
          </w:p>
        </w:tc>
        <w:tc>
          <w:tcPr>
            <w:tcW w:w="454" w:type="dxa"/>
          </w:tcPr>
          <w:p w14:paraId="4AAA4647" w14:textId="77777777" w:rsidR="009166E9" w:rsidRPr="00E9603C" w:rsidRDefault="009166E9">
            <w:pPr>
              <w:pStyle w:val="TAC"/>
              <w:rPr>
                <w:lang w:eastAsia="zh-CN"/>
              </w:rPr>
            </w:pPr>
          </w:p>
        </w:tc>
      </w:tr>
      <w:tr w:rsidR="009166E9" w:rsidRPr="00E9603C" w14:paraId="0C051980" w14:textId="77777777">
        <w:trPr>
          <w:cantSplit/>
          <w:trHeight w:val="191"/>
        </w:trPr>
        <w:tc>
          <w:tcPr>
            <w:tcW w:w="1215" w:type="dxa"/>
            <w:vAlign w:val="center"/>
          </w:tcPr>
          <w:p w14:paraId="7FF36800" w14:textId="77777777" w:rsidR="009166E9" w:rsidRPr="00E9603C" w:rsidRDefault="009166E9">
            <w:pPr>
              <w:pStyle w:val="TAC"/>
              <w:rPr>
                <w:rFonts w:eastAsia="SimSun"/>
                <w:lang w:eastAsia="zh-CN"/>
              </w:rPr>
            </w:pPr>
            <w:r w:rsidRPr="00E9603C">
              <w:rPr>
                <w:rFonts w:eastAsia="SimSun"/>
                <w:lang w:eastAsia="zh-CN"/>
              </w:rPr>
              <w:t>64</w:t>
            </w:r>
          </w:p>
        </w:tc>
        <w:tc>
          <w:tcPr>
            <w:tcW w:w="284" w:type="dxa"/>
            <w:vAlign w:val="center"/>
          </w:tcPr>
          <w:p w14:paraId="37E9CBF3" w14:textId="77777777" w:rsidR="009166E9" w:rsidRPr="00E9603C" w:rsidRDefault="009166E9">
            <w:pPr>
              <w:pStyle w:val="TAC"/>
              <w:rPr>
                <w:lang w:eastAsia="zh-CN"/>
              </w:rPr>
            </w:pPr>
          </w:p>
        </w:tc>
        <w:tc>
          <w:tcPr>
            <w:tcW w:w="284" w:type="dxa"/>
            <w:vAlign w:val="center"/>
          </w:tcPr>
          <w:p w14:paraId="1F4209B6" w14:textId="77777777" w:rsidR="009166E9" w:rsidRPr="00E9603C" w:rsidRDefault="009166E9">
            <w:pPr>
              <w:pStyle w:val="TAC"/>
              <w:rPr>
                <w:lang w:eastAsia="zh-CN"/>
              </w:rPr>
            </w:pPr>
          </w:p>
        </w:tc>
        <w:tc>
          <w:tcPr>
            <w:tcW w:w="284" w:type="dxa"/>
            <w:vAlign w:val="center"/>
          </w:tcPr>
          <w:p w14:paraId="437B5C31" w14:textId="77777777" w:rsidR="009166E9" w:rsidRPr="00E9603C" w:rsidRDefault="009166E9">
            <w:pPr>
              <w:pStyle w:val="TAC"/>
              <w:rPr>
                <w:lang w:eastAsia="zh-CN"/>
              </w:rPr>
            </w:pPr>
          </w:p>
        </w:tc>
        <w:tc>
          <w:tcPr>
            <w:tcW w:w="284" w:type="dxa"/>
          </w:tcPr>
          <w:p w14:paraId="6E8C8BCE" w14:textId="77777777" w:rsidR="009166E9" w:rsidRPr="00E9603C" w:rsidRDefault="009166E9">
            <w:pPr>
              <w:pStyle w:val="TAC"/>
              <w:rPr>
                <w:lang w:eastAsia="zh-CN"/>
              </w:rPr>
            </w:pPr>
          </w:p>
        </w:tc>
        <w:tc>
          <w:tcPr>
            <w:tcW w:w="284" w:type="dxa"/>
          </w:tcPr>
          <w:p w14:paraId="20DC4D08" w14:textId="77777777" w:rsidR="009166E9" w:rsidRPr="00E9603C" w:rsidRDefault="009166E9">
            <w:pPr>
              <w:pStyle w:val="TAC"/>
              <w:rPr>
                <w:lang w:eastAsia="zh-CN"/>
              </w:rPr>
            </w:pPr>
          </w:p>
        </w:tc>
        <w:tc>
          <w:tcPr>
            <w:tcW w:w="284" w:type="dxa"/>
          </w:tcPr>
          <w:p w14:paraId="3E83F4A9" w14:textId="77777777" w:rsidR="009166E9" w:rsidRPr="00E9603C" w:rsidRDefault="009166E9">
            <w:pPr>
              <w:pStyle w:val="TAC"/>
              <w:rPr>
                <w:lang w:eastAsia="zh-CN"/>
              </w:rPr>
            </w:pPr>
          </w:p>
        </w:tc>
        <w:tc>
          <w:tcPr>
            <w:tcW w:w="284" w:type="dxa"/>
          </w:tcPr>
          <w:p w14:paraId="674DDF8B" w14:textId="77777777" w:rsidR="009166E9" w:rsidRPr="00E9603C" w:rsidRDefault="009166E9">
            <w:pPr>
              <w:pStyle w:val="TAC"/>
              <w:rPr>
                <w:lang w:eastAsia="zh-CN"/>
              </w:rPr>
            </w:pPr>
          </w:p>
        </w:tc>
        <w:tc>
          <w:tcPr>
            <w:tcW w:w="284" w:type="dxa"/>
          </w:tcPr>
          <w:p w14:paraId="3185C3C5" w14:textId="77777777" w:rsidR="009166E9" w:rsidRPr="00E9603C" w:rsidRDefault="009166E9">
            <w:pPr>
              <w:pStyle w:val="TAC"/>
              <w:rPr>
                <w:rFonts w:eastAsia="SimSun"/>
                <w:lang w:eastAsia="zh-CN"/>
              </w:rPr>
            </w:pPr>
            <w:r w:rsidRPr="00E9603C">
              <w:rPr>
                <w:rFonts w:eastAsia="SimSun"/>
                <w:lang w:eastAsia="zh-CN"/>
              </w:rPr>
              <w:t>X</w:t>
            </w:r>
          </w:p>
        </w:tc>
        <w:tc>
          <w:tcPr>
            <w:tcW w:w="284" w:type="dxa"/>
          </w:tcPr>
          <w:p w14:paraId="73B42219" w14:textId="77777777" w:rsidR="009166E9" w:rsidRPr="00E9603C" w:rsidRDefault="009166E9">
            <w:pPr>
              <w:pStyle w:val="TAC"/>
              <w:rPr>
                <w:lang w:eastAsia="zh-CN"/>
              </w:rPr>
            </w:pPr>
          </w:p>
        </w:tc>
        <w:tc>
          <w:tcPr>
            <w:tcW w:w="454" w:type="dxa"/>
          </w:tcPr>
          <w:p w14:paraId="608D0880" w14:textId="77777777" w:rsidR="009166E9" w:rsidRPr="00E9603C" w:rsidRDefault="009166E9">
            <w:pPr>
              <w:pStyle w:val="TAC"/>
              <w:rPr>
                <w:lang w:eastAsia="zh-CN"/>
              </w:rPr>
            </w:pPr>
          </w:p>
        </w:tc>
        <w:tc>
          <w:tcPr>
            <w:tcW w:w="454" w:type="dxa"/>
          </w:tcPr>
          <w:p w14:paraId="1D8BF43D" w14:textId="77777777" w:rsidR="009166E9" w:rsidRPr="00E9603C" w:rsidRDefault="009166E9">
            <w:pPr>
              <w:pStyle w:val="TAC"/>
              <w:rPr>
                <w:lang w:eastAsia="zh-CN"/>
              </w:rPr>
            </w:pPr>
          </w:p>
        </w:tc>
        <w:tc>
          <w:tcPr>
            <w:tcW w:w="454" w:type="dxa"/>
          </w:tcPr>
          <w:p w14:paraId="1D25848E" w14:textId="77777777" w:rsidR="009166E9" w:rsidRPr="00E9603C" w:rsidRDefault="009166E9">
            <w:pPr>
              <w:pStyle w:val="TAC"/>
              <w:rPr>
                <w:lang w:eastAsia="zh-CN"/>
              </w:rPr>
            </w:pPr>
          </w:p>
        </w:tc>
        <w:tc>
          <w:tcPr>
            <w:tcW w:w="454" w:type="dxa"/>
          </w:tcPr>
          <w:p w14:paraId="435AFE7F" w14:textId="77777777" w:rsidR="009166E9" w:rsidRPr="00E9603C" w:rsidRDefault="009166E9">
            <w:pPr>
              <w:pStyle w:val="TAC"/>
              <w:rPr>
                <w:lang w:eastAsia="zh-CN"/>
              </w:rPr>
            </w:pPr>
          </w:p>
        </w:tc>
        <w:tc>
          <w:tcPr>
            <w:tcW w:w="454" w:type="dxa"/>
          </w:tcPr>
          <w:p w14:paraId="14E22FD9" w14:textId="77777777" w:rsidR="009166E9" w:rsidRPr="00E9603C" w:rsidRDefault="009166E9">
            <w:pPr>
              <w:pStyle w:val="TAC"/>
              <w:rPr>
                <w:lang w:eastAsia="zh-CN"/>
              </w:rPr>
            </w:pPr>
          </w:p>
        </w:tc>
        <w:tc>
          <w:tcPr>
            <w:tcW w:w="454" w:type="dxa"/>
          </w:tcPr>
          <w:p w14:paraId="445245EA" w14:textId="77777777" w:rsidR="009166E9" w:rsidRPr="00E9603C" w:rsidRDefault="009166E9">
            <w:pPr>
              <w:pStyle w:val="TAC"/>
              <w:rPr>
                <w:lang w:eastAsia="zh-CN"/>
              </w:rPr>
            </w:pPr>
          </w:p>
        </w:tc>
        <w:tc>
          <w:tcPr>
            <w:tcW w:w="454" w:type="dxa"/>
          </w:tcPr>
          <w:p w14:paraId="2350F0AF" w14:textId="77777777" w:rsidR="009166E9" w:rsidRPr="00E9603C" w:rsidRDefault="009166E9">
            <w:pPr>
              <w:pStyle w:val="TAC"/>
              <w:rPr>
                <w:lang w:eastAsia="zh-CN"/>
              </w:rPr>
            </w:pPr>
          </w:p>
        </w:tc>
        <w:tc>
          <w:tcPr>
            <w:tcW w:w="454" w:type="dxa"/>
          </w:tcPr>
          <w:p w14:paraId="732E38C5" w14:textId="77777777" w:rsidR="009166E9" w:rsidRPr="00E9603C" w:rsidRDefault="009166E9">
            <w:pPr>
              <w:pStyle w:val="TAC"/>
              <w:rPr>
                <w:lang w:eastAsia="zh-CN"/>
              </w:rPr>
            </w:pPr>
          </w:p>
        </w:tc>
        <w:tc>
          <w:tcPr>
            <w:tcW w:w="454" w:type="dxa"/>
          </w:tcPr>
          <w:p w14:paraId="4F44DD8B" w14:textId="77777777" w:rsidR="009166E9" w:rsidRPr="00E9603C" w:rsidRDefault="009166E9">
            <w:pPr>
              <w:pStyle w:val="TAC"/>
              <w:rPr>
                <w:lang w:eastAsia="zh-CN"/>
              </w:rPr>
            </w:pPr>
          </w:p>
        </w:tc>
        <w:tc>
          <w:tcPr>
            <w:tcW w:w="454" w:type="dxa"/>
          </w:tcPr>
          <w:p w14:paraId="1FF400A1" w14:textId="77777777" w:rsidR="009166E9" w:rsidRPr="00E9603C" w:rsidRDefault="009166E9">
            <w:pPr>
              <w:pStyle w:val="TAC"/>
              <w:rPr>
                <w:lang w:eastAsia="zh-CN"/>
              </w:rPr>
            </w:pPr>
          </w:p>
        </w:tc>
        <w:tc>
          <w:tcPr>
            <w:tcW w:w="454" w:type="dxa"/>
          </w:tcPr>
          <w:p w14:paraId="6EC8DFE0" w14:textId="77777777" w:rsidR="009166E9" w:rsidRPr="00E9603C" w:rsidRDefault="009166E9">
            <w:pPr>
              <w:pStyle w:val="TAC"/>
              <w:rPr>
                <w:lang w:eastAsia="zh-CN"/>
              </w:rPr>
            </w:pPr>
          </w:p>
        </w:tc>
        <w:tc>
          <w:tcPr>
            <w:tcW w:w="454" w:type="dxa"/>
          </w:tcPr>
          <w:p w14:paraId="2B4187D7" w14:textId="77777777" w:rsidR="009166E9" w:rsidRPr="00E9603C" w:rsidRDefault="009166E9">
            <w:pPr>
              <w:pStyle w:val="TAC"/>
              <w:rPr>
                <w:lang w:eastAsia="zh-CN"/>
              </w:rPr>
            </w:pPr>
          </w:p>
        </w:tc>
      </w:tr>
      <w:tr w:rsidR="009166E9" w:rsidRPr="00E9603C" w14:paraId="178363C1" w14:textId="77777777">
        <w:trPr>
          <w:cantSplit/>
          <w:trHeight w:val="191"/>
        </w:trPr>
        <w:tc>
          <w:tcPr>
            <w:tcW w:w="1215" w:type="dxa"/>
            <w:vAlign w:val="center"/>
          </w:tcPr>
          <w:p w14:paraId="3AB00789" w14:textId="77777777" w:rsidR="009166E9" w:rsidRPr="00E9603C" w:rsidRDefault="009166E9">
            <w:pPr>
              <w:pStyle w:val="TAC"/>
              <w:rPr>
                <w:rFonts w:eastAsia="SimSun"/>
                <w:lang w:eastAsia="zh-CN"/>
              </w:rPr>
            </w:pPr>
            <w:r w:rsidRPr="00E9603C">
              <w:rPr>
                <w:rFonts w:eastAsia="SimSun"/>
                <w:lang w:eastAsia="zh-CN"/>
              </w:rPr>
              <w:t>65</w:t>
            </w:r>
          </w:p>
        </w:tc>
        <w:tc>
          <w:tcPr>
            <w:tcW w:w="284" w:type="dxa"/>
            <w:vAlign w:val="center"/>
          </w:tcPr>
          <w:p w14:paraId="0E1DE9EA" w14:textId="77777777" w:rsidR="009166E9" w:rsidRPr="00E9603C" w:rsidRDefault="009166E9">
            <w:pPr>
              <w:pStyle w:val="TAC"/>
              <w:rPr>
                <w:lang w:eastAsia="zh-CN"/>
              </w:rPr>
            </w:pPr>
          </w:p>
        </w:tc>
        <w:tc>
          <w:tcPr>
            <w:tcW w:w="284" w:type="dxa"/>
            <w:vAlign w:val="center"/>
          </w:tcPr>
          <w:p w14:paraId="2CA37300" w14:textId="77777777" w:rsidR="009166E9" w:rsidRPr="00E9603C" w:rsidRDefault="009166E9">
            <w:pPr>
              <w:pStyle w:val="TAC"/>
              <w:rPr>
                <w:lang w:eastAsia="zh-CN"/>
              </w:rPr>
            </w:pPr>
          </w:p>
        </w:tc>
        <w:tc>
          <w:tcPr>
            <w:tcW w:w="284" w:type="dxa"/>
            <w:vAlign w:val="center"/>
          </w:tcPr>
          <w:p w14:paraId="157F9B4C" w14:textId="77777777" w:rsidR="009166E9" w:rsidRPr="00E9603C" w:rsidRDefault="009166E9">
            <w:pPr>
              <w:pStyle w:val="TAC"/>
              <w:rPr>
                <w:lang w:eastAsia="zh-CN"/>
              </w:rPr>
            </w:pPr>
          </w:p>
        </w:tc>
        <w:tc>
          <w:tcPr>
            <w:tcW w:w="284" w:type="dxa"/>
          </w:tcPr>
          <w:p w14:paraId="5B757359" w14:textId="77777777" w:rsidR="009166E9" w:rsidRPr="00E9603C" w:rsidRDefault="009166E9">
            <w:pPr>
              <w:pStyle w:val="TAC"/>
              <w:rPr>
                <w:lang w:eastAsia="zh-CN"/>
              </w:rPr>
            </w:pPr>
          </w:p>
        </w:tc>
        <w:tc>
          <w:tcPr>
            <w:tcW w:w="284" w:type="dxa"/>
          </w:tcPr>
          <w:p w14:paraId="43D6F4C6" w14:textId="77777777" w:rsidR="009166E9" w:rsidRPr="00E9603C" w:rsidRDefault="009166E9">
            <w:pPr>
              <w:pStyle w:val="TAC"/>
              <w:rPr>
                <w:lang w:eastAsia="zh-CN"/>
              </w:rPr>
            </w:pPr>
          </w:p>
        </w:tc>
        <w:tc>
          <w:tcPr>
            <w:tcW w:w="284" w:type="dxa"/>
          </w:tcPr>
          <w:p w14:paraId="287928CC" w14:textId="77777777" w:rsidR="009166E9" w:rsidRPr="00E9603C" w:rsidRDefault="009166E9">
            <w:pPr>
              <w:pStyle w:val="TAC"/>
              <w:rPr>
                <w:lang w:eastAsia="zh-CN"/>
              </w:rPr>
            </w:pPr>
          </w:p>
        </w:tc>
        <w:tc>
          <w:tcPr>
            <w:tcW w:w="284" w:type="dxa"/>
          </w:tcPr>
          <w:p w14:paraId="4B1EDDEB" w14:textId="77777777" w:rsidR="009166E9" w:rsidRPr="00E9603C" w:rsidRDefault="009166E9">
            <w:pPr>
              <w:pStyle w:val="TAC"/>
              <w:rPr>
                <w:lang w:eastAsia="zh-CN"/>
              </w:rPr>
            </w:pPr>
          </w:p>
        </w:tc>
        <w:tc>
          <w:tcPr>
            <w:tcW w:w="284" w:type="dxa"/>
          </w:tcPr>
          <w:p w14:paraId="7A3468F8" w14:textId="77777777" w:rsidR="009166E9" w:rsidRPr="00E9603C" w:rsidRDefault="009166E9">
            <w:pPr>
              <w:pStyle w:val="TAC"/>
              <w:rPr>
                <w:rFonts w:eastAsia="SimSun"/>
                <w:lang w:eastAsia="zh-CN"/>
              </w:rPr>
            </w:pPr>
            <w:r w:rsidRPr="00E9603C">
              <w:rPr>
                <w:rFonts w:eastAsia="SimSun"/>
                <w:lang w:eastAsia="zh-CN"/>
              </w:rPr>
              <w:t>X</w:t>
            </w:r>
          </w:p>
        </w:tc>
        <w:tc>
          <w:tcPr>
            <w:tcW w:w="284" w:type="dxa"/>
          </w:tcPr>
          <w:p w14:paraId="47ABE1D0" w14:textId="77777777" w:rsidR="009166E9" w:rsidRPr="00E9603C" w:rsidRDefault="009166E9">
            <w:pPr>
              <w:pStyle w:val="TAC"/>
              <w:rPr>
                <w:lang w:eastAsia="zh-CN"/>
              </w:rPr>
            </w:pPr>
          </w:p>
        </w:tc>
        <w:tc>
          <w:tcPr>
            <w:tcW w:w="454" w:type="dxa"/>
          </w:tcPr>
          <w:p w14:paraId="2802BBCF" w14:textId="77777777" w:rsidR="009166E9" w:rsidRPr="00E9603C" w:rsidRDefault="009166E9">
            <w:pPr>
              <w:pStyle w:val="TAC"/>
              <w:rPr>
                <w:lang w:eastAsia="zh-CN"/>
              </w:rPr>
            </w:pPr>
          </w:p>
        </w:tc>
        <w:tc>
          <w:tcPr>
            <w:tcW w:w="454" w:type="dxa"/>
          </w:tcPr>
          <w:p w14:paraId="0BEBC679" w14:textId="77777777" w:rsidR="009166E9" w:rsidRPr="00E9603C" w:rsidRDefault="009166E9">
            <w:pPr>
              <w:pStyle w:val="TAC"/>
              <w:rPr>
                <w:lang w:eastAsia="zh-CN"/>
              </w:rPr>
            </w:pPr>
          </w:p>
        </w:tc>
        <w:tc>
          <w:tcPr>
            <w:tcW w:w="454" w:type="dxa"/>
          </w:tcPr>
          <w:p w14:paraId="6F29D45D" w14:textId="77777777" w:rsidR="009166E9" w:rsidRPr="00E9603C" w:rsidRDefault="009166E9">
            <w:pPr>
              <w:pStyle w:val="TAC"/>
              <w:rPr>
                <w:lang w:eastAsia="zh-CN"/>
              </w:rPr>
            </w:pPr>
          </w:p>
        </w:tc>
        <w:tc>
          <w:tcPr>
            <w:tcW w:w="454" w:type="dxa"/>
          </w:tcPr>
          <w:p w14:paraId="32C4EDC5"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47E26D51" w14:textId="77777777" w:rsidR="009166E9" w:rsidRPr="00E9603C" w:rsidRDefault="009166E9">
            <w:pPr>
              <w:pStyle w:val="TAC"/>
              <w:rPr>
                <w:lang w:eastAsia="zh-CN"/>
              </w:rPr>
            </w:pPr>
          </w:p>
        </w:tc>
        <w:tc>
          <w:tcPr>
            <w:tcW w:w="454" w:type="dxa"/>
          </w:tcPr>
          <w:p w14:paraId="54889298" w14:textId="77777777" w:rsidR="009166E9" w:rsidRPr="00E9603C" w:rsidRDefault="009166E9">
            <w:pPr>
              <w:pStyle w:val="TAC"/>
              <w:rPr>
                <w:lang w:eastAsia="zh-CN"/>
              </w:rPr>
            </w:pPr>
          </w:p>
        </w:tc>
        <w:tc>
          <w:tcPr>
            <w:tcW w:w="454" w:type="dxa"/>
          </w:tcPr>
          <w:p w14:paraId="166CA6B7" w14:textId="77777777" w:rsidR="009166E9" w:rsidRPr="00E9603C" w:rsidRDefault="009166E9">
            <w:pPr>
              <w:pStyle w:val="TAC"/>
              <w:rPr>
                <w:lang w:eastAsia="zh-CN"/>
              </w:rPr>
            </w:pPr>
          </w:p>
        </w:tc>
        <w:tc>
          <w:tcPr>
            <w:tcW w:w="454" w:type="dxa"/>
          </w:tcPr>
          <w:p w14:paraId="6144779F" w14:textId="77777777" w:rsidR="009166E9" w:rsidRPr="00E9603C" w:rsidRDefault="009166E9">
            <w:pPr>
              <w:pStyle w:val="TAC"/>
              <w:rPr>
                <w:lang w:eastAsia="zh-CN"/>
              </w:rPr>
            </w:pPr>
          </w:p>
        </w:tc>
        <w:tc>
          <w:tcPr>
            <w:tcW w:w="454" w:type="dxa"/>
          </w:tcPr>
          <w:p w14:paraId="1AADF0FF" w14:textId="77777777" w:rsidR="009166E9" w:rsidRPr="00E9603C" w:rsidRDefault="009166E9">
            <w:pPr>
              <w:pStyle w:val="TAC"/>
              <w:rPr>
                <w:lang w:eastAsia="zh-CN"/>
              </w:rPr>
            </w:pPr>
          </w:p>
        </w:tc>
        <w:tc>
          <w:tcPr>
            <w:tcW w:w="454" w:type="dxa"/>
          </w:tcPr>
          <w:p w14:paraId="1E031F23" w14:textId="77777777" w:rsidR="009166E9" w:rsidRPr="00E9603C" w:rsidRDefault="009166E9">
            <w:pPr>
              <w:pStyle w:val="TAC"/>
              <w:rPr>
                <w:lang w:eastAsia="zh-CN"/>
              </w:rPr>
            </w:pPr>
          </w:p>
        </w:tc>
        <w:tc>
          <w:tcPr>
            <w:tcW w:w="454" w:type="dxa"/>
          </w:tcPr>
          <w:p w14:paraId="78CE338A" w14:textId="77777777" w:rsidR="009166E9" w:rsidRPr="00E9603C" w:rsidRDefault="009166E9">
            <w:pPr>
              <w:pStyle w:val="TAC"/>
              <w:rPr>
                <w:lang w:eastAsia="zh-CN"/>
              </w:rPr>
            </w:pPr>
          </w:p>
        </w:tc>
        <w:tc>
          <w:tcPr>
            <w:tcW w:w="454" w:type="dxa"/>
          </w:tcPr>
          <w:p w14:paraId="199C2D52" w14:textId="77777777" w:rsidR="009166E9" w:rsidRPr="00E9603C" w:rsidRDefault="009166E9">
            <w:pPr>
              <w:pStyle w:val="TAC"/>
              <w:rPr>
                <w:lang w:eastAsia="zh-CN"/>
              </w:rPr>
            </w:pPr>
          </w:p>
        </w:tc>
      </w:tr>
      <w:tr w:rsidR="009166E9" w:rsidRPr="00E9603C" w14:paraId="43D26AE6" w14:textId="77777777">
        <w:trPr>
          <w:cantSplit/>
          <w:trHeight w:val="191"/>
        </w:trPr>
        <w:tc>
          <w:tcPr>
            <w:tcW w:w="1215" w:type="dxa"/>
            <w:vAlign w:val="center"/>
          </w:tcPr>
          <w:p w14:paraId="2696A919" w14:textId="77777777" w:rsidR="009166E9" w:rsidRPr="00E9603C" w:rsidRDefault="009166E9">
            <w:pPr>
              <w:pStyle w:val="TAC"/>
              <w:rPr>
                <w:rFonts w:eastAsia="SimSun"/>
                <w:lang w:eastAsia="zh-CN"/>
              </w:rPr>
            </w:pPr>
            <w:r w:rsidRPr="00E9603C">
              <w:rPr>
                <w:rFonts w:eastAsia="SimSun"/>
                <w:lang w:eastAsia="zh-CN"/>
              </w:rPr>
              <w:t>66</w:t>
            </w:r>
          </w:p>
        </w:tc>
        <w:tc>
          <w:tcPr>
            <w:tcW w:w="284" w:type="dxa"/>
            <w:vAlign w:val="center"/>
          </w:tcPr>
          <w:p w14:paraId="7CE1F095" w14:textId="77777777" w:rsidR="009166E9" w:rsidRPr="00E9603C" w:rsidRDefault="009166E9">
            <w:pPr>
              <w:pStyle w:val="TAC"/>
              <w:rPr>
                <w:lang w:eastAsia="zh-CN"/>
              </w:rPr>
            </w:pPr>
          </w:p>
        </w:tc>
        <w:tc>
          <w:tcPr>
            <w:tcW w:w="284" w:type="dxa"/>
            <w:vAlign w:val="center"/>
          </w:tcPr>
          <w:p w14:paraId="02D76F6E" w14:textId="77777777" w:rsidR="009166E9" w:rsidRPr="00E9603C" w:rsidRDefault="009166E9">
            <w:pPr>
              <w:pStyle w:val="TAC"/>
              <w:rPr>
                <w:lang w:eastAsia="zh-CN"/>
              </w:rPr>
            </w:pPr>
          </w:p>
        </w:tc>
        <w:tc>
          <w:tcPr>
            <w:tcW w:w="284" w:type="dxa"/>
            <w:vAlign w:val="center"/>
          </w:tcPr>
          <w:p w14:paraId="1DDA86A3" w14:textId="77777777" w:rsidR="009166E9" w:rsidRPr="00E9603C" w:rsidRDefault="009166E9">
            <w:pPr>
              <w:pStyle w:val="TAC"/>
              <w:rPr>
                <w:lang w:eastAsia="zh-CN"/>
              </w:rPr>
            </w:pPr>
          </w:p>
        </w:tc>
        <w:tc>
          <w:tcPr>
            <w:tcW w:w="284" w:type="dxa"/>
          </w:tcPr>
          <w:p w14:paraId="636BCD1E" w14:textId="77777777" w:rsidR="009166E9" w:rsidRPr="00E9603C" w:rsidRDefault="009166E9">
            <w:pPr>
              <w:pStyle w:val="TAC"/>
              <w:rPr>
                <w:lang w:eastAsia="zh-CN"/>
              </w:rPr>
            </w:pPr>
          </w:p>
        </w:tc>
        <w:tc>
          <w:tcPr>
            <w:tcW w:w="284" w:type="dxa"/>
          </w:tcPr>
          <w:p w14:paraId="39A8E7B1" w14:textId="77777777" w:rsidR="009166E9" w:rsidRPr="00E9603C" w:rsidRDefault="009166E9">
            <w:pPr>
              <w:pStyle w:val="TAC"/>
              <w:rPr>
                <w:lang w:eastAsia="zh-CN"/>
              </w:rPr>
            </w:pPr>
          </w:p>
        </w:tc>
        <w:tc>
          <w:tcPr>
            <w:tcW w:w="284" w:type="dxa"/>
          </w:tcPr>
          <w:p w14:paraId="1FCD4B71" w14:textId="77777777" w:rsidR="009166E9" w:rsidRPr="00E9603C" w:rsidRDefault="009166E9">
            <w:pPr>
              <w:pStyle w:val="TAC"/>
              <w:rPr>
                <w:lang w:eastAsia="zh-CN"/>
              </w:rPr>
            </w:pPr>
          </w:p>
        </w:tc>
        <w:tc>
          <w:tcPr>
            <w:tcW w:w="284" w:type="dxa"/>
          </w:tcPr>
          <w:p w14:paraId="21D3F53C" w14:textId="77777777" w:rsidR="009166E9" w:rsidRPr="00E9603C" w:rsidRDefault="009166E9">
            <w:pPr>
              <w:pStyle w:val="TAC"/>
              <w:rPr>
                <w:lang w:eastAsia="zh-CN"/>
              </w:rPr>
            </w:pPr>
          </w:p>
        </w:tc>
        <w:tc>
          <w:tcPr>
            <w:tcW w:w="284" w:type="dxa"/>
          </w:tcPr>
          <w:p w14:paraId="5B73C7B3" w14:textId="77777777" w:rsidR="009166E9" w:rsidRPr="00E9603C" w:rsidRDefault="009166E9">
            <w:pPr>
              <w:pStyle w:val="TAC"/>
              <w:rPr>
                <w:lang w:eastAsia="zh-CN"/>
              </w:rPr>
            </w:pPr>
          </w:p>
        </w:tc>
        <w:tc>
          <w:tcPr>
            <w:tcW w:w="284" w:type="dxa"/>
          </w:tcPr>
          <w:p w14:paraId="03C1141E"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212D8091" w14:textId="77777777" w:rsidR="009166E9" w:rsidRPr="00E9603C" w:rsidRDefault="009166E9">
            <w:pPr>
              <w:pStyle w:val="TAC"/>
              <w:rPr>
                <w:lang w:eastAsia="zh-CN"/>
              </w:rPr>
            </w:pPr>
          </w:p>
        </w:tc>
        <w:tc>
          <w:tcPr>
            <w:tcW w:w="454" w:type="dxa"/>
          </w:tcPr>
          <w:p w14:paraId="69AA00F5" w14:textId="77777777" w:rsidR="009166E9" w:rsidRPr="00E9603C" w:rsidRDefault="009166E9">
            <w:pPr>
              <w:pStyle w:val="TAC"/>
              <w:rPr>
                <w:lang w:eastAsia="zh-CN"/>
              </w:rPr>
            </w:pPr>
          </w:p>
        </w:tc>
        <w:tc>
          <w:tcPr>
            <w:tcW w:w="454" w:type="dxa"/>
          </w:tcPr>
          <w:p w14:paraId="39F39F61" w14:textId="77777777" w:rsidR="009166E9" w:rsidRPr="00E9603C" w:rsidRDefault="009166E9">
            <w:pPr>
              <w:pStyle w:val="TAC"/>
              <w:rPr>
                <w:lang w:eastAsia="zh-CN"/>
              </w:rPr>
            </w:pPr>
          </w:p>
        </w:tc>
        <w:tc>
          <w:tcPr>
            <w:tcW w:w="454" w:type="dxa"/>
          </w:tcPr>
          <w:p w14:paraId="5236270D" w14:textId="77777777" w:rsidR="009166E9" w:rsidRPr="00E9603C" w:rsidRDefault="009166E9">
            <w:pPr>
              <w:pStyle w:val="TAC"/>
              <w:rPr>
                <w:lang w:eastAsia="zh-CN"/>
              </w:rPr>
            </w:pPr>
          </w:p>
        </w:tc>
        <w:tc>
          <w:tcPr>
            <w:tcW w:w="454" w:type="dxa"/>
          </w:tcPr>
          <w:p w14:paraId="0284FD43" w14:textId="77777777" w:rsidR="009166E9" w:rsidRPr="00E9603C" w:rsidRDefault="009166E9">
            <w:pPr>
              <w:pStyle w:val="TAC"/>
              <w:rPr>
                <w:lang w:eastAsia="zh-CN"/>
              </w:rPr>
            </w:pPr>
          </w:p>
        </w:tc>
        <w:tc>
          <w:tcPr>
            <w:tcW w:w="454" w:type="dxa"/>
          </w:tcPr>
          <w:p w14:paraId="42F49728" w14:textId="77777777" w:rsidR="009166E9" w:rsidRPr="00E9603C" w:rsidRDefault="009166E9">
            <w:pPr>
              <w:pStyle w:val="TAC"/>
              <w:rPr>
                <w:lang w:eastAsia="zh-CN"/>
              </w:rPr>
            </w:pPr>
          </w:p>
        </w:tc>
        <w:tc>
          <w:tcPr>
            <w:tcW w:w="454" w:type="dxa"/>
          </w:tcPr>
          <w:p w14:paraId="3C57ACA1" w14:textId="77777777" w:rsidR="009166E9" w:rsidRPr="00E9603C" w:rsidRDefault="009166E9">
            <w:pPr>
              <w:pStyle w:val="TAC"/>
              <w:rPr>
                <w:lang w:eastAsia="zh-CN"/>
              </w:rPr>
            </w:pPr>
          </w:p>
        </w:tc>
        <w:tc>
          <w:tcPr>
            <w:tcW w:w="454" w:type="dxa"/>
          </w:tcPr>
          <w:p w14:paraId="0A8677D4" w14:textId="77777777" w:rsidR="009166E9" w:rsidRPr="00E9603C" w:rsidRDefault="009166E9">
            <w:pPr>
              <w:pStyle w:val="TAC"/>
              <w:rPr>
                <w:lang w:eastAsia="zh-CN"/>
              </w:rPr>
            </w:pPr>
          </w:p>
        </w:tc>
        <w:tc>
          <w:tcPr>
            <w:tcW w:w="454" w:type="dxa"/>
          </w:tcPr>
          <w:p w14:paraId="63AFC399" w14:textId="77777777" w:rsidR="009166E9" w:rsidRPr="00E9603C" w:rsidRDefault="009166E9">
            <w:pPr>
              <w:pStyle w:val="TAC"/>
              <w:rPr>
                <w:lang w:eastAsia="zh-CN"/>
              </w:rPr>
            </w:pPr>
          </w:p>
        </w:tc>
        <w:tc>
          <w:tcPr>
            <w:tcW w:w="454" w:type="dxa"/>
          </w:tcPr>
          <w:p w14:paraId="68EFBEA3" w14:textId="77777777" w:rsidR="009166E9" w:rsidRPr="00E9603C" w:rsidRDefault="009166E9">
            <w:pPr>
              <w:pStyle w:val="TAC"/>
              <w:rPr>
                <w:lang w:eastAsia="zh-CN"/>
              </w:rPr>
            </w:pPr>
          </w:p>
        </w:tc>
        <w:tc>
          <w:tcPr>
            <w:tcW w:w="454" w:type="dxa"/>
          </w:tcPr>
          <w:p w14:paraId="50716F4C" w14:textId="77777777" w:rsidR="009166E9" w:rsidRPr="00E9603C" w:rsidRDefault="009166E9">
            <w:pPr>
              <w:pStyle w:val="TAC"/>
              <w:rPr>
                <w:lang w:eastAsia="zh-CN"/>
              </w:rPr>
            </w:pPr>
          </w:p>
        </w:tc>
        <w:tc>
          <w:tcPr>
            <w:tcW w:w="454" w:type="dxa"/>
          </w:tcPr>
          <w:p w14:paraId="2AC788A8" w14:textId="77777777" w:rsidR="009166E9" w:rsidRPr="00E9603C" w:rsidRDefault="009166E9">
            <w:pPr>
              <w:pStyle w:val="TAC"/>
              <w:rPr>
                <w:lang w:eastAsia="zh-CN"/>
              </w:rPr>
            </w:pPr>
          </w:p>
        </w:tc>
      </w:tr>
      <w:tr w:rsidR="009166E9" w:rsidRPr="00E9603C" w14:paraId="62345828" w14:textId="77777777">
        <w:trPr>
          <w:cantSplit/>
          <w:trHeight w:val="191"/>
        </w:trPr>
        <w:tc>
          <w:tcPr>
            <w:tcW w:w="1215" w:type="dxa"/>
            <w:vAlign w:val="center"/>
          </w:tcPr>
          <w:p w14:paraId="7A5BD989" w14:textId="77777777" w:rsidR="009166E9" w:rsidRPr="00E9603C" w:rsidRDefault="009166E9">
            <w:pPr>
              <w:pStyle w:val="TAC"/>
              <w:rPr>
                <w:rFonts w:eastAsia="SimSun"/>
                <w:lang w:eastAsia="zh-CN"/>
              </w:rPr>
            </w:pPr>
            <w:r w:rsidRPr="00E9603C">
              <w:rPr>
                <w:rFonts w:eastAsia="SimSun"/>
                <w:lang w:eastAsia="zh-CN"/>
              </w:rPr>
              <w:t>67</w:t>
            </w:r>
          </w:p>
        </w:tc>
        <w:tc>
          <w:tcPr>
            <w:tcW w:w="284" w:type="dxa"/>
            <w:vAlign w:val="center"/>
          </w:tcPr>
          <w:p w14:paraId="30B550C3" w14:textId="77777777" w:rsidR="009166E9" w:rsidRPr="00E9603C" w:rsidRDefault="009166E9">
            <w:pPr>
              <w:pStyle w:val="TAC"/>
              <w:rPr>
                <w:lang w:eastAsia="zh-CN"/>
              </w:rPr>
            </w:pPr>
          </w:p>
        </w:tc>
        <w:tc>
          <w:tcPr>
            <w:tcW w:w="284" w:type="dxa"/>
            <w:vAlign w:val="center"/>
          </w:tcPr>
          <w:p w14:paraId="36E80336" w14:textId="77777777" w:rsidR="009166E9" w:rsidRPr="00E9603C" w:rsidRDefault="009166E9">
            <w:pPr>
              <w:pStyle w:val="TAC"/>
              <w:rPr>
                <w:lang w:eastAsia="zh-CN"/>
              </w:rPr>
            </w:pPr>
          </w:p>
        </w:tc>
        <w:tc>
          <w:tcPr>
            <w:tcW w:w="284" w:type="dxa"/>
            <w:vAlign w:val="center"/>
          </w:tcPr>
          <w:p w14:paraId="7DCFF532" w14:textId="77777777" w:rsidR="009166E9" w:rsidRPr="00E9603C" w:rsidRDefault="009166E9">
            <w:pPr>
              <w:pStyle w:val="TAC"/>
              <w:rPr>
                <w:lang w:eastAsia="zh-CN"/>
              </w:rPr>
            </w:pPr>
          </w:p>
        </w:tc>
        <w:tc>
          <w:tcPr>
            <w:tcW w:w="284" w:type="dxa"/>
          </w:tcPr>
          <w:p w14:paraId="2DFE836A" w14:textId="77777777" w:rsidR="009166E9" w:rsidRPr="00E9603C" w:rsidRDefault="009166E9">
            <w:pPr>
              <w:pStyle w:val="TAC"/>
              <w:rPr>
                <w:lang w:eastAsia="zh-CN"/>
              </w:rPr>
            </w:pPr>
          </w:p>
        </w:tc>
        <w:tc>
          <w:tcPr>
            <w:tcW w:w="284" w:type="dxa"/>
          </w:tcPr>
          <w:p w14:paraId="180443EA" w14:textId="77777777" w:rsidR="009166E9" w:rsidRPr="00E9603C" w:rsidRDefault="009166E9">
            <w:pPr>
              <w:pStyle w:val="TAC"/>
              <w:rPr>
                <w:lang w:eastAsia="zh-CN"/>
              </w:rPr>
            </w:pPr>
          </w:p>
        </w:tc>
        <w:tc>
          <w:tcPr>
            <w:tcW w:w="284" w:type="dxa"/>
          </w:tcPr>
          <w:p w14:paraId="76AE29A4" w14:textId="77777777" w:rsidR="009166E9" w:rsidRPr="00E9603C" w:rsidRDefault="009166E9">
            <w:pPr>
              <w:pStyle w:val="TAC"/>
              <w:rPr>
                <w:lang w:eastAsia="zh-CN"/>
              </w:rPr>
            </w:pPr>
          </w:p>
        </w:tc>
        <w:tc>
          <w:tcPr>
            <w:tcW w:w="284" w:type="dxa"/>
          </w:tcPr>
          <w:p w14:paraId="12807D47" w14:textId="77777777" w:rsidR="009166E9" w:rsidRPr="00E9603C" w:rsidRDefault="009166E9">
            <w:pPr>
              <w:pStyle w:val="TAC"/>
              <w:rPr>
                <w:lang w:eastAsia="zh-CN"/>
              </w:rPr>
            </w:pPr>
          </w:p>
        </w:tc>
        <w:tc>
          <w:tcPr>
            <w:tcW w:w="284" w:type="dxa"/>
          </w:tcPr>
          <w:p w14:paraId="6652DAA4" w14:textId="77777777" w:rsidR="009166E9" w:rsidRPr="00E9603C" w:rsidRDefault="009166E9">
            <w:pPr>
              <w:pStyle w:val="TAC"/>
              <w:rPr>
                <w:lang w:eastAsia="zh-CN"/>
              </w:rPr>
            </w:pPr>
          </w:p>
        </w:tc>
        <w:tc>
          <w:tcPr>
            <w:tcW w:w="284" w:type="dxa"/>
          </w:tcPr>
          <w:p w14:paraId="139ABB38" w14:textId="77777777" w:rsidR="009166E9" w:rsidRPr="00E9603C" w:rsidRDefault="009166E9">
            <w:pPr>
              <w:pStyle w:val="TAC"/>
              <w:rPr>
                <w:lang w:eastAsia="zh-CN"/>
              </w:rPr>
            </w:pPr>
          </w:p>
        </w:tc>
        <w:tc>
          <w:tcPr>
            <w:tcW w:w="454" w:type="dxa"/>
          </w:tcPr>
          <w:p w14:paraId="320D0D90"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39CE2C53" w14:textId="77777777" w:rsidR="009166E9" w:rsidRPr="00E9603C" w:rsidRDefault="009166E9">
            <w:pPr>
              <w:pStyle w:val="TAC"/>
              <w:rPr>
                <w:lang w:eastAsia="zh-CN"/>
              </w:rPr>
            </w:pPr>
          </w:p>
        </w:tc>
        <w:tc>
          <w:tcPr>
            <w:tcW w:w="454" w:type="dxa"/>
          </w:tcPr>
          <w:p w14:paraId="35872BEB" w14:textId="77777777" w:rsidR="009166E9" w:rsidRPr="00E9603C" w:rsidRDefault="009166E9">
            <w:pPr>
              <w:pStyle w:val="TAC"/>
              <w:rPr>
                <w:lang w:eastAsia="zh-CN"/>
              </w:rPr>
            </w:pPr>
          </w:p>
        </w:tc>
        <w:tc>
          <w:tcPr>
            <w:tcW w:w="454" w:type="dxa"/>
          </w:tcPr>
          <w:p w14:paraId="1DAC9FF4" w14:textId="77777777" w:rsidR="009166E9" w:rsidRPr="00E9603C" w:rsidRDefault="009166E9">
            <w:pPr>
              <w:pStyle w:val="TAC"/>
              <w:rPr>
                <w:lang w:eastAsia="zh-CN"/>
              </w:rPr>
            </w:pPr>
          </w:p>
        </w:tc>
        <w:tc>
          <w:tcPr>
            <w:tcW w:w="454" w:type="dxa"/>
          </w:tcPr>
          <w:p w14:paraId="0281155B" w14:textId="77777777" w:rsidR="009166E9" w:rsidRPr="00E9603C" w:rsidRDefault="009166E9">
            <w:pPr>
              <w:pStyle w:val="TAC"/>
              <w:rPr>
                <w:lang w:eastAsia="zh-CN"/>
              </w:rPr>
            </w:pPr>
          </w:p>
        </w:tc>
        <w:tc>
          <w:tcPr>
            <w:tcW w:w="454" w:type="dxa"/>
          </w:tcPr>
          <w:p w14:paraId="2D1D0300" w14:textId="77777777" w:rsidR="009166E9" w:rsidRPr="00E9603C" w:rsidRDefault="009166E9">
            <w:pPr>
              <w:pStyle w:val="TAC"/>
              <w:rPr>
                <w:lang w:eastAsia="zh-CN"/>
              </w:rPr>
            </w:pPr>
          </w:p>
        </w:tc>
        <w:tc>
          <w:tcPr>
            <w:tcW w:w="454" w:type="dxa"/>
          </w:tcPr>
          <w:p w14:paraId="4D08E0A8" w14:textId="77777777" w:rsidR="009166E9" w:rsidRPr="00E9603C" w:rsidRDefault="009166E9">
            <w:pPr>
              <w:pStyle w:val="TAC"/>
              <w:rPr>
                <w:lang w:eastAsia="zh-CN"/>
              </w:rPr>
            </w:pPr>
          </w:p>
        </w:tc>
        <w:tc>
          <w:tcPr>
            <w:tcW w:w="454" w:type="dxa"/>
          </w:tcPr>
          <w:p w14:paraId="689F6CB6" w14:textId="77777777" w:rsidR="009166E9" w:rsidRPr="00E9603C" w:rsidRDefault="009166E9">
            <w:pPr>
              <w:pStyle w:val="TAC"/>
              <w:rPr>
                <w:lang w:eastAsia="zh-CN"/>
              </w:rPr>
            </w:pPr>
          </w:p>
        </w:tc>
        <w:tc>
          <w:tcPr>
            <w:tcW w:w="454" w:type="dxa"/>
          </w:tcPr>
          <w:p w14:paraId="471A8099" w14:textId="77777777" w:rsidR="009166E9" w:rsidRPr="00E9603C" w:rsidRDefault="009166E9">
            <w:pPr>
              <w:pStyle w:val="TAC"/>
              <w:rPr>
                <w:lang w:eastAsia="zh-CN"/>
              </w:rPr>
            </w:pPr>
          </w:p>
        </w:tc>
        <w:tc>
          <w:tcPr>
            <w:tcW w:w="454" w:type="dxa"/>
          </w:tcPr>
          <w:p w14:paraId="5EC4386F" w14:textId="77777777" w:rsidR="009166E9" w:rsidRPr="00E9603C" w:rsidRDefault="009166E9">
            <w:pPr>
              <w:pStyle w:val="TAC"/>
              <w:rPr>
                <w:lang w:eastAsia="zh-CN"/>
              </w:rPr>
            </w:pPr>
          </w:p>
        </w:tc>
        <w:tc>
          <w:tcPr>
            <w:tcW w:w="454" w:type="dxa"/>
          </w:tcPr>
          <w:p w14:paraId="28B5E5C6" w14:textId="77777777" w:rsidR="009166E9" w:rsidRPr="00E9603C" w:rsidRDefault="009166E9">
            <w:pPr>
              <w:pStyle w:val="TAC"/>
              <w:rPr>
                <w:lang w:eastAsia="zh-CN"/>
              </w:rPr>
            </w:pPr>
          </w:p>
        </w:tc>
        <w:tc>
          <w:tcPr>
            <w:tcW w:w="454" w:type="dxa"/>
          </w:tcPr>
          <w:p w14:paraId="653CA289" w14:textId="77777777" w:rsidR="009166E9" w:rsidRPr="00E9603C" w:rsidRDefault="009166E9">
            <w:pPr>
              <w:pStyle w:val="TAC"/>
              <w:rPr>
                <w:lang w:eastAsia="zh-CN"/>
              </w:rPr>
            </w:pPr>
          </w:p>
        </w:tc>
      </w:tr>
      <w:tr w:rsidR="009166E9" w:rsidRPr="00E9603C" w14:paraId="5A36A240" w14:textId="77777777">
        <w:trPr>
          <w:cantSplit/>
          <w:trHeight w:val="191"/>
        </w:trPr>
        <w:tc>
          <w:tcPr>
            <w:tcW w:w="1215" w:type="dxa"/>
            <w:vAlign w:val="center"/>
          </w:tcPr>
          <w:p w14:paraId="0D26D013" w14:textId="77777777" w:rsidR="009166E9" w:rsidRPr="00E9603C" w:rsidRDefault="009166E9">
            <w:pPr>
              <w:pStyle w:val="TAC"/>
              <w:rPr>
                <w:rFonts w:eastAsia="SimSun"/>
                <w:lang w:eastAsia="zh-CN"/>
              </w:rPr>
            </w:pPr>
            <w:r w:rsidRPr="00E9603C">
              <w:rPr>
                <w:rFonts w:eastAsia="SimSun"/>
                <w:lang w:eastAsia="zh-CN"/>
              </w:rPr>
              <w:t>68</w:t>
            </w:r>
          </w:p>
        </w:tc>
        <w:tc>
          <w:tcPr>
            <w:tcW w:w="284" w:type="dxa"/>
            <w:vAlign w:val="center"/>
          </w:tcPr>
          <w:p w14:paraId="25091EB4" w14:textId="77777777" w:rsidR="009166E9" w:rsidRPr="00E9603C" w:rsidRDefault="009166E9">
            <w:pPr>
              <w:pStyle w:val="TAC"/>
              <w:rPr>
                <w:lang w:eastAsia="zh-CN"/>
              </w:rPr>
            </w:pPr>
          </w:p>
        </w:tc>
        <w:tc>
          <w:tcPr>
            <w:tcW w:w="284" w:type="dxa"/>
            <w:vAlign w:val="center"/>
          </w:tcPr>
          <w:p w14:paraId="69EBA2E6" w14:textId="77777777" w:rsidR="009166E9" w:rsidRPr="00E9603C" w:rsidRDefault="009166E9">
            <w:pPr>
              <w:pStyle w:val="TAC"/>
              <w:rPr>
                <w:lang w:eastAsia="zh-CN"/>
              </w:rPr>
            </w:pPr>
          </w:p>
        </w:tc>
        <w:tc>
          <w:tcPr>
            <w:tcW w:w="284" w:type="dxa"/>
            <w:vAlign w:val="center"/>
          </w:tcPr>
          <w:p w14:paraId="0FD544A6" w14:textId="77777777" w:rsidR="009166E9" w:rsidRPr="00E9603C" w:rsidRDefault="009166E9">
            <w:pPr>
              <w:pStyle w:val="TAC"/>
              <w:rPr>
                <w:lang w:eastAsia="zh-CN"/>
              </w:rPr>
            </w:pPr>
          </w:p>
        </w:tc>
        <w:tc>
          <w:tcPr>
            <w:tcW w:w="284" w:type="dxa"/>
          </w:tcPr>
          <w:p w14:paraId="03B747C9" w14:textId="77777777" w:rsidR="009166E9" w:rsidRPr="00E9603C" w:rsidRDefault="009166E9">
            <w:pPr>
              <w:pStyle w:val="TAC"/>
              <w:rPr>
                <w:lang w:eastAsia="zh-CN"/>
              </w:rPr>
            </w:pPr>
          </w:p>
        </w:tc>
        <w:tc>
          <w:tcPr>
            <w:tcW w:w="284" w:type="dxa"/>
          </w:tcPr>
          <w:p w14:paraId="29499554" w14:textId="77777777" w:rsidR="009166E9" w:rsidRPr="00E9603C" w:rsidRDefault="009166E9">
            <w:pPr>
              <w:pStyle w:val="TAC"/>
              <w:rPr>
                <w:lang w:eastAsia="zh-CN"/>
              </w:rPr>
            </w:pPr>
          </w:p>
        </w:tc>
        <w:tc>
          <w:tcPr>
            <w:tcW w:w="284" w:type="dxa"/>
          </w:tcPr>
          <w:p w14:paraId="06F290E9" w14:textId="77777777" w:rsidR="009166E9" w:rsidRPr="00E9603C" w:rsidRDefault="009166E9">
            <w:pPr>
              <w:pStyle w:val="TAC"/>
              <w:rPr>
                <w:lang w:eastAsia="zh-CN"/>
              </w:rPr>
            </w:pPr>
          </w:p>
        </w:tc>
        <w:tc>
          <w:tcPr>
            <w:tcW w:w="284" w:type="dxa"/>
          </w:tcPr>
          <w:p w14:paraId="22ADE282" w14:textId="77777777" w:rsidR="009166E9" w:rsidRPr="00E9603C" w:rsidRDefault="009166E9">
            <w:pPr>
              <w:pStyle w:val="TAC"/>
              <w:rPr>
                <w:lang w:eastAsia="zh-CN"/>
              </w:rPr>
            </w:pPr>
          </w:p>
        </w:tc>
        <w:tc>
          <w:tcPr>
            <w:tcW w:w="284" w:type="dxa"/>
          </w:tcPr>
          <w:p w14:paraId="03D760FC" w14:textId="77777777" w:rsidR="009166E9" w:rsidRPr="00E9603C" w:rsidRDefault="009166E9">
            <w:pPr>
              <w:pStyle w:val="TAC"/>
              <w:rPr>
                <w:lang w:eastAsia="zh-CN"/>
              </w:rPr>
            </w:pPr>
          </w:p>
        </w:tc>
        <w:tc>
          <w:tcPr>
            <w:tcW w:w="284" w:type="dxa"/>
          </w:tcPr>
          <w:p w14:paraId="78B04928" w14:textId="77777777" w:rsidR="009166E9" w:rsidRPr="00E9603C" w:rsidRDefault="009166E9">
            <w:pPr>
              <w:pStyle w:val="TAC"/>
              <w:rPr>
                <w:lang w:eastAsia="zh-CN"/>
              </w:rPr>
            </w:pPr>
          </w:p>
        </w:tc>
        <w:tc>
          <w:tcPr>
            <w:tcW w:w="454" w:type="dxa"/>
          </w:tcPr>
          <w:p w14:paraId="1DF38AC7"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231FC8E4" w14:textId="77777777" w:rsidR="009166E9" w:rsidRPr="00E9603C" w:rsidRDefault="009166E9">
            <w:pPr>
              <w:pStyle w:val="TAC"/>
              <w:rPr>
                <w:lang w:eastAsia="zh-CN"/>
              </w:rPr>
            </w:pPr>
          </w:p>
        </w:tc>
        <w:tc>
          <w:tcPr>
            <w:tcW w:w="454" w:type="dxa"/>
          </w:tcPr>
          <w:p w14:paraId="156A8914" w14:textId="77777777" w:rsidR="009166E9" w:rsidRPr="00E9603C" w:rsidRDefault="009166E9">
            <w:pPr>
              <w:pStyle w:val="TAC"/>
              <w:rPr>
                <w:lang w:eastAsia="zh-CN"/>
              </w:rPr>
            </w:pPr>
          </w:p>
        </w:tc>
        <w:tc>
          <w:tcPr>
            <w:tcW w:w="454" w:type="dxa"/>
          </w:tcPr>
          <w:p w14:paraId="33198B39" w14:textId="77777777" w:rsidR="009166E9" w:rsidRPr="00E9603C" w:rsidRDefault="009166E9">
            <w:pPr>
              <w:pStyle w:val="TAC"/>
              <w:rPr>
                <w:lang w:eastAsia="zh-CN"/>
              </w:rPr>
            </w:pPr>
          </w:p>
        </w:tc>
        <w:tc>
          <w:tcPr>
            <w:tcW w:w="454" w:type="dxa"/>
          </w:tcPr>
          <w:p w14:paraId="75FEE411" w14:textId="77777777" w:rsidR="009166E9" w:rsidRPr="00E9603C" w:rsidRDefault="009166E9">
            <w:pPr>
              <w:pStyle w:val="TAC"/>
              <w:rPr>
                <w:lang w:eastAsia="zh-CN"/>
              </w:rPr>
            </w:pPr>
          </w:p>
        </w:tc>
        <w:tc>
          <w:tcPr>
            <w:tcW w:w="454" w:type="dxa"/>
          </w:tcPr>
          <w:p w14:paraId="4E8062A0" w14:textId="77777777" w:rsidR="009166E9" w:rsidRPr="00E9603C" w:rsidRDefault="009166E9">
            <w:pPr>
              <w:pStyle w:val="TAC"/>
              <w:rPr>
                <w:lang w:eastAsia="zh-CN"/>
              </w:rPr>
            </w:pPr>
          </w:p>
        </w:tc>
        <w:tc>
          <w:tcPr>
            <w:tcW w:w="454" w:type="dxa"/>
          </w:tcPr>
          <w:p w14:paraId="2E54771B" w14:textId="77777777" w:rsidR="009166E9" w:rsidRPr="00E9603C" w:rsidRDefault="009166E9">
            <w:pPr>
              <w:pStyle w:val="TAC"/>
              <w:rPr>
                <w:lang w:eastAsia="zh-CN"/>
              </w:rPr>
            </w:pPr>
          </w:p>
        </w:tc>
        <w:tc>
          <w:tcPr>
            <w:tcW w:w="454" w:type="dxa"/>
          </w:tcPr>
          <w:p w14:paraId="796A1E9F" w14:textId="77777777" w:rsidR="009166E9" w:rsidRPr="00E9603C" w:rsidRDefault="009166E9">
            <w:pPr>
              <w:pStyle w:val="TAC"/>
              <w:rPr>
                <w:lang w:eastAsia="zh-CN"/>
              </w:rPr>
            </w:pPr>
          </w:p>
        </w:tc>
        <w:tc>
          <w:tcPr>
            <w:tcW w:w="454" w:type="dxa"/>
          </w:tcPr>
          <w:p w14:paraId="7725B577" w14:textId="77777777" w:rsidR="009166E9" w:rsidRPr="00E9603C" w:rsidRDefault="009166E9">
            <w:pPr>
              <w:pStyle w:val="TAC"/>
              <w:rPr>
                <w:lang w:eastAsia="zh-CN"/>
              </w:rPr>
            </w:pPr>
          </w:p>
        </w:tc>
        <w:tc>
          <w:tcPr>
            <w:tcW w:w="454" w:type="dxa"/>
          </w:tcPr>
          <w:p w14:paraId="7CAF923C" w14:textId="77777777" w:rsidR="009166E9" w:rsidRPr="00E9603C" w:rsidRDefault="009166E9">
            <w:pPr>
              <w:pStyle w:val="TAC"/>
              <w:rPr>
                <w:lang w:eastAsia="zh-CN"/>
              </w:rPr>
            </w:pPr>
          </w:p>
        </w:tc>
        <w:tc>
          <w:tcPr>
            <w:tcW w:w="454" w:type="dxa"/>
          </w:tcPr>
          <w:p w14:paraId="7689F94F" w14:textId="77777777" w:rsidR="009166E9" w:rsidRPr="00E9603C" w:rsidRDefault="009166E9">
            <w:pPr>
              <w:pStyle w:val="TAC"/>
              <w:rPr>
                <w:lang w:eastAsia="zh-CN"/>
              </w:rPr>
            </w:pPr>
          </w:p>
        </w:tc>
        <w:tc>
          <w:tcPr>
            <w:tcW w:w="454" w:type="dxa"/>
          </w:tcPr>
          <w:p w14:paraId="262E5319" w14:textId="77777777" w:rsidR="009166E9" w:rsidRPr="00E9603C" w:rsidRDefault="009166E9">
            <w:pPr>
              <w:pStyle w:val="TAC"/>
              <w:rPr>
                <w:lang w:eastAsia="zh-CN"/>
              </w:rPr>
            </w:pPr>
          </w:p>
        </w:tc>
      </w:tr>
      <w:tr w:rsidR="009166E9" w:rsidRPr="00E9603C" w14:paraId="47526C6F" w14:textId="77777777">
        <w:trPr>
          <w:cantSplit/>
          <w:trHeight w:val="191"/>
        </w:trPr>
        <w:tc>
          <w:tcPr>
            <w:tcW w:w="1215" w:type="dxa"/>
            <w:vAlign w:val="center"/>
          </w:tcPr>
          <w:p w14:paraId="7CFB459E" w14:textId="77777777" w:rsidR="009166E9" w:rsidRPr="00E9603C" w:rsidRDefault="009166E9">
            <w:pPr>
              <w:pStyle w:val="TAC"/>
              <w:rPr>
                <w:rFonts w:eastAsia="SimSun"/>
                <w:lang w:eastAsia="zh-CN"/>
              </w:rPr>
            </w:pPr>
            <w:r w:rsidRPr="00E9603C">
              <w:rPr>
                <w:rFonts w:eastAsia="SimSun"/>
                <w:lang w:eastAsia="zh-CN"/>
              </w:rPr>
              <w:t>69</w:t>
            </w:r>
          </w:p>
        </w:tc>
        <w:tc>
          <w:tcPr>
            <w:tcW w:w="284" w:type="dxa"/>
            <w:vAlign w:val="center"/>
          </w:tcPr>
          <w:p w14:paraId="4EAAAC78" w14:textId="77777777" w:rsidR="009166E9" w:rsidRPr="00E9603C" w:rsidRDefault="009166E9">
            <w:pPr>
              <w:pStyle w:val="TAC"/>
              <w:rPr>
                <w:rFonts w:eastAsia="SimSun"/>
                <w:lang w:eastAsia="zh-CN"/>
              </w:rPr>
            </w:pPr>
            <w:r w:rsidRPr="00E9603C">
              <w:rPr>
                <w:rFonts w:eastAsia="SimSun"/>
                <w:lang w:eastAsia="zh-CN"/>
              </w:rPr>
              <w:t>X</w:t>
            </w:r>
          </w:p>
        </w:tc>
        <w:tc>
          <w:tcPr>
            <w:tcW w:w="284" w:type="dxa"/>
            <w:vAlign w:val="center"/>
          </w:tcPr>
          <w:p w14:paraId="04A74AFE" w14:textId="77777777" w:rsidR="009166E9" w:rsidRPr="00E9603C" w:rsidRDefault="009166E9">
            <w:pPr>
              <w:pStyle w:val="TAC"/>
              <w:rPr>
                <w:rFonts w:eastAsia="SimSun"/>
                <w:lang w:eastAsia="zh-CN"/>
              </w:rPr>
            </w:pPr>
            <w:r w:rsidRPr="00E9603C">
              <w:rPr>
                <w:rFonts w:eastAsia="SimSun"/>
                <w:lang w:eastAsia="zh-CN"/>
              </w:rPr>
              <w:t>X</w:t>
            </w:r>
          </w:p>
        </w:tc>
        <w:tc>
          <w:tcPr>
            <w:tcW w:w="284" w:type="dxa"/>
            <w:vAlign w:val="center"/>
          </w:tcPr>
          <w:p w14:paraId="20F4AC1F" w14:textId="77777777" w:rsidR="009166E9" w:rsidRPr="00E9603C" w:rsidRDefault="009166E9">
            <w:pPr>
              <w:pStyle w:val="TAC"/>
              <w:rPr>
                <w:lang w:eastAsia="zh-CN"/>
              </w:rPr>
            </w:pPr>
          </w:p>
        </w:tc>
        <w:tc>
          <w:tcPr>
            <w:tcW w:w="284" w:type="dxa"/>
          </w:tcPr>
          <w:p w14:paraId="657BDD6D" w14:textId="77777777" w:rsidR="009166E9" w:rsidRPr="00E9603C" w:rsidRDefault="009166E9">
            <w:pPr>
              <w:pStyle w:val="TAC"/>
              <w:rPr>
                <w:lang w:eastAsia="zh-CN"/>
              </w:rPr>
            </w:pPr>
          </w:p>
        </w:tc>
        <w:tc>
          <w:tcPr>
            <w:tcW w:w="284" w:type="dxa"/>
          </w:tcPr>
          <w:p w14:paraId="5BEA9954" w14:textId="77777777" w:rsidR="009166E9" w:rsidRPr="00E9603C" w:rsidRDefault="009166E9">
            <w:pPr>
              <w:pStyle w:val="TAC"/>
              <w:rPr>
                <w:lang w:eastAsia="zh-CN"/>
              </w:rPr>
            </w:pPr>
          </w:p>
        </w:tc>
        <w:tc>
          <w:tcPr>
            <w:tcW w:w="284" w:type="dxa"/>
          </w:tcPr>
          <w:p w14:paraId="52091996" w14:textId="77777777" w:rsidR="009166E9" w:rsidRPr="00E9603C" w:rsidRDefault="009166E9">
            <w:pPr>
              <w:pStyle w:val="TAC"/>
              <w:rPr>
                <w:lang w:eastAsia="zh-CN"/>
              </w:rPr>
            </w:pPr>
          </w:p>
        </w:tc>
        <w:tc>
          <w:tcPr>
            <w:tcW w:w="284" w:type="dxa"/>
          </w:tcPr>
          <w:p w14:paraId="422762D0" w14:textId="77777777" w:rsidR="009166E9" w:rsidRPr="00E9603C" w:rsidRDefault="009166E9">
            <w:pPr>
              <w:pStyle w:val="TAC"/>
              <w:rPr>
                <w:lang w:eastAsia="zh-CN"/>
              </w:rPr>
            </w:pPr>
          </w:p>
        </w:tc>
        <w:tc>
          <w:tcPr>
            <w:tcW w:w="284" w:type="dxa"/>
          </w:tcPr>
          <w:p w14:paraId="7C069ECC" w14:textId="77777777" w:rsidR="009166E9" w:rsidRPr="00E9603C" w:rsidRDefault="009166E9">
            <w:pPr>
              <w:pStyle w:val="TAC"/>
              <w:rPr>
                <w:lang w:eastAsia="zh-CN"/>
              </w:rPr>
            </w:pPr>
          </w:p>
        </w:tc>
        <w:tc>
          <w:tcPr>
            <w:tcW w:w="284" w:type="dxa"/>
          </w:tcPr>
          <w:p w14:paraId="25070520" w14:textId="77777777" w:rsidR="009166E9" w:rsidRPr="00E9603C" w:rsidRDefault="009166E9">
            <w:pPr>
              <w:pStyle w:val="TAC"/>
              <w:rPr>
                <w:lang w:eastAsia="zh-CN"/>
              </w:rPr>
            </w:pPr>
          </w:p>
        </w:tc>
        <w:tc>
          <w:tcPr>
            <w:tcW w:w="454" w:type="dxa"/>
          </w:tcPr>
          <w:p w14:paraId="195C70C6" w14:textId="77777777" w:rsidR="009166E9" w:rsidRPr="00E9603C" w:rsidRDefault="009166E9">
            <w:pPr>
              <w:pStyle w:val="TAC"/>
              <w:rPr>
                <w:rFonts w:eastAsia="SimSun"/>
                <w:lang w:eastAsia="zh-CN"/>
              </w:rPr>
            </w:pPr>
          </w:p>
        </w:tc>
        <w:tc>
          <w:tcPr>
            <w:tcW w:w="454" w:type="dxa"/>
          </w:tcPr>
          <w:p w14:paraId="0A5F0EBC"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7BC4FB9D" w14:textId="77777777" w:rsidR="009166E9" w:rsidRPr="00E9603C" w:rsidRDefault="009166E9">
            <w:pPr>
              <w:pStyle w:val="TAC"/>
              <w:rPr>
                <w:lang w:eastAsia="zh-CN"/>
              </w:rPr>
            </w:pPr>
          </w:p>
        </w:tc>
        <w:tc>
          <w:tcPr>
            <w:tcW w:w="454" w:type="dxa"/>
          </w:tcPr>
          <w:p w14:paraId="4EF5B483" w14:textId="77777777" w:rsidR="009166E9" w:rsidRPr="00E9603C" w:rsidRDefault="009166E9">
            <w:pPr>
              <w:pStyle w:val="TAC"/>
              <w:rPr>
                <w:lang w:eastAsia="zh-CN"/>
              </w:rPr>
            </w:pPr>
          </w:p>
        </w:tc>
        <w:tc>
          <w:tcPr>
            <w:tcW w:w="454" w:type="dxa"/>
          </w:tcPr>
          <w:p w14:paraId="431AF6CE" w14:textId="77777777" w:rsidR="009166E9" w:rsidRPr="00E9603C" w:rsidRDefault="009166E9">
            <w:pPr>
              <w:pStyle w:val="TAC"/>
              <w:rPr>
                <w:lang w:eastAsia="zh-CN"/>
              </w:rPr>
            </w:pPr>
          </w:p>
        </w:tc>
        <w:tc>
          <w:tcPr>
            <w:tcW w:w="454" w:type="dxa"/>
          </w:tcPr>
          <w:p w14:paraId="7C7B2848" w14:textId="77777777" w:rsidR="009166E9" w:rsidRPr="00E9603C" w:rsidRDefault="009166E9">
            <w:pPr>
              <w:pStyle w:val="TAC"/>
              <w:rPr>
                <w:lang w:eastAsia="zh-CN"/>
              </w:rPr>
            </w:pPr>
          </w:p>
        </w:tc>
        <w:tc>
          <w:tcPr>
            <w:tcW w:w="454" w:type="dxa"/>
          </w:tcPr>
          <w:p w14:paraId="1BC53E21" w14:textId="77777777" w:rsidR="009166E9" w:rsidRPr="00E9603C" w:rsidRDefault="009166E9">
            <w:pPr>
              <w:pStyle w:val="TAC"/>
              <w:rPr>
                <w:lang w:eastAsia="zh-CN"/>
              </w:rPr>
            </w:pPr>
          </w:p>
        </w:tc>
        <w:tc>
          <w:tcPr>
            <w:tcW w:w="454" w:type="dxa"/>
          </w:tcPr>
          <w:p w14:paraId="78ED4815" w14:textId="77777777" w:rsidR="009166E9" w:rsidRPr="00E9603C" w:rsidRDefault="009166E9">
            <w:pPr>
              <w:pStyle w:val="TAC"/>
              <w:rPr>
                <w:lang w:eastAsia="zh-CN"/>
              </w:rPr>
            </w:pPr>
          </w:p>
        </w:tc>
        <w:tc>
          <w:tcPr>
            <w:tcW w:w="454" w:type="dxa"/>
          </w:tcPr>
          <w:p w14:paraId="41F35480" w14:textId="77777777" w:rsidR="009166E9" w:rsidRPr="00E9603C" w:rsidRDefault="009166E9">
            <w:pPr>
              <w:pStyle w:val="TAC"/>
              <w:rPr>
                <w:lang w:eastAsia="zh-CN"/>
              </w:rPr>
            </w:pPr>
          </w:p>
        </w:tc>
        <w:tc>
          <w:tcPr>
            <w:tcW w:w="454" w:type="dxa"/>
          </w:tcPr>
          <w:p w14:paraId="2EFD8A8B" w14:textId="77777777" w:rsidR="009166E9" w:rsidRPr="00E9603C" w:rsidRDefault="009166E9">
            <w:pPr>
              <w:pStyle w:val="TAC"/>
              <w:rPr>
                <w:lang w:eastAsia="zh-CN"/>
              </w:rPr>
            </w:pPr>
          </w:p>
        </w:tc>
        <w:tc>
          <w:tcPr>
            <w:tcW w:w="454" w:type="dxa"/>
          </w:tcPr>
          <w:p w14:paraId="4FB8BA61" w14:textId="77777777" w:rsidR="009166E9" w:rsidRPr="00E9603C" w:rsidRDefault="009166E9">
            <w:pPr>
              <w:pStyle w:val="TAC"/>
              <w:rPr>
                <w:lang w:eastAsia="zh-CN"/>
              </w:rPr>
            </w:pPr>
          </w:p>
        </w:tc>
        <w:tc>
          <w:tcPr>
            <w:tcW w:w="454" w:type="dxa"/>
          </w:tcPr>
          <w:p w14:paraId="7CD30ACE" w14:textId="77777777" w:rsidR="009166E9" w:rsidRPr="00E9603C" w:rsidRDefault="009166E9">
            <w:pPr>
              <w:pStyle w:val="TAC"/>
              <w:rPr>
                <w:lang w:eastAsia="zh-CN"/>
              </w:rPr>
            </w:pPr>
          </w:p>
        </w:tc>
      </w:tr>
      <w:tr w:rsidR="009166E9" w:rsidRPr="00E9603C" w14:paraId="088E2100" w14:textId="77777777">
        <w:trPr>
          <w:cantSplit/>
          <w:trHeight w:val="191"/>
        </w:trPr>
        <w:tc>
          <w:tcPr>
            <w:tcW w:w="1215" w:type="dxa"/>
            <w:vAlign w:val="center"/>
          </w:tcPr>
          <w:p w14:paraId="4016B1DF" w14:textId="77777777" w:rsidR="009166E9" w:rsidRPr="00E9603C" w:rsidRDefault="009166E9">
            <w:pPr>
              <w:pStyle w:val="TAC"/>
              <w:rPr>
                <w:rFonts w:eastAsia="SimSun"/>
                <w:lang w:eastAsia="zh-CN"/>
              </w:rPr>
            </w:pPr>
            <w:r w:rsidRPr="00E9603C">
              <w:rPr>
                <w:rFonts w:eastAsia="SimSun"/>
                <w:lang w:eastAsia="zh-CN"/>
              </w:rPr>
              <w:t>70</w:t>
            </w:r>
          </w:p>
        </w:tc>
        <w:tc>
          <w:tcPr>
            <w:tcW w:w="284" w:type="dxa"/>
            <w:vAlign w:val="center"/>
          </w:tcPr>
          <w:p w14:paraId="41B27FCB" w14:textId="77777777" w:rsidR="009166E9" w:rsidRPr="00E9603C" w:rsidRDefault="009166E9">
            <w:pPr>
              <w:pStyle w:val="TAC"/>
              <w:rPr>
                <w:lang w:eastAsia="zh-CN"/>
              </w:rPr>
            </w:pPr>
          </w:p>
        </w:tc>
        <w:tc>
          <w:tcPr>
            <w:tcW w:w="284" w:type="dxa"/>
            <w:vAlign w:val="center"/>
          </w:tcPr>
          <w:p w14:paraId="77DD6908" w14:textId="77777777" w:rsidR="009166E9" w:rsidRPr="00E9603C" w:rsidRDefault="009166E9">
            <w:pPr>
              <w:pStyle w:val="TAC"/>
              <w:rPr>
                <w:lang w:eastAsia="zh-CN"/>
              </w:rPr>
            </w:pPr>
          </w:p>
        </w:tc>
        <w:tc>
          <w:tcPr>
            <w:tcW w:w="284" w:type="dxa"/>
            <w:vAlign w:val="center"/>
          </w:tcPr>
          <w:p w14:paraId="04135364" w14:textId="77777777" w:rsidR="009166E9" w:rsidRPr="00E9603C" w:rsidRDefault="009166E9">
            <w:pPr>
              <w:pStyle w:val="TAC"/>
              <w:rPr>
                <w:lang w:eastAsia="zh-CN"/>
              </w:rPr>
            </w:pPr>
          </w:p>
        </w:tc>
        <w:tc>
          <w:tcPr>
            <w:tcW w:w="284" w:type="dxa"/>
          </w:tcPr>
          <w:p w14:paraId="7472E3FD" w14:textId="77777777" w:rsidR="009166E9" w:rsidRPr="00E9603C" w:rsidRDefault="009166E9">
            <w:pPr>
              <w:pStyle w:val="TAC"/>
              <w:rPr>
                <w:lang w:eastAsia="zh-CN"/>
              </w:rPr>
            </w:pPr>
          </w:p>
        </w:tc>
        <w:tc>
          <w:tcPr>
            <w:tcW w:w="284" w:type="dxa"/>
          </w:tcPr>
          <w:p w14:paraId="76A157BE" w14:textId="77777777" w:rsidR="009166E9" w:rsidRPr="00E9603C" w:rsidRDefault="009166E9">
            <w:pPr>
              <w:pStyle w:val="TAC"/>
              <w:rPr>
                <w:lang w:eastAsia="zh-CN"/>
              </w:rPr>
            </w:pPr>
          </w:p>
        </w:tc>
        <w:tc>
          <w:tcPr>
            <w:tcW w:w="284" w:type="dxa"/>
          </w:tcPr>
          <w:p w14:paraId="26B01786" w14:textId="77777777" w:rsidR="009166E9" w:rsidRPr="00E9603C" w:rsidRDefault="009166E9">
            <w:pPr>
              <w:pStyle w:val="TAC"/>
              <w:rPr>
                <w:lang w:eastAsia="zh-CN"/>
              </w:rPr>
            </w:pPr>
          </w:p>
        </w:tc>
        <w:tc>
          <w:tcPr>
            <w:tcW w:w="284" w:type="dxa"/>
          </w:tcPr>
          <w:p w14:paraId="4C834120" w14:textId="77777777" w:rsidR="009166E9" w:rsidRPr="00E9603C" w:rsidRDefault="009166E9">
            <w:pPr>
              <w:pStyle w:val="TAC"/>
              <w:rPr>
                <w:lang w:eastAsia="zh-CN"/>
              </w:rPr>
            </w:pPr>
          </w:p>
        </w:tc>
        <w:tc>
          <w:tcPr>
            <w:tcW w:w="284" w:type="dxa"/>
          </w:tcPr>
          <w:p w14:paraId="62665379" w14:textId="77777777" w:rsidR="009166E9" w:rsidRPr="00E9603C" w:rsidRDefault="009166E9">
            <w:pPr>
              <w:pStyle w:val="TAC"/>
              <w:rPr>
                <w:lang w:eastAsia="zh-CN"/>
              </w:rPr>
            </w:pPr>
          </w:p>
        </w:tc>
        <w:tc>
          <w:tcPr>
            <w:tcW w:w="284" w:type="dxa"/>
          </w:tcPr>
          <w:p w14:paraId="0A9D238D" w14:textId="77777777" w:rsidR="009166E9" w:rsidRPr="00E9603C" w:rsidRDefault="009166E9">
            <w:pPr>
              <w:pStyle w:val="TAC"/>
              <w:rPr>
                <w:lang w:eastAsia="zh-CN"/>
              </w:rPr>
            </w:pPr>
          </w:p>
        </w:tc>
        <w:tc>
          <w:tcPr>
            <w:tcW w:w="454" w:type="dxa"/>
          </w:tcPr>
          <w:p w14:paraId="49697C7D" w14:textId="77777777" w:rsidR="009166E9" w:rsidRPr="00E9603C" w:rsidRDefault="009166E9">
            <w:pPr>
              <w:pStyle w:val="TAC"/>
              <w:rPr>
                <w:lang w:eastAsia="zh-CN"/>
              </w:rPr>
            </w:pPr>
          </w:p>
        </w:tc>
        <w:tc>
          <w:tcPr>
            <w:tcW w:w="454" w:type="dxa"/>
          </w:tcPr>
          <w:p w14:paraId="6ED99DF3"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2D8D6B9D" w14:textId="77777777" w:rsidR="009166E9" w:rsidRPr="00E9603C" w:rsidRDefault="009166E9">
            <w:pPr>
              <w:pStyle w:val="TAC"/>
              <w:rPr>
                <w:lang w:eastAsia="zh-CN"/>
              </w:rPr>
            </w:pPr>
          </w:p>
        </w:tc>
        <w:tc>
          <w:tcPr>
            <w:tcW w:w="454" w:type="dxa"/>
          </w:tcPr>
          <w:p w14:paraId="25663516" w14:textId="77777777" w:rsidR="009166E9" w:rsidRPr="00E9603C" w:rsidRDefault="009166E9">
            <w:pPr>
              <w:pStyle w:val="TAC"/>
              <w:rPr>
                <w:lang w:eastAsia="zh-CN"/>
              </w:rPr>
            </w:pPr>
          </w:p>
        </w:tc>
        <w:tc>
          <w:tcPr>
            <w:tcW w:w="454" w:type="dxa"/>
          </w:tcPr>
          <w:p w14:paraId="5D0F58AB" w14:textId="77777777" w:rsidR="009166E9" w:rsidRPr="00E9603C" w:rsidRDefault="009166E9">
            <w:pPr>
              <w:pStyle w:val="TAC"/>
              <w:rPr>
                <w:lang w:eastAsia="zh-CN"/>
              </w:rPr>
            </w:pPr>
          </w:p>
        </w:tc>
        <w:tc>
          <w:tcPr>
            <w:tcW w:w="454" w:type="dxa"/>
          </w:tcPr>
          <w:p w14:paraId="30C9837F" w14:textId="77777777" w:rsidR="009166E9" w:rsidRPr="00E9603C" w:rsidRDefault="009166E9">
            <w:pPr>
              <w:pStyle w:val="TAC"/>
              <w:rPr>
                <w:lang w:eastAsia="zh-CN"/>
              </w:rPr>
            </w:pPr>
          </w:p>
        </w:tc>
        <w:tc>
          <w:tcPr>
            <w:tcW w:w="454" w:type="dxa"/>
          </w:tcPr>
          <w:p w14:paraId="3DC65DC7" w14:textId="77777777" w:rsidR="009166E9" w:rsidRPr="00E9603C" w:rsidRDefault="009166E9">
            <w:pPr>
              <w:pStyle w:val="TAC"/>
              <w:rPr>
                <w:lang w:eastAsia="zh-CN"/>
              </w:rPr>
            </w:pPr>
          </w:p>
        </w:tc>
        <w:tc>
          <w:tcPr>
            <w:tcW w:w="454" w:type="dxa"/>
          </w:tcPr>
          <w:p w14:paraId="7E086F6F" w14:textId="77777777" w:rsidR="009166E9" w:rsidRPr="00E9603C" w:rsidRDefault="009166E9">
            <w:pPr>
              <w:pStyle w:val="TAC"/>
              <w:rPr>
                <w:lang w:eastAsia="zh-CN"/>
              </w:rPr>
            </w:pPr>
          </w:p>
        </w:tc>
        <w:tc>
          <w:tcPr>
            <w:tcW w:w="454" w:type="dxa"/>
          </w:tcPr>
          <w:p w14:paraId="24A7F4DB" w14:textId="77777777" w:rsidR="009166E9" w:rsidRPr="00E9603C" w:rsidRDefault="009166E9">
            <w:pPr>
              <w:pStyle w:val="TAC"/>
              <w:rPr>
                <w:lang w:eastAsia="zh-CN"/>
              </w:rPr>
            </w:pPr>
          </w:p>
        </w:tc>
        <w:tc>
          <w:tcPr>
            <w:tcW w:w="454" w:type="dxa"/>
          </w:tcPr>
          <w:p w14:paraId="5A692F07" w14:textId="77777777" w:rsidR="009166E9" w:rsidRPr="00E9603C" w:rsidRDefault="009166E9">
            <w:pPr>
              <w:pStyle w:val="TAC"/>
              <w:rPr>
                <w:lang w:eastAsia="zh-CN"/>
              </w:rPr>
            </w:pPr>
          </w:p>
        </w:tc>
        <w:tc>
          <w:tcPr>
            <w:tcW w:w="454" w:type="dxa"/>
          </w:tcPr>
          <w:p w14:paraId="103E0599" w14:textId="77777777" w:rsidR="009166E9" w:rsidRPr="00E9603C" w:rsidRDefault="009166E9">
            <w:pPr>
              <w:pStyle w:val="TAC"/>
              <w:rPr>
                <w:lang w:eastAsia="zh-CN"/>
              </w:rPr>
            </w:pPr>
          </w:p>
        </w:tc>
        <w:tc>
          <w:tcPr>
            <w:tcW w:w="454" w:type="dxa"/>
          </w:tcPr>
          <w:p w14:paraId="36698132" w14:textId="77777777" w:rsidR="009166E9" w:rsidRPr="00E9603C" w:rsidRDefault="009166E9">
            <w:pPr>
              <w:pStyle w:val="TAC"/>
              <w:rPr>
                <w:lang w:eastAsia="zh-CN"/>
              </w:rPr>
            </w:pPr>
          </w:p>
        </w:tc>
      </w:tr>
      <w:tr w:rsidR="009166E9" w:rsidRPr="00E9603C" w14:paraId="477DD7C3" w14:textId="77777777">
        <w:trPr>
          <w:cantSplit/>
          <w:trHeight w:val="191"/>
        </w:trPr>
        <w:tc>
          <w:tcPr>
            <w:tcW w:w="1215" w:type="dxa"/>
            <w:vAlign w:val="center"/>
          </w:tcPr>
          <w:p w14:paraId="4F94BB91" w14:textId="77777777" w:rsidR="009166E9" w:rsidRPr="00E9603C" w:rsidRDefault="009166E9">
            <w:pPr>
              <w:pStyle w:val="TAC"/>
              <w:rPr>
                <w:rFonts w:eastAsia="SimSun"/>
                <w:lang w:eastAsia="zh-CN"/>
              </w:rPr>
            </w:pPr>
            <w:r w:rsidRPr="00E9603C">
              <w:rPr>
                <w:rFonts w:eastAsia="SimSun"/>
                <w:lang w:eastAsia="zh-CN"/>
              </w:rPr>
              <w:t>71</w:t>
            </w:r>
          </w:p>
        </w:tc>
        <w:tc>
          <w:tcPr>
            <w:tcW w:w="284" w:type="dxa"/>
            <w:vAlign w:val="center"/>
          </w:tcPr>
          <w:p w14:paraId="17EC76DB" w14:textId="77777777" w:rsidR="009166E9" w:rsidRPr="00E9603C" w:rsidRDefault="009166E9">
            <w:pPr>
              <w:pStyle w:val="TAC"/>
              <w:rPr>
                <w:lang w:eastAsia="zh-CN"/>
              </w:rPr>
            </w:pPr>
          </w:p>
        </w:tc>
        <w:tc>
          <w:tcPr>
            <w:tcW w:w="284" w:type="dxa"/>
            <w:vAlign w:val="center"/>
          </w:tcPr>
          <w:p w14:paraId="6598667B" w14:textId="77777777" w:rsidR="009166E9" w:rsidRPr="00E9603C" w:rsidRDefault="009166E9">
            <w:pPr>
              <w:pStyle w:val="TAC"/>
              <w:rPr>
                <w:lang w:eastAsia="zh-CN"/>
              </w:rPr>
            </w:pPr>
          </w:p>
        </w:tc>
        <w:tc>
          <w:tcPr>
            <w:tcW w:w="284" w:type="dxa"/>
            <w:vAlign w:val="center"/>
          </w:tcPr>
          <w:p w14:paraId="22A05BFF" w14:textId="77777777" w:rsidR="009166E9" w:rsidRPr="00E9603C" w:rsidRDefault="009166E9">
            <w:pPr>
              <w:pStyle w:val="TAC"/>
              <w:rPr>
                <w:lang w:eastAsia="zh-CN"/>
              </w:rPr>
            </w:pPr>
          </w:p>
        </w:tc>
        <w:tc>
          <w:tcPr>
            <w:tcW w:w="284" w:type="dxa"/>
          </w:tcPr>
          <w:p w14:paraId="7CF5FAE8" w14:textId="77777777" w:rsidR="009166E9" w:rsidRPr="00E9603C" w:rsidRDefault="009166E9">
            <w:pPr>
              <w:pStyle w:val="TAC"/>
              <w:rPr>
                <w:lang w:eastAsia="zh-CN"/>
              </w:rPr>
            </w:pPr>
          </w:p>
        </w:tc>
        <w:tc>
          <w:tcPr>
            <w:tcW w:w="284" w:type="dxa"/>
          </w:tcPr>
          <w:p w14:paraId="03A79C1B" w14:textId="77777777" w:rsidR="009166E9" w:rsidRPr="00E9603C" w:rsidRDefault="009166E9">
            <w:pPr>
              <w:pStyle w:val="TAC"/>
              <w:rPr>
                <w:lang w:eastAsia="zh-CN"/>
              </w:rPr>
            </w:pPr>
          </w:p>
        </w:tc>
        <w:tc>
          <w:tcPr>
            <w:tcW w:w="284" w:type="dxa"/>
          </w:tcPr>
          <w:p w14:paraId="501C7B2B" w14:textId="77777777" w:rsidR="009166E9" w:rsidRPr="00E9603C" w:rsidRDefault="009166E9">
            <w:pPr>
              <w:pStyle w:val="TAC"/>
              <w:rPr>
                <w:lang w:eastAsia="zh-CN"/>
              </w:rPr>
            </w:pPr>
          </w:p>
        </w:tc>
        <w:tc>
          <w:tcPr>
            <w:tcW w:w="284" w:type="dxa"/>
          </w:tcPr>
          <w:p w14:paraId="6FAE05C6" w14:textId="77777777" w:rsidR="009166E9" w:rsidRPr="00E9603C" w:rsidRDefault="009166E9">
            <w:pPr>
              <w:pStyle w:val="TAC"/>
              <w:rPr>
                <w:lang w:eastAsia="zh-CN"/>
              </w:rPr>
            </w:pPr>
          </w:p>
        </w:tc>
        <w:tc>
          <w:tcPr>
            <w:tcW w:w="284" w:type="dxa"/>
          </w:tcPr>
          <w:p w14:paraId="02205F04" w14:textId="77777777" w:rsidR="009166E9" w:rsidRPr="00E9603C" w:rsidRDefault="009166E9">
            <w:pPr>
              <w:pStyle w:val="TAC"/>
              <w:rPr>
                <w:lang w:eastAsia="zh-CN"/>
              </w:rPr>
            </w:pPr>
          </w:p>
        </w:tc>
        <w:tc>
          <w:tcPr>
            <w:tcW w:w="284" w:type="dxa"/>
          </w:tcPr>
          <w:p w14:paraId="2EE9C717" w14:textId="77777777" w:rsidR="009166E9" w:rsidRPr="00E9603C" w:rsidRDefault="009166E9">
            <w:pPr>
              <w:pStyle w:val="TAC"/>
              <w:rPr>
                <w:lang w:eastAsia="zh-CN"/>
              </w:rPr>
            </w:pPr>
          </w:p>
        </w:tc>
        <w:tc>
          <w:tcPr>
            <w:tcW w:w="454" w:type="dxa"/>
          </w:tcPr>
          <w:p w14:paraId="59877E65" w14:textId="77777777" w:rsidR="009166E9" w:rsidRPr="00E9603C" w:rsidRDefault="009166E9">
            <w:pPr>
              <w:pStyle w:val="TAC"/>
              <w:rPr>
                <w:lang w:eastAsia="zh-CN"/>
              </w:rPr>
            </w:pPr>
          </w:p>
        </w:tc>
        <w:tc>
          <w:tcPr>
            <w:tcW w:w="454" w:type="dxa"/>
          </w:tcPr>
          <w:p w14:paraId="3E08CCA5"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729FBB9E" w14:textId="77777777" w:rsidR="009166E9" w:rsidRPr="00E9603C" w:rsidRDefault="009166E9">
            <w:pPr>
              <w:pStyle w:val="TAC"/>
              <w:rPr>
                <w:lang w:eastAsia="zh-CN"/>
              </w:rPr>
            </w:pPr>
          </w:p>
        </w:tc>
        <w:tc>
          <w:tcPr>
            <w:tcW w:w="454" w:type="dxa"/>
          </w:tcPr>
          <w:p w14:paraId="74ED88E4" w14:textId="77777777" w:rsidR="009166E9" w:rsidRPr="00E9603C" w:rsidRDefault="009166E9">
            <w:pPr>
              <w:pStyle w:val="TAC"/>
              <w:rPr>
                <w:lang w:eastAsia="zh-CN"/>
              </w:rPr>
            </w:pPr>
          </w:p>
        </w:tc>
        <w:tc>
          <w:tcPr>
            <w:tcW w:w="454" w:type="dxa"/>
          </w:tcPr>
          <w:p w14:paraId="57A993A1" w14:textId="77777777" w:rsidR="009166E9" w:rsidRPr="00E9603C" w:rsidRDefault="009166E9">
            <w:pPr>
              <w:pStyle w:val="TAC"/>
              <w:rPr>
                <w:lang w:eastAsia="zh-CN"/>
              </w:rPr>
            </w:pPr>
          </w:p>
        </w:tc>
        <w:tc>
          <w:tcPr>
            <w:tcW w:w="454" w:type="dxa"/>
          </w:tcPr>
          <w:p w14:paraId="1F916A9F" w14:textId="77777777" w:rsidR="009166E9" w:rsidRPr="00E9603C" w:rsidRDefault="009166E9">
            <w:pPr>
              <w:pStyle w:val="TAC"/>
              <w:rPr>
                <w:lang w:eastAsia="zh-CN"/>
              </w:rPr>
            </w:pPr>
          </w:p>
        </w:tc>
        <w:tc>
          <w:tcPr>
            <w:tcW w:w="454" w:type="dxa"/>
          </w:tcPr>
          <w:p w14:paraId="28B41527" w14:textId="77777777" w:rsidR="009166E9" w:rsidRPr="00E9603C" w:rsidRDefault="009166E9">
            <w:pPr>
              <w:pStyle w:val="TAC"/>
              <w:rPr>
                <w:lang w:eastAsia="zh-CN"/>
              </w:rPr>
            </w:pPr>
          </w:p>
        </w:tc>
        <w:tc>
          <w:tcPr>
            <w:tcW w:w="454" w:type="dxa"/>
          </w:tcPr>
          <w:p w14:paraId="1F9C4646" w14:textId="77777777" w:rsidR="009166E9" w:rsidRPr="00E9603C" w:rsidRDefault="009166E9">
            <w:pPr>
              <w:pStyle w:val="TAC"/>
              <w:rPr>
                <w:lang w:eastAsia="zh-CN"/>
              </w:rPr>
            </w:pPr>
          </w:p>
        </w:tc>
        <w:tc>
          <w:tcPr>
            <w:tcW w:w="454" w:type="dxa"/>
          </w:tcPr>
          <w:p w14:paraId="49409B62" w14:textId="77777777" w:rsidR="009166E9" w:rsidRPr="00E9603C" w:rsidRDefault="009166E9">
            <w:pPr>
              <w:pStyle w:val="TAC"/>
              <w:rPr>
                <w:lang w:eastAsia="zh-CN"/>
              </w:rPr>
            </w:pPr>
          </w:p>
        </w:tc>
        <w:tc>
          <w:tcPr>
            <w:tcW w:w="454" w:type="dxa"/>
          </w:tcPr>
          <w:p w14:paraId="4E95E208" w14:textId="77777777" w:rsidR="009166E9" w:rsidRPr="00E9603C" w:rsidRDefault="009166E9">
            <w:pPr>
              <w:pStyle w:val="TAC"/>
              <w:rPr>
                <w:lang w:eastAsia="zh-CN"/>
              </w:rPr>
            </w:pPr>
          </w:p>
        </w:tc>
        <w:tc>
          <w:tcPr>
            <w:tcW w:w="454" w:type="dxa"/>
          </w:tcPr>
          <w:p w14:paraId="670D282B" w14:textId="77777777" w:rsidR="009166E9" w:rsidRPr="00E9603C" w:rsidRDefault="009166E9">
            <w:pPr>
              <w:pStyle w:val="TAC"/>
              <w:rPr>
                <w:lang w:eastAsia="zh-CN"/>
              </w:rPr>
            </w:pPr>
          </w:p>
        </w:tc>
        <w:tc>
          <w:tcPr>
            <w:tcW w:w="454" w:type="dxa"/>
          </w:tcPr>
          <w:p w14:paraId="7ECADC99" w14:textId="77777777" w:rsidR="009166E9" w:rsidRPr="00E9603C" w:rsidRDefault="009166E9">
            <w:pPr>
              <w:pStyle w:val="TAC"/>
              <w:rPr>
                <w:lang w:eastAsia="zh-CN"/>
              </w:rPr>
            </w:pPr>
          </w:p>
        </w:tc>
      </w:tr>
      <w:tr w:rsidR="009166E9" w:rsidRPr="00E9603C" w14:paraId="3B70D04F" w14:textId="77777777">
        <w:trPr>
          <w:cantSplit/>
          <w:trHeight w:val="191"/>
        </w:trPr>
        <w:tc>
          <w:tcPr>
            <w:tcW w:w="1215" w:type="dxa"/>
            <w:vAlign w:val="center"/>
          </w:tcPr>
          <w:p w14:paraId="41CB292F" w14:textId="77777777" w:rsidR="009166E9" w:rsidRPr="00E9603C" w:rsidRDefault="009166E9">
            <w:pPr>
              <w:pStyle w:val="TAC"/>
              <w:rPr>
                <w:rFonts w:eastAsia="SimSun"/>
                <w:lang w:eastAsia="zh-CN"/>
              </w:rPr>
            </w:pPr>
            <w:r w:rsidRPr="00E9603C">
              <w:rPr>
                <w:rFonts w:eastAsia="SimSun"/>
                <w:lang w:eastAsia="zh-CN"/>
              </w:rPr>
              <w:t>72</w:t>
            </w:r>
          </w:p>
        </w:tc>
        <w:tc>
          <w:tcPr>
            <w:tcW w:w="284" w:type="dxa"/>
            <w:vAlign w:val="center"/>
          </w:tcPr>
          <w:p w14:paraId="29F7C5A5" w14:textId="77777777" w:rsidR="009166E9" w:rsidRPr="00E9603C" w:rsidRDefault="009166E9">
            <w:pPr>
              <w:pStyle w:val="TAC"/>
              <w:rPr>
                <w:lang w:eastAsia="zh-CN"/>
              </w:rPr>
            </w:pPr>
          </w:p>
        </w:tc>
        <w:tc>
          <w:tcPr>
            <w:tcW w:w="284" w:type="dxa"/>
            <w:vAlign w:val="center"/>
          </w:tcPr>
          <w:p w14:paraId="21660F0E" w14:textId="77777777" w:rsidR="009166E9" w:rsidRPr="00E9603C" w:rsidRDefault="009166E9">
            <w:pPr>
              <w:pStyle w:val="TAC"/>
              <w:rPr>
                <w:lang w:eastAsia="zh-CN"/>
              </w:rPr>
            </w:pPr>
          </w:p>
        </w:tc>
        <w:tc>
          <w:tcPr>
            <w:tcW w:w="284" w:type="dxa"/>
            <w:vAlign w:val="center"/>
          </w:tcPr>
          <w:p w14:paraId="635C43D5" w14:textId="77777777" w:rsidR="009166E9" w:rsidRPr="00E9603C" w:rsidRDefault="009166E9">
            <w:pPr>
              <w:pStyle w:val="TAC"/>
              <w:rPr>
                <w:lang w:eastAsia="zh-CN"/>
              </w:rPr>
            </w:pPr>
          </w:p>
        </w:tc>
        <w:tc>
          <w:tcPr>
            <w:tcW w:w="284" w:type="dxa"/>
          </w:tcPr>
          <w:p w14:paraId="65A3219C" w14:textId="77777777" w:rsidR="009166E9" w:rsidRPr="00E9603C" w:rsidRDefault="009166E9">
            <w:pPr>
              <w:pStyle w:val="TAC"/>
              <w:rPr>
                <w:lang w:eastAsia="zh-CN"/>
              </w:rPr>
            </w:pPr>
          </w:p>
        </w:tc>
        <w:tc>
          <w:tcPr>
            <w:tcW w:w="284" w:type="dxa"/>
          </w:tcPr>
          <w:p w14:paraId="3E4D58B4" w14:textId="77777777" w:rsidR="009166E9" w:rsidRPr="00E9603C" w:rsidRDefault="009166E9">
            <w:pPr>
              <w:pStyle w:val="TAC"/>
              <w:rPr>
                <w:lang w:eastAsia="zh-CN"/>
              </w:rPr>
            </w:pPr>
          </w:p>
        </w:tc>
        <w:tc>
          <w:tcPr>
            <w:tcW w:w="284" w:type="dxa"/>
          </w:tcPr>
          <w:p w14:paraId="3850D4F9" w14:textId="77777777" w:rsidR="009166E9" w:rsidRPr="00E9603C" w:rsidRDefault="009166E9">
            <w:pPr>
              <w:pStyle w:val="TAC"/>
              <w:rPr>
                <w:lang w:eastAsia="zh-CN"/>
              </w:rPr>
            </w:pPr>
          </w:p>
        </w:tc>
        <w:tc>
          <w:tcPr>
            <w:tcW w:w="284" w:type="dxa"/>
          </w:tcPr>
          <w:p w14:paraId="1007174C" w14:textId="77777777" w:rsidR="009166E9" w:rsidRPr="00E9603C" w:rsidRDefault="009166E9">
            <w:pPr>
              <w:pStyle w:val="TAC"/>
              <w:rPr>
                <w:lang w:eastAsia="zh-CN"/>
              </w:rPr>
            </w:pPr>
          </w:p>
        </w:tc>
        <w:tc>
          <w:tcPr>
            <w:tcW w:w="284" w:type="dxa"/>
          </w:tcPr>
          <w:p w14:paraId="7B1572FB" w14:textId="77777777" w:rsidR="009166E9" w:rsidRPr="00E9603C" w:rsidRDefault="009166E9">
            <w:pPr>
              <w:pStyle w:val="TAC"/>
              <w:rPr>
                <w:lang w:eastAsia="zh-CN"/>
              </w:rPr>
            </w:pPr>
          </w:p>
        </w:tc>
        <w:tc>
          <w:tcPr>
            <w:tcW w:w="284" w:type="dxa"/>
          </w:tcPr>
          <w:p w14:paraId="00E9061E" w14:textId="77777777" w:rsidR="009166E9" w:rsidRPr="00E9603C" w:rsidRDefault="009166E9">
            <w:pPr>
              <w:pStyle w:val="TAC"/>
              <w:rPr>
                <w:lang w:eastAsia="zh-CN"/>
              </w:rPr>
            </w:pPr>
          </w:p>
        </w:tc>
        <w:tc>
          <w:tcPr>
            <w:tcW w:w="454" w:type="dxa"/>
          </w:tcPr>
          <w:p w14:paraId="069C54FD" w14:textId="77777777" w:rsidR="009166E9" w:rsidRPr="00E9603C" w:rsidRDefault="009166E9">
            <w:pPr>
              <w:pStyle w:val="TAC"/>
              <w:rPr>
                <w:lang w:eastAsia="zh-CN"/>
              </w:rPr>
            </w:pPr>
          </w:p>
        </w:tc>
        <w:tc>
          <w:tcPr>
            <w:tcW w:w="454" w:type="dxa"/>
          </w:tcPr>
          <w:p w14:paraId="36752835"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4794445D" w14:textId="77777777" w:rsidR="009166E9" w:rsidRPr="00E9603C" w:rsidRDefault="009166E9">
            <w:pPr>
              <w:pStyle w:val="TAC"/>
              <w:rPr>
                <w:lang w:eastAsia="zh-CN"/>
              </w:rPr>
            </w:pPr>
          </w:p>
        </w:tc>
        <w:tc>
          <w:tcPr>
            <w:tcW w:w="454" w:type="dxa"/>
          </w:tcPr>
          <w:p w14:paraId="1E0F8CD6" w14:textId="77777777" w:rsidR="009166E9" w:rsidRPr="00E9603C" w:rsidRDefault="009166E9">
            <w:pPr>
              <w:pStyle w:val="TAC"/>
              <w:rPr>
                <w:lang w:eastAsia="zh-CN"/>
              </w:rPr>
            </w:pPr>
          </w:p>
        </w:tc>
        <w:tc>
          <w:tcPr>
            <w:tcW w:w="454" w:type="dxa"/>
          </w:tcPr>
          <w:p w14:paraId="559ABA8B" w14:textId="77777777" w:rsidR="009166E9" w:rsidRPr="00E9603C" w:rsidRDefault="009166E9">
            <w:pPr>
              <w:pStyle w:val="TAC"/>
              <w:rPr>
                <w:lang w:eastAsia="zh-CN"/>
              </w:rPr>
            </w:pPr>
          </w:p>
        </w:tc>
        <w:tc>
          <w:tcPr>
            <w:tcW w:w="454" w:type="dxa"/>
          </w:tcPr>
          <w:p w14:paraId="2BF3474E" w14:textId="77777777" w:rsidR="009166E9" w:rsidRPr="00E9603C" w:rsidRDefault="009166E9">
            <w:pPr>
              <w:pStyle w:val="TAC"/>
              <w:rPr>
                <w:lang w:eastAsia="zh-CN"/>
              </w:rPr>
            </w:pPr>
          </w:p>
        </w:tc>
        <w:tc>
          <w:tcPr>
            <w:tcW w:w="454" w:type="dxa"/>
          </w:tcPr>
          <w:p w14:paraId="2F0348E3" w14:textId="77777777" w:rsidR="009166E9" w:rsidRPr="00E9603C" w:rsidRDefault="009166E9">
            <w:pPr>
              <w:pStyle w:val="TAC"/>
              <w:rPr>
                <w:lang w:eastAsia="zh-CN"/>
              </w:rPr>
            </w:pPr>
          </w:p>
        </w:tc>
        <w:tc>
          <w:tcPr>
            <w:tcW w:w="454" w:type="dxa"/>
          </w:tcPr>
          <w:p w14:paraId="2C10063B" w14:textId="77777777" w:rsidR="009166E9" w:rsidRPr="00E9603C" w:rsidRDefault="009166E9">
            <w:pPr>
              <w:pStyle w:val="TAC"/>
              <w:rPr>
                <w:lang w:eastAsia="zh-CN"/>
              </w:rPr>
            </w:pPr>
          </w:p>
        </w:tc>
        <w:tc>
          <w:tcPr>
            <w:tcW w:w="454" w:type="dxa"/>
          </w:tcPr>
          <w:p w14:paraId="7DCBD022" w14:textId="77777777" w:rsidR="009166E9" w:rsidRPr="00E9603C" w:rsidRDefault="009166E9">
            <w:pPr>
              <w:pStyle w:val="TAC"/>
              <w:rPr>
                <w:lang w:eastAsia="zh-CN"/>
              </w:rPr>
            </w:pPr>
          </w:p>
        </w:tc>
        <w:tc>
          <w:tcPr>
            <w:tcW w:w="454" w:type="dxa"/>
          </w:tcPr>
          <w:p w14:paraId="0EFCAC3B" w14:textId="77777777" w:rsidR="009166E9" w:rsidRPr="00E9603C" w:rsidRDefault="009166E9">
            <w:pPr>
              <w:pStyle w:val="TAC"/>
              <w:rPr>
                <w:lang w:eastAsia="zh-CN"/>
              </w:rPr>
            </w:pPr>
          </w:p>
        </w:tc>
        <w:tc>
          <w:tcPr>
            <w:tcW w:w="454" w:type="dxa"/>
          </w:tcPr>
          <w:p w14:paraId="0E67FAED" w14:textId="77777777" w:rsidR="009166E9" w:rsidRPr="00E9603C" w:rsidRDefault="009166E9">
            <w:pPr>
              <w:pStyle w:val="TAC"/>
              <w:rPr>
                <w:lang w:eastAsia="zh-CN"/>
              </w:rPr>
            </w:pPr>
          </w:p>
        </w:tc>
        <w:tc>
          <w:tcPr>
            <w:tcW w:w="454" w:type="dxa"/>
          </w:tcPr>
          <w:p w14:paraId="4611FF02" w14:textId="77777777" w:rsidR="009166E9" w:rsidRPr="00E9603C" w:rsidRDefault="009166E9">
            <w:pPr>
              <w:pStyle w:val="TAC"/>
              <w:rPr>
                <w:lang w:eastAsia="zh-CN"/>
              </w:rPr>
            </w:pPr>
          </w:p>
        </w:tc>
      </w:tr>
      <w:tr w:rsidR="009166E9" w:rsidRPr="00E9603C" w14:paraId="65138E7D" w14:textId="77777777">
        <w:trPr>
          <w:cantSplit/>
          <w:trHeight w:val="191"/>
        </w:trPr>
        <w:tc>
          <w:tcPr>
            <w:tcW w:w="1215" w:type="dxa"/>
            <w:vAlign w:val="center"/>
          </w:tcPr>
          <w:p w14:paraId="71F445B5" w14:textId="77777777" w:rsidR="009166E9" w:rsidRPr="00E9603C" w:rsidRDefault="009166E9">
            <w:pPr>
              <w:pStyle w:val="TAC"/>
              <w:rPr>
                <w:rFonts w:eastAsia="SimSun"/>
                <w:lang w:eastAsia="zh-CN"/>
              </w:rPr>
            </w:pPr>
            <w:r w:rsidRPr="00E9603C">
              <w:rPr>
                <w:rFonts w:eastAsia="SimSun"/>
                <w:lang w:eastAsia="zh-CN"/>
              </w:rPr>
              <w:t>73</w:t>
            </w:r>
          </w:p>
        </w:tc>
        <w:tc>
          <w:tcPr>
            <w:tcW w:w="284" w:type="dxa"/>
            <w:vAlign w:val="center"/>
          </w:tcPr>
          <w:p w14:paraId="432316E2" w14:textId="77777777" w:rsidR="009166E9" w:rsidRPr="00E9603C" w:rsidRDefault="009166E9">
            <w:pPr>
              <w:pStyle w:val="TAC"/>
              <w:rPr>
                <w:lang w:eastAsia="zh-CN"/>
              </w:rPr>
            </w:pPr>
          </w:p>
        </w:tc>
        <w:tc>
          <w:tcPr>
            <w:tcW w:w="284" w:type="dxa"/>
            <w:vAlign w:val="center"/>
          </w:tcPr>
          <w:p w14:paraId="3431A5C2" w14:textId="77777777" w:rsidR="009166E9" w:rsidRPr="00E9603C" w:rsidRDefault="009166E9">
            <w:pPr>
              <w:pStyle w:val="TAC"/>
              <w:rPr>
                <w:lang w:eastAsia="zh-CN"/>
              </w:rPr>
            </w:pPr>
          </w:p>
        </w:tc>
        <w:tc>
          <w:tcPr>
            <w:tcW w:w="284" w:type="dxa"/>
            <w:vAlign w:val="center"/>
          </w:tcPr>
          <w:p w14:paraId="6FB0CC28" w14:textId="77777777" w:rsidR="009166E9" w:rsidRPr="00E9603C" w:rsidRDefault="009166E9">
            <w:pPr>
              <w:pStyle w:val="TAC"/>
              <w:rPr>
                <w:lang w:eastAsia="zh-CN"/>
              </w:rPr>
            </w:pPr>
          </w:p>
        </w:tc>
        <w:tc>
          <w:tcPr>
            <w:tcW w:w="284" w:type="dxa"/>
          </w:tcPr>
          <w:p w14:paraId="6C94FBB6" w14:textId="77777777" w:rsidR="009166E9" w:rsidRPr="00E9603C" w:rsidRDefault="009166E9">
            <w:pPr>
              <w:pStyle w:val="TAC"/>
              <w:rPr>
                <w:lang w:eastAsia="zh-CN"/>
              </w:rPr>
            </w:pPr>
          </w:p>
        </w:tc>
        <w:tc>
          <w:tcPr>
            <w:tcW w:w="284" w:type="dxa"/>
          </w:tcPr>
          <w:p w14:paraId="2A896596" w14:textId="77777777" w:rsidR="009166E9" w:rsidRPr="00E9603C" w:rsidRDefault="009166E9">
            <w:pPr>
              <w:pStyle w:val="TAC"/>
              <w:rPr>
                <w:lang w:eastAsia="zh-CN"/>
              </w:rPr>
            </w:pPr>
          </w:p>
        </w:tc>
        <w:tc>
          <w:tcPr>
            <w:tcW w:w="284" w:type="dxa"/>
          </w:tcPr>
          <w:p w14:paraId="740AF7B1" w14:textId="77777777" w:rsidR="009166E9" w:rsidRPr="00E9603C" w:rsidRDefault="009166E9">
            <w:pPr>
              <w:pStyle w:val="TAC"/>
              <w:rPr>
                <w:lang w:eastAsia="zh-CN"/>
              </w:rPr>
            </w:pPr>
          </w:p>
        </w:tc>
        <w:tc>
          <w:tcPr>
            <w:tcW w:w="284" w:type="dxa"/>
          </w:tcPr>
          <w:p w14:paraId="63CD3716" w14:textId="77777777" w:rsidR="009166E9" w:rsidRPr="00E9603C" w:rsidRDefault="009166E9">
            <w:pPr>
              <w:pStyle w:val="TAC"/>
              <w:rPr>
                <w:lang w:eastAsia="zh-CN"/>
              </w:rPr>
            </w:pPr>
          </w:p>
        </w:tc>
        <w:tc>
          <w:tcPr>
            <w:tcW w:w="284" w:type="dxa"/>
          </w:tcPr>
          <w:p w14:paraId="52C73583" w14:textId="77777777" w:rsidR="009166E9" w:rsidRPr="00E9603C" w:rsidRDefault="009166E9">
            <w:pPr>
              <w:pStyle w:val="TAC"/>
              <w:rPr>
                <w:lang w:eastAsia="zh-CN"/>
              </w:rPr>
            </w:pPr>
          </w:p>
        </w:tc>
        <w:tc>
          <w:tcPr>
            <w:tcW w:w="284" w:type="dxa"/>
          </w:tcPr>
          <w:p w14:paraId="3F5CB95B" w14:textId="77777777" w:rsidR="009166E9" w:rsidRPr="00E9603C" w:rsidRDefault="009166E9">
            <w:pPr>
              <w:pStyle w:val="TAC"/>
              <w:rPr>
                <w:lang w:eastAsia="zh-CN"/>
              </w:rPr>
            </w:pPr>
          </w:p>
        </w:tc>
        <w:tc>
          <w:tcPr>
            <w:tcW w:w="454" w:type="dxa"/>
          </w:tcPr>
          <w:p w14:paraId="633FBEEF" w14:textId="77777777" w:rsidR="009166E9" w:rsidRPr="00E9603C" w:rsidRDefault="009166E9">
            <w:pPr>
              <w:pStyle w:val="TAC"/>
              <w:rPr>
                <w:lang w:eastAsia="zh-CN"/>
              </w:rPr>
            </w:pPr>
          </w:p>
        </w:tc>
        <w:tc>
          <w:tcPr>
            <w:tcW w:w="454" w:type="dxa"/>
          </w:tcPr>
          <w:p w14:paraId="1F8CBFBA" w14:textId="77777777" w:rsidR="009166E9" w:rsidRPr="00E9603C" w:rsidRDefault="009166E9">
            <w:pPr>
              <w:pStyle w:val="TAC"/>
              <w:rPr>
                <w:lang w:eastAsia="zh-CN"/>
              </w:rPr>
            </w:pPr>
          </w:p>
        </w:tc>
        <w:tc>
          <w:tcPr>
            <w:tcW w:w="454" w:type="dxa"/>
          </w:tcPr>
          <w:p w14:paraId="75A4016F" w14:textId="77777777" w:rsidR="009166E9" w:rsidRPr="00E9603C" w:rsidRDefault="009166E9">
            <w:pPr>
              <w:pStyle w:val="TAC"/>
              <w:rPr>
                <w:lang w:eastAsia="zh-CN"/>
              </w:rPr>
            </w:pPr>
          </w:p>
        </w:tc>
        <w:tc>
          <w:tcPr>
            <w:tcW w:w="454" w:type="dxa"/>
          </w:tcPr>
          <w:p w14:paraId="2FD7E860"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08FA77D4" w14:textId="77777777" w:rsidR="009166E9" w:rsidRPr="00E9603C" w:rsidRDefault="009166E9">
            <w:pPr>
              <w:pStyle w:val="TAC"/>
              <w:rPr>
                <w:lang w:eastAsia="zh-CN"/>
              </w:rPr>
            </w:pPr>
          </w:p>
        </w:tc>
        <w:tc>
          <w:tcPr>
            <w:tcW w:w="454" w:type="dxa"/>
          </w:tcPr>
          <w:p w14:paraId="0BD3C866" w14:textId="77777777" w:rsidR="009166E9" w:rsidRPr="00E9603C" w:rsidRDefault="009166E9">
            <w:pPr>
              <w:pStyle w:val="TAC"/>
              <w:rPr>
                <w:lang w:eastAsia="zh-CN"/>
              </w:rPr>
            </w:pPr>
          </w:p>
        </w:tc>
        <w:tc>
          <w:tcPr>
            <w:tcW w:w="454" w:type="dxa"/>
          </w:tcPr>
          <w:p w14:paraId="56BBB65D" w14:textId="77777777" w:rsidR="009166E9" w:rsidRPr="00E9603C" w:rsidRDefault="009166E9">
            <w:pPr>
              <w:pStyle w:val="TAC"/>
              <w:rPr>
                <w:lang w:eastAsia="zh-CN"/>
              </w:rPr>
            </w:pPr>
          </w:p>
        </w:tc>
        <w:tc>
          <w:tcPr>
            <w:tcW w:w="454" w:type="dxa"/>
          </w:tcPr>
          <w:p w14:paraId="7A4FE84C" w14:textId="77777777" w:rsidR="009166E9" w:rsidRPr="00E9603C" w:rsidRDefault="009166E9">
            <w:pPr>
              <w:pStyle w:val="TAC"/>
              <w:rPr>
                <w:lang w:eastAsia="zh-CN"/>
              </w:rPr>
            </w:pPr>
          </w:p>
        </w:tc>
        <w:tc>
          <w:tcPr>
            <w:tcW w:w="454" w:type="dxa"/>
          </w:tcPr>
          <w:p w14:paraId="668F95A2" w14:textId="77777777" w:rsidR="009166E9" w:rsidRPr="00E9603C" w:rsidRDefault="009166E9">
            <w:pPr>
              <w:pStyle w:val="TAC"/>
              <w:rPr>
                <w:lang w:eastAsia="zh-CN"/>
              </w:rPr>
            </w:pPr>
            <w:r w:rsidRPr="00E9603C">
              <w:rPr>
                <w:rFonts w:eastAsia="SimSun"/>
                <w:lang w:eastAsia="zh-CN"/>
              </w:rPr>
              <w:t>X</w:t>
            </w:r>
          </w:p>
        </w:tc>
        <w:tc>
          <w:tcPr>
            <w:tcW w:w="454" w:type="dxa"/>
          </w:tcPr>
          <w:p w14:paraId="2D6C4297" w14:textId="77777777" w:rsidR="009166E9" w:rsidRPr="00E9603C" w:rsidRDefault="009166E9">
            <w:pPr>
              <w:pStyle w:val="TAC"/>
              <w:rPr>
                <w:lang w:eastAsia="zh-CN"/>
              </w:rPr>
            </w:pPr>
          </w:p>
        </w:tc>
        <w:tc>
          <w:tcPr>
            <w:tcW w:w="454" w:type="dxa"/>
          </w:tcPr>
          <w:p w14:paraId="2D43736C" w14:textId="77777777" w:rsidR="009166E9" w:rsidRPr="00E9603C" w:rsidRDefault="009166E9">
            <w:pPr>
              <w:pStyle w:val="TAC"/>
              <w:rPr>
                <w:lang w:eastAsia="zh-CN"/>
              </w:rPr>
            </w:pPr>
          </w:p>
        </w:tc>
        <w:tc>
          <w:tcPr>
            <w:tcW w:w="454" w:type="dxa"/>
          </w:tcPr>
          <w:p w14:paraId="0FAFC48A" w14:textId="77777777" w:rsidR="009166E9" w:rsidRPr="00E9603C" w:rsidRDefault="009166E9">
            <w:pPr>
              <w:pStyle w:val="TAC"/>
              <w:rPr>
                <w:lang w:eastAsia="zh-CN"/>
              </w:rPr>
            </w:pPr>
          </w:p>
        </w:tc>
      </w:tr>
      <w:tr w:rsidR="009166E9" w:rsidRPr="00E9603C" w14:paraId="712F49FE" w14:textId="77777777">
        <w:trPr>
          <w:cantSplit/>
          <w:trHeight w:val="191"/>
        </w:trPr>
        <w:tc>
          <w:tcPr>
            <w:tcW w:w="1215" w:type="dxa"/>
            <w:vAlign w:val="center"/>
          </w:tcPr>
          <w:p w14:paraId="3A4E3FA1" w14:textId="77777777" w:rsidR="009166E9" w:rsidRPr="00E9603C" w:rsidRDefault="009166E9">
            <w:pPr>
              <w:pStyle w:val="TAC"/>
              <w:rPr>
                <w:rFonts w:eastAsia="SimSun"/>
                <w:lang w:eastAsia="zh-CN"/>
              </w:rPr>
            </w:pPr>
            <w:r w:rsidRPr="00E9603C">
              <w:rPr>
                <w:rFonts w:eastAsia="SimSun"/>
                <w:lang w:eastAsia="zh-CN"/>
              </w:rPr>
              <w:t>74</w:t>
            </w:r>
          </w:p>
        </w:tc>
        <w:tc>
          <w:tcPr>
            <w:tcW w:w="284" w:type="dxa"/>
            <w:vAlign w:val="center"/>
          </w:tcPr>
          <w:p w14:paraId="66EBE4BE" w14:textId="77777777" w:rsidR="009166E9" w:rsidRPr="00E9603C" w:rsidRDefault="009166E9">
            <w:pPr>
              <w:pStyle w:val="TAC"/>
              <w:rPr>
                <w:lang w:eastAsia="zh-CN"/>
              </w:rPr>
            </w:pPr>
          </w:p>
        </w:tc>
        <w:tc>
          <w:tcPr>
            <w:tcW w:w="284" w:type="dxa"/>
            <w:vAlign w:val="center"/>
          </w:tcPr>
          <w:p w14:paraId="02B34463" w14:textId="77777777" w:rsidR="009166E9" w:rsidRPr="00E9603C" w:rsidRDefault="009166E9">
            <w:pPr>
              <w:pStyle w:val="TAC"/>
              <w:rPr>
                <w:lang w:eastAsia="zh-CN"/>
              </w:rPr>
            </w:pPr>
          </w:p>
        </w:tc>
        <w:tc>
          <w:tcPr>
            <w:tcW w:w="284" w:type="dxa"/>
            <w:vAlign w:val="center"/>
          </w:tcPr>
          <w:p w14:paraId="32534B01" w14:textId="77777777" w:rsidR="009166E9" w:rsidRPr="00E9603C" w:rsidRDefault="009166E9">
            <w:pPr>
              <w:pStyle w:val="TAC"/>
              <w:rPr>
                <w:lang w:eastAsia="zh-CN"/>
              </w:rPr>
            </w:pPr>
          </w:p>
        </w:tc>
        <w:tc>
          <w:tcPr>
            <w:tcW w:w="284" w:type="dxa"/>
          </w:tcPr>
          <w:p w14:paraId="40713251" w14:textId="77777777" w:rsidR="009166E9" w:rsidRPr="00E9603C" w:rsidRDefault="009166E9">
            <w:pPr>
              <w:pStyle w:val="TAC"/>
              <w:rPr>
                <w:lang w:eastAsia="zh-CN"/>
              </w:rPr>
            </w:pPr>
          </w:p>
        </w:tc>
        <w:tc>
          <w:tcPr>
            <w:tcW w:w="284" w:type="dxa"/>
          </w:tcPr>
          <w:p w14:paraId="51A42CCF" w14:textId="77777777" w:rsidR="009166E9" w:rsidRPr="00E9603C" w:rsidRDefault="009166E9">
            <w:pPr>
              <w:pStyle w:val="TAC"/>
              <w:rPr>
                <w:lang w:eastAsia="zh-CN"/>
              </w:rPr>
            </w:pPr>
          </w:p>
        </w:tc>
        <w:tc>
          <w:tcPr>
            <w:tcW w:w="284" w:type="dxa"/>
          </w:tcPr>
          <w:p w14:paraId="2257E3CF" w14:textId="77777777" w:rsidR="009166E9" w:rsidRPr="00E9603C" w:rsidRDefault="009166E9">
            <w:pPr>
              <w:pStyle w:val="TAC"/>
              <w:rPr>
                <w:lang w:eastAsia="zh-CN"/>
              </w:rPr>
            </w:pPr>
          </w:p>
        </w:tc>
        <w:tc>
          <w:tcPr>
            <w:tcW w:w="284" w:type="dxa"/>
          </w:tcPr>
          <w:p w14:paraId="20CB312D" w14:textId="77777777" w:rsidR="009166E9" w:rsidRPr="00E9603C" w:rsidRDefault="009166E9">
            <w:pPr>
              <w:pStyle w:val="TAC"/>
              <w:rPr>
                <w:lang w:eastAsia="zh-CN"/>
              </w:rPr>
            </w:pPr>
          </w:p>
        </w:tc>
        <w:tc>
          <w:tcPr>
            <w:tcW w:w="284" w:type="dxa"/>
          </w:tcPr>
          <w:p w14:paraId="2E2A4EEF" w14:textId="77777777" w:rsidR="009166E9" w:rsidRPr="00E9603C" w:rsidRDefault="009166E9">
            <w:pPr>
              <w:pStyle w:val="TAC"/>
              <w:rPr>
                <w:lang w:eastAsia="zh-CN"/>
              </w:rPr>
            </w:pPr>
          </w:p>
        </w:tc>
        <w:tc>
          <w:tcPr>
            <w:tcW w:w="284" w:type="dxa"/>
          </w:tcPr>
          <w:p w14:paraId="2822FA85" w14:textId="77777777" w:rsidR="009166E9" w:rsidRPr="00E9603C" w:rsidRDefault="009166E9">
            <w:pPr>
              <w:pStyle w:val="TAC"/>
              <w:rPr>
                <w:lang w:eastAsia="zh-CN"/>
              </w:rPr>
            </w:pPr>
          </w:p>
        </w:tc>
        <w:tc>
          <w:tcPr>
            <w:tcW w:w="454" w:type="dxa"/>
          </w:tcPr>
          <w:p w14:paraId="60F19608" w14:textId="77777777" w:rsidR="009166E9" w:rsidRPr="00E9603C" w:rsidRDefault="009166E9">
            <w:pPr>
              <w:pStyle w:val="TAC"/>
              <w:rPr>
                <w:lang w:eastAsia="zh-CN"/>
              </w:rPr>
            </w:pPr>
          </w:p>
        </w:tc>
        <w:tc>
          <w:tcPr>
            <w:tcW w:w="454" w:type="dxa"/>
          </w:tcPr>
          <w:p w14:paraId="2F15A951" w14:textId="77777777" w:rsidR="009166E9" w:rsidRPr="00E9603C" w:rsidRDefault="009166E9">
            <w:pPr>
              <w:pStyle w:val="TAC"/>
              <w:rPr>
                <w:lang w:eastAsia="zh-CN"/>
              </w:rPr>
            </w:pPr>
          </w:p>
        </w:tc>
        <w:tc>
          <w:tcPr>
            <w:tcW w:w="454" w:type="dxa"/>
          </w:tcPr>
          <w:p w14:paraId="6D0D5E4B" w14:textId="77777777" w:rsidR="009166E9" w:rsidRPr="00E9603C" w:rsidRDefault="009166E9">
            <w:pPr>
              <w:pStyle w:val="TAC"/>
              <w:rPr>
                <w:lang w:eastAsia="zh-CN"/>
              </w:rPr>
            </w:pPr>
          </w:p>
        </w:tc>
        <w:tc>
          <w:tcPr>
            <w:tcW w:w="454" w:type="dxa"/>
          </w:tcPr>
          <w:p w14:paraId="34E7433B"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270AFC23" w14:textId="77777777" w:rsidR="009166E9" w:rsidRPr="00E9603C" w:rsidRDefault="009166E9">
            <w:pPr>
              <w:pStyle w:val="TAC"/>
              <w:rPr>
                <w:lang w:eastAsia="zh-CN"/>
              </w:rPr>
            </w:pPr>
          </w:p>
        </w:tc>
        <w:tc>
          <w:tcPr>
            <w:tcW w:w="454" w:type="dxa"/>
          </w:tcPr>
          <w:p w14:paraId="6B778C0D" w14:textId="77777777" w:rsidR="009166E9" w:rsidRPr="00E9603C" w:rsidRDefault="009166E9">
            <w:pPr>
              <w:pStyle w:val="TAC"/>
              <w:rPr>
                <w:lang w:eastAsia="zh-CN"/>
              </w:rPr>
            </w:pPr>
          </w:p>
        </w:tc>
        <w:tc>
          <w:tcPr>
            <w:tcW w:w="454" w:type="dxa"/>
          </w:tcPr>
          <w:p w14:paraId="6444B78C" w14:textId="77777777" w:rsidR="009166E9" w:rsidRPr="00E9603C" w:rsidRDefault="009166E9">
            <w:pPr>
              <w:pStyle w:val="TAC"/>
              <w:rPr>
                <w:lang w:eastAsia="zh-CN"/>
              </w:rPr>
            </w:pPr>
          </w:p>
        </w:tc>
        <w:tc>
          <w:tcPr>
            <w:tcW w:w="454" w:type="dxa"/>
          </w:tcPr>
          <w:p w14:paraId="3B425432" w14:textId="77777777" w:rsidR="009166E9" w:rsidRPr="00E9603C" w:rsidRDefault="009166E9">
            <w:pPr>
              <w:pStyle w:val="TAC"/>
              <w:rPr>
                <w:lang w:eastAsia="zh-CN"/>
              </w:rPr>
            </w:pPr>
          </w:p>
        </w:tc>
        <w:tc>
          <w:tcPr>
            <w:tcW w:w="454" w:type="dxa"/>
          </w:tcPr>
          <w:p w14:paraId="7AA4CFF0" w14:textId="77777777" w:rsidR="009166E9" w:rsidRPr="00E9603C" w:rsidRDefault="009166E9">
            <w:pPr>
              <w:pStyle w:val="TAC"/>
              <w:rPr>
                <w:lang w:eastAsia="zh-CN"/>
              </w:rPr>
            </w:pPr>
          </w:p>
        </w:tc>
        <w:tc>
          <w:tcPr>
            <w:tcW w:w="454" w:type="dxa"/>
          </w:tcPr>
          <w:p w14:paraId="1FCA18DC" w14:textId="77777777" w:rsidR="009166E9" w:rsidRPr="00E9603C" w:rsidRDefault="009166E9">
            <w:pPr>
              <w:pStyle w:val="TAC"/>
              <w:rPr>
                <w:lang w:eastAsia="zh-CN"/>
              </w:rPr>
            </w:pPr>
          </w:p>
        </w:tc>
        <w:tc>
          <w:tcPr>
            <w:tcW w:w="454" w:type="dxa"/>
          </w:tcPr>
          <w:p w14:paraId="27286E57" w14:textId="77777777" w:rsidR="009166E9" w:rsidRPr="00E9603C" w:rsidRDefault="009166E9">
            <w:pPr>
              <w:pStyle w:val="TAC"/>
              <w:rPr>
                <w:lang w:eastAsia="zh-CN"/>
              </w:rPr>
            </w:pPr>
          </w:p>
        </w:tc>
        <w:tc>
          <w:tcPr>
            <w:tcW w:w="454" w:type="dxa"/>
          </w:tcPr>
          <w:p w14:paraId="551DBED8" w14:textId="77777777" w:rsidR="009166E9" w:rsidRPr="00E9603C" w:rsidRDefault="009166E9">
            <w:pPr>
              <w:pStyle w:val="TAC"/>
              <w:rPr>
                <w:lang w:eastAsia="zh-CN"/>
              </w:rPr>
            </w:pPr>
          </w:p>
        </w:tc>
      </w:tr>
      <w:tr w:rsidR="009166E9" w:rsidRPr="00E9603C" w14:paraId="5890EDCC" w14:textId="77777777">
        <w:trPr>
          <w:cantSplit/>
          <w:trHeight w:val="191"/>
        </w:trPr>
        <w:tc>
          <w:tcPr>
            <w:tcW w:w="1215" w:type="dxa"/>
            <w:vAlign w:val="center"/>
          </w:tcPr>
          <w:p w14:paraId="3E369A32" w14:textId="77777777" w:rsidR="009166E9" w:rsidRPr="00E9603C" w:rsidRDefault="009166E9">
            <w:pPr>
              <w:pStyle w:val="TAC"/>
              <w:rPr>
                <w:rFonts w:eastAsia="SimSun"/>
                <w:lang w:eastAsia="zh-CN"/>
              </w:rPr>
            </w:pPr>
            <w:r w:rsidRPr="00E9603C">
              <w:rPr>
                <w:rFonts w:eastAsia="SimSun"/>
                <w:lang w:eastAsia="zh-CN"/>
              </w:rPr>
              <w:t>75</w:t>
            </w:r>
          </w:p>
        </w:tc>
        <w:tc>
          <w:tcPr>
            <w:tcW w:w="284" w:type="dxa"/>
            <w:vAlign w:val="center"/>
          </w:tcPr>
          <w:p w14:paraId="4FC652FE" w14:textId="77777777" w:rsidR="009166E9" w:rsidRPr="00E9603C" w:rsidRDefault="009166E9">
            <w:pPr>
              <w:pStyle w:val="TAC"/>
              <w:rPr>
                <w:lang w:eastAsia="zh-CN"/>
              </w:rPr>
            </w:pPr>
          </w:p>
        </w:tc>
        <w:tc>
          <w:tcPr>
            <w:tcW w:w="284" w:type="dxa"/>
            <w:vAlign w:val="center"/>
          </w:tcPr>
          <w:p w14:paraId="066ACA85" w14:textId="77777777" w:rsidR="009166E9" w:rsidRPr="00E9603C" w:rsidRDefault="009166E9">
            <w:pPr>
              <w:pStyle w:val="TAC"/>
              <w:rPr>
                <w:lang w:eastAsia="zh-CN"/>
              </w:rPr>
            </w:pPr>
          </w:p>
        </w:tc>
        <w:tc>
          <w:tcPr>
            <w:tcW w:w="284" w:type="dxa"/>
            <w:vAlign w:val="center"/>
          </w:tcPr>
          <w:p w14:paraId="49E8078A" w14:textId="77777777" w:rsidR="009166E9" w:rsidRPr="00E9603C" w:rsidRDefault="009166E9">
            <w:pPr>
              <w:pStyle w:val="TAC"/>
              <w:rPr>
                <w:lang w:eastAsia="zh-CN"/>
              </w:rPr>
            </w:pPr>
          </w:p>
        </w:tc>
        <w:tc>
          <w:tcPr>
            <w:tcW w:w="284" w:type="dxa"/>
          </w:tcPr>
          <w:p w14:paraId="65760DF3" w14:textId="77777777" w:rsidR="009166E9" w:rsidRPr="00E9603C" w:rsidRDefault="009166E9">
            <w:pPr>
              <w:pStyle w:val="TAC"/>
              <w:rPr>
                <w:lang w:eastAsia="zh-CN"/>
              </w:rPr>
            </w:pPr>
          </w:p>
        </w:tc>
        <w:tc>
          <w:tcPr>
            <w:tcW w:w="284" w:type="dxa"/>
          </w:tcPr>
          <w:p w14:paraId="7D0214CA" w14:textId="77777777" w:rsidR="009166E9" w:rsidRPr="00E9603C" w:rsidRDefault="009166E9">
            <w:pPr>
              <w:pStyle w:val="TAC"/>
              <w:rPr>
                <w:lang w:eastAsia="zh-CN"/>
              </w:rPr>
            </w:pPr>
          </w:p>
        </w:tc>
        <w:tc>
          <w:tcPr>
            <w:tcW w:w="284" w:type="dxa"/>
          </w:tcPr>
          <w:p w14:paraId="53E490B4" w14:textId="77777777" w:rsidR="009166E9" w:rsidRPr="00E9603C" w:rsidRDefault="009166E9">
            <w:pPr>
              <w:pStyle w:val="TAC"/>
              <w:rPr>
                <w:lang w:eastAsia="zh-CN"/>
              </w:rPr>
            </w:pPr>
          </w:p>
        </w:tc>
        <w:tc>
          <w:tcPr>
            <w:tcW w:w="284" w:type="dxa"/>
          </w:tcPr>
          <w:p w14:paraId="02902508" w14:textId="77777777" w:rsidR="009166E9" w:rsidRPr="00E9603C" w:rsidRDefault="009166E9">
            <w:pPr>
              <w:pStyle w:val="TAC"/>
              <w:rPr>
                <w:lang w:eastAsia="zh-CN"/>
              </w:rPr>
            </w:pPr>
          </w:p>
        </w:tc>
        <w:tc>
          <w:tcPr>
            <w:tcW w:w="284" w:type="dxa"/>
          </w:tcPr>
          <w:p w14:paraId="6EE95D00" w14:textId="77777777" w:rsidR="009166E9" w:rsidRPr="00E9603C" w:rsidRDefault="009166E9">
            <w:pPr>
              <w:pStyle w:val="TAC"/>
              <w:rPr>
                <w:lang w:eastAsia="zh-CN"/>
              </w:rPr>
            </w:pPr>
          </w:p>
        </w:tc>
        <w:tc>
          <w:tcPr>
            <w:tcW w:w="284" w:type="dxa"/>
          </w:tcPr>
          <w:p w14:paraId="09A1B294" w14:textId="77777777" w:rsidR="009166E9" w:rsidRPr="00E9603C" w:rsidRDefault="009166E9">
            <w:pPr>
              <w:pStyle w:val="TAC"/>
              <w:rPr>
                <w:lang w:eastAsia="zh-CN"/>
              </w:rPr>
            </w:pPr>
          </w:p>
        </w:tc>
        <w:tc>
          <w:tcPr>
            <w:tcW w:w="454" w:type="dxa"/>
          </w:tcPr>
          <w:p w14:paraId="1B4C9FA0" w14:textId="77777777" w:rsidR="009166E9" w:rsidRPr="00E9603C" w:rsidRDefault="009166E9">
            <w:pPr>
              <w:pStyle w:val="TAC"/>
              <w:rPr>
                <w:lang w:eastAsia="zh-CN"/>
              </w:rPr>
            </w:pPr>
          </w:p>
        </w:tc>
        <w:tc>
          <w:tcPr>
            <w:tcW w:w="454" w:type="dxa"/>
          </w:tcPr>
          <w:p w14:paraId="65947804" w14:textId="77777777" w:rsidR="009166E9" w:rsidRPr="00E9603C" w:rsidRDefault="009166E9">
            <w:pPr>
              <w:pStyle w:val="TAC"/>
              <w:rPr>
                <w:lang w:eastAsia="zh-CN"/>
              </w:rPr>
            </w:pPr>
          </w:p>
        </w:tc>
        <w:tc>
          <w:tcPr>
            <w:tcW w:w="454" w:type="dxa"/>
          </w:tcPr>
          <w:p w14:paraId="0BCD28D1" w14:textId="77777777" w:rsidR="009166E9" w:rsidRPr="00E9603C" w:rsidRDefault="009166E9">
            <w:pPr>
              <w:pStyle w:val="TAC"/>
              <w:rPr>
                <w:lang w:eastAsia="zh-CN"/>
              </w:rPr>
            </w:pPr>
          </w:p>
        </w:tc>
        <w:tc>
          <w:tcPr>
            <w:tcW w:w="454" w:type="dxa"/>
          </w:tcPr>
          <w:p w14:paraId="58A39AF6"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177CC2AF" w14:textId="77777777" w:rsidR="009166E9" w:rsidRPr="00E9603C" w:rsidRDefault="009166E9">
            <w:pPr>
              <w:pStyle w:val="TAC"/>
              <w:rPr>
                <w:lang w:eastAsia="zh-CN"/>
              </w:rPr>
            </w:pPr>
          </w:p>
        </w:tc>
        <w:tc>
          <w:tcPr>
            <w:tcW w:w="454" w:type="dxa"/>
          </w:tcPr>
          <w:p w14:paraId="28457BF5" w14:textId="77777777" w:rsidR="009166E9" w:rsidRPr="00E9603C" w:rsidRDefault="009166E9">
            <w:pPr>
              <w:pStyle w:val="TAC"/>
              <w:rPr>
                <w:lang w:eastAsia="zh-CN"/>
              </w:rPr>
            </w:pPr>
          </w:p>
        </w:tc>
        <w:tc>
          <w:tcPr>
            <w:tcW w:w="454" w:type="dxa"/>
          </w:tcPr>
          <w:p w14:paraId="0CB12B51" w14:textId="77777777" w:rsidR="009166E9" w:rsidRPr="00E9603C" w:rsidRDefault="009166E9">
            <w:pPr>
              <w:pStyle w:val="TAC"/>
              <w:rPr>
                <w:lang w:eastAsia="zh-CN"/>
              </w:rPr>
            </w:pPr>
          </w:p>
        </w:tc>
        <w:tc>
          <w:tcPr>
            <w:tcW w:w="454" w:type="dxa"/>
          </w:tcPr>
          <w:p w14:paraId="03D77694" w14:textId="77777777" w:rsidR="009166E9" w:rsidRPr="00E9603C" w:rsidRDefault="009166E9">
            <w:pPr>
              <w:pStyle w:val="TAC"/>
              <w:rPr>
                <w:lang w:eastAsia="zh-CN"/>
              </w:rPr>
            </w:pPr>
          </w:p>
        </w:tc>
        <w:tc>
          <w:tcPr>
            <w:tcW w:w="454" w:type="dxa"/>
          </w:tcPr>
          <w:p w14:paraId="7BECCF6C" w14:textId="77777777" w:rsidR="009166E9" w:rsidRPr="00E9603C" w:rsidRDefault="009166E9">
            <w:pPr>
              <w:pStyle w:val="TAC"/>
              <w:rPr>
                <w:lang w:eastAsia="zh-CN"/>
              </w:rPr>
            </w:pPr>
          </w:p>
        </w:tc>
        <w:tc>
          <w:tcPr>
            <w:tcW w:w="454" w:type="dxa"/>
          </w:tcPr>
          <w:p w14:paraId="46DE6343" w14:textId="77777777" w:rsidR="009166E9" w:rsidRPr="00E9603C" w:rsidRDefault="009166E9">
            <w:pPr>
              <w:pStyle w:val="TAC"/>
              <w:rPr>
                <w:lang w:eastAsia="zh-CN"/>
              </w:rPr>
            </w:pPr>
          </w:p>
        </w:tc>
        <w:tc>
          <w:tcPr>
            <w:tcW w:w="454" w:type="dxa"/>
          </w:tcPr>
          <w:p w14:paraId="5C92D316" w14:textId="77777777" w:rsidR="009166E9" w:rsidRPr="00E9603C" w:rsidRDefault="009166E9">
            <w:pPr>
              <w:pStyle w:val="TAC"/>
              <w:rPr>
                <w:lang w:eastAsia="zh-CN"/>
              </w:rPr>
            </w:pPr>
          </w:p>
        </w:tc>
        <w:tc>
          <w:tcPr>
            <w:tcW w:w="454" w:type="dxa"/>
          </w:tcPr>
          <w:p w14:paraId="07B8D35B" w14:textId="77777777" w:rsidR="009166E9" w:rsidRPr="00E9603C" w:rsidRDefault="009166E9">
            <w:pPr>
              <w:pStyle w:val="TAC"/>
              <w:rPr>
                <w:lang w:eastAsia="zh-CN"/>
              </w:rPr>
            </w:pPr>
          </w:p>
        </w:tc>
      </w:tr>
      <w:tr w:rsidR="009166E9" w:rsidRPr="00E9603C" w14:paraId="75054170" w14:textId="77777777">
        <w:trPr>
          <w:cantSplit/>
          <w:trHeight w:val="191"/>
        </w:trPr>
        <w:tc>
          <w:tcPr>
            <w:tcW w:w="1215" w:type="dxa"/>
            <w:vAlign w:val="center"/>
          </w:tcPr>
          <w:p w14:paraId="4AFF9D99" w14:textId="77777777" w:rsidR="009166E9" w:rsidRPr="00E9603C" w:rsidRDefault="009166E9">
            <w:pPr>
              <w:pStyle w:val="TAC"/>
              <w:rPr>
                <w:rFonts w:eastAsia="SimSun"/>
                <w:lang w:eastAsia="zh-CN"/>
              </w:rPr>
            </w:pPr>
            <w:r w:rsidRPr="00E9603C">
              <w:rPr>
                <w:rFonts w:eastAsia="SimSun"/>
                <w:lang w:eastAsia="zh-CN"/>
              </w:rPr>
              <w:t>76</w:t>
            </w:r>
          </w:p>
        </w:tc>
        <w:tc>
          <w:tcPr>
            <w:tcW w:w="284" w:type="dxa"/>
            <w:vAlign w:val="center"/>
          </w:tcPr>
          <w:p w14:paraId="4B4DE567" w14:textId="77777777" w:rsidR="009166E9" w:rsidRPr="00E9603C" w:rsidRDefault="009166E9">
            <w:pPr>
              <w:pStyle w:val="TAC"/>
              <w:rPr>
                <w:lang w:eastAsia="zh-CN"/>
              </w:rPr>
            </w:pPr>
          </w:p>
        </w:tc>
        <w:tc>
          <w:tcPr>
            <w:tcW w:w="284" w:type="dxa"/>
            <w:vAlign w:val="center"/>
          </w:tcPr>
          <w:p w14:paraId="06666CB3" w14:textId="77777777" w:rsidR="009166E9" w:rsidRPr="00E9603C" w:rsidRDefault="009166E9">
            <w:pPr>
              <w:pStyle w:val="TAC"/>
              <w:rPr>
                <w:lang w:eastAsia="zh-CN"/>
              </w:rPr>
            </w:pPr>
          </w:p>
        </w:tc>
        <w:tc>
          <w:tcPr>
            <w:tcW w:w="284" w:type="dxa"/>
            <w:vAlign w:val="center"/>
          </w:tcPr>
          <w:p w14:paraId="2264BF0F" w14:textId="77777777" w:rsidR="009166E9" w:rsidRPr="00E9603C" w:rsidRDefault="009166E9">
            <w:pPr>
              <w:pStyle w:val="TAC"/>
              <w:rPr>
                <w:lang w:eastAsia="zh-CN"/>
              </w:rPr>
            </w:pPr>
          </w:p>
        </w:tc>
        <w:tc>
          <w:tcPr>
            <w:tcW w:w="284" w:type="dxa"/>
          </w:tcPr>
          <w:p w14:paraId="0E02667D" w14:textId="77777777" w:rsidR="009166E9" w:rsidRPr="00E9603C" w:rsidRDefault="009166E9">
            <w:pPr>
              <w:pStyle w:val="TAC"/>
              <w:rPr>
                <w:lang w:eastAsia="zh-CN"/>
              </w:rPr>
            </w:pPr>
          </w:p>
        </w:tc>
        <w:tc>
          <w:tcPr>
            <w:tcW w:w="284" w:type="dxa"/>
          </w:tcPr>
          <w:p w14:paraId="0D227A31" w14:textId="77777777" w:rsidR="009166E9" w:rsidRPr="00E9603C" w:rsidRDefault="009166E9">
            <w:pPr>
              <w:pStyle w:val="TAC"/>
              <w:rPr>
                <w:lang w:eastAsia="zh-CN"/>
              </w:rPr>
            </w:pPr>
          </w:p>
        </w:tc>
        <w:tc>
          <w:tcPr>
            <w:tcW w:w="284" w:type="dxa"/>
          </w:tcPr>
          <w:p w14:paraId="7EB666CA" w14:textId="77777777" w:rsidR="009166E9" w:rsidRPr="00E9603C" w:rsidRDefault="009166E9">
            <w:pPr>
              <w:pStyle w:val="TAC"/>
              <w:rPr>
                <w:lang w:eastAsia="zh-CN"/>
              </w:rPr>
            </w:pPr>
          </w:p>
        </w:tc>
        <w:tc>
          <w:tcPr>
            <w:tcW w:w="284" w:type="dxa"/>
          </w:tcPr>
          <w:p w14:paraId="36924E0B" w14:textId="77777777" w:rsidR="009166E9" w:rsidRPr="00E9603C" w:rsidRDefault="009166E9">
            <w:pPr>
              <w:pStyle w:val="TAC"/>
              <w:rPr>
                <w:lang w:eastAsia="zh-CN"/>
              </w:rPr>
            </w:pPr>
          </w:p>
        </w:tc>
        <w:tc>
          <w:tcPr>
            <w:tcW w:w="284" w:type="dxa"/>
          </w:tcPr>
          <w:p w14:paraId="25C8BCD0" w14:textId="77777777" w:rsidR="009166E9" w:rsidRPr="00E9603C" w:rsidRDefault="009166E9">
            <w:pPr>
              <w:pStyle w:val="TAC"/>
              <w:rPr>
                <w:lang w:eastAsia="zh-CN"/>
              </w:rPr>
            </w:pPr>
          </w:p>
        </w:tc>
        <w:tc>
          <w:tcPr>
            <w:tcW w:w="284" w:type="dxa"/>
          </w:tcPr>
          <w:p w14:paraId="21002F9C" w14:textId="77777777" w:rsidR="009166E9" w:rsidRPr="00E9603C" w:rsidRDefault="009166E9">
            <w:pPr>
              <w:pStyle w:val="TAC"/>
              <w:rPr>
                <w:lang w:eastAsia="zh-CN"/>
              </w:rPr>
            </w:pPr>
          </w:p>
        </w:tc>
        <w:tc>
          <w:tcPr>
            <w:tcW w:w="454" w:type="dxa"/>
          </w:tcPr>
          <w:p w14:paraId="1F2F486B" w14:textId="77777777" w:rsidR="009166E9" w:rsidRPr="00E9603C" w:rsidRDefault="009166E9">
            <w:pPr>
              <w:pStyle w:val="TAC"/>
              <w:rPr>
                <w:lang w:eastAsia="zh-CN"/>
              </w:rPr>
            </w:pPr>
          </w:p>
        </w:tc>
        <w:tc>
          <w:tcPr>
            <w:tcW w:w="454" w:type="dxa"/>
          </w:tcPr>
          <w:p w14:paraId="73F9F50E" w14:textId="77777777" w:rsidR="009166E9" w:rsidRPr="00E9603C" w:rsidRDefault="009166E9">
            <w:pPr>
              <w:pStyle w:val="TAC"/>
              <w:rPr>
                <w:lang w:eastAsia="zh-CN"/>
              </w:rPr>
            </w:pPr>
          </w:p>
        </w:tc>
        <w:tc>
          <w:tcPr>
            <w:tcW w:w="454" w:type="dxa"/>
          </w:tcPr>
          <w:p w14:paraId="573AFF2A" w14:textId="77777777" w:rsidR="009166E9" w:rsidRPr="00E9603C" w:rsidRDefault="009166E9">
            <w:pPr>
              <w:pStyle w:val="TAC"/>
              <w:rPr>
                <w:lang w:eastAsia="zh-CN"/>
              </w:rPr>
            </w:pPr>
          </w:p>
        </w:tc>
        <w:tc>
          <w:tcPr>
            <w:tcW w:w="454" w:type="dxa"/>
          </w:tcPr>
          <w:p w14:paraId="0D5BC973" w14:textId="77777777" w:rsidR="009166E9" w:rsidRPr="00E9603C" w:rsidRDefault="009166E9">
            <w:pPr>
              <w:pStyle w:val="TAC"/>
              <w:rPr>
                <w:lang w:eastAsia="zh-CN"/>
              </w:rPr>
            </w:pPr>
          </w:p>
        </w:tc>
        <w:tc>
          <w:tcPr>
            <w:tcW w:w="454" w:type="dxa"/>
          </w:tcPr>
          <w:p w14:paraId="154BF66E" w14:textId="77777777" w:rsidR="009166E9" w:rsidRPr="00E9603C" w:rsidRDefault="009166E9">
            <w:pPr>
              <w:pStyle w:val="TAC"/>
              <w:rPr>
                <w:lang w:eastAsia="zh-CN"/>
              </w:rPr>
            </w:pPr>
          </w:p>
        </w:tc>
        <w:tc>
          <w:tcPr>
            <w:tcW w:w="454" w:type="dxa"/>
          </w:tcPr>
          <w:p w14:paraId="1E398F89" w14:textId="77777777" w:rsidR="009166E9" w:rsidRPr="00E9603C" w:rsidRDefault="009166E9">
            <w:pPr>
              <w:pStyle w:val="TAC"/>
              <w:rPr>
                <w:rFonts w:eastAsia="SimSun"/>
                <w:lang w:eastAsia="zh-CN"/>
              </w:rPr>
            </w:pPr>
            <w:r w:rsidRPr="00E9603C">
              <w:rPr>
                <w:rFonts w:eastAsia="SimSun"/>
                <w:lang w:eastAsia="zh-CN"/>
              </w:rPr>
              <w:t>X</w:t>
            </w:r>
          </w:p>
        </w:tc>
        <w:tc>
          <w:tcPr>
            <w:tcW w:w="454" w:type="dxa"/>
          </w:tcPr>
          <w:p w14:paraId="21444FBE" w14:textId="77777777" w:rsidR="009166E9" w:rsidRPr="00E9603C" w:rsidRDefault="009166E9">
            <w:pPr>
              <w:pStyle w:val="TAC"/>
              <w:rPr>
                <w:lang w:eastAsia="zh-CN"/>
              </w:rPr>
            </w:pPr>
          </w:p>
        </w:tc>
        <w:tc>
          <w:tcPr>
            <w:tcW w:w="454" w:type="dxa"/>
          </w:tcPr>
          <w:p w14:paraId="54B3DEC0" w14:textId="77777777" w:rsidR="009166E9" w:rsidRPr="00E9603C" w:rsidRDefault="009166E9">
            <w:pPr>
              <w:pStyle w:val="TAC"/>
              <w:rPr>
                <w:lang w:eastAsia="zh-CN"/>
              </w:rPr>
            </w:pPr>
          </w:p>
        </w:tc>
        <w:tc>
          <w:tcPr>
            <w:tcW w:w="454" w:type="dxa"/>
          </w:tcPr>
          <w:p w14:paraId="13754478" w14:textId="77777777" w:rsidR="009166E9" w:rsidRPr="00E9603C" w:rsidRDefault="009166E9">
            <w:pPr>
              <w:pStyle w:val="TAC"/>
              <w:rPr>
                <w:lang w:eastAsia="zh-CN"/>
              </w:rPr>
            </w:pPr>
          </w:p>
        </w:tc>
        <w:tc>
          <w:tcPr>
            <w:tcW w:w="454" w:type="dxa"/>
          </w:tcPr>
          <w:p w14:paraId="14D06578" w14:textId="77777777" w:rsidR="009166E9" w:rsidRPr="00E9603C" w:rsidRDefault="009166E9">
            <w:pPr>
              <w:pStyle w:val="TAC"/>
              <w:rPr>
                <w:lang w:eastAsia="zh-CN"/>
              </w:rPr>
            </w:pPr>
          </w:p>
        </w:tc>
        <w:tc>
          <w:tcPr>
            <w:tcW w:w="454" w:type="dxa"/>
          </w:tcPr>
          <w:p w14:paraId="19D17713" w14:textId="77777777" w:rsidR="009166E9" w:rsidRPr="00E9603C" w:rsidRDefault="009166E9">
            <w:pPr>
              <w:pStyle w:val="TAC"/>
              <w:rPr>
                <w:lang w:eastAsia="zh-CN"/>
              </w:rPr>
            </w:pPr>
          </w:p>
        </w:tc>
        <w:tc>
          <w:tcPr>
            <w:tcW w:w="454" w:type="dxa"/>
          </w:tcPr>
          <w:p w14:paraId="13D1DC83" w14:textId="77777777" w:rsidR="009166E9" w:rsidRPr="00E9603C" w:rsidRDefault="009166E9">
            <w:pPr>
              <w:pStyle w:val="TAC"/>
              <w:rPr>
                <w:lang w:eastAsia="zh-CN"/>
              </w:rPr>
            </w:pPr>
          </w:p>
        </w:tc>
      </w:tr>
      <w:tr w:rsidR="009166E9" w:rsidRPr="00E9603C" w14:paraId="67293314" w14:textId="77777777">
        <w:trPr>
          <w:cantSplit/>
          <w:trHeight w:val="191"/>
        </w:trPr>
        <w:tc>
          <w:tcPr>
            <w:tcW w:w="1215" w:type="dxa"/>
            <w:vAlign w:val="center"/>
          </w:tcPr>
          <w:p w14:paraId="65AC5A33" w14:textId="77777777" w:rsidR="009166E9" w:rsidRPr="00E9603C" w:rsidRDefault="009166E9">
            <w:pPr>
              <w:pStyle w:val="TAC"/>
              <w:rPr>
                <w:rFonts w:eastAsia="SimSun"/>
                <w:lang w:eastAsia="zh-CN"/>
              </w:rPr>
            </w:pPr>
            <w:r w:rsidRPr="00E9603C">
              <w:rPr>
                <w:rFonts w:eastAsia="SimSun"/>
                <w:lang w:eastAsia="zh-CN"/>
              </w:rPr>
              <w:t>77</w:t>
            </w:r>
          </w:p>
        </w:tc>
        <w:tc>
          <w:tcPr>
            <w:tcW w:w="284" w:type="dxa"/>
            <w:vAlign w:val="center"/>
          </w:tcPr>
          <w:p w14:paraId="200D41C1" w14:textId="77777777" w:rsidR="009166E9" w:rsidRPr="00E9603C" w:rsidRDefault="009166E9">
            <w:pPr>
              <w:pStyle w:val="TAC"/>
              <w:rPr>
                <w:lang w:eastAsia="zh-CN"/>
              </w:rPr>
            </w:pPr>
          </w:p>
        </w:tc>
        <w:tc>
          <w:tcPr>
            <w:tcW w:w="284" w:type="dxa"/>
            <w:vAlign w:val="center"/>
          </w:tcPr>
          <w:p w14:paraId="37A039D1" w14:textId="77777777" w:rsidR="009166E9" w:rsidRPr="00E9603C" w:rsidRDefault="009166E9">
            <w:pPr>
              <w:pStyle w:val="TAC"/>
              <w:rPr>
                <w:lang w:eastAsia="zh-CN"/>
              </w:rPr>
            </w:pPr>
          </w:p>
        </w:tc>
        <w:tc>
          <w:tcPr>
            <w:tcW w:w="284" w:type="dxa"/>
            <w:vAlign w:val="center"/>
          </w:tcPr>
          <w:p w14:paraId="18D6E351" w14:textId="77777777" w:rsidR="009166E9" w:rsidRPr="00E9603C" w:rsidRDefault="009166E9">
            <w:pPr>
              <w:pStyle w:val="TAC"/>
              <w:rPr>
                <w:lang w:eastAsia="zh-CN"/>
              </w:rPr>
            </w:pPr>
          </w:p>
        </w:tc>
        <w:tc>
          <w:tcPr>
            <w:tcW w:w="284" w:type="dxa"/>
          </w:tcPr>
          <w:p w14:paraId="06DB4C7B" w14:textId="77777777" w:rsidR="009166E9" w:rsidRPr="00E9603C" w:rsidRDefault="009166E9">
            <w:pPr>
              <w:pStyle w:val="TAC"/>
              <w:rPr>
                <w:lang w:eastAsia="zh-CN"/>
              </w:rPr>
            </w:pPr>
          </w:p>
        </w:tc>
        <w:tc>
          <w:tcPr>
            <w:tcW w:w="284" w:type="dxa"/>
          </w:tcPr>
          <w:p w14:paraId="2611CB0D" w14:textId="77777777" w:rsidR="009166E9" w:rsidRPr="00E9603C" w:rsidRDefault="009166E9">
            <w:pPr>
              <w:pStyle w:val="TAC"/>
              <w:rPr>
                <w:lang w:eastAsia="zh-CN"/>
              </w:rPr>
            </w:pPr>
          </w:p>
        </w:tc>
        <w:tc>
          <w:tcPr>
            <w:tcW w:w="284" w:type="dxa"/>
          </w:tcPr>
          <w:p w14:paraId="13A76653" w14:textId="77777777" w:rsidR="009166E9" w:rsidRPr="00E9603C" w:rsidRDefault="009166E9">
            <w:pPr>
              <w:pStyle w:val="TAC"/>
              <w:rPr>
                <w:lang w:eastAsia="zh-CN"/>
              </w:rPr>
            </w:pPr>
          </w:p>
        </w:tc>
        <w:tc>
          <w:tcPr>
            <w:tcW w:w="284" w:type="dxa"/>
          </w:tcPr>
          <w:p w14:paraId="180D4543" w14:textId="77777777" w:rsidR="009166E9" w:rsidRPr="00E9603C" w:rsidRDefault="009166E9">
            <w:pPr>
              <w:pStyle w:val="TAC"/>
              <w:rPr>
                <w:lang w:eastAsia="zh-CN"/>
              </w:rPr>
            </w:pPr>
          </w:p>
        </w:tc>
        <w:tc>
          <w:tcPr>
            <w:tcW w:w="284" w:type="dxa"/>
          </w:tcPr>
          <w:p w14:paraId="5026DD47" w14:textId="77777777" w:rsidR="009166E9" w:rsidRPr="00E9603C" w:rsidRDefault="009166E9">
            <w:pPr>
              <w:pStyle w:val="TAC"/>
              <w:rPr>
                <w:lang w:eastAsia="zh-CN"/>
              </w:rPr>
            </w:pPr>
          </w:p>
        </w:tc>
        <w:tc>
          <w:tcPr>
            <w:tcW w:w="284" w:type="dxa"/>
          </w:tcPr>
          <w:p w14:paraId="7E03C0A2" w14:textId="77777777" w:rsidR="009166E9" w:rsidRPr="00E9603C" w:rsidRDefault="009166E9">
            <w:pPr>
              <w:pStyle w:val="TAC"/>
              <w:rPr>
                <w:lang w:eastAsia="zh-CN"/>
              </w:rPr>
            </w:pPr>
          </w:p>
        </w:tc>
        <w:tc>
          <w:tcPr>
            <w:tcW w:w="454" w:type="dxa"/>
          </w:tcPr>
          <w:p w14:paraId="710210DE" w14:textId="77777777" w:rsidR="009166E9" w:rsidRPr="00E9603C" w:rsidRDefault="009166E9">
            <w:pPr>
              <w:pStyle w:val="TAC"/>
              <w:rPr>
                <w:lang w:eastAsia="zh-CN"/>
              </w:rPr>
            </w:pPr>
          </w:p>
        </w:tc>
        <w:tc>
          <w:tcPr>
            <w:tcW w:w="454" w:type="dxa"/>
          </w:tcPr>
          <w:p w14:paraId="774E04F7" w14:textId="77777777" w:rsidR="009166E9" w:rsidRPr="00E9603C" w:rsidRDefault="009166E9">
            <w:pPr>
              <w:pStyle w:val="TAC"/>
              <w:rPr>
                <w:lang w:eastAsia="zh-CN"/>
              </w:rPr>
            </w:pPr>
          </w:p>
        </w:tc>
        <w:tc>
          <w:tcPr>
            <w:tcW w:w="454" w:type="dxa"/>
          </w:tcPr>
          <w:p w14:paraId="07215C5D" w14:textId="77777777" w:rsidR="009166E9" w:rsidRPr="00E9603C" w:rsidRDefault="009166E9">
            <w:pPr>
              <w:pStyle w:val="TAC"/>
              <w:rPr>
                <w:lang w:eastAsia="zh-CN"/>
              </w:rPr>
            </w:pPr>
          </w:p>
        </w:tc>
        <w:tc>
          <w:tcPr>
            <w:tcW w:w="454" w:type="dxa"/>
          </w:tcPr>
          <w:p w14:paraId="25E10D2A" w14:textId="77777777" w:rsidR="009166E9" w:rsidRPr="00E9603C" w:rsidRDefault="009166E9">
            <w:pPr>
              <w:pStyle w:val="TAC"/>
              <w:rPr>
                <w:lang w:eastAsia="zh-CN"/>
              </w:rPr>
            </w:pPr>
          </w:p>
        </w:tc>
        <w:tc>
          <w:tcPr>
            <w:tcW w:w="454" w:type="dxa"/>
          </w:tcPr>
          <w:p w14:paraId="45C2D2A2" w14:textId="77777777" w:rsidR="009166E9" w:rsidRPr="00E9603C" w:rsidRDefault="009166E9">
            <w:pPr>
              <w:pStyle w:val="TAC"/>
              <w:rPr>
                <w:lang w:eastAsia="zh-CN"/>
              </w:rPr>
            </w:pPr>
          </w:p>
        </w:tc>
        <w:tc>
          <w:tcPr>
            <w:tcW w:w="454" w:type="dxa"/>
          </w:tcPr>
          <w:p w14:paraId="5E176A8A" w14:textId="77777777" w:rsidR="009166E9" w:rsidRPr="00E9603C" w:rsidRDefault="009166E9">
            <w:pPr>
              <w:pStyle w:val="TAC"/>
              <w:rPr>
                <w:lang w:eastAsia="zh-CN"/>
              </w:rPr>
            </w:pPr>
          </w:p>
        </w:tc>
        <w:tc>
          <w:tcPr>
            <w:tcW w:w="454" w:type="dxa"/>
          </w:tcPr>
          <w:p w14:paraId="435F1A3B" w14:textId="77777777" w:rsidR="009166E9" w:rsidRPr="00E9603C" w:rsidRDefault="009166E9">
            <w:pPr>
              <w:pStyle w:val="TAC"/>
              <w:rPr>
                <w:lang w:eastAsia="zh-CN"/>
              </w:rPr>
            </w:pPr>
          </w:p>
        </w:tc>
        <w:tc>
          <w:tcPr>
            <w:tcW w:w="454" w:type="dxa"/>
          </w:tcPr>
          <w:p w14:paraId="327E2B11" w14:textId="77777777" w:rsidR="009166E9" w:rsidRPr="00E9603C" w:rsidRDefault="009166E9">
            <w:pPr>
              <w:pStyle w:val="TAC"/>
              <w:rPr>
                <w:lang w:eastAsia="zh-CN"/>
              </w:rPr>
            </w:pPr>
          </w:p>
        </w:tc>
        <w:tc>
          <w:tcPr>
            <w:tcW w:w="454" w:type="dxa"/>
          </w:tcPr>
          <w:p w14:paraId="2D46F8A7" w14:textId="77777777" w:rsidR="009166E9" w:rsidRPr="00E9603C" w:rsidRDefault="009166E9">
            <w:pPr>
              <w:pStyle w:val="TAC"/>
              <w:rPr>
                <w:lang w:eastAsia="zh-CN"/>
              </w:rPr>
            </w:pPr>
          </w:p>
        </w:tc>
        <w:tc>
          <w:tcPr>
            <w:tcW w:w="454" w:type="dxa"/>
          </w:tcPr>
          <w:p w14:paraId="16BDF177" w14:textId="77777777" w:rsidR="009166E9" w:rsidRPr="00E9603C" w:rsidRDefault="009166E9">
            <w:pPr>
              <w:pStyle w:val="TAC"/>
              <w:rPr>
                <w:lang w:eastAsia="zh-CN"/>
              </w:rPr>
            </w:pPr>
          </w:p>
        </w:tc>
        <w:tc>
          <w:tcPr>
            <w:tcW w:w="454" w:type="dxa"/>
          </w:tcPr>
          <w:p w14:paraId="0FE5310F" w14:textId="77777777" w:rsidR="009166E9" w:rsidRPr="00E9603C" w:rsidRDefault="009166E9">
            <w:pPr>
              <w:pStyle w:val="TAC"/>
              <w:rPr>
                <w:lang w:eastAsia="zh-CN"/>
              </w:rPr>
            </w:pPr>
          </w:p>
        </w:tc>
        <w:tc>
          <w:tcPr>
            <w:tcW w:w="454" w:type="dxa"/>
          </w:tcPr>
          <w:p w14:paraId="6697C338" w14:textId="77777777" w:rsidR="009166E9" w:rsidRPr="00E9603C" w:rsidRDefault="009166E9">
            <w:pPr>
              <w:pStyle w:val="TAC"/>
              <w:rPr>
                <w:rFonts w:eastAsia="SimSun"/>
                <w:lang w:eastAsia="zh-CN"/>
              </w:rPr>
            </w:pPr>
            <w:r w:rsidRPr="00E9603C">
              <w:rPr>
                <w:rFonts w:eastAsia="SimSun"/>
                <w:lang w:eastAsia="zh-CN"/>
              </w:rPr>
              <w:t>X</w:t>
            </w:r>
          </w:p>
        </w:tc>
      </w:tr>
    </w:tbl>
    <w:p w14:paraId="32996A25" w14:textId="77777777" w:rsidR="009166E9" w:rsidRPr="00E9603C" w:rsidRDefault="009166E9">
      <w:pPr>
        <w:rPr>
          <w:lang w:eastAsia="en-US"/>
        </w:rPr>
      </w:pPr>
    </w:p>
    <w:p w14:paraId="4289EC27" w14:textId="77777777" w:rsidR="009166E9" w:rsidRPr="00E9603C" w:rsidRDefault="009166E9">
      <w:pPr>
        <w:pStyle w:val="Heading2"/>
        <w:rPr>
          <w:lang w:eastAsia="en-US"/>
        </w:rPr>
      </w:pPr>
      <w:bookmarkStart w:id="3345" w:name="_Toc30155547"/>
      <w:bookmarkStart w:id="3346" w:name="_Toc30155667"/>
      <w:bookmarkStart w:id="3347" w:name="_Toc31296408"/>
      <w:bookmarkStart w:id="3348" w:name="_Toc31361025"/>
      <w:bookmarkStart w:id="3349" w:name="_Toc31448724"/>
      <w:bookmarkStart w:id="3350" w:name="_Toc10097"/>
      <w:bookmarkStart w:id="3351" w:name="_Toc22823"/>
      <w:bookmarkStart w:id="3352" w:name="_Toc31639200"/>
      <w:bookmarkStart w:id="3353" w:name="_Toc8842"/>
      <w:bookmarkStart w:id="3354" w:name="_Toc50023530"/>
      <w:bookmarkStart w:id="3355" w:name="_Toc32689"/>
      <w:bookmarkStart w:id="3356" w:name="_Toc44004242"/>
      <w:bookmarkStart w:id="3357" w:name="_Toc50022296"/>
      <w:bookmarkStart w:id="3358" w:name="_Toc42779007"/>
      <w:bookmarkStart w:id="3359" w:name="_Toc50021023"/>
      <w:bookmarkStart w:id="3360" w:name="_Toc50022945"/>
      <w:bookmarkStart w:id="3361" w:name="_Toc14810"/>
      <w:bookmarkStart w:id="3362" w:name="_Toc32305"/>
      <w:bookmarkStart w:id="3363" w:name="_Toc16878"/>
      <w:bookmarkStart w:id="3364" w:name="_Toc28139"/>
      <w:bookmarkStart w:id="3365" w:name="_Toc30319"/>
      <w:bookmarkStart w:id="3366" w:name="_Toc43393084"/>
      <w:bookmarkStart w:id="3367" w:name="_Toc17411"/>
      <w:bookmarkStart w:id="3368" w:name="_Toc42769951"/>
      <w:bookmarkStart w:id="3369" w:name="_Toc22825"/>
      <w:bookmarkStart w:id="3370" w:name="_Toc9908"/>
      <w:bookmarkStart w:id="3371" w:name="_Toc50021592"/>
      <w:bookmarkStart w:id="3372" w:name="_Toc50309598"/>
      <w:bookmarkStart w:id="3373" w:name="_Toc50579330"/>
      <w:bookmarkStart w:id="3374" w:name="_Toc54769917"/>
      <w:bookmarkStart w:id="3375" w:name="_Toc54779272"/>
      <w:bookmarkStart w:id="3376" w:name="_Toc54786232"/>
      <w:bookmarkStart w:id="3377" w:name="_Toc57201083"/>
      <w:bookmarkStart w:id="3378" w:name="historyclause"/>
      <w:bookmarkStart w:id="3379" w:name="_Toc326248712"/>
      <w:bookmarkStart w:id="3380" w:name="_Toc510604411"/>
      <w:bookmarkStart w:id="3381" w:name="_Toc326037266"/>
      <w:bookmarkStart w:id="3382" w:name="_Toc250980595"/>
      <w:bookmarkStart w:id="3383" w:name="_Toc510604412"/>
      <w:bookmarkStart w:id="3384" w:name="_Toc326248735"/>
      <w:bookmarkStart w:id="3385" w:name="_Toc324232216"/>
      <w:bookmarkStart w:id="3386" w:name="_Toc310438366"/>
      <w:bookmarkStart w:id="3387" w:name="_Toc57641121"/>
      <w:bookmarkStart w:id="3388" w:name="_Toc59101474"/>
      <w:bookmarkEnd w:id="3341"/>
      <w:bookmarkEnd w:id="3342"/>
      <w:r w:rsidRPr="00E9603C">
        <w:rPr>
          <w:lang w:eastAsia="en-US"/>
        </w:rPr>
        <w:t>6.1</w:t>
      </w:r>
      <w:r w:rsidRPr="00E9603C">
        <w:rPr>
          <w:lang w:eastAsia="en-US"/>
        </w:rPr>
        <w:tab/>
        <w:t xml:space="preserve">Solution #1: </w:t>
      </w:r>
      <w:r w:rsidRPr="00E9603C">
        <w:rPr>
          <w:rFonts w:cs="Arial"/>
        </w:rPr>
        <w:t>Utilization of Pub/Sub model to increase efficiency of data collection</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87"/>
      <w:bookmarkEnd w:id="3388"/>
    </w:p>
    <w:p w14:paraId="40355E6C" w14:textId="77777777" w:rsidR="009166E9" w:rsidRPr="00E9603C" w:rsidRDefault="009166E9">
      <w:r w:rsidRPr="00E9603C">
        <w:t>This solution addresses Key Issue #11: Increasing efficiency of data collection. As per the solution described in this clause, Publish/Subscribe mechanism is proposed to be utilized for data collection purposes for analytics. Publish/Subscribe mechanism decouples producers and consumers of data collection events. In this proposal from data collection perspective, NFs and trusted AFs can be considered as producers and NWDAF(s) can be considered as consumers.</w:t>
      </w:r>
    </w:p>
    <w:p w14:paraId="5A742F4C" w14:textId="77777777" w:rsidR="009166E9" w:rsidRPr="00E9603C" w:rsidRDefault="009166E9">
      <w:pPr>
        <w:pStyle w:val="EditorsNote"/>
      </w:pPr>
      <w:r w:rsidRPr="00E9603C">
        <w:t>Editor's note:</w:t>
      </w:r>
      <w:r w:rsidRPr="00E9603C">
        <w:rPr>
          <w:lang w:eastAsia="ko-KR"/>
        </w:rPr>
        <w:tab/>
      </w:r>
      <w:r w:rsidRPr="00E9603C">
        <w:t>Utilization of this solution for data collection from OAM is FFS</w:t>
      </w:r>
    </w:p>
    <w:p w14:paraId="36475D30" w14:textId="77777777" w:rsidR="009166E9" w:rsidRPr="00E9603C" w:rsidRDefault="009166E9">
      <w:pPr>
        <w:pStyle w:val="Heading3"/>
        <w:rPr>
          <w:lang w:eastAsia="ko-KR"/>
        </w:rPr>
      </w:pPr>
      <w:bookmarkStart w:id="3389" w:name="_Toc50023531"/>
      <w:bookmarkStart w:id="3390" w:name="_Toc50579331"/>
      <w:bookmarkStart w:id="3391" w:name="_Toc50309599"/>
      <w:bookmarkStart w:id="3392" w:name="_Toc31361026"/>
      <w:bookmarkStart w:id="3393" w:name="_Toc7890"/>
      <w:bookmarkStart w:id="3394" w:name="_Toc25237"/>
      <w:bookmarkStart w:id="3395" w:name="_Toc6580"/>
      <w:bookmarkStart w:id="3396" w:name="_Toc18219"/>
      <w:bookmarkStart w:id="3397" w:name="_Toc17642"/>
      <w:bookmarkStart w:id="3398" w:name="_Toc25214"/>
      <w:bookmarkStart w:id="3399" w:name="_Toc43393085"/>
      <w:bookmarkStart w:id="3400" w:name="_Toc54769918"/>
      <w:bookmarkStart w:id="3401" w:name="_Toc54779273"/>
      <w:bookmarkStart w:id="3402" w:name="_Toc54786233"/>
      <w:bookmarkStart w:id="3403" w:name="_Toc42769952"/>
      <w:bookmarkStart w:id="3404" w:name="_Toc42779008"/>
      <w:bookmarkStart w:id="3405" w:name="_Toc25374"/>
      <w:bookmarkStart w:id="3406" w:name="_Toc17562"/>
      <w:bookmarkStart w:id="3407" w:name="_Toc30155668"/>
      <w:bookmarkStart w:id="3408" w:name="_Toc31448725"/>
      <w:bookmarkStart w:id="3409" w:name="_Toc3673"/>
      <w:bookmarkStart w:id="3410" w:name="_Toc3464"/>
      <w:bookmarkStart w:id="3411" w:name="_Toc29911"/>
      <w:bookmarkStart w:id="3412" w:name="_Toc57201084"/>
      <w:bookmarkStart w:id="3413" w:name="_Toc31639201"/>
      <w:bookmarkStart w:id="3414" w:name="_Toc30155548"/>
      <w:bookmarkStart w:id="3415" w:name="_Toc18537"/>
      <w:bookmarkStart w:id="3416" w:name="_Toc31296409"/>
      <w:bookmarkStart w:id="3417" w:name="_Toc44004243"/>
      <w:bookmarkStart w:id="3418" w:name="_Toc50021024"/>
      <w:bookmarkStart w:id="3419" w:name="_Toc50021593"/>
      <w:bookmarkStart w:id="3420" w:name="_Toc50022297"/>
      <w:bookmarkStart w:id="3421" w:name="_Toc50022946"/>
      <w:bookmarkStart w:id="3422" w:name="_Toc57641122"/>
      <w:bookmarkStart w:id="3423" w:name="_Toc59101475"/>
      <w:r w:rsidRPr="00E9603C">
        <w:rPr>
          <w:lang w:eastAsia="ko-KR"/>
        </w:rPr>
        <w:t>6.1.1</w:t>
      </w:r>
      <w:r w:rsidRPr="00E9603C">
        <w:rPr>
          <w:lang w:eastAsia="ko-KR"/>
        </w:rPr>
        <w:tab/>
        <w:t>High-level Description</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6ACEC776" w14:textId="77777777" w:rsidR="009166E9" w:rsidRPr="00E9603C" w:rsidRDefault="009166E9">
      <w:r w:rsidRPr="00E9603C">
        <w:t>A Messaging Framework that supports Publish/Subscribe mechanism is depicted below.</w:t>
      </w:r>
    </w:p>
    <w:p w14:paraId="19C6EF95" w14:textId="665FE1F0" w:rsidR="009166E9" w:rsidRPr="00E9603C" w:rsidRDefault="00C9265A">
      <w:pPr>
        <w:pStyle w:val="TH"/>
      </w:pPr>
      <w:r w:rsidRPr="00E9603C">
        <w:rPr>
          <w:noProof/>
          <w:lang w:eastAsia="zh-CN"/>
        </w:rPr>
        <w:drawing>
          <wp:inline distT="0" distB="0" distL="0" distR="0" wp14:anchorId="63F73154" wp14:editId="78B8D8BE">
            <wp:extent cx="6032500" cy="284480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l="839" t="1852" r="705" b="10735"/>
                    <a:stretch>
                      <a:fillRect/>
                    </a:stretch>
                  </pic:blipFill>
                  <pic:spPr bwMode="auto">
                    <a:xfrm>
                      <a:off x="0" y="0"/>
                      <a:ext cx="6032500" cy="2844800"/>
                    </a:xfrm>
                    <a:prstGeom prst="rect">
                      <a:avLst/>
                    </a:prstGeom>
                    <a:noFill/>
                    <a:ln>
                      <a:noFill/>
                    </a:ln>
                  </pic:spPr>
                </pic:pic>
              </a:graphicData>
            </a:graphic>
          </wp:inline>
        </w:drawing>
      </w:r>
    </w:p>
    <w:p w14:paraId="7FE1E863" w14:textId="77777777" w:rsidR="009166E9" w:rsidRPr="00E9603C" w:rsidRDefault="009166E9">
      <w:pPr>
        <w:pStyle w:val="TF"/>
      </w:pPr>
      <w:r w:rsidRPr="00E9603C">
        <w:t>Figure 6.1.1-1: Publish-Subscribe Mechanism for NWDAF Data Collection</w:t>
      </w:r>
    </w:p>
    <w:p w14:paraId="189D2630" w14:textId="77777777" w:rsidR="009166E9" w:rsidRPr="00E9603C" w:rsidRDefault="009166E9">
      <w:r w:rsidRPr="00E9603C">
        <w:t>The messaging framework consists of following functionalities. Messaging Framework is not expected to be standardized by 3GPP.</w:t>
      </w:r>
    </w:p>
    <w:p w14:paraId="5FCEBB9A" w14:textId="77777777" w:rsidR="009166E9" w:rsidRPr="00E9603C" w:rsidRDefault="009166E9">
      <w:pPr>
        <w:pStyle w:val="EditorsNote"/>
      </w:pPr>
      <w:r w:rsidRPr="00E9603C">
        <w:t>Editor's note:</w:t>
      </w:r>
      <w:r w:rsidRPr="00E9603C">
        <w:rPr>
          <w:lang w:eastAsia="ko-KR"/>
        </w:rPr>
        <w:tab/>
      </w:r>
      <w:r w:rsidRPr="00E9603C">
        <w:t>If 3GPP needs to standardize any of the solution components is FFS</w:t>
      </w:r>
    </w:p>
    <w:p w14:paraId="18FFFDAE" w14:textId="77777777" w:rsidR="009166E9" w:rsidRPr="00E9603C" w:rsidRDefault="009166E9">
      <w:pPr>
        <w:pStyle w:val="B1"/>
      </w:pPr>
      <w:r w:rsidRPr="00E9603C">
        <w:t>-</w:t>
      </w:r>
      <w:r w:rsidRPr="00E9603C">
        <w:tab/>
        <w:t>3GPP Producer Adaptor (3PA):</w:t>
      </w:r>
    </w:p>
    <w:p w14:paraId="2FB3C3EB" w14:textId="77777777" w:rsidR="009166E9" w:rsidRPr="00E9603C" w:rsidRDefault="009166E9">
      <w:pPr>
        <w:pStyle w:val="B2"/>
      </w:pPr>
      <w:r w:rsidRPr="00E9603C">
        <w:t>-</w:t>
      </w:r>
      <w:r w:rsidRPr="00E9603C">
        <w:tab/>
        <w:t>3PA adaptor may be collocated with NF or can be collocated with Messaging Infrastructure.</w:t>
      </w:r>
    </w:p>
    <w:p w14:paraId="1E6FE1B2" w14:textId="77777777" w:rsidR="009166E9" w:rsidRPr="00E9603C" w:rsidRDefault="009166E9">
      <w:pPr>
        <w:pStyle w:val="B2"/>
      </w:pPr>
      <w:r w:rsidRPr="00E9603C">
        <w:t>-</w:t>
      </w:r>
      <w:r w:rsidRPr="00E9603C">
        <w:tab/>
        <w:t>A network may have a number of 3PAs.</w:t>
      </w:r>
    </w:p>
    <w:p w14:paraId="45321C8A" w14:textId="77777777" w:rsidR="009166E9" w:rsidRPr="00E9603C" w:rsidRDefault="009166E9">
      <w:pPr>
        <w:pStyle w:val="B2"/>
      </w:pPr>
      <w:r w:rsidRPr="00E9603C">
        <w:t>-</w:t>
      </w:r>
      <w:r w:rsidRPr="00E9603C">
        <w:tab/>
        <w:t>3PA may optionally subscribe to NRF to discover and identify NF instances when they are created:</w:t>
      </w:r>
    </w:p>
    <w:p w14:paraId="2E7DC0C9" w14:textId="77777777" w:rsidR="009166E9" w:rsidRPr="00E9603C" w:rsidRDefault="009166E9">
      <w:pPr>
        <w:pStyle w:val="B2"/>
      </w:pPr>
      <w:r w:rsidRPr="00E9603C">
        <w:t>-</w:t>
      </w:r>
      <w:r w:rsidRPr="00E9603C">
        <w:tab/>
        <w:t>3PA may associate itself with specific NF types and/or instances.</w:t>
      </w:r>
    </w:p>
    <w:p w14:paraId="2959B304" w14:textId="77777777" w:rsidR="009166E9" w:rsidRPr="00E9603C" w:rsidRDefault="009166E9">
      <w:pPr>
        <w:pStyle w:val="B1"/>
      </w:pPr>
      <w:r w:rsidRPr="00E9603C">
        <w:t>-</w:t>
      </w:r>
      <w:r w:rsidRPr="00E9603C">
        <w:tab/>
        <w:t>3PA subscribes to all events supported by the NF type for all UEs:</w:t>
      </w:r>
    </w:p>
    <w:p w14:paraId="71356BAE" w14:textId="77777777" w:rsidR="009166E9" w:rsidRPr="00E9603C" w:rsidRDefault="009166E9">
      <w:pPr>
        <w:pStyle w:val="B2"/>
      </w:pPr>
      <w:r w:rsidRPr="00E9603C">
        <w:t>-</w:t>
      </w:r>
      <w:r w:rsidRPr="00E9603C">
        <w:tab/>
        <w:t>Alternately, 3PA may subscribe to events supported by the NF instance based on subscriptions that other consumers may have made.</w:t>
      </w:r>
    </w:p>
    <w:p w14:paraId="2970DA23" w14:textId="77777777" w:rsidR="009166E9" w:rsidRPr="00E9603C" w:rsidRDefault="009166E9">
      <w:pPr>
        <w:pStyle w:val="B2"/>
      </w:pPr>
      <w:r w:rsidRPr="00E9603C">
        <w:t>-</w:t>
      </w:r>
      <w:r w:rsidRPr="00E9603C">
        <w:tab/>
        <w:t>In such a case, 3PA may consolidate subscriptions from other consumers.</w:t>
      </w:r>
    </w:p>
    <w:p w14:paraId="696D4827" w14:textId="77777777" w:rsidR="009166E9" w:rsidRPr="00E9603C" w:rsidRDefault="009166E9">
      <w:pPr>
        <w:pStyle w:val="EditorsNote"/>
      </w:pPr>
      <w:r w:rsidRPr="00E9603C">
        <w:t>Editor's note:</w:t>
      </w:r>
      <w:r w:rsidRPr="00E9603C">
        <w:rPr>
          <w:lang w:eastAsia="ko-KR"/>
        </w:rPr>
        <w:tab/>
      </w:r>
      <w:r w:rsidRPr="00E9603C">
        <w:t>Association of multiple 3PAs with NF instances is FFS</w:t>
      </w:r>
    </w:p>
    <w:p w14:paraId="2075FF66" w14:textId="77777777" w:rsidR="009166E9" w:rsidRPr="00E9603C" w:rsidRDefault="009166E9">
      <w:pPr>
        <w:pStyle w:val="B1"/>
      </w:pPr>
      <w:r w:rsidRPr="00E9603C">
        <w:t>-</w:t>
      </w:r>
      <w:r w:rsidRPr="00E9603C">
        <w:tab/>
        <w:t>3PA may add additional meta data or transform the event information according to the needs of Messaging Infrastructure:</w:t>
      </w:r>
    </w:p>
    <w:p w14:paraId="69D3AFDD" w14:textId="77777777" w:rsidR="009166E9" w:rsidRPr="00E9603C" w:rsidRDefault="009166E9">
      <w:pPr>
        <w:pStyle w:val="B2"/>
      </w:pPr>
      <w:r w:rsidRPr="00E9603C">
        <w:t>-</w:t>
      </w:r>
      <w:r w:rsidRPr="00E9603C">
        <w:tab/>
        <w:t>Such meta data may be used for propagation and filtering of events by 3CA.</w:t>
      </w:r>
    </w:p>
    <w:p w14:paraId="790E99E2" w14:textId="77777777" w:rsidR="009166E9" w:rsidRPr="00E9603C" w:rsidRDefault="009166E9">
      <w:pPr>
        <w:pStyle w:val="B1"/>
      </w:pPr>
      <w:r w:rsidRPr="00E9603C">
        <w:t>-</w:t>
      </w:r>
      <w:r w:rsidRPr="00E9603C">
        <w:tab/>
        <w:t>NFs send event notifications to 3PA using existing 3GPP Rel-15 and Rel-16 mechanisms:</w:t>
      </w:r>
    </w:p>
    <w:p w14:paraId="403262D2" w14:textId="77777777" w:rsidR="009166E9" w:rsidRPr="00E9603C" w:rsidRDefault="009166E9">
      <w:pPr>
        <w:pStyle w:val="B2"/>
      </w:pPr>
      <w:r w:rsidRPr="00E9603C">
        <w:t>-</w:t>
      </w:r>
      <w:r w:rsidRPr="00E9603C">
        <w:tab/>
        <w:t>Content and format of event information exchanged between NF and 3PA shall be based on 3GPP Rel-15 and Rel-16 mechanisms.</w:t>
      </w:r>
    </w:p>
    <w:p w14:paraId="6805E588" w14:textId="77777777" w:rsidR="009166E9" w:rsidRPr="00E9603C" w:rsidRDefault="009166E9">
      <w:pPr>
        <w:pStyle w:val="B1"/>
      </w:pPr>
      <w:r w:rsidRPr="00E9603C">
        <w:t>-</w:t>
      </w:r>
      <w:r w:rsidRPr="00E9603C">
        <w:tab/>
        <w:t>3GPP Consumer Adaptor (3CA):</w:t>
      </w:r>
    </w:p>
    <w:p w14:paraId="45438B0A" w14:textId="77777777" w:rsidR="009166E9" w:rsidRPr="00E9603C" w:rsidRDefault="009166E9">
      <w:pPr>
        <w:pStyle w:val="B2"/>
      </w:pPr>
      <w:r w:rsidRPr="00E9603C">
        <w:t>-</w:t>
      </w:r>
      <w:r w:rsidRPr="00E9603C">
        <w:tab/>
        <w:t>3CA acts a pseudo NF towards NWDAF(s).</w:t>
      </w:r>
    </w:p>
    <w:p w14:paraId="4B39E968" w14:textId="77777777" w:rsidR="009166E9" w:rsidRPr="00E9603C" w:rsidRDefault="009166E9">
      <w:pPr>
        <w:pStyle w:val="B2"/>
      </w:pPr>
      <w:r w:rsidRPr="00E9603C">
        <w:t>-</w:t>
      </w:r>
      <w:r w:rsidRPr="00E9603C">
        <w:tab/>
        <w:t>3CA may be collocated with NWDAF or can be collocated with Messaging Infrastructure.</w:t>
      </w:r>
    </w:p>
    <w:p w14:paraId="07BC0E68" w14:textId="77777777" w:rsidR="009166E9" w:rsidRPr="00E9603C" w:rsidRDefault="009166E9">
      <w:pPr>
        <w:pStyle w:val="B2"/>
      </w:pPr>
      <w:r w:rsidRPr="00E9603C">
        <w:t>-</w:t>
      </w:r>
      <w:r w:rsidRPr="00E9603C">
        <w:tab/>
        <w:t>A network may have a number of 3CAs.</w:t>
      </w:r>
    </w:p>
    <w:p w14:paraId="5481542B" w14:textId="77777777" w:rsidR="009166E9" w:rsidRPr="00E9603C" w:rsidRDefault="009166E9">
      <w:pPr>
        <w:pStyle w:val="B2"/>
      </w:pPr>
      <w:r w:rsidRPr="00E9603C">
        <w:t>-</w:t>
      </w:r>
      <w:r w:rsidRPr="00E9603C">
        <w:tab/>
        <w:t>NWDAF discovers 3CAs that it can interact with through configuration.</w:t>
      </w:r>
    </w:p>
    <w:p w14:paraId="0086CBCB" w14:textId="77777777" w:rsidR="009166E9" w:rsidRPr="00E9603C" w:rsidRDefault="009166E9">
      <w:pPr>
        <w:pStyle w:val="EditorsNote"/>
      </w:pPr>
      <w:r w:rsidRPr="00E9603C">
        <w:t>Editor's note:</w:t>
      </w:r>
      <w:r w:rsidRPr="00E9603C">
        <w:rPr>
          <w:lang w:eastAsia="ko-KR"/>
        </w:rPr>
        <w:tab/>
      </w:r>
      <w:r w:rsidRPr="00E9603C">
        <w:t>Discovery of 3CA through NRF is FFS.</w:t>
      </w:r>
    </w:p>
    <w:p w14:paraId="4E44D9E0" w14:textId="77777777" w:rsidR="009166E9" w:rsidRPr="00E9603C" w:rsidRDefault="009166E9">
      <w:pPr>
        <w:pStyle w:val="EditorsNote"/>
      </w:pPr>
      <w:r w:rsidRPr="00E9603C">
        <w:t>Editor's note:</w:t>
      </w:r>
      <w:r w:rsidRPr="00E9603C">
        <w:rPr>
          <w:lang w:eastAsia="ko-KR"/>
        </w:rPr>
        <w:tab/>
      </w:r>
      <w:r w:rsidRPr="00E9603C">
        <w:t>Association of multiple 3CAs with a single NWDAF instance is FFS.</w:t>
      </w:r>
    </w:p>
    <w:p w14:paraId="426749E2" w14:textId="77777777" w:rsidR="009166E9" w:rsidRPr="00E9603C" w:rsidRDefault="009166E9">
      <w:pPr>
        <w:pStyle w:val="B2"/>
      </w:pPr>
      <w:r w:rsidRPr="00E9603C">
        <w:t>-</w:t>
      </w:r>
      <w:r w:rsidRPr="00E9603C">
        <w:tab/>
        <w:t>NWDAF based on Analytics ID(s) that are supported by it, subscribes with 3CA for all of its needs using existing 3GPP mechanisms. NWDAF sees 3CA as a super NF encompassing all of NF types and instances in -the network.</w:t>
      </w:r>
    </w:p>
    <w:p w14:paraId="0F8A2A70" w14:textId="77777777" w:rsidR="009166E9" w:rsidRPr="00E9603C" w:rsidRDefault="009166E9">
      <w:pPr>
        <w:pStyle w:val="B3"/>
      </w:pPr>
      <w:r w:rsidRPr="00E9603C">
        <w:t>-</w:t>
      </w:r>
      <w:r w:rsidRPr="00E9603C">
        <w:tab/>
        <w:t>NWDAF need not discover or track serving NF entities for UEs or sessions.</w:t>
      </w:r>
    </w:p>
    <w:p w14:paraId="428ABB2B" w14:textId="77777777" w:rsidR="009166E9" w:rsidRPr="00E9603C" w:rsidRDefault="009166E9">
      <w:pPr>
        <w:pStyle w:val="B3"/>
      </w:pPr>
      <w:r w:rsidRPr="00E9603C">
        <w:t>-</w:t>
      </w:r>
      <w:r w:rsidRPr="00E9603C">
        <w:tab/>
        <w:t>NWDAF should utilize 3CA as a "Super NF" representing all of the NF instances/NF Service instances in the network.</w:t>
      </w:r>
    </w:p>
    <w:p w14:paraId="5F3B281A" w14:textId="77777777" w:rsidR="009166E9" w:rsidRPr="00E9603C" w:rsidRDefault="009166E9">
      <w:pPr>
        <w:pStyle w:val="B2"/>
      </w:pPr>
      <w:r w:rsidRPr="00E9603C">
        <w:t>-</w:t>
      </w:r>
      <w:r w:rsidRPr="00E9603C">
        <w:tab/>
        <w:t>3CA propagates analytics events to NWDAF based on NWDAF's subscriptions to events:</w:t>
      </w:r>
    </w:p>
    <w:p w14:paraId="7B7E5238" w14:textId="77777777" w:rsidR="009166E9" w:rsidRPr="00E9603C" w:rsidRDefault="009166E9">
      <w:pPr>
        <w:pStyle w:val="B3"/>
      </w:pPr>
      <w:r w:rsidRPr="00E9603C">
        <w:t>-</w:t>
      </w:r>
      <w:r w:rsidRPr="00E9603C">
        <w:tab/>
        <w:t>3CA may transform event information from Messaging Infrastructure semantics to 3GPP formats if required.</w:t>
      </w:r>
    </w:p>
    <w:p w14:paraId="38253A50" w14:textId="77777777" w:rsidR="009166E9" w:rsidRPr="00E9603C" w:rsidRDefault="009166E9">
      <w:pPr>
        <w:pStyle w:val="B3"/>
      </w:pPr>
      <w:r w:rsidRPr="00E9603C">
        <w:t>-</w:t>
      </w:r>
      <w:r w:rsidRPr="00E9603C">
        <w:tab/>
        <w:t>Content and format of event information exchanged between 3CA and NWDAF shall be based on 3GPP Rel-15 and Rel-16 mechanisms.</w:t>
      </w:r>
    </w:p>
    <w:p w14:paraId="073ACE3B" w14:textId="77777777" w:rsidR="009166E9" w:rsidRPr="00E9603C" w:rsidRDefault="009166E9">
      <w:pPr>
        <w:pStyle w:val="B1"/>
      </w:pPr>
      <w:r w:rsidRPr="00E9603C">
        <w:t>-</w:t>
      </w:r>
      <w:r w:rsidRPr="00E9603C">
        <w:tab/>
        <w:t>Messaging Infrastructure:</w:t>
      </w:r>
    </w:p>
    <w:p w14:paraId="760665A0" w14:textId="77777777" w:rsidR="009166E9" w:rsidRPr="00E9603C" w:rsidRDefault="009166E9">
      <w:pPr>
        <w:pStyle w:val="B2"/>
      </w:pPr>
      <w:r w:rsidRPr="00E9603C">
        <w:t>-</w:t>
      </w:r>
      <w:r w:rsidRPr="00E9603C">
        <w:tab/>
        <w:t>Messaging Infrastructure is responsible for event information propagation between consumers and producers.</w:t>
      </w:r>
    </w:p>
    <w:p w14:paraId="6E75B42B" w14:textId="77777777" w:rsidR="009166E9" w:rsidRPr="00E9603C" w:rsidRDefault="009166E9">
      <w:pPr>
        <w:pStyle w:val="B2"/>
      </w:pPr>
      <w:r w:rsidRPr="00E9603C">
        <w:t>-</w:t>
      </w:r>
      <w:r w:rsidRPr="00E9603C">
        <w:tab/>
        <w:t>Messaging Infrastructure and/or 3CA maintain NWDAF subscriptions and filtering information.</w:t>
      </w:r>
    </w:p>
    <w:p w14:paraId="348DB801" w14:textId="77777777" w:rsidR="009166E9" w:rsidRPr="00E9603C" w:rsidRDefault="009166E9">
      <w:pPr>
        <w:pStyle w:val="B2"/>
      </w:pPr>
      <w:r w:rsidRPr="00E9603C">
        <w:t>-</w:t>
      </w:r>
      <w:r w:rsidRPr="00E9603C">
        <w:tab/>
        <w:t>Messaging Infrastructure may support multiple event delivery mechanisms such as best effort or guaranteed delivery:</w:t>
      </w:r>
    </w:p>
    <w:p w14:paraId="3BD8C4DF" w14:textId="77777777" w:rsidR="009166E9" w:rsidRPr="00E9603C" w:rsidRDefault="009166E9">
      <w:pPr>
        <w:pStyle w:val="B3"/>
      </w:pPr>
      <w:r w:rsidRPr="00E9603C">
        <w:t>-</w:t>
      </w:r>
      <w:r w:rsidRPr="00E9603C">
        <w:tab/>
        <w:t>For 3GPP purposes guaranteed delivery of events may be utilized.</w:t>
      </w:r>
    </w:p>
    <w:p w14:paraId="060575EF" w14:textId="77777777" w:rsidR="009166E9" w:rsidRPr="00E9603C" w:rsidRDefault="009166E9">
      <w:pPr>
        <w:pStyle w:val="B3"/>
      </w:pPr>
      <w:r w:rsidRPr="00E9603C">
        <w:t>-</w:t>
      </w:r>
      <w:r w:rsidRPr="00E9603C">
        <w:tab/>
        <w:t>Messaging Infrastructure, 3PA and 3CAs may have functionality to filter out events that may not meet certain guaranteed delivery timeframes.</w:t>
      </w:r>
    </w:p>
    <w:p w14:paraId="1A89F9EA" w14:textId="77777777" w:rsidR="009166E9" w:rsidRPr="00E9603C" w:rsidRDefault="009166E9">
      <w:pPr>
        <w:pStyle w:val="Heading3"/>
        <w:rPr>
          <w:lang w:eastAsia="zh-CN"/>
        </w:rPr>
      </w:pPr>
      <w:bookmarkStart w:id="3424" w:name="_Toc22948"/>
      <w:bookmarkStart w:id="3425" w:name="_Ref26778886"/>
      <w:bookmarkStart w:id="3426" w:name="_Toc32262"/>
      <w:bookmarkStart w:id="3427" w:name="_Ref26778873"/>
      <w:bookmarkStart w:id="3428" w:name="_Toc30155669"/>
      <w:bookmarkStart w:id="3429" w:name="_Toc3043"/>
      <w:bookmarkStart w:id="3430" w:name="_Toc14268"/>
      <w:bookmarkStart w:id="3431" w:name="_Toc7357"/>
      <w:bookmarkStart w:id="3432" w:name="_Toc4794"/>
      <w:bookmarkStart w:id="3433" w:name="_Toc50579332"/>
      <w:bookmarkStart w:id="3434" w:name="_Toc43393086"/>
      <w:bookmarkStart w:id="3435" w:name="_Toc13902"/>
      <w:bookmarkStart w:id="3436" w:name="_Toc31448726"/>
      <w:bookmarkStart w:id="3437" w:name="_Toc4626"/>
      <w:bookmarkStart w:id="3438" w:name="_Toc31296410"/>
      <w:bookmarkStart w:id="3439" w:name="_Toc31361027"/>
      <w:bookmarkStart w:id="3440" w:name="_Toc50309600"/>
      <w:bookmarkStart w:id="3441" w:name="_Toc6609"/>
      <w:bookmarkStart w:id="3442" w:name="_Toc7061"/>
      <w:bookmarkStart w:id="3443" w:name="_Toc54769919"/>
      <w:bookmarkStart w:id="3444" w:name="_Toc54779274"/>
      <w:bookmarkStart w:id="3445" w:name="_Toc54786234"/>
      <w:bookmarkStart w:id="3446" w:name="_Toc50022298"/>
      <w:bookmarkStart w:id="3447" w:name="_Toc50022947"/>
      <w:bookmarkStart w:id="3448" w:name="_Toc30400"/>
      <w:bookmarkStart w:id="3449" w:name="_Toc42769953"/>
      <w:bookmarkStart w:id="3450" w:name="_Toc50023532"/>
      <w:bookmarkStart w:id="3451" w:name="_Toc16049"/>
      <w:bookmarkStart w:id="3452" w:name="_Toc44004244"/>
      <w:bookmarkStart w:id="3453" w:name="_Toc50021025"/>
      <w:bookmarkStart w:id="3454" w:name="_Toc50021594"/>
      <w:bookmarkStart w:id="3455" w:name="_Toc57201085"/>
      <w:bookmarkStart w:id="3456" w:name="_Toc23255039"/>
      <w:bookmarkStart w:id="3457" w:name="_Toc26346411"/>
      <w:bookmarkStart w:id="3458" w:name="_Ref26778879"/>
      <w:bookmarkStart w:id="3459" w:name="_Toc31639202"/>
      <w:bookmarkStart w:id="3460" w:name="_Toc26346624"/>
      <w:bookmarkStart w:id="3461" w:name="_Ref26778897"/>
      <w:bookmarkStart w:id="3462" w:name="_Toc42779009"/>
      <w:bookmarkStart w:id="3463" w:name="_Ref26778917"/>
      <w:bookmarkStart w:id="3464" w:name="_Toc30155549"/>
      <w:bookmarkStart w:id="3465" w:name="_Toc57641123"/>
      <w:bookmarkStart w:id="3466" w:name="_Toc59101476"/>
      <w:r w:rsidRPr="00E9603C">
        <w:rPr>
          <w:lang w:eastAsia="zh-CN"/>
        </w:rPr>
        <w:t>6.1.2</w:t>
      </w:r>
      <w:r w:rsidRPr="00E9603C">
        <w:rPr>
          <w:lang w:eastAsia="zh-CN"/>
        </w:rPr>
        <w:tab/>
      </w:r>
      <w:r w:rsidRPr="00E9603C">
        <w:t>Impacts on services, entities and interfaces</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3A45404D" w14:textId="77777777" w:rsidR="009166E9" w:rsidRPr="00E9603C" w:rsidRDefault="009166E9">
      <w:pPr>
        <w:pStyle w:val="B1"/>
      </w:pPr>
      <w:r w:rsidRPr="00E9603C">
        <w:t>-</w:t>
      </w:r>
      <w:r w:rsidRPr="00E9603C">
        <w:tab/>
        <w:t>Impact on NF:</w:t>
      </w:r>
    </w:p>
    <w:p w14:paraId="0DC0AFF4" w14:textId="77777777" w:rsidR="009166E9" w:rsidRPr="00E9603C" w:rsidRDefault="009166E9">
      <w:pPr>
        <w:pStyle w:val="B2"/>
      </w:pPr>
      <w:r w:rsidRPr="00E9603C">
        <w:t>-</w:t>
      </w:r>
      <w:r w:rsidRPr="00E9603C">
        <w:tab/>
        <w:t>None.</w:t>
      </w:r>
    </w:p>
    <w:p w14:paraId="342ADF49" w14:textId="77777777" w:rsidR="009166E9" w:rsidRPr="00E9603C" w:rsidRDefault="009166E9">
      <w:pPr>
        <w:pStyle w:val="B1"/>
      </w:pPr>
      <w:r w:rsidRPr="00E9603C">
        <w:t>-</w:t>
      </w:r>
      <w:r w:rsidRPr="00E9603C">
        <w:tab/>
        <w:t>Impact on NWDAF:</w:t>
      </w:r>
    </w:p>
    <w:p w14:paraId="6BC4BD79" w14:textId="77777777" w:rsidR="009166E9" w:rsidRPr="00E9603C" w:rsidRDefault="009166E9">
      <w:pPr>
        <w:pStyle w:val="B2"/>
      </w:pPr>
      <w:r w:rsidRPr="00E9603C">
        <w:t>-</w:t>
      </w:r>
      <w:r w:rsidRPr="00E9603C">
        <w:tab/>
        <w:t>NWDAF discovers 3CA either by configuration or through NRF.</w:t>
      </w:r>
    </w:p>
    <w:p w14:paraId="75A5AF82" w14:textId="77777777" w:rsidR="009166E9" w:rsidRPr="00E9603C" w:rsidRDefault="009166E9">
      <w:pPr>
        <w:pStyle w:val="B2"/>
      </w:pPr>
      <w:r w:rsidRPr="00E9603C">
        <w:t>-</w:t>
      </w:r>
      <w:r w:rsidRPr="00E9603C">
        <w:tab/>
        <w:t>NWDAF subscribes to and utilizes 3CA for all analytics data collection needs.</w:t>
      </w:r>
    </w:p>
    <w:p w14:paraId="704B056F" w14:textId="77777777" w:rsidR="009166E9" w:rsidRPr="00E9603C" w:rsidRDefault="009166E9">
      <w:pPr>
        <w:pStyle w:val="B2"/>
      </w:pPr>
      <w:r w:rsidRPr="00E9603C">
        <w:t>-</w:t>
      </w:r>
      <w:r w:rsidRPr="00E9603C">
        <w:tab/>
        <w:t>Coexistence with Rel-16 model can be achieved as follows:</w:t>
      </w:r>
    </w:p>
    <w:p w14:paraId="091C733B" w14:textId="77777777" w:rsidR="009166E9" w:rsidRPr="00E9603C" w:rsidRDefault="009166E9">
      <w:pPr>
        <w:pStyle w:val="B3"/>
      </w:pPr>
      <w:r w:rsidRPr="00E9603C">
        <w:t>-</w:t>
      </w:r>
      <w:r w:rsidRPr="00E9603C">
        <w:tab/>
        <w:t>NWDAFs that do not support usage of 3CA can continue to utilize Rel-16 mechanisms. Since NF functionality is not changed as per this solution, NWDAF can continue to utilize Rel-16 mechanisms.</w:t>
      </w:r>
    </w:p>
    <w:p w14:paraId="237D544F" w14:textId="77777777" w:rsidR="009166E9" w:rsidRPr="00E9603C" w:rsidRDefault="009166E9">
      <w:pPr>
        <w:pStyle w:val="B1"/>
      </w:pPr>
      <w:r w:rsidRPr="00E9603C">
        <w:t>-</w:t>
      </w:r>
      <w:r w:rsidRPr="00E9603C">
        <w:tab/>
        <w:t>3GPP Consumer Adaptor (3CA):</w:t>
      </w:r>
    </w:p>
    <w:p w14:paraId="1A18252E" w14:textId="77777777" w:rsidR="009166E9" w:rsidRPr="00E9603C" w:rsidRDefault="009166E9">
      <w:pPr>
        <w:pStyle w:val="B2"/>
      </w:pPr>
      <w:r w:rsidRPr="00E9603C">
        <w:t>-</w:t>
      </w:r>
      <w:r w:rsidRPr="00E9603C">
        <w:tab/>
        <w:t>3CA functionality is part of Messaging Framework.</w:t>
      </w:r>
    </w:p>
    <w:p w14:paraId="2B571E51" w14:textId="77777777" w:rsidR="009166E9" w:rsidRPr="00E9603C" w:rsidRDefault="009166E9">
      <w:pPr>
        <w:pStyle w:val="B2"/>
      </w:pPr>
      <w:r w:rsidRPr="00E9603C">
        <w:t>-</w:t>
      </w:r>
      <w:r w:rsidRPr="00E9603C">
        <w:tab/>
        <w:t>3CA represents all of the NF instances/NF Service instances in the network from NWDAF perspective for data collection purposes.</w:t>
      </w:r>
    </w:p>
    <w:p w14:paraId="4832E3A4" w14:textId="77777777" w:rsidR="009166E9" w:rsidRPr="00E9603C" w:rsidRDefault="009166E9">
      <w:pPr>
        <w:pStyle w:val="B2"/>
      </w:pPr>
      <w:r w:rsidRPr="00E9603C">
        <w:t>-</w:t>
      </w:r>
      <w:r w:rsidRPr="00E9603C">
        <w:tab/>
        <w:t>NWDAF instance may discover 3CA using NRF or configuration.</w:t>
      </w:r>
    </w:p>
    <w:p w14:paraId="6353D8BA" w14:textId="77777777" w:rsidR="009166E9" w:rsidRPr="00E9603C" w:rsidRDefault="009166E9">
      <w:pPr>
        <w:pStyle w:val="B1"/>
      </w:pPr>
      <w:r w:rsidRPr="00E9603C">
        <w:t>-</w:t>
      </w:r>
      <w:r w:rsidRPr="00E9603C">
        <w:tab/>
        <w:t>3GPP Producer Adaptor (3PA):</w:t>
      </w:r>
    </w:p>
    <w:p w14:paraId="22AE42B8" w14:textId="77777777" w:rsidR="009166E9" w:rsidRPr="00E9603C" w:rsidRDefault="009166E9">
      <w:pPr>
        <w:pStyle w:val="B2"/>
      </w:pPr>
      <w:r w:rsidRPr="00E9603C">
        <w:t>-</w:t>
      </w:r>
      <w:r w:rsidRPr="00E9603C">
        <w:tab/>
        <w:t>3PA functionality is part of Messaging Framework.</w:t>
      </w:r>
    </w:p>
    <w:p w14:paraId="12425CF2" w14:textId="77777777" w:rsidR="009166E9" w:rsidRPr="00E9603C" w:rsidRDefault="009166E9">
      <w:pPr>
        <w:pStyle w:val="B2"/>
      </w:pPr>
      <w:r w:rsidRPr="00E9603C">
        <w:t>-</w:t>
      </w:r>
      <w:r w:rsidRPr="00E9603C">
        <w:tab/>
        <w:t>3PA may utilize NRF to discover and associate with NF instances.</w:t>
      </w:r>
    </w:p>
    <w:p w14:paraId="16F46A10" w14:textId="77777777" w:rsidR="009166E9" w:rsidRPr="00E9603C" w:rsidRDefault="009166E9">
      <w:pPr>
        <w:pStyle w:val="Heading2"/>
        <w:rPr>
          <w:lang w:eastAsia="zh-CN"/>
        </w:rPr>
      </w:pPr>
      <w:bookmarkStart w:id="3467" w:name="_Toc42779010"/>
      <w:bookmarkStart w:id="3468" w:name="_Toc30155670"/>
      <w:bookmarkStart w:id="3469" w:name="_Toc628"/>
      <w:bookmarkStart w:id="3470" w:name="_Toc50579333"/>
      <w:bookmarkStart w:id="3471" w:name="_Toc50022948"/>
      <w:bookmarkStart w:id="3472" w:name="_Toc42769954"/>
      <w:bookmarkStart w:id="3473" w:name="_Toc19808"/>
      <w:bookmarkStart w:id="3474" w:name="_Toc31448727"/>
      <w:bookmarkStart w:id="3475" w:name="_Toc26761"/>
      <w:bookmarkStart w:id="3476" w:name="_Toc19731"/>
      <w:bookmarkStart w:id="3477" w:name="_Toc29486"/>
      <w:bookmarkStart w:id="3478" w:name="_Toc29619"/>
      <w:bookmarkStart w:id="3479" w:name="_Toc1600"/>
      <w:bookmarkStart w:id="3480" w:name="_Toc54769920"/>
      <w:bookmarkStart w:id="3481" w:name="_Toc54779275"/>
      <w:bookmarkStart w:id="3482" w:name="_Toc54786235"/>
      <w:bookmarkStart w:id="3483" w:name="_Toc44004245"/>
      <w:bookmarkStart w:id="3484" w:name="_Toc50021026"/>
      <w:bookmarkStart w:id="3485" w:name="_Toc50021595"/>
      <w:bookmarkStart w:id="3486" w:name="_Toc50309601"/>
      <w:bookmarkStart w:id="3487" w:name="_Toc50022299"/>
      <w:bookmarkStart w:id="3488" w:name="_Toc9686"/>
      <w:bookmarkStart w:id="3489" w:name="_Toc43393087"/>
      <w:bookmarkStart w:id="3490" w:name="_Toc10955"/>
      <w:bookmarkStart w:id="3491" w:name="_Toc57201086"/>
      <w:bookmarkStart w:id="3492" w:name="_Toc30155550"/>
      <w:bookmarkStart w:id="3493" w:name="_Toc31691"/>
      <w:bookmarkStart w:id="3494" w:name="_Toc31361028"/>
      <w:bookmarkStart w:id="3495" w:name="_Toc31296411"/>
      <w:bookmarkStart w:id="3496" w:name="_Toc16791"/>
      <w:bookmarkStart w:id="3497" w:name="_Toc18008"/>
      <w:bookmarkStart w:id="3498" w:name="_Toc50023533"/>
      <w:bookmarkStart w:id="3499" w:name="_Toc31639203"/>
      <w:bookmarkStart w:id="3500" w:name="_Toc57641124"/>
      <w:bookmarkStart w:id="3501" w:name="_Toc59101477"/>
      <w:r w:rsidRPr="00E9603C">
        <w:rPr>
          <w:lang w:eastAsia="ko-KR"/>
        </w:rPr>
        <w:t>6</w:t>
      </w:r>
      <w:r w:rsidRPr="00E9603C">
        <w:rPr>
          <w:lang w:eastAsia="zh-CN"/>
        </w:rPr>
        <w:t>.</w:t>
      </w:r>
      <w:bookmarkStart w:id="3502" w:name="_Toc382229013"/>
      <w:r w:rsidRPr="00E9603C">
        <w:rPr>
          <w:lang w:eastAsia="zh-CN"/>
        </w:rPr>
        <w:t>2</w:t>
      </w:r>
      <w:r w:rsidRPr="00E9603C">
        <w:rPr>
          <w:lang w:eastAsia="ko-KR"/>
        </w:rPr>
        <w:tab/>
      </w:r>
      <w:r w:rsidRPr="00E9603C">
        <w:rPr>
          <w:lang w:eastAsia="en-GB"/>
        </w:rPr>
        <w:t xml:space="preserve">Solution #2: </w:t>
      </w:r>
      <w:bookmarkStart w:id="3503" w:name="_Toc23410677"/>
      <w:bookmarkEnd w:id="3502"/>
      <w:r w:rsidRPr="00E9603C">
        <w:t>Remaining aspects on how to ensure that slice SLA is guaranteed</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3995997E" w14:textId="77777777" w:rsidR="009166E9" w:rsidRPr="00E9603C" w:rsidRDefault="009166E9">
      <w:pPr>
        <w:pStyle w:val="Heading3"/>
        <w:rPr>
          <w:lang w:eastAsia="en-GB"/>
        </w:rPr>
      </w:pPr>
      <w:bookmarkStart w:id="3504" w:name="_Toc31448728"/>
      <w:bookmarkStart w:id="3505" w:name="_Toc30155551"/>
      <w:bookmarkStart w:id="3506" w:name="_Toc50579334"/>
      <w:bookmarkStart w:id="3507" w:name="_Toc43393088"/>
      <w:bookmarkStart w:id="3508" w:name="_Toc30155671"/>
      <w:bookmarkStart w:id="3509" w:name="_Toc29365"/>
      <w:bookmarkStart w:id="3510" w:name="_Toc24511"/>
      <w:bookmarkStart w:id="3511" w:name="_Toc19386"/>
      <w:bookmarkStart w:id="3512" w:name="_Toc50309602"/>
      <w:bookmarkStart w:id="3513" w:name="_Toc44004246"/>
      <w:bookmarkStart w:id="3514" w:name="_Toc31296412"/>
      <w:bookmarkStart w:id="3515" w:name="_Toc54769921"/>
      <w:bookmarkStart w:id="3516" w:name="_Toc54779276"/>
      <w:bookmarkStart w:id="3517" w:name="_Toc54786236"/>
      <w:bookmarkStart w:id="3518" w:name="_Toc30731"/>
      <w:bookmarkStart w:id="3519" w:name="_Toc50021596"/>
      <w:bookmarkStart w:id="3520" w:name="_Toc50022300"/>
      <w:bookmarkStart w:id="3521" w:name="_Toc50022949"/>
      <w:bookmarkStart w:id="3522" w:name="_Toc50023534"/>
      <w:bookmarkStart w:id="3523" w:name="_Toc22742"/>
      <w:bookmarkStart w:id="3524" w:name="_Toc16492"/>
      <w:bookmarkStart w:id="3525" w:name="_Toc10914"/>
      <w:bookmarkStart w:id="3526" w:name="_Toc50021027"/>
      <w:bookmarkStart w:id="3527" w:name="_Toc57201087"/>
      <w:bookmarkStart w:id="3528" w:name="_Toc31361029"/>
      <w:bookmarkStart w:id="3529" w:name="_Toc17501"/>
      <w:bookmarkStart w:id="3530" w:name="_Toc28500"/>
      <w:bookmarkStart w:id="3531" w:name="_Toc30266"/>
      <w:bookmarkStart w:id="3532" w:name="_Toc10807"/>
      <w:bookmarkStart w:id="3533" w:name="_Toc31639204"/>
      <w:bookmarkStart w:id="3534" w:name="_Toc42769955"/>
      <w:bookmarkStart w:id="3535" w:name="_Toc42779011"/>
      <w:bookmarkStart w:id="3536" w:name="_Toc6955"/>
      <w:bookmarkStart w:id="3537" w:name="_Toc57641125"/>
      <w:bookmarkStart w:id="3538" w:name="_Toc59101478"/>
      <w:r w:rsidRPr="00E9603C">
        <w:rPr>
          <w:lang w:eastAsia="en-GB"/>
        </w:rPr>
        <w:t>6.2.1</w:t>
      </w:r>
      <w:r w:rsidRPr="00E9603C">
        <w:rPr>
          <w:lang w:eastAsia="en-GB"/>
        </w:rPr>
        <w:tab/>
        <w:t>Description</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3B2E3AA9" w14:textId="77777777" w:rsidR="009166E9" w:rsidRPr="00E9603C" w:rsidRDefault="009166E9">
      <w:r w:rsidRPr="00E9603C">
        <w:t xml:space="preserve">This solution addresses Key Issue #4 by leveraging NWDAF slice level analytics to trigger a slice load distribution mechanism aimed at assisting with SLA guarantee. Relying on observed service experience analytics for a Network Slice as defined in </w:t>
      </w:r>
      <w:r w:rsidR="00E9603C" w:rsidRPr="00E9603C">
        <w:t>TS</w:t>
      </w:r>
      <w:r w:rsidR="00E9603C">
        <w:t> </w:t>
      </w:r>
      <w:r w:rsidR="00E9603C" w:rsidRPr="00E9603C">
        <w:t>23.288</w:t>
      </w:r>
      <w:r w:rsidR="00E9603C">
        <w:t> </w:t>
      </w:r>
      <w:r w:rsidR="00E9603C" w:rsidRPr="00E9603C">
        <w:t>[</w:t>
      </w:r>
      <w:r w:rsidRPr="00E9603C">
        <w:t>5] and on slice load analytics described in clauses 6.2.1.2 and 6.2.1.4.3, the proposed load distribution mechanism can act at Network Slice level, Network Slice instance level, or both, and the consumer NF of analytics that also triggers the mechanism can be NSSF, or in its absence, AMF.</w:t>
      </w:r>
    </w:p>
    <w:p w14:paraId="778D2E99" w14:textId="77777777" w:rsidR="009166E9" w:rsidRPr="00E9603C" w:rsidRDefault="009166E9">
      <w:pPr>
        <w:pStyle w:val="Heading4"/>
        <w:rPr>
          <w:lang w:eastAsia="en-GB"/>
        </w:rPr>
      </w:pPr>
      <w:bookmarkStart w:id="3539" w:name="_Toc31639205"/>
      <w:bookmarkStart w:id="3540" w:name="_Toc50579335"/>
      <w:bookmarkStart w:id="3541" w:name="_Toc5379"/>
      <w:bookmarkStart w:id="3542" w:name="_Toc24968"/>
      <w:bookmarkStart w:id="3543" w:name="_Toc14412"/>
      <w:bookmarkStart w:id="3544" w:name="_Toc20818"/>
      <w:bookmarkStart w:id="3545" w:name="_Toc2348"/>
      <w:bookmarkStart w:id="3546" w:name="_Toc31448729"/>
      <w:bookmarkStart w:id="3547" w:name="_Toc31361030"/>
      <w:bookmarkStart w:id="3548" w:name="_Toc30155672"/>
      <w:bookmarkStart w:id="3549" w:name="_Toc17188"/>
      <w:bookmarkStart w:id="3550" w:name="_Toc54769922"/>
      <w:bookmarkStart w:id="3551" w:name="_Toc54779277"/>
      <w:bookmarkStart w:id="3552" w:name="_Toc54786237"/>
      <w:bookmarkStart w:id="3553" w:name="_Toc29483"/>
      <w:bookmarkStart w:id="3554" w:name="_Toc11121"/>
      <w:bookmarkStart w:id="3555" w:name="_Toc43393089"/>
      <w:bookmarkStart w:id="3556" w:name="_Toc31296413"/>
      <w:bookmarkStart w:id="3557" w:name="_Toc42769956"/>
      <w:bookmarkStart w:id="3558" w:name="_Toc50022301"/>
      <w:bookmarkStart w:id="3559" w:name="_Toc50021597"/>
      <w:bookmarkStart w:id="3560" w:name="_Toc50309603"/>
      <w:bookmarkStart w:id="3561" w:name="_Toc50023535"/>
      <w:bookmarkStart w:id="3562" w:name="_Toc57201088"/>
      <w:bookmarkStart w:id="3563" w:name="_Toc50022950"/>
      <w:bookmarkStart w:id="3564" w:name="_Toc22451"/>
      <w:bookmarkStart w:id="3565" w:name="_Toc20915"/>
      <w:bookmarkStart w:id="3566" w:name="_Toc50021028"/>
      <w:bookmarkStart w:id="3567" w:name="_Toc44004247"/>
      <w:bookmarkStart w:id="3568" w:name="_Toc21273"/>
      <w:bookmarkStart w:id="3569" w:name="_Toc28594"/>
      <w:bookmarkStart w:id="3570" w:name="_Toc30155552"/>
      <w:bookmarkStart w:id="3571" w:name="_Toc42779012"/>
      <w:bookmarkStart w:id="3572" w:name="_Toc57641126"/>
      <w:bookmarkStart w:id="3573" w:name="_Toc59101479"/>
      <w:r w:rsidRPr="00E9603C">
        <w:rPr>
          <w:lang w:eastAsia="en-GB"/>
        </w:rPr>
        <w:t>6.2.1.1</w:t>
      </w:r>
      <w:r w:rsidRPr="00E9603C">
        <w:rPr>
          <w:lang w:eastAsia="en-GB"/>
        </w:rPr>
        <w:tab/>
        <w:t>General</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7E418F2D" w14:textId="77777777" w:rsidR="009166E9" w:rsidRPr="00E9603C" w:rsidRDefault="009166E9">
      <w:pPr>
        <w:rPr>
          <w:lang w:eastAsia="en-GB"/>
        </w:rPr>
      </w:pPr>
      <w:r w:rsidRPr="00E9603C">
        <w:rPr>
          <w:lang w:eastAsia="en-GB"/>
        </w:rPr>
        <w:t xml:space="preserve">In this solution, NSSF or AMF subscribe to slice service experience analytics and NWDAF collects the corresponding data as detailed in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rPr>
          <w:lang w:eastAsia="en-GB"/>
        </w:rPr>
        <w:t>5]. In addition, NSSF or AMF subscribe to slice load analytics to avoid selecting an overloaded slice for new UE registrations</w:t>
      </w:r>
      <w:r w:rsidRPr="00E9603C">
        <w:rPr>
          <w:color w:val="auto"/>
          <w:lang w:eastAsia="en-GB"/>
        </w:rPr>
        <w:t xml:space="preserve"> and/or PDU session establishments</w:t>
      </w:r>
      <w:r w:rsidRPr="00E9603C">
        <w:rPr>
          <w:lang w:eastAsia="en-GB"/>
        </w:rPr>
        <w:t xml:space="preserve">. </w:t>
      </w:r>
      <w:r w:rsidRPr="00E9603C">
        <w:rPr>
          <w:lang/>
        </w:rPr>
        <w:t>Because no input data mechanisms or procedures were defined in Rel-16 for slice load analytics, clause 6.2.1.2 proposes input data and output analytics, and clause 6.2.1.4.3 shows the corresponding procedure.</w:t>
      </w:r>
    </w:p>
    <w:p w14:paraId="341EAB42" w14:textId="77777777" w:rsidR="009166E9" w:rsidRPr="00E9603C" w:rsidRDefault="009166E9">
      <w:pPr>
        <w:rPr>
          <w:lang w:eastAsia="en-GB"/>
        </w:rPr>
      </w:pPr>
      <w:r w:rsidRPr="00E9603C">
        <w:rPr>
          <w:color w:val="auto"/>
          <w:lang w:eastAsia="en-GB"/>
        </w:rPr>
        <w:t xml:space="preserve">To assist with slice SLA, </w:t>
      </w:r>
      <w:r w:rsidRPr="00E9603C">
        <w:rPr>
          <w:lang w:eastAsia="en-GB"/>
        </w:rPr>
        <w:t>NSSF</w:t>
      </w:r>
      <w:r w:rsidRPr="00E9603C">
        <w:rPr>
          <w:color w:val="auto"/>
          <w:lang w:eastAsia="en-GB"/>
        </w:rPr>
        <w:t>/AMF</w:t>
      </w:r>
      <w:r w:rsidRPr="00E9603C">
        <w:rPr>
          <w:lang w:eastAsia="en-GB"/>
        </w:rPr>
        <w:t xml:space="preserve"> continuously analyse statistics and/or predictions for both service experience and load of the slice. The internal logic of NSSF/AMF determine when a load distribution decision is required to address an issue identified by processing the analytics. For example, when a slice is detected or forecasted to experience service experience degradation, new UE registrations</w:t>
      </w:r>
      <w:r w:rsidRPr="00E9603C">
        <w:rPr>
          <w:color w:val="auto"/>
          <w:lang w:eastAsia="en-GB"/>
        </w:rPr>
        <w:t xml:space="preserve"> or PDU sessions</w:t>
      </w:r>
      <w:r w:rsidRPr="00E9603C">
        <w:rPr>
          <w:lang w:eastAsia="en-GB"/>
        </w:rPr>
        <w:t xml:space="preserve"> may not be assigned to that slice anymore by </w:t>
      </w:r>
      <w:r w:rsidRPr="00E9603C">
        <w:rPr>
          <w:color w:val="auto"/>
          <w:lang w:eastAsia="en-GB"/>
        </w:rPr>
        <w:t>triggering a Network Slice load distribution mechanism. The proposed mechanism can act on both Network Slice and Network Slice instance levels, and s based on the simple idea of establishing a restriction for UE registrations and/or PDU sessions on a Network Slice or Network Slice instance whenever NSSF/AMF decide to do so based on the slice load analytics and the Observed Service Experience analytics for the purpose to ensure that the SLA is guaranteed</w:t>
      </w:r>
      <w:r w:rsidRPr="00E9603C">
        <w:rPr>
          <w:lang w:eastAsia="en-GB"/>
        </w:rPr>
        <w:t>.</w:t>
      </w:r>
    </w:p>
    <w:p w14:paraId="179CCAD6" w14:textId="77777777" w:rsidR="009166E9" w:rsidRPr="00E9603C" w:rsidRDefault="009166E9">
      <w:pPr>
        <w:rPr>
          <w:lang w:eastAsia="en-GB"/>
        </w:rPr>
      </w:pPr>
      <w:r w:rsidRPr="00E9603C">
        <w:rPr>
          <w:lang w:eastAsia="en-GB"/>
        </w:rPr>
        <w:t>In addition to NSSF</w:t>
      </w:r>
      <w:r w:rsidRPr="00E9603C">
        <w:rPr>
          <w:color w:val="auto"/>
          <w:lang w:eastAsia="en-GB"/>
        </w:rPr>
        <w:t>/AMF</w:t>
      </w:r>
      <w:r w:rsidRPr="00E9603C">
        <w:rPr>
          <w:lang w:eastAsia="en-GB"/>
        </w:rPr>
        <w:t xml:space="preserve">, OAM may also simultaneously subscribe to both slice service experience and slice load analytics from NWDAF. OAM may use these analytics in addition to other management plane data to make eventual management decisions on a slice (e.g. scaling of a slice) and, if required, it may inform </w:t>
      </w:r>
      <w:r w:rsidRPr="00E9603C">
        <w:rPr>
          <w:color w:val="auto"/>
          <w:lang w:eastAsia="en-GB"/>
        </w:rPr>
        <w:t xml:space="preserve">5GC </w:t>
      </w:r>
      <w:r w:rsidRPr="00E9603C">
        <w:rPr>
          <w:lang w:eastAsia="en-GB"/>
        </w:rPr>
        <w:t>of such decisions.</w:t>
      </w:r>
    </w:p>
    <w:p w14:paraId="751E2EA2" w14:textId="77777777" w:rsidR="009166E9" w:rsidRPr="00E9603C" w:rsidRDefault="009166E9">
      <w:pPr>
        <w:pStyle w:val="Heading4"/>
        <w:rPr>
          <w:lang/>
        </w:rPr>
      </w:pPr>
      <w:bookmarkStart w:id="3574" w:name="_Toc54779278"/>
      <w:bookmarkStart w:id="3575" w:name="_Toc57201089"/>
      <w:bookmarkStart w:id="3576" w:name="_Toc54786238"/>
      <w:bookmarkStart w:id="3577" w:name="_Toc50021598"/>
      <w:bookmarkStart w:id="3578" w:name="_Toc50022302"/>
      <w:bookmarkStart w:id="3579" w:name="_Toc50309604"/>
      <w:bookmarkStart w:id="3580" w:name="_Toc50022951"/>
      <w:bookmarkStart w:id="3581" w:name="_Toc50023536"/>
      <w:bookmarkStart w:id="3582" w:name="_Toc50579336"/>
      <w:bookmarkStart w:id="3583" w:name="_Toc50021029"/>
      <w:bookmarkStart w:id="3584" w:name="_Toc54769923"/>
      <w:bookmarkStart w:id="3585" w:name="_Toc57641127"/>
      <w:bookmarkStart w:id="3586" w:name="_Toc59101480"/>
      <w:r w:rsidRPr="00E9603C">
        <w:rPr>
          <w:lang/>
        </w:rPr>
        <w:t>6.2.1.2</w:t>
      </w:r>
      <w:r w:rsidRPr="00E9603C">
        <w:rPr>
          <w:lang/>
        </w:rPr>
        <w:tab/>
        <w:t>Slice information collection</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21EFF437" w14:textId="77777777" w:rsidR="009166E9" w:rsidRPr="00E9603C" w:rsidRDefault="009166E9">
      <w:pPr>
        <w:pStyle w:val="TH"/>
      </w:pPr>
      <w:r w:rsidRPr="00E9603C">
        <w:object w:dxaOrig="3663" w:dyaOrig="1822" w14:anchorId="1D2C51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4" o:spid="_x0000_i1028" type="#_x0000_t75" style="width:186.5pt;height:92.5pt;mso-position-horizontal-relative:page;mso-position-vertical-relative:page" o:ole="">
            <v:imagedata r:id="rId11" o:title=""/>
          </v:shape>
          <o:OLEObject Type="Embed" ProgID="Visio.Drawing.15" ShapeID="对象 4" DrawAspect="Content" ObjectID="_1669715940" r:id="rId12"/>
        </w:object>
      </w:r>
    </w:p>
    <w:p w14:paraId="0D78A319" w14:textId="77777777" w:rsidR="009166E9" w:rsidRPr="00E9603C" w:rsidRDefault="009166E9">
      <w:pPr>
        <w:pStyle w:val="TF"/>
        <w:rPr>
          <w:lang w:eastAsia="en-GB"/>
        </w:rPr>
      </w:pPr>
      <w:r w:rsidRPr="00E9603C">
        <w:rPr>
          <w:color w:val="auto"/>
          <w:lang w:eastAsia="en-GB"/>
        </w:rPr>
        <w:t xml:space="preserve">Figure 6.2.1.2-1: </w:t>
      </w:r>
      <w:r w:rsidRPr="00E9603C">
        <w:rPr>
          <w:lang w:eastAsia="en-GB"/>
        </w:rPr>
        <w:t>Procedure for slice information collection.</w:t>
      </w:r>
    </w:p>
    <w:p w14:paraId="6815A3A3" w14:textId="77777777" w:rsidR="009166E9" w:rsidRPr="00E9603C" w:rsidRDefault="009166E9">
      <w:pPr>
        <w:pStyle w:val="B1"/>
        <w:rPr>
          <w:lang w:eastAsia="en-GB"/>
        </w:rPr>
      </w:pPr>
      <w:r w:rsidRPr="00E9603C">
        <w:rPr>
          <w:lang w:eastAsia="en-GB"/>
        </w:rPr>
        <w:t>1a.</w:t>
      </w:r>
      <w:r w:rsidRPr="00E9603C">
        <w:rPr>
          <w:lang w:eastAsia="en-GB"/>
        </w:rPr>
        <w:tab/>
        <w:t>It is a generic subscription that NWDAF subscription for slice creation notification with the OAM.</w:t>
      </w:r>
    </w:p>
    <w:p w14:paraId="21338ED7" w14:textId="77777777" w:rsidR="009166E9" w:rsidRPr="00E9603C" w:rsidRDefault="009166E9">
      <w:pPr>
        <w:pStyle w:val="B1"/>
        <w:rPr>
          <w:lang w:eastAsia="en-GB"/>
        </w:rPr>
      </w:pPr>
      <w:r w:rsidRPr="00E9603C">
        <w:rPr>
          <w:lang w:eastAsia="en-GB"/>
        </w:rPr>
        <w:t>2a.</w:t>
      </w:r>
      <w:r w:rsidRPr="00E9603C">
        <w:rPr>
          <w:lang w:eastAsia="en-GB"/>
        </w:rPr>
        <w:tab/>
        <w:t xml:space="preserve">Upon creation or configuration of a new slice in the network, the OAM system notifies the NWDAF with the S-NSSAI, optionally NSI ID, and </w:t>
      </w:r>
      <w:bookmarkStart w:id="3587" w:name="_Hlk53756026"/>
      <w:r w:rsidRPr="00E9603C">
        <w:rPr>
          <w:lang w:eastAsia="en-GB"/>
        </w:rPr>
        <w:t>address of the NRF serving such network slice or slice associated NFs</w:t>
      </w:r>
      <w:bookmarkEnd w:id="3587"/>
      <w:r w:rsidRPr="00E9603C">
        <w:rPr>
          <w:lang w:eastAsia="en-GB"/>
        </w:rPr>
        <w:t>. In case of OAM provides the NRF address, the NWDAF uses the S</w:t>
      </w:r>
      <w:r w:rsidRPr="00E9603C">
        <w:rPr>
          <w:lang w:eastAsia="en-GB"/>
        </w:rPr>
        <w:noBreakHyphen/>
        <w:t>NSSAI, optionally NSI ID, associated NF indication for discovery of NFs deployed in the network slice and as a trigger to collect data for Analytics on Observed Service Experience on slice level and Slice Load.</w:t>
      </w:r>
    </w:p>
    <w:p w14:paraId="51FB93CA" w14:textId="77777777" w:rsidR="009166E9" w:rsidRPr="00E9603C" w:rsidRDefault="009166E9">
      <w:pPr>
        <w:pStyle w:val="B1"/>
        <w:rPr>
          <w:lang w:eastAsia="en-GB"/>
        </w:rPr>
      </w:pPr>
      <w:r w:rsidRPr="00E9603C">
        <w:rPr>
          <w:lang w:eastAsia="en-GB"/>
        </w:rPr>
        <w:t>1b.</w:t>
      </w:r>
      <w:r w:rsidRPr="00E9603C">
        <w:rPr>
          <w:lang w:eastAsia="en-GB"/>
        </w:rPr>
        <w:tab/>
        <w:t>[OPTIONAL] If a slice is created but NWDAF does not have the slice information yet (e.g. when a NF consumer requests the NWDAF for slice information (e.g. for slice load of a S-NSSAI#1)), NWDAF may explicitly requests the OAM system slice information with a Slice Information Request. In this case, NWDAF provides the S-NSSAI (optionally NSI ID) to the OAM.</w:t>
      </w:r>
    </w:p>
    <w:p w14:paraId="3B618360" w14:textId="77777777" w:rsidR="009166E9" w:rsidRPr="00E9603C" w:rsidRDefault="009166E9">
      <w:pPr>
        <w:pStyle w:val="B1"/>
        <w:rPr>
          <w:lang w:eastAsia="en-GB"/>
        </w:rPr>
      </w:pPr>
      <w:r w:rsidRPr="00E9603C">
        <w:rPr>
          <w:lang w:eastAsia="en-GB"/>
        </w:rPr>
        <w:t>2b.</w:t>
      </w:r>
      <w:r w:rsidRPr="00E9603C">
        <w:rPr>
          <w:lang w:eastAsia="en-GB"/>
        </w:rPr>
        <w:tab/>
        <w:t>[OPTIONAL] OAM system provides the slice information (NRF address or the associated NFs list) to the NWDAF.</w:t>
      </w:r>
    </w:p>
    <w:p w14:paraId="26F9CF4C" w14:textId="77777777" w:rsidR="009166E9" w:rsidRPr="00E9603C" w:rsidRDefault="009166E9">
      <w:pPr>
        <w:pStyle w:val="NO"/>
        <w:rPr>
          <w:rFonts w:eastAsia="SimSun"/>
          <w:lang w:eastAsia="zh-CN"/>
        </w:rPr>
      </w:pPr>
      <w:r w:rsidRPr="00E9603C">
        <w:t>NOTE 1:</w:t>
      </w:r>
      <w:r w:rsidRPr="00E9603C">
        <w:tab/>
        <w:t>Steps #1b and #2b are optional and only triggered if NWDAF does not have slice information.</w:t>
      </w:r>
    </w:p>
    <w:p w14:paraId="58924CC8" w14:textId="77777777" w:rsidR="009166E9" w:rsidRPr="00E9603C" w:rsidRDefault="009166E9">
      <w:pPr>
        <w:pStyle w:val="NO"/>
        <w:rPr>
          <w:lang w:eastAsia="en-GB"/>
        </w:rPr>
      </w:pPr>
      <w:r w:rsidRPr="00E9603C">
        <w:t>NOTE 2</w:t>
      </w:r>
      <w:r w:rsidRPr="00E9603C">
        <w:rPr>
          <w:rFonts w:eastAsia="SimSun"/>
          <w:lang w:eastAsia="zh-CN"/>
        </w:rPr>
        <w:t>:</w:t>
      </w:r>
      <w:r w:rsidRPr="00E9603C">
        <w:rPr>
          <w:rFonts w:eastAsia="SimSun"/>
          <w:lang w:eastAsia="zh-CN"/>
        </w:rPr>
        <w:tab/>
      </w:r>
      <w:r w:rsidRPr="00E9603C">
        <w:rPr>
          <w:lang w:eastAsia="en-GB"/>
        </w:rPr>
        <w:t>The procedure for slice information collection should be shared with OAM SA WG5, and feedback is needed before reaching conclusions.</w:t>
      </w:r>
    </w:p>
    <w:p w14:paraId="7F987B01" w14:textId="77777777" w:rsidR="009166E9" w:rsidRPr="00E9603C" w:rsidRDefault="009166E9">
      <w:pPr>
        <w:pStyle w:val="Heading4"/>
        <w:rPr>
          <w:lang/>
        </w:rPr>
      </w:pPr>
      <w:bookmarkStart w:id="3588" w:name="_Toc50309605"/>
      <w:bookmarkStart w:id="3589" w:name="_Toc50022952"/>
      <w:bookmarkStart w:id="3590" w:name="_Toc50579337"/>
      <w:bookmarkStart w:id="3591" w:name="_Toc50023537"/>
      <w:bookmarkStart w:id="3592" w:name="_Toc50021030"/>
      <w:bookmarkStart w:id="3593" w:name="_Toc50022303"/>
      <w:bookmarkStart w:id="3594" w:name="_Toc50021599"/>
      <w:bookmarkStart w:id="3595" w:name="_Toc54769924"/>
      <w:bookmarkStart w:id="3596" w:name="_Toc54779279"/>
      <w:bookmarkStart w:id="3597" w:name="_Toc54786239"/>
      <w:bookmarkStart w:id="3598" w:name="_Toc57201090"/>
      <w:bookmarkStart w:id="3599" w:name="_Toc57641128"/>
      <w:bookmarkStart w:id="3600" w:name="_Toc59101481"/>
      <w:r w:rsidRPr="00E9603C">
        <w:rPr>
          <w:lang/>
        </w:rPr>
        <w:t>6.2.1.3</w:t>
      </w:r>
      <w:r w:rsidRPr="00E9603C">
        <w:rPr>
          <w:lang/>
        </w:rPr>
        <w:tab/>
        <w:t>Slice load analytics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17B3DA37" w14:textId="77777777" w:rsidR="009166E9" w:rsidRPr="00E9603C" w:rsidRDefault="009166E9">
      <w:pPr>
        <w:rPr>
          <w:lang/>
        </w:rPr>
      </w:pPr>
      <w:r w:rsidRPr="00E9603C">
        <w:rPr>
          <w:lang/>
        </w:rPr>
        <w:t>This clause specifies slice load analytics by providing input data and output analytics for this data analytics type. The corresponding procedures are shown in clause 6.2.1.4.</w:t>
      </w:r>
    </w:p>
    <w:p w14:paraId="69C72567" w14:textId="77777777" w:rsidR="009166E9" w:rsidRPr="00E9603C" w:rsidRDefault="009166E9">
      <w:pPr>
        <w:rPr>
          <w:lang/>
        </w:rPr>
      </w:pPr>
      <w:r w:rsidRPr="00E9603C">
        <w:rPr>
          <w:lang/>
        </w:rPr>
        <w:t>To assist with the functionality of slice load distribution, within slice load analytics NWDAF may provide statistics and predictions for the Network Slice instance load measured in terms of i) number of UE registrations, ii) number of PDU Session establishments, and iii) resource usage of NF(s) associated to the Network Slice instance by collecting data from OAM and 5GC NFs, e.g. AMF, SMF. NWDAF may also provide information about threshold crossings if such thresholds are provided with the analytics subscription/request.</w:t>
      </w:r>
    </w:p>
    <w:p w14:paraId="17F2CDD1" w14:textId="77777777" w:rsidR="009166E9" w:rsidRPr="00E9603C" w:rsidRDefault="009166E9">
      <w:pPr>
        <w:rPr>
          <w:lang/>
        </w:rPr>
      </w:pPr>
      <w:r w:rsidRPr="00E9603C">
        <w:rPr>
          <w:lang/>
        </w:rPr>
        <w:t>Finally, NWDAF may also provide analytics on the load of the Network Slice, e.g. when multiple Network Slice instances are not deployed for the S-NSSAI or NSI IDs are not available.</w:t>
      </w:r>
    </w:p>
    <w:p w14:paraId="58CE85E5" w14:textId="77777777" w:rsidR="009166E9" w:rsidRPr="00E9603C" w:rsidRDefault="009166E9">
      <w:pPr>
        <w:pStyle w:val="Heading5"/>
        <w:rPr>
          <w:lang/>
        </w:rPr>
      </w:pPr>
      <w:bookmarkStart w:id="3601" w:name="_Toc54786240"/>
      <w:bookmarkStart w:id="3602" w:name="_Toc54769925"/>
      <w:bookmarkStart w:id="3603" w:name="_Toc57201091"/>
      <w:bookmarkStart w:id="3604" w:name="_Toc54779280"/>
      <w:bookmarkStart w:id="3605" w:name="_Toc57641129"/>
      <w:bookmarkStart w:id="3606" w:name="_Toc59101482"/>
      <w:r w:rsidRPr="00E9603C">
        <w:rPr>
          <w:lang/>
        </w:rPr>
        <w:t>6.2.1.3.1</w:t>
      </w:r>
      <w:r w:rsidRPr="00E9603C">
        <w:rPr>
          <w:lang/>
        </w:rPr>
        <w:tab/>
        <w:t>Input data</w:t>
      </w:r>
      <w:bookmarkEnd w:id="3601"/>
      <w:bookmarkEnd w:id="3602"/>
      <w:bookmarkEnd w:id="3603"/>
      <w:bookmarkEnd w:id="3604"/>
      <w:bookmarkEnd w:id="3605"/>
      <w:bookmarkEnd w:id="3606"/>
    </w:p>
    <w:p w14:paraId="05F37A29" w14:textId="77777777" w:rsidR="009166E9" w:rsidRPr="00E9603C" w:rsidRDefault="009166E9">
      <w:pPr>
        <w:pStyle w:val="TH"/>
        <w:rPr>
          <w:lang w:eastAsia="zh-CN"/>
        </w:rPr>
      </w:pPr>
      <w:r w:rsidRPr="00E9603C">
        <w:rPr>
          <w:lang w:eastAsia="zh-CN"/>
        </w:rPr>
        <w:t>Table 6.2.1.3.1-1: Input data for slice load analytics</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1"/>
        <w:gridCol w:w="932"/>
        <w:gridCol w:w="5811"/>
      </w:tblGrid>
      <w:tr w:rsidR="009166E9" w:rsidRPr="00E9603C" w14:paraId="124EC102" w14:textId="77777777">
        <w:trPr>
          <w:cantSplit/>
        </w:trPr>
        <w:tc>
          <w:tcPr>
            <w:tcW w:w="3111" w:type="dxa"/>
          </w:tcPr>
          <w:p w14:paraId="68A233CF" w14:textId="77777777" w:rsidR="009166E9" w:rsidRPr="00E9603C" w:rsidRDefault="009166E9">
            <w:pPr>
              <w:pStyle w:val="TAH"/>
            </w:pPr>
            <w:r w:rsidRPr="00E9603C">
              <w:t>Information</w:t>
            </w:r>
          </w:p>
        </w:tc>
        <w:tc>
          <w:tcPr>
            <w:tcW w:w="932" w:type="dxa"/>
          </w:tcPr>
          <w:p w14:paraId="31AA7FE4" w14:textId="77777777" w:rsidR="009166E9" w:rsidRPr="00E9603C" w:rsidRDefault="009166E9">
            <w:pPr>
              <w:pStyle w:val="TAH"/>
            </w:pPr>
            <w:r w:rsidRPr="00E9603C">
              <w:t>Source</w:t>
            </w:r>
          </w:p>
        </w:tc>
        <w:tc>
          <w:tcPr>
            <w:tcW w:w="5811" w:type="dxa"/>
          </w:tcPr>
          <w:p w14:paraId="74F912AF" w14:textId="77777777" w:rsidR="009166E9" w:rsidRPr="00E9603C" w:rsidRDefault="009166E9">
            <w:pPr>
              <w:pStyle w:val="TAH"/>
            </w:pPr>
            <w:r w:rsidRPr="00E9603C">
              <w:t>Description</w:t>
            </w:r>
          </w:p>
        </w:tc>
      </w:tr>
      <w:tr w:rsidR="009166E9" w:rsidRPr="00E9603C" w14:paraId="592674A8" w14:textId="77777777">
        <w:trPr>
          <w:cantSplit/>
        </w:trPr>
        <w:tc>
          <w:tcPr>
            <w:tcW w:w="3111" w:type="dxa"/>
          </w:tcPr>
          <w:p w14:paraId="724F1FE6" w14:textId="77777777" w:rsidR="009166E9" w:rsidRPr="00E9603C" w:rsidRDefault="009166E9">
            <w:pPr>
              <w:pStyle w:val="TAL"/>
            </w:pPr>
            <w:r w:rsidRPr="00E9603C">
              <w:t>Timestamps</w:t>
            </w:r>
          </w:p>
        </w:tc>
        <w:tc>
          <w:tcPr>
            <w:tcW w:w="932" w:type="dxa"/>
          </w:tcPr>
          <w:p w14:paraId="6087A0E8" w14:textId="77777777" w:rsidR="009166E9" w:rsidRPr="00E9603C" w:rsidRDefault="009166E9">
            <w:pPr>
              <w:pStyle w:val="TAC"/>
            </w:pPr>
            <w:r w:rsidRPr="00E9603C">
              <w:t>5GC NF</w:t>
            </w:r>
          </w:p>
        </w:tc>
        <w:tc>
          <w:tcPr>
            <w:tcW w:w="5811" w:type="dxa"/>
          </w:tcPr>
          <w:p w14:paraId="4E34C2EA" w14:textId="77777777" w:rsidR="009166E9" w:rsidRPr="00E9603C" w:rsidRDefault="009166E9">
            <w:pPr>
              <w:pStyle w:val="TAL"/>
              <w:rPr>
                <w:lang w:eastAsia="zh-CN"/>
              </w:rPr>
            </w:pPr>
            <w:r w:rsidRPr="00E9603C">
              <w:t>A time stamp associated with the collected information.</w:t>
            </w:r>
          </w:p>
        </w:tc>
      </w:tr>
      <w:tr w:rsidR="009166E9" w:rsidRPr="00E9603C" w14:paraId="317175B8" w14:textId="77777777">
        <w:trPr>
          <w:cantSplit/>
        </w:trPr>
        <w:tc>
          <w:tcPr>
            <w:tcW w:w="3111" w:type="dxa"/>
          </w:tcPr>
          <w:p w14:paraId="33562F38" w14:textId="77777777" w:rsidR="009166E9" w:rsidRPr="00E9603C" w:rsidRDefault="009166E9">
            <w:pPr>
              <w:pStyle w:val="TAL"/>
            </w:pPr>
            <w:r w:rsidRPr="00E9603C">
              <w:t>UE registrations on a Network Slice/Network Slice instance</w:t>
            </w:r>
          </w:p>
        </w:tc>
        <w:tc>
          <w:tcPr>
            <w:tcW w:w="932" w:type="dxa"/>
          </w:tcPr>
          <w:p w14:paraId="0C5E3730" w14:textId="77777777" w:rsidR="009166E9" w:rsidRPr="00E9603C" w:rsidRDefault="009166E9">
            <w:pPr>
              <w:pStyle w:val="TAC"/>
            </w:pPr>
            <w:r w:rsidRPr="00E9603C">
              <w:t>AMF, OAM</w:t>
            </w:r>
          </w:p>
        </w:tc>
        <w:tc>
          <w:tcPr>
            <w:tcW w:w="5811" w:type="dxa"/>
          </w:tcPr>
          <w:p w14:paraId="1577D6A0" w14:textId="77777777" w:rsidR="009166E9" w:rsidRPr="00E9603C" w:rsidRDefault="009166E9">
            <w:pPr>
              <w:pStyle w:val="TAL"/>
              <w:rPr>
                <w:lang w:eastAsia="zh-CN"/>
              </w:rPr>
            </w:pPr>
            <w:r w:rsidRPr="00E9603C">
              <w:t>Current number of UEs registered in a NW slice or NW slice instance</w:t>
            </w:r>
          </w:p>
        </w:tc>
      </w:tr>
      <w:tr w:rsidR="009166E9" w:rsidRPr="00E9603C" w14:paraId="4F49B03D" w14:textId="77777777">
        <w:trPr>
          <w:cantSplit/>
        </w:trPr>
        <w:tc>
          <w:tcPr>
            <w:tcW w:w="3111" w:type="dxa"/>
          </w:tcPr>
          <w:p w14:paraId="68BDD328" w14:textId="77777777" w:rsidR="009166E9" w:rsidRPr="00E9603C" w:rsidRDefault="009166E9">
            <w:pPr>
              <w:pStyle w:val="TAL"/>
            </w:pPr>
            <w:r w:rsidRPr="00E9603C">
              <w:t>PDU session establishments on a Network Slice/Network Slice instance</w:t>
            </w:r>
          </w:p>
        </w:tc>
        <w:tc>
          <w:tcPr>
            <w:tcW w:w="932" w:type="dxa"/>
          </w:tcPr>
          <w:p w14:paraId="555A9207" w14:textId="77777777" w:rsidR="009166E9" w:rsidRPr="00E9603C" w:rsidRDefault="009166E9">
            <w:pPr>
              <w:pStyle w:val="TAC"/>
            </w:pPr>
            <w:r w:rsidRPr="00E9603C">
              <w:t>SMF, OAM</w:t>
            </w:r>
          </w:p>
        </w:tc>
        <w:tc>
          <w:tcPr>
            <w:tcW w:w="5811" w:type="dxa"/>
          </w:tcPr>
          <w:p w14:paraId="0EA0F0FC" w14:textId="77777777" w:rsidR="009166E9" w:rsidRPr="00E9603C" w:rsidRDefault="009166E9">
            <w:pPr>
              <w:pStyle w:val="TAL"/>
              <w:rPr>
                <w:lang w:eastAsia="zh-CN"/>
              </w:rPr>
            </w:pPr>
            <w:r w:rsidRPr="00E9603C">
              <w:t>Current number of established PDU sessions in a NW slice or NW slice instance.</w:t>
            </w:r>
          </w:p>
        </w:tc>
      </w:tr>
      <w:tr w:rsidR="009166E9" w:rsidRPr="00E9603C" w14:paraId="20B08EFC" w14:textId="77777777">
        <w:trPr>
          <w:cantSplit/>
        </w:trPr>
        <w:tc>
          <w:tcPr>
            <w:tcW w:w="3111" w:type="dxa"/>
          </w:tcPr>
          <w:p w14:paraId="58FAF2F1" w14:textId="77777777" w:rsidR="009166E9" w:rsidRPr="00E9603C" w:rsidRDefault="009166E9">
            <w:pPr>
              <w:pStyle w:val="TAL"/>
            </w:pPr>
            <w:r w:rsidRPr="00E9603C">
              <w:t>Load of NFs associated to Network Slice instance</w:t>
            </w:r>
          </w:p>
        </w:tc>
        <w:tc>
          <w:tcPr>
            <w:tcW w:w="932" w:type="dxa"/>
          </w:tcPr>
          <w:p w14:paraId="2E46FF23" w14:textId="77777777" w:rsidR="009166E9" w:rsidRPr="00E9603C" w:rsidRDefault="009166E9">
            <w:pPr>
              <w:pStyle w:val="TAC"/>
            </w:pPr>
            <w:r w:rsidRPr="00E9603C">
              <w:t>OAM, NRF</w:t>
            </w:r>
          </w:p>
        </w:tc>
        <w:tc>
          <w:tcPr>
            <w:tcW w:w="5811" w:type="dxa"/>
          </w:tcPr>
          <w:p w14:paraId="74B6B7A8" w14:textId="77777777" w:rsidR="009166E9" w:rsidRPr="00E9603C" w:rsidRDefault="009166E9">
            <w:pPr>
              <w:pStyle w:val="TAL"/>
              <w:rPr>
                <w:lang w:eastAsia="en-GB"/>
              </w:rPr>
            </w:pPr>
            <w:r w:rsidRPr="00E9603C">
              <w:rPr>
                <w:lang w:eastAsia="en-GB"/>
              </w:rPr>
              <w:t>Resource utilization information of a Network Slice instance obtained from its constituent NF instances. NF instance load input data collection is described in clause 6.5, Table 6.5.2-1, TS 23.288 [5]</w:t>
            </w:r>
          </w:p>
        </w:tc>
      </w:tr>
      <w:tr w:rsidR="009166E9" w:rsidRPr="00E9603C" w14:paraId="769AE8CF" w14:textId="77777777">
        <w:trPr>
          <w:cantSplit/>
        </w:trPr>
        <w:tc>
          <w:tcPr>
            <w:tcW w:w="3111" w:type="dxa"/>
          </w:tcPr>
          <w:p w14:paraId="306A2334" w14:textId="77777777" w:rsidR="009166E9" w:rsidRPr="00E9603C" w:rsidRDefault="009166E9">
            <w:pPr>
              <w:pStyle w:val="TAL"/>
            </w:pPr>
            <w:r w:rsidRPr="00E9603C">
              <w:t>Traffic usage</w:t>
            </w:r>
          </w:p>
        </w:tc>
        <w:tc>
          <w:tcPr>
            <w:tcW w:w="932" w:type="dxa"/>
          </w:tcPr>
          <w:p w14:paraId="72D54A91" w14:textId="77777777" w:rsidR="009166E9" w:rsidRPr="00E9603C" w:rsidRDefault="009166E9">
            <w:pPr>
              <w:pStyle w:val="TAC"/>
            </w:pPr>
            <w:r w:rsidRPr="00E9603C">
              <w:t>UPF</w:t>
            </w:r>
          </w:p>
        </w:tc>
        <w:tc>
          <w:tcPr>
            <w:tcW w:w="5811" w:type="dxa"/>
          </w:tcPr>
          <w:p w14:paraId="7B9AA438" w14:textId="77777777" w:rsidR="009166E9" w:rsidRPr="00E9603C" w:rsidRDefault="009166E9">
            <w:pPr>
              <w:pStyle w:val="TAL"/>
              <w:rPr>
                <w:lang w:eastAsia="en-GB"/>
              </w:rPr>
            </w:pPr>
            <w:r w:rsidRPr="00E9603C">
              <w:t>Report of user plane traffic in the UPF for the accumulated usage of network resources (see TS 29.244 [18])</w:t>
            </w:r>
          </w:p>
        </w:tc>
      </w:tr>
    </w:tbl>
    <w:p w14:paraId="2FE23FC4" w14:textId="77777777" w:rsidR="009166E9" w:rsidRPr="00E9603C" w:rsidRDefault="009166E9">
      <w:pPr>
        <w:rPr>
          <w:lang/>
        </w:rPr>
      </w:pPr>
    </w:p>
    <w:p w14:paraId="15B511B4" w14:textId="77777777" w:rsidR="009166E9" w:rsidRPr="00E9603C" w:rsidRDefault="009166E9">
      <w:pPr>
        <w:pStyle w:val="NO"/>
        <w:rPr>
          <w:lang/>
        </w:rPr>
      </w:pPr>
      <w:r w:rsidRPr="00E9603C">
        <w:rPr>
          <w:lang/>
        </w:rPr>
        <w:t>NOTE 1:</w:t>
      </w:r>
      <w:r w:rsidRPr="00E9603C">
        <w:rPr>
          <w:lang/>
        </w:rPr>
        <w:tab/>
        <w:t>Some of the sources in Table 6.2.1.3.1-1 could be revisited</w:t>
      </w:r>
      <w:r w:rsidRPr="00E9603C">
        <w:rPr>
          <w:rFonts w:eastAsia="SimSun"/>
          <w:lang w:eastAsia="zh-CN"/>
        </w:rPr>
        <w:t xml:space="preserve"> </w:t>
      </w:r>
      <w:r w:rsidRPr="00E9603C">
        <w:rPr>
          <w:lang/>
        </w:rPr>
        <w:t>after eNS_ph2 concludes its study.</w:t>
      </w:r>
    </w:p>
    <w:p w14:paraId="5E74F583" w14:textId="77777777" w:rsidR="009166E9" w:rsidRPr="00E9603C" w:rsidRDefault="009166E9">
      <w:pPr>
        <w:pStyle w:val="NO"/>
      </w:pPr>
      <w:r w:rsidRPr="00E9603C">
        <w:t>NOTE 2:</w:t>
      </w:r>
      <w:r w:rsidRPr="00E9603C">
        <w:tab/>
        <w:t>How NWDAF collects traffic usage will not be defined in Rel-17.</w:t>
      </w:r>
    </w:p>
    <w:p w14:paraId="47FB9B99" w14:textId="77777777" w:rsidR="009166E9" w:rsidRPr="00E9603C" w:rsidRDefault="009166E9">
      <w:pPr>
        <w:pStyle w:val="Heading5"/>
        <w:rPr>
          <w:lang/>
        </w:rPr>
      </w:pPr>
      <w:bookmarkStart w:id="3607" w:name="_Toc54769926"/>
      <w:bookmarkStart w:id="3608" w:name="_Toc54779281"/>
      <w:bookmarkStart w:id="3609" w:name="_Toc54786241"/>
      <w:bookmarkStart w:id="3610" w:name="_Toc57201092"/>
      <w:bookmarkStart w:id="3611" w:name="_Toc57641130"/>
      <w:bookmarkStart w:id="3612" w:name="_Toc59101483"/>
      <w:r w:rsidRPr="00E9603C">
        <w:rPr>
          <w:lang/>
        </w:rPr>
        <w:t>6.2.1.3.2</w:t>
      </w:r>
      <w:r w:rsidRPr="00E9603C">
        <w:rPr>
          <w:lang/>
        </w:rPr>
        <w:tab/>
        <w:t>Output analytics</w:t>
      </w:r>
      <w:bookmarkEnd w:id="3607"/>
      <w:bookmarkEnd w:id="3608"/>
      <w:bookmarkEnd w:id="3609"/>
      <w:bookmarkEnd w:id="3610"/>
      <w:bookmarkEnd w:id="3611"/>
      <w:bookmarkEnd w:id="3612"/>
    </w:p>
    <w:p w14:paraId="1A8D23D6" w14:textId="77777777" w:rsidR="009166E9" w:rsidRPr="00E9603C" w:rsidRDefault="009166E9">
      <w:pPr>
        <w:pStyle w:val="TH"/>
        <w:rPr>
          <w:lang w:eastAsia="zh-CN"/>
        </w:rPr>
      </w:pPr>
      <w:r w:rsidRPr="00E9603C">
        <w:rPr>
          <w:lang w:eastAsia="zh-CN"/>
        </w:rPr>
        <w:t>Table 6.2.1.3.2-1: Output analytics for Network Slice instance load</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7139"/>
      </w:tblGrid>
      <w:tr w:rsidR="009166E9" w:rsidRPr="00E9603C" w14:paraId="6DD32001" w14:textId="77777777">
        <w:trPr>
          <w:cantSplit/>
        </w:trPr>
        <w:tc>
          <w:tcPr>
            <w:tcW w:w="2492" w:type="dxa"/>
          </w:tcPr>
          <w:p w14:paraId="33A487C2" w14:textId="77777777" w:rsidR="009166E9" w:rsidRPr="00E9603C" w:rsidRDefault="009166E9">
            <w:pPr>
              <w:pStyle w:val="TAH"/>
              <w:rPr>
                <w:lang w:eastAsia="zh-CN"/>
              </w:rPr>
            </w:pPr>
            <w:r w:rsidRPr="00E9603C">
              <w:rPr>
                <w:lang w:eastAsia="zh-CN"/>
              </w:rPr>
              <w:t>Information</w:t>
            </w:r>
          </w:p>
        </w:tc>
        <w:tc>
          <w:tcPr>
            <w:tcW w:w="7139" w:type="dxa"/>
          </w:tcPr>
          <w:p w14:paraId="49F8EE19" w14:textId="77777777" w:rsidR="009166E9" w:rsidRPr="00E9603C" w:rsidRDefault="009166E9">
            <w:pPr>
              <w:pStyle w:val="TAH"/>
              <w:rPr>
                <w:lang w:eastAsia="zh-CN"/>
              </w:rPr>
            </w:pPr>
            <w:r w:rsidRPr="00E9603C">
              <w:rPr>
                <w:lang w:eastAsia="zh-CN"/>
              </w:rPr>
              <w:t>Description</w:t>
            </w:r>
          </w:p>
        </w:tc>
      </w:tr>
      <w:tr w:rsidR="009166E9" w:rsidRPr="00E9603C" w14:paraId="2B76142F" w14:textId="77777777">
        <w:trPr>
          <w:cantSplit/>
        </w:trPr>
        <w:tc>
          <w:tcPr>
            <w:tcW w:w="2492" w:type="dxa"/>
          </w:tcPr>
          <w:p w14:paraId="577FA7EB" w14:textId="77777777" w:rsidR="009166E9" w:rsidRPr="00E9603C" w:rsidRDefault="009166E9">
            <w:pPr>
              <w:pStyle w:val="TAL"/>
            </w:pPr>
            <w:r w:rsidRPr="00E9603C">
              <w:t xml:space="preserve">S-NSSAI </w:t>
            </w:r>
          </w:p>
        </w:tc>
        <w:tc>
          <w:tcPr>
            <w:tcW w:w="7139" w:type="dxa"/>
          </w:tcPr>
          <w:p w14:paraId="5759CF64" w14:textId="77777777" w:rsidR="009166E9" w:rsidRPr="00E9603C" w:rsidRDefault="009166E9">
            <w:pPr>
              <w:pStyle w:val="TAL"/>
            </w:pPr>
            <w:r w:rsidRPr="00E9603C">
              <w:t>Identification of the Network Slice</w:t>
            </w:r>
          </w:p>
        </w:tc>
      </w:tr>
      <w:tr w:rsidR="009166E9" w:rsidRPr="00E9603C" w14:paraId="5DE80F3F" w14:textId="77777777">
        <w:trPr>
          <w:cantSplit/>
        </w:trPr>
        <w:tc>
          <w:tcPr>
            <w:tcW w:w="2492" w:type="dxa"/>
          </w:tcPr>
          <w:p w14:paraId="6BF11548" w14:textId="77777777" w:rsidR="009166E9" w:rsidRPr="00E9603C" w:rsidRDefault="009166E9">
            <w:pPr>
              <w:pStyle w:val="TAL"/>
            </w:pPr>
            <w:r w:rsidRPr="00E9603C">
              <w:t>Network Slice instances (1,…,max)</w:t>
            </w:r>
          </w:p>
        </w:tc>
        <w:tc>
          <w:tcPr>
            <w:tcW w:w="7139" w:type="dxa"/>
          </w:tcPr>
          <w:p w14:paraId="1ACA4C91" w14:textId="77777777" w:rsidR="009166E9" w:rsidRPr="00E9603C" w:rsidRDefault="009166E9">
            <w:pPr>
              <w:pStyle w:val="TAL"/>
            </w:pPr>
            <w:r w:rsidRPr="00E9603C">
              <w:t>List of Network Slice instance(s) within the S-NSSAI</w:t>
            </w:r>
          </w:p>
        </w:tc>
      </w:tr>
      <w:tr w:rsidR="009166E9" w:rsidRPr="00E9603C" w14:paraId="060E3427" w14:textId="77777777">
        <w:trPr>
          <w:cantSplit/>
        </w:trPr>
        <w:tc>
          <w:tcPr>
            <w:tcW w:w="2492" w:type="dxa"/>
          </w:tcPr>
          <w:p w14:paraId="2A9DC30C" w14:textId="77777777" w:rsidR="009166E9" w:rsidRPr="00E9603C" w:rsidRDefault="009166E9">
            <w:pPr>
              <w:pStyle w:val="TAL"/>
            </w:pPr>
            <w:r w:rsidRPr="00E9603C">
              <w:t>&gt; NSI ID</w:t>
            </w:r>
          </w:p>
        </w:tc>
        <w:tc>
          <w:tcPr>
            <w:tcW w:w="7139" w:type="dxa"/>
          </w:tcPr>
          <w:p w14:paraId="01507110" w14:textId="77777777" w:rsidR="009166E9" w:rsidRPr="00E9603C" w:rsidRDefault="009166E9">
            <w:pPr>
              <w:pStyle w:val="TAL"/>
            </w:pPr>
            <w:r w:rsidRPr="00E9603C">
              <w:t>Identification of the Network Slice instance</w:t>
            </w:r>
          </w:p>
        </w:tc>
      </w:tr>
      <w:tr w:rsidR="009166E9" w:rsidRPr="00E9603C" w14:paraId="6D3ACEBC" w14:textId="77777777">
        <w:trPr>
          <w:cantSplit/>
        </w:trPr>
        <w:tc>
          <w:tcPr>
            <w:tcW w:w="2492" w:type="dxa"/>
          </w:tcPr>
          <w:p w14:paraId="69F37EA1" w14:textId="77777777" w:rsidR="009166E9" w:rsidRPr="00E9603C" w:rsidRDefault="009166E9">
            <w:pPr>
              <w:pStyle w:val="TAL"/>
            </w:pPr>
            <w:r w:rsidRPr="00E9603C">
              <w:t xml:space="preserve">&gt; Number of </w:t>
            </w:r>
            <w:r w:rsidRPr="00E9603C">
              <w:rPr>
                <w:rFonts w:eastAsia="SimSun"/>
                <w:lang w:eastAsia="zh-CN"/>
              </w:rPr>
              <w:t xml:space="preserve">UE </w:t>
            </w:r>
            <w:r w:rsidRPr="00E9603C">
              <w:t>Registrations</w:t>
            </w:r>
          </w:p>
        </w:tc>
        <w:tc>
          <w:tcPr>
            <w:tcW w:w="7139" w:type="dxa"/>
          </w:tcPr>
          <w:p w14:paraId="3D4DD03F" w14:textId="77777777" w:rsidR="009166E9" w:rsidRPr="00E9603C" w:rsidRDefault="009166E9">
            <w:pPr>
              <w:pStyle w:val="TAL"/>
            </w:pPr>
            <w:r w:rsidRPr="00E9603C">
              <w:t>N</w:t>
            </w:r>
            <w:r w:rsidRPr="00E9603C">
              <w:rPr>
                <w:rFonts w:eastAsia="SimSun"/>
                <w:lang w:eastAsia="zh-CN"/>
              </w:rPr>
              <w:t>umber of UE registrations</w:t>
            </w:r>
            <w:r w:rsidRPr="00E9603C">
              <w:t xml:space="preserve"> of the NSI (NOTE 3)</w:t>
            </w:r>
          </w:p>
        </w:tc>
      </w:tr>
      <w:tr w:rsidR="009166E9" w:rsidRPr="00E9603C" w14:paraId="62D67088" w14:textId="77777777">
        <w:trPr>
          <w:cantSplit/>
        </w:trPr>
        <w:tc>
          <w:tcPr>
            <w:tcW w:w="2492" w:type="dxa"/>
          </w:tcPr>
          <w:p w14:paraId="0419F7F0" w14:textId="77777777" w:rsidR="009166E9" w:rsidRPr="00E9603C" w:rsidRDefault="009166E9">
            <w:pPr>
              <w:pStyle w:val="TAL"/>
            </w:pPr>
            <w:r w:rsidRPr="00E9603C">
              <w:t xml:space="preserve">&gt; Number of PDU Sessions </w:t>
            </w:r>
            <w:r w:rsidRPr="00E9603C">
              <w:rPr>
                <w:rFonts w:eastAsia="SimSun"/>
                <w:lang w:eastAsia="zh-CN"/>
              </w:rPr>
              <w:t>establishment</w:t>
            </w:r>
            <w:r w:rsidRPr="00E9603C">
              <w:t xml:space="preserve"> </w:t>
            </w:r>
          </w:p>
        </w:tc>
        <w:tc>
          <w:tcPr>
            <w:tcW w:w="7139" w:type="dxa"/>
          </w:tcPr>
          <w:p w14:paraId="73496C8E" w14:textId="77777777" w:rsidR="009166E9" w:rsidRPr="00E9603C" w:rsidRDefault="009166E9">
            <w:pPr>
              <w:pStyle w:val="TAL"/>
            </w:pPr>
            <w:r w:rsidRPr="00E9603C">
              <w:t>N</w:t>
            </w:r>
            <w:r w:rsidRPr="00E9603C">
              <w:rPr>
                <w:rFonts w:eastAsia="SimSun"/>
                <w:lang w:eastAsia="zh-CN"/>
              </w:rPr>
              <w:t>umber of PDU Session establishments</w:t>
            </w:r>
            <w:r w:rsidRPr="00E9603C">
              <w:t xml:space="preserve"> of the NSI (NOTE 3)</w:t>
            </w:r>
          </w:p>
        </w:tc>
      </w:tr>
      <w:tr w:rsidR="009166E9" w:rsidRPr="00E9603C" w14:paraId="7FC1EE36" w14:textId="77777777">
        <w:trPr>
          <w:cantSplit/>
        </w:trPr>
        <w:tc>
          <w:tcPr>
            <w:tcW w:w="2492" w:type="dxa"/>
          </w:tcPr>
          <w:p w14:paraId="57A7EF71" w14:textId="77777777" w:rsidR="009166E9" w:rsidRPr="00E9603C" w:rsidRDefault="009166E9">
            <w:pPr>
              <w:pStyle w:val="TAL"/>
            </w:pPr>
            <w:r w:rsidRPr="00E9603C">
              <w:t>&gt; Resource usage</w:t>
            </w:r>
          </w:p>
        </w:tc>
        <w:tc>
          <w:tcPr>
            <w:tcW w:w="7139" w:type="dxa"/>
          </w:tcPr>
          <w:p w14:paraId="60999A51" w14:textId="77777777" w:rsidR="009166E9" w:rsidRPr="00E9603C" w:rsidRDefault="009166E9">
            <w:pPr>
              <w:pStyle w:val="TAL"/>
            </w:pPr>
            <w:r w:rsidRPr="00E9603C">
              <w:t>The usage of assigned virtual resources currently in use for the NF instances (mean usage of virtual CPU, memory, disk) as defined in TS 28.552 [19] clause 5.7, belonging to a particular Network Slice instance.</w:t>
            </w:r>
          </w:p>
        </w:tc>
      </w:tr>
      <w:tr w:rsidR="009166E9" w:rsidRPr="00E9603C" w14:paraId="0EC3A518" w14:textId="77777777">
        <w:trPr>
          <w:cantSplit/>
        </w:trPr>
        <w:tc>
          <w:tcPr>
            <w:tcW w:w="2492" w:type="dxa"/>
          </w:tcPr>
          <w:p w14:paraId="4DDC972F" w14:textId="77777777" w:rsidR="009166E9" w:rsidRPr="00E9603C" w:rsidRDefault="009166E9">
            <w:pPr>
              <w:pStyle w:val="TAL"/>
            </w:pPr>
            <w:r w:rsidRPr="00E9603C">
              <w:t>&gt; Resource usage threshold crossings (optional)</w:t>
            </w:r>
          </w:p>
        </w:tc>
        <w:tc>
          <w:tcPr>
            <w:tcW w:w="7139" w:type="dxa"/>
          </w:tcPr>
          <w:p w14:paraId="22A0D2CC" w14:textId="77777777" w:rsidR="009166E9" w:rsidRPr="00E9603C" w:rsidRDefault="009166E9">
            <w:pPr>
              <w:pStyle w:val="TAL"/>
            </w:pPr>
            <w:r w:rsidRPr="00E9603C">
              <w:t>Number of resource usage threshold crossings on the Network Slice instance provided if threshold is provided by the consumer as Analytics Filter.</w:t>
            </w:r>
          </w:p>
        </w:tc>
      </w:tr>
      <w:tr w:rsidR="009166E9" w:rsidRPr="00E9603C" w14:paraId="7B5C23B9" w14:textId="77777777">
        <w:trPr>
          <w:cantSplit/>
        </w:trPr>
        <w:tc>
          <w:tcPr>
            <w:tcW w:w="2492" w:type="dxa"/>
          </w:tcPr>
          <w:p w14:paraId="02A13A0D" w14:textId="77777777" w:rsidR="009166E9" w:rsidRPr="00E9603C" w:rsidRDefault="009166E9">
            <w:pPr>
              <w:pStyle w:val="TAL"/>
            </w:pPr>
            <w:r w:rsidRPr="00E9603C">
              <w:t>&gt; Resource usage threshold crossings time</w:t>
            </w:r>
            <w:r w:rsidRPr="00E9603C">
              <w:rPr>
                <w:rFonts w:eastAsia="SimSun"/>
                <w:lang w:eastAsia="zh-CN"/>
              </w:rPr>
              <w:t xml:space="preserve"> period</w:t>
            </w:r>
            <w:r w:rsidRPr="00E9603C">
              <w:t xml:space="preserve"> (1,…,max) (optional)</w:t>
            </w:r>
          </w:p>
        </w:tc>
        <w:tc>
          <w:tcPr>
            <w:tcW w:w="7139" w:type="dxa"/>
          </w:tcPr>
          <w:p w14:paraId="7E3CBE44" w14:textId="77777777" w:rsidR="009166E9" w:rsidRPr="00E9603C" w:rsidRDefault="009166E9">
            <w:pPr>
              <w:pStyle w:val="TAL"/>
            </w:pPr>
            <w:r w:rsidRPr="00E9603C">
              <w:t>Resource usage threshold crossing vector including time elapsed between each threshold crossing on the Network Slice instance provided if threshold is provided by the consumer as Analytics Filter.</w:t>
            </w:r>
          </w:p>
        </w:tc>
      </w:tr>
    </w:tbl>
    <w:p w14:paraId="18D36C11" w14:textId="77777777" w:rsidR="009166E9" w:rsidRPr="00E9603C" w:rsidRDefault="009166E9">
      <w:pPr>
        <w:pStyle w:val="NO"/>
        <w:rPr>
          <w:lang/>
        </w:rPr>
      </w:pPr>
    </w:p>
    <w:p w14:paraId="01E58565" w14:textId="77777777" w:rsidR="009166E9" w:rsidRPr="00E9603C" w:rsidRDefault="009166E9">
      <w:pPr>
        <w:pStyle w:val="TH"/>
        <w:rPr>
          <w:lang w:eastAsia="zh-CN"/>
        </w:rPr>
      </w:pPr>
      <w:r w:rsidRPr="00E9603C">
        <w:rPr>
          <w:lang w:eastAsia="zh-CN"/>
        </w:rPr>
        <w:t>Table 6.2.1.3.2-2: Output analytics for Network Slice load</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7139"/>
      </w:tblGrid>
      <w:tr w:rsidR="009166E9" w:rsidRPr="00E9603C" w14:paraId="13A8EF3A" w14:textId="77777777">
        <w:trPr>
          <w:cantSplit/>
        </w:trPr>
        <w:tc>
          <w:tcPr>
            <w:tcW w:w="2492" w:type="dxa"/>
          </w:tcPr>
          <w:p w14:paraId="5D3B3687" w14:textId="77777777" w:rsidR="009166E9" w:rsidRPr="00E9603C" w:rsidRDefault="009166E9">
            <w:pPr>
              <w:pStyle w:val="TAH"/>
              <w:rPr>
                <w:lang w:eastAsia="zh-CN"/>
              </w:rPr>
            </w:pPr>
            <w:r w:rsidRPr="00E9603C">
              <w:rPr>
                <w:lang w:eastAsia="zh-CN"/>
              </w:rPr>
              <w:t>Information</w:t>
            </w:r>
          </w:p>
        </w:tc>
        <w:tc>
          <w:tcPr>
            <w:tcW w:w="7139" w:type="dxa"/>
          </w:tcPr>
          <w:p w14:paraId="43A7B3C9" w14:textId="77777777" w:rsidR="009166E9" w:rsidRPr="00E9603C" w:rsidRDefault="009166E9">
            <w:pPr>
              <w:pStyle w:val="TAH"/>
              <w:rPr>
                <w:lang w:eastAsia="zh-CN"/>
              </w:rPr>
            </w:pPr>
            <w:r w:rsidRPr="00E9603C">
              <w:rPr>
                <w:lang w:eastAsia="zh-CN"/>
              </w:rPr>
              <w:t>Description</w:t>
            </w:r>
          </w:p>
        </w:tc>
      </w:tr>
      <w:tr w:rsidR="009166E9" w:rsidRPr="00E9603C" w14:paraId="16848DE3" w14:textId="77777777">
        <w:trPr>
          <w:cantSplit/>
        </w:trPr>
        <w:tc>
          <w:tcPr>
            <w:tcW w:w="2492" w:type="dxa"/>
          </w:tcPr>
          <w:p w14:paraId="52EE494E" w14:textId="77777777" w:rsidR="009166E9" w:rsidRPr="00E9603C" w:rsidRDefault="009166E9">
            <w:pPr>
              <w:pStyle w:val="TAL"/>
            </w:pPr>
            <w:r w:rsidRPr="00E9603C">
              <w:t>S-NSSAI</w:t>
            </w:r>
          </w:p>
        </w:tc>
        <w:tc>
          <w:tcPr>
            <w:tcW w:w="7139" w:type="dxa"/>
          </w:tcPr>
          <w:p w14:paraId="1A7F08E2" w14:textId="77777777" w:rsidR="009166E9" w:rsidRPr="00E9603C" w:rsidRDefault="009166E9">
            <w:pPr>
              <w:pStyle w:val="TAL"/>
            </w:pPr>
            <w:r w:rsidRPr="00E9603C">
              <w:t>Identification of the Network Slice</w:t>
            </w:r>
          </w:p>
        </w:tc>
      </w:tr>
      <w:tr w:rsidR="009166E9" w:rsidRPr="00E9603C" w14:paraId="68842270" w14:textId="77777777">
        <w:trPr>
          <w:cantSplit/>
        </w:trPr>
        <w:tc>
          <w:tcPr>
            <w:tcW w:w="2492" w:type="dxa"/>
          </w:tcPr>
          <w:p w14:paraId="7643F163" w14:textId="77777777" w:rsidR="009166E9" w:rsidRPr="00E9603C" w:rsidRDefault="009166E9">
            <w:pPr>
              <w:pStyle w:val="TAL"/>
            </w:pPr>
            <w:r w:rsidRPr="00E9603C">
              <w:t xml:space="preserve">&gt; Number of UE </w:t>
            </w:r>
            <w:r w:rsidRPr="00E9603C">
              <w:rPr>
                <w:rFonts w:eastAsia="SimSun"/>
                <w:lang w:eastAsia="zh-CN"/>
              </w:rPr>
              <w:t>Registrations</w:t>
            </w:r>
          </w:p>
        </w:tc>
        <w:tc>
          <w:tcPr>
            <w:tcW w:w="7139" w:type="dxa"/>
          </w:tcPr>
          <w:p w14:paraId="27905E73" w14:textId="77777777" w:rsidR="009166E9" w:rsidRPr="00E9603C" w:rsidRDefault="009166E9">
            <w:pPr>
              <w:pStyle w:val="TAL"/>
            </w:pPr>
            <w:r w:rsidRPr="00E9603C">
              <w:t>N</w:t>
            </w:r>
            <w:r w:rsidRPr="00E9603C">
              <w:rPr>
                <w:rFonts w:eastAsia="SimSun"/>
                <w:lang w:eastAsia="zh-CN"/>
              </w:rPr>
              <w:t>umber of UE registrations</w:t>
            </w:r>
            <w:r w:rsidRPr="00E9603C">
              <w:t xml:space="preserve"> of the Network Slice (NOTE 3)</w:t>
            </w:r>
          </w:p>
        </w:tc>
      </w:tr>
      <w:tr w:rsidR="009166E9" w:rsidRPr="00E9603C" w14:paraId="6666918E" w14:textId="77777777">
        <w:trPr>
          <w:cantSplit/>
        </w:trPr>
        <w:tc>
          <w:tcPr>
            <w:tcW w:w="2492" w:type="dxa"/>
          </w:tcPr>
          <w:p w14:paraId="302A1986" w14:textId="77777777" w:rsidR="009166E9" w:rsidRPr="00E9603C" w:rsidRDefault="009166E9">
            <w:pPr>
              <w:pStyle w:val="TAL"/>
            </w:pPr>
            <w:r w:rsidRPr="00E9603C">
              <w:t xml:space="preserve">&gt; </w:t>
            </w:r>
            <w:r w:rsidRPr="00E9603C">
              <w:rPr>
                <w:rFonts w:eastAsia="SimSun"/>
                <w:lang w:eastAsia="zh-CN"/>
              </w:rPr>
              <w:t>Number of</w:t>
            </w:r>
            <w:r w:rsidRPr="00E9603C">
              <w:t xml:space="preserve"> PDU sessions establishments</w:t>
            </w:r>
          </w:p>
        </w:tc>
        <w:tc>
          <w:tcPr>
            <w:tcW w:w="7139" w:type="dxa"/>
          </w:tcPr>
          <w:p w14:paraId="5A2206AA" w14:textId="77777777" w:rsidR="009166E9" w:rsidRPr="00E9603C" w:rsidRDefault="009166E9">
            <w:pPr>
              <w:pStyle w:val="TAL"/>
            </w:pPr>
            <w:r w:rsidRPr="00E9603C">
              <w:t>N</w:t>
            </w:r>
            <w:r w:rsidRPr="00E9603C">
              <w:rPr>
                <w:rFonts w:eastAsia="SimSun"/>
                <w:lang w:eastAsia="zh-CN"/>
              </w:rPr>
              <w:t>umber of PDU Session establishments</w:t>
            </w:r>
            <w:r w:rsidRPr="00E9603C">
              <w:t xml:space="preserve"> of the Network Slice (NOTE 3)</w:t>
            </w:r>
          </w:p>
        </w:tc>
      </w:tr>
    </w:tbl>
    <w:p w14:paraId="07EAE0B6" w14:textId="77777777" w:rsidR="009166E9" w:rsidRPr="00E9603C" w:rsidRDefault="009166E9">
      <w:pPr>
        <w:rPr>
          <w:lang w:eastAsia="en-GB"/>
        </w:rPr>
      </w:pPr>
    </w:p>
    <w:p w14:paraId="58BB5DB6" w14:textId="77777777" w:rsidR="009166E9" w:rsidRPr="00E9603C" w:rsidRDefault="009166E9">
      <w:pPr>
        <w:pStyle w:val="NO"/>
        <w:rPr>
          <w:lang/>
        </w:rPr>
      </w:pPr>
      <w:bookmarkStart w:id="3613" w:name="_Toc50022953"/>
      <w:bookmarkStart w:id="3614" w:name="_Toc50023538"/>
      <w:bookmarkStart w:id="3615" w:name="_Toc50579338"/>
      <w:bookmarkStart w:id="3616" w:name="_Toc50309606"/>
      <w:bookmarkStart w:id="3617" w:name="_Toc13420"/>
      <w:bookmarkStart w:id="3618" w:name="_Toc43393090"/>
      <w:bookmarkStart w:id="3619" w:name="_Toc31361031"/>
      <w:bookmarkStart w:id="3620" w:name="_Toc10926"/>
      <w:bookmarkStart w:id="3621" w:name="_Toc7791"/>
      <w:bookmarkStart w:id="3622" w:name="_Toc26142"/>
      <w:bookmarkStart w:id="3623" w:name="_Toc30155673"/>
      <w:bookmarkStart w:id="3624" w:name="_Toc31296414"/>
      <w:bookmarkStart w:id="3625" w:name="_Toc31448730"/>
      <w:bookmarkStart w:id="3626" w:name="_Toc42769957"/>
      <w:bookmarkStart w:id="3627" w:name="_Toc23871"/>
      <w:bookmarkStart w:id="3628" w:name="_Toc6572"/>
      <w:bookmarkStart w:id="3629" w:name="_Toc19747"/>
      <w:bookmarkStart w:id="3630" w:name="_Toc30155553"/>
      <w:bookmarkStart w:id="3631" w:name="_Toc31639206"/>
      <w:bookmarkStart w:id="3632" w:name="_Toc50022304"/>
      <w:bookmarkStart w:id="3633" w:name="_Toc17816"/>
      <w:bookmarkStart w:id="3634" w:name="_Toc13628"/>
      <w:bookmarkStart w:id="3635" w:name="_Toc26132"/>
      <w:bookmarkStart w:id="3636" w:name="_Toc2262"/>
      <w:bookmarkStart w:id="3637" w:name="_Toc8938"/>
      <w:bookmarkStart w:id="3638" w:name="_Toc44004248"/>
      <w:bookmarkStart w:id="3639" w:name="_Toc50021031"/>
      <w:bookmarkStart w:id="3640" w:name="_Toc50021600"/>
      <w:bookmarkStart w:id="3641" w:name="_Toc42779013"/>
      <w:r w:rsidRPr="00E9603C">
        <w:rPr>
          <w:lang/>
        </w:rPr>
        <w:t>NOTE 1:</w:t>
      </w:r>
      <w:r w:rsidRPr="00E9603C">
        <w:rPr>
          <w:lang/>
        </w:rPr>
        <w:tab/>
        <w:t>The deployment of Network Slice instances in the network is optional and depends on the deployment choices of the operator. If Network Slice instances are not deployed, slice load output analytics may be provided according to Table 6.2.1.3.2-2.</w:t>
      </w:r>
    </w:p>
    <w:p w14:paraId="270706C8" w14:textId="77777777" w:rsidR="009166E9" w:rsidRPr="00E9603C" w:rsidRDefault="009166E9">
      <w:pPr>
        <w:pStyle w:val="NO"/>
        <w:rPr>
          <w:lang/>
        </w:rPr>
      </w:pPr>
      <w:r w:rsidRPr="00E9603C">
        <w:rPr>
          <w:lang/>
        </w:rPr>
        <w:t>NOTE 2:</w:t>
      </w:r>
      <w:r w:rsidRPr="00E9603C">
        <w:rPr>
          <w:lang/>
        </w:rPr>
        <w:tab/>
        <w:t xml:space="preserve">Tables 6.2.1.3.2-1 and 6.2.1.3.2-2 show output analytics applicable to statistics and predictions. Predictions may require one additional entry to Tables 6.2.1.3.2-1 and 6.2.1.3.2-2 with the confidence of the prediction. This should not preclude NWDAF from providing instantaneous notifications of threshold crossings when required, as specified in </w:t>
      </w:r>
      <w:r w:rsidR="00E9603C" w:rsidRPr="00E9603C">
        <w:rPr>
          <w:lang/>
        </w:rPr>
        <w:t>TS</w:t>
      </w:r>
      <w:r w:rsidR="00E9603C">
        <w:rPr>
          <w:lang/>
        </w:rPr>
        <w:t> </w:t>
      </w:r>
      <w:r w:rsidR="00E9603C" w:rsidRPr="00E9603C">
        <w:rPr>
          <w:lang/>
        </w:rPr>
        <w:t>23.288</w:t>
      </w:r>
      <w:r w:rsidR="00E9603C">
        <w:rPr>
          <w:lang/>
        </w:rPr>
        <w:t> </w:t>
      </w:r>
      <w:r w:rsidR="00E9603C" w:rsidRPr="00E9603C">
        <w:rPr>
          <w:lang/>
        </w:rPr>
        <w:t>[</w:t>
      </w:r>
      <w:r w:rsidRPr="00E9603C">
        <w:rPr>
          <w:lang/>
        </w:rPr>
        <w:t>5].</w:t>
      </w:r>
    </w:p>
    <w:p w14:paraId="539BDD34" w14:textId="77777777" w:rsidR="009166E9" w:rsidRPr="00E9603C" w:rsidRDefault="009166E9">
      <w:pPr>
        <w:pStyle w:val="NO"/>
        <w:rPr>
          <w:lang/>
        </w:rPr>
      </w:pPr>
      <w:bookmarkStart w:id="3642" w:name="_Hlk53755740"/>
      <w:r w:rsidRPr="00E9603C">
        <w:rPr>
          <w:lang/>
        </w:rPr>
        <w:t>NOTE 3:</w:t>
      </w:r>
      <w:r w:rsidRPr="00E9603C">
        <w:rPr>
          <w:lang/>
        </w:rPr>
        <w:tab/>
        <w:t>How the output analytics for number of UE registrations and number of PDU sessions on a slice is determined based on the analytic filter information and/or the analytics target period for analytics may be further determined during normative work (e.g. via averaging).</w:t>
      </w:r>
    </w:p>
    <w:p w14:paraId="1D81F6B9" w14:textId="77777777" w:rsidR="009166E9" w:rsidRPr="00E9603C" w:rsidRDefault="009166E9">
      <w:pPr>
        <w:pStyle w:val="Heading4"/>
        <w:ind w:left="0" w:firstLine="0"/>
        <w:rPr>
          <w:lang w:eastAsia="en-GB"/>
        </w:rPr>
      </w:pPr>
      <w:bookmarkStart w:id="3643" w:name="_Toc57201093"/>
      <w:bookmarkStart w:id="3644" w:name="_Toc54769927"/>
      <w:bookmarkStart w:id="3645" w:name="_Toc54779282"/>
      <w:bookmarkStart w:id="3646" w:name="_Toc54786242"/>
      <w:bookmarkStart w:id="3647" w:name="_Toc57641131"/>
      <w:bookmarkStart w:id="3648" w:name="_Toc59101484"/>
      <w:bookmarkEnd w:id="3642"/>
      <w:r w:rsidRPr="00E9603C">
        <w:rPr>
          <w:lang w:eastAsia="en-GB"/>
        </w:rPr>
        <w:t>6.2.1.4</w:t>
      </w:r>
      <w:r w:rsidRPr="00E9603C">
        <w:rPr>
          <w:lang w:eastAsia="en-GB"/>
        </w:rPr>
        <w:tab/>
        <w:t>Procedures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3"/>
      <w:bookmarkEnd w:id="3644"/>
      <w:bookmarkEnd w:id="3645"/>
      <w:bookmarkEnd w:id="3646"/>
      <w:bookmarkEnd w:id="3647"/>
      <w:bookmarkEnd w:id="3648"/>
    </w:p>
    <w:p w14:paraId="1DE2E117" w14:textId="77777777" w:rsidR="009166E9" w:rsidRPr="00E9603C" w:rsidRDefault="009166E9">
      <w:pPr>
        <w:pStyle w:val="NO"/>
        <w:rPr>
          <w:lang w:eastAsia="en-GB"/>
        </w:rPr>
      </w:pPr>
      <w:r w:rsidRPr="00E9603C">
        <w:rPr>
          <w:lang w:eastAsia="en-GB"/>
        </w:rPr>
        <w:t>NOTE:</w:t>
      </w:r>
      <w:r w:rsidRPr="00E9603C">
        <w:rPr>
          <w:lang w:eastAsia="en-GB"/>
        </w:rPr>
        <w:tab/>
        <w:t>In all the procedures below, AMF* indicates the AMF instance involved in the call flow may refer to any AMF instance(s) within a same AMF Set.</w:t>
      </w:r>
    </w:p>
    <w:p w14:paraId="23E1E694" w14:textId="77777777" w:rsidR="009166E9" w:rsidRPr="00E9603C" w:rsidRDefault="009166E9">
      <w:pPr>
        <w:pStyle w:val="Heading5"/>
        <w:rPr>
          <w:lang w:eastAsia="en-GB"/>
        </w:rPr>
      </w:pPr>
      <w:bookmarkStart w:id="3649" w:name="_Toc50022305"/>
      <w:bookmarkStart w:id="3650" w:name="_Toc50023539"/>
      <w:bookmarkStart w:id="3651" w:name="_Toc50021601"/>
      <w:bookmarkStart w:id="3652" w:name="_Toc50021032"/>
      <w:bookmarkStart w:id="3653" w:name="_Toc57201094"/>
      <w:bookmarkStart w:id="3654" w:name="_Toc44004249"/>
      <w:bookmarkStart w:id="3655" w:name="_Toc54769928"/>
      <w:bookmarkStart w:id="3656" w:name="_Toc54779283"/>
      <w:bookmarkStart w:id="3657" w:name="_Toc54786243"/>
      <w:bookmarkStart w:id="3658" w:name="_Toc50579339"/>
      <w:bookmarkStart w:id="3659" w:name="_Toc42779014"/>
      <w:bookmarkStart w:id="3660" w:name="_Toc50309607"/>
      <w:bookmarkStart w:id="3661" w:name="_Toc42769958"/>
      <w:bookmarkStart w:id="3662" w:name="_Toc50022954"/>
      <w:bookmarkStart w:id="3663" w:name="_Toc57641132"/>
      <w:bookmarkStart w:id="3664" w:name="_Toc59101485"/>
      <w:r w:rsidRPr="00E9603C">
        <w:rPr>
          <w:lang w:eastAsia="en-GB"/>
        </w:rPr>
        <w:t>6.2.1.4.1</w:t>
      </w:r>
      <w:r w:rsidRPr="00E9603C">
        <w:rPr>
          <w:lang w:eastAsia="en-GB"/>
        </w:rPr>
        <w:tab/>
        <w:t>NSSF based solution</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2C579096" w14:textId="77777777" w:rsidR="009166E9" w:rsidRPr="00E9603C" w:rsidRDefault="009166E9">
      <w:pPr>
        <w:pStyle w:val="TH"/>
      </w:pPr>
      <w:r w:rsidRPr="00E9603C">
        <w:object w:dxaOrig="15150" w:dyaOrig="20394" w14:anchorId="483CFB12">
          <v:shape id="对象 8" o:spid="_x0000_i1029" type="#_x0000_t75" style="width:445.5pt;height:595.5pt;mso-position-horizontal-relative:page;mso-position-vertical-relative:page" o:ole="">
            <v:imagedata r:id="rId13" o:title=""/>
          </v:shape>
          <o:OLEObject Type="Embed" ProgID="Visio.Drawing.11" ShapeID="对象 8" DrawAspect="Content" ObjectID="_1669715941" r:id="rId14"/>
        </w:object>
      </w:r>
    </w:p>
    <w:p w14:paraId="365295A5" w14:textId="77777777" w:rsidR="009166E9" w:rsidRPr="00E9603C" w:rsidRDefault="009166E9">
      <w:pPr>
        <w:pStyle w:val="TF"/>
        <w:rPr>
          <w:lang w:eastAsia="en-GB"/>
        </w:rPr>
      </w:pPr>
      <w:r w:rsidRPr="00E9603C">
        <w:rPr>
          <w:color w:val="auto"/>
          <w:lang w:eastAsia="en-GB"/>
        </w:rPr>
        <w:t xml:space="preserve">Figure 6.2.1.4.1-1: </w:t>
      </w:r>
      <w:r w:rsidRPr="00E9603C">
        <w:rPr>
          <w:lang w:eastAsia="en-GB"/>
        </w:rPr>
        <w:t>Procedure for NWDAF-assisted slice SLA guarantee solution based on NSSF</w:t>
      </w:r>
    </w:p>
    <w:p w14:paraId="1943BBE7" w14:textId="77777777" w:rsidR="009166E9" w:rsidRPr="00E9603C" w:rsidRDefault="009166E9">
      <w:pPr>
        <w:pStyle w:val="B1"/>
        <w:rPr>
          <w:lang w:eastAsia="en-GB"/>
        </w:rPr>
      </w:pPr>
      <w:r w:rsidRPr="00E9603C">
        <w:rPr>
          <w:lang w:eastAsia="en-GB"/>
        </w:rPr>
        <w:t>0a.-0b.</w:t>
      </w:r>
      <w:r w:rsidRPr="00E9603C">
        <w:rPr>
          <w:lang w:eastAsia="en-GB"/>
        </w:rPr>
        <w:tab/>
        <w:t xml:space="preserve">OAM creates a new slice and configures initial resources in RAN and in CN allocated to the slice. </w:t>
      </w:r>
      <w:r w:rsidRPr="00E9603C">
        <w:rPr>
          <w:lang w:eastAsia="en-GB"/>
        </w:rPr>
        <w:t>If a NWDAF subscribed for the slice creation notification, the OAM notifies the slice information as described in clause 6.2.1.2.</w:t>
      </w:r>
    </w:p>
    <w:p w14:paraId="568C420B" w14:textId="77777777" w:rsidR="009166E9" w:rsidRPr="00E9603C" w:rsidRDefault="009166E9">
      <w:pPr>
        <w:pStyle w:val="B1"/>
      </w:pPr>
      <w:r w:rsidRPr="00E9603C">
        <w:rPr>
          <w:lang w:eastAsia="en-GB"/>
        </w:rPr>
        <w:t>1a.-1b.</w:t>
      </w:r>
      <w:r w:rsidRPr="00E9603C">
        <w:rPr>
          <w:lang w:eastAsia="en-GB"/>
        </w:rPr>
        <w:tab/>
        <w:t>NSSF and o</w:t>
      </w:r>
      <w:r w:rsidRPr="00E9603C">
        <w:t>ptionally OAM subscribe to slice service experience analytics from NWDAF. One or multiple subscriptions to one or multiple S-NSSAI(s), NSI ID(s) are possible.</w:t>
      </w:r>
    </w:p>
    <w:p w14:paraId="5DCE7184" w14:textId="77777777" w:rsidR="009166E9" w:rsidRPr="00E9603C" w:rsidRDefault="009166E9">
      <w:pPr>
        <w:pStyle w:val="B1"/>
        <w:rPr>
          <w:lang w:eastAsia="en-GB"/>
        </w:rPr>
      </w:pPr>
      <w:r w:rsidRPr="00E9603C">
        <w:t>2.</w:t>
      </w:r>
      <w:r w:rsidRPr="00E9603C">
        <w:tab/>
        <w:t>NSSF and optio</w:t>
      </w:r>
      <w:r w:rsidRPr="00E9603C">
        <w:rPr>
          <w:lang w:eastAsia="en-GB"/>
        </w:rPr>
        <w:t>nally OAM subscribe to slice load analytics from NWDAF.</w:t>
      </w:r>
    </w:p>
    <w:p w14:paraId="53E5C6C5" w14:textId="77777777" w:rsidR="009166E9" w:rsidRPr="00E9603C" w:rsidRDefault="009166E9">
      <w:pPr>
        <w:pStyle w:val="NO"/>
        <w:rPr>
          <w:lang w:eastAsia="en-GB"/>
        </w:rPr>
      </w:pPr>
      <w:r w:rsidRPr="00E9603C">
        <w:rPr>
          <w:lang w:eastAsia="ko-KR"/>
        </w:rPr>
        <w:t>NOTE </w:t>
      </w:r>
      <w:r w:rsidRPr="00E9603C">
        <w:rPr>
          <w:rFonts w:eastAsia="SimSun"/>
          <w:lang w:eastAsia="zh-CN"/>
        </w:rPr>
        <w:t>1</w:t>
      </w:r>
      <w:r w:rsidRPr="00E9603C">
        <w:rPr>
          <w:lang w:eastAsia="ko-KR"/>
        </w:rPr>
        <w:t>:</w:t>
      </w:r>
      <w:r w:rsidRPr="00E9603C">
        <w:rPr>
          <w:lang w:eastAsia="ko-KR"/>
        </w:rPr>
        <w:tab/>
      </w:r>
      <w:r w:rsidRPr="00E9603C">
        <w:rPr>
          <w:lang w:eastAsia="en-GB"/>
        </w:rPr>
        <w:t>Input data for slice load analytics is collected by NWDAF according to clause 6.2.1.3.1.</w:t>
      </w:r>
    </w:p>
    <w:p w14:paraId="31074A09" w14:textId="77777777" w:rsidR="009166E9" w:rsidRPr="00E9603C" w:rsidRDefault="009166E9">
      <w:pPr>
        <w:pStyle w:val="B1"/>
        <w:rPr>
          <w:color w:val="auto"/>
          <w:lang w:eastAsia="en-GB"/>
        </w:rPr>
      </w:pPr>
      <w:r w:rsidRPr="00E9603C">
        <w:rPr>
          <w:lang w:eastAsia="en-GB"/>
        </w:rPr>
        <w:t>3.</w:t>
      </w:r>
      <w:r w:rsidRPr="00E9603C">
        <w:rPr>
          <w:lang w:eastAsia="en-GB"/>
        </w:rPr>
        <w:tab/>
        <w:t>New UEs get continuously registered in the slice</w:t>
      </w:r>
      <w:r w:rsidRPr="00E9603C">
        <w:rPr>
          <w:color w:val="auto"/>
          <w:lang w:eastAsia="en-GB"/>
        </w:rPr>
        <w:t>.</w:t>
      </w:r>
    </w:p>
    <w:p w14:paraId="7FB00645" w14:textId="77777777" w:rsidR="009166E9" w:rsidRPr="00E9603C" w:rsidRDefault="009166E9">
      <w:pPr>
        <w:pStyle w:val="B1"/>
        <w:rPr>
          <w:lang w:eastAsia="en-GB"/>
        </w:rPr>
      </w:pPr>
      <w:r w:rsidRPr="00E9603C">
        <w:rPr>
          <w:lang w:eastAsia="en-GB"/>
        </w:rPr>
        <w:t>4.</w:t>
      </w:r>
      <w:r w:rsidRPr="00E9603C">
        <w:rPr>
          <w:lang w:eastAsia="en-GB"/>
        </w:rPr>
        <w:tab/>
        <w:t xml:space="preserve">NWDAF collects input data required to derive slice service experience analytics as described in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rPr>
          <w:lang w:eastAsia="en-GB"/>
        </w:rPr>
        <w:t>5] and as according to clause 6.2.1.4.3.</w:t>
      </w:r>
    </w:p>
    <w:p w14:paraId="1EED7E74" w14:textId="77777777" w:rsidR="009166E9" w:rsidRPr="00E9603C" w:rsidRDefault="009166E9">
      <w:pPr>
        <w:pStyle w:val="NO"/>
        <w:rPr>
          <w:lang w:eastAsia="en-GB"/>
        </w:rPr>
      </w:pPr>
      <w:r w:rsidRPr="00E9603C">
        <w:rPr>
          <w:lang w:eastAsia="en-GB"/>
        </w:rPr>
        <w:t>NOTE </w:t>
      </w:r>
      <w:r w:rsidRPr="00E9603C">
        <w:rPr>
          <w:rFonts w:eastAsia="SimSun"/>
          <w:lang w:eastAsia="zh-CN"/>
        </w:rPr>
        <w:t>2</w:t>
      </w:r>
      <w:r w:rsidRPr="00E9603C">
        <w:rPr>
          <w:lang w:eastAsia="en-GB"/>
        </w:rPr>
        <w:t>:</w:t>
      </w:r>
      <w:r w:rsidRPr="00E9603C">
        <w:rPr>
          <w:lang w:eastAsia="en-GB"/>
        </w:rPr>
        <w:tab/>
        <w:t>Figure 6.2.1.4.1-1 does not show the exhaustive list of NFs that may provide input data to NWDAF.</w:t>
      </w:r>
    </w:p>
    <w:p w14:paraId="1818E582" w14:textId="77777777" w:rsidR="009166E9" w:rsidRPr="00E9603C" w:rsidRDefault="009166E9">
      <w:pPr>
        <w:pStyle w:val="B1"/>
        <w:rPr>
          <w:lang w:eastAsia="en-GB"/>
        </w:rPr>
      </w:pPr>
      <w:r w:rsidRPr="00E9603C">
        <w:rPr>
          <w:lang w:eastAsia="en-GB"/>
        </w:rPr>
        <w:t>5.</w:t>
      </w:r>
      <w:r w:rsidRPr="00E9603C">
        <w:rPr>
          <w:lang w:eastAsia="en-GB"/>
        </w:rPr>
        <w:tab/>
        <w:t>Depending on the Analytics Filter information (e.g., Area of Interest) and the Analytics Reporting information (e.g. Event Reporting parameters, Reporting Thresholds), the NWDAF provides the Slice service experience analytics to NSSF and optionally to OAM.</w:t>
      </w:r>
    </w:p>
    <w:p w14:paraId="0E297D01" w14:textId="77777777" w:rsidR="009166E9" w:rsidRPr="00E9603C" w:rsidRDefault="009166E9">
      <w:pPr>
        <w:pStyle w:val="B1"/>
        <w:rPr>
          <w:lang w:eastAsia="en-GB"/>
        </w:rPr>
      </w:pPr>
      <w:r w:rsidRPr="00E9603C">
        <w:rPr>
          <w:lang w:eastAsia="en-GB"/>
        </w:rPr>
        <w:t>6.</w:t>
      </w:r>
      <w:r w:rsidRPr="00E9603C">
        <w:rPr>
          <w:lang w:eastAsia="en-GB"/>
        </w:rPr>
        <w:tab/>
        <w:t>Depending on the Analytics Filter information (e.g., Area of Interest) and the Analytics Reporting information (e.g. Event Reporting parameters, Reporting Thresholds), the NWDAF provides the Slice load analytics to NSSF and optionally to OAM.</w:t>
      </w:r>
    </w:p>
    <w:p w14:paraId="68AD3B7E" w14:textId="77777777" w:rsidR="009166E9" w:rsidRPr="00E9603C" w:rsidRDefault="009166E9">
      <w:pPr>
        <w:pStyle w:val="NO"/>
        <w:rPr>
          <w:lang w:eastAsia="en-GB"/>
        </w:rPr>
      </w:pPr>
      <w:r w:rsidRPr="00E9603C">
        <w:rPr>
          <w:lang w:eastAsia="en-GB"/>
        </w:rPr>
        <w:t>NOTE </w:t>
      </w:r>
      <w:r w:rsidRPr="00E9603C">
        <w:rPr>
          <w:rFonts w:eastAsia="SimSun"/>
          <w:lang w:eastAsia="zh-CN"/>
        </w:rPr>
        <w:t>3</w:t>
      </w:r>
      <w:r w:rsidRPr="00E9603C">
        <w:rPr>
          <w:lang w:eastAsia="en-GB"/>
        </w:rPr>
        <w:t>:</w:t>
      </w:r>
      <w:r w:rsidRPr="00E9603C">
        <w:rPr>
          <w:lang w:eastAsia="en-GB"/>
        </w:rPr>
        <w:tab/>
        <w:t>Whether and How OAM may use NWDAF slice level analytics needs to be determined by SA WG5</w:t>
      </w:r>
    </w:p>
    <w:p w14:paraId="58D05073" w14:textId="77777777" w:rsidR="009166E9" w:rsidRPr="00E9603C" w:rsidRDefault="009166E9">
      <w:pPr>
        <w:pStyle w:val="B1"/>
        <w:rPr>
          <w:color w:val="auto"/>
          <w:lang w:eastAsia="en-GB"/>
        </w:rPr>
      </w:pPr>
      <w:r w:rsidRPr="00E9603C">
        <w:rPr>
          <w:lang w:eastAsia="en-GB"/>
        </w:rPr>
        <w:t>7.</w:t>
      </w:r>
      <w:r w:rsidRPr="00E9603C">
        <w:rPr>
          <w:lang w:eastAsia="en-GB"/>
        </w:rPr>
        <w:tab/>
        <w:t>NSSF analyses statistics and predictions on slice load and service experience aiming to assist in fulfilling slice SLA (e.g. on reported service experience within the slice for a UE)</w:t>
      </w:r>
      <w:r w:rsidRPr="00E9603C">
        <w:rPr>
          <w:color w:val="auto"/>
          <w:lang w:eastAsia="en-GB"/>
        </w:rPr>
        <w:t>.</w:t>
      </w:r>
    </w:p>
    <w:p w14:paraId="4AAB3966" w14:textId="77777777" w:rsidR="009166E9" w:rsidRPr="00E9603C" w:rsidRDefault="009166E9">
      <w:pPr>
        <w:pStyle w:val="B1"/>
        <w:rPr>
          <w:lang w:eastAsia="en-GB"/>
        </w:rPr>
      </w:pPr>
      <w:r w:rsidRPr="00E9603C">
        <w:rPr>
          <w:lang w:eastAsia="en-GB"/>
        </w:rPr>
        <w:t>8.</w:t>
      </w:r>
      <w:r w:rsidRPr="00E9603C">
        <w:rPr>
          <w:lang w:eastAsia="en-GB"/>
        </w:rPr>
        <w:tab/>
        <w:t>[OPTIONAL] OAM continuously monitors slice SLA. For that purpose it may use as optional inputs NWDAF slice level analytics in addition to other management data as defined in SA WG5 TSs.</w:t>
      </w:r>
    </w:p>
    <w:p w14:paraId="25C5CDEE" w14:textId="77777777" w:rsidR="009166E9" w:rsidRPr="00E9603C" w:rsidRDefault="009166E9">
      <w:pPr>
        <w:pStyle w:val="B1"/>
        <w:rPr>
          <w:lang w:eastAsia="en-GB"/>
        </w:rPr>
      </w:pPr>
      <w:r w:rsidRPr="00E9603C">
        <w:rPr>
          <w:lang w:eastAsia="en-GB"/>
        </w:rPr>
        <w:t>9.</w:t>
      </w:r>
      <w:r w:rsidRPr="00E9603C">
        <w:rPr>
          <w:lang w:eastAsia="en-GB"/>
        </w:rPr>
        <w:tab/>
        <w:t>NSSF decides to trigger action based on the slice analytics provided by NWDAF. Hence, NSSF may trigger either Network Slice load distribution, or Network Slice instance load distribution, or both. Alternatively, the NSSF does not trigger any distribution immediately but wait for the UE Registration and then check if the UE registration can be accepted or not.</w:t>
      </w:r>
    </w:p>
    <w:p w14:paraId="3079EF11" w14:textId="77777777" w:rsidR="009166E9" w:rsidRPr="00E9603C" w:rsidRDefault="009166E9">
      <w:pPr>
        <w:pStyle w:val="NO"/>
        <w:rPr>
          <w:lang w:eastAsia="en-GB"/>
        </w:rPr>
      </w:pPr>
      <w:r w:rsidRPr="00E9603C">
        <w:rPr>
          <w:lang w:eastAsia="en-GB"/>
        </w:rPr>
        <w:t>NOTE </w:t>
      </w:r>
      <w:r w:rsidRPr="00E9603C">
        <w:rPr>
          <w:rFonts w:eastAsia="SimSun"/>
          <w:lang w:eastAsia="zh-CN"/>
        </w:rPr>
        <w:t>4</w:t>
      </w:r>
      <w:r w:rsidRPr="00E9603C">
        <w:rPr>
          <w:lang w:eastAsia="en-GB"/>
        </w:rPr>
        <w:t>:</w:t>
      </w:r>
      <w:r w:rsidRPr="00E9603C">
        <w:rPr>
          <w:lang w:eastAsia="en-GB"/>
        </w:rPr>
        <w:tab/>
        <w:t>This solution assumes that more than one slice may have been previously created by OAM.</w:t>
      </w:r>
    </w:p>
    <w:p w14:paraId="50D51D37" w14:textId="77777777" w:rsidR="009166E9" w:rsidRPr="00E9603C" w:rsidRDefault="009166E9">
      <w:pPr>
        <w:pStyle w:val="B1"/>
        <w:rPr>
          <w:lang w:eastAsia="en-GB"/>
        </w:rPr>
      </w:pPr>
      <w:r w:rsidRPr="00E9603C">
        <w:rPr>
          <w:lang w:eastAsia="en-GB"/>
        </w:rPr>
        <w:t>10a.</w:t>
      </w:r>
      <w:r w:rsidRPr="00E9603C">
        <w:rPr>
          <w:lang w:eastAsia="en-GB"/>
        </w:rPr>
        <w:tab/>
        <w:t>[OPTIONAL] NSSF triggers a Network Slice load distribution procedure (details below).</w:t>
      </w:r>
    </w:p>
    <w:p w14:paraId="1ACEB01C" w14:textId="77777777" w:rsidR="009166E9" w:rsidRPr="00E9603C" w:rsidRDefault="009166E9">
      <w:pPr>
        <w:pStyle w:val="B1"/>
        <w:rPr>
          <w:lang w:eastAsia="en-GB"/>
        </w:rPr>
      </w:pPr>
      <w:r w:rsidRPr="00E9603C">
        <w:rPr>
          <w:lang w:eastAsia="en-GB"/>
        </w:rPr>
        <w:t>10b.</w:t>
      </w:r>
      <w:r w:rsidRPr="00E9603C">
        <w:rPr>
          <w:lang w:eastAsia="en-GB"/>
        </w:rPr>
        <w:tab/>
        <w:t>[OPTIONAL] NSSF triggers a Network Slice instance load distribution procedure (details below).</w:t>
      </w:r>
    </w:p>
    <w:p w14:paraId="0646CF95" w14:textId="77777777" w:rsidR="009166E9" w:rsidRPr="00E9603C" w:rsidRDefault="009166E9">
      <w:pPr>
        <w:pStyle w:val="NO"/>
        <w:rPr>
          <w:lang w:eastAsia="en-GB"/>
        </w:rPr>
      </w:pPr>
      <w:r w:rsidRPr="00E9603C">
        <w:rPr>
          <w:lang w:eastAsia="en-GB"/>
        </w:rPr>
        <w:t>NOTE 5:</w:t>
      </w:r>
      <w:r w:rsidRPr="00E9603C">
        <w:rPr>
          <w:lang w:eastAsia="en-GB"/>
        </w:rPr>
        <w:tab/>
        <w:t>Step 10b can only be applied if the deployment choice of the operator allows Network Slice instance(s) in the 5GC, and those are identified via NSI ID(s).</w:t>
      </w:r>
    </w:p>
    <w:p w14:paraId="65963D73" w14:textId="77777777" w:rsidR="009166E9" w:rsidRPr="00E9603C" w:rsidRDefault="009166E9">
      <w:pPr>
        <w:pStyle w:val="B1"/>
        <w:rPr>
          <w:lang w:eastAsia="en-GB"/>
        </w:rPr>
      </w:pPr>
      <w:r w:rsidRPr="00E9603C">
        <w:rPr>
          <w:lang w:eastAsia="en-GB"/>
        </w:rPr>
        <w:t>11.</w:t>
      </w:r>
      <w:r w:rsidRPr="00E9603C">
        <w:rPr>
          <w:lang w:eastAsia="en-GB"/>
        </w:rPr>
        <w:tab/>
        <w:t>[OPTIONAL] OAM may take management decisions based on the collected inputs including management data and NWDAF analytics. If required, OAM may inform 5GC of such management decisions.</w:t>
      </w:r>
    </w:p>
    <w:p w14:paraId="4FC05911" w14:textId="77777777" w:rsidR="009166E9" w:rsidRPr="00E9603C" w:rsidRDefault="009166E9">
      <w:pPr>
        <w:rPr>
          <w:lang w:eastAsia="zh-CN"/>
        </w:rPr>
      </w:pPr>
      <w:r w:rsidRPr="00E9603C">
        <w:rPr>
          <w:lang w:eastAsia="zh-CN"/>
        </w:rPr>
        <w:t>(Figure 6.2.1.4.1-1, Step 10a) NSSF triggers a Network Slice load distribution procedure:</w:t>
      </w:r>
    </w:p>
    <w:p w14:paraId="2125B76C" w14:textId="77777777" w:rsidR="009166E9" w:rsidRPr="00E9603C" w:rsidRDefault="009166E9">
      <w:pPr>
        <w:pStyle w:val="TH"/>
        <w:rPr>
          <w:lang w:eastAsia="zh-CN"/>
        </w:rPr>
      </w:pPr>
      <w:r w:rsidRPr="00E9603C">
        <w:rPr>
          <w:lang w:eastAsia="zh-CN"/>
        </w:rPr>
        <w:object w:dxaOrig="9430" w:dyaOrig="12582" w14:anchorId="6678C305">
          <v:shape id="对象 10" o:spid="_x0000_i1030" type="#_x0000_t75" style="width:419.5pt;height:558.5pt;mso-position-horizontal-relative:page;mso-position-vertical-relative:page" o:ole="">
            <v:imagedata r:id="rId15" o:title=""/>
          </v:shape>
          <o:OLEObject Type="Embed" ProgID="Visio.Drawing.15" ShapeID="对象 10" DrawAspect="Content" ObjectID="_1669715942" r:id="rId16"/>
        </w:object>
      </w:r>
    </w:p>
    <w:p w14:paraId="3EFA6055" w14:textId="77777777" w:rsidR="009166E9" w:rsidRPr="00E9603C" w:rsidRDefault="009166E9">
      <w:pPr>
        <w:pStyle w:val="TF"/>
      </w:pPr>
      <w:r w:rsidRPr="00E9603C">
        <w:rPr>
          <w:lang w:eastAsia="en-GB"/>
        </w:rPr>
        <w:t>Figure 6.2.1.4.1-2: Detail of Step 10a in Figure 6.2.1.4.1-1</w:t>
      </w:r>
    </w:p>
    <w:p w14:paraId="264E7C44" w14:textId="77777777" w:rsidR="009166E9" w:rsidRPr="00E9603C" w:rsidRDefault="009166E9">
      <w:pPr>
        <w:pStyle w:val="B1"/>
      </w:pPr>
      <w:r w:rsidRPr="00E9603C">
        <w:rPr>
          <w:lang w:eastAsia="en-GB"/>
        </w:rPr>
        <w:t>1.</w:t>
      </w:r>
      <w:r w:rsidRPr="00E9603C">
        <w:rPr>
          <w:lang w:eastAsia="zh-CN"/>
        </w:rPr>
        <w:tab/>
      </w:r>
      <w:r w:rsidRPr="00E9603C">
        <w:rPr>
          <w:lang w:eastAsia="en-GB"/>
        </w:rPr>
        <w:t>Bas</w:t>
      </w:r>
      <w:r w:rsidRPr="00E9603C">
        <w:t>ed on the slice level analytics provided by NWDAF, NSSF concludes a Network Slice restriction is required.</w:t>
      </w:r>
    </w:p>
    <w:p w14:paraId="2C01F8F2" w14:textId="77777777" w:rsidR="009166E9" w:rsidRPr="00E9603C" w:rsidRDefault="009166E9">
      <w:pPr>
        <w:pStyle w:val="B1"/>
        <w:rPr>
          <w:lang w:eastAsia="en-GB"/>
        </w:rPr>
      </w:pPr>
      <w:r w:rsidRPr="00E9603C">
        <w:t>2a.</w:t>
      </w:r>
      <w:r w:rsidRPr="00E9603C">
        <w:tab/>
        <w:t xml:space="preserve">[OPTIONAL] </w:t>
      </w:r>
      <w:r w:rsidRPr="00E9603C">
        <w:rPr>
          <w:lang w:eastAsia="en-GB"/>
        </w:rPr>
        <w:t>Once NSSF determines that the service experience of one Network Slice has been degraded/is predicted to degrade, it may issue a restriction so that no further UE registrations are allocated to that Network Slice if AMF has previously subscribed to NSSF</w:t>
      </w:r>
      <w:r w:rsidRPr="00E9603C">
        <w:t xml:space="preserve"> </w:t>
      </w:r>
      <w:r w:rsidRPr="00E9603C">
        <w:rPr>
          <w:lang w:eastAsia="en-GB"/>
        </w:rPr>
        <w:t>to be notified when a Network Slice Restriction applies. This may be the case when e.g. AMF does not check with NSSF for new UE registrations (i.e. step 2c is not performed). In this case, a message is sent from NSSF to AMF in the form of a notification service indicating that the detected S-NSSAI should not be used for new UE registrations. The notification must contain the restricted S-NSSAI.</w:t>
      </w:r>
    </w:p>
    <w:p w14:paraId="62B83740" w14:textId="77777777" w:rsidR="009166E9" w:rsidRPr="00E9603C" w:rsidRDefault="009166E9">
      <w:pPr>
        <w:pStyle w:val="B1"/>
        <w:rPr>
          <w:lang w:eastAsia="en-GB"/>
        </w:rPr>
      </w:pPr>
      <w:r w:rsidRPr="00E9603C">
        <w:rPr>
          <w:lang w:eastAsia="en-GB"/>
        </w:rPr>
        <w:t>2b.</w:t>
      </w:r>
      <w:r w:rsidRPr="00E9603C">
        <w:rPr>
          <w:lang w:eastAsia="zh-CN"/>
        </w:rPr>
        <w:tab/>
      </w:r>
      <w:r w:rsidRPr="00E9603C">
        <w:rPr>
          <w:lang w:eastAsia="en-GB"/>
        </w:rPr>
        <w:t>The UE initiates registration procedure requesting registration on the restricted Network Slice (via e.g. S-NSSAI).</w:t>
      </w:r>
    </w:p>
    <w:p w14:paraId="502C7C33" w14:textId="77777777" w:rsidR="009166E9" w:rsidRPr="00E9603C" w:rsidRDefault="009166E9">
      <w:pPr>
        <w:pStyle w:val="B1"/>
        <w:rPr>
          <w:lang w:eastAsia="en-GB"/>
        </w:rPr>
      </w:pPr>
      <w:r w:rsidRPr="00E9603C">
        <w:rPr>
          <w:lang w:eastAsia="en-GB"/>
        </w:rPr>
        <w:t>2c.</w:t>
      </w:r>
      <w:r w:rsidRPr="00E9603C">
        <w:rPr>
          <w:lang w:eastAsia="zh-CN"/>
        </w:rPr>
        <w:tab/>
        <w:t xml:space="preserve">[OPTIONAL] If no Network Slice restriction is issued, </w:t>
      </w:r>
      <w:r w:rsidRPr="00E9603C">
        <w:rPr>
          <w:lang w:eastAsia="en-GB"/>
        </w:rPr>
        <w:t xml:space="preserve">AMF/NSSF determine whether the Network Slice restriction can be satisfied for UE registration leveraging the Network Slice registration procedures defined in </w:t>
      </w:r>
      <w:r w:rsidR="00E9603C" w:rsidRPr="00E9603C">
        <w:rPr>
          <w:lang w:eastAsia="en-GB"/>
        </w:rPr>
        <w:t>TS</w:t>
      </w:r>
      <w:r w:rsidR="00E9603C">
        <w:rPr>
          <w:lang w:eastAsia="en-GB"/>
        </w:rPr>
        <w:t> </w:t>
      </w:r>
      <w:r w:rsidR="00E9603C" w:rsidRPr="00E9603C">
        <w:rPr>
          <w:lang w:eastAsia="en-GB"/>
        </w:rPr>
        <w:t>23.501</w:t>
      </w:r>
      <w:r w:rsidR="00E9603C">
        <w:rPr>
          <w:lang w:eastAsia="en-GB"/>
        </w:rPr>
        <w:t> </w:t>
      </w:r>
      <w:r w:rsidR="00E9603C" w:rsidRPr="00E9603C">
        <w:rPr>
          <w:lang w:eastAsia="en-GB"/>
        </w:rPr>
        <w:t>[</w:t>
      </w:r>
      <w:r w:rsidRPr="00E9603C">
        <w:rPr>
          <w:lang w:eastAsia="en-GB"/>
        </w:rPr>
        <w:t>2]. The AMF contacts the NSSF for a UE Registration, then the NSSF checks the NW slice restrictions and return to AMF if the slice is allowed.</w:t>
      </w:r>
    </w:p>
    <w:p w14:paraId="55A58439" w14:textId="77777777" w:rsidR="009166E9" w:rsidRPr="00E9603C" w:rsidRDefault="009166E9">
      <w:pPr>
        <w:pStyle w:val="B1"/>
        <w:rPr>
          <w:lang w:eastAsia="en-GB"/>
        </w:rPr>
      </w:pPr>
      <w:r w:rsidRPr="00E9603C">
        <w:rPr>
          <w:lang w:eastAsia="en-GB"/>
        </w:rPr>
        <w:t>2d.</w:t>
      </w:r>
      <w:r w:rsidRPr="00E9603C">
        <w:rPr>
          <w:lang w:eastAsia="zh-CN"/>
        </w:rPr>
        <w:tab/>
      </w:r>
      <w:r w:rsidRPr="00E9603C">
        <w:rPr>
          <w:lang w:eastAsia="en-GB"/>
        </w:rPr>
        <w:t>The UE registration is completed or rejected. If completed, PDU sessions may be establised for the registered UE if/when required.</w:t>
      </w:r>
    </w:p>
    <w:p w14:paraId="49CE546D" w14:textId="77777777" w:rsidR="009166E9" w:rsidRPr="00E9603C" w:rsidRDefault="009166E9">
      <w:pPr>
        <w:rPr>
          <w:lang w:eastAsia="zh-CN"/>
        </w:rPr>
      </w:pPr>
      <w:r w:rsidRPr="00E9603C">
        <w:rPr>
          <w:lang w:eastAsia="zh-CN"/>
        </w:rPr>
        <w:t>(Figure 6.2.1.4.1-1 Step 10b) NSSF triggers a Network Slice instance load distribution procedure:</w:t>
      </w:r>
    </w:p>
    <w:p w14:paraId="0B89ABA6" w14:textId="77777777" w:rsidR="009166E9" w:rsidRPr="00E9603C" w:rsidRDefault="009166E9">
      <w:pPr>
        <w:pStyle w:val="TH"/>
        <w:rPr>
          <w:lang w:eastAsia="zh-CN"/>
        </w:rPr>
      </w:pPr>
      <w:r w:rsidRPr="00E9603C">
        <w:object w:dxaOrig="13692" w:dyaOrig="17049" w14:anchorId="41DE7CB8">
          <v:shape id="对象 42" o:spid="_x0000_i1031" type="#_x0000_t75" style="width:451pt;height:562pt;mso-position-horizontal-relative:page;mso-position-vertical-relative:page" o:ole="">
            <v:imagedata r:id="rId17" o:title=""/>
          </v:shape>
          <o:OLEObject Type="Embed" ProgID="Visio.Drawing.15" ShapeID="对象 42" DrawAspect="Content" ObjectID="_1669715943" r:id="rId18"/>
        </w:object>
      </w:r>
    </w:p>
    <w:p w14:paraId="3B8AAECF" w14:textId="77777777" w:rsidR="009166E9" w:rsidRPr="00E9603C" w:rsidRDefault="009166E9">
      <w:pPr>
        <w:pStyle w:val="TF"/>
        <w:rPr>
          <w:lang w:eastAsia="en-GB"/>
        </w:rPr>
      </w:pPr>
      <w:r w:rsidRPr="00E9603C">
        <w:rPr>
          <w:lang w:eastAsia="en-GB"/>
        </w:rPr>
        <w:t>Figure 6.2.1.4.1-3: Detail of Step 10b in Figure 6.2.1.4.1-1</w:t>
      </w:r>
    </w:p>
    <w:p w14:paraId="52611B2E" w14:textId="77777777" w:rsidR="009166E9" w:rsidRPr="00E9603C" w:rsidRDefault="009166E9">
      <w:pPr>
        <w:pStyle w:val="B1"/>
      </w:pPr>
      <w:r w:rsidRPr="00E9603C">
        <w:rPr>
          <w:lang w:eastAsia="zh-CN"/>
        </w:rPr>
        <w:t>1.</w:t>
      </w:r>
      <w:r w:rsidRPr="00E9603C">
        <w:rPr>
          <w:lang w:eastAsia="zh-CN"/>
        </w:rPr>
        <w:tab/>
        <w:t>Based on the slice level analytics provided by NWDAF, NSSF concludes a Network Slice instance r</w:t>
      </w:r>
      <w:r w:rsidRPr="00E9603C">
        <w:t>estriction is required.</w:t>
      </w:r>
    </w:p>
    <w:p w14:paraId="725CA7B2" w14:textId="77777777" w:rsidR="009166E9" w:rsidRPr="00E9603C" w:rsidRDefault="009166E9">
      <w:pPr>
        <w:pStyle w:val="B1"/>
      </w:pPr>
      <w:r w:rsidRPr="00E9603C">
        <w:t>2.</w:t>
      </w:r>
      <w:r w:rsidRPr="00E9603C">
        <w:tab/>
        <w:t xml:space="preserve">[OPTIONAL] </w:t>
      </w:r>
      <w:r w:rsidRPr="00E9603C">
        <w:rPr>
          <w:lang w:eastAsia="en-GB"/>
        </w:rPr>
        <w:t>Once NSSF determines that the service experience of one Network Slice instance has been degraded/is predicted to degrade, it may issue a restriction so that no further UE registrations</w:t>
      </w:r>
      <w:r w:rsidRPr="00E9603C">
        <w:t xml:space="preserve"> </w:t>
      </w:r>
      <w:r w:rsidRPr="00E9603C">
        <w:rPr>
          <w:lang w:eastAsia="en-GB"/>
        </w:rPr>
        <w:t>and/or PDU sessions are allocated to that Network Slice instance. A message is sent from NSSF to AMF in the form of a notification service indicating that the detected NSI ID within the S-NSSAI should not be used for new UE registrations (when step 5 is not performed) and/or PDU session establishments. The notification must contain the restricted NSI ID and its corresponding S-NSSAI</w:t>
      </w:r>
      <w:r w:rsidRPr="00E9603C">
        <w:t>.</w:t>
      </w:r>
    </w:p>
    <w:p w14:paraId="679A5EC2" w14:textId="77777777" w:rsidR="009166E9" w:rsidRPr="00E9603C" w:rsidRDefault="009166E9">
      <w:pPr>
        <w:pStyle w:val="B1"/>
      </w:pPr>
      <w:r w:rsidRPr="00E9603C">
        <w:t>3.</w:t>
      </w:r>
      <w:r w:rsidRPr="00E9603C">
        <w:tab/>
        <w:t>New UE initiates registration procedure requesting registration on the Network Slice (identified via S-NSSAI) containing the restricted Network Slice instance (identified via NSI ID).</w:t>
      </w:r>
    </w:p>
    <w:p w14:paraId="28322580" w14:textId="77777777" w:rsidR="009166E9" w:rsidRPr="00E9603C" w:rsidRDefault="009166E9">
      <w:pPr>
        <w:pStyle w:val="B1"/>
      </w:pPr>
      <w:r w:rsidRPr="00E9603C">
        <w:t>4.</w:t>
      </w:r>
      <w:r w:rsidRPr="00E9603C">
        <w:tab/>
        <w:t>[OPTIONAL] If AMF handles NSI ID(s) information during UE registration, it may take into account the Network Slice instance restriction to assign NSI ID to the new UE registration if AMF does not interact with NSSF for new UE registrations.</w:t>
      </w:r>
    </w:p>
    <w:p w14:paraId="26D55DFE" w14:textId="77777777" w:rsidR="009166E9" w:rsidRPr="00E9603C" w:rsidRDefault="009166E9">
      <w:pPr>
        <w:pStyle w:val="B1"/>
      </w:pPr>
      <w:r w:rsidRPr="00E9603C">
        <w:t>5.</w:t>
      </w:r>
      <w:r w:rsidRPr="00E9603C">
        <w:tab/>
        <w:t xml:space="preserve">[OPTIONAL] AMF and NSSF may interact as described in </w:t>
      </w:r>
      <w:r w:rsidR="00E9603C" w:rsidRPr="00E9603C">
        <w:t>TS</w:t>
      </w:r>
      <w:r w:rsidR="00E9603C">
        <w:t> </w:t>
      </w:r>
      <w:r w:rsidR="00E9603C" w:rsidRPr="00E9603C">
        <w:t>23.501</w:t>
      </w:r>
      <w:r w:rsidR="00E9603C">
        <w:t> </w:t>
      </w:r>
      <w:r w:rsidR="00E9603C" w:rsidRPr="00E9603C">
        <w:t>[</w:t>
      </w:r>
      <w:r w:rsidRPr="00E9603C">
        <w:t>2] to determine the NSI ID to be used for the new UE registration.</w:t>
      </w:r>
    </w:p>
    <w:p w14:paraId="62839F7B" w14:textId="77777777" w:rsidR="009166E9" w:rsidRPr="00E9603C" w:rsidRDefault="009166E9">
      <w:pPr>
        <w:pStyle w:val="B1"/>
      </w:pPr>
      <w:r w:rsidRPr="00E9603C">
        <w:t>6.</w:t>
      </w:r>
      <w:r w:rsidRPr="00E9603C">
        <w:tab/>
        <w:t>UE registration is completed or rejected</w:t>
      </w:r>
    </w:p>
    <w:p w14:paraId="6E8A1316" w14:textId="77777777" w:rsidR="009166E9" w:rsidRPr="00E9603C" w:rsidRDefault="009166E9">
      <w:pPr>
        <w:pStyle w:val="B1"/>
      </w:pPr>
      <w:r w:rsidRPr="00E9603C">
        <w:t>7.</w:t>
      </w:r>
      <w:r w:rsidRPr="00E9603C">
        <w:tab/>
        <w:t xml:space="preserve">A UE already registered in the network requests a new PDU session establishment according to </w:t>
      </w:r>
      <w:r w:rsidR="00E9603C" w:rsidRPr="00E9603C">
        <w:t>TS</w:t>
      </w:r>
      <w:r w:rsidR="00E9603C">
        <w:t> </w:t>
      </w:r>
      <w:r w:rsidR="00E9603C" w:rsidRPr="00E9603C">
        <w:t>23.502</w:t>
      </w:r>
      <w:r w:rsidR="00E9603C">
        <w:t> </w:t>
      </w:r>
      <w:r w:rsidR="00E9603C" w:rsidRPr="00E9603C">
        <w:t>[</w:t>
      </w:r>
      <w:r w:rsidRPr="00E9603C">
        <w:t>3].</w:t>
      </w:r>
    </w:p>
    <w:p w14:paraId="420B384A" w14:textId="77777777" w:rsidR="009166E9" w:rsidRPr="00E9603C" w:rsidRDefault="009166E9">
      <w:pPr>
        <w:pStyle w:val="B1"/>
      </w:pPr>
      <w:r w:rsidRPr="00E9603C">
        <w:t>8.</w:t>
      </w:r>
      <w:r w:rsidRPr="00E9603C">
        <w:tab/>
        <w:t>[OPTIONAL] If AMF handles NSI ID(s) information during PDU session establishment, it may take into account the Network Slice instance restriction to assign NSI ID to the new PDU session establishment.</w:t>
      </w:r>
    </w:p>
    <w:p w14:paraId="437B4E1E" w14:textId="77777777" w:rsidR="009166E9" w:rsidRPr="00E9603C" w:rsidRDefault="009166E9">
      <w:pPr>
        <w:pStyle w:val="B1"/>
      </w:pPr>
      <w:r w:rsidRPr="00E9603C">
        <w:t>9.</w:t>
      </w:r>
      <w:r w:rsidRPr="00E9603C">
        <w:tab/>
        <w:t xml:space="preserve">[OPTIONAL] SMF selection is performed according to </w:t>
      </w:r>
      <w:r w:rsidR="00E9603C" w:rsidRPr="00E9603C">
        <w:t>TS</w:t>
      </w:r>
      <w:r w:rsidR="00E9603C">
        <w:t> </w:t>
      </w:r>
      <w:r w:rsidR="00E9603C" w:rsidRPr="00E9603C">
        <w:t>23.502</w:t>
      </w:r>
      <w:r w:rsidR="00E9603C">
        <w:t> </w:t>
      </w:r>
      <w:r w:rsidR="00E9603C" w:rsidRPr="00E9603C">
        <w:t>[</w:t>
      </w:r>
      <w:r w:rsidRPr="00E9603C">
        <w:t>3] accounting for the restricted NSI ID(s).</w:t>
      </w:r>
    </w:p>
    <w:p w14:paraId="6C70A991" w14:textId="77777777" w:rsidR="009166E9" w:rsidRPr="00E9603C" w:rsidRDefault="009166E9">
      <w:pPr>
        <w:pStyle w:val="B1"/>
        <w:rPr>
          <w:lang w:eastAsia="zh-CN"/>
        </w:rPr>
      </w:pPr>
      <w:r w:rsidRPr="00E9603C">
        <w:rPr>
          <w:lang w:eastAsia="zh-CN"/>
        </w:rPr>
        <w:t>10.</w:t>
      </w:r>
      <w:r w:rsidRPr="00E9603C">
        <w:rPr>
          <w:lang w:eastAsia="zh-CN"/>
        </w:rPr>
        <w:tab/>
        <w:t>PDU session establishment is completed.</w:t>
      </w:r>
    </w:p>
    <w:p w14:paraId="39260342" w14:textId="77777777" w:rsidR="009166E9" w:rsidRPr="00E9603C" w:rsidRDefault="009166E9">
      <w:pPr>
        <w:pStyle w:val="Heading5"/>
        <w:rPr>
          <w:lang w:eastAsia="zh-CN"/>
        </w:rPr>
      </w:pPr>
      <w:bookmarkStart w:id="3665" w:name="_Toc50021602"/>
      <w:bookmarkStart w:id="3666" w:name="_Toc50022955"/>
      <w:bookmarkStart w:id="3667" w:name="_Toc50023540"/>
      <w:bookmarkStart w:id="3668" w:name="_Toc50309608"/>
      <w:bookmarkStart w:id="3669" w:name="_Toc57201095"/>
      <w:bookmarkStart w:id="3670" w:name="_Toc50021033"/>
      <w:bookmarkStart w:id="3671" w:name="_Toc50022306"/>
      <w:bookmarkStart w:id="3672" w:name="_Toc54769929"/>
      <w:bookmarkStart w:id="3673" w:name="_Toc54779284"/>
      <w:bookmarkStart w:id="3674" w:name="_Toc54786244"/>
      <w:bookmarkStart w:id="3675" w:name="_Toc50579340"/>
      <w:bookmarkStart w:id="3676" w:name="_Toc42779015"/>
      <w:bookmarkStart w:id="3677" w:name="_Toc42769959"/>
      <w:bookmarkStart w:id="3678" w:name="_Toc44004250"/>
      <w:bookmarkStart w:id="3679" w:name="_Toc57641133"/>
      <w:bookmarkStart w:id="3680" w:name="_Toc59101486"/>
      <w:r w:rsidRPr="00E9603C">
        <w:rPr>
          <w:lang w:eastAsia="en-GB"/>
        </w:rPr>
        <w:t>6.2.1.4.2</w:t>
      </w:r>
      <w:r w:rsidRPr="00E9603C">
        <w:rPr>
          <w:lang w:eastAsia="en-GB"/>
        </w:rPr>
        <w:tab/>
        <w:t>AMF based solution</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0257BDE4" w14:textId="77777777" w:rsidR="009166E9" w:rsidRPr="00E9603C" w:rsidRDefault="009166E9">
      <w:pPr>
        <w:pStyle w:val="TH"/>
        <w:rPr>
          <w:lang w:eastAsia="zh-CN"/>
        </w:rPr>
      </w:pPr>
      <w:r w:rsidRPr="00E9603C">
        <w:object w:dxaOrig="15219" w:dyaOrig="24511" w14:anchorId="0F6379E3">
          <v:shape id="对象 44" o:spid="_x0000_i1032" type="#_x0000_t75" style="width:410pt;height:662pt;mso-position-horizontal-relative:page;mso-position-vertical-relative:page" o:ole="">
            <v:imagedata r:id="rId19" o:title=""/>
          </v:shape>
          <o:OLEObject Type="Embed" ProgID="Visio.Drawing.15" ShapeID="对象 44" DrawAspect="Content" ObjectID="_1669715944" r:id="rId20"/>
        </w:object>
      </w:r>
    </w:p>
    <w:p w14:paraId="7B1C8F2B" w14:textId="77777777" w:rsidR="009166E9" w:rsidRPr="00E9603C" w:rsidRDefault="009166E9">
      <w:pPr>
        <w:pStyle w:val="TF"/>
        <w:rPr>
          <w:lang w:eastAsia="en-GB"/>
        </w:rPr>
      </w:pPr>
      <w:r w:rsidRPr="00E9603C">
        <w:rPr>
          <w:color w:val="auto"/>
          <w:lang w:eastAsia="en-GB"/>
        </w:rPr>
        <w:t xml:space="preserve">Figure 6.2.1.4.2-1: Overall </w:t>
      </w:r>
      <w:r w:rsidRPr="00E9603C">
        <w:rPr>
          <w:lang w:eastAsia="en-GB"/>
        </w:rPr>
        <w:t>procedure for NWDAF-assisted slice SLA guarantee solution based on AMF</w:t>
      </w:r>
    </w:p>
    <w:p w14:paraId="11AD5F6F" w14:textId="77777777" w:rsidR="009166E9" w:rsidRPr="00E9603C" w:rsidRDefault="009166E9">
      <w:pPr>
        <w:pStyle w:val="B1"/>
      </w:pPr>
      <w:r w:rsidRPr="00E9603C">
        <w:rPr>
          <w:lang w:eastAsia="en-GB"/>
        </w:rPr>
        <w:t>0a.-0b.</w:t>
      </w:r>
      <w:r w:rsidRPr="00E9603C">
        <w:rPr>
          <w:lang w:eastAsia="zh-CN"/>
        </w:rPr>
        <w:tab/>
      </w:r>
      <w:r w:rsidRPr="00E9603C">
        <w:rPr>
          <w:lang w:eastAsia="en-GB"/>
        </w:rPr>
        <w:t>OAM creates a new slice and configures initial resources in RAN and in CN allocated to the slice.</w:t>
      </w:r>
      <w:r w:rsidRPr="00E9603C">
        <w:t xml:space="preserve"> </w:t>
      </w:r>
      <w:r w:rsidRPr="00E9603C">
        <w:rPr>
          <w:lang w:eastAsia="en-GB"/>
        </w:rPr>
        <w:t>If a NWDAF subscribed for the slice creation notification, the OAM notifies the slice information as described in clause 6.2.1.2.</w:t>
      </w:r>
    </w:p>
    <w:p w14:paraId="4332E4A4" w14:textId="77777777" w:rsidR="009166E9" w:rsidRPr="00E9603C" w:rsidRDefault="009166E9">
      <w:pPr>
        <w:pStyle w:val="B1"/>
      </w:pPr>
      <w:r w:rsidRPr="00E9603C">
        <w:t>1a.-1b.</w:t>
      </w:r>
      <w:r w:rsidRPr="00E9603C">
        <w:tab/>
        <w:t>AMF and optionally OAM subscribe to slice service experience analytics from NWDAF. One or multiple subscriptions to one or multiple S-NSSAI(s), NSI ID(s) are possible.</w:t>
      </w:r>
    </w:p>
    <w:p w14:paraId="127A2DB7" w14:textId="77777777" w:rsidR="009166E9" w:rsidRPr="00E9603C" w:rsidRDefault="009166E9">
      <w:pPr>
        <w:pStyle w:val="B1"/>
      </w:pPr>
      <w:r w:rsidRPr="00E9603C">
        <w:t>2.</w:t>
      </w:r>
      <w:r w:rsidRPr="00E9603C">
        <w:tab/>
        <w:t>AMF and optionally OAM subscribe to slice load analytics from NWDAF.</w:t>
      </w:r>
    </w:p>
    <w:p w14:paraId="7438798E" w14:textId="77777777" w:rsidR="009166E9" w:rsidRPr="00E9603C" w:rsidRDefault="009166E9">
      <w:pPr>
        <w:pStyle w:val="NO"/>
        <w:rPr>
          <w:lang w:eastAsia="en-GB"/>
        </w:rPr>
      </w:pPr>
      <w:r w:rsidRPr="00E9603C">
        <w:rPr>
          <w:lang w:eastAsia="ko-KR"/>
        </w:rPr>
        <w:t>NOTE </w:t>
      </w:r>
      <w:r w:rsidRPr="00E9603C">
        <w:rPr>
          <w:rFonts w:eastAsia="SimSun"/>
          <w:lang w:eastAsia="zh-CN"/>
        </w:rPr>
        <w:t>1</w:t>
      </w:r>
      <w:r w:rsidRPr="00E9603C">
        <w:rPr>
          <w:lang w:eastAsia="ko-KR"/>
        </w:rPr>
        <w:t>:</w:t>
      </w:r>
      <w:r w:rsidRPr="00E9603C">
        <w:rPr>
          <w:lang w:eastAsia="ko-KR"/>
        </w:rPr>
        <w:tab/>
      </w:r>
      <w:r w:rsidRPr="00E9603C">
        <w:rPr>
          <w:lang w:eastAsia="en-GB"/>
        </w:rPr>
        <w:t>Input data for slice load analytics is collected by NWDAF according to clause 6.2.1.3.1.</w:t>
      </w:r>
    </w:p>
    <w:p w14:paraId="359C1FA4" w14:textId="77777777" w:rsidR="009166E9" w:rsidRPr="00E9603C" w:rsidRDefault="009166E9">
      <w:pPr>
        <w:pStyle w:val="B1"/>
        <w:rPr>
          <w:lang w:eastAsia="en-GB"/>
        </w:rPr>
      </w:pPr>
      <w:r w:rsidRPr="00E9603C">
        <w:rPr>
          <w:lang w:eastAsia="en-GB"/>
        </w:rPr>
        <w:t>3.</w:t>
      </w:r>
      <w:r w:rsidRPr="00E9603C">
        <w:rPr>
          <w:lang w:eastAsia="zh-CN"/>
        </w:rPr>
        <w:tab/>
      </w:r>
      <w:r w:rsidRPr="00E9603C">
        <w:rPr>
          <w:lang w:eastAsia="en-GB"/>
        </w:rPr>
        <w:t>New UEs get continuously registered in the Network Slice.</w:t>
      </w:r>
    </w:p>
    <w:p w14:paraId="4176B583" w14:textId="77777777" w:rsidR="009166E9" w:rsidRPr="00E9603C" w:rsidRDefault="009166E9">
      <w:pPr>
        <w:pStyle w:val="B1"/>
        <w:rPr>
          <w:lang w:eastAsia="en-GB"/>
        </w:rPr>
      </w:pPr>
      <w:r w:rsidRPr="00E9603C">
        <w:rPr>
          <w:lang w:eastAsia="en-GB"/>
        </w:rPr>
        <w:t>4.</w:t>
      </w:r>
      <w:r w:rsidRPr="00E9603C">
        <w:rPr>
          <w:lang w:eastAsia="zh-CN"/>
        </w:rPr>
        <w:tab/>
      </w:r>
      <w:r w:rsidRPr="00E9603C">
        <w:rPr>
          <w:lang w:eastAsia="en-GB"/>
        </w:rPr>
        <w:t xml:space="preserve">NWDAF collects input data required to derive slice service experience analytics as described in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rPr>
          <w:lang w:eastAsia="en-GB"/>
        </w:rPr>
        <w:t>5] and as according to clause 6.2.1.3.</w:t>
      </w:r>
    </w:p>
    <w:p w14:paraId="021E41C1" w14:textId="77777777" w:rsidR="009166E9" w:rsidRPr="00E9603C" w:rsidRDefault="009166E9">
      <w:pPr>
        <w:pStyle w:val="NO"/>
        <w:rPr>
          <w:lang w:eastAsia="en-GB"/>
        </w:rPr>
      </w:pPr>
      <w:r w:rsidRPr="00E9603C">
        <w:rPr>
          <w:lang w:eastAsia="en-GB"/>
        </w:rPr>
        <w:t>NOTE </w:t>
      </w:r>
      <w:r w:rsidRPr="00E9603C">
        <w:rPr>
          <w:rFonts w:eastAsia="SimSun"/>
          <w:lang w:eastAsia="zh-CN"/>
        </w:rPr>
        <w:t>2</w:t>
      </w:r>
      <w:r w:rsidRPr="00E9603C">
        <w:rPr>
          <w:lang w:eastAsia="en-GB"/>
        </w:rPr>
        <w:t>:</w:t>
      </w:r>
      <w:r w:rsidRPr="00E9603C">
        <w:rPr>
          <w:lang w:eastAsia="en-GB"/>
        </w:rPr>
        <w:tab/>
        <w:t>Figure 6.2.1.4.2-1 does not show the exhaustive list of NFs that may provide input data to NWDAF.</w:t>
      </w:r>
    </w:p>
    <w:p w14:paraId="5DCD3073" w14:textId="77777777" w:rsidR="009166E9" w:rsidRPr="00E9603C" w:rsidRDefault="009166E9">
      <w:pPr>
        <w:pStyle w:val="B1"/>
      </w:pPr>
      <w:r w:rsidRPr="00E9603C">
        <w:rPr>
          <w:lang w:eastAsia="en-GB"/>
        </w:rPr>
        <w:t>5.</w:t>
      </w:r>
      <w:r w:rsidRPr="00E9603C">
        <w:rPr>
          <w:lang w:eastAsia="zh-CN"/>
        </w:rPr>
        <w:tab/>
      </w:r>
      <w:r w:rsidRPr="00E9603C">
        <w:rPr>
          <w:lang w:eastAsia="en-GB"/>
        </w:rPr>
        <w:t>Depending on the Analytics Filter information (e.g., Area of Interest) and the Analytics Reporting information (e.g. Event Reporting parameters, Reporting Thresholds), the NWDAF provides the Sli</w:t>
      </w:r>
      <w:r w:rsidRPr="00E9603C">
        <w:t>ce service experience analytics to AMF and optionally to OAM.</w:t>
      </w:r>
    </w:p>
    <w:p w14:paraId="23C8937C" w14:textId="77777777" w:rsidR="009166E9" w:rsidRPr="00E9603C" w:rsidRDefault="009166E9">
      <w:pPr>
        <w:pStyle w:val="B1"/>
        <w:rPr>
          <w:lang w:eastAsia="en-GB"/>
        </w:rPr>
      </w:pPr>
      <w:r w:rsidRPr="00E9603C">
        <w:t>6.</w:t>
      </w:r>
      <w:r w:rsidRPr="00E9603C">
        <w:tab/>
      </w:r>
      <w:r w:rsidRPr="00E9603C">
        <w:rPr>
          <w:lang w:eastAsia="en-GB"/>
        </w:rPr>
        <w:t xml:space="preserve">Depending on the Analytics Filter information (e.g., Area of Interest) and the Analytics Reporting information (e.g. Event Reporting parameters, Reporting Thresholds), the NWDAF provides the </w:t>
      </w:r>
      <w:r w:rsidRPr="00E9603C">
        <w:t>Slice load</w:t>
      </w:r>
      <w:r w:rsidRPr="00E9603C">
        <w:rPr>
          <w:lang w:eastAsia="en-GB"/>
        </w:rPr>
        <w:t xml:space="preserve"> analytics to AMF and optionally to OAM.</w:t>
      </w:r>
    </w:p>
    <w:p w14:paraId="60CEAF25" w14:textId="77777777" w:rsidR="009166E9" w:rsidRPr="00E9603C" w:rsidRDefault="009166E9">
      <w:pPr>
        <w:pStyle w:val="NO"/>
        <w:rPr>
          <w:lang w:eastAsia="en-GB"/>
        </w:rPr>
      </w:pPr>
      <w:r w:rsidRPr="00E9603C">
        <w:rPr>
          <w:lang w:eastAsia="en-GB"/>
        </w:rPr>
        <w:t>NOTE </w:t>
      </w:r>
      <w:r w:rsidRPr="00E9603C">
        <w:rPr>
          <w:rFonts w:eastAsia="SimSun"/>
          <w:lang w:eastAsia="zh-CN"/>
        </w:rPr>
        <w:t>3</w:t>
      </w:r>
      <w:r w:rsidRPr="00E9603C">
        <w:rPr>
          <w:lang w:eastAsia="en-GB"/>
        </w:rPr>
        <w:t>:</w:t>
      </w:r>
      <w:r w:rsidRPr="00E9603C">
        <w:rPr>
          <w:lang w:eastAsia="en-GB"/>
        </w:rPr>
        <w:tab/>
        <w:t>Whether and How OAM may use NWDAF slice level analytics needs to be determined by SA WG5.</w:t>
      </w:r>
    </w:p>
    <w:p w14:paraId="742219FF" w14:textId="77777777" w:rsidR="009166E9" w:rsidRPr="00E9603C" w:rsidRDefault="009166E9">
      <w:pPr>
        <w:pStyle w:val="B1"/>
      </w:pPr>
      <w:r w:rsidRPr="00E9603C">
        <w:rPr>
          <w:lang w:eastAsia="en-GB"/>
        </w:rPr>
        <w:t>7.</w:t>
      </w:r>
      <w:r w:rsidRPr="00E9603C">
        <w:rPr>
          <w:lang w:eastAsia="zh-CN"/>
        </w:rPr>
        <w:tab/>
      </w:r>
      <w:r w:rsidRPr="00E9603C">
        <w:t>AMF analyses statistics and predictions on slice load and service experience.</w:t>
      </w:r>
    </w:p>
    <w:p w14:paraId="5B4C39A1" w14:textId="77777777" w:rsidR="009166E9" w:rsidRPr="00E9603C" w:rsidRDefault="009166E9">
      <w:pPr>
        <w:pStyle w:val="B1"/>
      </w:pPr>
      <w:r w:rsidRPr="00E9603C">
        <w:t>8.</w:t>
      </w:r>
      <w:r w:rsidRPr="00E9603C">
        <w:tab/>
        <w:t>[OPTIONAL] OAM continuously monitors slice SLA. For that purpose it may use as optional inputs NWDAF slice level analytics in addition to other management data.</w:t>
      </w:r>
    </w:p>
    <w:p w14:paraId="164BC835" w14:textId="77777777" w:rsidR="009166E9" w:rsidRPr="00E9603C" w:rsidRDefault="009166E9">
      <w:pPr>
        <w:pStyle w:val="B1"/>
        <w:rPr>
          <w:lang w:eastAsia="en-GB"/>
        </w:rPr>
      </w:pPr>
      <w:r w:rsidRPr="00E9603C">
        <w:t>9.</w:t>
      </w:r>
      <w:r w:rsidRPr="00E9603C">
        <w:tab/>
        <w:t>AMF d</w:t>
      </w:r>
      <w:r w:rsidRPr="00E9603C">
        <w:rPr>
          <w:lang w:eastAsia="en-GB"/>
        </w:rPr>
        <w:t>ecides to trigger action based on the slice analytics provided by NWDAF. Hence, AMF may trigger either Network Slice load distribution, or Network Slice instance load distribution, or both.</w:t>
      </w:r>
    </w:p>
    <w:p w14:paraId="744C5040" w14:textId="77777777" w:rsidR="009166E9" w:rsidRPr="00E9603C" w:rsidRDefault="009166E9">
      <w:pPr>
        <w:pStyle w:val="NO"/>
        <w:rPr>
          <w:lang w:eastAsia="en-GB"/>
        </w:rPr>
      </w:pPr>
      <w:r w:rsidRPr="00E9603C">
        <w:rPr>
          <w:lang w:eastAsia="en-GB"/>
        </w:rPr>
        <w:t>NOTE </w:t>
      </w:r>
      <w:r w:rsidRPr="00E9603C">
        <w:rPr>
          <w:rFonts w:eastAsia="SimSun"/>
          <w:lang w:eastAsia="zh-CN"/>
        </w:rPr>
        <w:t>4</w:t>
      </w:r>
      <w:r w:rsidRPr="00E9603C">
        <w:rPr>
          <w:lang w:eastAsia="en-GB"/>
        </w:rPr>
        <w:t>:</w:t>
      </w:r>
      <w:r w:rsidRPr="00E9603C">
        <w:rPr>
          <w:lang w:eastAsia="en-GB"/>
        </w:rPr>
        <w:tab/>
        <w:t>This solution assumes that more than one slice may have been previously created by OAM.</w:t>
      </w:r>
    </w:p>
    <w:p w14:paraId="2EAF8D87" w14:textId="77777777" w:rsidR="009166E9" w:rsidRPr="00E9603C" w:rsidRDefault="009166E9">
      <w:pPr>
        <w:pStyle w:val="B1"/>
      </w:pPr>
      <w:r w:rsidRPr="00E9603C">
        <w:rPr>
          <w:lang w:eastAsia="en-GB"/>
        </w:rPr>
        <w:t>10a.</w:t>
      </w:r>
      <w:r w:rsidRPr="00E9603C">
        <w:rPr>
          <w:lang w:eastAsia="zh-CN"/>
        </w:rPr>
        <w:tab/>
      </w:r>
      <w:r w:rsidRPr="00E9603C">
        <w:rPr>
          <w:lang w:eastAsia="en-GB"/>
        </w:rPr>
        <w:t>[O</w:t>
      </w:r>
      <w:r w:rsidRPr="00E9603C">
        <w:t>PTIONAL] AMF triggers Network Slice load distribution (details below).</w:t>
      </w:r>
    </w:p>
    <w:p w14:paraId="1FD54BA3" w14:textId="77777777" w:rsidR="009166E9" w:rsidRPr="00E9603C" w:rsidRDefault="009166E9">
      <w:pPr>
        <w:pStyle w:val="B1"/>
        <w:rPr>
          <w:lang w:eastAsia="en-GB"/>
        </w:rPr>
      </w:pPr>
      <w:r w:rsidRPr="00E9603C">
        <w:t>10b.</w:t>
      </w:r>
      <w:r w:rsidRPr="00E9603C">
        <w:tab/>
        <w:t>[OPTI</w:t>
      </w:r>
      <w:r w:rsidRPr="00E9603C">
        <w:rPr>
          <w:lang w:eastAsia="en-GB"/>
        </w:rPr>
        <w:t>ONAL] AMF triggers Network Slice instance load distribution (details below).</w:t>
      </w:r>
    </w:p>
    <w:p w14:paraId="54C36CA7" w14:textId="77777777" w:rsidR="009166E9" w:rsidRPr="00E9603C" w:rsidRDefault="009166E9">
      <w:pPr>
        <w:pStyle w:val="NO"/>
        <w:rPr>
          <w:lang w:eastAsia="en-GB"/>
        </w:rPr>
      </w:pPr>
      <w:r w:rsidRPr="00E9603C">
        <w:rPr>
          <w:lang w:eastAsia="en-GB"/>
        </w:rPr>
        <w:t>NOTE 5:</w:t>
      </w:r>
      <w:r w:rsidRPr="00E9603C">
        <w:rPr>
          <w:lang w:eastAsia="en-GB"/>
        </w:rPr>
        <w:tab/>
        <w:t>Step 10b can only be applied if the deployment choice of the operator allows Network Slice instance(s) in the 5GC, and those are identified via NSI ID(s).</w:t>
      </w:r>
    </w:p>
    <w:p w14:paraId="682C2499" w14:textId="77777777" w:rsidR="009166E9" w:rsidRPr="00E9603C" w:rsidRDefault="009166E9">
      <w:pPr>
        <w:pStyle w:val="B1"/>
        <w:rPr>
          <w:lang w:eastAsia="en-GB"/>
        </w:rPr>
      </w:pPr>
      <w:r w:rsidRPr="00E9603C">
        <w:rPr>
          <w:lang w:eastAsia="en-GB"/>
        </w:rPr>
        <w:t>11.</w:t>
      </w:r>
      <w:r w:rsidRPr="00E9603C">
        <w:rPr>
          <w:lang w:eastAsia="zh-CN"/>
        </w:rPr>
        <w:tab/>
      </w:r>
      <w:r w:rsidRPr="00E9603C">
        <w:rPr>
          <w:lang w:eastAsia="en-GB"/>
        </w:rPr>
        <w:t>[OPTIONAL] OAM may take management decisions based on the collected inputs including management data and NWDAF analytics. If required, OAM may inform 5GC of such management decisions.</w:t>
      </w:r>
    </w:p>
    <w:p w14:paraId="0084EAEF" w14:textId="77777777" w:rsidR="009166E9" w:rsidRPr="00E9603C" w:rsidRDefault="009166E9">
      <w:pPr>
        <w:rPr>
          <w:lang w:eastAsia="zh-CN"/>
        </w:rPr>
      </w:pPr>
      <w:r w:rsidRPr="00E9603C">
        <w:rPr>
          <w:lang w:eastAsia="zh-CN"/>
        </w:rPr>
        <w:t>(Figure 6.2.1.4.2-1, Step 10a) AMF triggers a Network Slice load distribution procedure:</w:t>
      </w:r>
    </w:p>
    <w:p w14:paraId="06359524" w14:textId="77777777" w:rsidR="009166E9" w:rsidRPr="00E9603C" w:rsidRDefault="009166E9">
      <w:pPr>
        <w:pStyle w:val="TH"/>
        <w:rPr>
          <w:lang w:eastAsia="en-GB"/>
        </w:rPr>
      </w:pPr>
      <w:r w:rsidRPr="00E9603C">
        <w:rPr>
          <w:lang w:eastAsia="en-GB"/>
        </w:rPr>
        <w:object w:dxaOrig="6419" w:dyaOrig="12238" w14:anchorId="7647A12D">
          <v:shape id="对象 13" o:spid="_x0000_i1033" type="#_x0000_t75" style="width:290.5pt;height:554pt;mso-position-horizontal-relative:page;mso-position-vertical-relative:page" o:ole="">
            <v:imagedata r:id="rId21" o:title=""/>
          </v:shape>
          <o:OLEObject Type="Embed" ProgID="Visio.Drawing.15" ShapeID="对象 13" DrawAspect="Content" ObjectID="_1669715945" r:id="rId22"/>
        </w:object>
      </w:r>
    </w:p>
    <w:p w14:paraId="50A7300A" w14:textId="77777777" w:rsidR="009166E9" w:rsidRPr="00E9603C" w:rsidRDefault="009166E9">
      <w:pPr>
        <w:pStyle w:val="TF"/>
        <w:rPr>
          <w:lang w:eastAsia="en-GB"/>
        </w:rPr>
      </w:pPr>
      <w:r w:rsidRPr="00E9603C">
        <w:rPr>
          <w:lang w:eastAsia="en-GB"/>
        </w:rPr>
        <w:t>Figure 6.2.1.4.2-2: Detail of Step 10a in Figure 6.2.1.4.2-1</w:t>
      </w:r>
    </w:p>
    <w:p w14:paraId="38EACA2E" w14:textId="77777777" w:rsidR="009166E9" w:rsidRPr="00E9603C" w:rsidRDefault="009166E9">
      <w:pPr>
        <w:pStyle w:val="B1"/>
      </w:pPr>
      <w:r w:rsidRPr="00E9603C">
        <w:rPr>
          <w:lang w:eastAsia="en-GB"/>
        </w:rPr>
        <w:t>1.</w:t>
      </w:r>
      <w:r w:rsidRPr="00E9603C">
        <w:rPr>
          <w:lang w:eastAsia="zh-CN"/>
        </w:rPr>
        <w:tab/>
      </w:r>
      <w:r w:rsidRPr="00E9603C">
        <w:t>Based on the slice level analytics provided by NWDAF, AMF concludes a Network Slice restriction is required.</w:t>
      </w:r>
    </w:p>
    <w:p w14:paraId="225B196F" w14:textId="77777777" w:rsidR="009166E9" w:rsidRPr="00E9603C" w:rsidRDefault="009166E9">
      <w:pPr>
        <w:pStyle w:val="B1"/>
      </w:pPr>
      <w:r w:rsidRPr="00E9603C">
        <w:t>2a.</w:t>
      </w:r>
      <w:r w:rsidRPr="00E9603C">
        <w:tab/>
        <w:t>The UE initiates registration procedure requesting registration on the restricted Network Slice (via e.g. S-NSSAI).</w:t>
      </w:r>
    </w:p>
    <w:p w14:paraId="1BEB7F2F" w14:textId="77777777" w:rsidR="009166E9" w:rsidRPr="00E9603C" w:rsidRDefault="009166E9">
      <w:pPr>
        <w:pStyle w:val="B1"/>
      </w:pPr>
      <w:r w:rsidRPr="00E9603C">
        <w:t>2b.</w:t>
      </w:r>
      <w:r w:rsidRPr="00E9603C">
        <w:tab/>
        <w:t xml:space="preserve">AMF determines whether the Network Slice restriction can be satisfied for UE registration leveraging the Network Slice registration procedures defined in </w:t>
      </w:r>
      <w:r w:rsidR="00E9603C" w:rsidRPr="00E9603C">
        <w:t>TS</w:t>
      </w:r>
      <w:r w:rsidR="00E9603C">
        <w:t> </w:t>
      </w:r>
      <w:r w:rsidR="00E9603C" w:rsidRPr="00E9603C">
        <w:t>23.501</w:t>
      </w:r>
      <w:r w:rsidR="00E9603C">
        <w:t> </w:t>
      </w:r>
      <w:r w:rsidR="00E9603C" w:rsidRPr="00E9603C">
        <w:t>[</w:t>
      </w:r>
      <w:r w:rsidRPr="00E9603C">
        <w:t>2].</w:t>
      </w:r>
    </w:p>
    <w:p w14:paraId="347AE8F8" w14:textId="77777777" w:rsidR="009166E9" w:rsidRPr="00E9603C" w:rsidRDefault="009166E9">
      <w:pPr>
        <w:pStyle w:val="B1"/>
        <w:rPr>
          <w:lang w:eastAsia="en-GB"/>
        </w:rPr>
      </w:pPr>
      <w:r w:rsidRPr="00E9603C">
        <w:t>2c.</w:t>
      </w:r>
      <w:r w:rsidRPr="00E9603C">
        <w:tab/>
        <w:t>The UE regi</w:t>
      </w:r>
      <w:r w:rsidRPr="00E9603C">
        <w:rPr>
          <w:lang w:eastAsia="en-GB"/>
        </w:rPr>
        <w:t>stration is completed or rejected. If completed, PDU sessions may be established for the registered UE if/when required.</w:t>
      </w:r>
    </w:p>
    <w:p w14:paraId="6A484317" w14:textId="77777777" w:rsidR="009166E9" w:rsidRPr="00E9603C" w:rsidRDefault="009166E9">
      <w:pPr>
        <w:pStyle w:val="NO"/>
        <w:rPr>
          <w:lang w:eastAsia="en-GB"/>
        </w:rPr>
      </w:pPr>
      <w:r w:rsidRPr="00E9603C">
        <w:rPr>
          <w:lang w:eastAsia="en-GB"/>
        </w:rPr>
        <w:t>NOTE:</w:t>
      </w:r>
      <w:r w:rsidRPr="00E9603C">
        <w:rPr>
          <w:lang w:eastAsia="en-GB"/>
        </w:rPr>
        <w:tab/>
        <w:t>An alignment with FS_eNS_Ph2 may be required for this solution based on the outcome of FS_eNS_Ph2.</w:t>
      </w:r>
    </w:p>
    <w:p w14:paraId="7142B0C1" w14:textId="77777777" w:rsidR="009166E9" w:rsidRPr="00E9603C" w:rsidRDefault="009166E9">
      <w:pPr>
        <w:rPr>
          <w:lang w:eastAsia="zh-CN"/>
        </w:rPr>
      </w:pPr>
      <w:r w:rsidRPr="00E9603C">
        <w:rPr>
          <w:lang w:eastAsia="zh-CN"/>
        </w:rPr>
        <w:t>(Figure 6.2.1.4.2-1, Step 10b) AMF triggers a Network Slice instance load distribution procedure:</w:t>
      </w:r>
    </w:p>
    <w:p w14:paraId="2683CF6E" w14:textId="77777777" w:rsidR="009166E9" w:rsidRPr="00E9603C" w:rsidRDefault="009166E9">
      <w:pPr>
        <w:pStyle w:val="TH"/>
        <w:rPr>
          <w:lang w:eastAsia="en-GB"/>
        </w:rPr>
      </w:pPr>
      <w:r w:rsidRPr="00E9603C">
        <w:rPr>
          <w:lang w:eastAsia="en-GB"/>
        </w:rPr>
        <w:object w:dxaOrig="9752" w:dyaOrig="14319" w14:anchorId="34FF1F87">
          <v:shape id="对象 14" o:spid="_x0000_i1034" type="#_x0000_t75" style="width:374pt;height:549pt;mso-position-horizontal-relative:page;mso-position-vertical-relative:page" o:ole="">
            <v:imagedata r:id="rId23" o:title=""/>
          </v:shape>
          <o:OLEObject Type="Embed" ProgID="Visio.Drawing.15" ShapeID="对象 14" DrawAspect="Content" ObjectID="_1669715946" r:id="rId24"/>
        </w:object>
      </w:r>
    </w:p>
    <w:p w14:paraId="29B9776B" w14:textId="77777777" w:rsidR="009166E9" w:rsidRPr="00E9603C" w:rsidRDefault="009166E9">
      <w:pPr>
        <w:pStyle w:val="TF"/>
        <w:rPr>
          <w:lang w:eastAsia="en-GB"/>
        </w:rPr>
      </w:pPr>
      <w:r w:rsidRPr="00E9603C">
        <w:rPr>
          <w:lang w:eastAsia="en-GB"/>
        </w:rPr>
        <w:t>Figure 6.2.1.4.2-3: Detail of Step 10b in Figure 6.2.1.4.2-1</w:t>
      </w:r>
    </w:p>
    <w:p w14:paraId="4B271026" w14:textId="77777777" w:rsidR="009166E9" w:rsidRPr="00E9603C" w:rsidRDefault="009166E9">
      <w:pPr>
        <w:pStyle w:val="B1"/>
      </w:pPr>
      <w:r w:rsidRPr="00E9603C">
        <w:rPr>
          <w:lang w:eastAsia="en-GB"/>
        </w:rPr>
        <w:t>1.</w:t>
      </w:r>
      <w:r w:rsidRPr="00E9603C">
        <w:rPr>
          <w:lang w:eastAsia="zh-CN"/>
        </w:rPr>
        <w:tab/>
      </w:r>
      <w:r w:rsidRPr="00E9603C">
        <w:t>Based on the slice level analytics provided by NWDAF, AMF concludes a Network Slice instance restriction is required.</w:t>
      </w:r>
    </w:p>
    <w:p w14:paraId="34A35833" w14:textId="77777777" w:rsidR="009166E9" w:rsidRPr="00E9603C" w:rsidRDefault="009166E9">
      <w:pPr>
        <w:pStyle w:val="B1"/>
      </w:pPr>
      <w:r w:rsidRPr="00E9603C">
        <w:t>2.</w:t>
      </w:r>
      <w:r w:rsidRPr="00E9603C">
        <w:tab/>
        <w:t>New UE initiates registration procedure requesting registration on the Network Slice (identified via S-NSSAI) containing the restricted Network Slice instance (identified via NSI ID).</w:t>
      </w:r>
    </w:p>
    <w:p w14:paraId="797B608F" w14:textId="77777777" w:rsidR="009166E9" w:rsidRPr="00E9603C" w:rsidRDefault="009166E9">
      <w:pPr>
        <w:pStyle w:val="B1"/>
      </w:pPr>
      <w:r w:rsidRPr="00E9603C">
        <w:t>3.</w:t>
      </w:r>
      <w:r w:rsidRPr="00E9603C">
        <w:tab/>
        <w:t>[OPTIONAL] If AMF handles NSI ID(s) information during UE registration, it may take into account the Network Slice instance restriction to assign NSI ID to the new UE registration.</w:t>
      </w:r>
    </w:p>
    <w:p w14:paraId="0D344B75" w14:textId="77777777" w:rsidR="009166E9" w:rsidRPr="00E9603C" w:rsidRDefault="009166E9">
      <w:pPr>
        <w:pStyle w:val="B1"/>
      </w:pPr>
      <w:r w:rsidRPr="00E9603C">
        <w:t>4.</w:t>
      </w:r>
      <w:r w:rsidRPr="00E9603C">
        <w:tab/>
        <w:t>UE registration is completed or rejected</w:t>
      </w:r>
    </w:p>
    <w:p w14:paraId="2A3F8492" w14:textId="77777777" w:rsidR="009166E9" w:rsidRPr="00E9603C" w:rsidRDefault="009166E9">
      <w:pPr>
        <w:pStyle w:val="B1"/>
      </w:pPr>
      <w:r w:rsidRPr="00E9603C">
        <w:t>5.</w:t>
      </w:r>
      <w:r w:rsidRPr="00E9603C">
        <w:tab/>
        <w:t xml:space="preserve">A UE already registered in the network requests a new PDU session establishment according to </w:t>
      </w:r>
      <w:r w:rsidR="00E9603C" w:rsidRPr="00E9603C">
        <w:t>TS</w:t>
      </w:r>
      <w:r w:rsidR="00E9603C">
        <w:t> </w:t>
      </w:r>
      <w:r w:rsidR="00E9603C" w:rsidRPr="00E9603C">
        <w:t>23.502</w:t>
      </w:r>
      <w:r w:rsidR="00E9603C">
        <w:t> </w:t>
      </w:r>
      <w:r w:rsidR="00E9603C" w:rsidRPr="00E9603C">
        <w:t>[</w:t>
      </w:r>
      <w:r w:rsidRPr="00E9603C">
        <w:t>3].</w:t>
      </w:r>
    </w:p>
    <w:p w14:paraId="61CDB04D" w14:textId="77777777" w:rsidR="009166E9" w:rsidRPr="00E9603C" w:rsidRDefault="009166E9">
      <w:pPr>
        <w:pStyle w:val="B1"/>
      </w:pPr>
      <w:r w:rsidRPr="00E9603C">
        <w:t>6.</w:t>
      </w:r>
      <w:r w:rsidRPr="00E9603C">
        <w:tab/>
        <w:t>[OPTIONAL] If AMF handles NSI ID(s) information during PDU session establishment, it may take into account the Network Slice instance restriction to assign NSI ID to the new PDU session establishment.</w:t>
      </w:r>
    </w:p>
    <w:p w14:paraId="2AF15CF4" w14:textId="77777777" w:rsidR="009166E9" w:rsidRPr="00E9603C" w:rsidRDefault="009166E9">
      <w:pPr>
        <w:pStyle w:val="B1"/>
      </w:pPr>
      <w:r w:rsidRPr="00E9603C">
        <w:t>7.</w:t>
      </w:r>
      <w:r w:rsidRPr="00E9603C">
        <w:tab/>
        <w:t xml:space="preserve">SMF selection is performed according to </w:t>
      </w:r>
      <w:r w:rsidR="00E9603C" w:rsidRPr="00E9603C">
        <w:t>TS</w:t>
      </w:r>
      <w:r w:rsidR="00E9603C">
        <w:t> </w:t>
      </w:r>
      <w:r w:rsidR="00E9603C" w:rsidRPr="00E9603C">
        <w:t>23.502</w:t>
      </w:r>
      <w:r w:rsidR="00E9603C">
        <w:t> </w:t>
      </w:r>
      <w:r w:rsidR="00E9603C" w:rsidRPr="00E9603C">
        <w:t>[</w:t>
      </w:r>
      <w:r w:rsidRPr="00E9603C">
        <w:t>3] accounting for the restricted NSI ID(s).</w:t>
      </w:r>
    </w:p>
    <w:p w14:paraId="0887D476" w14:textId="77777777" w:rsidR="009166E9" w:rsidRPr="00E9603C" w:rsidRDefault="009166E9">
      <w:pPr>
        <w:pStyle w:val="B1"/>
        <w:rPr>
          <w:lang w:eastAsia="en-GB"/>
        </w:rPr>
      </w:pPr>
      <w:r w:rsidRPr="00E9603C">
        <w:t>8.</w:t>
      </w:r>
      <w:r w:rsidRPr="00E9603C">
        <w:tab/>
        <w:t xml:space="preserve">PDU session </w:t>
      </w:r>
      <w:r w:rsidRPr="00E9603C">
        <w:rPr>
          <w:lang w:eastAsia="en-GB"/>
        </w:rPr>
        <w:t>establishment is completed.</w:t>
      </w:r>
    </w:p>
    <w:p w14:paraId="5DEE61D9" w14:textId="77777777" w:rsidR="009166E9" w:rsidRPr="00E9603C" w:rsidRDefault="009166E9">
      <w:pPr>
        <w:pStyle w:val="Heading5"/>
        <w:rPr>
          <w:lang w:eastAsia="en-GB"/>
        </w:rPr>
      </w:pPr>
      <w:bookmarkStart w:id="3681" w:name="_Toc50021034"/>
      <w:bookmarkStart w:id="3682" w:name="_Toc50021603"/>
      <w:bookmarkStart w:id="3683" w:name="_Toc50022307"/>
      <w:bookmarkStart w:id="3684" w:name="_Toc50022956"/>
      <w:bookmarkStart w:id="3685" w:name="_Toc50023541"/>
      <w:bookmarkStart w:id="3686" w:name="_Toc50309609"/>
      <w:bookmarkStart w:id="3687" w:name="_Toc50579341"/>
      <w:bookmarkStart w:id="3688" w:name="_Toc54769930"/>
      <w:bookmarkStart w:id="3689" w:name="_Toc54779285"/>
      <w:bookmarkStart w:id="3690" w:name="_Toc54786245"/>
      <w:bookmarkStart w:id="3691" w:name="_Toc57201096"/>
      <w:bookmarkStart w:id="3692" w:name="_Toc57641134"/>
      <w:bookmarkStart w:id="3693" w:name="_Toc59101487"/>
      <w:r w:rsidRPr="00E9603C">
        <w:rPr>
          <w:lang w:eastAsia="en-GB"/>
        </w:rPr>
        <w:t>6.2.1.4.3</w:t>
      </w:r>
      <w:r w:rsidRPr="00E9603C">
        <w:rPr>
          <w:lang w:eastAsia="en-GB"/>
        </w:rPr>
        <w:tab/>
        <w:t>Procedures for slice load analytics</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1D2C9767" w14:textId="77777777" w:rsidR="009166E9" w:rsidRPr="00E9603C" w:rsidRDefault="009166E9">
      <w:pPr>
        <w:pStyle w:val="TH"/>
        <w:rPr>
          <w:lang w:eastAsia="en-GB"/>
        </w:rPr>
      </w:pPr>
      <w:r w:rsidRPr="00E9603C">
        <w:object w:dxaOrig="16985" w:dyaOrig="11036" w14:anchorId="3A695257">
          <v:shape id="_x0000_i1035" type="#_x0000_t75" style="width:467pt;height:303.5pt;mso-position-horizontal-relative:page;mso-position-vertical-relative:page" o:ole="">
            <v:imagedata r:id="rId25" o:title=""/>
          </v:shape>
          <o:OLEObject Type="Embed" ProgID="Visio.Drawing.15" ShapeID="_x0000_i1035" DrawAspect="Content" ObjectID="_1669715947" r:id="rId26"/>
        </w:object>
      </w:r>
    </w:p>
    <w:p w14:paraId="52B90E87" w14:textId="77777777" w:rsidR="009166E9" w:rsidRPr="00E9603C" w:rsidRDefault="009166E9">
      <w:pPr>
        <w:pStyle w:val="TF"/>
        <w:rPr>
          <w:lang w:eastAsia="en-GB"/>
        </w:rPr>
      </w:pPr>
      <w:r w:rsidRPr="00E9603C">
        <w:rPr>
          <w:lang w:eastAsia="en-GB"/>
        </w:rPr>
        <w:t>Figure 6.2.1.4.3-1: Procedure to support slice load analytics by NWDAF</w:t>
      </w:r>
    </w:p>
    <w:p w14:paraId="206F2F28" w14:textId="77777777" w:rsidR="009166E9" w:rsidRPr="00E9603C" w:rsidRDefault="009166E9">
      <w:pPr>
        <w:pStyle w:val="B1"/>
        <w:rPr>
          <w:lang w:eastAsia="en-GB"/>
        </w:rPr>
      </w:pPr>
      <w:r w:rsidRPr="00E9603C">
        <w:rPr>
          <w:lang w:eastAsia="en-GB"/>
        </w:rPr>
        <w:t>Fig. 6.2.1.</w:t>
      </w:r>
      <w:r w:rsidRPr="00E9603C">
        <w:t>4</w:t>
      </w:r>
      <w:r w:rsidRPr="00E9603C">
        <w:rPr>
          <w:lang w:eastAsia="en-GB"/>
        </w:rPr>
        <w:t>.3-1 shows the procedure for NWDAF to derive slice load analytics. The steps are described as follows:</w:t>
      </w:r>
    </w:p>
    <w:p w14:paraId="6470CA66" w14:textId="77777777" w:rsidR="009166E9" w:rsidRPr="00E9603C" w:rsidRDefault="009166E9">
      <w:pPr>
        <w:pStyle w:val="B1"/>
        <w:rPr>
          <w:lang w:eastAsia="en-GB"/>
        </w:rPr>
      </w:pPr>
      <w:r w:rsidRPr="00E9603C">
        <w:rPr>
          <w:lang w:eastAsia="en-GB"/>
        </w:rPr>
        <w:t>1.</w:t>
      </w:r>
      <w:r w:rsidRPr="00E9603C">
        <w:rPr>
          <w:rFonts w:eastAsia="SimSun"/>
          <w:lang w:eastAsia="zh-CN"/>
        </w:rPr>
        <w:tab/>
      </w:r>
      <w:r w:rsidRPr="00E9603C">
        <w:rPr>
          <w:lang w:eastAsia="en-GB"/>
        </w:rPr>
        <w:t>The service consumer subscribes to slice load analytics via the Nnwdaf_AnalyticsSubscription_Subscribe or Nnwdaf_AnalyticsInfo_Request service operations. In addition, the service consumer provides Analytics ID = Load level  information and a set of Event Filters. Mandatory Analytics Filters include S-NSSAI and Area of Interest. Optional event filters may include NSI ID(s) and load threshold value</w:t>
      </w:r>
      <w:r w:rsidRPr="00E9603C">
        <w:t>(s)</w:t>
      </w:r>
      <w:r w:rsidRPr="00E9603C">
        <w:rPr>
          <w:lang w:eastAsia="en-GB"/>
        </w:rPr>
        <w:t>.</w:t>
      </w:r>
    </w:p>
    <w:p w14:paraId="5611A616" w14:textId="77777777" w:rsidR="009166E9" w:rsidRPr="00E9603C" w:rsidRDefault="009166E9">
      <w:pPr>
        <w:pStyle w:val="B1"/>
        <w:rPr>
          <w:lang w:eastAsia="en-GB"/>
        </w:rPr>
      </w:pPr>
      <w:r w:rsidRPr="00E9603C">
        <w:rPr>
          <w:lang w:eastAsia="en-GB"/>
        </w:rPr>
        <w:t>2.</w:t>
      </w:r>
      <w:r w:rsidRPr="00E9603C">
        <w:rPr>
          <w:rFonts w:eastAsia="SimSun"/>
          <w:lang w:eastAsia="zh-CN"/>
        </w:rPr>
        <w:tab/>
      </w:r>
      <w:r w:rsidRPr="00E9603C">
        <w:rPr>
          <w:lang w:eastAsia="en-GB"/>
        </w:rPr>
        <w:t xml:space="preserve">[OPTIONAL] If NWDAF does not have already the </w:t>
      </w:r>
      <w:r w:rsidRPr="00E9603C">
        <w:t xml:space="preserve">slice </w:t>
      </w:r>
      <w:r w:rsidRPr="00E9603C">
        <w:rPr>
          <w:lang w:eastAsia="en-GB"/>
        </w:rPr>
        <w:t xml:space="preserve">information, it </w:t>
      </w:r>
      <w:r w:rsidRPr="00E9603C">
        <w:t>gains the slice information from OAM (as described in clause </w:t>
      </w:r>
      <w:r w:rsidRPr="00E9603C">
        <w:rPr>
          <w:lang/>
        </w:rPr>
        <w:t xml:space="preserve">6.2.1.2) and </w:t>
      </w:r>
      <w:r w:rsidRPr="00E9603C">
        <w:rPr>
          <w:lang w:eastAsia="en-GB"/>
        </w:rPr>
        <w:t>discovers from NRF the AMF, SMF and NSSF instance(s) relevant to the Analytics Filters provided in the analytics subscription.</w:t>
      </w:r>
    </w:p>
    <w:p w14:paraId="7E1D7D92" w14:textId="77777777" w:rsidR="009166E9" w:rsidRPr="00E9603C" w:rsidRDefault="009166E9">
      <w:pPr>
        <w:pStyle w:val="B1"/>
        <w:rPr>
          <w:lang w:eastAsia="en-GB"/>
        </w:rPr>
      </w:pPr>
      <w:r w:rsidRPr="00E9603C">
        <w:rPr>
          <w:lang w:eastAsia="en-GB"/>
        </w:rPr>
        <w:t>3.</w:t>
      </w:r>
      <w:r w:rsidRPr="00E9603C">
        <w:rPr>
          <w:rFonts w:eastAsia="SimSun"/>
          <w:lang w:eastAsia="zh-CN"/>
        </w:rPr>
        <w:tab/>
      </w:r>
      <w:r w:rsidRPr="00E9603C">
        <w:rPr>
          <w:lang w:eastAsia="en-GB"/>
        </w:rPr>
        <w:t>[OPTIONAL] If the NSI ID(s) are nor provided in the analytics subscription by the service consumer, NWDAF invokes Nnssf_NSSelection_Get service operation from NSSF to obtain the NSI ID(s) corresponding to the S-NSSAI in the subscription.</w:t>
      </w:r>
    </w:p>
    <w:p w14:paraId="4C67333D" w14:textId="77777777" w:rsidR="009166E9" w:rsidRPr="00E9603C" w:rsidRDefault="009166E9">
      <w:pPr>
        <w:pStyle w:val="B1"/>
      </w:pPr>
      <w:r w:rsidRPr="00E9603C">
        <w:rPr>
          <w:lang w:eastAsia="en-GB"/>
        </w:rPr>
        <w:t>4a.</w:t>
      </w:r>
      <w:r w:rsidRPr="00E9603C">
        <w:rPr>
          <w:rFonts w:eastAsia="SimSun"/>
          <w:lang w:eastAsia="zh-CN"/>
        </w:rPr>
        <w:tab/>
      </w:r>
      <w:r w:rsidRPr="00E9603C">
        <w:rPr>
          <w:lang w:eastAsia="en-GB"/>
        </w:rPr>
        <w:t xml:space="preserve">NWDAF subscribes to input data from OAM following the procedure captured in clause 6.2.3.2. of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rPr>
          <w:lang w:eastAsia="en-GB"/>
        </w:rPr>
        <w:t>5].</w:t>
      </w:r>
    </w:p>
    <w:p w14:paraId="2E2585E6" w14:textId="77777777" w:rsidR="009166E9" w:rsidRPr="00E9603C" w:rsidRDefault="009166E9">
      <w:pPr>
        <w:pStyle w:val="B1"/>
        <w:rPr>
          <w:lang w:eastAsia="en-GB"/>
        </w:rPr>
      </w:pPr>
      <w:r w:rsidRPr="00E9603C">
        <w:rPr>
          <w:lang w:eastAsia="en-GB"/>
        </w:rPr>
        <w:t>4b.</w:t>
      </w:r>
      <w:r w:rsidRPr="00E9603C">
        <w:rPr>
          <w:rFonts w:eastAsia="SimSun"/>
          <w:lang w:eastAsia="zh-CN"/>
        </w:rPr>
        <w:tab/>
      </w:r>
      <w:r w:rsidRPr="00E9603C">
        <w:rPr>
          <w:lang w:eastAsia="en-GB"/>
        </w:rPr>
        <w:t xml:space="preserve">[OPTIONAL] NWDAF may collect input data from NRF (see </w:t>
      </w:r>
      <w:r w:rsidRPr="00E9603C">
        <w:t>clause 6.5</w:t>
      </w:r>
      <w:r w:rsidRPr="00E9603C">
        <w:rPr>
          <w:lang w:eastAsia="en-GB"/>
        </w:rPr>
        <w:t xml:space="preserve"> in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t>5</w:t>
      </w:r>
      <w:r w:rsidRPr="00E9603C">
        <w:rPr>
          <w:lang w:eastAsia="en-GB"/>
        </w:rPr>
        <w:t>]) to derive slice instance resource usage statistics and predictions for a Network Slice instance.</w:t>
      </w:r>
    </w:p>
    <w:p w14:paraId="708EA11E" w14:textId="77777777" w:rsidR="009166E9" w:rsidRPr="00E9603C" w:rsidRDefault="009166E9">
      <w:pPr>
        <w:pStyle w:val="B1"/>
      </w:pPr>
      <w:r w:rsidRPr="00E9603C">
        <w:t>5.</w:t>
      </w:r>
      <w:r w:rsidRPr="00E9603C">
        <w:rPr>
          <w:rFonts w:eastAsia="SimSun"/>
          <w:lang w:eastAsia="zh-CN"/>
        </w:rPr>
        <w:tab/>
      </w:r>
      <w:r w:rsidRPr="00E9603C">
        <w:t xml:space="preserve">NWDAF subscribes to AMF's event exposure service to collect data on the number of UEs currently registered on certain Network Slice and, if available, its constituent Network Slice instance(s). An UE access and mobility information event is used for that purpose as defined in </w:t>
      </w:r>
      <w:r w:rsidR="00E9603C" w:rsidRPr="00E9603C">
        <w:t>TS</w:t>
      </w:r>
      <w:r w:rsidR="00E9603C">
        <w:t> </w:t>
      </w:r>
      <w:r w:rsidR="00E9603C" w:rsidRPr="00E9603C">
        <w:t>23.502</w:t>
      </w:r>
      <w:r w:rsidR="00E9603C">
        <w:t> </w:t>
      </w:r>
      <w:r w:rsidR="00E9603C" w:rsidRPr="00E9603C">
        <w:t>[</w:t>
      </w:r>
      <w:r w:rsidRPr="00E9603C">
        <w:t>3] using as Event Filters S-NSSAI and, if available, NSI ID(s). If required, NWDAF may also collect the corresponding UE IDs.</w:t>
      </w:r>
    </w:p>
    <w:p w14:paraId="2AC7F090" w14:textId="77777777" w:rsidR="009166E9" w:rsidRPr="00E9603C" w:rsidRDefault="009166E9">
      <w:pPr>
        <w:pStyle w:val="B1"/>
      </w:pPr>
      <w:r w:rsidRPr="00E9603C">
        <w:t>6.</w:t>
      </w:r>
      <w:r w:rsidRPr="00E9603C">
        <w:rPr>
          <w:rFonts w:eastAsia="SimSun"/>
          <w:lang w:eastAsia="zh-CN"/>
        </w:rPr>
        <w:tab/>
      </w:r>
      <w:r w:rsidRPr="00E9603C">
        <w:t xml:space="preserve">NWDAF subscribes to SMF's event exposure service to collect data on the number of PDU sessions currently registered on certain Network Slice and, if available, its constituent Network Slice instance(s). A PDU Session related event is used for that purpose as defined in </w:t>
      </w:r>
      <w:r w:rsidR="00E9603C" w:rsidRPr="00E9603C">
        <w:t>TS</w:t>
      </w:r>
      <w:r w:rsidR="00E9603C">
        <w:t> </w:t>
      </w:r>
      <w:r w:rsidR="00E9603C" w:rsidRPr="00E9603C">
        <w:t>23.502</w:t>
      </w:r>
      <w:r w:rsidR="00E9603C">
        <w:t> </w:t>
      </w:r>
      <w:r w:rsidR="00E9603C" w:rsidRPr="00E9603C">
        <w:t>[</w:t>
      </w:r>
      <w:r w:rsidRPr="00E9603C">
        <w:t>3] and potential Event Filters are S-NSSAI, NSI ID(s), UE IDs, etc.</w:t>
      </w:r>
    </w:p>
    <w:p w14:paraId="5364971B" w14:textId="77777777" w:rsidR="009166E9" w:rsidRPr="00E9603C" w:rsidRDefault="009166E9">
      <w:pPr>
        <w:pStyle w:val="B1"/>
      </w:pPr>
      <w:r w:rsidRPr="00E9603C">
        <w:t>7.</w:t>
      </w:r>
      <w:r w:rsidRPr="00E9603C">
        <w:rPr>
          <w:rFonts w:eastAsia="SimSun"/>
          <w:lang w:eastAsia="zh-CN"/>
        </w:rPr>
        <w:tab/>
      </w:r>
      <w:r w:rsidRPr="00E9603C">
        <w:t>NWDAF derives slice load analytics.</w:t>
      </w:r>
    </w:p>
    <w:p w14:paraId="5505DBFF" w14:textId="77777777" w:rsidR="009166E9" w:rsidRPr="00E9603C" w:rsidRDefault="009166E9">
      <w:pPr>
        <w:pStyle w:val="B1"/>
      </w:pPr>
      <w:r w:rsidRPr="00E9603C">
        <w:t>8.</w:t>
      </w:r>
      <w:r w:rsidRPr="00E9603C">
        <w:rPr>
          <w:rFonts w:eastAsia="SimSun"/>
          <w:lang w:eastAsia="zh-CN"/>
        </w:rPr>
        <w:tab/>
      </w:r>
      <w:r w:rsidRPr="00E9603C">
        <w:t>NWDAF delivers analytics to service consumer by invoking Nnwdaf_AnalyticsSubscription_Notify or Nnwdaf_AnalyticsInfo_Request response service operations.</w:t>
      </w:r>
    </w:p>
    <w:p w14:paraId="5CD5A2C5" w14:textId="77777777" w:rsidR="009166E9" w:rsidRPr="00E9603C" w:rsidRDefault="009166E9">
      <w:pPr>
        <w:pStyle w:val="Heading3"/>
        <w:rPr>
          <w:lang w:eastAsia="zh-CN"/>
        </w:rPr>
      </w:pPr>
      <w:bookmarkStart w:id="3694" w:name="_Toc50022957"/>
      <w:bookmarkStart w:id="3695" w:name="_Toc43393091"/>
      <w:bookmarkStart w:id="3696" w:name="_Toc50579342"/>
      <w:bookmarkStart w:id="3697" w:name="_Toc31361032"/>
      <w:bookmarkStart w:id="3698" w:name="_Toc31296415"/>
      <w:bookmarkStart w:id="3699" w:name="_Toc30155674"/>
      <w:bookmarkStart w:id="3700" w:name="_Toc50022308"/>
      <w:bookmarkStart w:id="3701" w:name="_Toc30155554"/>
      <w:bookmarkStart w:id="3702" w:name="_Toc8230"/>
      <w:bookmarkStart w:id="3703" w:name="_Toc42779016"/>
      <w:bookmarkStart w:id="3704" w:name="_Toc5041"/>
      <w:bookmarkStart w:id="3705" w:name="_Toc50021604"/>
      <w:bookmarkStart w:id="3706" w:name="_Toc54769931"/>
      <w:bookmarkStart w:id="3707" w:name="_Toc54779286"/>
      <w:bookmarkStart w:id="3708" w:name="_Toc54786246"/>
      <w:bookmarkStart w:id="3709" w:name="_Toc23099"/>
      <w:bookmarkStart w:id="3710" w:name="_Toc1484"/>
      <w:bookmarkStart w:id="3711" w:name="_Toc31448731"/>
      <w:bookmarkStart w:id="3712" w:name="_Toc32389"/>
      <w:bookmarkStart w:id="3713" w:name="_Toc15543"/>
      <w:bookmarkStart w:id="3714" w:name="_Toc31639207"/>
      <w:bookmarkStart w:id="3715" w:name="_Toc26586"/>
      <w:bookmarkStart w:id="3716" w:name="_Toc11353"/>
      <w:bookmarkStart w:id="3717" w:name="_Toc42769960"/>
      <w:bookmarkStart w:id="3718" w:name="_Toc57201097"/>
      <w:bookmarkStart w:id="3719" w:name="_Toc21553"/>
      <w:bookmarkStart w:id="3720" w:name="_Toc50309610"/>
      <w:bookmarkStart w:id="3721" w:name="_Toc18590"/>
      <w:bookmarkStart w:id="3722" w:name="_Toc23410678"/>
      <w:bookmarkStart w:id="3723" w:name="_Toc12473"/>
      <w:bookmarkStart w:id="3724" w:name="_Toc44004251"/>
      <w:bookmarkStart w:id="3725" w:name="_Toc50021035"/>
      <w:bookmarkStart w:id="3726" w:name="_Toc30554"/>
      <w:bookmarkStart w:id="3727" w:name="_Toc50023542"/>
      <w:bookmarkStart w:id="3728" w:name="_Toc57641135"/>
      <w:bookmarkStart w:id="3729" w:name="_Toc59101488"/>
      <w:r w:rsidRPr="00E9603C">
        <w:rPr>
          <w:lang w:eastAsia="zh-CN"/>
        </w:rPr>
        <w:t>6.2.2</w:t>
      </w:r>
      <w:r w:rsidRPr="00E9603C">
        <w:rPr>
          <w:lang w:eastAsia="zh-CN"/>
        </w:rPr>
        <w:tab/>
      </w:r>
      <w:r w:rsidRPr="00E9603C">
        <w:rPr>
          <w:lang w:eastAsia="en-GB"/>
        </w:rPr>
        <w:t xml:space="preserve">Impacts </w:t>
      </w:r>
      <w:r w:rsidRPr="00E9603C">
        <w:t>on services, entities and interfaces</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0AD2574E" w14:textId="77777777" w:rsidR="009166E9" w:rsidRPr="00E9603C" w:rsidRDefault="009166E9">
      <w:r w:rsidRPr="00E9603C">
        <w:t>NWDAF:</w:t>
      </w:r>
    </w:p>
    <w:p w14:paraId="426C08DA" w14:textId="77777777" w:rsidR="009166E9" w:rsidRPr="00E9603C" w:rsidRDefault="009166E9">
      <w:pPr>
        <w:pStyle w:val="B1"/>
      </w:pPr>
      <w:r w:rsidRPr="00E9603C">
        <w:t>-</w:t>
      </w:r>
      <w:r w:rsidRPr="00E9603C">
        <w:tab/>
        <w:t>Provides slice load analytics to NWDAF service consumer.</w:t>
      </w:r>
    </w:p>
    <w:p w14:paraId="459C71E8" w14:textId="77777777" w:rsidR="009166E9" w:rsidRPr="00E9603C" w:rsidRDefault="009166E9">
      <w:pPr>
        <w:pStyle w:val="B1"/>
      </w:pPr>
      <w:r w:rsidRPr="00E9603C">
        <w:t>-</w:t>
      </w:r>
      <w:r w:rsidRPr="00E9603C">
        <w:tab/>
        <w:t>NWDAF discovers the NFs associated to a slice using the NRF discovery request for NF type(s) of interest to NWDAF.</w:t>
      </w:r>
    </w:p>
    <w:p w14:paraId="1DCA9B8A" w14:textId="77777777" w:rsidR="009166E9" w:rsidRPr="00E9603C" w:rsidRDefault="009166E9">
      <w:r w:rsidRPr="00E9603C">
        <w:t>NSSF/AMF:</w:t>
      </w:r>
    </w:p>
    <w:p w14:paraId="00BDB0D6" w14:textId="77777777" w:rsidR="009166E9" w:rsidRPr="00E9603C" w:rsidRDefault="009166E9">
      <w:pPr>
        <w:pStyle w:val="B1"/>
      </w:pPr>
      <w:r w:rsidRPr="00E9603C">
        <w:t>-</w:t>
      </w:r>
      <w:r w:rsidRPr="00E9603C">
        <w:tab/>
        <w:t>Subscribe to both slice service experience and slice load analytics from NWDAF.</w:t>
      </w:r>
    </w:p>
    <w:p w14:paraId="0835C1F6" w14:textId="77777777" w:rsidR="009166E9" w:rsidRPr="00E9603C" w:rsidRDefault="009166E9">
      <w:pPr>
        <w:pStyle w:val="B1"/>
      </w:pPr>
      <w:r w:rsidRPr="00E9603C">
        <w:t>-</w:t>
      </w:r>
      <w:r w:rsidRPr="00E9603C">
        <w:tab/>
        <w:t>Continuously analyse slice level analytics (i.e. service experience and load) provided by NWDAF.</w:t>
      </w:r>
    </w:p>
    <w:p w14:paraId="115EA109" w14:textId="77777777" w:rsidR="009166E9" w:rsidRPr="00E9603C" w:rsidRDefault="009166E9">
      <w:pPr>
        <w:pStyle w:val="B1"/>
      </w:pPr>
      <w:r w:rsidRPr="00E9603C">
        <w:t>-</w:t>
      </w:r>
      <w:r w:rsidRPr="00E9603C">
        <w:tab/>
        <w:t>Based on analytics, trigger Network Slice and/or Network Slice instance load distribution procedure.</w:t>
      </w:r>
    </w:p>
    <w:p w14:paraId="76548AC1" w14:textId="77777777" w:rsidR="009166E9" w:rsidRPr="00E9603C" w:rsidRDefault="009166E9">
      <w:pPr>
        <w:pStyle w:val="B1"/>
      </w:pPr>
      <w:r w:rsidRPr="00E9603C">
        <w:t>-</w:t>
      </w:r>
      <w:r w:rsidRPr="00E9603C">
        <w:tab/>
        <w:t>Support Network Slice/Network Slice instance restriction.</w:t>
      </w:r>
    </w:p>
    <w:p w14:paraId="245C0451" w14:textId="77777777" w:rsidR="009166E9" w:rsidRPr="00E9603C" w:rsidRDefault="009166E9">
      <w:pPr>
        <w:rPr>
          <w:b/>
          <w:bCs/>
        </w:rPr>
      </w:pPr>
      <w:r w:rsidRPr="00E9603C">
        <w:rPr>
          <w:b/>
          <w:bCs/>
        </w:rPr>
        <w:t>NRF:</w:t>
      </w:r>
    </w:p>
    <w:p w14:paraId="791E4C66" w14:textId="77777777" w:rsidR="009166E9" w:rsidRPr="00E9603C" w:rsidRDefault="009166E9">
      <w:pPr>
        <w:pStyle w:val="B1"/>
      </w:pPr>
      <w:r w:rsidRPr="00E9603C">
        <w:t>-</w:t>
      </w:r>
      <w:r w:rsidRPr="00E9603C">
        <w:tab/>
        <w:t>Provides all NF instance IDs of NF instances of specific NF type(s) belonging to the requested S-NSSAI and optionally NSI ID.</w:t>
      </w:r>
    </w:p>
    <w:p w14:paraId="1A65CF02" w14:textId="77777777" w:rsidR="009166E9" w:rsidRPr="00E9603C" w:rsidRDefault="009166E9">
      <w:pPr>
        <w:pStyle w:val="Heading2"/>
      </w:pPr>
      <w:bookmarkStart w:id="3730" w:name="_Toc31639208"/>
      <w:bookmarkStart w:id="3731" w:name="_Toc31448732"/>
      <w:bookmarkStart w:id="3732" w:name="_Toc4410"/>
      <w:bookmarkStart w:id="3733" w:name="_Toc20335"/>
      <w:bookmarkStart w:id="3734" w:name="_Toc13835"/>
      <w:bookmarkStart w:id="3735" w:name="_Toc362"/>
      <w:bookmarkStart w:id="3736" w:name="_Toc42779017"/>
      <w:bookmarkStart w:id="3737" w:name="_Toc31296416"/>
      <w:bookmarkStart w:id="3738" w:name="_Toc24635"/>
      <w:bookmarkStart w:id="3739" w:name="_Toc54769932"/>
      <w:bookmarkStart w:id="3740" w:name="_Toc50579343"/>
      <w:bookmarkStart w:id="3741" w:name="_Toc54786247"/>
      <w:bookmarkStart w:id="3742" w:name="_Toc20110"/>
      <w:bookmarkStart w:id="3743" w:name="_Toc43393092"/>
      <w:bookmarkStart w:id="3744" w:name="_Toc42769961"/>
      <w:bookmarkStart w:id="3745" w:name="_Toc31063"/>
      <w:bookmarkStart w:id="3746" w:name="_Toc30675"/>
      <w:bookmarkStart w:id="3747" w:name="_Toc25832"/>
      <w:bookmarkStart w:id="3748" w:name="_Toc50023543"/>
      <w:bookmarkStart w:id="3749" w:name="_Toc2346"/>
      <w:bookmarkStart w:id="3750" w:name="_Toc54779287"/>
      <w:bookmarkStart w:id="3751" w:name="_Toc57201098"/>
      <w:bookmarkStart w:id="3752" w:name="_Toc44004252"/>
      <w:bookmarkStart w:id="3753" w:name="_Toc50021036"/>
      <w:bookmarkStart w:id="3754" w:name="_Toc50021605"/>
      <w:bookmarkStart w:id="3755" w:name="_Toc50022309"/>
      <w:bookmarkStart w:id="3756" w:name="_Toc50022958"/>
      <w:bookmarkStart w:id="3757" w:name="_Toc50309611"/>
      <w:bookmarkStart w:id="3758" w:name="_Toc4039"/>
      <w:bookmarkStart w:id="3759" w:name="_Toc10806"/>
      <w:bookmarkStart w:id="3760" w:name="_Toc31361033"/>
      <w:bookmarkStart w:id="3761" w:name="_Toc57641136"/>
      <w:bookmarkStart w:id="3762" w:name="_Toc59101489"/>
      <w:r w:rsidRPr="00E9603C">
        <w:rPr>
          <w:lang w:eastAsia="zh-CN"/>
        </w:rPr>
        <w:t>6.3</w:t>
      </w:r>
      <w:r w:rsidRPr="00E9603C">
        <w:rPr>
          <w:lang w:eastAsia="ko-KR"/>
        </w:rPr>
        <w:tab/>
      </w:r>
      <w:r w:rsidRPr="00E9603C">
        <w:t>Solution</w:t>
      </w:r>
      <w:r w:rsidRPr="00E9603C">
        <w:rPr>
          <w:lang w:eastAsia="zh-CN"/>
        </w:rPr>
        <w:t xml:space="preserve"> #3</w:t>
      </w:r>
      <w:r w:rsidRPr="00E9603C">
        <w:t>: User consent for UE data collection</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4EC32D35" w14:textId="77777777" w:rsidR="009166E9" w:rsidRPr="00E9603C" w:rsidRDefault="009166E9">
      <w:pPr>
        <w:pStyle w:val="Heading3"/>
      </w:pPr>
      <w:bookmarkStart w:id="3763" w:name="_Toc10435"/>
      <w:bookmarkStart w:id="3764" w:name="_Toc7505"/>
      <w:bookmarkStart w:id="3765" w:name="_Toc32269"/>
      <w:bookmarkStart w:id="3766" w:name="_Toc26727"/>
      <w:bookmarkStart w:id="3767" w:name="_Toc20645"/>
      <w:bookmarkStart w:id="3768" w:name="_Toc10530"/>
      <w:bookmarkStart w:id="3769" w:name="_Toc28450"/>
      <w:bookmarkStart w:id="3770" w:name="_Toc42769962"/>
      <w:bookmarkStart w:id="3771" w:name="_Toc42779018"/>
      <w:bookmarkStart w:id="3772" w:name="_Toc54769933"/>
      <w:bookmarkStart w:id="3773" w:name="_Toc54779288"/>
      <w:bookmarkStart w:id="3774" w:name="_Toc54786248"/>
      <w:bookmarkStart w:id="3775" w:name="_Toc31448733"/>
      <w:bookmarkStart w:id="3776" w:name="_Toc31361034"/>
      <w:bookmarkStart w:id="3777" w:name="_Toc43393093"/>
      <w:bookmarkStart w:id="3778" w:name="_Toc31639209"/>
      <w:bookmarkStart w:id="3779" w:name="_Toc25648"/>
      <w:bookmarkStart w:id="3780" w:name="_Toc15632"/>
      <w:bookmarkStart w:id="3781" w:name="_Toc3074"/>
      <w:bookmarkStart w:id="3782" w:name="_Toc30113"/>
      <w:bookmarkStart w:id="3783" w:name="_Toc7481"/>
      <w:bookmarkStart w:id="3784" w:name="_Toc57201099"/>
      <w:bookmarkStart w:id="3785" w:name="_Toc50021037"/>
      <w:bookmarkStart w:id="3786" w:name="_Toc44004253"/>
      <w:bookmarkStart w:id="3787" w:name="_Toc31296417"/>
      <w:bookmarkStart w:id="3788" w:name="_Toc50021606"/>
      <w:bookmarkStart w:id="3789" w:name="_Toc50022310"/>
      <w:bookmarkStart w:id="3790" w:name="_Toc50022959"/>
      <w:bookmarkStart w:id="3791" w:name="_Toc50023544"/>
      <w:bookmarkStart w:id="3792" w:name="_Toc50309612"/>
      <w:bookmarkStart w:id="3793" w:name="_Toc50579344"/>
      <w:bookmarkStart w:id="3794" w:name="_Toc57641137"/>
      <w:bookmarkStart w:id="3795" w:name="_Toc59101490"/>
      <w:r w:rsidRPr="00E9603C">
        <w:t>6.3.1</w:t>
      </w:r>
      <w:r w:rsidRPr="00E9603C">
        <w:tab/>
        <w:t>Description</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30AA2DE9" w14:textId="77777777" w:rsidR="009166E9" w:rsidRPr="00E9603C" w:rsidRDefault="009166E9">
      <w:pPr>
        <w:pStyle w:val="Heading4"/>
      </w:pPr>
      <w:bookmarkStart w:id="3796" w:name="_Toc31639210"/>
      <w:bookmarkStart w:id="3797" w:name="_Toc28678"/>
      <w:bookmarkStart w:id="3798" w:name="_Toc13312"/>
      <w:bookmarkStart w:id="3799" w:name="_Toc42769963"/>
      <w:bookmarkStart w:id="3800" w:name="_Toc31296418"/>
      <w:bookmarkStart w:id="3801" w:name="_Toc43393094"/>
      <w:bookmarkStart w:id="3802" w:name="_Toc42779019"/>
      <w:bookmarkStart w:id="3803" w:name="_Toc8813"/>
      <w:bookmarkStart w:id="3804" w:name="_Toc31448734"/>
      <w:bookmarkStart w:id="3805" w:name="_Toc54769934"/>
      <w:bookmarkStart w:id="3806" w:name="_Toc54779289"/>
      <w:bookmarkStart w:id="3807" w:name="_Toc10497"/>
      <w:bookmarkStart w:id="3808" w:name="_Toc5055"/>
      <w:bookmarkStart w:id="3809" w:name="_Toc3518"/>
      <w:bookmarkStart w:id="3810" w:name="_Toc18056"/>
      <w:bookmarkStart w:id="3811" w:name="_Toc50021038"/>
      <w:bookmarkStart w:id="3812" w:name="_Toc50021607"/>
      <w:bookmarkStart w:id="3813" w:name="_Toc50309613"/>
      <w:bookmarkStart w:id="3814" w:name="_Toc29549"/>
      <w:bookmarkStart w:id="3815" w:name="_Toc30562"/>
      <w:bookmarkStart w:id="3816" w:name="_Toc5004"/>
      <w:bookmarkStart w:id="3817" w:name="_Toc57201100"/>
      <w:bookmarkStart w:id="3818" w:name="_Toc54786249"/>
      <w:bookmarkStart w:id="3819" w:name="_Toc44004254"/>
      <w:bookmarkStart w:id="3820" w:name="_Toc50022960"/>
      <w:bookmarkStart w:id="3821" w:name="_Toc31361035"/>
      <w:bookmarkStart w:id="3822" w:name="_Toc26587"/>
      <w:bookmarkStart w:id="3823" w:name="_Toc50022311"/>
      <w:bookmarkStart w:id="3824" w:name="_Toc12892"/>
      <w:bookmarkStart w:id="3825" w:name="_Toc50023545"/>
      <w:bookmarkStart w:id="3826" w:name="_Toc50579345"/>
      <w:bookmarkStart w:id="3827" w:name="_Toc57641138"/>
      <w:bookmarkStart w:id="3828" w:name="_Toc59101491"/>
      <w:r w:rsidRPr="00E9603C">
        <w:t>6.3.1.1</w:t>
      </w:r>
      <w:r w:rsidRPr="00E9603C">
        <w:tab/>
        <w:t>General</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0BB00D74" w14:textId="77777777" w:rsidR="009166E9" w:rsidRPr="00E9603C" w:rsidRDefault="009166E9">
      <w:pPr>
        <w:rPr>
          <w:rFonts w:eastAsia="MS PGothic"/>
          <w:lang w:eastAsia="en-GB"/>
        </w:rPr>
      </w:pPr>
      <w:r w:rsidRPr="00E9603C">
        <w:rPr>
          <w:rFonts w:eastAsia="MS PGothic"/>
          <w:lang w:eastAsia="en-GB"/>
        </w:rPr>
        <w:t>To satisfy the requirement in Key Issue #15: User consent for UE data collection/analytics for privacy of some of the UE data, a User consent may be required for some or all the UE information.</w:t>
      </w:r>
    </w:p>
    <w:p w14:paraId="7C00CB64" w14:textId="77777777" w:rsidR="009166E9" w:rsidRPr="00E9603C" w:rsidRDefault="009166E9">
      <w:pPr>
        <w:rPr>
          <w:rFonts w:eastAsia="MS PGothic"/>
          <w:lang w:eastAsia="en-GB"/>
        </w:rPr>
      </w:pPr>
      <w:r w:rsidRPr="00E9603C">
        <w:rPr>
          <w:rFonts w:eastAsia="MS PGothic"/>
          <w:lang w:eastAsia="en-GB"/>
        </w:rPr>
        <w:t>It is network operator's responsibility to collect and manage the User consent, if required, before initiating UE data collection and reporting by the UE. The user consent information can be considered as part of the subscription data.</w:t>
      </w:r>
    </w:p>
    <w:p w14:paraId="4587BAA2" w14:textId="77777777" w:rsidR="009166E9" w:rsidRPr="00E9603C" w:rsidRDefault="009166E9">
      <w:pPr>
        <w:pStyle w:val="EditorsNote"/>
        <w:rPr>
          <w:rFonts w:eastAsia="MS PGothic"/>
          <w:bCs/>
        </w:rPr>
      </w:pPr>
      <w:r w:rsidRPr="00E9603C">
        <w:t>Editor's note:</w:t>
      </w:r>
      <w:r w:rsidRPr="00E9603C">
        <w:rPr>
          <w:lang w:eastAsia="ko-KR"/>
        </w:rPr>
        <w:tab/>
      </w:r>
      <w:r w:rsidRPr="00E9603C">
        <w:t>Coordination with SA WG3 is required.</w:t>
      </w:r>
    </w:p>
    <w:p w14:paraId="030FA3B5" w14:textId="77777777" w:rsidR="009166E9" w:rsidRPr="00E9603C" w:rsidRDefault="009166E9">
      <w:pPr>
        <w:pStyle w:val="Heading4"/>
      </w:pPr>
      <w:bookmarkStart w:id="3829" w:name="_Toc42769964"/>
      <w:bookmarkStart w:id="3830" w:name="_Toc31361036"/>
      <w:bookmarkStart w:id="3831" w:name="_Toc29191"/>
      <w:bookmarkStart w:id="3832" w:name="_Toc28660"/>
      <w:bookmarkStart w:id="3833" w:name="_Toc10239"/>
      <w:bookmarkStart w:id="3834" w:name="_Toc30071"/>
      <w:bookmarkStart w:id="3835" w:name="_Toc42779020"/>
      <w:bookmarkStart w:id="3836" w:name="_Toc5262"/>
      <w:bookmarkStart w:id="3837" w:name="_Toc44004255"/>
      <w:bookmarkStart w:id="3838" w:name="_Toc54769935"/>
      <w:bookmarkStart w:id="3839" w:name="_Toc54779290"/>
      <w:bookmarkStart w:id="3840" w:name="_Toc54786250"/>
      <w:bookmarkStart w:id="3841" w:name="_Toc10049"/>
      <w:bookmarkStart w:id="3842" w:name="_Toc22095"/>
      <w:bookmarkStart w:id="3843" w:name="_Toc21359"/>
      <w:bookmarkStart w:id="3844" w:name="_Toc31448735"/>
      <w:bookmarkStart w:id="3845" w:name="_Toc50021039"/>
      <w:bookmarkStart w:id="3846" w:name="_Toc31296419"/>
      <w:bookmarkStart w:id="3847" w:name="_Toc43393095"/>
      <w:bookmarkStart w:id="3848" w:name="_Toc50309614"/>
      <w:bookmarkStart w:id="3849" w:name="_Toc50579346"/>
      <w:bookmarkStart w:id="3850" w:name="_Toc57201101"/>
      <w:bookmarkStart w:id="3851" w:name="_Toc50021608"/>
      <w:bookmarkStart w:id="3852" w:name="_Toc31639211"/>
      <w:bookmarkStart w:id="3853" w:name="_Toc50022312"/>
      <w:bookmarkStart w:id="3854" w:name="_Toc50022961"/>
      <w:bookmarkStart w:id="3855" w:name="_Toc50023546"/>
      <w:bookmarkStart w:id="3856" w:name="_Toc31033"/>
      <w:bookmarkStart w:id="3857" w:name="_Toc31988"/>
      <w:bookmarkStart w:id="3858" w:name="_Toc25213"/>
      <w:bookmarkStart w:id="3859" w:name="_Toc17252"/>
      <w:bookmarkStart w:id="3860" w:name="_Toc57641139"/>
      <w:bookmarkStart w:id="3861" w:name="_Toc59101492"/>
      <w:r w:rsidRPr="00E9603C">
        <w:t>6.3.1.2</w:t>
      </w:r>
      <w:r w:rsidRPr="00E9603C">
        <w:tab/>
        <w:t>Procedure</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0A081BD7" w14:textId="77777777" w:rsidR="009166E9" w:rsidRPr="00E9603C" w:rsidRDefault="009166E9">
      <w:r w:rsidRPr="00E9603C">
        <w:t>The provision of the User consent for the UE data collection is shown in Figure 6.3.1.2-1 below.</w:t>
      </w:r>
    </w:p>
    <w:p w14:paraId="7420CCB7" w14:textId="578698C8" w:rsidR="009166E9" w:rsidRPr="00E9603C" w:rsidRDefault="00C9265A">
      <w:pPr>
        <w:pStyle w:val="TH"/>
      </w:pPr>
      <w:r w:rsidRPr="00E9603C">
        <w:rPr>
          <w:noProof/>
        </w:rPr>
        <w:drawing>
          <wp:inline distT="0" distB="0" distL="0" distR="0" wp14:anchorId="75889457" wp14:editId="5F583F70">
            <wp:extent cx="6115050" cy="3194050"/>
            <wp:effectExtent l="0" t="0" r="0" b="0"/>
            <wp:docPr id="1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15050" cy="3194050"/>
                    </a:xfrm>
                    <a:prstGeom prst="rect">
                      <a:avLst/>
                    </a:prstGeom>
                    <a:noFill/>
                    <a:ln>
                      <a:noFill/>
                    </a:ln>
                  </pic:spPr>
                </pic:pic>
              </a:graphicData>
            </a:graphic>
          </wp:inline>
        </w:drawing>
      </w:r>
    </w:p>
    <w:p w14:paraId="295A6F80" w14:textId="77777777" w:rsidR="009166E9" w:rsidRPr="00E9603C" w:rsidRDefault="009166E9">
      <w:pPr>
        <w:pStyle w:val="TF"/>
      </w:pPr>
      <w:r w:rsidRPr="00E9603C">
        <w:t>Figure 6.3.1.2-1: User consent provision for UE data collection</w:t>
      </w:r>
    </w:p>
    <w:p w14:paraId="0D7442C4" w14:textId="77777777" w:rsidR="009166E9" w:rsidRPr="00E9603C" w:rsidRDefault="009166E9">
      <w:pPr>
        <w:pStyle w:val="B1"/>
      </w:pPr>
      <w:r w:rsidRPr="00E9603C">
        <w:rPr>
          <w:lang w:eastAsia="en-GB"/>
        </w:rPr>
        <w:t>1).</w:t>
      </w:r>
      <w:r w:rsidRPr="00E9603C">
        <w:rPr>
          <w:lang w:eastAsia="en-GB"/>
        </w:rPr>
        <w:tab/>
      </w:r>
      <w:r w:rsidRPr="00E9603C">
        <w:t>Nnef_ParameterProvision_Update Request(UE_ext_Id, user consent for UE data collection) - The Service Provider (AF) may collect the user consent for UE data collection (if applicable) from its users and provide the information via the NEF in the user consent for UE data collection parameter along with the UE Id for which the user consent applies. The Service Provider may also update or revoke the user consent.</w:t>
      </w:r>
    </w:p>
    <w:p w14:paraId="403214B2" w14:textId="77777777" w:rsidR="009166E9" w:rsidRPr="00E9603C" w:rsidRDefault="009166E9">
      <w:pPr>
        <w:pStyle w:val="B1"/>
      </w:pPr>
      <w:r w:rsidRPr="00E9603C">
        <w:t>2).</w:t>
      </w:r>
      <w:r w:rsidRPr="00E9603C">
        <w:tab/>
        <w:t>AF authorisation - The NEF checks whether the AF is authorized for user consent provision or update.</w:t>
      </w:r>
    </w:p>
    <w:p w14:paraId="5C50D30B" w14:textId="77777777" w:rsidR="009166E9" w:rsidRPr="00E9603C" w:rsidRDefault="009166E9">
      <w:pPr>
        <w:pStyle w:val="B1"/>
      </w:pPr>
      <w:r w:rsidRPr="00E9603C">
        <w:t>3).</w:t>
      </w:r>
      <w:r w:rsidRPr="00E9603C">
        <w:tab/>
        <w:t>The NEF may inquire with the UDM to translate UE ext_Id to a 3GPP internal identity UE_Id. Then the NEF forwards the request from the AF to the UDM via Nudm_ParameterProvision_Update Request (UE_Id, user consent for UE data collection).</w:t>
      </w:r>
    </w:p>
    <w:p w14:paraId="23BD39CB" w14:textId="77777777" w:rsidR="009166E9" w:rsidRPr="00E9603C" w:rsidRDefault="009166E9">
      <w:pPr>
        <w:pStyle w:val="B1"/>
        <w:rPr>
          <w:lang w:eastAsia="en-GB"/>
        </w:rPr>
      </w:pPr>
      <w:r w:rsidRPr="00E9603C">
        <w:t>4).</w:t>
      </w:r>
      <w:r w:rsidRPr="00E9603C">
        <w:tab/>
        <w:t>The user consent for UE data collection parameter is stored in the UDM as a subscription information. The user consent for UE data collection parameter may define the user consent for UE level data collection from UE or application or network sid</w:t>
      </w:r>
      <w:r w:rsidRPr="00E9603C">
        <w:rPr>
          <w:lang w:eastAsia="en-GB"/>
        </w:rPr>
        <w:t>e. The user consent for UE data collection parameter may also be provisioned by the network operator.</w:t>
      </w:r>
    </w:p>
    <w:p w14:paraId="2D5EF0B2" w14:textId="77777777" w:rsidR="009166E9" w:rsidRPr="00E9603C" w:rsidRDefault="009166E9">
      <w:pPr>
        <w:rPr>
          <w:lang w:eastAsia="en-GB"/>
        </w:rPr>
      </w:pPr>
      <w:r w:rsidRPr="00E9603C">
        <w:rPr>
          <w:lang w:eastAsia="en-GB"/>
        </w:rPr>
        <w:t>Alternatively, the user consent for UE data collection parameter may be configured in the UDM/UDR as a user subscription information.</w:t>
      </w:r>
    </w:p>
    <w:p w14:paraId="2E44AF3D" w14:textId="77777777" w:rsidR="009166E9" w:rsidRPr="00E9603C" w:rsidRDefault="009166E9">
      <w:pPr>
        <w:pStyle w:val="B1"/>
      </w:pPr>
      <w:r w:rsidRPr="00E9603C">
        <w:rPr>
          <w:lang w:eastAsia="en-GB"/>
        </w:rPr>
        <w:t>5).</w:t>
      </w:r>
      <w:r w:rsidRPr="00E9603C">
        <w:tab/>
        <w:t>Nudm_SDM_Get (UE_Id, user consent for UE data collection) - The NWDAF may retrieve the user consent for UE data collection before triggering some UE data specific analytics and data collection.</w:t>
      </w:r>
    </w:p>
    <w:p w14:paraId="1C037115" w14:textId="77777777" w:rsidR="009166E9" w:rsidRPr="00E9603C" w:rsidRDefault="009166E9">
      <w:pPr>
        <w:pStyle w:val="B1"/>
        <w:rPr>
          <w:lang w:eastAsia="en-GB"/>
        </w:rPr>
      </w:pPr>
      <w:r w:rsidRPr="00E9603C">
        <w:t>6).</w:t>
      </w:r>
      <w:r w:rsidRPr="00E9603C">
        <w:tab/>
        <w:t>Nudm_S</w:t>
      </w:r>
      <w:r w:rsidRPr="00E9603C">
        <w:rPr>
          <w:lang w:eastAsia="en-GB"/>
        </w:rPr>
        <w:t>DM_Get (UE_Id, user consent for UE data collection) - The AMF may retrieve the user consent for UE data collection before triggering some UE data specific data collection</w:t>
      </w:r>
    </w:p>
    <w:p w14:paraId="4B15F5C4" w14:textId="77777777" w:rsidR="009166E9" w:rsidRPr="00E9603C" w:rsidRDefault="009166E9">
      <w:pPr>
        <w:pStyle w:val="NO"/>
        <w:rPr>
          <w:lang w:eastAsia="en-GB"/>
        </w:rPr>
      </w:pPr>
      <w:r w:rsidRPr="00E9603C">
        <w:rPr>
          <w:lang w:eastAsia="en-GB"/>
        </w:rPr>
        <w:t>NOTE:</w:t>
      </w:r>
      <w:r w:rsidRPr="00E9603C">
        <w:rPr>
          <w:lang w:eastAsia="en-GB"/>
        </w:rPr>
        <w:tab/>
        <w:t>This step can be covered via regular AMF - UDM communication during UE registration.</w:t>
      </w:r>
    </w:p>
    <w:p w14:paraId="24823074" w14:textId="77777777" w:rsidR="009166E9" w:rsidRPr="00E9603C" w:rsidRDefault="009166E9">
      <w:pPr>
        <w:pStyle w:val="Heading3"/>
        <w:rPr>
          <w:lang w:eastAsia="zh-CN"/>
        </w:rPr>
      </w:pPr>
      <w:bookmarkStart w:id="3862" w:name="_Toc27528"/>
      <w:bookmarkStart w:id="3863" w:name="_Toc11908"/>
      <w:bookmarkStart w:id="3864" w:name="_Toc43393096"/>
      <w:bookmarkStart w:id="3865" w:name="_Toc6588"/>
      <w:bookmarkStart w:id="3866" w:name="_Toc31361037"/>
      <w:bookmarkStart w:id="3867" w:name="_Toc7430"/>
      <w:bookmarkStart w:id="3868" w:name="_Toc31448736"/>
      <w:bookmarkStart w:id="3869" w:name="_Toc31296420"/>
      <w:bookmarkStart w:id="3870" w:name="_Toc42769965"/>
      <w:bookmarkStart w:id="3871" w:name="_Toc54769936"/>
      <w:bookmarkStart w:id="3872" w:name="_Toc54779291"/>
      <w:bookmarkStart w:id="3873" w:name="_Toc54786251"/>
      <w:bookmarkStart w:id="3874" w:name="_Toc20970"/>
      <w:bookmarkStart w:id="3875" w:name="_Toc42779021"/>
      <w:bookmarkStart w:id="3876" w:name="_Toc31639212"/>
      <w:bookmarkStart w:id="3877" w:name="_Toc1168"/>
      <w:bookmarkStart w:id="3878" w:name="_Toc50021609"/>
      <w:bookmarkStart w:id="3879" w:name="_Toc12480"/>
      <w:bookmarkStart w:id="3880" w:name="_Toc6996"/>
      <w:bookmarkStart w:id="3881" w:name="_Toc28199"/>
      <w:bookmarkStart w:id="3882" w:name="_Toc24354"/>
      <w:bookmarkStart w:id="3883" w:name="_Toc57201102"/>
      <w:bookmarkStart w:id="3884" w:name="_Toc17912"/>
      <w:bookmarkStart w:id="3885" w:name="_Toc44004256"/>
      <w:bookmarkStart w:id="3886" w:name="_Toc50021040"/>
      <w:bookmarkStart w:id="3887" w:name="_Toc10219"/>
      <w:bookmarkStart w:id="3888" w:name="_Toc50023547"/>
      <w:bookmarkStart w:id="3889" w:name="_Toc50022313"/>
      <w:bookmarkStart w:id="3890" w:name="_Toc50309615"/>
      <w:bookmarkStart w:id="3891" w:name="_Toc50022962"/>
      <w:bookmarkStart w:id="3892" w:name="_Toc50579347"/>
      <w:bookmarkStart w:id="3893" w:name="_Toc57641140"/>
      <w:bookmarkStart w:id="3894" w:name="_Toc59101493"/>
      <w:r w:rsidRPr="00E9603C">
        <w:rPr>
          <w:lang w:eastAsia="zh-CN"/>
        </w:rPr>
        <w:t>6.3.2</w:t>
      </w:r>
      <w:r w:rsidRPr="00E9603C">
        <w:rPr>
          <w:lang w:eastAsia="zh-CN"/>
        </w:rPr>
        <w:tab/>
      </w:r>
      <w:r w:rsidRPr="00E9603C">
        <w:t>Impacts on services, entities and interfaces</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31899A39" w14:textId="77777777" w:rsidR="009166E9" w:rsidRPr="00E9603C" w:rsidRDefault="009166E9">
      <w:r w:rsidRPr="00E9603C">
        <w:t>UDM:</w:t>
      </w:r>
    </w:p>
    <w:p w14:paraId="06EE4C82" w14:textId="77777777" w:rsidR="009166E9" w:rsidRPr="00E9603C" w:rsidRDefault="009166E9">
      <w:pPr>
        <w:pStyle w:val="B1"/>
      </w:pPr>
      <w:r w:rsidRPr="00E9603C">
        <w:t>-</w:t>
      </w:r>
      <w:r w:rsidRPr="00E9603C">
        <w:tab/>
        <w:t xml:space="preserve">Holds the user consent for </w:t>
      </w:r>
      <w:r w:rsidRPr="00E9603C">
        <w:rPr>
          <w:rFonts w:eastAsia="MS PGothic"/>
          <w:bCs/>
          <w:lang w:eastAsia="en-GB"/>
        </w:rPr>
        <w:t>UE data collection</w:t>
      </w:r>
      <w:r w:rsidRPr="00E9603C">
        <w:t xml:space="preserve"> as a subscription data.</w:t>
      </w:r>
    </w:p>
    <w:p w14:paraId="7EF9DBDB" w14:textId="77777777" w:rsidR="009166E9" w:rsidRPr="00E9603C" w:rsidRDefault="009166E9">
      <w:r w:rsidRPr="00E9603C">
        <w:t>NEF:</w:t>
      </w:r>
    </w:p>
    <w:p w14:paraId="52746F72" w14:textId="77777777" w:rsidR="009166E9" w:rsidRPr="00E9603C" w:rsidRDefault="009166E9">
      <w:pPr>
        <w:pStyle w:val="B1"/>
      </w:pPr>
      <w:r w:rsidRPr="00E9603C">
        <w:t>-</w:t>
      </w:r>
      <w:r w:rsidRPr="00E9603C">
        <w:tab/>
        <w:t>AF authorisation and rejection if needed.</w:t>
      </w:r>
    </w:p>
    <w:p w14:paraId="57E4513D" w14:textId="77777777" w:rsidR="009166E9" w:rsidRPr="00E9603C" w:rsidRDefault="009166E9">
      <w:r w:rsidRPr="00E9603C">
        <w:t>NWDAF/AMF:</w:t>
      </w:r>
    </w:p>
    <w:p w14:paraId="6D0D6F6B" w14:textId="77777777" w:rsidR="009166E9" w:rsidRPr="00E9603C" w:rsidRDefault="009166E9">
      <w:pPr>
        <w:pStyle w:val="B1"/>
      </w:pPr>
      <w:r w:rsidRPr="00E9603C">
        <w:t>-</w:t>
      </w:r>
      <w:r w:rsidRPr="00E9603C">
        <w:tab/>
        <w:t>Retrieves and checks the user consent for UE data collection before triggering some UE data specific analytics and data collection.</w:t>
      </w:r>
    </w:p>
    <w:p w14:paraId="3778490B" w14:textId="77777777" w:rsidR="009166E9" w:rsidRPr="00E9603C" w:rsidRDefault="009166E9">
      <w:pPr>
        <w:pStyle w:val="Heading2"/>
        <w:rPr>
          <w:lang w:eastAsia="zh-CN"/>
        </w:rPr>
      </w:pPr>
      <w:bookmarkStart w:id="3895" w:name="_Toc28988"/>
      <w:bookmarkStart w:id="3896" w:name="_Toc31361038"/>
      <w:bookmarkStart w:id="3897" w:name="_Toc10646"/>
      <w:bookmarkStart w:id="3898" w:name="_Toc28697"/>
      <w:bookmarkStart w:id="3899" w:name="_Toc18622"/>
      <w:bookmarkStart w:id="3900" w:name="_Toc44004257"/>
      <w:bookmarkStart w:id="3901" w:name="_Toc31448737"/>
      <w:bookmarkStart w:id="3902" w:name="_Toc23695"/>
      <w:bookmarkStart w:id="3903" w:name="_Toc6044"/>
      <w:bookmarkStart w:id="3904" w:name="_Toc54769937"/>
      <w:bookmarkStart w:id="3905" w:name="_Toc54779292"/>
      <w:bookmarkStart w:id="3906" w:name="_Toc54786252"/>
      <w:bookmarkStart w:id="3907" w:name="_Toc50021610"/>
      <w:bookmarkStart w:id="3908" w:name="_Toc42779022"/>
      <w:bookmarkStart w:id="3909" w:name="_Toc43393097"/>
      <w:bookmarkStart w:id="3910" w:name="_Toc50023548"/>
      <w:bookmarkStart w:id="3911" w:name="_Toc201"/>
      <w:bookmarkStart w:id="3912" w:name="_Toc1172"/>
      <w:bookmarkStart w:id="3913" w:name="_Toc50021041"/>
      <w:bookmarkStart w:id="3914" w:name="_Toc42769966"/>
      <w:bookmarkStart w:id="3915" w:name="_Toc9118"/>
      <w:bookmarkStart w:id="3916" w:name="_Toc57201103"/>
      <w:bookmarkStart w:id="3917" w:name="_Toc29527"/>
      <w:bookmarkStart w:id="3918" w:name="_Toc50579348"/>
      <w:bookmarkStart w:id="3919" w:name="_Toc50022963"/>
      <w:bookmarkStart w:id="3920" w:name="_Toc17687"/>
      <w:bookmarkStart w:id="3921" w:name="_Toc31639213"/>
      <w:bookmarkStart w:id="3922" w:name="_Toc31296421"/>
      <w:bookmarkStart w:id="3923" w:name="_Toc30039"/>
      <w:bookmarkStart w:id="3924" w:name="_Toc50309616"/>
      <w:bookmarkStart w:id="3925" w:name="_Toc50022314"/>
      <w:bookmarkStart w:id="3926" w:name="_Toc57641141"/>
      <w:bookmarkStart w:id="3927" w:name="_Toc59101494"/>
      <w:r w:rsidRPr="00E9603C">
        <w:rPr>
          <w:lang w:eastAsia="zh-CN"/>
        </w:rPr>
        <w:t>6</w:t>
      </w:r>
      <w:r w:rsidRPr="00E9603C">
        <w:t>.</w:t>
      </w:r>
      <w:r w:rsidRPr="00E9603C">
        <w:rPr>
          <w:lang w:eastAsia="zh-CN"/>
        </w:rPr>
        <w:t>4</w:t>
      </w:r>
      <w:r w:rsidRPr="00E9603C">
        <w:tab/>
        <w:t xml:space="preserve">Solution #4: </w:t>
      </w:r>
      <w:r w:rsidRPr="00E9603C">
        <w:rPr>
          <w:lang w:eastAsia="zh-CN"/>
        </w:rPr>
        <w:t xml:space="preserve">Service Behaviour analytics and Service Experience analytics for </w:t>
      </w:r>
      <w:r w:rsidRPr="00E9603C">
        <w:t xml:space="preserve">NWDAF-assisted </w:t>
      </w:r>
      <w:r w:rsidRPr="00E9603C">
        <w:rPr>
          <w:rFonts w:cs="Arial"/>
        </w:rPr>
        <w:t>RFSP policy</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1C96F780" w14:textId="77777777" w:rsidR="009166E9" w:rsidRPr="00E9603C" w:rsidRDefault="009166E9">
      <w:pPr>
        <w:pStyle w:val="Heading3"/>
      </w:pPr>
      <w:bookmarkStart w:id="3928" w:name="_Toc19261"/>
      <w:bookmarkStart w:id="3929" w:name="_Toc25588"/>
      <w:bookmarkStart w:id="3930" w:name="_Toc42769967"/>
      <w:bookmarkStart w:id="3931" w:name="_Toc42779023"/>
      <w:bookmarkStart w:id="3932" w:name="_Toc31361039"/>
      <w:bookmarkStart w:id="3933" w:name="_Toc31843"/>
      <w:bookmarkStart w:id="3934" w:name="_Toc31639214"/>
      <w:bookmarkStart w:id="3935" w:name="_Toc10484"/>
      <w:bookmarkStart w:id="3936" w:name="_Toc574"/>
      <w:bookmarkStart w:id="3937" w:name="_Toc54769938"/>
      <w:bookmarkStart w:id="3938" w:name="_Toc54779293"/>
      <w:bookmarkStart w:id="3939" w:name="_Toc54786253"/>
      <w:bookmarkStart w:id="3940" w:name="_Toc10330"/>
      <w:bookmarkStart w:id="3941" w:name="_Toc25955"/>
      <w:bookmarkStart w:id="3942" w:name="_Toc31296422"/>
      <w:bookmarkStart w:id="3943" w:name="_Toc43393098"/>
      <w:bookmarkStart w:id="3944" w:name="_Toc31448738"/>
      <w:bookmarkStart w:id="3945" w:name="_Toc22123"/>
      <w:bookmarkStart w:id="3946" w:name="_Toc12275"/>
      <w:bookmarkStart w:id="3947" w:name="_Toc25645"/>
      <w:bookmarkStart w:id="3948" w:name="_Toc44004258"/>
      <w:bookmarkStart w:id="3949" w:name="_Toc57201104"/>
      <w:bookmarkStart w:id="3950" w:name="_Toc50021042"/>
      <w:bookmarkStart w:id="3951" w:name="_Toc50021611"/>
      <w:bookmarkStart w:id="3952" w:name="_Toc50022315"/>
      <w:bookmarkStart w:id="3953" w:name="_Toc50022964"/>
      <w:bookmarkStart w:id="3954" w:name="_Toc50023549"/>
      <w:bookmarkStart w:id="3955" w:name="_Toc32437"/>
      <w:bookmarkStart w:id="3956" w:name="_Toc50309617"/>
      <w:bookmarkStart w:id="3957" w:name="_Toc1339"/>
      <w:bookmarkStart w:id="3958" w:name="_Toc50579349"/>
      <w:bookmarkStart w:id="3959" w:name="_Toc57641142"/>
      <w:bookmarkStart w:id="3960" w:name="_Toc59101495"/>
      <w:r w:rsidRPr="00E9603C">
        <w:rPr>
          <w:lang w:eastAsia="zh-CN"/>
        </w:rPr>
        <w:t>6</w:t>
      </w:r>
      <w:r w:rsidRPr="00E9603C">
        <w:t>.</w:t>
      </w:r>
      <w:r w:rsidRPr="00E9603C">
        <w:rPr>
          <w:lang w:eastAsia="zh-CN"/>
        </w:rPr>
        <w:t>4.1</w:t>
      </w:r>
      <w:r w:rsidRPr="00E9603C">
        <w:rPr>
          <w:lang w:eastAsia="zh-CN"/>
        </w:rPr>
        <w:tab/>
        <w:t>D</w:t>
      </w:r>
      <w:r w:rsidRPr="00E9603C">
        <w:t>escription</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66A1AE6F" w14:textId="77777777" w:rsidR="009166E9" w:rsidRPr="00E9603C" w:rsidRDefault="009166E9">
      <w:pPr>
        <w:pStyle w:val="Heading4"/>
        <w:rPr>
          <w:lang w:eastAsia="zh-CN"/>
        </w:rPr>
      </w:pPr>
      <w:bookmarkStart w:id="3961" w:name="_Toc50579350"/>
      <w:bookmarkStart w:id="3962" w:name="_Toc42769968"/>
      <w:bookmarkStart w:id="3963" w:name="_Toc31361040"/>
      <w:bookmarkStart w:id="3964" w:name="_Toc42779024"/>
      <w:bookmarkStart w:id="3965" w:name="_Toc12120"/>
      <w:bookmarkStart w:id="3966" w:name="_Toc31296423"/>
      <w:bookmarkStart w:id="3967" w:name="_Toc6984"/>
      <w:bookmarkStart w:id="3968" w:name="_Toc1093"/>
      <w:bookmarkStart w:id="3969" w:name="_Toc50309618"/>
      <w:bookmarkStart w:id="3970" w:name="_Toc54769939"/>
      <w:bookmarkStart w:id="3971" w:name="_Toc17020"/>
      <w:bookmarkStart w:id="3972" w:name="_Toc54786254"/>
      <w:bookmarkStart w:id="3973" w:name="_Toc50023550"/>
      <w:bookmarkStart w:id="3974" w:name="_Toc28576"/>
      <w:bookmarkStart w:id="3975" w:name="_Toc30306"/>
      <w:bookmarkStart w:id="3976" w:name="_Toc43393099"/>
      <w:bookmarkStart w:id="3977" w:name="_Toc26905"/>
      <w:bookmarkStart w:id="3978" w:name="_Toc3511"/>
      <w:bookmarkStart w:id="3979" w:name="_Toc31448739"/>
      <w:bookmarkStart w:id="3980" w:name="_Toc31639215"/>
      <w:bookmarkStart w:id="3981" w:name="_Toc54779294"/>
      <w:bookmarkStart w:id="3982" w:name="_Toc57201105"/>
      <w:bookmarkStart w:id="3983" w:name="_Toc10698"/>
      <w:bookmarkStart w:id="3984" w:name="_Toc5188"/>
      <w:bookmarkStart w:id="3985" w:name="_Toc25046"/>
      <w:bookmarkStart w:id="3986" w:name="_Toc44004259"/>
      <w:bookmarkStart w:id="3987" w:name="_Toc50021043"/>
      <w:bookmarkStart w:id="3988" w:name="_Toc50021612"/>
      <w:bookmarkStart w:id="3989" w:name="_Toc50022316"/>
      <w:bookmarkStart w:id="3990" w:name="_Toc21371"/>
      <w:bookmarkStart w:id="3991" w:name="_Toc50022965"/>
      <w:bookmarkStart w:id="3992" w:name="_Toc57641143"/>
      <w:bookmarkStart w:id="3993" w:name="_Toc59101496"/>
      <w:r w:rsidRPr="00E9603C">
        <w:rPr>
          <w:lang w:eastAsia="zh-CN"/>
        </w:rPr>
        <w:t>6.4.1.1</w:t>
      </w:r>
      <w:r w:rsidRPr="00E9603C">
        <w:rPr>
          <w:lang w:eastAsia="zh-CN"/>
        </w:rPr>
        <w:tab/>
        <w:t>General</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63ADB65B" w14:textId="77777777" w:rsidR="009166E9" w:rsidRPr="00E9603C" w:rsidRDefault="009166E9">
      <w:pPr>
        <w:rPr>
          <w:lang w:eastAsia="zh-CN"/>
        </w:rPr>
      </w:pPr>
      <w:r w:rsidRPr="00E9603C">
        <w:rPr>
          <w:lang w:eastAsia="zh-CN"/>
        </w:rPr>
        <w:t>This solution is proposed to address Key Issue #12: NWDAF-assisted RFSP policy.</w:t>
      </w:r>
    </w:p>
    <w:p w14:paraId="1A39BFB1" w14:textId="77777777" w:rsidR="009166E9" w:rsidRPr="00E9603C" w:rsidRDefault="009166E9">
      <w:pPr>
        <w:rPr>
          <w:lang w:eastAsia="zh-CN"/>
        </w:rPr>
      </w:pPr>
      <w:r w:rsidRPr="00E9603C">
        <w:rPr>
          <w:lang w:eastAsia="zh-CN"/>
        </w:rPr>
        <w:t>This solution proposes that PCF determines the RFSP value for a UE based on following aspects:</w:t>
      </w:r>
    </w:p>
    <w:p w14:paraId="347B9BBB" w14:textId="77777777" w:rsidR="009166E9" w:rsidRPr="00E9603C" w:rsidRDefault="009166E9">
      <w:pPr>
        <w:pStyle w:val="B1"/>
        <w:rPr>
          <w:lang w:eastAsia="zh-CN"/>
        </w:rPr>
      </w:pPr>
      <w:r w:rsidRPr="00E9603C">
        <w:rPr>
          <w:lang w:eastAsia="zh-CN"/>
        </w:rPr>
        <w:t>1)</w:t>
      </w:r>
      <w:r w:rsidRPr="00E9603C">
        <w:rPr>
          <w:lang w:eastAsia="zh-CN"/>
        </w:rPr>
        <w:tab/>
        <w:t>the application(s) in use;</w:t>
      </w:r>
    </w:p>
    <w:p w14:paraId="051211C7" w14:textId="77777777" w:rsidR="009166E9" w:rsidRPr="00E9603C" w:rsidRDefault="009166E9">
      <w:pPr>
        <w:pStyle w:val="B1"/>
        <w:rPr>
          <w:lang w:eastAsia="zh-CN"/>
        </w:rPr>
      </w:pPr>
      <w:r w:rsidRPr="00E9603C">
        <w:rPr>
          <w:lang w:eastAsia="zh-CN"/>
        </w:rPr>
        <w:t>2)</w:t>
      </w:r>
      <w:r w:rsidRPr="00E9603C">
        <w:rPr>
          <w:lang w:eastAsia="zh-CN"/>
        </w:rPr>
        <w:tab/>
        <w:t>the observed service experience.</w:t>
      </w:r>
    </w:p>
    <w:p w14:paraId="2140C5A7" w14:textId="77777777" w:rsidR="009166E9" w:rsidRPr="00E9603C" w:rsidRDefault="009166E9">
      <w:pPr>
        <w:rPr>
          <w:lang w:eastAsia="zh-CN"/>
        </w:rPr>
      </w:pPr>
      <w:r w:rsidRPr="00E9603C">
        <w:rPr>
          <w:lang w:eastAsia="zh-CN"/>
        </w:rPr>
        <w:t>The application(s) in use means the UE location and/or time of the day that the application activated. This information can be determined in two method. Method a) defines a new AnalyticsId named "service in use" which is used by NWDAF to collect the application in use. The input data for "service in use" analytics is described in Table 6.4.1.2-1. PCF as a consumer can subscribe the "service in use" analytics to NWDAF. Method b) PCF detects this application in use information from AF based on the output of DCAMP. In this case, there is no need to define new "service in use" analytics in NWDAF.</w:t>
      </w:r>
    </w:p>
    <w:p w14:paraId="4CEB60A6" w14:textId="77777777" w:rsidR="009166E9" w:rsidRPr="00E9603C" w:rsidRDefault="009166E9">
      <w:pPr>
        <w:rPr>
          <w:lang w:eastAsia="zh-CN"/>
        </w:rPr>
      </w:pPr>
      <w:r w:rsidRPr="00E9603C">
        <w:rPr>
          <w:lang w:eastAsia="zh-CN"/>
        </w:rPr>
        <w:t xml:space="preserve">The Observed service experience that supported in clause 6.4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with the enhancement that defined in clause 6.4.1.2 will be used in this solution.</w:t>
      </w:r>
    </w:p>
    <w:p w14:paraId="7CE796FE" w14:textId="77777777" w:rsidR="009166E9" w:rsidRPr="00E9603C" w:rsidRDefault="009166E9">
      <w:pPr>
        <w:rPr>
          <w:lang w:eastAsia="zh-CN"/>
        </w:rPr>
      </w:pPr>
      <w:r w:rsidRPr="00E9603C">
        <w:rPr>
          <w:lang w:eastAsia="zh-CN"/>
        </w:rPr>
        <w:t>This solution merges solution#43.</w:t>
      </w:r>
    </w:p>
    <w:p w14:paraId="5B98948B" w14:textId="77777777" w:rsidR="009166E9" w:rsidRPr="00E9603C" w:rsidRDefault="009166E9">
      <w:pPr>
        <w:pStyle w:val="Heading4"/>
        <w:rPr>
          <w:lang w:eastAsia="zh-CN"/>
        </w:rPr>
      </w:pPr>
      <w:bookmarkStart w:id="3994" w:name="_Toc21574"/>
      <w:bookmarkStart w:id="3995" w:name="_Toc31448740"/>
      <w:bookmarkStart w:id="3996" w:name="_Toc11011"/>
      <w:bookmarkStart w:id="3997" w:name="_Toc42779025"/>
      <w:bookmarkStart w:id="3998" w:name="_Toc31639216"/>
      <w:bookmarkStart w:id="3999" w:name="_Toc14353"/>
      <w:bookmarkStart w:id="4000" w:name="_Toc28380"/>
      <w:bookmarkStart w:id="4001" w:name="_Toc995"/>
      <w:bookmarkStart w:id="4002" w:name="_Toc50022317"/>
      <w:bookmarkStart w:id="4003" w:name="_Toc54769940"/>
      <w:bookmarkStart w:id="4004" w:name="_Toc54779295"/>
      <w:bookmarkStart w:id="4005" w:name="_Toc54786255"/>
      <w:bookmarkStart w:id="4006" w:name="_Toc43393100"/>
      <w:bookmarkStart w:id="4007" w:name="_Toc28628"/>
      <w:bookmarkStart w:id="4008" w:name="_Toc19670"/>
      <w:bookmarkStart w:id="4009" w:name="_Toc31296424"/>
      <w:bookmarkStart w:id="4010" w:name="_Toc31361041"/>
      <w:bookmarkStart w:id="4011" w:name="_Toc32293"/>
      <w:bookmarkStart w:id="4012" w:name="_Toc28640"/>
      <w:bookmarkStart w:id="4013" w:name="_Toc42769969"/>
      <w:bookmarkStart w:id="4014" w:name="_Toc44004260"/>
      <w:bookmarkStart w:id="4015" w:name="_Toc57201106"/>
      <w:bookmarkStart w:id="4016" w:name="_Toc50021044"/>
      <w:bookmarkStart w:id="4017" w:name="_Toc50021613"/>
      <w:bookmarkStart w:id="4018" w:name="_Toc16601"/>
      <w:bookmarkStart w:id="4019" w:name="_Toc50022966"/>
      <w:bookmarkStart w:id="4020" w:name="_Toc50023551"/>
      <w:bookmarkStart w:id="4021" w:name="_Toc13138"/>
      <w:bookmarkStart w:id="4022" w:name="_Toc50309619"/>
      <w:bookmarkStart w:id="4023" w:name="_Toc28859"/>
      <w:bookmarkStart w:id="4024" w:name="_Toc50579351"/>
      <w:bookmarkStart w:id="4025" w:name="_Toc57641144"/>
      <w:bookmarkStart w:id="4026" w:name="_Toc59101497"/>
      <w:r w:rsidRPr="00E9603C">
        <w:rPr>
          <w:lang w:eastAsia="zh-CN"/>
        </w:rPr>
        <w:t>6.4.1.2</w:t>
      </w:r>
      <w:r w:rsidRPr="00E9603C">
        <w:rPr>
          <w:lang w:eastAsia="zh-CN"/>
        </w:rPr>
        <w:tab/>
        <w:t>Input data</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07878585" w14:textId="77777777" w:rsidR="009166E9" w:rsidRPr="00E9603C" w:rsidRDefault="009166E9">
      <w:pPr>
        <w:rPr>
          <w:lang w:eastAsia="zh-CN"/>
        </w:rPr>
      </w:pPr>
      <w:r w:rsidRPr="00E9603C">
        <w:rPr>
          <w:lang w:eastAsia="zh-CN"/>
        </w:rPr>
        <w:t>Table 6.4.1.2-1 shows the input data for "service in use" analytics.</w:t>
      </w:r>
    </w:p>
    <w:p w14:paraId="7519FDCE" w14:textId="77777777" w:rsidR="009166E9" w:rsidRPr="00E9603C" w:rsidRDefault="009166E9">
      <w:pPr>
        <w:pStyle w:val="TH"/>
      </w:pPr>
      <w:r w:rsidRPr="00E9603C">
        <w:t xml:space="preserve">Table </w:t>
      </w:r>
      <w:r w:rsidRPr="00E9603C">
        <w:rPr>
          <w:lang w:eastAsia="zh-CN"/>
        </w:rPr>
        <w:t>6.4.1.</w:t>
      </w:r>
      <w:r w:rsidRPr="00E9603C">
        <w:t>2-1: Input data related to the Service in use analytics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9166E9" w:rsidRPr="00E9603C" w14:paraId="2EB55407" w14:textId="77777777">
        <w:trPr>
          <w:cantSplit/>
          <w:jc w:val="center"/>
        </w:trPr>
        <w:tc>
          <w:tcPr>
            <w:tcW w:w="2584" w:type="dxa"/>
          </w:tcPr>
          <w:p w14:paraId="012AB469" w14:textId="77777777" w:rsidR="009166E9" w:rsidRPr="00E9603C" w:rsidRDefault="009166E9">
            <w:pPr>
              <w:pStyle w:val="TAH"/>
            </w:pPr>
            <w:r w:rsidRPr="00E9603C">
              <w:t>Information</w:t>
            </w:r>
          </w:p>
        </w:tc>
        <w:tc>
          <w:tcPr>
            <w:tcW w:w="1701" w:type="dxa"/>
          </w:tcPr>
          <w:p w14:paraId="5E57DB43" w14:textId="77777777" w:rsidR="009166E9" w:rsidRPr="00E9603C" w:rsidRDefault="009166E9">
            <w:pPr>
              <w:pStyle w:val="TAH"/>
            </w:pPr>
            <w:r w:rsidRPr="00E9603C">
              <w:t>Source</w:t>
            </w:r>
          </w:p>
        </w:tc>
        <w:tc>
          <w:tcPr>
            <w:tcW w:w="5420" w:type="dxa"/>
          </w:tcPr>
          <w:p w14:paraId="6B837F3E" w14:textId="77777777" w:rsidR="009166E9" w:rsidRPr="00E9603C" w:rsidRDefault="009166E9">
            <w:pPr>
              <w:pStyle w:val="TAH"/>
            </w:pPr>
            <w:r w:rsidRPr="00E9603C">
              <w:t>Description</w:t>
            </w:r>
          </w:p>
        </w:tc>
      </w:tr>
      <w:tr w:rsidR="009166E9" w:rsidRPr="00E9603C" w14:paraId="645DE9B9" w14:textId="77777777">
        <w:trPr>
          <w:cantSplit/>
          <w:jc w:val="center"/>
        </w:trPr>
        <w:tc>
          <w:tcPr>
            <w:tcW w:w="2584" w:type="dxa"/>
          </w:tcPr>
          <w:p w14:paraId="7D655699" w14:textId="77777777" w:rsidR="009166E9" w:rsidRPr="00E9603C" w:rsidRDefault="009166E9">
            <w:pPr>
              <w:pStyle w:val="TAL"/>
            </w:pPr>
            <w:r w:rsidRPr="00E9603C">
              <w:t>Application ID</w:t>
            </w:r>
          </w:p>
        </w:tc>
        <w:tc>
          <w:tcPr>
            <w:tcW w:w="1701" w:type="dxa"/>
          </w:tcPr>
          <w:p w14:paraId="33B8256B" w14:textId="77777777" w:rsidR="009166E9" w:rsidRPr="00E9603C" w:rsidRDefault="009166E9">
            <w:pPr>
              <w:pStyle w:val="TAC"/>
            </w:pPr>
            <w:r w:rsidRPr="00E9603C">
              <w:t>AF</w:t>
            </w:r>
          </w:p>
        </w:tc>
        <w:tc>
          <w:tcPr>
            <w:tcW w:w="5420" w:type="dxa"/>
          </w:tcPr>
          <w:p w14:paraId="3A803AD6" w14:textId="77777777" w:rsidR="009166E9" w:rsidRPr="00E9603C" w:rsidRDefault="009166E9">
            <w:pPr>
              <w:pStyle w:val="TAL"/>
            </w:pPr>
            <w:r w:rsidRPr="00E9603C">
              <w:t>To identify the service and support analytics per type of service (the desired level of service).</w:t>
            </w:r>
          </w:p>
        </w:tc>
      </w:tr>
      <w:tr w:rsidR="009166E9" w:rsidRPr="00E9603C" w14:paraId="7AB86E8F" w14:textId="77777777">
        <w:trPr>
          <w:cantSplit/>
          <w:jc w:val="center"/>
        </w:trPr>
        <w:tc>
          <w:tcPr>
            <w:tcW w:w="2584" w:type="dxa"/>
          </w:tcPr>
          <w:p w14:paraId="01DC5114" w14:textId="77777777" w:rsidR="009166E9" w:rsidRPr="00E9603C" w:rsidRDefault="009166E9">
            <w:pPr>
              <w:pStyle w:val="TAL"/>
            </w:pPr>
            <w:r w:rsidRPr="00E9603C">
              <w:t>Locations of Application</w:t>
            </w:r>
          </w:p>
        </w:tc>
        <w:tc>
          <w:tcPr>
            <w:tcW w:w="1701" w:type="dxa"/>
          </w:tcPr>
          <w:p w14:paraId="7C1F0AD5" w14:textId="77777777" w:rsidR="009166E9" w:rsidRPr="00E9603C" w:rsidRDefault="009166E9">
            <w:pPr>
              <w:pStyle w:val="TAC"/>
            </w:pPr>
            <w:r w:rsidRPr="00E9603C">
              <w:t>AF/NEF</w:t>
            </w:r>
          </w:p>
        </w:tc>
        <w:tc>
          <w:tcPr>
            <w:tcW w:w="5420" w:type="dxa"/>
          </w:tcPr>
          <w:p w14:paraId="4DEF91C7" w14:textId="77777777" w:rsidR="009166E9" w:rsidRPr="00E9603C" w:rsidRDefault="009166E9">
            <w:pPr>
              <w:pStyle w:val="TAL"/>
            </w:pPr>
            <w:r w:rsidRPr="00E9603C">
              <w:t>Locations of application represented by a list of DNAI(s). The NEF may map the AF-Service-Identifier information to a list of DNAI(s) when the DNAI(s) being used by the application are statically defined.</w:t>
            </w:r>
          </w:p>
        </w:tc>
      </w:tr>
      <w:tr w:rsidR="009166E9" w:rsidRPr="00E9603C" w14:paraId="49A25CFD" w14:textId="77777777">
        <w:trPr>
          <w:cantSplit/>
          <w:jc w:val="center"/>
        </w:trPr>
        <w:tc>
          <w:tcPr>
            <w:tcW w:w="2584" w:type="dxa"/>
          </w:tcPr>
          <w:p w14:paraId="10765A0A" w14:textId="77777777" w:rsidR="009166E9" w:rsidRPr="00E9603C" w:rsidRDefault="009166E9">
            <w:pPr>
              <w:pStyle w:val="TAL"/>
            </w:pPr>
            <w:r w:rsidRPr="00E9603C">
              <w:t>Service Experience</w:t>
            </w:r>
          </w:p>
        </w:tc>
        <w:tc>
          <w:tcPr>
            <w:tcW w:w="1701" w:type="dxa"/>
          </w:tcPr>
          <w:p w14:paraId="2768EF4D" w14:textId="77777777" w:rsidR="009166E9" w:rsidRPr="00E9603C" w:rsidRDefault="009166E9">
            <w:pPr>
              <w:pStyle w:val="TAC"/>
            </w:pPr>
            <w:r w:rsidRPr="00E9603C">
              <w:t>AF</w:t>
            </w:r>
          </w:p>
        </w:tc>
        <w:tc>
          <w:tcPr>
            <w:tcW w:w="5420" w:type="dxa"/>
          </w:tcPr>
          <w:p w14:paraId="7FB12340" w14:textId="77777777" w:rsidR="009166E9" w:rsidRPr="00E9603C" w:rsidRDefault="009166E9">
            <w:pPr>
              <w:pStyle w:val="TAL"/>
            </w:pPr>
            <w:r w:rsidRPr="00E9603C">
              <w:t>Refers to the QoE as established in the SLA and during on boarding. It can be either e.g. MOS or video MOS as specified in ITU-T P.1203.3 [6] or a customized MOS.</w:t>
            </w:r>
          </w:p>
        </w:tc>
      </w:tr>
      <w:tr w:rsidR="009166E9" w:rsidRPr="00E9603C" w14:paraId="7D168D2F" w14:textId="77777777">
        <w:trPr>
          <w:cantSplit/>
          <w:jc w:val="center"/>
        </w:trPr>
        <w:tc>
          <w:tcPr>
            <w:tcW w:w="2584" w:type="dxa"/>
          </w:tcPr>
          <w:p w14:paraId="74D630CC" w14:textId="77777777" w:rsidR="009166E9" w:rsidRPr="00E9603C" w:rsidRDefault="009166E9">
            <w:pPr>
              <w:pStyle w:val="TAL"/>
            </w:pPr>
            <w:r w:rsidRPr="00E9603C">
              <w:t>Timestamp</w:t>
            </w:r>
          </w:p>
        </w:tc>
        <w:tc>
          <w:tcPr>
            <w:tcW w:w="1701" w:type="dxa"/>
          </w:tcPr>
          <w:p w14:paraId="581AE89C" w14:textId="77777777" w:rsidR="009166E9" w:rsidRPr="00E9603C" w:rsidRDefault="009166E9">
            <w:pPr>
              <w:pStyle w:val="TAC"/>
            </w:pPr>
            <w:r w:rsidRPr="00E9603C">
              <w:t>AF</w:t>
            </w:r>
          </w:p>
        </w:tc>
        <w:tc>
          <w:tcPr>
            <w:tcW w:w="5420" w:type="dxa"/>
          </w:tcPr>
          <w:p w14:paraId="1B5A9518" w14:textId="77777777" w:rsidR="009166E9" w:rsidRPr="00E9603C" w:rsidRDefault="009166E9">
            <w:pPr>
              <w:pStyle w:val="TAL"/>
            </w:pPr>
            <w:r w:rsidRPr="00E9603C">
              <w:t>A time stamp associated to the observed level of Service Experience provided by the AF, mandatory if the observed Service Experience is provided by the ASP.</w:t>
            </w:r>
          </w:p>
        </w:tc>
      </w:tr>
      <w:tr w:rsidR="009166E9" w:rsidRPr="00E9603C" w14:paraId="316036F9" w14:textId="77777777">
        <w:trPr>
          <w:cantSplit/>
          <w:jc w:val="center"/>
        </w:trPr>
        <w:tc>
          <w:tcPr>
            <w:tcW w:w="2584" w:type="dxa"/>
            <w:tcBorders>
              <w:top w:val="single" w:sz="4" w:space="0" w:color="auto"/>
              <w:left w:val="single" w:sz="4" w:space="0" w:color="auto"/>
              <w:bottom w:val="single" w:sz="4" w:space="0" w:color="auto"/>
              <w:right w:val="single" w:sz="4" w:space="0" w:color="auto"/>
            </w:tcBorders>
          </w:tcPr>
          <w:p w14:paraId="6533519D" w14:textId="77777777" w:rsidR="009166E9" w:rsidRPr="00E9603C" w:rsidRDefault="009166E9">
            <w:pPr>
              <w:pStyle w:val="TAL"/>
            </w:pPr>
            <w:bookmarkStart w:id="4027" w:name="_Hlk41055189"/>
            <w:r w:rsidRPr="00E9603C">
              <w:t>Start time</w:t>
            </w:r>
          </w:p>
        </w:tc>
        <w:tc>
          <w:tcPr>
            <w:tcW w:w="1701" w:type="dxa"/>
            <w:tcBorders>
              <w:top w:val="single" w:sz="4" w:space="0" w:color="auto"/>
              <w:left w:val="single" w:sz="4" w:space="0" w:color="auto"/>
              <w:bottom w:val="single" w:sz="4" w:space="0" w:color="auto"/>
              <w:right w:val="single" w:sz="4" w:space="0" w:color="auto"/>
            </w:tcBorders>
          </w:tcPr>
          <w:p w14:paraId="7CCED284" w14:textId="77777777" w:rsidR="009166E9" w:rsidRPr="00E9603C" w:rsidRDefault="009166E9">
            <w:pPr>
              <w:pStyle w:val="TAC"/>
            </w:pPr>
            <w:r w:rsidRPr="00E9603C">
              <w:t>AF</w:t>
            </w:r>
          </w:p>
        </w:tc>
        <w:tc>
          <w:tcPr>
            <w:tcW w:w="5420" w:type="dxa"/>
            <w:tcBorders>
              <w:top w:val="single" w:sz="4" w:space="0" w:color="auto"/>
              <w:left w:val="single" w:sz="4" w:space="0" w:color="auto"/>
              <w:bottom w:val="single" w:sz="4" w:space="0" w:color="auto"/>
              <w:right w:val="single" w:sz="4" w:space="0" w:color="auto"/>
            </w:tcBorders>
          </w:tcPr>
          <w:p w14:paraId="256F1408" w14:textId="77777777" w:rsidR="009166E9" w:rsidRPr="00E9603C" w:rsidRDefault="009166E9">
            <w:pPr>
              <w:pStyle w:val="TAL"/>
            </w:pPr>
            <w:r w:rsidRPr="00E9603C">
              <w:t>Start time for the application used by the UE</w:t>
            </w:r>
          </w:p>
        </w:tc>
      </w:tr>
      <w:tr w:rsidR="009166E9" w:rsidRPr="00E9603C" w14:paraId="27B1ACB3" w14:textId="77777777">
        <w:trPr>
          <w:cantSplit/>
          <w:jc w:val="center"/>
        </w:trPr>
        <w:tc>
          <w:tcPr>
            <w:tcW w:w="2584" w:type="dxa"/>
            <w:tcBorders>
              <w:top w:val="single" w:sz="4" w:space="0" w:color="auto"/>
              <w:left w:val="single" w:sz="4" w:space="0" w:color="auto"/>
              <w:bottom w:val="single" w:sz="4" w:space="0" w:color="auto"/>
              <w:right w:val="single" w:sz="4" w:space="0" w:color="auto"/>
            </w:tcBorders>
          </w:tcPr>
          <w:p w14:paraId="5329AD8C" w14:textId="77777777" w:rsidR="009166E9" w:rsidRPr="00E9603C" w:rsidRDefault="009166E9">
            <w:pPr>
              <w:pStyle w:val="TAL"/>
            </w:pPr>
            <w:r w:rsidRPr="00E9603C">
              <w:t>Duration time</w:t>
            </w:r>
          </w:p>
        </w:tc>
        <w:tc>
          <w:tcPr>
            <w:tcW w:w="1701" w:type="dxa"/>
            <w:tcBorders>
              <w:top w:val="single" w:sz="4" w:space="0" w:color="auto"/>
              <w:left w:val="single" w:sz="4" w:space="0" w:color="auto"/>
              <w:bottom w:val="single" w:sz="4" w:space="0" w:color="auto"/>
              <w:right w:val="single" w:sz="4" w:space="0" w:color="auto"/>
            </w:tcBorders>
          </w:tcPr>
          <w:p w14:paraId="00F3AB74" w14:textId="77777777" w:rsidR="009166E9" w:rsidRPr="00E9603C" w:rsidRDefault="009166E9">
            <w:pPr>
              <w:pStyle w:val="TAC"/>
            </w:pPr>
            <w:r w:rsidRPr="00E9603C">
              <w:t>AF</w:t>
            </w:r>
          </w:p>
        </w:tc>
        <w:tc>
          <w:tcPr>
            <w:tcW w:w="5420" w:type="dxa"/>
            <w:tcBorders>
              <w:top w:val="single" w:sz="4" w:space="0" w:color="auto"/>
              <w:left w:val="single" w:sz="4" w:space="0" w:color="auto"/>
              <w:bottom w:val="single" w:sz="4" w:space="0" w:color="auto"/>
              <w:right w:val="single" w:sz="4" w:space="0" w:color="auto"/>
            </w:tcBorders>
          </w:tcPr>
          <w:p w14:paraId="1F054195" w14:textId="77777777" w:rsidR="009166E9" w:rsidRPr="00E9603C" w:rsidRDefault="009166E9">
            <w:pPr>
              <w:pStyle w:val="TAL"/>
            </w:pPr>
            <w:r w:rsidRPr="00E9603C">
              <w:t>Period for the application</w:t>
            </w:r>
          </w:p>
        </w:tc>
      </w:tr>
      <w:bookmarkEnd w:id="4027"/>
    </w:tbl>
    <w:p w14:paraId="663B1D83" w14:textId="77777777" w:rsidR="009166E9" w:rsidRPr="00E9603C" w:rsidRDefault="009166E9">
      <w:pPr>
        <w:rPr>
          <w:lang w:eastAsia="zh-CN"/>
        </w:rPr>
      </w:pPr>
    </w:p>
    <w:p w14:paraId="04E821EB" w14:textId="77777777" w:rsidR="009166E9" w:rsidRPr="00E9603C" w:rsidRDefault="009166E9">
      <w:pPr>
        <w:rPr>
          <w:lang w:eastAsia="zh-CN"/>
        </w:rPr>
      </w:pPr>
      <w:r w:rsidRPr="00E9603C">
        <w:rPr>
          <w:lang w:eastAsia="zh-CN"/>
        </w:rPr>
        <w:t xml:space="preserve">The input data for Observed service experience analytics that defined in clause 6.4,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is reused with exception defined in Table 6.4.1.2-2.</w:t>
      </w:r>
    </w:p>
    <w:p w14:paraId="5869DEC8" w14:textId="77777777" w:rsidR="009166E9" w:rsidRPr="00E9603C" w:rsidRDefault="009166E9">
      <w:pPr>
        <w:pStyle w:val="TH"/>
      </w:pPr>
      <w:r w:rsidRPr="00E9603C">
        <w:t xml:space="preserve">Table </w:t>
      </w:r>
      <w:r w:rsidRPr="00E9603C">
        <w:rPr>
          <w:lang w:eastAsia="zh-CN"/>
        </w:rPr>
        <w:t>6.4.1.2-2</w:t>
      </w:r>
      <w:r w:rsidRPr="00E9603C">
        <w:t>: Enhanced Input Data for Observed Service Experience</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9166E9" w:rsidRPr="00E9603C" w14:paraId="08AD1A37" w14:textId="77777777">
        <w:trPr>
          <w:cantSplit/>
          <w:jc w:val="center"/>
        </w:trPr>
        <w:tc>
          <w:tcPr>
            <w:tcW w:w="2628" w:type="dxa"/>
          </w:tcPr>
          <w:p w14:paraId="70947126" w14:textId="77777777" w:rsidR="009166E9" w:rsidRPr="00E9603C" w:rsidRDefault="009166E9">
            <w:pPr>
              <w:pStyle w:val="TAH"/>
            </w:pPr>
            <w:r w:rsidRPr="00E9603C">
              <w:t>Information</w:t>
            </w:r>
          </w:p>
        </w:tc>
        <w:tc>
          <w:tcPr>
            <w:tcW w:w="1701" w:type="dxa"/>
          </w:tcPr>
          <w:p w14:paraId="09C5BE7C" w14:textId="77777777" w:rsidR="009166E9" w:rsidRPr="00E9603C" w:rsidRDefault="009166E9">
            <w:pPr>
              <w:pStyle w:val="TAH"/>
            </w:pPr>
            <w:r w:rsidRPr="00E9603C">
              <w:t>Source</w:t>
            </w:r>
          </w:p>
        </w:tc>
        <w:tc>
          <w:tcPr>
            <w:tcW w:w="5463" w:type="dxa"/>
          </w:tcPr>
          <w:p w14:paraId="0229624F" w14:textId="77777777" w:rsidR="009166E9" w:rsidRPr="00E9603C" w:rsidRDefault="009166E9">
            <w:pPr>
              <w:pStyle w:val="TAH"/>
            </w:pPr>
            <w:r w:rsidRPr="00E9603C">
              <w:t>Description</w:t>
            </w:r>
          </w:p>
        </w:tc>
      </w:tr>
      <w:tr w:rsidR="009166E9" w:rsidRPr="00E9603C" w14:paraId="72770979" w14:textId="77777777">
        <w:trPr>
          <w:cantSplit/>
          <w:jc w:val="center"/>
        </w:trPr>
        <w:tc>
          <w:tcPr>
            <w:tcW w:w="2628" w:type="dxa"/>
          </w:tcPr>
          <w:p w14:paraId="73D35538" w14:textId="77777777" w:rsidR="009166E9" w:rsidRPr="00E9603C" w:rsidRDefault="009166E9">
            <w:pPr>
              <w:pStyle w:val="TAL"/>
            </w:pPr>
            <w:r w:rsidRPr="00E9603C">
              <w:t>Subscriber category</w:t>
            </w:r>
          </w:p>
        </w:tc>
        <w:tc>
          <w:tcPr>
            <w:tcW w:w="1701" w:type="dxa"/>
          </w:tcPr>
          <w:p w14:paraId="0D7940BF" w14:textId="77777777" w:rsidR="009166E9" w:rsidRPr="00E9603C" w:rsidRDefault="009166E9">
            <w:pPr>
              <w:pStyle w:val="TAC"/>
            </w:pPr>
            <w:r w:rsidRPr="00E9603C">
              <w:t>UDR/PCF</w:t>
            </w:r>
          </w:p>
        </w:tc>
        <w:tc>
          <w:tcPr>
            <w:tcW w:w="5463" w:type="dxa"/>
          </w:tcPr>
          <w:p w14:paraId="7FB589DE" w14:textId="77777777" w:rsidR="009166E9" w:rsidRPr="00E9603C" w:rsidRDefault="009166E9">
            <w:pPr>
              <w:pStyle w:val="TAL"/>
            </w:pPr>
            <w:r w:rsidRPr="00E9603C">
              <w:t>The Subscriber category may comprise any number of identifiers associated with the subscriber (e.g. gold, silver, etc.). Each identifier associates operator defined policies to the subscriber that belong to that category</w:t>
            </w:r>
            <w:r w:rsidRPr="00E9603C">
              <w:rPr>
                <w:lang w:eastAsia="zh-CN"/>
              </w:rPr>
              <w:t>, seeing details defined in 1 23.503 [4]</w:t>
            </w:r>
            <w:r w:rsidRPr="00E9603C">
              <w:t>.</w:t>
            </w:r>
          </w:p>
        </w:tc>
      </w:tr>
    </w:tbl>
    <w:p w14:paraId="5BB362AA" w14:textId="77777777" w:rsidR="009166E9" w:rsidRPr="00E9603C" w:rsidRDefault="009166E9">
      <w:pPr>
        <w:rPr>
          <w:lang w:eastAsia="zh-CN"/>
        </w:rPr>
      </w:pPr>
    </w:p>
    <w:p w14:paraId="0BDCE968" w14:textId="77777777" w:rsidR="009166E9" w:rsidRPr="00E9603C" w:rsidRDefault="009166E9">
      <w:pPr>
        <w:rPr>
          <w:lang w:eastAsia="zh-CN"/>
        </w:rPr>
      </w:pPr>
      <w:r w:rsidRPr="00E9603C">
        <w:rPr>
          <w:lang w:eastAsia="zh-CN"/>
        </w:rPr>
        <w:t xml:space="preserve">The input data for service experience analytics is to reuse the ones defined in clause 6.4,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with exception that Table 6.4.2-3: UE level Network Data from OAM is extended to further retrieve RAT/Frequency information related to the service experience observation period from OAM in order to allow NWDAF to be able to provide Service Experience per RAT type and Frequency.</w:t>
      </w:r>
    </w:p>
    <w:p w14:paraId="34F2DF7F" w14:textId="77777777" w:rsidR="009166E9" w:rsidRPr="00E9603C" w:rsidRDefault="009166E9">
      <w:pPr>
        <w:pStyle w:val="Heading4"/>
        <w:rPr>
          <w:lang w:eastAsia="zh-CN"/>
        </w:rPr>
      </w:pPr>
      <w:bookmarkStart w:id="4028" w:name="_Toc50309620"/>
      <w:bookmarkStart w:id="4029" w:name="_Toc50579352"/>
      <w:bookmarkStart w:id="4030" w:name="_Toc42769970"/>
      <w:bookmarkStart w:id="4031" w:name="_Toc31639217"/>
      <w:bookmarkStart w:id="4032" w:name="_Toc17299"/>
      <w:bookmarkStart w:id="4033" w:name="_Toc29078"/>
      <w:bookmarkStart w:id="4034" w:name="_Toc31296425"/>
      <w:bookmarkStart w:id="4035" w:name="_Toc27297"/>
      <w:bookmarkStart w:id="4036" w:name="_Toc42779026"/>
      <w:bookmarkStart w:id="4037" w:name="_Toc19051"/>
      <w:bookmarkStart w:id="4038" w:name="_Toc5323"/>
      <w:bookmarkStart w:id="4039" w:name="_Toc54769941"/>
      <w:bookmarkStart w:id="4040" w:name="_Toc54779296"/>
      <w:bookmarkStart w:id="4041" w:name="_Toc54786256"/>
      <w:bookmarkStart w:id="4042" w:name="_Toc23358"/>
      <w:bookmarkStart w:id="4043" w:name="_Toc26714"/>
      <w:bookmarkStart w:id="4044" w:name="_Toc6789"/>
      <w:bookmarkStart w:id="4045" w:name="_Toc31448741"/>
      <w:bookmarkStart w:id="4046" w:name="_Toc16354"/>
      <w:bookmarkStart w:id="4047" w:name="_Toc14757"/>
      <w:bookmarkStart w:id="4048" w:name="_Toc26928"/>
      <w:bookmarkStart w:id="4049" w:name="_Toc31361042"/>
      <w:bookmarkStart w:id="4050" w:name="_Toc57201107"/>
      <w:bookmarkStart w:id="4051" w:name="_Toc43393101"/>
      <w:bookmarkStart w:id="4052" w:name="_Toc14702"/>
      <w:bookmarkStart w:id="4053" w:name="_Toc44004261"/>
      <w:bookmarkStart w:id="4054" w:name="_Toc50021045"/>
      <w:bookmarkStart w:id="4055" w:name="_Toc50021614"/>
      <w:bookmarkStart w:id="4056" w:name="_Toc50022318"/>
      <w:bookmarkStart w:id="4057" w:name="_Toc50022967"/>
      <w:bookmarkStart w:id="4058" w:name="_Toc50023552"/>
      <w:bookmarkStart w:id="4059" w:name="_Toc57641145"/>
      <w:bookmarkStart w:id="4060" w:name="_Toc59101498"/>
      <w:r w:rsidRPr="00E9603C">
        <w:rPr>
          <w:lang w:eastAsia="zh-CN"/>
        </w:rPr>
        <w:t>6.4.1.3</w:t>
      </w:r>
      <w:r w:rsidRPr="00E9603C">
        <w:rPr>
          <w:lang w:eastAsia="zh-CN"/>
        </w:rPr>
        <w:tab/>
        <w:t xml:space="preserve">Output </w:t>
      </w:r>
      <w:r w:rsidRPr="00E9603C">
        <w:rPr>
          <w:sz w:val="22"/>
          <w:lang w:eastAsia="zh-CN"/>
        </w:rPr>
        <w:t>Analytics</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6474E520" w14:textId="77777777" w:rsidR="009166E9" w:rsidRPr="00E9603C" w:rsidRDefault="009166E9">
      <w:pPr>
        <w:rPr>
          <w:lang w:eastAsia="zh-CN"/>
        </w:rPr>
      </w:pPr>
      <w:r w:rsidRPr="00E9603C">
        <w:rPr>
          <w:lang w:eastAsia="zh-CN"/>
        </w:rPr>
        <w:t>For enhanced "Observed service experience" analytics, the output are listed as below:</w:t>
      </w:r>
    </w:p>
    <w:p w14:paraId="7386DC3B" w14:textId="77777777" w:rsidR="009166E9" w:rsidRPr="00E9603C" w:rsidRDefault="009166E9">
      <w:pPr>
        <w:pStyle w:val="B1"/>
      </w:pPr>
      <w:r w:rsidRPr="00E9603C">
        <w:t>-</w:t>
      </w:r>
      <w:r w:rsidRPr="00E9603C">
        <w:tab/>
        <w:t xml:space="preserve">Service Experience statistics information per Application defined in </w:t>
      </w:r>
      <w:r w:rsidR="00E9603C" w:rsidRPr="00E9603C">
        <w:t>TS</w:t>
      </w:r>
      <w:r w:rsidR="00E9603C">
        <w:t> </w:t>
      </w:r>
      <w:r w:rsidR="00E9603C" w:rsidRPr="00E9603C">
        <w:t>23.288</w:t>
      </w:r>
      <w:r w:rsidR="00E9603C">
        <w:t> </w:t>
      </w:r>
      <w:r w:rsidR="00E9603C" w:rsidRPr="00E9603C">
        <w:t>[</w:t>
      </w:r>
      <w:r w:rsidRPr="00E9603C">
        <w:t>5] is extended to provide Service Experience per RAT type and Frequency;</w:t>
      </w:r>
    </w:p>
    <w:p w14:paraId="17BBBAF2" w14:textId="77777777" w:rsidR="009166E9" w:rsidRPr="00E9603C" w:rsidRDefault="009166E9">
      <w:pPr>
        <w:pStyle w:val="B1"/>
      </w:pPr>
      <w:r w:rsidRPr="00E9603C">
        <w:t>-</w:t>
      </w:r>
      <w:r w:rsidRPr="00E9603C">
        <w:tab/>
        <w:t xml:space="preserve">Service Experience predictions information per Application defined in </w:t>
      </w:r>
      <w:r w:rsidR="00E9603C" w:rsidRPr="00E9603C">
        <w:t>TS</w:t>
      </w:r>
      <w:r w:rsidR="00E9603C">
        <w:t> </w:t>
      </w:r>
      <w:r w:rsidR="00E9603C" w:rsidRPr="00E9603C">
        <w:t>23.288</w:t>
      </w:r>
      <w:r w:rsidR="00E9603C">
        <w:t> </w:t>
      </w:r>
      <w:r w:rsidR="00E9603C" w:rsidRPr="00E9603C">
        <w:t>[</w:t>
      </w:r>
      <w:r w:rsidRPr="00E9603C">
        <w:t>5] is extended to provide Service Experience per RAT type and Frequency.</w:t>
      </w:r>
    </w:p>
    <w:p w14:paraId="17FFA4F7" w14:textId="77777777" w:rsidR="009166E9" w:rsidRPr="00E9603C" w:rsidRDefault="009166E9">
      <w:r w:rsidRPr="00E9603C">
        <w:t>For "service in use" analytics, the output are listed as below:</w:t>
      </w:r>
    </w:p>
    <w:p w14:paraId="45686368" w14:textId="77777777" w:rsidR="009166E9" w:rsidRPr="00E9603C" w:rsidRDefault="009166E9">
      <w:pPr>
        <w:pStyle w:val="B1"/>
      </w:pPr>
      <w:r w:rsidRPr="00E9603C">
        <w:t>-</w:t>
      </w:r>
      <w:r w:rsidRPr="00E9603C">
        <w:tab/>
        <w:t>Service in use statistics information per UE is defined in Table 6.4.1.3-1;</w:t>
      </w:r>
    </w:p>
    <w:p w14:paraId="50BA7827" w14:textId="77777777" w:rsidR="009166E9" w:rsidRPr="00E9603C" w:rsidRDefault="009166E9">
      <w:pPr>
        <w:pStyle w:val="B1"/>
      </w:pPr>
      <w:r w:rsidRPr="00E9603C">
        <w:t>-</w:t>
      </w:r>
      <w:r w:rsidRPr="00E9603C">
        <w:tab/>
        <w:t>Service in use predictions information per UE is defined in Table 6.4.1.3-2.</w:t>
      </w:r>
    </w:p>
    <w:p w14:paraId="1CA0552C" w14:textId="77777777" w:rsidR="009166E9" w:rsidRPr="00E9603C" w:rsidRDefault="009166E9">
      <w:pPr>
        <w:pStyle w:val="TH"/>
        <w:rPr>
          <w:lang w:eastAsia="zh-CN"/>
        </w:rPr>
      </w:pPr>
      <w:r w:rsidRPr="00E9603C">
        <w:rPr>
          <w:lang w:eastAsia="zh-CN"/>
        </w:rPr>
        <w:t xml:space="preserve">Table 6.4.1.3-1: Service </w:t>
      </w:r>
      <w:r w:rsidRPr="00E9603C">
        <w:t xml:space="preserve">in use </w:t>
      </w:r>
      <w:r w:rsidRPr="00E9603C">
        <w:rPr>
          <w:lang w:eastAsia="zh-CN"/>
        </w:rPr>
        <w:t>statistics</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6"/>
      </w:tblGrid>
      <w:tr w:rsidR="009166E9" w:rsidRPr="00E9603C" w14:paraId="2230EBDB" w14:textId="77777777">
        <w:trPr>
          <w:cantSplit/>
        </w:trPr>
        <w:tc>
          <w:tcPr>
            <w:tcW w:w="2972" w:type="dxa"/>
          </w:tcPr>
          <w:p w14:paraId="4DF04D21" w14:textId="77777777" w:rsidR="009166E9" w:rsidRPr="00E9603C" w:rsidRDefault="009166E9">
            <w:pPr>
              <w:pStyle w:val="TAH"/>
              <w:rPr>
                <w:lang w:eastAsia="zh-CN"/>
              </w:rPr>
            </w:pPr>
            <w:r w:rsidRPr="00E9603C">
              <w:rPr>
                <w:lang w:eastAsia="zh-CN"/>
              </w:rPr>
              <w:t>Information</w:t>
            </w:r>
          </w:p>
        </w:tc>
        <w:tc>
          <w:tcPr>
            <w:tcW w:w="6656" w:type="dxa"/>
          </w:tcPr>
          <w:p w14:paraId="16CBC428" w14:textId="77777777" w:rsidR="009166E9" w:rsidRPr="00E9603C" w:rsidRDefault="009166E9">
            <w:pPr>
              <w:pStyle w:val="TAH"/>
              <w:rPr>
                <w:lang w:eastAsia="zh-CN"/>
              </w:rPr>
            </w:pPr>
            <w:r w:rsidRPr="00E9603C">
              <w:rPr>
                <w:lang w:eastAsia="zh-CN"/>
              </w:rPr>
              <w:t>Description</w:t>
            </w:r>
          </w:p>
        </w:tc>
      </w:tr>
      <w:tr w:rsidR="009166E9" w:rsidRPr="00E9603C" w14:paraId="61B9B974" w14:textId="77777777">
        <w:trPr>
          <w:cantSplit/>
        </w:trPr>
        <w:tc>
          <w:tcPr>
            <w:tcW w:w="2972" w:type="dxa"/>
            <w:vAlign w:val="center"/>
          </w:tcPr>
          <w:p w14:paraId="49D4E250" w14:textId="77777777" w:rsidR="009166E9" w:rsidRPr="00E9603C" w:rsidRDefault="009166E9">
            <w:pPr>
              <w:pStyle w:val="TAL"/>
            </w:pPr>
            <w:r w:rsidRPr="00E9603C">
              <w:t>UE ID</w:t>
            </w:r>
          </w:p>
        </w:tc>
        <w:tc>
          <w:tcPr>
            <w:tcW w:w="6656" w:type="dxa"/>
            <w:vAlign w:val="center"/>
          </w:tcPr>
          <w:p w14:paraId="06FAE1EB" w14:textId="77777777" w:rsidR="009166E9" w:rsidRPr="00E9603C" w:rsidRDefault="009166E9">
            <w:pPr>
              <w:pStyle w:val="TAL"/>
            </w:pPr>
            <w:r w:rsidRPr="00E9603C">
              <w:t>Identity of the UE (such as SUPI) for the Service in use analytics.</w:t>
            </w:r>
          </w:p>
        </w:tc>
      </w:tr>
      <w:tr w:rsidR="009166E9" w:rsidRPr="00E9603C" w14:paraId="54D7AA7D" w14:textId="77777777">
        <w:trPr>
          <w:cantSplit/>
        </w:trPr>
        <w:tc>
          <w:tcPr>
            <w:tcW w:w="2972" w:type="dxa"/>
            <w:vAlign w:val="center"/>
          </w:tcPr>
          <w:p w14:paraId="2D0C831D" w14:textId="77777777" w:rsidR="009166E9" w:rsidRPr="00E9603C" w:rsidRDefault="009166E9">
            <w:pPr>
              <w:pStyle w:val="TAL"/>
            </w:pPr>
            <w:r w:rsidRPr="00E9603C">
              <w:t>Service in use (1..n)</w:t>
            </w:r>
          </w:p>
        </w:tc>
        <w:tc>
          <w:tcPr>
            <w:tcW w:w="6656" w:type="dxa"/>
            <w:vAlign w:val="center"/>
          </w:tcPr>
          <w:p w14:paraId="540EBF8F" w14:textId="77777777" w:rsidR="009166E9" w:rsidRPr="00E9603C" w:rsidRDefault="009166E9">
            <w:pPr>
              <w:pStyle w:val="TAL"/>
            </w:pPr>
          </w:p>
        </w:tc>
      </w:tr>
      <w:tr w:rsidR="009166E9" w:rsidRPr="00E9603C" w14:paraId="2B1E20D0" w14:textId="77777777">
        <w:trPr>
          <w:cantSplit/>
        </w:trPr>
        <w:tc>
          <w:tcPr>
            <w:tcW w:w="2972" w:type="dxa"/>
            <w:vAlign w:val="center"/>
          </w:tcPr>
          <w:p w14:paraId="70B45992" w14:textId="77777777" w:rsidR="009166E9" w:rsidRPr="00E9603C" w:rsidRDefault="009166E9">
            <w:pPr>
              <w:pStyle w:val="TAL"/>
            </w:pPr>
            <w:r w:rsidRPr="00E9603C">
              <w:t>&gt; Application ID</w:t>
            </w:r>
          </w:p>
        </w:tc>
        <w:tc>
          <w:tcPr>
            <w:tcW w:w="6656" w:type="dxa"/>
            <w:vAlign w:val="center"/>
          </w:tcPr>
          <w:p w14:paraId="51DD1FE9" w14:textId="77777777" w:rsidR="009166E9" w:rsidRPr="00E9603C" w:rsidRDefault="009166E9">
            <w:pPr>
              <w:pStyle w:val="TAL"/>
            </w:pPr>
            <w:r w:rsidRPr="00E9603C">
              <w:t>Identification of the application.</w:t>
            </w:r>
          </w:p>
        </w:tc>
      </w:tr>
      <w:tr w:rsidR="009166E9" w:rsidRPr="00E9603C" w14:paraId="7992258E" w14:textId="77777777">
        <w:trPr>
          <w:cantSplit/>
        </w:trPr>
        <w:tc>
          <w:tcPr>
            <w:tcW w:w="2972" w:type="dxa"/>
            <w:vAlign w:val="center"/>
          </w:tcPr>
          <w:p w14:paraId="3DDD8602" w14:textId="77777777" w:rsidR="009166E9" w:rsidRPr="00E9603C" w:rsidRDefault="009166E9">
            <w:pPr>
              <w:pStyle w:val="TAL"/>
            </w:pPr>
            <w:r w:rsidRPr="00E9603C">
              <w:t>&gt; Occurrence probability</w:t>
            </w:r>
          </w:p>
        </w:tc>
        <w:tc>
          <w:tcPr>
            <w:tcW w:w="6656" w:type="dxa"/>
            <w:vAlign w:val="center"/>
          </w:tcPr>
          <w:p w14:paraId="766AC846" w14:textId="77777777" w:rsidR="009166E9" w:rsidRPr="00E9603C" w:rsidRDefault="009166E9">
            <w:pPr>
              <w:pStyle w:val="TAL"/>
            </w:pPr>
            <w:r w:rsidRPr="00E9603C">
              <w:t>Probability for the application used by the UE.</w:t>
            </w:r>
          </w:p>
        </w:tc>
      </w:tr>
      <w:tr w:rsidR="009166E9" w:rsidRPr="00E9603C" w14:paraId="5937EB4A" w14:textId="77777777">
        <w:trPr>
          <w:cantSplit/>
        </w:trPr>
        <w:tc>
          <w:tcPr>
            <w:tcW w:w="2972" w:type="dxa"/>
            <w:vAlign w:val="center"/>
          </w:tcPr>
          <w:p w14:paraId="76B7A9CD" w14:textId="77777777" w:rsidR="009166E9" w:rsidRPr="00E9603C" w:rsidRDefault="009166E9">
            <w:pPr>
              <w:pStyle w:val="TAL"/>
            </w:pPr>
            <w:r w:rsidRPr="00E9603C">
              <w:t>&gt; Duration Time</w:t>
            </w:r>
          </w:p>
        </w:tc>
        <w:tc>
          <w:tcPr>
            <w:tcW w:w="6656" w:type="dxa"/>
            <w:vAlign w:val="center"/>
          </w:tcPr>
          <w:p w14:paraId="7EFA08FE" w14:textId="77777777" w:rsidR="009166E9" w:rsidRPr="00E9603C" w:rsidRDefault="009166E9">
            <w:pPr>
              <w:pStyle w:val="TAL"/>
            </w:pPr>
            <w:r w:rsidRPr="00E9603C">
              <w:t>Period for the application used by the UE.</w:t>
            </w:r>
          </w:p>
        </w:tc>
      </w:tr>
      <w:tr w:rsidR="009166E9" w:rsidRPr="00E9603C" w14:paraId="7CC1AC2F" w14:textId="77777777">
        <w:trPr>
          <w:cantSplit/>
        </w:trPr>
        <w:tc>
          <w:tcPr>
            <w:tcW w:w="2972" w:type="dxa"/>
            <w:vAlign w:val="center"/>
          </w:tcPr>
          <w:p w14:paraId="514A48D4" w14:textId="77777777" w:rsidR="009166E9" w:rsidRPr="00E9603C" w:rsidRDefault="009166E9">
            <w:pPr>
              <w:pStyle w:val="TAL"/>
            </w:pPr>
            <w:r w:rsidRPr="00E9603C">
              <w:t>&gt; Start time</w:t>
            </w:r>
          </w:p>
        </w:tc>
        <w:tc>
          <w:tcPr>
            <w:tcW w:w="6656" w:type="dxa"/>
            <w:vAlign w:val="center"/>
          </w:tcPr>
          <w:p w14:paraId="29D8C9C7" w14:textId="77777777" w:rsidR="009166E9" w:rsidRPr="00E9603C" w:rsidRDefault="009166E9">
            <w:pPr>
              <w:pStyle w:val="TAL"/>
            </w:pPr>
            <w:r w:rsidRPr="00E9603C">
              <w:t>Start time for the application used by the UE</w:t>
            </w:r>
          </w:p>
        </w:tc>
      </w:tr>
      <w:tr w:rsidR="009166E9" w:rsidRPr="00E9603C" w14:paraId="1883131B" w14:textId="77777777">
        <w:trPr>
          <w:cantSplit/>
        </w:trPr>
        <w:tc>
          <w:tcPr>
            <w:tcW w:w="2972" w:type="dxa"/>
            <w:vAlign w:val="center"/>
          </w:tcPr>
          <w:p w14:paraId="2CF77F8F" w14:textId="77777777" w:rsidR="009166E9" w:rsidRPr="00E9603C" w:rsidRDefault="009166E9">
            <w:pPr>
              <w:pStyle w:val="TAL"/>
            </w:pPr>
            <w:r w:rsidRPr="00E9603C">
              <w:t>&gt; Spatial validity</w:t>
            </w:r>
          </w:p>
        </w:tc>
        <w:tc>
          <w:tcPr>
            <w:tcW w:w="6656" w:type="dxa"/>
            <w:vAlign w:val="center"/>
          </w:tcPr>
          <w:p w14:paraId="2DE56DC9" w14:textId="77777777" w:rsidR="009166E9" w:rsidRPr="00E9603C" w:rsidRDefault="009166E9">
            <w:pPr>
              <w:pStyle w:val="TAL"/>
            </w:pPr>
            <w:r w:rsidRPr="00E9603C">
              <w:t>Area where the Service Behaviour applies.</w:t>
            </w:r>
          </w:p>
          <w:p w14:paraId="55B193E1" w14:textId="77777777" w:rsidR="009166E9" w:rsidRPr="00E9603C" w:rsidRDefault="009166E9">
            <w:pPr>
              <w:pStyle w:val="TAL"/>
            </w:pPr>
            <w:r w:rsidRPr="00E9603C">
              <w:t>If Area of Interest information was provided in the request or subscription, spatial validity may be a subset of the requested Area of Interest.</w:t>
            </w:r>
          </w:p>
        </w:tc>
      </w:tr>
    </w:tbl>
    <w:p w14:paraId="7780A9A7" w14:textId="77777777" w:rsidR="009166E9" w:rsidRPr="00E9603C" w:rsidRDefault="009166E9">
      <w:pPr>
        <w:rPr>
          <w:lang w:eastAsia="zh-CN"/>
        </w:rPr>
      </w:pPr>
    </w:p>
    <w:p w14:paraId="1DF96A60" w14:textId="77777777" w:rsidR="009166E9" w:rsidRPr="00E9603C" w:rsidRDefault="009166E9">
      <w:pPr>
        <w:pStyle w:val="TH"/>
        <w:rPr>
          <w:lang w:eastAsia="zh-CN"/>
        </w:rPr>
      </w:pPr>
      <w:r w:rsidRPr="00E9603C">
        <w:rPr>
          <w:lang w:eastAsia="zh-CN"/>
        </w:rPr>
        <w:t xml:space="preserve">Table 6.4.1.3-2: Service </w:t>
      </w:r>
      <w:r w:rsidRPr="00E9603C">
        <w:t xml:space="preserve">in use </w:t>
      </w:r>
      <w:r w:rsidRPr="00E9603C">
        <w:rPr>
          <w:lang w:eastAsia="zh-CN"/>
        </w:rPr>
        <w:t>predictions</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6372"/>
      </w:tblGrid>
      <w:tr w:rsidR="009166E9" w:rsidRPr="00E9603C" w14:paraId="516FB4CA" w14:textId="77777777">
        <w:trPr>
          <w:cantSplit/>
        </w:trPr>
        <w:tc>
          <w:tcPr>
            <w:tcW w:w="3256" w:type="dxa"/>
          </w:tcPr>
          <w:p w14:paraId="04729E59" w14:textId="77777777" w:rsidR="009166E9" w:rsidRPr="00E9603C" w:rsidRDefault="009166E9">
            <w:pPr>
              <w:pStyle w:val="TAH"/>
              <w:rPr>
                <w:lang w:eastAsia="zh-CN"/>
              </w:rPr>
            </w:pPr>
            <w:r w:rsidRPr="00E9603C">
              <w:rPr>
                <w:lang w:eastAsia="zh-CN"/>
              </w:rPr>
              <w:t>Information</w:t>
            </w:r>
          </w:p>
        </w:tc>
        <w:tc>
          <w:tcPr>
            <w:tcW w:w="6372" w:type="dxa"/>
          </w:tcPr>
          <w:p w14:paraId="3C317C06" w14:textId="77777777" w:rsidR="009166E9" w:rsidRPr="00E9603C" w:rsidRDefault="009166E9">
            <w:pPr>
              <w:pStyle w:val="TAH"/>
              <w:rPr>
                <w:lang w:eastAsia="zh-CN"/>
              </w:rPr>
            </w:pPr>
            <w:r w:rsidRPr="00E9603C">
              <w:rPr>
                <w:lang w:eastAsia="zh-CN"/>
              </w:rPr>
              <w:t>Description</w:t>
            </w:r>
          </w:p>
        </w:tc>
      </w:tr>
      <w:tr w:rsidR="009166E9" w:rsidRPr="00E9603C" w14:paraId="2A7600D8" w14:textId="77777777">
        <w:trPr>
          <w:cantSplit/>
        </w:trPr>
        <w:tc>
          <w:tcPr>
            <w:tcW w:w="3256" w:type="dxa"/>
            <w:vAlign w:val="center"/>
          </w:tcPr>
          <w:p w14:paraId="45779594" w14:textId="77777777" w:rsidR="009166E9" w:rsidRPr="00E9603C" w:rsidRDefault="009166E9">
            <w:pPr>
              <w:pStyle w:val="TAL"/>
              <w:rPr>
                <w:rFonts w:eastAsia="MS Mincho"/>
              </w:rPr>
            </w:pPr>
            <w:r w:rsidRPr="00E9603C">
              <w:rPr>
                <w:rFonts w:eastAsia="MS Mincho"/>
              </w:rPr>
              <w:t>UE ID</w:t>
            </w:r>
          </w:p>
        </w:tc>
        <w:tc>
          <w:tcPr>
            <w:tcW w:w="6372" w:type="dxa"/>
            <w:vAlign w:val="center"/>
          </w:tcPr>
          <w:p w14:paraId="17B233B2" w14:textId="77777777" w:rsidR="009166E9" w:rsidRPr="00E9603C" w:rsidRDefault="009166E9">
            <w:pPr>
              <w:pStyle w:val="TAL"/>
            </w:pPr>
            <w:r w:rsidRPr="00E9603C">
              <w:t xml:space="preserve">Identity of the UE (such as SUPI) for the </w:t>
            </w:r>
            <w:r w:rsidRPr="00E9603C">
              <w:rPr>
                <w:lang w:eastAsia="zh-CN"/>
              </w:rPr>
              <w:t xml:space="preserve">Service </w:t>
            </w:r>
            <w:r w:rsidRPr="00E9603C">
              <w:t xml:space="preserve">in use </w:t>
            </w:r>
            <w:r w:rsidRPr="00E9603C">
              <w:rPr>
                <w:lang w:eastAsia="zh-CN"/>
              </w:rPr>
              <w:t>analytics</w:t>
            </w:r>
          </w:p>
        </w:tc>
      </w:tr>
      <w:tr w:rsidR="009166E9" w:rsidRPr="00E9603C" w14:paraId="64FA54DA" w14:textId="77777777">
        <w:trPr>
          <w:cantSplit/>
        </w:trPr>
        <w:tc>
          <w:tcPr>
            <w:tcW w:w="3256" w:type="dxa"/>
            <w:vAlign w:val="center"/>
          </w:tcPr>
          <w:p w14:paraId="0C0B1565" w14:textId="77777777" w:rsidR="009166E9" w:rsidRPr="00E9603C" w:rsidRDefault="009166E9">
            <w:pPr>
              <w:pStyle w:val="TAL"/>
              <w:rPr>
                <w:rFonts w:eastAsia="MS Mincho"/>
              </w:rPr>
            </w:pPr>
            <w:r w:rsidRPr="00E9603C">
              <w:rPr>
                <w:rFonts w:eastAsia="MS Mincho"/>
              </w:rPr>
              <w:t xml:space="preserve">Service </w:t>
            </w:r>
            <w:r w:rsidRPr="00E9603C">
              <w:t>in use</w:t>
            </w:r>
            <w:r w:rsidRPr="00E9603C">
              <w:rPr>
                <w:rFonts w:eastAsia="MS Mincho"/>
              </w:rPr>
              <w:t xml:space="preserve"> (1..n)</w:t>
            </w:r>
          </w:p>
        </w:tc>
        <w:tc>
          <w:tcPr>
            <w:tcW w:w="6372" w:type="dxa"/>
            <w:vAlign w:val="center"/>
          </w:tcPr>
          <w:p w14:paraId="20407CA4" w14:textId="77777777" w:rsidR="009166E9" w:rsidRPr="00E9603C" w:rsidRDefault="009166E9">
            <w:pPr>
              <w:pStyle w:val="TAL"/>
            </w:pPr>
          </w:p>
        </w:tc>
      </w:tr>
      <w:tr w:rsidR="009166E9" w:rsidRPr="00E9603C" w14:paraId="4BA54FD1" w14:textId="77777777">
        <w:trPr>
          <w:cantSplit/>
        </w:trPr>
        <w:tc>
          <w:tcPr>
            <w:tcW w:w="3256" w:type="dxa"/>
            <w:vAlign w:val="center"/>
          </w:tcPr>
          <w:p w14:paraId="72960EA7" w14:textId="77777777" w:rsidR="009166E9" w:rsidRPr="00E9603C" w:rsidRDefault="009166E9">
            <w:pPr>
              <w:pStyle w:val="TAL"/>
            </w:pPr>
            <w:r w:rsidRPr="00E9603C">
              <w:t>&gt; Application ID</w:t>
            </w:r>
          </w:p>
        </w:tc>
        <w:tc>
          <w:tcPr>
            <w:tcW w:w="6372" w:type="dxa"/>
            <w:vAlign w:val="center"/>
          </w:tcPr>
          <w:p w14:paraId="01BD063F" w14:textId="77777777" w:rsidR="009166E9" w:rsidRPr="00E9603C" w:rsidRDefault="009166E9">
            <w:pPr>
              <w:pStyle w:val="TAL"/>
            </w:pPr>
            <w:r w:rsidRPr="00E9603C">
              <w:t>Identification of the application.</w:t>
            </w:r>
          </w:p>
        </w:tc>
      </w:tr>
      <w:tr w:rsidR="009166E9" w:rsidRPr="00E9603C" w14:paraId="4AB750D2" w14:textId="77777777">
        <w:trPr>
          <w:cantSplit/>
        </w:trPr>
        <w:tc>
          <w:tcPr>
            <w:tcW w:w="3256" w:type="dxa"/>
            <w:vAlign w:val="center"/>
          </w:tcPr>
          <w:p w14:paraId="1FF3CFDC" w14:textId="77777777" w:rsidR="009166E9" w:rsidRPr="00E9603C" w:rsidRDefault="009166E9">
            <w:pPr>
              <w:pStyle w:val="TAL"/>
              <w:rPr>
                <w:rFonts w:eastAsia="MS Mincho"/>
              </w:rPr>
            </w:pPr>
            <w:r w:rsidRPr="00E9603C">
              <w:rPr>
                <w:rFonts w:eastAsia="MS Mincho"/>
              </w:rPr>
              <w:t xml:space="preserve">&gt; </w:t>
            </w:r>
            <w:r w:rsidRPr="00E9603C">
              <w:t>Occurrence probability</w:t>
            </w:r>
          </w:p>
        </w:tc>
        <w:tc>
          <w:tcPr>
            <w:tcW w:w="6372" w:type="dxa"/>
            <w:vAlign w:val="center"/>
          </w:tcPr>
          <w:p w14:paraId="6779E79D" w14:textId="77777777" w:rsidR="009166E9" w:rsidRPr="00E9603C" w:rsidRDefault="009166E9">
            <w:pPr>
              <w:pStyle w:val="TAL"/>
              <w:rPr>
                <w:rFonts w:eastAsia="MS Mincho"/>
              </w:rPr>
            </w:pPr>
            <w:r w:rsidRPr="00E9603C">
              <w:rPr>
                <w:rFonts w:eastAsia="MS Mincho"/>
              </w:rPr>
              <w:t>Probability for the application used by the UE</w:t>
            </w:r>
          </w:p>
        </w:tc>
      </w:tr>
      <w:tr w:rsidR="009166E9" w:rsidRPr="00E9603C" w14:paraId="6255646E" w14:textId="77777777">
        <w:trPr>
          <w:cantSplit/>
        </w:trPr>
        <w:tc>
          <w:tcPr>
            <w:tcW w:w="3256" w:type="dxa"/>
            <w:vAlign w:val="center"/>
          </w:tcPr>
          <w:p w14:paraId="75A45982" w14:textId="77777777" w:rsidR="009166E9" w:rsidRPr="00E9603C" w:rsidRDefault="009166E9">
            <w:pPr>
              <w:pStyle w:val="TAL"/>
              <w:rPr>
                <w:rFonts w:eastAsia="MS Mincho"/>
              </w:rPr>
            </w:pPr>
            <w:r w:rsidRPr="00E9603C">
              <w:t>&gt; Start time</w:t>
            </w:r>
          </w:p>
        </w:tc>
        <w:tc>
          <w:tcPr>
            <w:tcW w:w="6372" w:type="dxa"/>
            <w:vAlign w:val="center"/>
          </w:tcPr>
          <w:p w14:paraId="3D0ACC88" w14:textId="77777777" w:rsidR="009166E9" w:rsidRPr="00E9603C" w:rsidRDefault="009166E9">
            <w:pPr>
              <w:pStyle w:val="TAL"/>
              <w:rPr>
                <w:rFonts w:eastAsia="MS Mincho"/>
              </w:rPr>
            </w:pPr>
            <w:r w:rsidRPr="00E9603C">
              <w:t>Start time for the application used by the UE</w:t>
            </w:r>
          </w:p>
        </w:tc>
      </w:tr>
      <w:tr w:rsidR="009166E9" w:rsidRPr="00E9603C" w14:paraId="0F654B86" w14:textId="77777777">
        <w:trPr>
          <w:cantSplit/>
        </w:trPr>
        <w:tc>
          <w:tcPr>
            <w:tcW w:w="3256" w:type="dxa"/>
            <w:vAlign w:val="center"/>
          </w:tcPr>
          <w:p w14:paraId="00FAC6CD" w14:textId="77777777" w:rsidR="009166E9" w:rsidRPr="00E9603C" w:rsidRDefault="009166E9">
            <w:pPr>
              <w:pStyle w:val="TAL"/>
            </w:pPr>
            <w:r w:rsidRPr="00E9603C">
              <w:t>&gt; Duration Time</w:t>
            </w:r>
          </w:p>
        </w:tc>
        <w:tc>
          <w:tcPr>
            <w:tcW w:w="6372" w:type="dxa"/>
            <w:vAlign w:val="center"/>
          </w:tcPr>
          <w:p w14:paraId="2FA95D19" w14:textId="77777777" w:rsidR="009166E9" w:rsidRPr="00E9603C" w:rsidRDefault="009166E9">
            <w:pPr>
              <w:pStyle w:val="TAL"/>
            </w:pPr>
            <w:r w:rsidRPr="00E9603C">
              <w:t>Period for the application used by the UE</w:t>
            </w:r>
          </w:p>
        </w:tc>
      </w:tr>
      <w:tr w:rsidR="009166E9" w:rsidRPr="00E9603C" w14:paraId="4C64503B" w14:textId="77777777">
        <w:trPr>
          <w:cantSplit/>
        </w:trPr>
        <w:tc>
          <w:tcPr>
            <w:tcW w:w="3256" w:type="dxa"/>
            <w:vAlign w:val="center"/>
          </w:tcPr>
          <w:p w14:paraId="3C0EFE94" w14:textId="77777777" w:rsidR="009166E9" w:rsidRPr="00E9603C" w:rsidRDefault="009166E9">
            <w:pPr>
              <w:pStyle w:val="TAL"/>
            </w:pPr>
            <w:r w:rsidRPr="00E9603C">
              <w:t>&gt; Spatial validity</w:t>
            </w:r>
          </w:p>
        </w:tc>
        <w:tc>
          <w:tcPr>
            <w:tcW w:w="6372" w:type="dxa"/>
            <w:vAlign w:val="center"/>
          </w:tcPr>
          <w:p w14:paraId="26493A03" w14:textId="77777777" w:rsidR="009166E9" w:rsidRPr="00E9603C" w:rsidRDefault="009166E9">
            <w:pPr>
              <w:pStyle w:val="TAL"/>
            </w:pPr>
            <w:r w:rsidRPr="00E9603C">
              <w:t>Area where the Service Behaviour applies.</w:t>
            </w:r>
          </w:p>
          <w:p w14:paraId="624356C3" w14:textId="77777777" w:rsidR="009166E9" w:rsidRPr="00E9603C" w:rsidRDefault="009166E9">
            <w:pPr>
              <w:pStyle w:val="TAL"/>
            </w:pPr>
            <w:r w:rsidRPr="00E9603C">
              <w:t>If Area of Interest information was provided in the request or subscription, spatial validity may be a subset of the requested Area of Interest.</w:t>
            </w:r>
          </w:p>
        </w:tc>
      </w:tr>
      <w:tr w:rsidR="009166E9" w:rsidRPr="00E9603C" w14:paraId="46CADDC8" w14:textId="77777777">
        <w:trPr>
          <w:cantSplit/>
        </w:trPr>
        <w:tc>
          <w:tcPr>
            <w:tcW w:w="3256" w:type="dxa"/>
            <w:vAlign w:val="center"/>
          </w:tcPr>
          <w:p w14:paraId="3F66B5A9" w14:textId="77777777" w:rsidR="009166E9" w:rsidRPr="00E9603C" w:rsidRDefault="009166E9">
            <w:pPr>
              <w:pStyle w:val="TAL"/>
            </w:pPr>
            <w:r w:rsidRPr="00E9603C">
              <w:t>&gt; Probability assertion</w:t>
            </w:r>
          </w:p>
        </w:tc>
        <w:tc>
          <w:tcPr>
            <w:tcW w:w="6372" w:type="dxa"/>
            <w:vAlign w:val="center"/>
          </w:tcPr>
          <w:p w14:paraId="6253E025" w14:textId="77777777" w:rsidR="009166E9" w:rsidRPr="00E9603C" w:rsidRDefault="009166E9">
            <w:pPr>
              <w:pStyle w:val="TAL"/>
            </w:pPr>
            <w:r w:rsidRPr="00E9603C">
              <w:t>Confidence of this prediction.</w:t>
            </w:r>
          </w:p>
        </w:tc>
      </w:tr>
    </w:tbl>
    <w:p w14:paraId="6FAB2289" w14:textId="77777777" w:rsidR="009166E9" w:rsidRPr="00E9603C" w:rsidRDefault="009166E9">
      <w:pPr>
        <w:pStyle w:val="FP"/>
        <w:rPr>
          <w:lang w:eastAsia="ko-KR"/>
        </w:rPr>
      </w:pPr>
    </w:p>
    <w:p w14:paraId="1358DCA8" w14:textId="77777777" w:rsidR="009166E9" w:rsidRPr="00E9603C" w:rsidRDefault="009166E9">
      <w:pPr>
        <w:pStyle w:val="Heading4"/>
        <w:rPr>
          <w:lang w:eastAsia="zh-CN"/>
        </w:rPr>
      </w:pPr>
      <w:bookmarkStart w:id="4061" w:name="_Toc31448742"/>
      <w:bookmarkStart w:id="4062" w:name="_Toc42779027"/>
      <w:bookmarkStart w:id="4063" w:name="_Toc42769971"/>
      <w:bookmarkStart w:id="4064" w:name="_Toc7345"/>
      <w:bookmarkStart w:id="4065" w:name="_Toc13121"/>
      <w:bookmarkStart w:id="4066" w:name="_Toc6626"/>
      <w:bookmarkStart w:id="4067" w:name="_Toc26294"/>
      <w:bookmarkStart w:id="4068" w:name="_Toc31296426"/>
      <w:bookmarkStart w:id="4069" w:name="_Toc31361043"/>
      <w:bookmarkStart w:id="4070" w:name="_Toc22546"/>
      <w:bookmarkStart w:id="4071" w:name="_Toc54779297"/>
      <w:bookmarkStart w:id="4072" w:name="_Toc54786257"/>
      <w:bookmarkStart w:id="4073" w:name="_Toc54769942"/>
      <w:bookmarkStart w:id="4074" w:name="_Toc31639218"/>
      <w:bookmarkStart w:id="4075" w:name="_Toc10897"/>
      <w:bookmarkStart w:id="4076" w:name="_Toc43393102"/>
      <w:bookmarkStart w:id="4077" w:name="_Toc25491"/>
      <w:bookmarkStart w:id="4078" w:name="_Toc19759"/>
      <w:bookmarkStart w:id="4079" w:name="_Toc50022968"/>
      <w:bookmarkStart w:id="4080" w:name="_Toc31733"/>
      <w:bookmarkStart w:id="4081" w:name="_Toc44004262"/>
      <w:bookmarkStart w:id="4082" w:name="_Toc57201108"/>
      <w:bookmarkStart w:id="4083" w:name="_Toc12252"/>
      <w:bookmarkStart w:id="4084" w:name="_Toc50021046"/>
      <w:bookmarkStart w:id="4085" w:name="_Toc50021615"/>
      <w:bookmarkStart w:id="4086" w:name="_Toc50022319"/>
      <w:bookmarkStart w:id="4087" w:name="_Toc50023553"/>
      <w:bookmarkStart w:id="4088" w:name="_Toc31267"/>
      <w:bookmarkStart w:id="4089" w:name="_Toc50309621"/>
      <w:bookmarkStart w:id="4090" w:name="_Toc25259"/>
      <w:bookmarkStart w:id="4091" w:name="_Toc50579353"/>
      <w:bookmarkStart w:id="4092" w:name="_Toc57641146"/>
      <w:bookmarkStart w:id="4093" w:name="_Toc59101499"/>
      <w:r w:rsidRPr="00E9603C">
        <w:rPr>
          <w:lang w:eastAsia="zh-CN"/>
        </w:rPr>
        <w:t>6.4.1.4</w:t>
      </w:r>
      <w:r w:rsidRPr="00E9603C">
        <w:rPr>
          <w:lang w:eastAsia="zh-CN"/>
        </w:rPr>
        <w:tab/>
        <w:t>Procedures</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5315C84F" w14:textId="77777777" w:rsidR="009166E9" w:rsidRPr="00E9603C" w:rsidRDefault="009166E9">
      <w:pPr>
        <w:pStyle w:val="Heading5"/>
        <w:rPr>
          <w:lang w:eastAsia="zh-CN"/>
        </w:rPr>
      </w:pPr>
      <w:bookmarkStart w:id="4094" w:name="_Toc54779298"/>
      <w:bookmarkStart w:id="4095" w:name="_Toc57201109"/>
      <w:bookmarkStart w:id="4096" w:name="_Toc54769943"/>
      <w:bookmarkStart w:id="4097" w:name="_Toc50579354"/>
      <w:bookmarkStart w:id="4098" w:name="_Toc54786258"/>
      <w:bookmarkStart w:id="4099" w:name="_Toc50021047"/>
      <w:bookmarkStart w:id="4100" w:name="_Toc50022969"/>
      <w:bookmarkStart w:id="4101" w:name="_Toc50023554"/>
      <w:bookmarkStart w:id="4102" w:name="_Toc50309622"/>
      <w:bookmarkStart w:id="4103" w:name="_Toc50022320"/>
      <w:bookmarkStart w:id="4104" w:name="_Toc50021616"/>
      <w:bookmarkStart w:id="4105" w:name="_Toc57641147"/>
      <w:bookmarkStart w:id="4106" w:name="_Toc59101500"/>
      <w:r w:rsidRPr="00E9603C">
        <w:rPr>
          <w:lang w:eastAsia="zh-CN"/>
        </w:rPr>
        <w:t>6.4.1.4.1</w:t>
      </w:r>
      <w:r w:rsidRPr="00E9603C">
        <w:rPr>
          <w:lang w:eastAsia="zh-CN"/>
        </w:rPr>
        <w:tab/>
        <w:t>General</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05B27025" w14:textId="77777777" w:rsidR="009166E9" w:rsidRPr="00E9603C" w:rsidRDefault="009166E9">
      <w:r w:rsidRPr="00E9603C">
        <w:t>The procedure as depicted in Figure 6.4.1.4-1-1: is used by an NF to retrieve the service experience analytics for a specific application. In order to determine the applications a UE consumes two different methods are shown:</w:t>
      </w:r>
    </w:p>
    <w:p w14:paraId="2984EF12" w14:textId="77777777" w:rsidR="009166E9" w:rsidRPr="00E9603C" w:rsidRDefault="009166E9">
      <w:r w:rsidRPr="00E9603C">
        <w:t>Method a) Consumer subscribes NWDAF both the new defined "Service in use" and the enhanced "Observed Service experience" analytics.</w:t>
      </w:r>
    </w:p>
    <w:p w14:paraId="6BD43EC8" w14:textId="77777777" w:rsidR="009166E9" w:rsidRPr="00E9603C" w:rsidRDefault="009166E9">
      <w:pPr>
        <w:rPr>
          <w:rFonts w:eastAsia="SimSun"/>
          <w:lang w:eastAsia="zh-CN"/>
        </w:rPr>
      </w:pPr>
      <w:r w:rsidRPr="00E9603C">
        <w:t>Method b) Depending on the output of DCAMP, It is assumed that the NF consumer is informed the application in use information, therefore, consumer subscribes NWDAF to only provide the output of "Observed Service experience" analytics, step 1-3 are omitted in this method.</w:t>
      </w:r>
    </w:p>
    <w:bookmarkStart w:id="4107" w:name="_1658040634"/>
    <w:bookmarkEnd w:id="4107"/>
    <w:p w14:paraId="4879762B" w14:textId="77777777" w:rsidR="009166E9" w:rsidRPr="00E9603C" w:rsidRDefault="009166E9">
      <w:pPr>
        <w:pStyle w:val="TH"/>
        <w:rPr>
          <w:lang w:eastAsia="zh-CN"/>
        </w:rPr>
      </w:pPr>
      <w:r w:rsidRPr="00E9603C">
        <w:rPr>
          <w:lang w:eastAsia="zh-CN"/>
        </w:rPr>
        <w:object w:dxaOrig="12675" w:dyaOrig="9208" w14:anchorId="13AFCB6A">
          <v:shape id="对象 16" o:spid="_x0000_i1037" type="#_x0000_t75" style="width:479.5pt;height:457.5pt;mso-position-horizontal-relative:page;mso-position-vertical-relative:page" o:ole="">
            <v:imagedata r:id="rId28" o:title=""/>
          </v:shape>
          <o:OLEObject Type="Embed" ProgID="Visio.Drawing.15" ShapeID="对象 16" DrawAspect="Content" ObjectID="_1669715948" r:id="rId29"/>
        </w:object>
      </w:r>
    </w:p>
    <w:p w14:paraId="76B71EAB" w14:textId="77777777" w:rsidR="009166E9" w:rsidRPr="00E9603C" w:rsidRDefault="009166E9">
      <w:pPr>
        <w:pStyle w:val="TF"/>
        <w:rPr>
          <w:lang w:eastAsia="zh-CN"/>
        </w:rPr>
      </w:pPr>
      <w:r w:rsidRPr="00E9603C">
        <w:t>Figure 6.4.1.4.1-1: Procedure for RFSP index allocation based on the Service Experience per Application</w:t>
      </w:r>
    </w:p>
    <w:p w14:paraId="6A207829" w14:textId="77777777" w:rsidR="009166E9" w:rsidRPr="00E9603C" w:rsidRDefault="009166E9">
      <w:pPr>
        <w:pStyle w:val="B1"/>
      </w:pPr>
      <w:r w:rsidRPr="00E9603C">
        <w:rPr>
          <w:lang w:eastAsia="zh-CN"/>
        </w:rPr>
        <w:t>1.</w:t>
      </w:r>
      <w:r w:rsidRPr="00E9603C">
        <w:rPr>
          <w:lang w:eastAsia="zh-CN"/>
        </w:rPr>
        <w:tab/>
        <w:t xml:space="preserve">The consumer NF </w:t>
      </w:r>
      <w:r w:rsidRPr="00E9603C">
        <w:t>sends an Analytics subscribe (Analytics ID = Service in use, Target of Analytics Reporting = SUPI, Analytics Filter information = (Area of Interest, Analytics target period)) to NWDAF by invoking a Nnwdaf_AnalyticsSubscription_Subscribe. Note that the NF consumer may not provide any Analytics Filter Information, then in this case the NWDAF includes the start time, duration and spatial time as described in table 6.4.1.3-1 or table 6.4.1.3-2.</w:t>
      </w:r>
    </w:p>
    <w:p w14:paraId="7AAEA86A" w14:textId="77777777" w:rsidR="009166E9" w:rsidRPr="00E9603C" w:rsidRDefault="009166E9">
      <w:pPr>
        <w:pStyle w:val="B1"/>
        <w:rPr>
          <w:lang w:eastAsia="zh-CN"/>
        </w:rPr>
      </w:pPr>
      <w:r w:rsidRPr="00E9603C">
        <w:t>2.</w:t>
      </w:r>
      <w:r w:rsidRPr="00E9603C">
        <w:tab/>
        <w:t>NWDAF subscribes the service data from AF in the Table 6.4.1.2-1 by invoking Nnef_Event</w:t>
      </w:r>
      <w:r w:rsidRPr="00E9603C">
        <w:rPr>
          <w:lang w:eastAsia="zh-CN"/>
        </w:rPr>
        <w:t>Exposure_Subscribe or Naf_EventExposure</w:t>
      </w:r>
      <w:r w:rsidRPr="00E9603C">
        <w:t>_S</w:t>
      </w:r>
      <w:r w:rsidRPr="00E9603C">
        <w:rPr>
          <w:lang w:eastAsia="zh-CN"/>
        </w:rPr>
        <w:t xml:space="preserve">ubscribe service (Event ID = Service Data, Event Filter information = (Application ID, Area of Interest), Target of Event Reporting = </w:t>
      </w:r>
      <w:r w:rsidRPr="00E9603C">
        <w:rPr>
          <w:lang w:eastAsia="ko-KR"/>
        </w:rPr>
        <w:t>UE</w:t>
      </w:r>
      <w:r w:rsidRPr="00E9603C">
        <w:rPr>
          <w:lang w:eastAsia="zh-CN"/>
        </w:rPr>
        <w:t xml:space="preserve"> ID) as defined </w:t>
      </w:r>
      <w:r w:rsidR="00E9603C" w:rsidRPr="00E9603C">
        <w:rPr>
          <w:lang w:eastAsia="zh-CN"/>
        </w:rPr>
        <w:t>TS</w:t>
      </w:r>
      <w:r w:rsidR="00E9603C">
        <w:rPr>
          <w:lang w:eastAsia="zh-CN"/>
        </w:rPr>
        <w:t> </w:t>
      </w:r>
      <w:r w:rsidR="00E9603C" w:rsidRPr="00E9603C">
        <w:rPr>
          <w:lang w:eastAsia="zh-CN"/>
        </w:rPr>
        <w:t>23.502</w:t>
      </w:r>
      <w:r w:rsidR="00E9603C">
        <w:rPr>
          <w:lang w:eastAsia="zh-CN"/>
        </w:rPr>
        <w:t> </w:t>
      </w:r>
      <w:r w:rsidR="00E9603C" w:rsidRPr="00E9603C">
        <w:rPr>
          <w:lang w:eastAsia="zh-CN"/>
        </w:rPr>
        <w:t>[</w:t>
      </w:r>
      <w:r w:rsidRPr="00E9603C">
        <w:rPr>
          <w:lang w:eastAsia="zh-CN"/>
        </w:rPr>
        <w:t>3].</w:t>
      </w:r>
    </w:p>
    <w:p w14:paraId="197FDD73" w14:textId="77777777" w:rsidR="009166E9" w:rsidRPr="00E9603C" w:rsidRDefault="009166E9">
      <w:pPr>
        <w:pStyle w:val="NO"/>
      </w:pPr>
      <w:r w:rsidRPr="00E9603C">
        <w:t>NOTE 1:</w:t>
      </w:r>
      <w:r w:rsidRPr="00E9603C">
        <w:tab/>
        <w:t xml:space="preserve">In the case of external AF, NEF translates the requested Area of Interest into a list of geographic zone identifier(s) as described in clause 5.6.7.1 of </w:t>
      </w:r>
      <w:r w:rsidR="00E9603C" w:rsidRPr="00E9603C">
        <w:t>TS</w:t>
      </w:r>
      <w:r w:rsidR="00E9603C">
        <w:t> </w:t>
      </w:r>
      <w:r w:rsidR="00E9603C" w:rsidRPr="00E9603C">
        <w:t>23.501</w:t>
      </w:r>
      <w:r w:rsidR="00E9603C">
        <w:t> </w:t>
      </w:r>
      <w:r w:rsidR="00E9603C" w:rsidRPr="00E9603C">
        <w:t>[</w:t>
      </w:r>
      <w:r w:rsidRPr="00E9603C">
        <w:t>2].</w:t>
      </w:r>
    </w:p>
    <w:p w14:paraId="595F50D4" w14:textId="77777777" w:rsidR="009166E9" w:rsidRPr="00E9603C" w:rsidRDefault="009166E9">
      <w:pPr>
        <w:pStyle w:val="B1"/>
      </w:pPr>
      <w:r w:rsidRPr="00E9603C">
        <w:rPr>
          <w:lang w:eastAsia="zh-CN"/>
        </w:rPr>
        <w:t>3.</w:t>
      </w:r>
      <w:r w:rsidRPr="00E9603C">
        <w:rPr>
          <w:lang w:eastAsia="zh-CN"/>
        </w:rPr>
        <w:tab/>
      </w:r>
      <w:r w:rsidRPr="00E9603C">
        <w:t>The NWDAF provides the Service in use data analytics to the consumer NF</w:t>
      </w:r>
      <w:r w:rsidRPr="00E9603C">
        <w:rPr>
          <w:lang w:eastAsia="zh-CN"/>
        </w:rPr>
        <w:t xml:space="preserve"> </w:t>
      </w:r>
      <w:r w:rsidRPr="00E9603C">
        <w:t>by means of Nnwdaf_AnalyticsSubscription_Notify, including the output listed in table 6.4.1.3-1 or table 6.4.1.3-2. The Start time, duration and spatial validity are provided if the NF consumer did not include Analytics Filter Information in step 1.</w:t>
      </w:r>
    </w:p>
    <w:p w14:paraId="38ACBCDE" w14:textId="77777777" w:rsidR="009166E9" w:rsidRPr="00E9603C" w:rsidRDefault="009166E9">
      <w:pPr>
        <w:pStyle w:val="B1"/>
        <w:rPr>
          <w:lang w:eastAsia="zh-CN"/>
        </w:rPr>
      </w:pPr>
      <w:r w:rsidRPr="00E9603C">
        <w:t>4-6.</w:t>
      </w:r>
      <w:r w:rsidRPr="00E9603C">
        <w:rPr>
          <w:rFonts w:eastAsia="SimSun"/>
          <w:lang w:eastAsia="zh-CN"/>
        </w:rPr>
        <w:tab/>
      </w:r>
      <w:r w:rsidRPr="00E9603C">
        <w:t xml:space="preserve">The NF consumer checks the list of service(s) in use and its behaviour in terms in time and location then decides for which services Analytics on Service Experience is needed, these corresponds to Analytics Id on the existing Service Experience on </w:t>
      </w:r>
      <w:r w:rsidR="00E9603C" w:rsidRPr="00E9603C">
        <w:t>TS</w:t>
      </w:r>
      <w:r w:rsidR="00E9603C">
        <w:t> </w:t>
      </w:r>
      <w:r w:rsidR="00E9603C" w:rsidRPr="00E9603C">
        <w:t>23.288</w:t>
      </w:r>
      <w:r w:rsidR="00E9603C">
        <w:t> </w:t>
      </w:r>
      <w:r w:rsidR="00E9603C" w:rsidRPr="00E9603C">
        <w:t>[</w:t>
      </w:r>
      <w:r w:rsidRPr="00E9603C">
        <w:t>5] and output extended as defined in clause 6.1.4.3.</w:t>
      </w:r>
    </w:p>
    <w:p w14:paraId="55D6610C" w14:textId="77777777" w:rsidR="009166E9" w:rsidRPr="00E9603C" w:rsidRDefault="009166E9">
      <w:pPr>
        <w:pStyle w:val="NO"/>
        <w:rPr>
          <w:lang w:eastAsia="zh-CN"/>
        </w:rPr>
      </w:pPr>
      <w:r w:rsidRPr="00E9603C">
        <w:rPr>
          <w:lang w:eastAsia="zh-CN"/>
        </w:rPr>
        <w:t>NOTE 2:</w:t>
      </w:r>
      <w:r w:rsidRPr="00E9603C">
        <w:rPr>
          <w:lang w:eastAsia="zh-CN"/>
        </w:rPr>
        <w:tab/>
        <w:t xml:space="preserve">The call flow only shows a subscription-notify model for the interaction of NWDAF and consumer NF for simplicity instead of both request-response model and subscription-notification model as defined in clause 6.1,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1C55DF61" w14:textId="77777777" w:rsidR="009166E9" w:rsidRPr="00E9603C" w:rsidRDefault="009166E9">
      <w:pPr>
        <w:rPr>
          <w:lang w:eastAsia="zh-CN"/>
        </w:rPr>
      </w:pPr>
      <w:r w:rsidRPr="00E9603C">
        <w:rPr>
          <w:lang w:eastAsia="zh-CN"/>
        </w:rPr>
        <w:t xml:space="preserve">If the consumer NF is PCF, it </w:t>
      </w:r>
      <w:r w:rsidRPr="00E9603C">
        <w:rPr>
          <w:rFonts w:eastAsia="MS Mincho"/>
        </w:rPr>
        <w:t>could use the data analytics to derive suitable</w:t>
      </w:r>
      <w:r w:rsidRPr="00E9603C">
        <w:rPr>
          <w:lang w:eastAsia="zh-CN"/>
        </w:rPr>
        <w:t xml:space="preserve"> RFSP index (specified in clause </w:t>
      </w:r>
      <w:r w:rsidRPr="00E9603C">
        <w:t xml:space="preserve">5.3.4.3 of </w:t>
      </w:r>
      <w:r w:rsidR="00E9603C" w:rsidRPr="00E9603C">
        <w:t>TS</w:t>
      </w:r>
      <w:r w:rsidR="00E9603C">
        <w:t> </w:t>
      </w:r>
      <w:r w:rsidR="00E9603C" w:rsidRPr="00E9603C">
        <w:t>23.501</w:t>
      </w:r>
      <w:r w:rsidR="00E9603C">
        <w:t> </w:t>
      </w:r>
      <w:r w:rsidR="00E9603C" w:rsidRPr="00E9603C">
        <w:t>[</w:t>
      </w:r>
      <w:r w:rsidRPr="00E9603C">
        <w:t>2]</w:t>
      </w:r>
      <w:r w:rsidRPr="00E9603C">
        <w:rPr>
          <w:lang w:eastAsia="zh-CN"/>
        </w:rPr>
        <w:t>), i.e. Service Experience analytics and if requested Service in use analytics which are defined in clause 6.4.1.3, as follows: The PCF is informed on the services in use, either from NWDAF or from</w:t>
      </w:r>
      <w:r w:rsidRPr="00E9603C">
        <w:t xml:space="preserve"> </w:t>
      </w:r>
      <w:r w:rsidRPr="00E9603C">
        <w:rPr>
          <w:lang w:eastAsia="zh-CN"/>
        </w:rPr>
        <w:t>other NF(s) (depending on the output of DCAMP) depending on the method to be used. For each application in use, the PCF requests the Service Experience analytics for the RAT/Frequency (i.e. RFSP index) where the UE is located, as determined by the PCF operator policies or by the RFSP subscribed value and then use this information to check and change the RFSP index value.</w:t>
      </w:r>
    </w:p>
    <w:p w14:paraId="256753CC" w14:textId="77777777" w:rsidR="009166E9" w:rsidRPr="00E9603C" w:rsidRDefault="009166E9">
      <w:pPr>
        <w:pStyle w:val="Heading3"/>
        <w:rPr>
          <w:lang w:eastAsia="zh-CN"/>
        </w:rPr>
      </w:pPr>
      <w:bookmarkStart w:id="4108" w:name="_Toc50021048"/>
      <w:bookmarkStart w:id="4109" w:name="_Toc50579355"/>
      <w:bookmarkStart w:id="4110" w:name="_Toc50309623"/>
      <w:bookmarkStart w:id="4111" w:name="_Toc50023555"/>
      <w:bookmarkStart w:id="4112" w:name="_Toc26340"/>
      <w:bookmarkStart w:id="4113" w:name="_Toc9304"/>
      <w:bookmarkStart w:id="4114" w:name="_Toc29712"/>
      <w:bookmarkStart w:id="4115" w:name="_Toc23704"/>
      <w:bookmarkStart w:id="4116" w:name="_Toc27800"/>
      <w:bookmarkStart w:id="4117" w:name="_Toc1341"/>
      <w:bookmarkStart w:id="4118" w:name="_Toc29045"/>
      <w:bookmarkStart w:id="4119" w:name="_Toc54769944"/>
      <w:bookmarkStart w:id="4120" w:name="_Toc54779299"/>
      <w:bookmarkStart w:id="4121" w:name="_Toc54786259"/>
      <w:bookmarkStart w:id="4122" w:name="_Toc50021617"/>
      <w:bookmarkStart w:id="4123" w:name="_Toc50022321"/>
      <w:bookmarkStart w:id="4124" w:name="_Toc12434"/>
      <w:bookmarkStart w:id="4125" w:name="_Toc43393103"/>
      <w:bookmarkStart w:id="4126" w:name="_Toc25797"/>
      <w:bookmarkStart w:id="4127" w:name="_Toc8112"/>
      <w:bookmarkStart w:id="4128" w:name="_Toc31639219"/>
      <w:bookmarkStart w:id="4129" w:name="_Toc57201110"/>
      <w:bookmarkStart w:id="4130" w:name="_Toc31361044"/>
      <w:bookmarkStart w:id="4131" w:name="_Toc31296427"/>
      <w:bookmarkStart w:id="4132" w:name="_Toc31448743"/>
      <w:bookmarkStart w:id="4133" w:name="_Toc16538"/>
      <w:bookmarkStart w:id="4134" w:name="_Toc50022970"/>
      <w:bookmarkStart w:id="4135" w:name="_Toc42769972"/>
      <w:bookmarkStart w:id="4136" w:name="_Toc42779028"/>
      <w:bookmarkStart w:id="4137" w:name="_Toc14362"/>
      <w:bookmarkStart w:id="4138" w:name="_Toc44004263"/>
      <w:bookmarkStart w:id="4139" w:name="_Toc57641148"/>
      <w:bookmarkStart w:id="4140" w:name="_Toc59101501"/>
      <w:r w:rsidRPr="00E9603C">
        <w:rPr>
          <w:lang w:eastAsia="zh-CN"/>
        </w:rPr>
        <w:t>6</w:t>
      </w:r>
      <w:r w:rsidRPr="00E9603C">
        <w:t>.</w:t>
      </w:r>
      <w:r w:rsidRPr="00E9603C">
        <w:rPr>
          <w:lang w:eastAsia="zh-CN"/>
        </w:rPr>
        <w:t>4.2</w:t>
      </w:r>
      <w:r w:rsidRPr="00E9603C">
        <w:rPr>
          <w:lang w:eastAsia="zh-CN"/>
        </w:rPr>
        <w:tab/>
        <w:t>Impacts</w:t>
      </w:r>
      <w:bookmarkEnd w:id="4130"/>
      <w:bookmarkEnd w:id="4131"/>
      <w:r w:rsidRPr="00E9603C">
        <w:t xml:space="preserve"> on services, entities and interfaces</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2"/>
      <w:bookmarkEnd w:id="4133"/>
      <w:bookmarkEnd w:id="4134"/>
      <w:bookmarkEnd w:id="4135"/>
      <w:bookmarkEnd w:id="4136"/>
      <w:bookmarkEnd w:id="4137"/>
      <w:bookmarkEnd w:id="4138"/>
      <w:bookmarkEnd w:id="4139"/>
      <w:bookmarkEnd w:id="4140"/>
    </w:p>
    <w:p w14:paraId="08067E7F" w14:textId="77777777" w:rsidR="009166E9" w:rsidRPr="00E9603C" w:rsidRDefault="009166E9">
      <w:r w:rsidRPr="00E9603C">
        <w:t>PCF:</w:t>
      </w:r>
    </w:p>
    <w:p w14:paraId="7C2F8940" w14:textId="77777777" w:rsidR="009166E9" w:rsidRPr="00E9603C" w:rsidRDefault="009166E9">
      <w:pPr>
        <w:pStyle w:val="B1"/>
      </w:pPr>
      <w:r w:rsidRPr="00E9603C">
        <w:t>-</w:t>
      </w:r>
      <w:r w:rsidRPr="00E9603C">
        <w:tab/>
        <w:t>Using the information of analysis result of NWDAF to make decision on the RSFP index.</w:t>
      </w:r>
    </w:p>
    <w:p w14:paraId="46B16884" w14:textId="77777777" w:rsidR="009166E9" w:rsidRPr="00E9603C" w:rsidRDefault="009166E9">
      <w:pPr>
        <w:pStyle w:val="B1"/>
      </w:pPr>
      <w:r w:rsidRPr="00E9603C">
        <w:t>-</w:t>
      </w:r>
      <w:r w:rsidRPr="00E9603C">
        <w:tab/>
        <w:t>Impacts listed in solution#43.</w:t>
      </w:r>
    </w:p>
    <w:p w14:paraId="1F036AFE" w14:textId="77777777" w:rsidR="009166E9" w:rsidRPr="00E9603C" w:rsidRDefault="009166E9">
      <w:r w:rsidRPr="00E9603C">
        <w:t>NWDAF:</w:t>
      </w:r>
    </w:p>
    <w:p w14:paraId="612C6059" w14:textId="77777777" w:rsidR="009166E9" w:rsidRPr="00E9603C" w:rsidRDefault="009166E9">
      <w:pPr>
        <w:pStyle w:val="B1"/>
      </w:pPr>
      <w:r w:rsidRPr="00E9603C">
        <w:t>-</w:t>
      </w:r>
      <w:r w:rsidRPr="00E9603C">
        <w:tab/>
        <w:t>New Analytics Id on Service in use to estimate the application in use, the time and the location (method a)</w:t>
      </w:r>
    </w:p>
    <w:p w14:paraId="7E791A82" w14:textId="77777777" w:rsidR="009166E9" w:rsidRPr="00E9603C" w:rsidRDefault="009166E9">
      <w:pPr>
        <w:pStyle w:val="B1"/>
      </w:pPr>
      <w:r w:rsidRPr="00E9603C">
        <w:t>-</w:t>
      </w:r>
      <w:r w:rsidRPr="00E9603C">
        <w:tab/>
        <w:t>Existing Analytics Id on Service Experience is extended with per RAT and Frequency reporting.</w:t>
      </w:r>
    </w:p>
    <w:p w14:paraId="06FAE7D0" w14:textId="77777777" w:rsidR="009166E9" w:rsidRPr="00E9603C" w:rsidRDefault="009166E9">
      <w:r w:rsidRPr="00E9603C">
        <w:t>OAM:</w:t>
      </w:r>
    </w:p>
    <w:p w14:paraId="629BD055" w14:textId="77777777" w:rsidR="009166E9" w:rsidRPr="00E9603C" w:rsidRDefault="009166E9">
      <w:pPr>
        <w:pStyle w:val="B1"/>
      </w:pPr>
      <w:r w:rsidRPr="00E9603C">
        <w:t>-</w:t>
      </w:r>
      <w:r w:rsidRPr="00E9603C">
        <w:tab/>
        <w:t>RAT/Frequency where the UE camped during the service experience observation period is retrieved from OAM.</w:t>
      </w:r>
    </w:p>
    <w:p w14:paraId="0E942872" w14:textId="77777777" w:rsidR="009166E9" w:rsidRPr="00E9603C" w:rsidRDefault="009166E9">
      <w:pPr>
        <w:pStyle w:val="Heading2"/>
      </w:pPr>
      <w:bookmarkStart w:id="4141" w:name="_Toc13483"/>
      <w:bookmarkStart w:id="4142" w:name="_Toc19074"/>
      <w:bookmarkStart w:id="4143" w:name="_Toc50579356"/>
      <w:bookmarkStart w:id="4144" w:name="_Toc54769945"/>
      <w:bookmarkStart w:id="4145" w:name="_Toc54779300"/>
      <w:bookmarkStart w:id="4146" w:name="_Toc54786260"/>
      <w:bookmarkStart w:id="4147" w:name="_Toc44004264"/>
      <w:bookmarkStart w:id="4148" w:name="_Toc50021618"/>
      <w:bookmarkStart w:id="4149" w:name="_Toc50022322"/>
      <w:bookmarkStart w:id="4150" w:name="_Toc50022971"/>
      <w:bookmarkStart w:id="4151" w:name="_Toc42769973"/>
      <w:bookmarkStart w:id="4152" w:name="_Toc50023556"/>
      <w:bookmarkStart w:id="4153" w:name="_Toc26931"/>
      <w:bookmarkStart w:id="4154" w:name="_Toc42779029"/>
      <w:bookmarkStart w:id="4155" w:name="_Toc57201111"/>
      <w:bookmarkStart w:id="4156" w:name="_Toc31639220"/>
      <w:bookmarkStart w:id="4157" w:name="_Toc26861904"/>
      <w:bookmarkStart w:id="4158" w:name="_Toc15009"/>
      <w:bookmarkStart w:id="4159" w:name="_Toc43393104"/>
      <w:bookmarkStart w:id="4160" w:name="_Toc22140"/>
      <w:bookmarkStart w:id="4161" w:name="_Toc523985658"/>
      <w:bookmarkStart w:id="4162" w:name="_Toc6651"/>
      <w:bookmarkStart w:id="4163" w:name="_Toc26668"/>
      <w:bookmarkStart w:id="4164" w:name="_Toc15371"/>
      <w:bookmarkStart w:id="4165" w:name="_Toc14634"/>
      <w:bookmarkStart w:id="4166" w:name="_Toc20355"/>
      <w:bookmarkStart w:id="4167" w:name="_Toc28233"/>
      <w:bookmarkStart w:id="4168" w:name="_Toc624"/>
      <w:bookmarkStart w:id="4169" w:name="_Toc7271"/>
      <w:bookmarkStart w:id="4170" w:name="_Toc4464"/>
      <w:bookmarkStart w:id="4171" w:name="_Toc5631"/>
      <w:bookmarkStart w:id="4172" w:name="_Toc31361019"/>
      <w:bookmarkStart w:id="4173" w:name="_Toc25740479"/>
      <w:bookmarkStart w:id="4174" w:name="_Toc25416989"/>
      <w:bookmarkStart w:id="4175" w:name="_Toc30155661"/>
      <w:bookmarkStart w:id="4176" w:name="_Toc23409918"/>
      <w:bookmarkStart w:id="4177" w:name="_Toc31448744"/>
      <w:bookmarkStart w:id="4178" w:name="_Toc25417344"/>
      <w:bookmarkStart w:id="4179" w:name="_Toc31296402"/>
      <w:bookmarkStart w:id="4180" w:name="_Toc25417812"/>
      <w:bookmarkStart w:id="4181" w:name="_Toc30155541"/>
      <w:bookmarkStart w:id="4182" w:name="_Toc50309624"/>
      <w:bookmarkStart w:id="4183" w:name="_Toc50021049"/>
      <w:bookmarkStart w:id="4184" w:name="_Toc5731"/>
      <w:bookmarkStart w:id="4185" w:name="_Toc19756"/>
      <w:bookmarkStart w:id="4186" w:name="_Toc30051"/>
      <w:bookmarkStart w:id="4187" w:name="_Toc57641149"/>
      <w:bookmarkStart w:id="4188" w:name="_Toc59101502"/>
      <w:r w:rsidRPr="00E9603C">
        <w:rPr>
          <w:lang w:eastAsia="zh-CN"/>
        </w:rPr>
        <w:t>6.5</w:t>
      </w:r>
      <w:r w:rsidRPr="00E9603C">
        <w:rPr>
          <w:lang w:eastAsia="ko-KR"/>
        </w:rPr>
        <w:tab/>
      </w:r>
      <w:r w:rsidRPr="00E9603C">
        <w:t>Solution</w:t>
      </w:r>
      <w:r w:rsidRPr="00E9603C">
        <w:rPr>
          <w:lang w:eastAsia="zh-CN"/>
        </w:rPr>
        <w:t xml:space="preserve"> #5</w:t>
      </w:r>
      <w:r w:rsidRPr="00E9603C">
        <w:t xml:space="preserve">: </w:t>
      </w:r>
      <w:bookmarkEnd w:id="4157"/>
      <w:r w:rsidRPr="00E9603C">
        <w:t>ML Model sharing architecture</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9"/>
      <w:bookmarkEnd w:id="4170"/>
      <w:bookmarkEnd w:id="4171"/>
      <w:bookmarkEnd w:id="4182"/>
      <w:bookmarkEnd w:id="4183"/>
      <w:bookmarkEnd w:id="4184"/>
      <w:bookmarkEnd w:id="4185"/>
      <w:bookmarkEnd w:id="4186"/>
      <w:bookmarkEnd w:id="4187"/>
      <w:bookmarkEnd w:id="4188"/>
    </w:p>
    <w:p w14:paraId="64E04F8A" w14:textId="77777777" w:rsidR="009166E9" w:rsidRPr="00E9603C" w:rsidRDefault="009166E9">
      <w:pPr>
        <w:pStyle w:val="Heading3"/>
      </w:pPr>
      <w:bookmarkStart w:id="4189" w:name="_Toc15166"/>
      <w:bookmarkStart w:id="4190" w:name="_Toc18420"/>
      <w:bookmarkStart w:id="4191" w:name="_Toc25814"/>
      <w:bookmarkStart w:id="4192" w:name="_Toc2996"/>
      <w:bookmarkStart w:id="4193" w:name="_Toc16699"/>
      <w:bookmarkStart w:id="4194" w:name="_Toc44004265"/>
      <w:bookmarkStart w:id="4195" w:name="_Toc50021050"/>
      <w:bookmarkStart w:id="4196" w:name="_Toc50021619"/>
      <w:bookmarkStart w:id="4197" w:name="_Toc50022323"/>
      <w:bookmarkStart w:id="4198" w:name="_Toc50022972"/>
      <w:bookmarkStart w:id="4199" w:name="_Toc50023557"/>
      <w:bookmarkStart w:id="4200" w:name="_Toc15248"/>
      <w:bookmarkStart w:id="4201" w:name="_Toc12231"/>
      <w:bookmarkStart w:id="4202" w:name="_Toc42769974"/>
      <w:bookmarkStart w:id="4203" w:name="_Toc50309625"/>
      <w:bookmarkStart w:id="4204" w:name="_Toc42779030"/>
      <w:bookmarkStart w:id="4205" w:name="_Toc43393105"/>
      <w:bookmarkStart w:id="4206" w:name="_Toc13277"/>
      <w:bookmarkStart w:id="4207" w:name="_Toc50579357"/>
      <w:bookmarkStart w:id="4208" w:name="_Toc54769946"/>
      <w:bookmarkStart w:id="4209" w:name="_Toc54779301"/>
      <w:bookmarkStart w:id="4210" w:name="_Toc54786261"/>
      <w:bookmarkStart w:id="4211" w:name="_Toc57201112"/>
      <w:bookmarkStart w:id="4212" w:name="_Toc57641150"/>
      <w:bookmarkStart w:id="4213" w:name="_Toc59101503"/>
      <w:r w:rsidRPr="00E9603C">
        <w:t>6.</w:t>
      </w:r>
      <w:r w:rsidRPr="00E9603C">
        <w:rPr>
          <w:lang w:eastAsia="zh-CN"/>
        </w:rPr>
        <w:t>5</w:t>
      </w:r>
      <w:r w:rsidRPr="00E9603C">
        <w:t>.1</w:t>
      </w:r>
      <w:r w:rsidRPr="00E9603C">
        <w:tab/>
        <w:t>Description</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0C584ED5" w14:textId="77777777" w:rsidR="009166E9" w:rsidRPr="00E9603C" w:rsidRDefault="009166E9">
      <w:pPr>
        <w:rPr>
          <w:lang w:eastAsia="zh-CN"/>
        </w:rPr>
      </w:pPr>
      <w:r w:rsidRPr="00E9603C">
        <w:rPr>
          <w:lang w:eastAsia="zh-CN"/>
        </w:rPr>
        <w:t xml:space="preserve">This solution is proposed for Key Issue #1: Logical decomposition of NWDAF and possible interactions between logical functions and Key Issue #19: </w:t>
      </w:r>
      <w:r w:rsidRPr="00E9603C">
        <w:t>Trained data model sharing between multiple NWDAF instances</w:t>
      </w:r>
      <w:r w:rsidRPr="00E9603C">
        <w:rPr>
          <w:lang w:eastAsia="zh-CN"/>
        </w:rPr>
        <w:t>.</w:t>
      </w:r>
    </w:p>
    <w:p w14:paraId="32D4F1DC" w14:textId="77777777" w:rsidR="009166E9" w:rsidRPr="00E9603C" w:rsidRDefault="009166E9">
      <w:pPr>
        <w:rPr>
          <w:lang w:eastAsia="zh-CN"/>
        </w:rPr>
      </w:pPr>
      <w:r w:rsidRPr="00E9603C">
        <w:rPr>
          <w:lang w:eastAsia="zh-CN"/>
        </w:rPr>
        <w:t xml:space="preserve">AI Function (AIF) trains the </w:t>
      </w:r>
      <w:r w:rsidRPr="00E9603C">
        <w:t xml:space="preserve">ML </w:t>
      </w:r>
      <w:r w:rsidRPr="00E9603C">
        <w:rPr>
          <w:lang w:eastAsia="zh-CN"/>
        </w:rPr>
        <w:t xml:space="preserve">Model(s) and provides </w:t>
      </w:r>
      <w:r w:rsidRPr="00E9603C">
        <w:t xml:space="preserve">ML </w:t>
      </w:r>
      <w:r w:rsidRPr="00E9603C">
        <w:rPr>
          <w:lang w:eastAsia="zh-CN"/>
        </w:rPr>
        <w:t>Model(s) to 5G NFs (e.g. NWDAF). The following figure 6.5.1-1 shows the network data analytics architecture supporting AIF.</w:t>
      </w:r>
    </w:p>
    <w:p w14:paraId="2E4F4C68" w14:textId="77777777" w:rsidR="009166E9" w:rsidRPr="00E9603C" w:rsidRDefault="009166E9">
      <w:pPr>
        <w:pStyle w:val="TH"/>
      </w:pPr>
      <w:r w:rsidRPr="00E9603C">
        <w:object w:dxaOrig="6855" w:dyaOrig="3554" w14:anchorId="5A1B5415">
          <v:shape id="对象 15" o:spid="_x0000_i1038" type="#_x0000_t75" style="width:337.5pt;height:173.5pt;mso-position-horizontal-relative:page;mso-position-vertical-relative:page" o:ole="">
            <v:imagedata r:id="rId30" o:title=""/>
          </v:shape>
          <o:OLEObject Type="Embed" ProgID="Visio.Drawing.11" ShapeID="对象 15" DrawAspect="Content" ObjectID="_1669715949" r:id="rId31"/>
        </w:object>
      </w:r>
    </w:p>
    <w:p w14:paraId="3332F033" w14:textId="77777777" w:rsidR="009166E9" w:rsidRPr="00E9603C" w:rsidRDefault="009166E9">
      <w:pPr>
        <w:pStyle w:val="TF"/>
      </w:pPr>
      <w:r w:rsidRPr="00E9603C">
        <w:t>Figure 6.5.1-1: Network data analytics architecture supporting AIF</w:t>
      </w:r>
    </w:p>
    <w:p w14:paraId="443593C4" w14:textId="77777777" w:rsidR="009166E9" w:rsidRPr="00E9603C" w:rsidRDefault="009166E9">
      <w:pPr>
        <w:rPr>
          <w:lang w:eastAsia="zh-CN"/>
        </w:rPr>
      </w:pPr>
      <w:bookmarkStart w:id="4214" w:name="OLE_LINK1"/>
      <w:r w:rsidRPr="00E9603C">
        <w:rPr>
          <w:lang w:eastAsia="zh-CN"/>
        </w:rPr>
        <w:t>The AIF is decomposed from a NWDAF, it can be a standalone NF or a NWDAF functionality.</w:t>
      </w:r>
    </w:p>
    <w:p w14:paraId="5672ABBB" w14:textId="77777777" w:rsidR="009166E9" w:rsidRPr="00E9603C" w:rsidRDefault="009166E9">
      <w:pPr>
        <w:pStyle w:val="NO"/>
        <w:rPr>
          <w:lang w:eastAsia="zh-CN"/>
        </w:rPr>
      </w:pPr>
      <w:r w:rsidRPr="00E9603C">
        <w:rPr>
          <w:lang w:eastAsia="zh-CN"/>
        </w:rPr>
        <w:t>NOTE 1:</w:t>
      </w:r>
      <w:r w:rsidRPr="00E9603C">
        <w:rPr>
          <w:lang w:eastAsia="zh-CN"/>
        </w:rPr>
        <w:tab/>
        <w:t>The AIF within 3</w:t>
      </w:r>
      <w:r w:rsidRPr="00E9603C">
        <w:rPr>
          <w:vertAlign w:val="superscript"/>
          <w:lang w:eastAsia="zh-CN"/>
        </w:rPr>
        <w:t>rd</w:t>
      </w:r>
      <w:r w:rsidRPr="00E9603C">
        <w:rPr>
          <w:lang w:eastAsia="zh-CN"/>
        </w:rPr>
        <w:t xml:space="preserve"> party AF is not considered in this release.</w:t>
      </w:r>
    </w:p>
    <w:p w14:paraId="0833037F" w14:textId="77777777" w:rsidR="009166E9" w:rsidRPr="00E9603C" w:rsidRDefault="009166E9">
      <w:pPr>
        <w:rPr>
          <w:lang w:eastAsia="zh-CN"/>
        </w:rPr>
      </w:pPr>
      <w:r w:rsidRPr="00E9603C">
        <w:rPr>
          <w:lang w:eastAsia="zh-CN"/>
        </w:rPr>
        <w:t>The AIF supporting the following functionalities:</w:t>
      </w:r>
    </w:p>
    <w:p w14:paraId="2819DB75" w14:textId="77777777" w:rsidR="009166E9" w:rsidRPr="00E9603C" w:rsidRDefault="009166E9">
      <w:pPr>
        <w:pStyle w:val="B1"/>
        <w:rPr>
          <w:lang w:eastAsia="zh-CN"/>
        </w:rPr>
      </w:pPr>
      <w:r w:rsidRPr="00E9603C">
        <w:rPr>
          <w:lang w:eastAsia="zh-CN"/>
        </w:rPr>
        <w:t>-</w:t>
      </w:r>
      <w:r w:rsidRPr="00E9603C">
        <w:rPr>
          <w:lang w:eastAsia="zh-CN"/>
        </w:rPr>
        <w:tab/>
      </w:r>
      <w:r w:rsidRPr="00E9603C">
        <w:t xml:space="preserve">ML </w:t>
      </w:r>
      <w:r w:rsidRPr="00E9603C">
        <w:rPr>
          <w:lang w:eastAsia="zh-CN"/>
        </w:rPr>
        <w:t>Model Training;</w:t>
      </w:r>
    </w:p>
    <w:p w14:paraId="0304D373" w14:textId="77777777" w:rsidR="009166E9" w:rsidRPr="00E9603C" w:rsidRDefault="009166E9">
      <w:pPr>
        <w:pStyle w:val="B1"/>
        <w:rPr>
          <w:lang w:eastAsia="zh-CN"/>
        </w:rPr>
      </w:pPr>
      <w:r w:rsidRPr="00E9603C">
        <w:rPr>
          <w:lang w:eastAsia="zh-CN"/>
        </w:rPr>
        <w:t>-</w:t>
      </w:r>
      <w:r w:rsidRPr="00E9603C">
        <w:rPr>
          <w:lang w:eastAsia="zh-CN"/>
        </w:rPr>
        <w:tab/>
      </w:r>
      <w:r w:rsidRPr="00E9603C">
        <w:t xml:space="preserve">ML </w:t>
      </w:r>
      <w:r w:rsidRPr="00E9603C">
        <w:rPr>
          <w:lang w:eastAsia="zh-CN"/>
        </w:rPr>
        <w:t>Model Repository;</w:t>
      </w:r>
    </w:p>
    <w:p w14:paraId="6B30A23D" w14:textId="77777777" w:rsidR="009166E9" w:rsidRPr="00E9603C" w:rsidRDefault="009166E9">
      <w:pPr>
        <w:pStyle w:val="B1"/>
        <w:rPr>
          <w:lang w:eastAsia="zh-CN"/>
        </w:rPr>
      </w:pPr>
      <w:r w:rsidRPr="00E9603C">
        <w:rPr>
          <w:lang w:eastAsia="zh-CN"/>
        </w:rPr>
        <w:t>-</w:t>
      </w:r>
      <w:r w:rsidRPr="00E9603C">
        <w:rPr>
          <w:lang w:eastAsia="zh-CN"/>
        </w:rPr>
        <w:tab/>
      </w:r>
      <w:r w:rsidRPr="00E9603C">
        <w:t xml:space="preserve">ML </w:t>
      </w:r>
      <w:r w:rsidRPr="00E9603C">
        <w:rPr>
          <w:lang w:eastAsia="zh-CN"/>
        </w:rPr>
        <w:t>Model Exposure.</w:t>
      </w:r>
    </w:p>
    <w:p w14:paraId="43CCF898" w14:textId="77777777" w:rsidR="009166E9" w:rsidRPr="00E9603C" w:rsidRDefault="009166E9">
      <w:pPr>
        <w:rPr>
          <w:lang w:eastAsia="zh-CN"/>
        </w:rPr>
      </w:pPr>
      <w:r w:rsidRPr="00E9603C">
        <w:rPr>
          <w:lang w:eastAsia="zh-CN"/>
        </w:rPr>
        <w:t xml:space="preserve">In order to support AIF consumer to discover an AIF instance that is able to provide some specific type of </w:t>
      </w:r>
      <w:r w:rsidRPr="00E9603C">
        <w:t xml:space="preserve">ML </w:t>
      </w:r>
      <w:r w:rsidRPr="00E9603C">
        <w:rPr>
          <w:lang w:eastAsia="zh-CN"/>
        </w:rPr>
        <w:t xml:space="preserve">Model, each AIF instance should provide the list of </w:t>
      </w:r>
      <w:r w:rsidRPr="00E9603C">
        <w:t xml:space="preserve">ML </w:t>
      </w:r>
      <w:r w:rsidRPr="00E9603C">
        <w:rPr>
          <w:lang w:eastAsia="zh-CN"/>
        </w:rPr>
        <w:t xml:space="preserve">Model ID(s) that it support when registering to the NRF, in addition to other NRF registration elements of the NF profile. Other NFs requiring the discovery of an AIF instance that provides support for some specific type of </w:t>
      </w:r>
      <w:r w:rsidRPr="00E9603C">
        <w:t xml:space="preserve">ML </w:t>
      </w:r>
      <w:r w:rsidRPr="00E9603C">
        <w:rPr>
          <w:lang w:eastAsia="zh-CN"/>
        </w:rPr>
        <w:t xml:space="preserve">Models may query the NRF and include the </w:t>
      </w:r>
      <w:r w:rsidRPr="00E9603C">
        <w:t xml:space="preserve">ML </w:t>
      </w:r>
      <w:r w:rsidRPr="00E9603C">
        <w:rPr>
          <w:lang w:eastAsia="zh-CN"/>
        </w:rPr>
        <w:t xml:space="preserve">Model ID(s) that identifies the desired type of </w:t>
      </w:r>
      <w:r w:rsidRPr="00E9603C">
        <w:t xml:space="preserve">ML </w:t>
      </w:r>
      <w:r w:rsidRPr="00E9603C">
        <w:rPr>
          <w:lang w:eastAsia="zh-CN"/>
        </w:rPr>
        <w:t>Model.</w:t>
      </w:r>
      <w:bookmarkEnd w:id="4214"/>
      <w:r w:rsidRPr="00E9603C">
        <w:rPr>
          <w:lang w:eastAsia="zh-CN"/>
        </w:rPr>
        <w:t xml:space="preserve"> The </w:t>
      </w:r>
      <w:r w:rsidRPr="00E9603C">
        <w:t xml:space="preserve">ML </w:t>
      </w:r>
      <w:r w:rsidRPr="00E9603C">
        <w:rPr>
          <w:lang w:eastAsia="zh-CN"/>
        </w:rPr>
        <w:t xml:space="preserve">Model ID identifies an </w:t>
      </w:r>
      <w:r w:rsidRPr="00E9603C">
        <w:t xml:space="preserve">ML </w:t>
      </w:r>
      <w:r w:rsidRPr="00E9603C">
        <w:rPr>
          <w:lang w:eastAsia="zh-CN"/>
        </w:rPr>
        <w:t xml:space="preserve">Model and correlates with Analytics ID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2969C87F" w14:textId="77777777" w:rsidR="009166E9" w:rsidRPr="00E9603C" w:rsidRDefault="009166E9">
      <w:pPr>
        <w:pStyle w:val="NO"/>
        <w:rPr>
          <w:color w:val="auto"/>
          <w:lang w:eastAsia="zh-CN"/>
        </w:rPr>
      </w:pPr>
      <w:r w:rsidRPr="00E9603C">
        <w:t>NOTE 2:</w:t>
      </w:r>
      <w:r w:rsidRPr="00E9603C">
        <w:tab/>
        <w:t>Discovery, via NRF, of ML models supported by AIF and related parameters are aligned with Key Issue #19: Trained data model sharing between multiple NWDAF instances.</w:t>
      </w:r>
    </w:p>
    <w:p w14:paraId="5A3D6B7B" w14:textId="77777777" w:rsidR="009166E9" w:rsidRPr="00E9603C" w:rsidRDefault="009166E9">
      <w:pPr>
        <w:rPr>
          <w:lang w:eastAsia="zh-CN"/>
        </w:rPr>
      </w:pPr>
      <w:r w:rsidRPr="00E9603C">
        <w:rPr>
          <w:lang w:eastAsia="zh-CN"/>
        </w:rPr>
        <w:t xml:space="preserve">In order to support a specified </w:t>
      </w:r>
      <w:r w:rsidRPr="00E9603C">
        <w:t xml:space="preserve">ML </w:t>
      </w:r>
      <w:r w:rsidRPr="00E9603C">
        <w:rPr>
          <w:lang w:eastAsia="zh-CN"/>
        </w:rPr>
        <w:t>Model training, the AIF may need to collect data from data source (e.g. 3GPP NF(s), data centre).</w:t>
      </w:r>
    </w:p>
    <w:p w14:paraId="01512222" w14:textId="77777777" w:rsidR="009166E9" w:rsidRPr="00E9603C" w:rsidRDefault="009166E9">
      <w:pPr>
        <w:rPr>
          <w:lang w:eastAsia="zh-CN"/>
        </w:rPr>
      </w:pPr>
      <w:r w:rsidRPr="00E9603C">
        <w:rPr>
          <w:lang w:eastAsia="zh-CN"/>
        </w:rPr>
        <w:t>The AIF service consumer provides the following input parameters listed below.</w:t>
      </w:r>
    </w:p>
    <w:p w14:paraId="20971AAA" w14:textId="77777777" w:rsidR="009166E9" w:rsidRPr="00E9603C" w:rsidRDefault="009166E9">
      <w:pPr>
        <w:pStyle w:val="B1"/>
        <w:rPr>
          <w:lang w:eastAsia="zh-CN"/>
        </w:rPr>
      </w:pPr>
      <w:r w:rsidRPr="00E9603C">
        <w:rPr>
          <w:lang w:eastAsia="zh-CN"/>
        </w:rPr>
        <w:t>-</w:t>
      </w:r>
      <w:r w:rsidRPr="00E9603C">
        <w:rPr>
          <w:lang w:eastAsia="zh-CN"/>
        </w:rPr>
        <w:tab/>
        <w:t xml:space="preserve">A list of </w:t>
      </w:r>
      <w:r w:rsidRPr="00E9603C">
        <w:t xml:space="preserve">ML </w:t>
      </w:r>
      <w:r w:rsidRPr="00E9603C">
        <w:rPr>
          <w:lang w:eastAsia="zh-CN"/>
        </w:rPr>
        <w:t xml:space="preserve">Model ID(s): identifies requested </w:t>
      </w:r>
      <w:r w:rsidRPr="00E9603C">
        <w:t xml:space="preserve">ML </w:t>
      </w:r>
      <w:r w:rsidRPr="00E9603C">
        <w:rPr>
          <w:lang w:eastAsia="zh-CN"/>
        </w:rPr>
        <w:t>Model(s);</w:t>
      </w:r>
    </w:p>
    <w:p w14:paraId="5FE6BAF5" w14:textId="77777777" w:rsidR="009166E9" w:rsidRPr="00E9603C" w:rsidRDefault="009166E9">
      <w:pPr>
        <w:pStyle w:val="B1"/>
        <w:rPr>
          <w:lang w:eastAsia="zh-CN"/>
        </w:rPr>
      </w:pPr>
      <w:r w:rsidRPr="00E9603C">
        <w:rPr>
          <w:lang w:eastAsia="zh-CN"/>
        </w:rPr>
        <w:t>-</w:t>
      </w:r>
      <w:r w:rsidRPr="00E9603C">
        <w:rPr>
          <w:lang w:eastAsia="zh-CN"/>
        </w:rPr>
        <w:tab/>
        <w:t>Filter information: indicates the conditions to be fulfilled (e.g. accuracy, performance).</w:t>
      </w:r>
    </w:p>
    <w:p w14:paraId="319F2E1F" w14:textId="77777777" w:rsidR="009166E9" w:rsidRPr="00E9603C" w:rsidRDefault="009166E9">
      <w:pPr>
        <w:rPr>
          <w:lang w:eastAsia="zh-CN"/>
        </w:rPr>
      </w:pPr>
      <w:r w:rsidRPr="00E9603C">
        <w:rPr>
          <w:lang w:eastAsia="zh-CN"/>
        </w:rPr>
        <w:t>The AIF provides to the consumer the output information listed below.</w:t>
      </w:r>
    </w:p>
    <w:p w14:paraId="42B926A4" w14:textId="77777777" w:rsidR="009166E9" w:rsidRPr="00E9603C" w:rsidRDefault="009166E9">
      <w:pPr>
        <w:pStyle w:val="B1"/>
        <w:rPr>
          <w:lang w:eastAsia="zh-CN"/>
        </w:rPr>
      </w:pPr>
      <w:r w:rsidRPr="00E9603C">
        <w:rPr>
          <w:lang w:eastAsia="zh-CN"/>
        </w:rPr>
        <w:t>-</w:t>
      </w:r>
      <w:r w:rsidRPr="00E9603C">
        <w:rPr>
          <w:lang w:eastAsia="zh-CN"/>
        </w:rPr>
        <w:tab/>
        <w:t xml:space="preserve">A list of </w:t>
      </w:r>
      <w:r w:rsidRPr="00E9603C">
        <w:t xml:space="preserve">ML </w:t>
      </w:r>
      <w:r w:rsidRPr="00E9603C">
        <w:rPr>
          <w:lang w:eastAsia="zh-CN"/>
        </w:rPr>
        <w:t>Model ID(s);</w:t>
      </w:r>
    </w:p>
    <w:p w14:paraId="540C3113" w14:textId="77777777" w:rsidR="009166E9" w:rsidRPr="00E9603C" w:rsidRDefault="009166E9">
      <w:pPr>
        <w:pStyle w:val="B1"/>
        <w:rPr>
          <w:lang w:eastAsia="zh-CN"/>
        </w:rPr>
      </w:pPr>
      <w:r w:rsidRPr="00E9603C">
        <w:rPr>
          <w:lang w:eastAsia="zh-CN"/>
        </w:rPr>
        <w:t>-</w:t>
      </w:r>
      <w:r w:rsidRPr="00E9603C">
        <w:rPr>
          <w:lang w:eastAsia="zh-CN"/>
        </w:rPr>
        <w:tab/>
        <w:t>ML Model.</w:t>
      </w:r>
    </w:p>
    <w:p w14:paraId="72C39B63" w14:textId="77777777" w:rsidR="009166E9" w:rsidRPr="00E9603C" w:rsidRDefault="009166E9">
      <w:pPr>
        <w:pStyle w:val="Heading3"/>
      </w:pPr>
      <w:bookmarkStart w:id="4215" w:name="_Toc50022324"/>
      <w:bookmarkStart w:id="4216" w:name="_Toc42769975"/>
      <w:bookmarkStart w:id="4217" w:name="_Toc26197"/>
      <w:bookmarkStart w:id="4218" w:name="_Toc50309626"/>
      <w:bookmarkStart w:id="4219" w:name="_Toc50022973"/>
      <w:bookmarkStart w:id="4220" w:name="_Toc44004266"/>
      <w:bookmarkStart w:id="4221" w:name="_Toc50023558"/>
      <w:bookmarkStart w:id="4222" w:name="_Toc18290"/>
      <w:bookmarkStart w:id="4223" w:name="_Toc10903"/>
      <w:bookmarkStart w:id="4224" w:name="_Toc42779031"/>
      <w:bookmarkStart w:id="4225" w:name="_Toc50579358"/>
      <w:bookmarkStart w:id="4226" w:name="_Toc54769947"/>
      <w:bookmarkStart w:id="4227" w:name="_Toc632"/>
      <w:bookmarkStart w:id="4228" w:name="_Toc50021620"/>
      <w:bookmarkStart w:id="4229" w:name="_Toc23215"/>
      <w:bookmarkStart w:id="4230" w:name="_Toc11132"/>
      <w:bookmarkStart w:id="4231" w:name="_Toc15602"/>
      <w:bookmarkStart w:id="4232" w:name="_Toc43393106"/>
      <w:bookmarkStart w:id="4233" w:name="_Toc50021051"/>
      <w:bookmarkStart w:id="4234" w:name="_Toc1560"/>
      <w:bookmarkStart w:id="4235" w:name="_Toc54779302"/>
      <w:bookmarkStart w:id="4236" w:name="_Toc54786262"/>
      <w:bookmarkStart w:id="4237" w:name="_Toc57201113"/>
      <w:bookmarkStart w:id="4238" w:name="_Toc57641151"/>
      <w:bookmarkStart w:id="4239" w:name="_Toc59101504"/>
      <w:r w:rsidRPr="00E9603C">
        <w:t>6.</w:t>
      </w:r>
      <w:r w:rsidRPr="00E9603C">
        <w:rPr>
          <w:lang w:eastAsia="zh-CN"/>
        </w:rPr>
        <w:t>5</w:t>
      </w:r>
      <w:r w:rsidRPr="00E9603C">
        <w:t>.2</w:t>
      </w:r>
      <w:r w:rsidRPr="00E9603C">
        <w:tab/>
        <w:t>Procedures</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552D1DF9" w14:textId="77777777" w:rsidR="009166E9" w:rsidRPr="00E9603C" w:rsidRDefault="009166E9">
      <w:pPr>
        <w:pStyle w:val="Heading4"/>
        <w:rPr>
          <w:lang w:eastAsia="zh-CN"/>
        </w:rPr>
      </w:pPr>
      <w:bookmarkStart w:id="4240" w:name="_Toc17882"/>
      <w:bookmarkStart w:id="4241" w:name="_Toc4031"/>
      <w:bookmarkStart w:id="4242" w:name="_Toc42779032"/>
      <w:bookmarkStart w:id="4243" w:name="_Toc54769948"/>
      <w:bookmarkStart w:id="4244" w:name="_Toc54779303"/>
      <w:bookmarkStart w:id="4245" w:name="_Toc54786263"/>
      <w:bookmarkStart w:id="4246" w:name="_Toc44004267"/>
      <w:bookmarkStart w:id="4247" w:name="_Toc50021052"/>
      <w:bookmarkStart w:id="4248" w:name="_Toc50022974"/>
      <w:bookmarkStart w:id="4249" w:name="_Toc50023559"/>
      <w:bookmarkStart w:id="4250" w:name="_Toc4745"/>
      <w:bookmarkStart w:id="4251" w:name="_Toc50021621"/>
      <w:bookmarkStart w:id="4252" w:name="_Toc42769976"/>
      <w:bookmarkStart w:id="4253" w:name="_Toc16625"/>
      <w:bookmarkStart w:id="4254" w:name="_Toc57201114"/>
      <w:bookmarkStart w:id="4255" w:name="_Toc4688"/>
      <w:bookmarkStart w:id="4256" w:name="_Toc50309627"/>
      <w:bookmarkStart w:id="4257" w:name="_Toc50579359"/>
      <w:bookmarkStart w:id="4258" w:name="_Toc27817"/>
      <w:bookmarkStart w:id="4259" w:name="_Toc2335"/>
      <w:bookmarkStart w:id="4260" w:name="_Toc50022325"/>
      <w:bookmarkStart w:id="4261" w:name="_Toc18465"/>
      <w:bookmarkStart w:id="4262" w:name="_Toc43393107"/>
      <w:bookmarkStart w:id="4263" w:name="_Toc57641152"/>
      <w:bookmarkStart w:id="4264" w:name="_Toc59101505"/>
      <w:r w:rsidRPr="00E9603C">
        <w:rPr>
          <w:lang w:eastAsia="zh-CN"/>
        </w:rPr>
        <w:t>6.5.2.1</w:t>
      </w:r>
      <w:r w:rsidRPr="00E9603C">
        <w:rPr>
          <w:lang w:eastAsia="zh-CN"/>
        </w:rPr>
        <w:tab/>
      </w:r>
      <w:r w:rsidRPr="00E9603C">
        <w:t xml:space="preserve">ML </w:t>
      </w:r>
      <w:r w:rsidRPr="00E9603C">
        <w:rPr>
          <w:lang w:eastAsia="zh-CN"/>
        </w:rPr>
        <w:t>Model exposure procedure</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3EE3C0C9" w14:textId="77777777" w:rsidR="009166E9" w:rsidRPr="00E9603C" w:rsidRDefault="009166E9">
      <w:pPr>
        <w:pStyle w:val="TH"/>
      </w:pPr>
      <w:r w:rsidRPr="00E9603C">
        <w:object w:dxaOrig="4996" w:dyaOrig="8110" w14:anchorId="65759AC5">
          <v:shape id="对象 18" o:spid="_x0000_i1039" type="#_x0000_t75" style="width:375.5pt;height:610.5pt;mso-position-horizontal-relative:page;mso-position-vertical-relative:page" o:ole="">
            <v:imagedata r:id="rId32" o:title=""/>
          </v:shape>
          <o:OLEObject Type="Embed" ProgID="Visio.Drawing.15" ShapeID="对象 18" DrawAspect="Content" ObjectID="_1669715950" r:id="rId33"/>
        </w:object>
      </w:r>
    </w:p>
    <w:p w14:paraId="4267A501" w14:textId="77777777" w:rsidR="009166E9" w:rsidRPr="00E9603C" w:rsidRDefault="009166E9">
      <w:pPr>
        <w:pStyle w:val="TF"/>
      </w:pPr>
      <w:r w:rsidRPr="00E9603C">
        <w:t>Figure 6.5.2.1-1: procedure of ML Model exposure</w:t>
      </w:r>
    </w:p>
    <w:p w14:paraId="1D31E3DE" w14:textId="77777777" w:rsidR="009166E9" w:rsidRPr="00E9603C" w:rsidRDefault="009166E9">
      <w:pPr>
        <w:pStyle w:val="B1"/>
      </w:pPr>
      <w:r w:rsidRPr="00E9603C">
        <w:rPr>
          <w:rFonts w:eastAsia="DengXian"/>
          <w:lang w:eastAsia="zh-CN"/>
        </w:rPr>
        <w:t>1.</w:t>
      </w:r>
      <w:r w:rsidRPr="00E9603C">
        <w:tab/>
        <w:t>AIF service consumer (e.g. AF, 5GC NF) requests the AIF for an ML Model indicated by ML Model ID(s). The AIF may need to train the ML Model to meet the requirement. The parameters that can be provided by the AIF service consumer are listed in clause 6.5.1. Step 1, may be a subscription request, requesting from the AIF to be notified when updated trained ML models are available.</w:t>
      </w:r>
    </w:p>
    <w:p w14:paraId="1DFF8096" w14:textId="77777777" w:rsidR="009166E9" w:rsidRPr="00E9603C" w:rsidRDefault="009166E9">
      <w:pPr>
        <w:pStyle w:val="B1"/>
        <w:rPr>
          <w:lang w:eastAsia="zh-CN"/>
        </w:rPr>
      </w:pPr>
      <w:r w:rsidRPr="00E9603C">
        <w:rPr>
          <w:rFonts w:eastAsia="DengXian"/>
          <w:lang w:eastAsia="zh-CN"/>
        </w:rPr>
        <w:t>2.</w:t>
      </w:r>
      <w:r w:rsidRPr="00E9603C">
        <w:tab/>
        <w:t xml:space="preserve">When a request for an ML Model received, the AIF </w:t>
      </w:r>
      <w:r w:rsidRPr="00E9603C">
        <w:rPr>
          <w:lang w:eastAsia="zh-CN"/>
        </w:rPr>
        <w:t xml:space="preserve">either responds with the requested </w:t>
      </w:r>
      <w:r w:rsidRPr="00E9603C">
        <w:t xml:space="preserve">ML </w:t>
      </w:r>
      <w:r w:rsidRPr="00E9603C">
        <w:rPr>
          <w:lang w:eastAsia="zh-CN"/>
        </w:rPr>
        <w:t xml:space="preserve">model if it has, or responds with time when the </w:t>
      </w:r>
      <w:r w:rsidRPr="00E9603C">
        <w:t xml:space="preserve">ML </w:t>
      </w:r>
      <w:r w:rsidRPr="00E9603C">
        <w:rPr>
          <w:lang w:eastAsia="zh-CN"/>
        </w:rPr>
        <w:t xml:space="preserve">model will be available if </w:t>
      </w:r>
      <w:r w:rsidRPr="00E9603C">
        <w:t xml:space="preserve">ML </w:t>
      </w:r>
      <w:r w:rsidRPr="00E9603C">
        <w:rPr>
          <w:lang w:eastAsia="zh-CN"/>
        </w:rPr>
        <w:t>model is not ready.</w:t>
      </w:r>
    </w:p>
    <w:p w14:paraId="6DF4B229" w14:textId="77777777" w:rsidR="009166E9" w:rsidRPr="00E9603C" w:rsidRDefault="009166E9">
      <w:pPr>
        <w:pStyle w:val="B1"/>
      </w:pPr>
      <w:r w:rsidRPr="00E9603C">
        <w:rPr>
          <w:lang w:eastAsia="zh-CN"/>
        </w:rPr>
        <w:t>3.</w:t>
      </w:r>
      <w:r w:rsidRPr="00E9603C">
        <w:rPr>
          <w:lang w:eastAsia="zh-CN"/>
        </w:rPr>
        <w:tab/>
        <w:t xml:space="preserve">If the AIF needs to train the designated </w:t>
      </w:r>
      <w:r w:rsidRPr="00E9603C">
        <w:t xml:space="preserve">ML </w:t>
      </w:r>
      <w:r w:rsidRPr="00E9603C">
        <w:rPr>
          <w:lang w:eastAsia="zh-CN"/>
        </w:rPr>
        <w:t xml:space="preserve">model, it </w:t>
      </w:r>
      <w:r w:rsidRPr="00E9603C">
        <w:t>collect data from data source (e.g. AF, 5GC NFs) for ML Model training.</w:t>
      </w:r>
    </w:p>
    <w:p w14:paraId="5F63CD86" w14:textId="77777777" w:rsidR="009166E9" w:rsidRPr="00E9603C" w:rsidRDefault="009166E9">
      <w:pPr>
        <w:pStyle w:val="NO"/>
        <w:rPr>
          <w:lang w:eastAsia="zh-CN"/>
        </w:rPr>
      </w:pPr>
      <w:r w:rsidRPr="00E9603C">
        <w:rPr>
          <w:lang w:eastAsia="zh-CN"/>
        </w:rPr>
        <w:t>NOTE:</w:t>
      </w:r>
      <w:r w:rsidRPr="00E9603C">
        <w:rPr>
          <w:lang w:eastAsia="zh-CN"/>
        </w:rPr>
        <w:tab/>
        <w:t>what the data source is shall comply with the conclusion for KI#11.</w:t>
      </w:r>
    </w:p>
    <w:p w14:paraId="12D0669F" w14:textId="77777777" w:rsidR="009166E9" w:rsidRPr="00E9603C" w:rsidRDefault="009166E9">
      <w:pPr>
        <w:ind w:left="568" w:hanging="284"/>
        <w:rPr>
          <w:rFonts w:eastAsia="DengXian"/>
          <w:lang w:eastAsia="zh-CN"/>
        </w:rPr>
      </w:pPr>
      <w:r w:rsidRPr="00E9603C">
        <w:rPr>
          <w:rFonts w:eastAsia="DengXian"/>
          <w:lang w:eastAsia="zh-CN"/>
        </w:rPr>
        <w:t>4.</w:t>
      </w:r>
      <w:r w:rsidRPr="00E9603C">
        <w:rPr>
          <w:rFonts w:eastAsia="DengXian"/>
          <w:lang w:eastAsia="zh-CN"/>
        </w:rPr>
        <w:tab/>
        <w:t xml:space="preserve">The AIF performs </w:t>
      </w:r>
      <w:r w:rsidRPr="00E9603C">
        <w:t xml:space="preserve">ML </w:t>
      </w:r>
      <w:r w:rsidRPr="00E9603C">
        <w:rPr>
          <w:rFonts w:eastAsia="DengXian"/>
          <w:lang w:eastAsia="zh-CN"/>
        </w:rPr>
        <w:t>model training.</w:t>
      </w:r>
    </w:p>
    <w:p w14:paraId="5FFDAC8A" w14:textId="77777777" w:rsidR="009166E9" w:rsidRPr="00E9603C" w:rsidRDefault="009166E9">
      <w:pPr>
        <w:ind w:left="568" w:hanging="284"/>
        <w:rPr>
          <w:rFonts w:eastAsia="DengXian"/>
          <w:lang w:eastAsia="zh-CN"/>
        </w:rPr>
      </w:pPr>
      <w:r w:rsidRPr="00E9603C">
        <w:rPr>
          <w:rFonts w:eastAsia="DengXian"/>
          <w:lang w:eastAsia="zh-CN"/>
        </w:rPr>
        <w:t>5.</w:t>
      </w:r>
      <w:r w:rsidRPr="00E9603C">
        <w:rPr>
          <w:rFonts w:eastAsia="DengXian"/>
          <w:lang w:eastAsia="zh-CN"/>
        </w:rPr>
        <w:tab/>
        <w:t>The AIF service consumer re-sends the request if needed according to the time indicated by AIF in step 2.</w:t>
      </w:r>
    </w:p>
    <w:p w14:paraId="21D10E9D" w14:textId="77777777" w:rsidR="009166E9" w:rsidRPr="00E9603C" w:rsidRDefault="009166E9">
      <w:pPr>
        <w:pStyle w:val="B1"/>
        <w:rPr>
          <w:lang w:eastAsia="zh-CN"/>
        </w:rPr>
      </w:pPr>
      <w:r w:rsidRPr="00E9603C">
        <w:rPr>
          <w:rFonts w:eastAsia="DengXian"/>
          <w:lang w:eastAsia="zh-CN"/>
        </w:rPr>
        <w:t>6.</w:t>
      </w:r>
      <w:r w:rsidRPr="00E9603C">
        <w:tab/>
        <w:t xml:space="preserve">The AIF </w:t>
      </w:r>
      <w:r w:rsidRPr="00E9603C">
        <w:rPr>
          <w:lang w:eastAsia="zh-CN"/>
        </w:rPr>
        <w:t>provides a</w:t>
      </w:r>
      <w:r w:rsidRPr="00E9603C">
        <w:t xml:space="preserve"> response </w:t>
      </w:r>
      <w:r w:rsidRPr="00E9603C">
        <w:rPr>
          <w:lang w:eastAsia="zh-CN"/>
        </w:rPr>
        <w:t xml:space="preserve">including the requested </w:t>
      </w:r>
      <w:r w:rsidRPr="00E9603C">
        <w:t xml:space="preserve">ML </w:t>
      </w:r>
      <w:r w:rsidRPr="00E9603C">
        <w:rPr>
          <w:lang w:eastAsia="zh-CN"/>
        </w:rPr>
        <w:t xml:space="preserve">model </w:t>
      </w:r>
      <w:r w:rsidRPr="00E9603C">
        <w:t>to t</w:t>
      </w:r>
      <w:r w:rsidRPr="00E9603C">
        <w:rPr>
          <w:lang w:eastAsia="zh-CN"/>
        </w:rPr>
        <w:t>he consumer.</w:t>
      </w:r>
    </w:p>
    <w:p w14:paraId="6C2A66C3" w14:textId="77777777" w:rsidR="009166E9" w:rsidRPr="00E9603C" w:rsidRDefault="009166E9">
      <w:pPr>
        <w:pStyle w:val="B1"/>
        <w:rPr>
          <w:lang w:eastAsia="zh-CN"/>
        </w:rPr>
      </w:pPr>
      <w:r w:rsidRPr="00E9603C">
        <w:rPr>
          <w:lang w:eastAsia="zh-CN"/>
        </w:rPr>
        <w:t>7.</w:t>
      </w:r>
      <w:r w:rsidRPr="00E9603C">
        <w:rPr>
          <w:lang w:eastAsia="zh-CN"/>
        </w:rPr>
        <w:tab/>
        <w:t>The AIF determines that the ML model provided in step 6 requires re-training. This may happen when the AIF is configured with an updated initial ML model or when the data that were used to train the previously provided ML model have changed (e.g. an AF provides as input data an updated communication pattern for a UE).</w:t>
      </w:r>
    </w:p>
    <w:p w14:paraId="31B53CDA" w14:textId="77777777" w:rsidR="009166E9" w:rsidRPr="00E9603C" w:rsidRDefault="009166E9">
      <w:pPr>
        <w:pStyle w:val="B1"/>
        <w:rPr>
          <w:lang w:eastAsia="zh-CN"/>
        </w:rPr>
      </w:pPr>
      <w:r w:rsidRPr="00E9603C">
        <w:rPr>
          <w:lang w:eastAsia="zh-CN"/>
        </w:rPr>
        <w:t>8.</w:t>
      </w:r>
      <w:r w:rsidRPr="00E9603C">
        <w:rPr>
          <w:lang w:eastAsia="zh-CN"/>
        </w:rPr>
        <w:tab/>
        <w:t>The AIF trains an updated ML model.</w:t>
      </w:r>
    </w:p>
    <w:p w14:paraId="10EC5456" w14:textId="77777777" w:rsidR="009166E9" w:rsidRPr="00E9603C" w:rsidRDefault="009166E9">
      <w:pPr>
        <w:pStyle w:val="B1"/>
        <w:rPr>
          <w:lang w:eastAsia="zh-CN"/>
        </w:rPr>
      </w:pPr>
      <w:r w:rsidRPr="00E9603C">
        <w:rPr>
          <w:lang w:eastAsia="zh-CN"/>
        </w:rPr>
        <w:t>9.</w:t>
      </w:r>
      <w:r w:rsidRPr="00E9603C">
        <w:rPr>
          <w:lang w:eastAsia="zh-CN"/>
        </w:rPr>
        <w:tab/>
        <w:t xml:space="preserve">The AIF </w:t>
      </w:r>
      <w:r w:rsidRPr="00E9603C">
        <w:rPr>
          <w:rFonts w:eastAsia="SimSun"/>
          <w:lang w:eastAsia="zh-CN"/>
        </w:rPr>
        <w:t xml:space="preserve">based on the subscription from the AIF consumer, </w:t>
      </w:r>
      <w:r w:rsidRPr="00E9603C">
        <w:rPr>
          <w:lang w:eastAsia="zh-CN"/>
        </w:rPr>
        <w:t>notifies and provides to the AIF consumer the updated ML model (if available). If the new trained ML model is not available the AIF indicate to the AIF service consumer that an updated ML model is available and the time when the ML model will be available.</w:t>
      </w:r>
    </w:p>
    <w:p w14:paraId="556C1240" w14:textId="77777777" w:rsidR="009166E9" w:rsidRPr="00E9603C" w:rsidRDefault="009166E9">
      <w:pPr>
        <w:pStyle w:val="B1"/>
        <w:rPr>
          <w:rFonts w:eastAsia="MS Mincho"/>
        </w:rPr>
      </w:pPr>
      <w:r w:rsidRPr="00E9603C">
        <w:rPr>
          <w:lang w:eastAsia="zh-CN"/>
        </w:rPr>
        <w:t>10.</w:t>
      </w:r>
      <w:r w:rsidRPr="00E9603C">
        <w:rPr>
          <w:lang w:eastAsia="zh-CN"/>
        </w:rPr>
        <w:tab/>
        <w:t>If the AIF service consumer is notified that an updated trained ML model is available the AIF service consumer may not provide analytics information to the Analytics Consumer until the updated trained ML Model is provided by the AIF.</w:t>
      </w:r>
    </w:p>
    <w:p w14:paraId="2E050521" w14:textId="77777777" w:rsidR="009166E9" w:rsidRPr="00E9603C" w:rsidRDefault="009166E9">
      <w:pPr>
        <w:pStyle w:val="Heading4"/>
        <w:rPr>
          <w:lang w:eastAsia="zh-CN"/>
        </w:rPr>
      </w:pPr>
      <w:bookmarkStart w:id="4265" w:name="_Toc50022326"/>
      <w:bookmarkStart w:id="4266" w:name="_Toc50579360"/>
      <w:bookmarkStart w:id="4267" w:name="_Toc5093"/>
      <w:bookmarkStart w:id="4268" w:name="_Toc32687"/>
      <w:bookmarkStart w:id="4269" w:name="_Toc50021053"/>
      <w:bookmarkStart w:id="4270" w:name="_Toc43393108"/>
      <w:bookmarkStart w:id="4271" w:name="_Toc50021622"/>
      <w:bookmarkStart w:id="4272" w:name="_Toc50023560"/>
      <w:bookmarkStart w:id="4273" w:name="_Toc28862"/>
      <w:bookmarkStart w:id="4274" w:name="_Toc42779033"/>
      <w:bookmarkStart w:id="4275" w:name="_Toc27822"/>
      <w:bookmarkStart w:id="4276" w:name="_Toc26059"/>
      <w:bookmarkStart w:id="4277" w:name="_Toc42769977"/>
      <w:bookmarkStart w:id="4278" w:name="_Toc24108"/>
      <w:bookmarkStart w:id="4279" w:name="_Toc50309628"/>
      <w:bookmarkStart w:id="4280" w:name="_Toc6701"/>
      <w:bookmarkStart w:id="4281" w:name="_Toc50022975"/>
      <w:bookmarkStart w:id="4282" w:name="_Toc54769949"/>
      <w:bookmarkStart w:id="4283" w:name="_Toc54779304"/>
      <w:bookmarkStart w:id="4284" w:name="_Toc54786264"/>
      <w:bookmarkStart w:id="4285" w:name="_Toc25305"/>
      <w:bookmarkStart w:id="4286" w:name="_Toc57201115"/>
      <w:bookmarkStart w:id="4287" w:name="_Toc44004268"/>
      <w:bookmarkStart w:id="4288" w:name="_Toc57641153"/>
      <w:bookmarkStart w:id="4289" w:name="_Toc59101506"/>
      <w:r w:rsidRPr="00E9603C">
        <w:rPr>
          <w:lang w:eastAsia="zh-CN"/>
        </w:rPr>
        <w:t>6.5.2.2</w:t>
      </w:r>
      <w:r w:rsidRPr="00E9603C">
        <w:rPr>
          <w:lang w:eastAsia="zh-CN"/>
        </w:rPr>
        <w:tab/>
        <w:t>NWDAF analytics service supporting AIF</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11A2A1B3" w14:textId="77777777" w:rsidR="009166E9" w:rsidRPr="00E9603C" w:rsidRDefault="009166E9">
      <w:pPr>
        <w:pStyle w:val="TH"/>
      </w:pPr>
      <w:r w:rsidRPr="00E9603C">
        <w:object w:dxaOrig="12380" w:dyaOrig="12444" w14:anchorId="6BBF5C0B">
          <v:shape id="对象 20" o:spid="_x0000_i1040" type="#_x0000_t75" style="width:360.5pt;height:361.5pt;mso-position-horizontal-relative:page;mso-position-vertical-relative:page" o:ole="">
            <v:imagedata r:id="rId34" o:title=""/>
          </v:shape>
          <o:OLEObject Type="Embed" ProgID="Visio.Drawing.11" ShapeID="对象 20" DrawAspect="Content" ObjectID="_1669715951" r:id="rId35"/>
        </w:object>
      </w:r>
    </w:p>
    <w:p w14:paraId="27221A48" w14:textId="77777777" w:rsidR="009166E9" w:rsidRPr="00E9603C" w:rsidRDefault="009166E9">
      <w:pPr>
        <w:pStyle w:val="TF"/>
      </w:pPr>
      <w:r w:rsidRPr="00E9603C">
        <w:t>Figure 6.5.2.2-1: NWDAF analytics service supporting AIF</w:t>
      </w:r>
    </w:p>
    <w:p w14:paraId="62571638" w14:textId="77777777" w:rsidR="009166E9" w:rsidRPr="00E9603C" w:rsidRDefault="009166E9">
      <w:pPr>
        <w:pStyle w:val="B1"/>
      </w:pPr>
      <w:r w:rsidRPr="00E9603C">
        <w:rPr>
          <w:rFonts w:eastAsia="DengXian"/>
          <w:lang w:eastAsia="zh-CN"/>
        </w:rPr>
        <w:t>1.</w:t>
      </w:r>
      <w:r w:rsidRPr="00E9603C">
        <w:tab/>
        <w:t>Consumer NF sends an Analytics request/subscribe including Analytics ID to NWDAF.</w:t>
      </w:r>
    </w:p>
    <w:p w14:paraId="41FC48EC" w14:textId="77777777" w:rsidR="009166E9" w:rsidRPr="00E9603C" w:rsidRDefault="009166E9">
      <w:pPr>
        <w:pStyle w:val="B1"/>
      </w:pPr>
      <w:r w:rsidRPr="00E9603C">
        <w:rPr>
          <w:rFonts w:eastAsia="DengXian"/>
          <w:lang w:eastAsia="zh-CN"/>
        </w:rPr>
        <w:t>2.</w:t>
      </w:r>
      <w:r w:rsidRPr="00E9603C">
        <w:tab/>
        <w:t>In order to provide the requested analytics, the NWDAF may need to determine which ML model is used for the requested analytics. If the NWDAF do not have a proper ML Model for the request analytics, the NWDAF may discover from the NRF the ML Model ID and AIF instance address with requested Analytics ID and send a request to the AIF for the ML Model indicated by the ML Model ID.</w:t>
      </w:r>
    </w:p>
    <w:p w14:paraId="068652C4" w14:textId="77777777" w:rsidR="009166E9" w:rsidRPr="00E9603C" w:rsidRDefault="009166E9">
      <w:pPr>
        <w:pStyle w:val="B1"/>
      </w:pPr>
      <w:r w:rsidRPr="00E9603C">
        <w:rPr>
          <w:rFonts w:eastAsia="DengXian"/>
          <w:lang w:eastAsia="zh-CN"/>
        </w:rPr>
        <w:t>3.</w:t>
      </w:r>
      <w:r w:rsidRPr="00E9603C">
        <w:tab/>
        <w:t>The NWDAF may need to collect data from 3GPP NFs for the requested analytics.</w:t>
      </w:r>
    </w:p>
    <w:p w14:paraId="6A21D230" w14:textId="77777777" w:rsidR="009166E9" w:rsidRPr="00E9603C" w:rsidRDefault="009166E9">
      <w:pPr>
        <w:pStyle w:val="B1"/>
      </w:pPr>
      <w:r w:rsidRPr="00E9603C">
        <w:rPr>
          <w:rFonts w:eastAsia="DengXian"/>
          <w:lang w:eastAsia="zh-CN"/>
        </w:rPr>
        <w:t>4.</w:t>
      </w:r>
      <w:r w:rsidRPr="00E9603C">
        <w:tab/>
        <w:t>The NWDAF derives requested analytics.</w:t>
      </w:r>
    </w:p>
    <w:p w14:paraId="2E8962FD" w14:textId="77777777" w:rsidR="009166E9" w:rsidRPr="00E9603C" w:rsidRDefault="009166E9">
      <w:pPr>
        <w:pStyle w:val="B1"/>
      </w:pPr>
      <w:r w:rsidRPr="00E9603C">
        <w:rPr>
          <w:rFonts w:eastAsia="DengXian"/>
          <w:lang w:eastAsia="zh-CN"/>
        </w:rPr>
        <w:t>5.</w:t>
      </w:r>
      <w:r w:rsidRPr="00E9603C">
        <w:tab/>
        <w:t>If the analytics result does not meet the requirement (e.g. accuracy), the NWDAF may need to request the AIF to train the ML Model indicated by ML Model ID</w:t>
      </w:r>
      <w:r w:rsidRPr="00E9603C">
        <w:rPr>
          <w:lang w:eastAsia="zh-CN"/>
        </w:rPr>
        <w:t xml:space="preserve">, the NWDAF may also indicate that the </w:t>
      </w:r>
      <w:r w:rsidRPr="00E9603C">
        <w:t>analytics result does not meet the requirement</w:t>
      </w:r>
      <w:r w:rsidRPr="00E9603C">
        <w:rPr>
          <w:lang w:eastAsia="zh-CN"/>
        </w:rPr>
        <w:t xml:space="preserve">, so that the AIF may collect data from the NWDAF to adjust the </w:t>
      </w:r>
      <w:r w:rsidRPr="00E9603C">
        <w:t xml:space="preserve">ML </w:t>
      </w:r>
      <w:r w:rsidRPr="00E9603C">
        <w:rPr>
          <w:lang w:eastAsia="zh-CN"/>
        </w:rPr>
        <w:t>model, where the data collected from the NWDAF was used to determine that the analytics result doesn</w:t>
      </w:r>
      <w:r w:rsidRPr="00E9603C">
        <w:t>'</w:t>
      </w:r>
      <w:r w:rsidRPr="00E9603C">
        <w:rPr>
          <w:lang w:eastAsia="zh-CN"/>
        </w:rPr>
        <w:t>t meet the requirements</w:t>
      </w:r>
      <w:r w:rsidRPr="00E9603C">
        <w:t>.</w:t>
      </w:r>
    </w:p>
    <w:p w14:paraId="67A75ECC" w14:textId="77777777" w:rsidR="009166E9" w:rsidRPr="00E9603C" w:rsidRDefault="009166E9">
      <w:pPr>
        <w:pStyle w:val="B1"/>
      </w:pPr>
      <w:r w:rsidRPr="00E9603C">
        <w:rPr>
          <w:rFonts w:eastAsia="DengXian"/>
          <w:lang w:eastAsia="zh-CN"/>
        </w:rPr>
        <w:t>6.</w:t>
      </w:r>
      <w:r w:rsidRPr="00E9603C">
        <w:rPr>
          <w:rFonts w:eastAsia="DengXian"/>
          <w:lang w:eastAsia="zh-CN"/>
        </w:rPr>
        <w:tab/>
      </w:r>
      <w:r w:rsidRPr="00E9603C">
        <w:t>The NWDAF derives new requested analytics</w:t>
      </w:r>
      <w:r w:rsidRPr="00E9603C">
        <w:rPr>
          <w:lang w:eastAsia="zh-CN"/>
        </w:rPr>
        <w:t xml:space="preserve"> using the updated </w:t>
      </w:r>
      <w:r w:rsidRPr="00E9603C">
        <w:t xml:space="preserve">ML </w:t>
      </w:r>
      <w:r w:rsidRPr="00E9603C">
        <w:rPr>
          <w:lang w:eastAsia="zh-CN"/>
        </w:rPr>
        <w:t>model provided by the AIF</w:t>
      </w:r>
      <w:r w:rsidRPr="00E9603C">
        <w:t>.</w:t>
      </w:r>
    </w:p>
    <w:p w14:paraId="1AEC9E9D" w14:textId="77777777" w:rsidR="009166E9" w:rsidRPr="00E9603C" w:rsidRDefault="009166E9">
      <w:pPr>
        <w:pStyle w:val="B1"/>
        <w:rPr>
          <w:lang w:eastAsia="zh-CN"/>
        </w:rPr>
      </w:pPr>
      <w:r w:rsidRPr="00E9603C">
        <w:rPr>
          <w:rFonts w:eastAsia="DengXian"/>
          <w:lang w:eastAsia="zh-CN"/>
        </w:rPr>
        <w:t>7.</w:t>
      </w:r>
      <w:r w:rsidRPr="00E9603C">
        <w:tab/>
        <w:t>The NWDAF responses to th</w:t>
      </w:r>
      <w:r w:rsidRPr="00E9603C">
        <w:rPr>
          <w:lang w:eastAsia="zh-CN"/>
        </w:rPr>
        <w:t>e consumer with the analytics result.</w:t>
      </w:r>
    </w:p>
    <w:p w14:paraId="028DB319" w14:textId="77777777" w:rsidR="009166E9" w:rsidRPr="00E9603C" w:rsidRDefault="009166E9">
      <w:pPr>
        <w:pStyle w:val="Heading3"/>
        <w:rPr>
          <w:lang w:eastAsia="zh-CN"/>
        </w:rPr>
      </w:pPr>
      <w:bookmarkStart w:id="4290" w:name="_Toc11577"/>
      <w:bookmarkStart w:id="4291" w:name="_Toc31175"/>
      <w:bookmarkStart w:id="4292" w:name="_Toc54786265"/>
      <w:bookmarkStart w:id="4293" w:name="_Toc50022327"/>
      <w:bookmarkStart w:id="4294" w:name="_Toc54769950"/>
      <w:bookmarkStart w:id="4295" w:name="_Toc54779305"/>
      <w:bookmarkStart w:id="4296" w:name="_Toc42769978"/>
      <w:bookmarkStart w:id="4297" w:name="_Toc19874"/>
      <w:bookmarkStart w:id="4298" w:name="_Toc42779034"/>
      <w:bookmarkStart w:id="4299" w:name="_Toc43393109"/>
      <w:bookmarkStart w:id="4300" w:name="_Toc13658"/>
      <w:bookmarkStart w:id="4301" w:name="_Toc50579361"/>
      <w:bookmarkStart w:id="4302" w:name="_Toc50309629"/>
      <w:bookmarkStart w:id="4303" w:name="_Toc30578"/>
      <w:bookmarkStart w:id="4304" w:name="_Toc50023561"/>
      <w:bookmarkStart w:id="4305" w:name="_Toc50021623"/>
      <w:bookmarkStart w:id="4306" w:name="_Toc50021054"/>
      <w:bookmarkStart w:id="4307" w:name="_Toc4247"/>
      <w:bookmarkStart w:id="4308" w:name="_Toc57201116"/>
      <w:bookmarkStart w:id="4309" w:name="_Toc44004269"/>
      <w:bookmarkStart w:id="4310" w:name="_Toc10966"/>
      <w:bookmarkStart w:id="4311" w:name="_Toc27340"/>
      <w:bookmarkStart w:id="4312" w:name="_Toc50022976"/>
      <w:bookmarkStart w:id="4313" w:name="_Toc57641154"/>
      <w:bookmarkStart w:id="4314" w:name="_Toc59101507"/>
      <w:r w:rsidRPr="00E9603C">
        <w:rPr>
          <w:lang w:eastAsia="zh-CN"/>
        </w:rPr>
        <w:t>6.5.3</w:t>
      </w:r>
      <w:r w:rsidRPr="00E9603C">
        <w:rPr>
          <w:lang w:eastAsia="zh-CN"/>
        </w:rPr>
        <w:tab/>
      </w:r>
      <w:r w:rsidRPr="00E9603C">
        <w:t>Impacts on services, entities and interfaces</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111C7331" w14:textId="77777777" w:rsidR="009166E9" w:rsidRPr="00E9603C" w:rsidRDefault="009166E9">
      <w:pPr>
        <w:rPr>
          <w:lang w:eastAsia="zh-CN"/>
        </w:rPr>
      </w:pPr>
      <w:r w:rsidRPr="00E9603C">
        <w:rPr>
          <w:lang w:eastAsia="zh-CN"/>
        </w:rPr>
        <w:t xml:space="preserve">A new network function AIF is introduced. The AIF provides </w:t>
      </w:r>
      <w:r w:rsidRPr="00E9603C">
        <w:t xml:space="preserve">ML </w:t>
      </w:r>
      <w:r w:rsidRPr="00E9603C">
        <w:rPr>
          <w:lang w:eastAsia="zh-CN"/>
        </w:rPr>
        <w:t xml:space="preserve">Model training and </w:t>
      </w:r>
      <w:r w:rsidRPr="00E9603C">
        <w:t xml:space="preserve">ML </w:t>
      </w:r>
      <w:r w:rsidRPr="00E9603C">
        <w:rPr>
          <w:lang w:eastAsia="zh-CN"/>
        </w:rPr>
        <w:t>Model exposure service.</w:t>
      </w:r>
    </w:p>
    <w:p w14:paraId="0B7BDF9F" w14:textId="77777777" w:rsidR="009166E9" w:rsidRPr="00E9603C" w:rsidRDefault="009166E9">
      <w:r w:rsidRPr="00E9603C">
        <w:t>No impact on current services, entities and interfaces, except:</w:t>
      </w:r>
    </w:p>
    <w:p w14:paraId="2A3E7F73" w14:textId="77777777" w:rsidR="009166E9" w:rsidRPr="00E9603C" w:rsidRDefault="009166E9">
      <w:pPr>
        <w:pStyle w:val="B1"/>
        <w:rPr>
          <w:lang w:eastAsia="ko-KR"/>
        </w:rPr>
      </w:pPr>
      <w:r w:rsidRPr="00E9603C">
        <w:rPr>
          <w:lang w:eastAsia="ko-KR"/>
        </w:rPr>
        <w:t>-</w:t>
      </w:r>
      <w:r w:rsidRPr="00E9603C">
        <w:rPr>
          <w:lang w:eastAsia="ko-KR"/>
        </w:rPr>
        <w:tab/>
        <w:t xml:space="preserve">NWDAF requests </w:t>
      </w:r>
      <w:r w:rsidRPr="00E9603C">
        <w:t xml:space="preserve">ML </w:t>
      </w:r>
      <w:r w:rsidRPr="00E9603C">
        <w:rPr>
          <w:lang w:eastAsia="ko-KR"/>
        </w:rPr>
        <w:t>Model from AIF;</w:t>
      </w:r>
    </w:p>
    <w:p w14:paraId="3AAC2A75" w14:textId="77777777" w:rsidR="009166E9" w:rsidRPr="00E9603C" w:rsidRDefault="009166E9">
      <w:pPr>
        <w:pStyle w:val="B1"/>
        <w:rPr>
          <w:lang w:eastAsia="ko-KR"/>
        </w:rPr>
      </w:pPr>
      <w:r w:rsidRPr="00E9603C">
        <w:rPr>
          <w:lang w:eastAsia="ko-KR"/>
        </w:rPr>
        <w:t>-</w:t>
      </w:r>
      <w:r w:rsidRPr="00E9603C">
        <w:rPr>
          <w:lang w:eastAsia="ko-KR"/>
        </w:rPr>
        <w:tab/>
      </w:r>
      <w:r w:rsidRPr="00E9603C">
        <w:rPr>
          <w:lang w:eastAsia="zh-CN"/>
        </w:rPr>
        <w:t>NF profile</w:t>
      </w:r>
      <w:r w:rsidRPr="00E9603C">
        <w:rPr>
          <w:lang w:eastAsia="ko-KR"/>
        </w:rPr>
        <w:t xml:space="preserve"> in NRF includes list of </w:t>
      </w:r>
      <w:r w:rsidRPr="00E9603C">
        <w:t xml:space="preserve">ML </w:t>
      </w:r>
      <w:r w:rsidRPr="00E9603C">
        <w:rPr>
          <w:lang w:eastAsia="ko-KR"/>
        </w:rPr>
        <w:t>Model ID(s).</w:t>
      </w:r>
    </w:p>
    <w:p w14:paraId="79E58F82" w14:textId="77777777" w:rsidR="009166E9" w:rsidRPr="00E9603C" w:rsidRDefault="009166E9">
      <w:pPr>
        <w:pStyle w:val="Heading2"/>
      </w:pPr>
      <w:bookmarkStart w:id="4315" w:name="_Toc42779035"/>
      <w:bookmarkStart w:id="4316" w:name="_Toc50023562"/>
      <w:bookmarkStart w:id="4317" w:name="_Toc50309630"/>
      <w:bookmarkStart w:id="4318" w:name="_Toc54769951"/>
      <w:bookmarkStart w:id="4319" w:name="_Toc54779306"/>
      <w:bookmarkStart w:id="4320" w:name="_Toc54786266"/>
      <w:bookmarkStart w:id="4321" w:name="_Toc2737"/>
      <w:bookmarkStart w:id="4322" w:name="_Toc22192"/>
      <w:bookmarkStart w:id="4323" w:name="_Toc50022977"/>
      <w:bookmarkStart w:id="4324" w:name="_Toc23206"/>
      <w:bookmarkStart w:id="4325" w:name="_Toc15260"/>
      <w:bookmarkStart w:id="4326" w:name="_Toc21282"/>
      <w:bookmarkStart w:id="4327" w:name="_Toc169"/>
      <w:bookmarkStart w:id="4328" w:name="_Toc50579362"/>
      <w:bookmarkStart w:id="4329" w:name="_Toc57201117"/>
      <w:bookmarkStart w:id="4330" w:name="_Toc43393110"/>
      <w:bookmarkStart w:id="4331" w:name="_Toc42769979"/>
      <w:bookmarkStart w:id="4332" w:name="_Toc50021055"/>
      <w:bookmarkStart w:id="4333" w:name="_Toc44004270"/>
      <w:bookmarkStart w:id="4334" w:name="_Toc6356"/>
      <w:bookmarkStart w:id="4335" w:name="_Toc50021624"/>
      <w:bookmarkStart w:id="4336" w:name="_Toc50022328"/>
      <w:bookmarkStart w:id="4337" w:name="_Toc15086"/>
      <w:bookmarkStart w:id="4338" w:name="_Toc57641155"/>
      <w:bookmarkStart w:id="4339" w:name="_Toc59101508"/>
      <w:r w:rsidRPr="00E9603C">
        <w:rPr>
          <w:lang w:eastAsia="zh-CN"/>
        </w:rPr>
        <w:t>6.6</w:t>
      </w:r>
      <w:r w:rsidRPr="00E9603C">
        <w:rPr>
          <w:lang w:eastAsia="ko-KR"/>
        </w:rPr>
        <w:tab/>
      </w:r>
      <w:r w:rsidRPr="00E9603C">
        <w:t>Solution</w:t>
      </w:r>
      <w:r w:rsidRPr="00E9603C">
        <w:rPr>
          <w:lang w:eastAsia="zh-CN"/>
        </w:rPr>
        <w:t xml:space="preserve"> #6</w:t>
      </w:r>
      <w:r w:rsidRPr="00E9603C">
        <w:t>: NWDAF decompose architecture</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76BF7997" w14:textId="77777777" w:rsidR="009166E9" w:rsidRPr="00E9603C" w:rsidRDefault="009166E9">
      <w:pPr>
        <w:pStyle w:val="Heading3"/>
      </w:pPr>
      <w:bookmarkStart w:id="4340" w:name="_Toc50021625"/>
      <w:bookmarkStart w:id="4341" w:name="_Toc50579363"/>
      <w:bookmarkStart w:id="4342" w:name="_Toc50021056"/>
      <w:bookmarkStart w:id="4343" w:name="_Toc6273"/>
      <w:bookmarkStart w:id="4344" w:name="_Toc12007"/>
      <w:bookmarkStart w:id="4345" w:name="_Toc50309631"/>
      <w:bookmarkStart w:id="4346" w:name="_Toc43393111"/>
      <w:bookmarkStart w:id="4347" w:name="_Toc57201118"/>
      <w:bookmarkStart w:id="4348" w:name="_Toc50023563"/>
      <w:bookmarkStart w:id="4349" w:name="_Toc50022978"/>
      <w:bookmarkStart w:id="4350" w:name="_Toc50022329"/>
      <w:bookmarkStart w:id="4351" w:name="_Toc42769980"/>
      <w:bookmarkStart w:id="4352" w:name="_Toc13615"/>
      <w:bookmarkStart w:id="4353" w:name="_Toc44004271"/>
      <w:bookmarkStart w:id="4354" w:name="_Toc9738"/>
      <w:bookmarkStart w:id="4355" w:name="_Toc19181"/>
      <w:bookmarkStart w:id="4356" w:name="_Toc6485"/>
      <w:bookmarkStart w:id="4357" w:name="_Toc42779036"/>
      <w:bookmarkStart w:id="4358" w:name="_Toc1937"/>
      <w:bookmarkStart w:id="4359" w:name="_Toc54769952"/>
      <w:bookmarkStart w:id="4360" w:name="_Toc54779307"/>
      <w:bookmarkStart w:id="4361" w:name="_Toc54786267"/>
      <w:bookmarkStart w:id="4362" w:name="_Toc26877"/>
      <w:bookmarkStart w:id="4363" w:name="_Toc57641156"/>
      <w:bookmarkStart w:id="4364" w:name="_Toc59101509"/>
      <w:r w:rsidRPr="00E9603C">
        <w:t>6.</w:t>
      </w:r>
      <w:r w:rsidRPr="00E9603C">
        <w:rPr>
          <w:lang w:eastAsia="zh-CN"/>
        </w:rPr>
        <w:t>6</w:t>
      </w:r>
      <w:r w:rsidRPr="00E9603C">
        <w:t>.1</w:t>
      </w:r>
      <w:r w:rsidRPr="00E9603C">
        <w:tab/>
        <w:t>Description</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2AA8905D" w14:textId="77777777" w:rsidR="009166E9" w:rsidRPr="00E9603C" w:rsidRDefault="009166E9">
      <w:pPr>
        <w:pStyle w:val="Heading4"/>
      </w:pPr>
      <w:bookmarkStart w:id="4365" w:name="_Toc30958"/>
      <w:bookmarkStart w:id="4366" w:name="_Toc50023564"/>
      <w:bookmarkStart w:id="4367" w:name="_Toc42779037"/>
      <w:bookmarkStart w:id="4368" w:name="_Toc6425"/>
      <w:bookmarkStart w:id="4369" w:name="_Toc42769981"/>
      <w:bookmarkStart w:id="4370" w:name="_Toc19879"/>
      <w:bookmarkStart w:id="4371" w:name="_Toc44004272"/>
      <w:bookmarkStart w:id="4372" w:name="_Toc50021057"/>
      <w:bookmarkStart w:id="4373" w:name="_Toc43393112"/>
      <w:bookmarkStart w:id="4374" w:name="_Toc351"/>
      <w:bookmarkStart w:id="4375" w:name="_Toc50309632"/>
      <w:bookmarkStart w:id="4376" w:name="_Toc24883"/>
      <w:bookmarkStart w:id="4377" w:name="_Toc50022330"/>
      <w:bookmarkStart w:id="4378" w:name="_Toc54769953"/>
      <w:bookmarkStart w:id="4379" w:name="_Toc50021626"/>
      <w:bookmarkStart w:id="4380" w:name="_Toc54779308"/>
      <w:bookmarkStart w:id="4381" w:name="_Toc54786268"/>
      <w:bookmarkStart w:id="4382" w:name="_Toc6986"/>
      <w:bookmarkStart w:id="4383" w:name="_Toc50579364"/>
      <w:bookmarkStart w:id="4384" w:name="_Toc8645"/>
      <w:bookmarkStart w:id="4385" w:name="_Toc57201119"/>
      <w:bookmarkStart w:id="4386" w:name="_Toc50022979"/>
      <w:bookmarkStart w:id="4387" w:name="_Toc5432"/>
      <w:bookmarkStart w:id="4388" w:name="_Toc57641157"/>
      <w:bookmarkStart w:id="4389" w:name="_Toc59101510"/>
      <w:r w:rsidRPr="00E9603C">
        <w:t>6.</w:t>
      </w:r>
      <w:r w:rsidRPr="00E9603C">
        <w:rPr>
          <w:lang w:eastAsia="zh-CN"/>
        </w:rPr>
        <w:t>6</w:t>
      </w:r>
      <w:r w:rsidRPr="00E9603C">
        <w:t>.1.1</w:t>
      </w:r>
      <w:r w:rsidRPr="00E9603C">
        <w:tab/>
        <w:t>General</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r w:rsidRPr="00E9603C">
        <w:tab/>
      </w:r>
    </w:p>
    <w:p w14:paraId="1FB71907" w14:textId="77777777" w:rsidR="009166E9" w:rsidRPr="00E9603C" w:rsidRDefault="009166E9">
      <w:r w:rsidRPr="00E9603C">
        <w:t>This solution addresses Key Issue#1: Logical decomposition of NWDAF and possible interactions between logical functions.</w:t>
      </w:r>
    </w:p>
    <w:p w14:paraId="4E47E1D5" w14:textId="77777777" w:rsidR="009166E9" w:rsidRPr="00E9603C" w:rsidRDefault="009166E9">
      <w:pPr>
        <w:pStyle w:val="Heading4"/>
      </w:pPr>
      <w:bookmarkStart w:id="4390" w:name="_Toc50023565"/>
      <w:bookmarkStart w:id="4391" w:name="_Toc2200"/>
      <w:bookmarkStart w:id="4392" w:name="_Toc10703"/>
      <w:bookmarkStart w:id="4393" w:name="_Toc42769982"/>
      <w:bookmarkStart w:id="4394" w:name="_Toc50309633"/>
      <w:bookmarkStart w:id="4395" w:name="_Toc42779038"/>
      <w:bookmarkStart w:id="4396" w:name="_Toc20897"/>
      <w:bookmarkStart w:id="4397" w:name="_Toc26899"/>
      <w:bookmarkStart w:id="4398" w:name="_Toc50579365"/>
      <w:bookmarkStart w:id="4399" w:name="_Toc24258"/>
      <w:bookmarkStart w:id="4400" w:name="_Toc43393113"/>
      <w:bookmarkStart w:id="4401" w:name="_Toc28353"/>
      <w:bookmarkStart w:id="4402" w:name="_Toc2389"/>
      <w:bookmarkStart w:id="4403" w:name="_Toc50021058"/>
      <w:bookmarkStart w:id="4404" w:name="_Toc50021627"/>
      <w:bookmarkStart w:id="4405" w:name="_Toc50022331"/>
      <w:bookmarkStart w:id="4406" w:name="_Toc50022980"/>
      <w:bookmarkStart w:id="4407" w:name="_Toc54769954"/>
      <w:bookmarkStart w:id="4408" w:name="_Toc54779309"/>
      <w:bookmarkStart w:id="4409" w:name="_Toc54786269"/>
      <w:bookmarkStart w:id="4410" w:name="_Toc19356"/>
      <w:bookmarkStart w:id="4411" w:name="_Toc57201120"/>
      <w:bookmarkStart w:id="4412" w:name="_Toc44004273"/>
      <w:bookmarkStart w:id="4413" w:name="_Toc57641158"/>
      <w:bookmarkStart w:id="4414" w:name="_Toc59101511"/>
      <w:r w:rsidRPr="00E9603C">
        <w:t>6.</w:t>
      </w:r>
      <w:r w:rsidRPr="00E9603C">
        <w:rPr>
          <w:lang w:eastAsia="zh-CN"/>
        </w:rPr>
        <w:t>6</w:t>
      </w:r>
      <w:r w:rsidRPr="00E9603C">
        <w:t>.1.2</w:t>
      </w:r>
      <w:r w:rsidRPr="00E9603C">
        <w:tab/>
        <w:t>Architecture</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36AF7C60" w14:textId="77777777" w:rsidR="009166E9" w:rsidRPr="00E9603C" w:rsidRDefault="009166E9">
      <w:r w:rsidRPr="00E9603C">
        <w:t>The NWDAF may be composed by the following functions:</w:t>
      </w:r>
    </w:p>
    <w:p w14:paraId="05433A1B" w14:textId="77777777" w:rsidR="009166E9" w:rsidRPr="00E9603C" w:rsidRDefault="009166E9">
      <w:pPr>
        <w:pStyle w:val="B1"/>
      </w:pPr>
      <w:r w:rsidRPr="00E9603C">
        <w:rPr>
          <w:rFonts w:eastAsia="DengXian"/>
          <w:lang w:eastAsia="zh-CN"/>
        </w:rPr>
        <w:t>1).</w:t>
      </w:r>
      <w:r w:rsidRPr="00E9603C">
        <w:rPr>
          <w:rFonts w:eastAsia="DengXian"/>
          <w:lang w:eastAsia="zh-CN"/>
        </w:rPr>
        <w:tab/>
      </w:r>
      <w:r w:rsidRPr="00E9603C">
        <w:t>ML model training function: used to train the model;</w:t>
      </w:r>
    </w:p>
    <w:p w14:paraId="7F18DF5E" w14:textId="77777777" w:rsidR="009166E9" w:rsidRPr="00E9603C" w:rsidRDefault="009166E9">
      <w:pPr>
        <w:pStyle w:val="B1"/>
      </w:pPr>
      <w:r w:rsidRPr="00E9603C">
        <w:t>2).</w:t>
      </w:r>
      <w:r w:rsidRPr="00E9603C">
        <w:tab/>
        <w:t>Analytics function: used to do the data analytics for the consumer and expose the analytics result to the consumer;</w:t>
      </w:r>
    </w:p>
    <w:p w14:paraId="783E16E0" w14:textId="77777777" w:rsidR="009166E9" w:rsidRPr="00E9603C" w:rsidRDefault="009166E9">
      <w:pPr>
        <w:pStyle w:val="B1"/>
      </w:pPr>
      <w:r w:rsidRPr="00E9603C">
        <w:t>Different types of NWDAF maybe deployed in the network, a NWDAF may only support ML model training function, or only support Analytics function, or support both of these two Functions.</w:t>
      </w:r>
    </w:p>
    <w:p w14:paraId="010087CA" w14:textId="77777777" w:rsidR="009166E9" w:rsidRPr="00E9603C" w:rsidRDefault="009166E9">
      <w:pPr>
        <w:pStyle w:val="Heading4"/>
      </w:pPr>
      <w:bookmarkStart w:id="4415" w:name="_Toc50309634"/>
      <w:bookmarkStart w:id="4416" w:name="_Toc50022981"/>
      <w:bookmarkStart w:id="4417" w:name="_Toc50023566"/>
      <w:bookmarkStart w:id="4418" w:name="_Toc50021059"/>
      <w:bookmarkStart w:id="4419" w:name="_Toc50579366"/>
      <w:bookmarkStart w:id="4420" w:name="_Toc50022332"/>
      <w:bookmarkStart w:id="4421" w:name="_Toc50021628"/>
      <w:bookmarkStart w:id="4422" w:name="_Toc54769955"/>
      <w:bookmarkStart w:id="4423" w:name="_Toc54779310"/>
      <w:bookmarkStart w:id="4424" w:name="_Toc54786270"/>
      <w:bookmarkStart w:id="4425" w:name="_Toc57201121"/>
      <w:bookmarkStart w:id="4426" w:name="_Toc57641159"/>
      <w:bookmarkStart w:id="4427" w:name="_Toc59101512"/>
      <w:r w:rsidRPr="00E9603C">
        <w:t>6.6.1.3</w:t>
      </w:r>
      <w:r w:rsidRPr="00E9603C">
        <w:tab/>
        <w:t>ML Model Training</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0C65FFF7" w14:textId="77777777" w:rsidR="009166E9" w:rsidRPr="00E9603C" w:rsidRDefault="009166E9">
      <w:r w:rsidRPr="00E9603C">
        <w:t>The ML model training function is used for initial ML model training and the further update of trained ML model, the initial ML model can be provided by a ML designer or local configuration. The ML designer is a designer environment to create the initial ML model which can be operated either by a 3</w:t>
      </w:r>
      <w:r w:rsidRPr="00E9603C">
        <w:rPr>
          <w:vertAlign w:val="superscript"/>
        </w:rPr>
        <w:t>rd</w:t>
      </w:r>
      <w:r w:rsidRPr="00E9603C">
        <w:t xml:space="preserve"> party, or by the operator.</w:t>
      </w:r>
    </w:p>
    <w:p w14:paraId="40196752" w14:textId="77777777" w:rsidR="009166E9" w:rsidRPr="00E9603C" w:rsidRDefault="009166E9">
      <w:pPr>
        <w:pStyle w:val="NO"/>
      </w:pPr>
      <w:r w:rsidRPr="00E9603C">
        <w:t>NOTE 1:</w:t>
      </w:r>
      <w:r w:rsidRPr="00E9603C">
        <w:tab/>
        <w:t>The ML designer function is out of SA WG2 scope, how the ML designer provides the initial ML model to ML model training function is out of SA WG2 scope.</w:t>
      </w:r>
    </w:p>
    <w:p w14:paraId="299D89CC" w14:textId="77777777" w:rsidR="009166E9" w:rsidRPr="00E9603C" w:rsidRDefault="009166E9">
      <w:r w:rsidRPr="00E9603C">
        <w:t>NWDAF Data Repository is the data storage entities that stores the data collected by NWDAF from other 5G NFs. NWDAF Data Repository provides training data to the ML model training function for the initial model training.</w:t>
      </w:r>
    </w:p>
    <w:p w14:paraId="1BBC208B" w14:textId="77777777" w:rsidR="009166E9" w:rsidRPr="00E9603C" w:rsidRDefault="009166E9">
      <w:pPr>
        <w:pStyle w:val="NO"/>
      </w:pPr>
      <w:r w:rsidRPr="00E9603C">
        <w:t>NOTE 2:</w:t>
      </w:r>
      <w:r w:rsidRPr="00E9603C">
        <w:tab/>
        <w:t>The NWDAF data repository is addressed by the Key issue 11: Increasing efficiency of data collection.</w:t>
      </w:r>
    </w:p>
    <w:p w14:paraId="1B392846" w14:textId="77777777" w:rsidR="009166E9" w:rsidRPr="00E9603C" w:rsidRDefault="009166E9">
      <w:r w:rsidRPr="00E9603C">
        <w:t>The ML model training function is also used to further update the trained ML model. NWDAF Data Repository provides training data to the ML model training function for the further update of trained ML model.</w:t>
      </w:r>
    </w:p>
    <w:p w14:paraId="7ACACC9C" w14:textId="77777777" w:rsidR="009166E9" w:rsidRPr="00E9603C" w:rsidRDefault="009166E9">
      <w:pPr>
        <w:pStyle w:val="Heading4"/>
      </w:pPr>
      <w:bookmarkStart w:id="4428" w:name="_Toc50022333"/>
      <w:bookmarkStart w:id="4429" w:name="_Toc50021629"/>
      <w:bookmarkStart w:id="4430" w:name="_Toc50579367"/>
      <w:bookmarkStart w:id="4431" w:name="_Toc50021060"/>
      <w:bookmarkStart w:id="4432" w:name="_Toc50023567"/>
      <w:bookmarkStart w:id="4433" w:name="_Toc50022982"/>
      <w:bookmarkStart w:id="4434" w:name="_Toc50309635"/>
      <w:bookmarkStart w:id="4435" w:name="_Toc54769956"/>
      <w:bookmarkStart w:id="4436" w:name="_Toc54779311"/>
      <w:bookmarkStart w:id="4437" w:name="_Toc54786271"/>
      <w:bookmarkStart w:id="4438" w:name="_Toc57201122"/>
      <w:bookmarkStart w:id="4439" w:name="_Toc57641160"/>
      <w:bookmarkStart w:id="4440" w:name="_Toc59101513"/>
      <w:r w:rsidRPr="00E9603C">
        <w:t>6.6.1.4</w:t>
      </w:r>
      <w:r w:rsidRPr="00E9603C">
        <w:tab/>
        <w:t>Data analytics</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51186BF1" w14:textId="77777777" w:rsidR="009166E9" w:rsidRPr="00E9603C" w:rsidRDefault="009166E9">
      <w:r w:rsidRPr="00E9603C">
        <w:t>The successful trained ML models are provided to the Analytics function with the related analytics IDs, the Analytics Function can register the supported analytics IDs to NRF. If any analytics request / subscribe is received from the consumer, the Analytics function will collect the data from NWDAF Data Repository or trigger the NWDAF Data Repository to collect data from other entities, performs the data analytics according to the supported ML model and exposure the output to the consumer.</w:t>
      </w:r>
    </w:p>
    <w:p w14:paraId="30F1CC5A" w14:textId="77777777" w:rsidR="009166E9" w:rsidRPr="00E9603C" w:rsidRDefault="009166E9">
      <w:pPr>
        <w:pStyle w:val="NO"/>
      </w:pPr>
      <w:r w:rsidRPr="00E9603C">
        <w:t>NOTE 1:</w:t>
      </w:r>
      <w:r w:rsidRPr="00E9603C">
        <w:tab/>
        <w:t>The Analytics request / subscribe procedure is initiated from consumer to the Analytics function is already supported in Rel-16. The data collection from NWDAF Data Repository is related to Key issue 11: Increasing efficiency of data collection.</w:t>
      </w:r>
    </w:p>
    <w:p w14:paraId="47395D54" w14:textId="77777777" w:rsidR="009166E9" w:rsidRPr="00E9603C" w:rsidRDefault="009166E9">
      <w:pPr>
        <w:rPr>
          <w:rFonts w:eastAsia="MS Mincho"/>
        </w:rPr>
      </w:pPr>
      <w:r w:rsidRPr="00E9603C">
        <w:t>There are two options about how the Analytics function receives the provided trained ML models.</w:t>
      </w:r>
    </w:p>
    <w:p w14:paraId="7EBE4809" w14:textId="77777777" w:rsidR="009166E9" w:rsidRPr="00E9603C" w:rsidRDefault="009166E9">
      <w:r w:rsidRPr="00E9603C">
        <w:t>Option 1: ML model provides via ML designer</w:t>
      </w:r>
    </w:p>
    <w:p w14:paraId="64DE9061" w14:textId="77777777" w:rsidR="009166E9" w:rsidRPr="00E9603C" w:rsidRDefault="009166E9">
      <w:r w:rsidRPr="00E9603C">
        <w:t>Figure 6.</w:t>
      </w:r>
      <w:r w:rsidRPr="00E9603C">
        <w:rPr>
          <w:lang w:eastAsia="zh-CN"/>
        </w:rPr>
        <w:t>6</w:t>
      </w:r>
      <w:r w:rsidRPr="00E9603C">
        <w:t>.1.2-1 proposed a NWDAF decompose architecture in which the ML designer provides the trained ML model to Analytics Function(s).</w:t>
      </w:r>
    </w:p>
    <w:p w14:paraId="4955D70B" w14:textId="77777777" w:rsidR="009166E9" w:rsidRPr="00E9603C" w:rsidRDefault="009166E9">
      <w:pPr>
        <w:pStyle w:val="TH"/>
      </w:pPr>
      <w:r w:rsidRPr="00E9603C">
        <w:object w:dxaOrig="5367" w:dyaOrig="5061" w14:anchorId="273B0217">
          <v:shape id="对象 21" o:spid="_x0000_i1041" type="#_x0000_t75" style="width:252pt;height:237pt;mso-position-horizontal-relative:page;mso-position-vertical-relative:page" o:ole="">
            <v:imagedata r:id="rId36" o:title=""/>
          </v:shape>
          <o:OLEObject Type="Embed" ProgID="Visio.Drawing.11" ShapeID="对象 21" DrawAspect="Content" ObjectID="_1669715952" r:id="rId37"/>
        </w:object>
      </w:r>
    </w:p>
    <w:p w14:paraId="7D2799DC" w14:textId="77777777" w:rsidR="009166E9" w:rsidRPr="00E9603C" w:rsidRDefault="009166E9">
      <w:pPr>
        <w:pStyle w:val="TF"/>
      </w:pPr>
      <w:r w:rsidRPr="00E9603C">
        <w:t>Figure 6.6.1.4-1: ML model provides the trained ML model to Analytics Function(s)</w:t>
      </w:r>
    </w:p>
    <w:p w14:paraId="73467718" w14:textId="77777777" w:rsidR="009166E9" w:rsidRPr="00E9603C" w:rsidRDefault="009166E9">
      <w:r w:rsidRPr="00E9603C">
        <w:t>Step 1 and 2 in Figure 6.6.1.4-1 refer to the ML model training described in clause 6.6.1.3. After the initial ML model training success, the ML Model Training Function sends the trained model to the ML designer and the ML designer provides the ML model with the corresponding Analytics ID to the Analytics Function. ML designer may publish the trained model to different Analytics Functions.</w:t>
      </w:r>
    </w:p>
    <w:p w14:paraId="7153BC64" w14:textId="77777777" w:rsidR="009166E9" w:rsidRPr="00E9603C" w:rsidRDefault="009166E9">
      <w:pPr>
        <w:pStyle w:val="NO"/>
      </w:pPr>
      <w:r w:rsidRPr="00E9603C">
        <w:t>NOTE 2:</w:t>
      </w:r>
      <w:r w:rsidRPr="00E9603C">
        <w:tab/>
        <w:t>How ML designer sends the trained ML model to Analytics functions is to addressed by Key Issue #19: Trained data model sharing between multiple NWDAF instances</w:t>
      </w:r>
      <w:r w:rsidRPr="00E9603C">
        <w:rPr>
          <w:color w:val="auto"/>
          <w:lang w:eastAsia="zh-CN"/>
        </w:rPr>
        <w:t>.</w:t>
      </w:r>
    </w:p>
    <w:p w14:paraId="346F3F17" w14:textId="77777777" w:rsidR="009166E9" w:rsidRPr="00E9603C" w:rsidRDefault="009166E9">
      <w:r w:rsidRPr="00E9603C">
        <w:t>Option 2: ML model provides by ML Model training function</w:t>
      </w:r>
    </w:p>
    <w:p w14:paraId="2AD42B73" w14:textId="77777777" w:rsidR="009166E9" w:rsidRPr="00E9603C" w:rsidRDefault="009166E9">
      <w:r w:rsidRPr="00E9603C">
        <w:t>Step 1 and step 2 in Figure 6.6.1.4-2 refer to the initial ML model training described in clause 6.6.1.3 (same as option 1). After ML model training success, the ML Model training function provides the trained ML model and the corresponding Analytics ID to Analytics function. The trained ML model may provide the trained model to different Analytics functions.</w:t>
      </w:r>
    </w:p>
    <w:p w14:paraId="2893A94E" w14:textId="77777777" w:rsidR="009166E9" w:rsidRPr="00E9603C" w:rsidRDefault="009166E9">
      <w:pPr>
        <w:pStyle w:val="NO"/>
        <w:rPr>
          <w:color w:val="auto"/>
          <w:lang w:eastAsia="zh-CN"/>
        </w:rPr>
      </w:pPr>
      <w:r w:rsidRPr="00E9603C">
        <w:t>NOTE 3:</w:t>
      </w:r>
      <w:r w:rsidRPr="00E9603C">
        <w:tab/>
        <w:t>How ML Model training function sends the trained ML model to Analytics functions is to addressed by Key Issue #19: Trained data model sharing between multiple NWDAF instances</w:t>
      </w:r>
      <w:r w:rsidRPr="00E9603C">
        <w:rPr>
          <w:color w:val="auto"/>
          <w:lang w:eastAsia="zh-CN"/>
        </w:rPr>
        <w:t>.</w:t>
      </w:r>
    </w:p>
    <w:p w14:paraId="43D2D699" w14:textId="77777777" w:rsidR="009166E9" w:rsidRPr="00E9603C" w:rsidRDefault="009166E9">
      <w:pPr>
        <w:pStyle w:val="TH"/>
      </w:pPr>
      <w:r w:rsidRPr="00E9603C">
        <w:object w:dxaOrig="4167" w:dyaOrig="3647" w14:anchorId="1DCBFC02">
          <v:shape id="对象 23" o:spid="_x0000_i1042" type="#_x0000_t75" style="width:310pt;height:271.5pt;mso-position-horizontal-relative:page;mso-position-vertical-relative:page" o:ole="">
            <v:imagedata r:id="rId38" o:title=""/>
          </v:shape>
          <o:OLEObject Type="Embed" ProgID="Visio.Drawing.11" ShapeID="对象 23" DrawAspect="Content" ObjectID="_1669715953" r:id="rId39"/>
        </w:object>
      </w:r>
    </w:p>
    <w:p w14:paraId="0A7F8D71" w14:textId="77777777" w:rsidR="009166E9" w:rsidRPr="00E9603C" w:rsidRDefault="009166E9">
      <w:pPr>
        <w:pStyle w:val="TF"/>
      </w:pPr>
      <w:r w:rsidRPr="00E9603C">
        <w:t>Figure 6.6.1.4-2: ML Model training function provides ML model</w:t>
      </w:r>
    </w:p>
    <w:p w14:paraId="5A61E411" w14:textId="77777777" w:rsidR="009166E9" w:rsidRPr="00E9603C" w:rsidRDefault="009166E9">
      <w:pPr>
        <w:pStyle w:val="Heading3"/>
      </w:pPr>
      <w:bookmarkStart w:id="4441" w:name="_Toc50021630"/>
      <w:bookmarkStart w:id="4442" w:name="_Toc50022983"/>
      <w:bookmarkStart w:id="4443" w:name="_Toc50021061"/>
      <w:bookmarkStart w:id="4444" w:name="_Toc50023568"/>
      <w:bookmarkStart w:id="4445" w:name="_Toc50022334"/>
      <w:bookmarkStart w:id="4446" w:name="_Toc50309636"/>
      <w:bookmarkStart w:id="4447" w:name="_Toc50579368"/>
      <w:bookmarkStart w:id="4448" w:name="_Toc54769957"/>
      <w:bookmarkStart w:id="4449" w:name="_Toc54779312"/>
      <w:bookmarkStart w:id="4450" w:name="_Toc54786272"/>
      <w:bookmarkStart w:id="4451" w:name="_Toc57201123"/>
      <w:bookmarkStart w:id="4452" w:name="_Toc57641161"/>
      <w:bookmarkStart w:id="4453" w:name="_Toc59101514"/>
      <w:r w:rsidRPr="00E9603C">
        <w:t>6.</w:t>
      </w:r>
      <w:r w:rsidRPr="00E9603C">
        <w:rPr>
          <w:lang w:eastAsia="zh-CN"/>
        </w:rPr>
        <w:t>6</w:t>
      </w:r>
      <w:r w:rsidRPr="00E9603C">
        <w:t>.2</w:t>
      </w:r>
      <w:r w:rsidRPr="00E9603C">
        <w:tab/>
        <w:t>Procedures</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78774CF8" w14:textId="77777777" w:rsidR="009166E9" w:rsidRPr="00E9603C" w:rsidRDefault="009166E9">
      <w:pPr>
        <w:pStyle w:val="Heading4"/>
      </w:pPr>
      <w:bookmarkStart w:id="4454" w:name="_Toc50309637"/>
      <w:bookmarkStart w:id="4455" w:name="_Toc50021062"/>
      <w:bookmarkStart w:id="4456" w:name="_Toc50021631"/>
      <w:bookmarkStart w:id="4457" w:name="_Toc50022335"/>
      <w:bookmarkStart w:id="4458" w:name="_Toc50022984"/>
      <w:bookmarkStart w:id="4459" w:name="_Toc50023569"/>
      <w:bookmarkStart w:id="4460" w:name="_Toc50579369"/>
      <w:bookmarkStart w:id="4461" w:name="_Toc54769958"/>
      <w:bookmarkStart w:id="4462" w:name="_Toc54779313"/>
      <w:bookmarkStart w:id="4463" w:name="_Toc54786273"/>
      <w:bookmarkStart w:id="4464" w:name="_Toc57201124"/>
      <w:bookmarkStart w:id="4465" w:name="_Toc57641162"/>
      <w:bookmarkStart w:id="4466" w:name="_Toc59101515"/>
      <w:r w:rsidRPr="00E9603C">
        <w:rPr>
          <w:lang w:eastAsia="zh-CN"/>
        </w:rPr>
        <w:t>6.6.2.1</w:t>
      </w:r>
      <w:r w:rsidRPr="00E9603C">
        <w:rPr>
          <w:lang w:eastAsia="zh-CN"/>
        </w:rPr>
        <w:tab/>
      </w:r>
      <w:r w:rsidRPr="00E9603C">
        <w:t>Initial ML Model Training</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13D0BC69" w14:textId="77777777" w:rsidR="009166E9" w:rsidRPr="00E9603C" w:rsidRDefault="009166E9">
      <w:r w:rsidRPr="00E9603C">
        <w:t>Figure 6.6.2.1-1 is the call flow of Initial ML Model Training.</w:t>
      </w:r>
    </w:p>
    <w:p w14:paraId="49D8B46D" w14:textId="77777777" w:rsidR="009166E9" w:rsidRPr="00E9603C" w:rsidRDefault="009166E9">
      <w:pPr>
        <w:pStyle w:val="TH"/>
      </w:pPr>
      <w:r w:rsidRPr="00E9603C">
        <w:object w:dxaOrig="4194" w:dyaOrig="2124" w14:anchorId="358F8F6D">
          <v:shape id="对象 24" o:spid="_x0000_i1043" type="#_x0000_t75" style="width:343.5pt;height:174.5pt;mso-position-horizontal-relative:page;mso-position-vertical-relative:page" o:ole="">
            <v:imagedata r:id="rId40" o:title=""/>
          </v:shape>
          <o:OLEObject Type="Embed" ProgID="Visio.Drawing.11" ShapeID="对象 24" DrawAspect="Content" ObjectID="_1669715954" r:id="rId41"/>
        </w:object>
      </w:r>
    </w:p>
    <w:p w14:paraId="198EA0DA" w14:textId="77777777" w:rsidR="009166E9" w:rsidRPr="00E9603C" w:rsidRDefault="009166E9">
      <w:pPr>
        <w:pStyle w:val="TF"/>
        <w:rPr>
          <w:lang w:eastAsia="zh-CN"/>
        </w:rPr>
      </w:pPr>
      <w:r w:rsidRPr="00E9603C">
        <w:t>Figure 6.6.2.1-1: Initial ML Model Training call flow</w:t>
      </w:r>
    </w:p>
    <w:p w14:paraId="0FBD8A37" w14:textId="77777777" w:rsidR="009166E9" w:rsidRPr="00E9603C" w:rsidRDefault="009166E9">
      <w:pPr>
        <w:pStyle w:val="B1"/>
        <w:rPr>
          <w:lang w:eastAsia="zh-CN"/>
        </w:rPr>
      </w:pPr>
      <w:r w:rsidRPr="00E9603C">
        <w:t>0.</w:t>
      </w:r>
      <w:r w:rsidRPr="00E9603C">
        <w:rPr>
          <w:rFonts w:eastAsia="SimSun"/>
          <w:lang w:eastAsia="zh-CN"/>
        </w:rPr>
        <w:tab/>
      </w:r>
      <w:r w:rsidRPr="00E9603C">
        <w:rPr>
          <w:lang w:eastAsia="zh-CN"/>
        </w:rPr>
        <w:t>The initial ML model maybe received from ML Designer or based on local configuration. This step is out of 3GPP scope.</w:t>
      </w:r>
    </w:p>
    <w:p w14:paraId="756C0A3D" w14:textId="77777777" w:rsidR="009166E9" w:rsidRPr="00E9603C" w:rsidRDefault="009166E9">
      <w:pPr>
        <w:pStyle w:val="B1"/>
        <w:rPr>
          <w:lang w:eastAsia="zh-CN"/>
        </w:rPr>
      </w:pPr>
      <w:r w:rsidRPr="00E9603C">
        <w:rPr>
          <w:lang w:eastAsia="zh-CN"/>
        </w:rPr>
        <w:t>1.</w:t>
      </w:r>
      <w:r w:rsidRPr="00E9603C">
        <w:rPr>
          <w:lang w:eastAsia="zh-CN"/>
        </w:rPr>
        <w:tab/>
        <w:t>ML Model Training Function sends the Initial ML model training data collection request (Analytics ID) to the NWDAF Data Repository. The Analytics ID identify the Initial ML model.</w:t>
      </w:r>
    </w:p>
    <w:p w14:paraId="4CD1B115" w14:textId="77777777" w:rsidR="009166E9" w:rsidRPr="00E9603C" w:rsidRDefault="009166E9">
      <w:pPr>
        <w:pStyle w:val="B1"/>
        <w:rPr>
          <w:lang w:eastAsia="zh-CN"/>
        </w:rPr>
      </w:pPr>
      <w:r w:rsidRPr="00E9603C">
        <w:rPr>
          <w:lang w:eastAsia="zh-CN"/>
        </w:rPr>
        <w:t>2.</w:t>
      </w:r>
      <w:r w:rsidRPr="00E9603C">
        <w:rPr>
          <w:lang w:eastAsia="zh-CN"/>
        </w:rPr>
        <w:tab/>
        <w:t>NWDAF Data Repository may trigger the data collection from other entities and provides all the input data that related to the requested Analytics ID to ML Model Training Function.</w:t>
      </w:r>
    </w:p>
    <w:p w14:paraId="23835443" w14:textId="77777777" w:rsidR="009166E9" w:rsidRPr="00E9603C" w:rsidRDefault="009166E9">
      <w:pPr>
        <w:pStyle w:val="B1"/>
        <w:rPr>
          <w:lang w:eastAsia="zh-CN"/>
        </w:rPr>
      </w:pPr>
      <w:r w:rsidRPr="00E9603C">
        <w:rPr>
          <w:lang w:eastAsia="zh-CN"/>
        </w:rPr>
        <w:t>3.</w:t>
      </w:r>
      <w:r w:rsidRPr="00E9603C">
        <w:rPr>
          <w:lang w:eastAsia="zh-CN"/>
        </w:rPr>
        <w:tab/>
        <w:t>ML Model Training Function performs the initial model training.</w:t>
      </w:r>
    </w:p>
    <w:p w14:paraId="00445BD2" w14:textId="77777777" w:rsidR="009166E9" w:rsidRPr="00E9603C" w:rsidRDefault="009166E9">
      <w:pPr>
        <w:pStyle w:val="B1"/>
        <w:rPr>
          <w:lang w:eastAsia="zh-CN"/>
        </w:rPr>
      </w:pPr>
      <w:r w:rsidRPr="00E9603C">
        <w:rPr>
          <w:lang w:eastAsia="zh-CN"/>
        </w:rPr>
        <w:t>Step 1 and step 2 will be reused for further update the trained ML model.</w:t>
      </w:r>
    </w:p>
    <w:p w14:paraId="598333B8" w14:textId="77777777" w:rsidR="009166E9" w:rsidRPr="00E9603C" w:rsidRDefault="009166E9">
      <w:pPr>
        <w:pStyle w:val="Heading4"/>
        <w:rPr>
          <w:lang w:eastAsia="zh-CN"/>
        </w:rPr>
      </w:pPr>
      <w:bookmarkStart w:id="4467" w:name="_Toc50022985"/>
      <w:bookmarkStart w:id="4468" w:name="_Toc57201125"/>
      <w:bookmarkStart w:id="4469" w:name="_Toc50022336"/>
      <w:bookmarkStart w:id="4470" w:name="_Toc50021632"/>
      <w:bookmarkStart w:id="4471" w:name="_Toc50021063"/>
      <w:bookmarkStart w:id="4472" w:name="_Toc50023570"/>
      <w:bookmarkStart w:id="4473" w:name="_Toc50579370"/>
      <w:bookmarkStart w:id="4474" w:name="_Toc50309638"/>
      <w:bookmarkStart w:id="4475" w:name="_Toc54769959"/>
      <w:bookmarkStart w:id="4476" w:name="_Toc54779314"/>
      <w:bookmarkStart w:id="4477" w:name="_Toc54786274"/>
      <w:bookmarkStart w:id="4478" w:name="_Toc57641163"/>
      <w:bookmarkStart w:id="4479" w:name="_Toc59101516"/>
      <w:r w:rsidRPr="00E9603C">
        <w:rPr>
          <w:lang w:eastAsia="zh-CN"/>
        </w:rPr>
        <w:t>6.6.2.2</w:t>
      </w:r>
      <w:r w:rsidRPr="00E9603C">
        <w:rPr>
          <w:lang w:eastAsia="zh-CN"/>
        </w:rPr>
        <w:tab/>
        <w:t>Analytics Function receives ML model procedure</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19640F09" w14:textId="77777777" w:rsidR="009166E9" w:rsidRPr="00E9603C" w:rsidRDefault="009166E9">
      <w:pPr>
        <w:rPr>
          <w:lang w:eastAsia="zh-CN"/>
        </w:rPr>
      </w:pPr>
      <w:r w:rsidRPr="00E9603C">
        <w:rPr>
          <w:lang w:eastAsia="zh-CN"/>
        </w:rPr>
        <w:t>For option 1 ML model training function sends the trained ML model to ML designer, and ML designer provides the ML model to different Analytics Functions. The interaction between ML Model training function and ML designer and ML designer to Analytics Function are out of SA</w:t>
      </w:r>
      <w:r w:rsidRPr="00E9603C">
        <w:t> WG</w:t>
      </w:r>
      <w:r w:rsidRPr="00E9603C">
        <w:rPr>
          <w:lang w:eastAsia="zh-CN"/>
        </w:rPr>
        <w:t>2 scope.</w:t>
      </w:r>
    </w:p>
    <w:p w14:paraId="2EA1916E" w14:textId="77777777" w:rsidR="009166E9" w:rsidRPr="00E9603C" w:rsidRDefault="009166E9">
      <w:pPr>
        <w:rPr>
          <w:lang w:eastAsia="zh-CN"/>
        </w:rPr>
      </w:pPr>
      <w:r w:rsidRPr="00E9603C">
        <w:rPr>
          <w:lang w:eastAsia="zh-CN"/>
        </w:rPr>
        <w:t>For option 2, a standard interface between ML Model Training Function and Analytics Function are supported for ML model publish procedure.</w:t>
      </w:r>
    </w:p>
    <w:p w14:paraId="0754F58B" w14:textId="77777777" w:rsidR="009166E9" w:rsidRPr="00E9603C" w:rsidRDefault="009166E9">
      <w:pPr>
        <w:rPr>
          <w:lang w:eastAsia="zh-CN"/>
        </w:rPr>
      </w:pPr>
      <w:r w:rsidRPr="00E9603C">
        <w:rPr>
          <w:lang w:eastAsia="zh-CN"/>
        </w:rPr>
        <w:t>The ML Model Training Function may provide the trained ML model to Analytics Function(s) either by the request received from Analytics Function(s) described in Figure 6.6.2.2-1 or operator configuration in ML Model Training Function described in Figure 6.6.2.2-2.</w:t>
      </w:r>
    </w:p>
    <w:p w14:paraId="615C7B09" w14:textId="77777777" w:rsidR="009166E9" w:rsidRPr="00E9603C" w:rsidRDefault="009166E9">
      <w:pPr>
        <w:pStyle w:val="TH"/>
      </w:pPr>
      <w:r w:rsidRPr="00E9603C">
        <w:object w:dxaOrig="3263" w:dyaOrig="1786" w14:anchorId="5F7E1300">
          <v:shape id="对象 25" o:spid="_x0000_i1044" type="#_x0000_t75" style="width:267.5pt;height:145.5pt;mso-position-horizontal-relative:page;mso-position-vertical-relative:page" o:ole="">
            <v:imagedata r:id="rId42" o:title=""/>
          </v:shape>
          <o:OLEObject Type="Embed" ProgID="Visio.Drawing.11" ShapeID="对象 25" DrawAspect="Content" ObjectID="_1669715955" r:id="rId43"/>
        </w:object>
      </w:r>
    </w:p>
    <w:p w14:paraId="33E8E22F" w14:textId="77777777" w:rsidR="009166E9" w:rsidRPr="00E9603C" w:rsidRDefault="009166E9">
      <w:pPr>
        <w:pStyle w:val="TF"/>
      </w:pPr>
      <w:r w:rsidRPr="00E9603C">
        <w:t>Figure 6.6.2.2-1: ML Model request procedure</w:t>
      </w:r>
    </w:p>
    <w:p w14:paraId="0839FDB8" w14:textId="77777777" w:rsidR="009166E9" w:rsidRPr="00E9603C" w:rsidRDefault="009166E9">
      <w:pPr>
        <w:pStyle w:val="B1"/>
        <w:rPr>
          <w:lang w:eastAsia="zh-CN"/>
        </w:rPr>
      </w:pPr>
      <w:r w:rsidRPr="00E9603C">
        <w:t>1.</w:t>
      </w:r>
      <w:r w:rsidRPr="00E9603C">
        <w:tab/>
      </w:r>
      <w:r w:rsidRPr="00E9603C">
        <w:rPr>
          <w:lang w:eastAsia="zh-CN"/>
        </w:rPr>
        <w:t>Operator may configure the supported Analytics ID(s) for the Analytics Function, the Analytics Function send the ML Model Request (Analytics ID) message to ML Traninig Function to collect the trained ML Model.</w:t>
      </w:r>
    </w:p>
    <w:p w14:paraId="33C72AC0" w14:textId="77777777" w:rsidR="009166E9" w:rsidRPr="00E9603C" w:rsidRDefault="009166E9">
      <w:pPr>
        <w:pStyle w:val="B1"/>
        <w:rPr>
          <w:lang w:eastAsia="zh-CN"/>
        </w:rPr>
      </w:pPr>
      <w:r w:rsidRPr="00E9603C">
        <w:rPr>
          <w:lang w:eastAsia="zh-CN"/>
        </w:rPr>
        <w:t>2.</w:t>
      </w:r>
      <w:r w:rsidRPr="00E9603C">
        <w:rPr>
          <w:lang w:eastAsia="zh-CN"/>
        </w:rPr>
        <w:tab/>
        <w:t>ML Model Training Function provides the trained ML model to Analytics Function(s).</w:t>
      </w:r>
    </w:p>
    <w:p w14:paraId="7ABFD659" w14:textId="77777777" w:rsidR="009166E9" w:rsidRPr="00E9603C" w:rsidRDefault="009166E9">
      <w:pPr>
        <w:pStyle w:val="NO"/>
      </w:pPr>
      <w:r w:rsidRPr="00E9603C">
        <w:rPr>
          <w:lang w:eastAsia="zh-CN"/>
        </w:rPr>
        <w:t>NOTE 1:</w:t>
      </w:r>
      <w:r w:rsidRPr="00E9603C">
        <w:rPr>
          <w:lang w:eastAsia="zh-CN"/>
        </w:rPr>
        <w:tab/>
        <w:t xml:space="preserve">The parameters in step 1 and 2 and are related to </w:t>
      </w:r>
      <w:r w:rsidRPr="00E9603C">
        <w:t>Key Issue #19: Trained data model sharing between multiple NWDAF instances.</w:t>
      </w:r>
    </w:p>
    <w:p w14:paraId="2C8F02ED" w14:textId="77777777" w:rsidR="009166E9" w:rsidRPr="00E9603C" w:rsidRDefault="009166E9">
      <w:pPr>
        <w:pStyle w:val="TH"/>
      </w:pPr>
      <w:r w:rsidRPr="00E9603C">
        <w:object w:dxaOrig="3263" w:dyaOrig="1786" w14:anchorId="02ABCF01">
          <v:shape id="对象 26" o:spid="_x0000_i1045" type="#_x0000_t75" style="width:267.5pt;height:145.5pt;mso-position-horizontal-relative:page;mso-position-vertical-relative:page" o:ole="">
            <v:imagedata r:id="rId44" o:title=""/>
          </v:shape>
          <o:OLEObject Type="Embed" ProgID="Visio.Drawing.11" ShapeID="对象 26" DrawAspect="Content" ObjectID="_1669715956" r:id="rId45"/>
        </w:object>
      </w:r>
    </w:p>
    <w:p w14:paraId="05701BD6" w14:textId="77777777" w:rsidR="009166E9" w:rsidRPr="00E9603C" w:rsidRDefault="009166E9">
      <w:pPr>
        <w:pStyle w:val="TF"/>
      </w:pPr>
      <w:r w:rsidRPr="00E9603C">
        <w:t>Figure 6.6.2.2-2: ML Model Notification procedure</w:t>
      </w:r>
    </w:p>
    <w:p w14:paraId="38E89D23" w14:textId="77777777" w:rsidR="009166E9" w:rsidRPr="00E9603C" w:rsidRDefault="009166E9">
      <w:pPr>
        <w:pStyle w:val="B1"/>
      </w:pPr>
      <w:r w:rsidRPr="00E9603C">
        <w:rPr>
          <w:lang w:eastAsia="zh-CN"/>
        </w:rPr>
        <w:t>1.</w:t>
      </w:r>
      <w:r w:rsidRPr="00E9603C">
        <w:rPr>
          <w:lang w:eastAsia="zh-CN"/>
        </w:rPr>
        <w:tab/>
        <w:t>ML Model Training Function provides the trained ML model to Analytics Function(s) based on the operator's configuration.</w:t>
      </w:r>
    </w:p>
    <w:p w14:paraId="4EE10AA0" w14:textId="77777777" w:rsidR="009166E9" w:rsidRPr="00E9603C" w:rsidRDefault="009166E9">
      <w:pPr>
        <w:pStyle w:val="B1"/>
        <w:rPr>
          <w:lang w:eastAsia="zh-CN"/>
        </w:rPr>
      </w:pPr>
      <w:r w:rsidRPr="00E9603C">
        <w:rPr>
          <w:lang w:eastAsia="zh-CN"/>
        </w:rPr>
        <w:t>2.</w:t>
      </w:r>
      <w:r w:rsidRPr="00E9603C">
        <w:rPr>
          <w:lang w:eastAsia="zh-CN"/>
        </w:rPr>
        <w:tab/>
        <w:t>The Analytics Function(s) send the ACK to ML Model training Function.</w:t>
      </w:r>
    </w:p>
    <w:p w14:paraId="2A617DD5" w14:textId="77777777" w:rsidR="009166E9" w:rsidRPr="00E9603C" w:rsidRDefault="009166E9">
      <w:pPr>
        <w:pStyle w:val="NO"/>
      </w:pPr>
      <w:r w:rsidRPr="00E9603C">
        <w:rPr>
          <w:lang w:eastAsia="zh-CN"/>
        </w:rPr>
        <w:t>NOTE 2:</w:t>
      </w:r>
      <w:r w:rsidRPr="00E9603C">
        <w:rPr>
          <w:lang w:eastAsia="zh-CN"/>
        </w:rPr>
        <w:tab/>
        <w:t xml:space="preserve">The parameters in step 1 and are related to </w:t>
      </w:r>
      <w:r w:rsidRPr="00E9603C">
        <w:t>Key Issue #19: Trained data model sharing between multiple NWDAF instances.</w:t>
      </w:r>
    </w:p>
    <w:p w14:paraId="792528D2" w14:textId="77777777" w:rsidR="009166E9" w:rsidRPr="00E9603C" w:rsidRDefault="009166E9">
      <w:pPr>
        <w:pStyle w:val="Heading3"/>
      </w:pPr>
      <w:bookmarkStart w:id="4480" w:name="_Toc44004274"/>
      <w:bookmarkStart w:id="4481" w:name="_Toc12589"/>
      <w:bookmarkStart w:id="4482" w:name="_Toc50022986"/>
      <w:bookmarkStart w:id="4483" w:name="_Toc50021064"/>
      <w:bookmarkStart w:id="4484" w:name="_Toc50309639"/>
      <w:bookmarkStart w:id="4485" w:name="_Toc12830"/>
      <w:bookmarkStart w:id="4486" w:name="_Toc42779039"/>
      <w:bookmarkStart w:id="4487" w:name="_Toc50022337"/>
      <w:bookmarkStart w:id="4488" w:name="_Toc31882"/>
      <w:bookmarkStart w:id="4489" w:name="_Toc20681"/>
      <w:bookmarkStart w:id="4490" w:name="_Toc28101"/>
      <w:bookmarkStart w:id="4491" w:name="_Toc2872"/>
      <w:bookmarkStart w:id="4492" w:name="_Toc32378"/>
      <w:bookmarkStart w:id="4493" w:name="_Toc12884"/>
      <w:bookmarkStart w:id="4494" w:name="_Toc54779315"/>
      <w:bookmarkStart w:id="4495" w:name="_Toc50021633"/>
      <w:bookmarkStart w:id="4496" w:name="_Toc57201126"/>
      <w:bookmarkStart w:id="4497" w:name="_Toc54786275"/>
      <w:bookmarkStart w:id="4498" w:name="_Toc50023571"/>
      <w:bookmarkStart w:id="4499" w:name="_Toc50579371"/>
      <w:bookmarkStart w:id="4500" w:name="_Toc42769983"/>
      <w:bookmarkStart w:id="4501" w:name="_Toc54769960"/>
      <w:bookmarkStart w:id="4502" w:name="_Toc43393114"/>
      <w:bookmarkStart w:id="4503" w:name="_Toc57641164"/>
      <w:bookmarkStart w:id="4504" w:name="_Toc59101517"/>
      <w:r w:rsidRPr="00E9603C">
        <w:rPr>
          <w:lang w:eastAsia="zh-CN"/>
        </w:rPr>
        <w:t>6.6.3</w:t>
      </w:r>
      <w:r w:rsidRPr="00E9603C">
        <w:rPr>
          <w:lang w:eastAsia="zh-CN"/>
        </w:rPr>
        <w:tab/>
      </w:r>
      <w:r w:rsidRPr="00E9603C">
        <w:t>Impacts on services, entities and interfaces</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219BF554" w14:textId="77777777" w:rsidR="009166E9" w:rsidRPr="00E9603C" w:rsidRDefault="009166E9">
      <w:r w:rsidRPr="00E9603C">
        <w:t>NWDAF</w:t>
      </w:r>
    </w:p>
    <w:p w14:paraId="771F66DD" w14:textId="77777777" w:rsidR="009166E9" w:rsidRPr="00E9603C" w:rsidRDefault="009166E9">
      <w:pPr>
        <w:pStyle w:val="B1"/>
      </w:pPr>
      <w:r w:rsidRPr="00E9603C">
        <w:t>-</w:t>
      </w:r>
      <w:r w:rsidRPr="00E9603C">
        <w:tab/>
        <w:t>NWDAF is decompose to ML Model Training Function and Analytics function.</w:t>
      </w:r>
    </w:p>
    <w:p w14:paraId="0ABA13D7" w14:textId="77777777" w:rsidR="009166E9" w:rsidRPr="00E9603C" w:rsidRDefault="009166E9">
      <w:pPr>
        <w:pStyle w:val="B1"/>
      </w:pPr>
      <w:r w:rsidRPr="00E9603C">
        <w:t>-</w:t>
      </w:r>
      <w:r w:rsidRPr="00E9603C">
        <w:tab/>
        <w:t>For option 2</w:t>
      </w:r>
    </w:p>
    <w:p w14:paraId="1F97D3C8" w14:textId="77777777" w:rsidR="009166E9" w:rsidRPr="00E9603C" w:rsidRDefault="009166E9">
      <w:pPr>
        <w:pStyle w:val="B2"/>
      </w:pPr>
      <w:r w:rsidRPr="00E9603C">
        <w:t>-</w:t>
      </w:r>
      <w:r w:rsidRPr="00E9603C">
        <w:rPr>
          <w:rFonts w:eastAsia="SimSun"/>
          <w:lang w:eastAsia="zh-CN"/>
        </w:rPr>
        <w:tab/>
      </w:r>
      <w:r w:rsidRPr="00E9603C">
        <w:t>an interface between ML Model Training Function and Analytics Function is supported.</w:t>
      </w:r>
    </w:p>
    <w:p w14:paraId="1EA46DBC" w14:textId="77777777" w:rsidR="009166E9" w:rsidRPr="00E9603C" w:rsidRDefault="009166E9">
      <w:pPr>
        <w:pStyle w:val="B2"/>
      </w:pPr>
      <w:r w:rsidRPr="00E9603C">
        <w:t>-</w:t>
      </w:r>
      <w:r w:rsidRPr="00E9603C">
        <w:rPr>
          <w:rFonts w:eastAsia="SimSun"/>
          <w:lang w:eastAsia="zh-CN"/>
        </w:rPr>
        <w:tab/>
      </w:r>
      <w:r w:rsidRPr="00E9603C">
        <w:t>the ML Model Training Function provides ML Model to Analytics Function via the interface between ML Model Training Function and Analytics Function.</w:t>
      </w:r>
    </w:p>
    <w:p w14:paraId="2512831D" w14:textId="77777777" w:rsidR="009166E9" w:rsidRPr="00E9603C" w:rsidRDefault="009166E9">
      <w:pPr>
        <w:pStyle w:val="Heading2"/>
      </w:pPr>
      <w:bookmarkStart w:id="4505" w:name="_Toc54786276"/>
      <w:bookmarkStart w:id="4506" w:name="_Toc50309640"/>
      <w:bookmarkStart w:id="4507" w:name="_Toc23815"/>
      <w:bookmarkStart w:id="4508" w:name="_Toc19611"/>
      <w:bookmarkStart w:id="4509" w:name="_Toc23332"/>
      <w:bookmarkStart w:id="4510" w:name="_Toc50579372"/>
      <w:bookmarkStart w:id="4511" w:name="_Toc50022987"/>
      <w:bookmarkStart w:id="4512" w:name="_Toc26824"/>
      <w:bookmarkStart w:id="4513" w:name="_Toc6893"/>
      <w:bookmarkStart w:id="4514" w:name="_Toc42769984"/>
      <w:bookmarkStart w:id="4515" w:name="_Toc42779040"/>
      <w:bookmarkStart w:id="4516" w:name="_Toc44004275"/>
      <w:bookmarkStart w:id="4517" w:name="_Toc57201127"/>
      <w:bookmarkStart w:id="4518" w:name="_Toc50021634"/>
      <w:bookmarkStart w:id="4519" w:name="_Toc50021065"/>
      <w:bookmarkStart w:id="4520" w:name="_Toc50023572"/>
      <w:bookmarkStart w:id="4521" w:name="_Toc43393115"/>
      <w:bookmarkStart w:id="4522" w:name="_Toc11646"/>
      <w:bookmarkStart w:id="4523" w:name="_Toc21041"/>
      <w:bookmarkStart w:id="4524" w:name="_Toc54769961"/>
      <w:bookmarkStart w:id="4525" w:name="_Toc54779316"/>
      <w:bookmarkStart w:id="4526" w:name="_Toc50022338"/>
      <w:bookmarkStart w:id="4527" w:name="_Toc22887"/>
      <w:bookmarkStart w:id="4528" w:name="_Toc57641165"/>
      <w:bookmarkStart w:id="4529" w:name="_Toc59101518"/>
      <w:r w:rsidRPr="00E9603C">
        <w:rPr>
          <w:lang w:eastAsia="zh-CN"/>
        </w:rPr>
        <w:t>6.7</w:t>
      </w:r>
      <w:r w:rsidRPr="00E9603C">
        <w:rPr>
          <w:lang w:eastAsia="ko-KR"/>
        </w:rPr>
        <w:tab/>
      </w:r>
      <w:r w:rsidRPr="00E9603C">
        <w:t>Solution</w:t>
      </w:r>
      <w:r w:rsidRPr="00E9603C">
        <w:rPr>
          <w:lang w:eastAsia="zh-CN"/>
        </w:rPr>
        <w:t xml:space="preserve"> #7</w:t>
      </w:r>
      <w:r w:rsidRPr="00E9603C">
        <w:t>: NWDAF functionality Split</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523CC3C1" w14:textId="77777777" w:rsidR="009166E9" w:rsidRPr="00E9603C" w:rsidRDefault="009166E9">
      <w:pPr>
        <w:pStyle w:val="Heading3"/>
      </w:pPr>
      <w:bookmarkStart w:id="4530" w:name="_Toc42779041"/>
      <w:bookmarkStart w:id="4531" w:name="_Toc22151"/>
      <w:bookmarkStart w:id="4532" w:name="_Toc29134"/>
      <w:bookmarkStart w:id="4533" w:name="_Toc54769962"/>
      <w:bookmarkStart w:id="4534" w:name="_Toc54779317"/>
      <w:bookmarkStart w:id="4535" w:name="_Toc54786277"/>
      <w:bookmarkStart w:id="4536" w:name="_Toc44004276"/>
      <w:bookmarkStart w:id="4537" w:name="_Toc50021066"/>
      <w:bookmarkStart w:id="4538" w:name="_Toc50022988"/>
      <w:bookmarkStart w:id="4539" w:name="_Toc50309641"/>
      <w:bookmarkStart w:id="4540" w:name="_Toc50023573"/>
      <w:bookmarkStart w:id="4541" w:name="_Toc50021635"/>
      <w:bookmarkStart w:id="4542" w:name="_Toc50022339"/>
      <w:bookmarkStart w:id="4543" w:name="_Toc50579373"/>
      <w:bookmarkStart w:id="4544" w:name="_Toc57201128"/>
      <w:bookmarkStart w:id="4545" w:name="_Toc42769985"/>
      <w:bookmarkStart w:id="4546" w:name="_Toc10109"/>
      <w:bookmarkStart w:id="4547" w:name="_Toc18921"/>
      <w:bookmarkStart w:id="4548" w:name="_Toc43393116"/>
      <w:bookmarkStart w:id="4549" w:name="_Toc16183"/>
      <w:bookmarkStart w:id="4550" w:name="_Toc5416"/>
      <w:bookmarkStart w:id="4551" w:name="_Toc2973"/>
      <w:bookmarkStart w:id="4552" w:name="_Toc32655"/>
      <w:bookmarkStart w:id="4553" w:name="_Toc57641166"/>
      <w:bookmarkStart w:id="4554" w:name="_Toc59101519"/>
      <w:r w:rsidRPr="00E9603C">
        <w:t>6.</w:t>
      </w:r>
      <w:r w:rsidRPr="00E9603C">
        <w:rPr>
          <w:lang w:eastAsia="zh-CN"/>
        </w:rPr>
        <w:t>7</w:t>
      </w:r>
      <w:r w:rsidRPr="00E9603C">
        <w:t>.1</w:t>
      </w:r>
      <w:r w:rsidRPr="00E9603C">
        <w:tab/>
        <w:t>Description</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002EA340" w14:textId="77777777" w:rsidR="009166E9" w:rsidRPr="00E9603C" w:rsidRDefault="009166E9">
      <w:pPr>
        <w:rPr>
          <w:lang w:eastAsia="zh-CN"/>
        </w:rPr>
      </w:pPr>
      <w:r w:rsidRPr="00E9603C">
        <w:rPr>
          <w:lang w:eastAsia="zh-CN"/>
        </w:rPr>
        <w:t xml:space="preserve">This solution addresses Key Issue #1: </w:t>
      </w:r>
      <w:r w:rsidRPr="00E9603C">
        <w:t>NWDAF functionality Split</w:t>
      </w:r>
      <w:r w:rsidRPr="00E9603C">
        <w:rPr>
          <w:lang w:eastAsia="zh-CN"/>
        </w:rPr>
        <w:t>.</w:t>
      </w:r>
    </w:p>
    <w:p w14:paraId="18398374" w14:textId="77777777" w:rsidR="009166E9" w:rsidRPr="00E9603C" w:rsidRDefault="009166E9">
      <w:pPr>
        <w:rPr>
          <w:lang w:eastAsia="zh-CN"/>
        </w:rPr>
      </w:pPr>
      <w:r w:rsidRPr="00E9603C">
        <w:rPr>
          <w:lang w:eastAsia="zh-CN"/>
        </w:rPr>
        <w:t xml:space="preserve">As shown in Figure </w:t>
      </w:r>
      <w:r w:rsidRPr="00E9603C">
        <w:rPr>
          <w:color w:val="auto"/>
          <w:lang w:eastAsia="en-US"/>
        </w:rPr>
        <w:t>6.7.1-1</w:t>
      </w:r>
      <w:r w:rsidRPr="00E9603C">
        <w:rPr>
          <w:lang w:eastAsia="zh-CN"/>
        </w:rPr>
        <w:t>, the 5GC could support data analytics as:</w:t>
      </w:r>
    </w:p>
    <w:p w14:paraId="7174AB44" w14:textId="77777777" w:rsidR="009166E9" w:rsidRPr="00E9603C" w:rsidRDefault="009166E9">
      <w:pPr>
        <w:pStyle w:val="B1"/>
        <w:rPr>
          <w:lang w:eastAsia="zh-CN"/>
        </w:rPr>
      </w:pPr>
      <w:r w:rsidRPr="00E9603C">
        <w:rPr>
          <w:lang w:eastAsia="zh-CN"/>
        </w:rPr>
        <w:t>-</w:t>
      </w:r>
      <w:r w:rsidRPr="00E9603C">
        <w:rPr>
          <w:lang w:eastAsia="zh-CN"/>
        </w:rPr>
        <w:tab/>
        <w:t>Training Function in NWDAF, could provide training services to 5GC NF(s).</w:t>
      </w:r>
    </w:p>
    <w:p w14:paraId="23DB4BC5" w14:textId="77777777" w:rsidR="009166E9" w:rsidRPr="00E9603C" w:rsidRDefault="009166E9">
      <w:pPr>
        <w:pStyle w:val="B1"/>
        <w:rPr>
          <w:lang w:eastAsia="zh-CN"/>
        </w:rPr>
      </w:pPr>
      <w:r w:rsidRPr="00E9603C">
        <w:rPr>
          <w:lang w:eastAsia="zh-CN"/>
        </w:rPr>
        <w:t>-</w:t>
      </w:r>
      <w:r w:rsidRPr="00E9603C">
        <w:rPr>
          <w:lang w:eastAsia="zh-CN"/>
        </w:rPr>
        <w:tab/>
        <w:t>Inference Function in NWDAF could invoke the training service provided by Training Function in NWDAF, if needed.</w:t>
      </w:r>
    </w:p>
    <w:p w14:paraId="2EF67832" w14:textId="3403BE44" w:rsidR="009166E9" w:rsidRPr="00E9603C" w:rsidRDefault="00C9265A">
      <w:pPr>
        <w:pStyle w:val="TH"/>
        <w:rPr>
          <w:lang w:eastAsia="zh-CN"/>
        </w:rPr>
      </w:pPr>
      <w:r w:rsidRPr="00E9603C">
        <w:rPr>
          <w:noProof/>
          <w:lang w:eastAsia="zh-CN"/>
        </w:rPr>
        <w:drawing>
          <wp:inline distT="0" distB="0" distL="0" distR="0" wp14:anchorId="14311156" wp14:editId="4982A514">
            <wp:extent cx="3257550" cy="2628900"/>
            <wp:effectExtent l="0" t="0" r="0"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57550" cy="2628900"/>
                    </a:xfrm>
                    <a:prstGeom prst="rect">
                      <a:avLst/>
                    </a:prstGeom>
                    <a:noFill/>
                    <a:ln>
                      <a:noFill/>
                    </a:ln>
                  </pic:spPr>
                </pic:pic>
              </a:graphicData>
            </a:graphic>
          </wp:inline>
        </w:drawing>
      </w:r>
    </w:p>
    <w:p w14:paraId="406DCF69" w14:textId="77777777" w:rsidR="009166E9" w:rsidRPr="00E9603C" w:rsidRDefault="009166E9">
      <w:pPr>
        <w:pStyle w:val="TF"/>
        <w:rPr>
          <w:lang w:eastAsia="en-US"/>
        </w:rPr>
      </w:pPr>
      <w:r w:rsidRPr="00E9603C">
        <w:rPr>
          <w:lang w:eastAsia="en-US"/>
        </w:rPr>
        <w:t xml:space="preserve">Figure 6.7.1-1: NWDAF </w:t>
      </w:r>
      <w:r w:rsidRPr="00E9603C">
        <w:t>functionality Split</w:t>
      </w:r>
    </w:p>
    <w:p w14:paraId="4FBAC04B" w14:textId="77777777" w:rsidR="009166E9" w:rsidRPr="00E9603C" w:rsidRDefault="009166E9">
      <w:pPr>
        <w:rPr>
          <w:lang w:eastAsia="zh-CN"/>
        </w:rPr>
      </w:pPr>
      <w:r w:rsidRPr="00E9603C">
        <w:rPr>
          <w:lang w:eastAsia="zh-CN"/>
        </w:rPr>
        <w:t>As shown in Figure 6.7.1-1, NWDAF is to support data analytics cross the 5GC NFs, and AF, which are composed of the following functionalities:</w:t>
      </w:r>
    </w:p>
    <w:p w14:paraId="4A6FCC38" w14:textId="77777777" w:rsidR="009166E9" w:rsidRPr="00E9603C" w:rsidRDefault="009166E9">
      <w:pPr>
        <w:pStyle w:val="B1"/>
        <w:rPr>
          <w:lang w:eastAsia="zh-CN"/>
        </w:rPr>
      </w:pPr>
      <w:r w:rsidRPr="00E9603C">
        <w:rPr>
          <w:lang w:eastAsia="zh-CN"/>
        </w:rPr>
        <w:t>1)</w:t>
      </w:r>
      <w:r w:rsidRPr="00E9603C">
        <w:rPr>
          <w:lang w:eastAsia="zh-CN"/>
        </w:rPr>
        <w:tab/>
        <w:t>Data collection;</w:t>
      </w:r>
    </w:p>
    <w:p w14:paraId="3DFA6B6B" w14:textId="77777777" w:rsidR="009166E9" w:rsidRPr="00E9603C" w:rsidRDefault="009166E9">
      <w:pPr>
        <w:pStyle w:val="B1"/>
        <w:rPr>
          <w:lang w:eastAsia="zh-CN"/>
        </w:rPr>
      </w:pPr>
      <w:r w:rsidRPr="00E9603C">
        <w:rPr>
          <w:lang w:eastAsia="zh-CN"/>
        </w:rPr>
        <w:t>2)</w:t>
      </w:r>
      <w:r w:rsidRPr="00E9603C">
        <w:rPr>
          <w:lang w:eastAsia="zh-CN"/>
        </w:rPr>
        <w:tab/>
        <w:t>Training function: refer to the process of creating a machine learning model, which involves the use of a machine learning algorithm and a training data set;</w:t>
      </w:r>
    </w:p>
    <w:p w14:paraId="4AF7B100" w14:textId="77777777" w:rsidR="009166E9" w:rsidRPr="00E9603C" w:rsidRDefault="009166E9">
      <w:pPr>
        <w:pStyle w:val="B1"/>
        <w:rPr>
          <w:lang w:eastAsia="zh-CN"/>
        </w:rPr>
      </w:pPr>
      <w:r w:rsidRPr="00E9603C">
        <w:rPr>
          <w:lang w:eastAsia="zh-CN"/>
        </w:rPr>
        <w:t>3)</w:t>
      </w:r>
      <w:r w:rsidRPr="00E9603C">
        <w:rPr>
          <w:lang w:eastAsia="zh-CN"/>
        </w:rPr>
        <w:tab/>
        <w:t>Inference function: refer to the process of using the trained machine learning model to make predictions with new data and exposing network work data analytics to the consumer NF.</w:t>
      </w:r>
    </w:p>
    <w:p w14:paraId="1B4E31A2" w14:textId="77777777" w:rsidR="009166E9" w:rsidRPr="00E9603C" w:rsidRDefault="009166E9">
      <w:pPr>
        <w:rPr>
          <w:lang w:eastAsia="zh-CN"/>
        </w:rPr>
      </w:pPr>
      <w:r w:rsidRPr="00E9603C">
        <w:rPr>
          <w:lang w:eastAsia="zh-CN"/>
        </w:rPr>
        <w:t xml:space="preserve">As indicated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the NWDAF instance(s) can be collocated with a 5GS NF.</w:t>
      </w:r>
    </w:p>
    <w:p w14:paraId="21D2C528" w14:textId="77777777" w:rsidR="009166E9" w:rsidRPr="00E9603C" w:rsidRDefault="009166E9">
      <w:pPr>
        <w:pStyle w:val="Heading3"/>
        <w:rPr>
          <w:lang w:eastAsia="ko-KR"/>
        </w:rPr>
      </w:pPr>
      <w:bookmarkStart w:id="4555" w:name="_Toc50021067"/>
      <w:bookmarkStart w:id="4556" w:name="_Toc57201129"/>
      <w:bookmarkStart w:id="4557" w:name="_Toc50579374"/>
      <w:bookmarkStart w:id="4558" w:name="_Toc50022340"/>
      <w:bookmarkStart w:id="4559" w:name="_Toc50022989"/>
      <w:bookmarkStart w:id="4560" w:name="_Toc50021636"/>
      <w:bookmarkStart w:id="4561" w:name="_Toc50023574"/>
      <w:bookmarkStart w:id="4562" w:name="_Toc50309642"/>
      <w:bookmarkStart w:id="4563" w:name="_Toc54769963"/>
      <w:bookmarkStart w:id="4564" w:name="_Toc54786278"/>
      <w:bookmarkStart w:id="4565" w:name="_Toc54779318"/>
      <w:bookmarkStart w:id="4566" w:name="_Toc57641167"/>
      <w:bookmarkStart w:id="4567" w:name="_Toc59101520"/>
      <w:r w:rsidRPr="00E9603C">
        <w:rPr>
          <w:lang w:eastAsia="ko-KR"/>
        </w:rPr>
        <w:t>6.</w:t>
      </w:r>
      <w:r w:rsidRPr="00E9603C">
        <w:rPr>
          <w:lang w:eastAsia="zh-CN"/>
        </w:rPr>
        <w:t>7</w:t>
      </w:r>
      <w:r w:rsidRPr="00E9603C">
        <w:rPr>
          <w:lang w:eastAsia="ko-KR"/>
        </w:rPr>
        <w:t>.2</w:t>
      </w:r>
      <w:r w:rsidRPr="00E9603C">
        <w:rPr>
          <w:lang w:eastAsia="ko-KR"/>
        </w:rPr>
        <w:tab/>
        <w:t>Procedures</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2DE256F0" w14:textId="77777777" w:rsidR="009166E9" w:rsidRPr="00E9603C" w:rsidRDefault="009166E9">
      <w:pPr>
        <w:pStyle w:val="TH"/>
        <w:rPr>
          <w:lang w:eastAsia="zh-CN"/>
        </w:rPr>
      </w:pPr>
      <w:r w:rsidRPr="00E9603C">
        <w:object w:dxaOrig="7567" w:dyaOrig="8944" w14:anchorId="3972DE05">
          <v:shape id="对象 30" o:spid="_x0000_i1047" type="#_x0000_t75" style="width:397pt;height:469pt;mso-position-horizontal-relative:page;mso-position-vertical-relative:page" o:ole="">
            <v:imagedata r:id="rId47" o:title=""/>
          </v:shape>
          <o:OLEObject Type="Embed" ProgID="Visio.Drawing.15" ShapeID="对象 30" DrawAspect="Content" ObjectID="_1669715957" r:id="rId48"/>
        </w:object>
      </w:r>
    </w:p>
    <w:p w14:paraId="5F2E12FF" w14:textId="77777777" w:rsidR="009166E9" w:rsidRPr="00E9603C" w:rsidRDefault="009166E9">
      <w:pPr>
        <w:pStyle w:val="TF"/>
        <w:rPr>
          <w:lang w:eastAsia="en-US"/>
        </w:rPr>
      </w:pPr>
      <w:r w:rsidRPr="00E9603C">
        <w:rPr>
          <w:lang w:eastAsia="en-US"/>
        </w:rPr>
        <w:t>Figure 6.</w:t>
      </w:r>
      <w:r w:rsidRPr="00E9603C">
        <w:rPr>
          <w:lang w:eastAsia="zh-CN"/>
        </w:rPr>
        <w:t>7</w:t>
      </w:r>
      <w:r w:rsidRPr="00E9603C">
        <w:rPr>
          <w:lang w:eastAsia="en-US"/>
        </w:rPr>
        <w:t xml:space="preserve">.2-1: Procedure for </w:t>
      </w:r>
      <w:r w:rsidRPr="00E9603C">
        <w:t xml:space="preserve">Inference </w:t>
      </w:r>
      <w:r w:rsidRPr="00E9603C">
        <w:rPr>
          <w:lang w:eastAsia="zh-CN"/>
        </w:rPr>
        <w:t xml:space="preserve">Function in NWDAF request for </w:t>
      </w:r>
      <w:r w:rsidRPr="00E9603C">
        <w:t>Training service provided by Training Function in NWDAF</w:t>
      </w:r>
    </w:p>
    <w:p w14:paraId="059BAA5D" w14:textId="77777777" w:rsidR="009166E9" w:rsidRPr="00E9603C" w:rsidRDefault="009166E9">
      <w:pPr>
        <w:pStyle w:val="B1"/>
      </w:pPr>
      <w:r w:rsidRPr="00E9603C">
        <w:t>1a-1b.</w:t>
      </w:r>
      <w:r w:rsidRPr="00E9603C">
        <w:tab/>
        <w:t xml:space="preserve">Training service provided by </w:t>
      </w:r>
      <w:r w:rsidRPr="00E9603C">
        <w:rPr>
          <w:lang w:eastAsia="zh-CN"/>
        </w:rPr>
        <w:t xml:space="preserve">Training function in </w:t>
      </w:r>
      <w:r w:rsidRPr="00E9603C">
        <w:t>NWDAF 1 or NWDAF 2 sends registration request by invoking Nnrf_NFManagement_NFRegister to register its own service in the NRF, including some parameters, e.g. IP address, location, load, algorithm information (Algorithm ID, supported accuracy, supported convergence time).</w:t>
      </w:r>
    </w:p>
    <w:p w14:paraId="3FE37093" w14:textId="77777777" w:rsidR="009166E9" w:rsidRPr="00E9603C" w:rsidRDefault="009166E9">
      <w:pPr>
        <w:pStyle w:val="B1"/>
      </w:pPr>
      <w:r w:rsidRPr="00E9603C">
        <w:t>2.</w:t>
      </w:r>
      <w:r w:rsidRPr="00E9603C">
        <w:tab/>
        <w:t>The data analytics for an Analytics ID in Inference Function in NWDAF 3 is triggered by e.g. operator policies.</w:t>
      </w:r>
    </w:p>
    <w:p w14:paraId="1362997D" w14:textId="77777777" w:rsidR="009166E9" w:rsidRPr="00E9603C" w:rsidRDefault="009166E9">
      <w:pPr>
        <w:pStyle w:val="B1"/>
      </w:pPr>
      <w:r w:rsidRPr="00E9603C">
        <w:t>3.</w:t>
      </w:r>
      <w:r w:rsidRPr="00E9603C">
        <w:tab/>
        <w:t xml:space="preserve">Inference </w:t>
      </w:r>
      <w:r w:rsidRPr="00E9603C">
        <w:rPr>
          <w:lang w:eastAsia="zh-CN"/>
        </w:rPr>
        <w:t>Function in</w:t>
      </w:r>
      <w:r w:rsidRPr="00E9603C">
        <w:t xml:space="preserve"> NWDAF 3 invokes Nnrf_NFDiscovery_Request service operation using parameters such as algorithm information (Algorithm ID, supported accuracy, supported convergence time).</w:t>
      </w:r>
    </w:p>
    <w:p w14:paraId="48A6FAF8" w14:textId="77777777" w:rsidR="009166E9" w:rsidRPr="00E9603C" w:rsidRDefault="009166E9">
      <w:pPr>
        <w:pStyle w:val="B1"/>
      </w:pPr>
      <w:r w:rsidRPr="00E9603C">
        <w:t>4.</w:t>
      </w:r>
      <w:r w:rsidRPr="00E9603C">
        <w:tab/>
        <w:t xml:space="preserve">NRF matches the requested query and sends this information via Nnrf_NFDiscovery_Request response service to Inference </w:t>
      </w:r>
      <w:r w:rsidRPr="00E9603C">
        <w:rPr>
          <w:lang w:eastAsia="zh-CN"/>
        </w:rPr>
        <w:t xml:space="preserve">Function in </w:t>
      </w:r>
      <w:r w:rsidRPr="00E9603C">
        <w:t>NWDAF 3 including one or more Training services provided by the Training Function in NWDAF 1 or NWDAF 2.</w:t>
      </w:r>
    </w:p>
    <w:p w14:paraId="48F6DC87" w14:textId="77777777" w:rsidR="009166E9" w:rsidRPr="00E9603C" w:rsidRDefault="009166E9">
      <w:pPr>
        <w:pStyle w:val="B1"/>
      </w:pPr>
      <w:r w:rsidRPr="00E9603C">
        <w:t>5.</w:t>
      </w:r>
      <w:r w:rsidRPr="00E9603C">
        <w:tab/>
        <w:t xml:space="preserve">Inference </w:t>
      </w:r>
      <w:r w:rsidRPr="00E9603C">
        <w:rPr>
          <w:lang w:eastAsia="zh-CN"/>
        </w:rPr>
        <w:t>Function in</w:t>
      </w:r>
      <w:r w:rsidRPr="00E9603C">
        <w:t xml:space="preserve"> NWDAF 3 selects Training Function in NWDAF 1 based on the output of NRF.</w:t>
      </w:r>
    </w:p>
    <w:p w14:paraId="4176F81E" w14:textId="77777777" w:rsidR="009166E9" w:rsidRPr="00E9603C" w:rsidRDefault="009166E9">
      <w:pPr>
        <w:pStyle w:val="B1"/>
      </w:pPr>
      <w:r w:rsidRPr="00E9603C">
        <w:t>6.</w:t>
      </w:r>
      <w:r w:rsidRPr="00E9603C">
        <w:tab/>
        <w:t xml:space="preserve">Inference </w:t>
      </w:r>
      <w:r w:rsidRPr="00E9603C">
        <w:rPr>
          <w:lang w:eastAsia="zh-CN"/>
        </w:rPr>
        <w:t>Function in</w:t>
      </w:r>
      <w:r w:rsidRPr="00E9603C">
        <w:t xml:space="preserve"> NWDAF 3 sends request including some parameters, e.g. Analytics ID for a machine learning model to invoke the Training service provided by the Training Function in NWDAF 1 for</w:t>
      </w:r>
      <w:r w:rsidRPr="00E9603C">
        <w:rPr>
          <w:lang w:eastAsia="zh-CN"/>
        </w:rPr>
        <w:t xml:space="preserve"> machine learning</w:t>
      </w:r>
      <w:r w:rsidRPr="00E9603C">
        <w:t xml:space="preserve"> model generation.</w:t>
      </w:r>
    </w:p>
    <w:p w14:paraId="0C195EE8" w14:textId="77777777" w:rsidR="009166E9" w:rsidRPr="00E9603C" w:rsidRDefault="009166E9">
      <w:pPr>
        <w:pStyle w:val="B1"/>
      </w:pPr>
      <w:r w:rsidRPr="00E9603C">
        <w:t>7.</w:t>
      </w:r>
      <w:r w:rsidRPr="00E9603C">
        <w:tab/>
        <w:t xml:space="preserve">Training Function in NWDAF 1 performs data collection and </w:t>
      </w:r>
      <w:r w:rsidRPr="00E9603C">
        <w:rPr>
          <w:lang w:eastAsia="zh-CN"/>
        </w:rPr>
        <w:t>machine learning</w:t>
      </w:r>
      <w:r w:rsidRPr="00E9603C">
        <w:t xml:space="preserve"> model training.</w:t>
      </w:r>
    </w:p>
    <w:p w14:paraId="445AB31D" w14:textId="77777777" w:rsidR="009166E9" w:rsidRPr="00E9603C" w:rsidRDefault="009166E9">
      <w:pPr>
        <w:pStyle w:val="B1"/>
      </w:pPr>
      <w:r w:rsidRPr="00E9603C">
        <w:t>8.</w:t>
      </w:r>
      <w:r w:rsidRPr="00E9603C">
        <w:tab/>
        <w:t xml:space="preserve">Inference </w:t>
      </w:r>
      <w:r w:rsidRPr="00E9603C">
        <w:rPr>
          <w:lang w:eastAsia="zh-CN"/>
        </w:rPr>
        <w:t xml:space="preserve">Function in </w:t>
      </w:r>
      <w:r w:rsidRPr="00E9603C">
        <w:t xml:space="preserve">NWDAF 3 receives the response from the Training Function in NWDAF 1including </w:t>
      </w:r>
      <w:r w:rsidRPr="00E9603C">
        <w:rPr>
          <w:lang w:eastAsia="zh-CN"/>
        </w:rPr>
        <w:t>machine learning model response</w:t>
      </w:r>
      <w:r w:rsidRPr="00E9603C">
        <w:t xml:space="preserve"> and some parameters, e.g. </w:t>
      </w:r>
      <w:r w:rsidRPr="00E9603C">
        <w:rPr>
          <w:lang w:eastAsia="zh-CN"/>
        </w:rPr>
        <w:t>machine learning</w:t>
      </w:r>
      <w:r w:rsidRPr="00E9603C">
        <w:t xml:space="preserve"> model identification, input parameter and output parameter.</w:t>
      </w:r>
    </w:p>
    <w:p w14:paraId="6696284A" w14:textId="77777777" w:rsidR="009166E9" w:rsidRPr="00E9603C" w:rsidRDefault="009166E9">
      <w:pPr>
        <w:pStyle w:val="NO"/>
      </w:pPr>
      <w:r w:rsidRPr="00E9603C">
        <w:rPr>
          <w:lang w:eastAsia="zh-CN"/>
        </w:rPr>
        <w:t>NOTE 1:</w:t>
      </w:r>
      <w:r w:rsidRPr="00E9603C">
        <w:rPr>
          <w:lang w:eastAsia="zh-CN"/>
        </w:rPr>
        <w:tab/>
        <w:t xml:space="preserve">The services and parameters used in step 6 and 8 are related to </w:t>
      </w:r>
      <w:r w:rsidRPr="00E9603C">
        <w:t>Key Issue #19: Trained data model sharing between multiple NWDAF instances.</w:t>
      </w:r>
    </w:p>
    <w:p w14:paraId="29948709" w14:textId="77777777" w:rsidR="009166E9" w:rsidRPr="00E9603C" w:rsidRDefault="009166E9">
      <w:pPr>
        <w:pStyle w:val="B1"/>
      </w:pPr>
      <w:r w:rsidRPr="00E9603C">
        <w:t>9.</w:t>
      </w:r>
      <w:r w:rsidRPr="00E9603C">
        <w:tab/>
        <w:t xml:space="preserve">Inference </w:t>
      </w:r>
      <w:r w:rsidRPr="00E9603C">
        <w:rPr>
          <w:lang w:eastAsia="zh-CN"/>
        </w:rPr>
        <w:t xml:space="preserve">Function in </w:t>
      </w:r>
      <w:r w:rsidRPr="00E9603C">
        <w:t xml:space="preserve">NWDAF 3 completes the </w:t>
      </w:r>
      <w:r w:rsidRPr="00E9603C">
        <w:rPr>
          <w:lang w:eastAsia="zh-CN"/>
        </w:rPr>
        <w:t>machine learning</w:t>
      </w:r>
      <w:r w:rsidRPr="00E9603C">
        <w:t xml:space="preserve"> model deployment. In this step, the Inference Function in NWDAF 3 is prepared to use the received trained model to perform inference.</w:t>
      </w:r>
    </w:p>
    <w:p w14:paraId="420D2A2E" w14:textId="77777777" w:rsidR="009166E9" w:rsidRPr="00E9603C" w:rsidRDefault="009166E9">
      <w:pPr>
        <w:pStyle w:val="B1"/>
      </w:pPr>
      <w:r w:rsidRPr="00E9603C">
        <w:t>10.</w:t>
      </w:r>
      <w:r w:rsidRPr="00E9603C">
        <w:tab/>
        <w:t xml:space="preserve">Infernce Function in NWDAF 3 registers the Analytics ID and address to NRF by using the current NF service registration mechanism as defined in clause 4.17.1, </w:t>
      </w:r>
      <w:r w:rsidR="00E9603C" w:rsidRPr="00E9603C">
        <w:t>TS</w:t>
      </w:r>
      <w:r w:rsidR="00E9603C">
        <w:t> </w:t>
      </w:r>
      <w:r w:rsidR="00E9603C" w:rsidRPr="00E9603C">
        <w:t>23.502</w:t>
      </w:r>
      <w:r w:rsidR="00E9603C">
        <w:t> </w:t>
      </w:r>
      <w:r w:rsidR="00E9603C" w:rsidRPr="00E9603C">
        <w:t>[</w:t>
      </w:r>
      <w:r w:rsidRPr="00E9603C">
        <w:t>3].</w:t>
      </w:r>
    </w:p>
    <w:p w14:paraId="0E17EC3F" w14:textId="77777777" w:rsidR="009166E9" w:rsidRPr="00E9603C" w:rsidRDefault="009166E9">
      <w:pPr>
        <w:pStyle w:val="B1"/>
      </w:pPr>
      <w:r w:rsidRPr="00E9603C">
        <w:t>11.</w:t>
      </w:r>
      <w:r w:rsidRPr="00E9603C">
        <w:tab/>
        <w:t xml:space="preserve">Consumer NF discovers the Inference Function in NWDAF 3 by using the current NWDAF discovery and selection mechanism as defined in clause 6.3.13, </w:t>
      </w:r>
      <w:r w:rsidR="00E9603C" w:rsidRPr="00E9603C">
        <w:t>TS</w:t>
      </w:r>
      <w:r w:rsidR="00E9603C">
        <w:t> </w:t>
      </w:r>
      <w:r w:rsidR="00E9603C" w:rsidRPr="00E9603C">
        <w:t>23.501</w:t>
      </w:r>
      <w:r w:rsidR="00E9603C">
        <w:t> </w:t>
      </w:r>
      <w:r w:rsidR="00E9603C" w:rsidRPr="00E9603C">
        <w:t>[</w:t>
      </w:r>
      <w:r w:rsidRPr="00E9603C">
        <w:t>2].</w:t>
      </w:r>
    </w:p>
    <w:p w14:paraId="46CEF5F1" w14:textId="77777777" w:rsidR="009166E9" w:rsidRPr="00E9603C" w:rsidRDefault="009166E9">
      <w:pPr>
        <w:pStyle w:val="B1"/>
      </w:pPr>
      <w:r w:rsidRPr="00E9603C">
        <w:t>12a.</w:t>
      </w:r>
      <w:r w:rsidRPr="00E9603C">
        <w:tab/>
        <w:t xml:space="preserve">The Consumer NF invokes the Nnwdaf_AnalyticsSubscripion_Subscribe or Nnwdaf_AnalyticsInfo_Request service provided by Inference </w:t>
      </w:r>
      <w:r w:rsidRPr="00E9603C">
        <w:rPr>
          <w:lang w:eastAsia="zh-CN"/>
        </w:rPr>
        <w:t xml:space="preserve">Function in </w:t>
      </w:r>
      <w:r w:rsidRPr="00E9603C">
        <w:t>NWDAF 3 for analytics.</w:t>
      </w:r>
    </w:p>
    <w:p w14:paraId="0CBDFC37" w14:textId="77777777" w:rsidR="009166E9" w:rsidRPr="00E9603C" w:rsidRDefault="009166E9">
      <w:pPr>
        <w:pStyle w:val="B1"/>
      </w:pPr>
      <w:r w:rsidRPr="00E9603C">
        <w:t>12b.</w:t>
      </w:r>
      <w:r w:rsidRPr="00E9603C">
        <w:tab/>
        <w:t xml:space="preserve">Inference </w:t>
      </w:r>
      <w:r w:rsidRPr="00E9603C">
        <w:rPr>
          <w:lang w:eastAsia="zh-CN"/>
        </w:rPr>
        <w:t>Function in</w:t>
      </w:r>
      <w:r w:rsidRPr="00E9603C">
        <w:t xml:space="preserve"> NWDAF 3 sends analytics response to the requested NF.</w:t>
      </w:r>
    </w:p>
    <w:p w14:paraId="6F817F67" w14:textId="77777777" w:rsidR="009166E9" w:rsidRPr="00E9603C" w:rsidRDefault="009166E9">
      <w:pPr>
        <w:pStyle w:val="Heading3"/>
        <w:rPr>
          <w:lang w:eastAsia="zh-CN"/>
        </w:rPr>
      </w:pPr>
      <w:bookmarkStart w:id="4568" w:name="_Toc31141"/>
      <w:bookmarkStart w:id="4569" w:name="_Toc57201130"/>
      <w:bookmarkStart w:id="4570" w:name="_Toc54786279"/>
      <w:bookmarkStart w:id="4571" w:name="_Toc19921"/>
      <w:bookmarkStart w:id="4572" w:name="_Toc31165"/>
      <w:bookmarkStart w:id="4573" w:name="_Toc42779042"/>
      <w:bookmarkStart w:id="4574" w:name="_Toc42769986"/>
      <w:bookmarkStart w:id="4575" w:name="_Toc50021068"/>
      <w:bookmarkStart w:id="4576" w:name="_Toc50309643"/>
      <w:bookmarkStart w:id="4577" w:name="_Toc26964"/>
      <w:bookmarkStart w:id="4578" w:name="_Toc20037"/>
      <w:bookmarkStart w:id="4579" w:name="_Toc43393117"/>
      <w:bookmarkStart w:id="4580" w:name="_Toc44004277"/>
      <w:bookmarkStart w:id="4581" w:name="_Toc50021637"/>
      <w:bookmarkStart w:id="4582" w:name="_Toc6426"/>
      <w:bookmarkStart w:id="4583" w:name="_Toc50579375"/>
      <w:bookmarkStart w:id="4584" w:name="_Toc20445"/>
      <w:bookmarkStart w:id="4585" w:name="_Toc54769964"/>
      <w:bookmarkStart w:id="4586" w:name="_Toc54779319"/>
      <w:bookmarkStart w:id="4587" w:name="_Toc50023575"/>
      <w:bookmarkStart w:id="4588" w:name="_Toc50022990"/>
      <w:bookmarkStart w:id="4589" w:name="_Toc50022341"/>
      <w:bookmarkStart w:id="4590" w:name="_Toc31569"/>
      <w:bookmarkStart w:id="4591" w:name="_Toc57641168"/>
      <w:bookmarkStart w:id="4592" w:name="_Toc59101521"/>
      <w:r w:rsidRPr="00E9603C">
        <w:rPr>
          <w:lang w:eastAsia="zh-CN"/>
        </w:rPr>
        <w:t>6.7.3</w:t>
      </w:r>
      <w:r w:rsidRPr="00E9603C">
        <w:rPr>
          <w:lang w:eastAsia="zh-CN"/>
        </w:rPr>
        <w:tab/>
      </w:r>
      <w:r w:rsidRPr="00E9603C">
        <w:t>Impacts on services, entities and interfaces</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56017FD0" w14:textId="77777777" w:rsidR="009166E9" w:rsidRPr="00E9603C" w:rsidRDefault="009166E9">
      <w:pPr>
        <w:rPr>
          <w:lang w:eastAsia="ko-KR"/>
        </w:rPr>
      </w:pPr>
      <w:r w:rsidRPr="00E9603C">
        <w:rPr>
          <w:lang w:eastAsia="ko-KR"/>
        </w:rPr>
        <w:t>NWDAF is decomposed into Training Function in NWDAF and Inference Function in NWDAF.</w:t>
      </w:r>
    </w:p>
    <w:p w14:paraId="12912FE6" w14:textId="77777777" w:rsidR="009166E9" w:rsidRPr="00E9603C" w:rsidRDefault="009166E9">
      <w:pPr>
        <w:rPr>
          <w:lang w:eastAsia="ko-KR"/>
        </w:rPr>
      </w:pPr>
      <w:r w:rsidRPr="00E9603C">
        <w:rPr>
          <w:lang w:eastAsia="ko-KR"/>
        </w:rPr>
        <w:t xml:space="preserve">Training </w:t>
      </w:r>
      <w:r w:rsidRPr="00E9603C">
        <w:t xml:space="preserve">Function in </w:t>
      </w:r>
      <w:r w:rsidRPr="00E9603C">
        <w:rPr>
          <w:lang w:eastAsia="ko-KR"/>
        </w:rPr>
        <w:t>NWDAF:</w:t>
      </w:r>
    </w:p>
    <w:p w14:paraId="66E73C28" w14:textId="77777777" w:rsidR="009166E9" w:rsidRPr="00E9603C" w:rsidRDefault="009166E9">
      <w:pPr>
        <w:pStyle w:val="B1"/>
        <w:rPr>
          <w:lang w:eastAsia="ko-KR"/>
        </w:rPr>
      </w:pPr>
      <w:r w:rsidRPr="00E9603C">
        <w:rPr>
          <w:lang w:eastAsia="ko-KR"/>
        </w:rPr>
        <w:t>-</w:t>
      </w:r>
      <w:r w:rsidRPr="00E9603C">
        <w:rPr>
          <w:lang w:eastAsia="ko-KR"/>
        </w:rPr>
        <w:tab/>
        <w:t>Support to register its NF profile (</w:t>
      </w:r>
      <w:r w:rsidRPr="00E9603C">
        <w:t>IP address, location, load, algorithm information (Algorithm ID, supported accuracy, supported convergence time)</w:t>
      </w:r>
      <w:r w:rsidRPr="00E9603C">
        <w:rPr>
          <w:lang w:eastAsia="ko-KR"/>
        </w:rPr>
        <w:t>) into the NRF;</w:t>
      </w:r>
    </w:p>
    <w:p w14:paraId="4FFBADD0" w14:textId="77777777" w:rsidR="009166E9" w:rsidRPr="00E9603C" w:rsidRDefault="009166E9">
      <w:pPr>
        <w:pStyle w:val="B1"/>
        <w:rPr>
          <w:lang w:eastAsia="ko-KR"/>
        </w:rPr>
      </w:pPr>
      <w:r w:rsidRPr="00E9603C">
        <w:rPr>
          <w:lang w:eastAsia="ko-KR"/>
        </w:rPr>
        <w:t>-</w:t>
      </w:r>
      <w:r w:rsidRPr="00E9603C">
        <w:rPr>
          <w:lang w:eastAsia="ko-KR"/>
        </w:rPr>
        <w:tab/>
        <w:t>Support to provision a machine learning model to Inference Function in NWDAF.</w:t>
      </w:r>
    </w:p>
    <w:p w14:paraId="0547D1E4" w14:textId="77777777" w:rsidR="009166E9" w:rsidRPr="00E9603C" w:rsidRDefault="009166E9">
      <w:pPr>
        <w:rPr>
          <w:lang w:eastAsia="ko-KR"/>
        </w:rPr>
      </w:pPr>
      <w:r w:rsidRPr="00E9603C">
        <w:rPr>
          <w:lang w:eastAsia="ko-KR"/>
        </w:rPr>
        <w:t xml:space="preserve">Inference </w:t>
      </w:r>
      <w:r w:rsidRPr="00E9603C">
        <w:t xml:space="preserve">Function in </w:t>
      </w:r>
      <w:r w:rsidRPr="00E9603C">
        <w:rPr>
          <w:lang w:eastAsia="ko-KR"/>
        </w:rPr>
        <w:t>NWDAF:</w:t>
      </w:r>
    </w:p>
    <w:p w14:paraId="2F4BDCB0" w14:textId="77777777" w:rsidR="009166E9" w:rsidRPr="00E9603C" w:rsidRDefault="009166E9">
      <w:pPr>
        <w:pStyle w:val="B1"/>
        <w:rPr>
          <w:lang w:eastAsia="ko-KR"/>
        </w:rPr>
      </w:pPr>
      <w:r w:rsidRPr="00E9603C">
        <w:rPr>
          <w:lang w:eastAsia="ko-KR"/>
        </w:rPr>
        <w:t>-</w:t>
      </w:r>
      <w:r w:rsidRPr="00E9603C">
        <w:rPr>
          <w:lang w:eastAsia="ko-KR"/>
        </w:rPr>
        <w:tab/>
        <w:t>Support to discover a suitable Training Function in NWDAF via NRF;</w:t>
      </w:r>
    </w:p>
    <w:p w14:paraId="0C5E2302" w14:textId="77777777" w:rsidR="009166E9" w:rsidRPr="00E9603C" w:rsidRDefault="009166E9">
      <w:pPr>
        <w:pStyle w:val="B1"/>
        <w:rPr>
          <w:lang w:eastAsia="ko-KR"/>
        </w:rPr>
      </w:pPr>
      <w:r w:rsidRPr="00E9603C">
        <w:rPr>
          <w:lang w:eastAsia="ko-KR"/>
        </w:rPr>
        <w:t>-</w:t>
      </w:r>
      <w:r w:rsidRPr="00E9603C">
        <w:rPr>
          <w:lang w:eastAsia="ko-KR"/>
        </w:rPr>
        <w:tab/>
        <w:t>Support to request a machine learning model from the Training Function in NWDAF.</w:t>
      </w:r>
    </w:p>
    <w:p w14:paraId="1271B9C1" w14:textId="77777777" w:rsidR="009166E9" w:rsidRPr="00E9603C" w:rsidRDefault="009166E9">
      <w:pPr>
        <w:rPr>
          <w:lang w:eastAsia="ko-KR"/>
        </w:rPr>
      </w:pPr>
      <w:r w:rsidRPr="00E9603C">
        <w:rPr>
          <w:lang w:eastAsia="ko-KR"/>
        </w:rPr>
        <w:t>NRF:</w:t>
      </w:r>
    </w:p>
    <w:p w14:paraId="2FEFD32B" w14:textId="77777777" w:rsidR="009166E9" w:rsidRPr="00E9603C" w:rsidRDefault="009166E9">
      <w:pPr>
        <w:pStyle w:val="B1"/>
        <w:rPr>
          <w:lang w:eastAsia="ko-KR"/>
        </w:rPr>
      </w:pPr>
      <w:r w:rsidRPr="00E9603C">
        <w:rPr>
          <w:lang w:eastAsia="ko-KR"/>
        </w:rPr>
        <w:t>-</w:t>
      </w:r>
      <w:r w:rsidRPr="00E9603C">
        <w:rPr>
          <w:lang w:eastAsia="ko-KR"/>
        </w:rPr>
        <w:tab/>
        <w:t xml:space="preserve">Support to accept the NF registration from Training </w:t>
      </w:r>
      <w:r w:rsidRPr="00E9603C">
        <w:t>Function</w:t>
      </w:r>
      <w:r w:rsidRPr="00E9603C">
        <w:rPr>
          <w:lang w:eastAsia="ko-KR"/>
        </w:rPr>
        <w:t xml:space="preserve"> in NWDAF;</w:t>
      </w:r>
    </w:p>
    <w:p w14:paraId="1E84D8FD" w14:textId="77777777" w:rsidR="009166E9" w:rsidRPr="00E9603C" w:rsidRDefault="009166E9">
      <w:pPr>
        <w:pStyle w:val="Heading2"/>
      </w:pPr>
      <w:bookmarkStart w:id="4593" w:name="_Toc5162"/>
      <w:bookmarkStart w:id="4594" w:name="_Toc922"/>
      <w:bookmarkStart w:id="4595" w:name="_Toc32651"/>
      <w:bookmarkStart w:id="4596" w:name="_Toc30918"/>
      <w:bookmarkStart w:id="4597" w:name="_Toc20881"/>
      <w:bookmarkStart w:id="4598" w:name="_Toc50309644"/>
      <w:bookmarkStart w:id="4599" w:name="_Toc43393118"/>
      <w:bookmarkStart w:id="4600" w:name="_Toc9394"/>
      <w:bookmarkStart w:id="4601" w:name="_Toc44004278"/>
      <w:bookmarkStart w:id="4602" w:name="_Toc22713"/>
      <w:bookmarkStart w:id="4603" w:name="_Toc57201131"/>
      <w:bookmarkStart w:id="4604" w:name="_Toc50022342"/>
      <w:bookmarkStart w:id="4605" w:name="_Toc50022991"/>
      <w:bookmarkStart w:id="4606" w:name="_Toc22302"/>
      <w:bookmarkStart w:id="4607" w:name="_Toc50579376"/>
      <w:bookmarkStart w:id="4608" w:name="_Toc50021069"/>
      <w:bookmarkStart w:id="4609" w:name="_Toc50021638"/>
      <w:bookmarkStart w:id="4610" w:name="_Toc50023576"/>
      <w:bookmarkStart w:id="4611" w:name="_Toc54769965"/>
      <w:bookmarkStart w:id="4612" w:name="_Toc54779320"/>
      <w:bookmarkStart w:id="4613" w:name="_Toc54786280"/>
      <w:bookmarkStart w:id="4614" w:name="_Toc57641169"/>
      <w:bookmarkStart w:id="4615" w:name="_Toc59101522"/>
      <w:r w:rsidRPr="00E9603C">
        <w:t>6.</w:t>
      </w:r>
      <w:r w:rsidRPr="00E9603C">
        <w:rPr>
          <w:lang w:eastAsia="zh-CN"/>
        </w:rPr>
        <w:t>8</w:t>
      </w:r>
      <w:r w:rsidRPr="00E9603C">
        <w:rPr>
          <w:lang w:eastAsia="ko-KR"/>
        </w:rPr>
        <w:tab/>
      </w:r>
      <w:r w:rsidRPr="00E9603C">
        <w:t xml:space="preserve">Solution </w:t>
      </w:r>
      <w:r w:rsidRPr="00E9603C">
        <w:rPr>
          <w:lang w:eastAsia="zh-CN"/>
        </w:rPr>
        <w:t>#8</w:t>
      </w:r>
      <w:r w:rsidRPr="00E9603C">
        <w:t>: NWDAF decomposition</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69851682" w14:textId="77777777" w:rsidR="009166E9" w:rsidRPr="00E9603C" w:rsidRDefault="009166E9">
      <w:pPr>
        <w:pStyle w:val="Heading3"/>
      </w:pPr>
      <w:bookmarkStart w:id="4616" w:name="_Toc57201132"/>
      <w:bookmarkStart w:id="4617" w:name="_Toc5263"/>
      <w:bookmarkStart w:id="4618" w:name="_Toc482"/>
      <w:bookmarkStart w:id="4619" w:name="_Toc9904"/>
      <w:bookmarkStart w:id="4620" w:name="_Toc43393119"/>
      <w:bookmarkStart w:id="4621" w:name="_Toc50021070"/>
      <w:bookmarkStart w:id="4622" w:name="_Toc14900"/>
      <w:bookmarkStart w:id="4623" w:name="_Toc21921"/>
      <w:bookmarkStart w:id="4624" w:name="_Toc50023577"/>
      <w:bookmarkStart w:id="4625" w:name="_Toc9504"/>
      <w:bookmarkStart w:id="4626" w:name="_Toc4790"/>
      <w:bookmarkStart w:id="4627" w:name="_Toc50022343"/>
      <w:bookmarkStart w:id="4628" w:name="_Toc50022992"/>
      <w:bookmarkStart w:id="4629" w:name="_Toc50021639"/>
      <w:bookmarkStart w:id="4630" w:name="_Toc44004279"/>
      <w:bookmarkStart w:id="4631" w:name="_Toc50579377"/>
      <w:bookmarkStart w:id="4632" w:name="_Toc50309645"/>
      <w:bookmarkStart w:id="4633" w:name="_Toc5123"/>
      <w:bookmarkStart w:id="4634" w:name="_Toc54779321"/>
      <w:bookmarkStart w:id="4635" w:name="_Toc54769966"/>
      <w:bookmarkStart w:id="4636" w:name="_Toc54786281"/>
      <w:bookmarkStart w:id="4637" w:name="_Toc57641170"/>
      <w:bookmarkStart w:id="4638" w:name="_Toc59101523"/>
      <w:r w:rsidRPr="00E9603C">
        <w:t>6.</w:t>
      </w:r>
      <w:r w:rsidRPr="00E9603C">
        <w:rPr>
          <w:lang w:eastAsia="zh-CN"/>
        </w:rPr>
        <w:t>8</w:t>
      </w:r>
      <w:r w:rsidRPr="00E9603C">
        <w:t>.1</w:t>
      </w:r>
      <w:r w:rsidRPr="00E9603C">
        <w:tab/>
        <w:t>Description</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31BD66B3" w14:textId="77777777" w:rsidR="009166E9" w:rsidRPr="00E9603C" w:rsidRDefault="009166E9">
      <w:r w:rsidRPr="00E9603C">
        <w:t>This solution addresses Key Issue #1 "Logical decomposition of NWDAF and possible interactions between logical functions".</w:t>
      </w:r>
    </w:p>
    <w:p w14:paraId="4A19A2F7" w14:textId="77777777" w:rsidR="009166E9" w:rsidRPr="00E9603C" w:rsidRDefault="009166E9">
      <w:r w:rsidRPr="00E9603C">
        <w:t xml:space="preserve">When considering why and how to split the NWDAF functionality as defined in </w:t>
      </w:r>
      <w:r w:rsidR="00E9603C" w:rsidRPr="00E9603C">
        <w:t>TS</w:t>
      </w:r>
      <w:r w:rsidR="00E9603C">
        <w:t> </w:t>
      </w:r>
      <w:r w:rsidR="00E9603C" w:rsidRPr="00E9603C">
        <w:t>23.501</w:t>
      </w:r>
      <w:r w:rsidR="00E9603C">
        <w:t> </w:t>
      </w:r>
      <w:r w:rsidR="00E9603C" w:rsidRPr="00E9603C">
        <w:t>[</w:t>
      </w:r>
      <w:r w:rsidRPr="00E9603C">
        <w:t>2], principles should be followed as suggested by key issues envisioned in the present document, including:</w:t>
      </w:r>
    </w:p>
    <w:p w14:paraId="548DB193" w14:textId="77777777" w:rsidR="009166E9" w:rsidRPr="00E9603C" w:rsidRDefault="009166E9">
      <w:pPr>
        <w:pStyle w:val="B1"/>
        <w:rPr>
          <w:lang w:eastAsia="zh-CN"/>
        </w:rPr>
      </w:pPr>
      <w:r w:rsidRPr="00E9603C">
        <w:rPr>
          <w:lang w:eastAsia="zh-CN"/>
        </w:rPr>
        <w:t>-</w:t>
      </w:r>
      <w:r w:rsidRPr="00E9603C">
        <w:rPr>
          <w:lang w:eastAsia="zh-CN"/>
        </w:rPr>
        <w:tab/>
        <w:t>to support enhanced data collection and/or analytics generation in multiple NWDAFs scenarios, as described in Key Issue#2;</w:t>
      </w:r>
    </w:p>
    <w:p w14:paraId="5AE2380E" w14:textId="77777777" w:rsidR="009166E9" w:rsidRPr="00E9603C" w:rsidRDefault="009166E9">
      <w:pPr>
        <w:pStyle w:val="B1"/>
        <w:rPr>
          <w:lang w:eastAsia="zh-CN"/>
        </w:rPr>
      </w:pPr>
      <w:r w:rsidRPr="00E9603C">
        <w:rPr>
          <w:lang w:eastAsia="zh-CN"/>
        </w:rPr>
        <w:t>-</w:t>
      </w:r>
      <w:r w:rsidRPr="00E9603C">
        <w:rPr>
          <w:lang w:eastAsia="zh-CN"/>
        </w:rPr>
        <w:tab/>
        <w:t>to improve efficiency of data collection from NFs and AFs, as required by Key Issue #11;</w:t>
      </w:r>
    </w:p>
    <w:p w14:paraId="338D6141" w14:textId="77777777" w:rsidR="009166E9" w:rsidRPr="00E9603C" w:rsidRDefault="009166E9">
      <w:pPr>
        <w:pStyle w:val="B1"/>
        <w:rPr>
          <w:lang w:eastAsia="zh-CN"/>
        </w:rPr>
      </w:pPr>
      <w:r w:rsidRPr="00E9603C">
        <w:rPr>
          <w:lang w:eastAsia="zh-CN"/>
        </w:rPr>
        <w:t>-</w:t>
      </w:r>
      <w:r w:rsidRPr="00E9603C">
        <w:rPr>
          <w:lang w:eastAsia="zh-CN"/>
        </w:rPr>
        <w:tab/>
        <w:t>to enable trained data model sharing between multiple NWDAF instances, as suggested by Key Issue #19.</w:t>
      </w:r>
    </w:p>
    <w:p w14:paraId="51D8D13B" w14:textId="77777777" w:rsidR="009166E9" w:rsidRPr="00E9603C" w:rsidRDefault="009166E9">
      <w:r w:rsidRPr="00E9603C">
        <w:t>Based on the principles, a possible decomposition of the NWDAF is proposed with the following sub-functions:</w:t>
      </w:r>
    </w:p>
    <w:p w14:paraId="05DF9D61" w14:textId="77777777" w:rsidR="009166E9" w:rsidRPr="00E9603C" w:rsidRDefault="009166E9">
      <w:pPr>
        <w:pStyle w:val="B1"/>
      </w:pPr>
      <w:r w:rsidRPr="00E9603C">
        <w:t>-</w:t>
      </w:r>
      <w:r w:rsidRPr="00E9603C">
        <w:tab/>
        <w:t>DC (Data Collection): Collects data from the NFs for analytics. DC can be a standalone NF or collocated with different NFs to enable a centralized or distributed data collection, as proposed in solutions to Key Issue #11 and/or Key Issue #2.</w:t>
      </w:r>
    </w:p>
    <w:p w14:paraId="6EA536A7" w14:textId="77777777" w:rsidR="009166E9" w:rsidRPr="00E9603C" w:rsidRDefault="009166E9">
      <w:pPr>
        <w:pStyle w:val="B1"/>
      </w:pPr>
      <w:r w:rsidRPr="00E9603C">
        <w:t>-</w:t>
      </w:r>
      <w:r w:rsidRPr="00E9603C">
        <w:tab/>
        <w:t>MT (Model Training): Trains a model for analytics with the collected data, which may also include e.g. pre-processing of the collected data. MT can share trained models with other NWDAFs to enable and improve analytics, as proposed in solutions to Key Issue #19. MT uses data provided by the DC to train the model.</w:t>
      </w:r>
    </w:p>
    <w:p w14:paraId="532E8925" w14:textId="77777777" w:rsidR="009166E9" w:rsidRPr="00E9603C" w:rsidRDefault="009166E9">
      <w:pPr>
        <w:pStyle w:val="B1"/>
      </w:pPr>
      <w:r w:rsidRPr="00E9603C">
        <w:t>-</w:t>
      </w:r>
      <w:r w:rsidRPr="00E9603C">
        <w:tab/>
        <w:t>AC (Analytics Control): controls and performs analytics, including:</w:t>
      </w:r>
    </w:p>
    <w:p w14:paraId="3B50409C" w14:textId="77777777" w:rsidR="009166E9" w:rsidRPr="00E9603C" w:rsidRDefault="009166E9">
      <w:pPr>
        <w:pStyle w:val="B2"/>
        <w:rPr>
          <w:lang w:eastAsia="zh-CN"/>
        </w:rPr>
      </w:pPr>
      <w:r w:rsidRPr="00E9603C">
        <w:rPr>
          <w:lang w:eastAsia="zh-CN"/>
        </w:rPr>
        <w:t>-</w:t>
      </w:r>
      <w:r w:rsidRPr="00E9603C">
        <w:rPr>
          <w:lang w:eastAsia="zh-CN"/>
        </w:rPr>
        <w:tab/>
        <w:t>receiving the analytics request from the consumer NF;</w:t>
      </w:r>
    </w:p>
    <w:p w14:paraId="10CB774B" w14:textId="77777777" w:rsidR="009166E9" w:rsidRPr="00E9603C" w:rsidRDefault="009166E9">
      <w:pPr>
        <w:pStyle w:val="B2"/>
        <w:rPr>
          <w:lang w:eastAsia="zh-CN"/>
        </w:rPr>
      </w:pPr>
      <w:r w:rsidRPr="00E9603C">
        <w:rPr>
          <w:lang w:eastAsia="zh-CN"/>
        </w:rPr>
        <w:t>-</w:t>
      </w:r>
      <w:r w:rsidRPr="00E9603C">
        <w:rPr>
          <w:lang w:eastAsia="zh-CN"/>
        </w:rPr>
        <w:tab/>
        <w:t>using the model provided by the MT and data provided by the DC for analytics;</w:t>
      </w:r>
    </w:p>
    <w:p w14:paraId="68AC2AD2" w14:textId="77777777" w:rsidR="009166E9" w:rsidRPr="00E9603C" w:rsidRDefault="009166E9">
      <w:pPr>
        <w:pStyle w:val="B2"/>
        <w:rPr>
          <w:lang w:eastAsia="zh-CN"/>
        </w:rPr>
      </w:pPr>
      <w:r w:rsidRPr="00E9603C">
        <w:rPr>
          <w:lang w:eastAsia="zh-CN"/>
        </w:rPr>
        <w:t>-</w:t>
      </w:r>
      <w:r w:rsidRPr="00E9603C">
        <w:rPr>
          <w:lang w:eastAsia="zh-CN"/>
        </w:rPr>
        <w:tab/>
        <w:t>providing analytics information to the consumer NF;</w:t>
      </w:r>
    </w:p>
    <w:p w14:paraId="2FF3AB6F" w14:textId="77777777" w:rsidR="009166E9" w:rsidRPr="00E9603C" w:rsidRDefault="009166E9">
      <w:pPr>
        <w:pStyle w:val="B2"/>
        <w:rPr>
          <w:lang w:eastAsia="zh-CN"/>
        </w:rPr>
      </w:pPr>
      <w:r w:rsidRPr="00E9603C">
        <w:rPr>
          <w:lang w:eastAsia="zh-CN"/>
        </w:rPr>
        <w:t>-</w:t>
      </w:r>
      <w:r w:rsidRPr="00E9603C">
        <w:rPr>
          <w:lang w:eastAsia="zh-CN"/>
        </w:rPr>
        <w:tab/>
        <w:t>performing NWDAF service registration and metadata exposure to NFs/AFs.</w:t>
      </w:r>
    </w:p>
    <w:p w14:paraId="32047F71" w14:textId="77777777" w:rsidR="009166E9" w:rsidRPr="00E9603C" w:rsidRDefault="009166E9">
      <w:r w:rsidRPr="00E9603C">
        <w:t>The sub-functions of the NWDAF support service-based interactions, as shown in Figure 6.</w:t>
      </w:r>
      <w:r w:rsidRPr="00E9603C">
        <w:rPr>
          <w:lang w:eastAsia="zh-CN"/>
        </w:rPr>
        <w:t>8</w:t>
      </w:r>
      <w:r w:rsidRPr="00E9603C">
        <w:t>.1-1.</w:t>
      </w:r>
    </w:p>
    <w:p w14:paraId="7199DBC7" w14:textId="77777777" w:rsidR="009166E9" w:rsidRPr="00E9603C" w:rsidRDefault="009166E9">
      <w:pPr>
        <w:pStyle w:val="TH"/>
      </w:pPr>
      <w:r w:rsidRPr="00E9603C">
        <w:object w:dxaOrig="4198" w:dyaOrig="2160" w14:anchorId="06BC4521">
          <v:shape id="对象 213" o:spid="_x0000_i1048" type="#_x0000_t75" style="width:257pt;height:132pt;mso-position-horizontal-relative:page;mso-position-vertical-relative:page" o:ole="">
            <v:imagedata r:id="rId49" o:title=""/>
          </v:shape>
          <o:OLEObject Type="Embed" ProgID="Visio.Drawing.11" ShapeID="对象 213" DrawAspect="Content" ObjectID="_1669715958" r:id="rId50"/>
        </w:object>
      </w:r>
    </w:p>
    <w:p w14:paraId="3691574E" w14:textId="77777777" w:rsidR="009166E9" w:rsidRPr="00E9603C" w:rsidRDefault="009166E9">
      <w:pPr>
        <w:pStyle w:val="TF"/>
        <w:rPr>
          <w:lang w:eastAsia="zh-CN"/>
        </w:rPr>
      </w:pPr>
      <w:r w:rsidRPr="00E9603C">
        <w:t xml:space="preserve">Figure </w:t>
      </w:r>
      <w:r w:rsidRPr="00E9603C">
        <w:rPr>
          <w:lang w:eastAsia="zh-CN"/>
        </w:rPr>
        <w:t>6</w:t>
      </w:r>
      <w:r w:rsidRPr="00E9603C">
        <w:t>.</w:t>
      </w:r>
      <w:r w:rsidRPr="00E9603C">
        <w:rPr>
          <w:lang w:eastAsia="zh-CN"/>
        </w:rPr>
        <w:t>8</w:t>
      </w:r>
      <w:r w:rsidRPr="00E9603C">
        <w:t>.</w:t>
      </w:r>
      <w:r w:rsidRPr="00E9603C">
        <w:rPr>
          <w:lang w:eastAsia="zh-CN"/>
        </w:rPr>
        <w:t>1</w:t>
      </w:r>
      <w:r w:rsidRPr="00E9603C">
        <w:t xml:space="preserve">-1: </w:t>
      </w:r>
      <w:r w:rsidRPr="00E9603C">
        <w:rPr>
          <w:lang w:eastAsia="zh-CN"/>
        </w:rPr>
        <w:t>NWDAF composition</w:t>
      </w:r>
    </w:p>
    <w:p w14:paraId="00CF287A" w14:textId="77777777" w:rsidR="009166E9" w:rsidRPr="00E9603C" w:rsidRDefault="009166E9">
      <w:r w:rsidRPr="00E9603C">
        <w:t xml:space="preserve">The sub-function(s) of the NWDAF can be standalone NF(s), </w:t>
      </w:r>
      <w:r w:rsidRPr="00E9603C">
        <w:rPr>
          <w:lang w:eastAsia="zh-CN"/>
        </w:rPr>
        <w:t xml:space="preserve">e.g. DC as a standalone NF may improve the efficiency of data collection. </w:t>
      </w:r>
      <w:r w:rsidRPr="00E9603C">
        <w:t>Some or all of the sub-functions of the NWDAF can be collocated.</w:t>
      </w:r>
    </w:p>
    <w:p w14:paraId="26507B55" w14:textId="77777777" w:rsidR="009166E9" w:rsidRPr="00E9603C" w:rsidRDefault="009166E9">
      <w:pPr>
        <w:pStyle w:val="NO"/>
        <w:rPr>
          <w:lang w:eastAsia="zh-CN"/>
        </w:rPr>
      </w:pPr>
      <w:r w:rsidRPr="00E9603C">
        <w:rPr>
          <w:lang w:eastAsia="zh-CN"/>
        </w:rPr>
        <w:t>NOTE:</w:t>
      </w:r>
      <w:r w:rsidRPr="00E9603C">
        <w:rPr>
          <w:lang w:eastAsia="zh-CN"/>
        </w:rPr>
        <w:tab/>
        <w:t>Whether the subfunction, i.e. AC, DC or MT, of the NWDAF can be a separate NF depends on the conclusions on the solutions for KI#2, #11 and #19.</w:t>
      </w:r>
    </w:p>
    <w:p w14:paraId="78982965" w14:textId="77777777" w:rsidR="009166E9" w:rsidRPr="00E9603C" w:rsidRDefault="009166E9">
      <w:pPr>
        <w:pStyle w:val="Heading3"/>
      </w:pPr>
      <w:bookmarkStart w:id="4639" w:name="_Toc27589"/>
      <w:bookmarkStart w:id="4640" w:name="_Toc21056"/>
      <w:bookmarkStart w:id="4641" w:name="_Toc50022993"/>
      <w:bookmarkStart w:id="4642" w:name="_Toc21511"/>
      <w:bookmarkStart w:id="4643" w:name="_Toc27158"/>
      <w:bookmarkStart w:id="4644" w:name="_Toc50023578"/>
      <w:bookmarkStart w:id="4645" w:name="_Toc50021640"/>
      <w:bookmarkStart w:id="4646" w:name="_Toc50022344"/>
      <w:bookmarkStart w:id="4647" w:name="_Toc3415"/>
      <w:bookmarkStart w:id="4648" w:name="_Toc6614"/>
      <w:bookmarkStart w:id="4649" w:name="_Toc57201133"/>
      <w:bookmarkStart w:id="4650" w:name="_Toc44004280"/>
      <w:bookmarkStart w:id="4651" w:name="_Toc43393120"/>
      <w:bookmarkStart w:id="4652" w:name="_Toc50021071"/>
      <w:bookmarkStart w:id="4653" w:name="_Toc50309646"/>
      <w:bookmarkStart w:id="4654" w:name="_Toc9778"/>
      <w:bookmarkStart w:id="4655" w:name="_Toc23353"/>
      <w:bookmarkStart w:id="4656" w:name="_Toc50579378"/>
      <w:bookmarkStart w:id="4657" w:name="_Toc54769967"/>
      <w:bookmarkStart w:id="4658" w:name="_Toc54779322"/>
      <w:bookmarkStart w:id="4659" w:name="_Toc54786282"/>
      <w:bookmarkStart w:id="4660" w:name="_Toc57641171"/>
      <w:bookmarkStart w:id="4661" w:name="_Toc59101524"/>
      <w:r w:rsidRPr="00E9603C">
        <w:t>6.</w:t>
      </w:r>
      <w:r w:rsidRPr="00E9603C">
        <w:rPr>
          <w:lang w:eastAsia="zh-CN"/>
        </w:rPr>
        <w:t>8</w:t>
      </w:r>
      <w:r w:rsidRPr="00E9603C">
        <w:t>.2</w:t>
      </w:r>
      <w:r w:rsidRPr="00E9603C">
        <w:tab/>
        <w:t>Input Data</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0078F1E8" w14:textId="77777777" w:rsidR="009166E9" w:rsidRPr="00E9603C" w:rsidRDefault="009166E9">
      <w:r w:rsidRPr="00E9603C">
        <w:rPr>
          <w:lang w:eastAsia="zh-CN"/>
        </w:rPr>
        <w:t>Void.</w:t>
      </w:r>
    </w:p>
    <w:p w14:paraId="3AE503DC" w14:textId="77777777" w:rsidR="009166E9" w:rsidRPr="00E9603C" w:rsidRDefault="009166E9">
      <w:pPr>
        <w:pStyle w:val="Heading3"/>
      </w:pPr>
      <w:bookmarkStart w:id="4662" w:name="_Toc43393121"/>
      <w:bookmarkStart w:id="4663" w:name="_Toc22167"/>
      <w:bookmarkStart w:id="4664" w:name="_Toc12812"/>
      <w:bookmarkStart w:id="4665" w:name="_Toc50023579"/>
      <w:bookmarkStart w:id="4666" w:name="_Toc50022994"/>
      <w:bookmarkStart w:id="4667" w:name="_Toc50309647"/>
      <w:bookmarkStart w:id="4668" w:name="_Toc50022345"/>
      <w:bookmarkStart w:id="4669" w:name="_Toc50021641"/>
      <w:bookmarkStart w:id="4670" w:name="_Toc9130"/>
      <w:bookmarkStart w:id="4671" w:name="_Toc57201134"/>
      <w:bookmarkStart w:id="4672" w:name="_Toc44004281"/>
      <w:bookmarkStart w:id="4673" w:name="_Toc50579379"/>
      <w:bookmarkStart w:id="4674" w:name="_Toc50021072"/>
      <w:bookmarkStart w:id="4675" w:name="_Toc30766"/>
      <w:bookmarkStart w:id="4676" w:name="_Toc22447"/>
      <w:bookmarkStart w:id="4677" w:name="_Toc1281"/>
      <w:bookmarkStart w:id="4678" w:name="_Toc54769968"/>
      <w:bookmarkStart w:id="4679" w:name="_Toc54779323"/>
      <w:bookmarkStart w:id="4680" w:name="_Toc54786283"/>
      <w:bookmarkStart w:id="4681" w:name="_Toc7828"/>
      <w:bookmarkStart w:id="4682" w:name="_Toc9732"/>
      <w:bookmarkStart w:id="4683" w:name="_Toc57641172"/>
      <w:bookmarkStart w:id="4684" w:name="_Toc59101525"/>
      <w:r w:rsidRPr="00E9603C">
        <w:t>6.</w:t>
      </w:r>
      <w:r w:rsidRPr="00E9603C">
        <w:rPr>
          <w:lang w:eastAsia="zh-CN"/>
        </w:rPr>
        <w:t>8</w:t>
      </w:r>
      <w:r w:rsidRPr="00E9603C">
        <w:t>.3</w:t>
      </w:r>
      <w:r w:rsidRPr="00E9603C">
        <w:tab/>
        <w:t>Output Analytics</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7ED1D9B3" w14:textId="77777777" w:rsidR="009166E9" w:rsidRPr="00E9603C" w:rsidRDefault="009166E9">
      <w:r w:rsidRPr="00E9603C">
        <w:rPr>
          <w:lang w:eastAsia="zh-CN"/>
        </w:rPr>
        <w:t>Void.</w:t>
      </w:r>
    </w:p>
    <w:p w14:paraId="539997F8" w14:textId="77777777" w:rsidR="009166E9" w:rsidRPr="00E9603C" w:rsidRDefault="009166E9">
      <w:pPr>
        <w:pStyle w:val="Heading3"/>
      </w:pPr>
      <w:bookmarkStart w:id="4685" w:name="_Toc50023580"/>
      <w:bookmarkStart w:id="4686" w:name="_Toc50022995"/>
      <w:bookmarkStart w:id="4687" w:name="_Toc44004282"/>
      <w:bookmarkStart w:id="4688" w:name="_Toc50021073"/>
      <w:bookmarkStart w:id="4689" w:name="_Toc50021642"/>
      <w:bookmarkStart w:id="4690" w:name="_Toc7979"/>
      <w:bookmarkStart w:id="4691" w:name="_Toc50022346"/>
      <w:bookmarkStart w:id="4692" w:name="_Toc50579380"/>
      <w:bookmarkStart w:id="4693" w:name="_Toc2321"/>
      <w:bookmarkStart w:id="4694" w:name="_Toc20945"/>
      <w:bookmarkStart w:id="4695" w:name="_Toc50309648"/>
      <w:bookmarkStart w:id="4696" w:name="_Toc5561"/>
      <w:bookmarkStart w:id="4697" w:name="_Toc14593"/>
      <w:bookmarkStart w:id="4698" w:name="_Toc26556"/>
      <w:bookmarkStart w:id="4699" w:name="_Toc249"/>
      <w:bookmarkStart w:id="4700" w:name="_Toc43393122"/>
      <w:bookmarkStart w:id="4701" w:name="_Toc30489"/>
      <w:bookmarkStart w:id="4702" w:name="_Toc57201135"/>
      <w:bookmarkStart w:id="4703" w:name="_Toc54769969"/>
      <w:bookmarkStart w:id="4704" w:name="_Toc54786284"/>
      <w:bookmarkStart w:id="4705" w:name="_Toc54779324"/>
      <w:bookmarkStart w:id="4706" w:name="_Toc57641173"/>
      <w:bookmarkStart w:id="4707" w:name="_Toc59101526"/>
      <w:r w:rsidRPr="00E9603C">
        <w:t>6.</w:t>
      </w:r>
      <w:r w:rsidRPr="00E9603C">
        <w:rPr>
          <w:lang w:eastAsia="zh-CN"/>
        </w:rPr>
        <w:t>8</w:t>
      </w:r>
      <w:r w:rsidRPr="00E9603C">
        <w:t>.4</w:t>
      </w:r>
      <w:r w:rsidRPr="00E9603C">
        <w:tab/>
        <w:t>Procedures</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4667ED52" w14:textId="77777777" w:rsidR="009166E9" w:rsidRPr="00E9603C" w:rsidRDefault="009166E9">
      <w:r w:rsidRPr="00E9603C">
        <w:t>Figure 6.</w:t>
      </w:r>
      <w:r w:rsidRPr="00E9603C">
        <w:rPr>
          <w:lang w:eastAsia="zh-CN"/>
        </w:rPr>
        <w:t>8</w:t>
      </w:r>
      <w:r w:rsidRPr="00E9603C">
        <w:t>.4-1 shows an example procedure for analytics information provision with NWDAF decomposition</w:t>
      </w:r>
      <w:r w:rsidRPr="00E9603C">
        <w:rPr>
          <w:lang w:eastAsia="zh-CN"/>
        </w:rPr>
        <w:t>, where service-based interfaces are used to show the interactions between the sub-functions of NWDAF</w:t>
      </w:r>
      <w:r w:rsidRPr="00E9603C">
        <w:t>.</w:t>
      </w:r>
    </w:p>
    <w:p w14:paraId="1C082FAB" w14:textId="77777777" w:rsidR="009166E9" w:rsidRPr="00E9603C" w:rsidRDefault="009166E9">
      <w:pPr>
        <w:pStyle w:val="NO"/>
        <w:rPr>
          <w:lang w:eastAsia="zh-CN"/>
        </w:rPr>
      </w:pPr>
      <w:r w:rsidRPr="00E9603C">
        <w:rPr>
          <w:lang w:eastAsia="zh-CN"/>
        </w:rPr>
        <w:t>NOTE:</w:t>
      </w:r>
      <w:r w:rsidRPr="00E9603C">
        <w:rPr>
          <w:lang w:eastAsia="zh-CN"/>
        </w:rPr>
        <w:tab/>
      </w:r>
      <w:r w:rsidRPr="00E9603C">
        <w:t>Service-based interfaces</w:t>
      </w:r>
      <w:r w:rsidRPr="00E9603C">
        <w:rPr>
          <w:lang w:eastAsia="zh-CN"/>
        </w:rPr>
        <w:t xml:space="preserve"> are used between </w:t>
      </w:r>
      <w:r w:rsidRPr="00E9603C">
        <w:t>the sub-functions of NWDAF</w:t>
      </w:r>
      <w:r w:rsidRPr="00E9603C">
        <w:rPr>
          <w:lang w:eastAsia="zh-CN"/>
        </w:rPr>
        <w:t xml:space="preserve"> if they are defined as separate NFs. When </w:t>
      </w:r>
      <w:r w:rsidRPr="00E9603C">
        <w:t>the sub-functions of NWDAF</w:t>
      </w:r>
      <w:r w:rsidRPr="00E9603C">
        <w:rPr>
          <w:lang w:eastAsia="zh-CN"/>
        </w:rPr>
        <w:t xml:space="preserve"> are collocated and not defined as separate NFs, the internal interfaces between these sub-functions can be s</w:t>
      </w:r>
      <w:r w:rsidRPr="00E9603C">
        <w:t>ervice-</w:t>
      </w:r>
      <w:r w:rsidRPr="00E9603C">
        <w:rPr>
          <w:lang w:eastAsia="zh-CN"/>
        </w:rPr>
        <w:t>b</w:t>
      </w:r>
      <w:r w:rsidRPr="00E9603C">
        <w:t>ased</w:t>
      </w:r>
      <w:r w:rsidRPr="00E9603C">
        <w:rPr>
          <w:lang w:eastAsia="zh-CN"/>
        </w:rPr>
        <w:t xml:space="preserve"> or not, which is implementation dependent.</w:t>
      </w:r>
    </w:p>
    <w:p w14:paraId="0119748A" w14:textId="77777777" w:rsidR="009166E9" w:rsidRPr="00E9603C" w:rsidRDefault="009166E9">
      <w:pPr>
        <w:pStyle w:val="TH"/>
        <w:rPr>
          <w:lang w:eastAsia="zh-CN"/>
        </w:rPr>
      </w:pPr>
      <w:r w:rsidRPr="00E9603C">
        <w:object w:dxaOrig="8334" w:dyaOrig="6546" w14:anchorId="7FB4B842">
          <v:shape id="对象 33" o:spid="_x0000_i1049" type="#_x0000_t75" style="width:415pt;height:324pt;mso-position-horizontal-relative:page;mso-position-vertical-relative:page" o:ole="">
            <v:imagedata r:id="rId51" o:title=""/>
          </v:shape>
          <o:OLEObject Type="Embed" ProgID="Visio.Drawing.11" ShapeID="对象 33" DrawAspect="Content" ObjectID="_1669715959" r:id="rId52"/>
        </w:object>
      </w:r>
    </w:p>
    <w:p w14:paraId="48987533" w14:textId="77777777" w:rsidR="009166E9" w:rsidRPr="00E9603C" w:rsidRDefault="009166E9">
      <w:pPr>
        <w:pStyle w:val="TF"/>
      </w:pPr>
      <w:r w:rsidRPr="00E9603C">
        <w:t>Figure 6.</w:t>
      </w:r>
      <w:r w:rsidRPr="00E9603C">
        <w:rPr>
          <w:lang w:eastAsia="zh-CN"/>
        </w:rPr>
        <w:t>8</w:t>
      </w:r>
      <w:r w:rsidRPr="00E9603C">
        <w:t>.</w:t>
      </w:r>
      <w:r w:rsidRPr="00E9603C">
        <w:rPr>
          <w:lang w:eastAsia="zh-CN"/>
        </w:rPr>
        <w:t>4</w:t>
      </w:r>
      <w:r w:rsidRPr="00E9603C">
        <w:t>-</w:t>
      </w:r>
      <w:r w:rsidRPr="00E9603C">
        <w:rPr>
          <w:lang w:eastAsia="zh-CN"/>
        </w:rPr>
        <w:t>1</w:t>
      </w:r>
      <w:r w:rsidRPr="00E9603C">
        <w:t>: Procedure for analytics information provision with NWDAF decomposition</w:t>
      </w:r>
    </w:p>
    <w:p w14:paraId="1BD4FFAB" w14:textId="77777777" w:rsidR="009166E9" w:rsidRPr="00E9603C" w:rsidRDefault="009166E9">
      <w:pPr>
        <w:pStyle w:val="B1"/>
      </w:pPr>
      <w:r w:rsidRPr="00E9603C">
        <w:rPr>
          <w:lang w:eastAsia="zh-CN"/>
        </w:rPr>
        <w:t>1.</w:t>
      </w:r>
      <w:r w:rsidRPr="00E9603C">
        <w:rPr>
          <w:lang w:eastAsia="zh-CN"/>
        </w:rPr>
        <w:tab/>
        <w:t>Co</w:t>
      </w:r>
      <w:r w:rsidRPr="00E9603C">
        <w:t xml:space="preserve">nsumer NF sends an analytics request/subscription to the NWDAF by invoking an Nnwdaf_AnalyticsInfo_Request or an Nnwdaf_AnalyticsSubscription_Subscribe, as specified in </w:t>
      </w:r>
      <w:r w:rsidR="00E9603C" w:rsidRPr="00E9603C">
        <w:t>TS</w:t>
      </w:r>
      <w:r w:rsidR="00E9603C">
        <w:t> </w:t>
      </w:r>
      <w:r w:rsidR="00E9603C" w:rsidRPr="00E9603C">
        <w:t>23.288</w:t>
      </w:r>
      <w:r w:rsidR="00E9603C">
        <w:t> </w:t>
      </w:r>
      <w:r w:rsidR="00E9603C" w:rsidRPr="00E9603C">
        <w:t>[</w:t>
      </w:r>
      <w:r w:rsidRPr="00E9603C">
        <w:t>5].</w:t>
      </w:r>
    </w:p>
    <w:p w14:paraId="556115C4" w14:textId="77777777" w:rsidR="009166E9" w:rsidRPr="00E9603C" w:rsidRDefault="009166E9">
      <w:pPr>
        <w:pStyle w:val="B1"/>
        <w:rPr>
          <w:lang w:eastAsia="zh-CN"/>
        </w:rPr>
      </w:pPr>
      <w:r w:rsidRPr="00E9603C">
        <w:t>2.</w:t>
      </w:r>
      <w:r w:rsidRPr="00E9603C">
        <w:tab/>
        <w:t>Based on the anal</w:t>
      </w:r>
      <w:r w:rsidRPr="00E9603C">
        <w:rPr>
          <w:lang w:eastAsia="zh-CN"/>
        </w:rPr>
        <w:t>ytics request/subscription, the AC of the NWDAF sends an Ndc_DataCollection_Subscribe to the DC, with information for data collection.</w:t>
      </w:r>
    </w:p>
    <w:p w14:paraId="088CE775" w14:textId="77777777" w:rsidR="009166E9" w:rsidRPr="00E9603C" w:rsidRDefault="009166E9">
      <w:pPr>
        <w:pStyle w:val="NO"/>
        <w:rPr>
          <w:lang w:eastAsia="zh-CN"/>
        </w:rPr>
      </w:pPr>
      <w:r w:rsidRPr="00E9603C">
        <w:rPr>
          <w:lang w:eastAsia="zh-CN"/>
        </w:rPr>
        <w:t>NOTE 1:</w:t>
      </w:r>
      <w:r w:rsidRPr="00E9603C">
        <w:rPr>
          <w:lang w:eastAsia="zh-CN"/>
        </w:rPr>
        <w:tab/>
        <w:t xml:space="preserve">The details of the information for data collection </w:t>
      </w:r>
      <w:r w:rsidRPr="00E9603C">
        <w:t>depend on the solution to Key Issue #11 "</w:t>
      </w:r>
      <w:r w:rsidRPr="00E9603C">
        <w:rPr>
          <w:lang w:eastAsia="zh-CN"/>
        </w:rPr>
        <w:t>Increasing efficiency of data collection".</w:t>
      </w:r>
    </w:p>
    <w:p w14:paraId="20983285" w14:textId="77777777" w:rsidR="009166E9" w:rsidRPr="00E9603C" w:rsidRDefault="009166E9">
      <w:pPr>
        <w:pStyle w:val="B1"/>
      </w:pPr>
      <w:r w:rsidRPr="00E9603C">
        <w:rPr>
          <w:lang w:eastAsia="zh-CN"/>
        </w:rPr>
        <w:t>3-4.</w:t>
      </w:r>
      <w:r w:rsidRPr="00E9603C">
        <w:rPr>
          <w:lang w:eastAsia="zh-CN"/>
        </w:rPr>
        <w:tab/>
      </w:r>
      <w:r w:rsidRPr="00E9603C">
        <w:t xml:space="preserve">The DC subscribes to the network data from the NF(s) or the OAM as specified in </w:t>
      </w:r>
      <w:r w:rsidR="00E9603C" w:rsidRPr="00E9603C">
        <w:t>TS</w:t>
      </w:r>
      <w:r w:rsidR="00E9603C">
        <w:t> </w:t>
      </w:r>
      <w:r w:rsidR="00E9603C" w:rsidRPr="00E9603C">
        <w:t>23.288</w:t>
      </w:r>
      <w:r w:rsidR="00E9603C">
        <w:t> </w:t>
      </w:r>
      <w:r w:rsidR="00E9603C" w:rsidRPr="00E9603C">
        <w:t>[</w:t>
      </w:r>
      <w:r w:rsidRPr="00E9603C">
        <w:t>5].</w:t>
      </w:r>
    </w:p>
    <w:p w14:paraId="09D6E8F1" w14:textId="77777777" w:rsidR="009166E9" w:rsidRPr="00E9603C" w:rsidRDefault="009166E9">
      <w:pPr>
        <w:pStyle w:val="B1"/>
      </w:pPr>
      <w:r w:rsidRPr="00E9603C">
        <w:t>5.</w:t>
      </w:r>
      <w:r w:rsidRPr="00E9603C">
        <w:tab/>
        <w:t>The DC provides the collected data to the AC.</w:t>
      </w:r>
    </w:p>
    <w:p w14:paraId="14B32A1D" w14:textId="77777777" w:rsidR="009166E9" w:rsidRPr="00E9603C" w:rsidRDefault="009166E9">
      <w:pPr>
        <w:pStyle w:val="B1"/>
        <w:rPr>
          <w:lang w:eastAsia="zh-CN"/>
        </w:rPr>
      </w:pPr>
      <w:r w:rsidRPr="00E9603C">
        <w:t>6.</w:t>
      </w:r>
      <w:r w:rsidRPr="00E9603C">
        <w:tab/>
        <w:t>The AC sen</w:t>
      </w:r>
      <w:r w:rsidRPr="00E9603C">
        <w:rPr>
          <w:lang w:eastAsia="zh-CN"/>
        </w:rPr>
        <w:t>ds an Nmt_AnalyticsModel_Request to the MT, which includes the Analytics ID and other information (e.g. analytics filter information) to request the trained model for the analytics.</w:t>
      </w:r>
    </w:p>
    <w:p w14:paraId="386355BB" w14:textId="77777777" w:rsidR="009166E9" w:rsidRPr="00E9603C" w:rsidRDefault="009166E9">
      <w:pPr>
        <w:pStyle w:val="NO"/>
        <w:rPr>
          <w:lang w:eastAsia="zh-CN"/>
        </w:rPr>
      </w:pPr>
      <w:r w:rsidRPr="00E9603C">
        <w:rPr>
          <w:lang w:eastAsia="zh-CN"/>
        </w:rPr>
        <w:t>NOTE 2:</w:t>
      </w:r>
      <w:r w:rsidRPr="00E9603C">
        <w:rPr>
          <w:lang w:eastAsia="zh-CN"/>
        </w:rPr>
        <w:tab/>
        <w:t>Step 2 and 6 can be performed in parallel.</w:t>
      </w:r>
    </w:p>
    <w:p w14:paraId="55DCAD71" w14:textId="77777777" w:rsidR="009166E9" w:rsidRPr="00E9603C" w:rsidRDefault="009166E9">
      <w:pPr>
        <w:pStyle w:val="B1"/>
        <w:rPr>
          <w:lang w:eastAsia="zh-CN"/>
        </w:rPr>
      </w:pPr>
      <w:r w:rsidRPr="00E9603C">
        <w:rPr>
          <w:lang w:eastAsia="zh-CN"/>
        </w:rPr>
        <w:t>7-8.</w:t>
      </w:r>
      <w:r w:rsidRPr="00E9603C">
        <w:rPr>
          <w:lang w:eastAsia="zh-CN"/>
        </w:rPr>
        <w:tab/>
        <w:t>If data is needed for training the model, the MT sends an Ndc_DataCollection_Subscribe to the DC to request data for model training.</w:t>
      </w:r>
    </w:p>
    <w:p w14:paraId="0DF69EF9" w14:textId="77777777" w:rsidR="009166E9" w:rsidRPr="00E9603C" w:rsidRDefault="009166E9">
      <w:pPr>
        <w:pStyle w:val="NO"/>
        <w:rPr>
          <w:lang w:eastAsia="zh-CN"/>
        </w:rPr>
      </w:pPr>
      <w:r w:rsidRPr="00E9603C">
        <w:rPr>
          <w:lang w:eastAsia="zh-CN"/>
        </w:rPr>
        <w:t>NOTE 3:</w:t>
      </w:r>
      <w:r w:rsidRPr="00E9603C">
        <w:rPr>
          <w:lang w:eastAsia="zh-CN"/>
        </w:rPr>
        <w:tab/>
        <w:t xml:space="preserve">The MT can be a standalone NF or in a different NWDAF. The details of the interaction between the AC and the MT </w:t>
      </w:r>
      <w:r w:rsidRPr="00E9603C">
        <w:t>depend on the solution to Key Issue #19 "</w:t>
      </w:r>
      <w:r w:rsidRPr="00E9603C">
        <w:rPr>
          <w:lang w:eastAsia="zh-CN"/>
        </w:rPr>
        <w:t>Trained data model sharing between multiple NWDAF instances".</w:t>
      </w:r>
    </w:p>
    <w:p w14:paraId="493D5E8B" w14:textId="77777777" w:rsidR="009166E9" w:rsidRPr="00E9603C" w:rsidRDefault="009166E9">
      <w:pPr>
        <w:pStyle w:val="B1"/>
      </w:pPr>
      <w:r w:rsidRPr="00E9603C">
        <w:rPr>
          <w:lang w:eastAsia="zh-CN"/>
        </w:rPr>
        <w:t>9.</w:t>
      </w:r>
      <w:r w:rsidRPr="00E9603C">
        <w:rPr>
          <w:lang w:eastAsia="zh-CN"/>
        </w:rPr>
        <w:tab/>
        <w:t xml:space="preserve">The MT </w:t>
      </w:r>
      <w:r w:rsidRPr="00E9603C">
        <w:t>sends an Nmt_AnalyticsModel_Request response to the AC, including the parameters of the trained model for analytics.</w:t>
      </w:r>
    </w:p>
    <w:p w14:paraId="5260DB27" w14:textId="77777777" w:rsidR="009166E9" w:rsidRPr="00E9603C" w:rsidRDefault="009166E9">
      <w:pPr>
        <w:pStyle w:val="B1"/>
      </w:pPr>
      <w:r w:rsidRPr="00E9603C">
        <w:t>10.</w:t>
      </w:r>
      <w:r w:rsidRPr="00E9603C">
        <w:tab/>
        <w:t>With the tra</w:t>
      </w:r>
      <w:r w:rsidRPr="00E9603C">
        <w:rPr>
          <w:lang w:eastAsia="zh-CN"/>
        </w:rPr>
        <w:t xml:space="preserve">ined model and the collected data, the AC produces the analytics information. The AC of the NWDAF provides the analytics information to the consumer NF </w:t>
      </w:r>
      <w:r w:rsidRPr="00E9603C">
        <w:t>by means of either Nnwdaf_AnalyticsInfo_Request response or Nnwdaf_AnalyticsSubscription_Notify</w:t>
      </w:r>
      <w:r w:rsidRPr="00E9603C">
        <w:rPr>
          <w:lang w:eastAsia="zh-CN"/>
        </w:rPr>
        <w:t xml:space="preserve">, as specified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t>[</w:t>
      </w:r>
      <w:r w:rsidRPr="00E9603C">
        <w:t>5]</w:t>
      </w:r>
      <w:r w:rsidRPr="00E9603C">
        <w:rPr>
          <w:lang w:eastAsia="zh-CN"/>
        </w:rPr>
        <w:t>.</w:t>
      </w:r>
    </w:p>
    <w:p w14:paraId="68C44D25" w14:textId="77777777" w:rsidR="009166E9" w:rsidRPr="00E9603C" w:rsidRDefault="009166E9">
      <w:pPr>
        <w:pStyle w:val="Heading3"/>
      </w:pPr>
      <w:bookmarkStart w:id="4708" w:name="_Toc9089"/>
      <w:bookmarkStart w:id="4709" w:name="_Toc50021643"/>
      <w:bookmarkStart w:id="4710" w:name="_Toc596"/>
      <w:bookmarkStart w:id="4711" w:name="_Toc50022347"/>
      <w:bookmarkStart w:id="4712" w:name="_Toc23281"/>
      <w:bookmarkStart w:id="4713" w:name="_Toc17176"/>
      <w:bookmarkStart w:id="4714" w:name="_Toc43393123"/>
      <w:bookmarkStart w:id="4715" w:name="_Toc18141"/>
      <w:bookmarkStart w:id="4716" w:name="_Toc11923"/>
      <w:bookmarkStart w:id="4717" w:name="_Toc44004283"/>
      <w:bookmarkStart w:id="4718" w:name="_Toc57201136"/>
      <w:bookmarkStart w:id="4719" w:name="_Toc50579381"/>
      <w:bookmarkStart w:id="4720" w:name="_Toc50021074"/>
      <w:bookmarkStart w:id="4721" w:name="_Toc50309649"/>
      <w:bookmarkStart w:id="4722" w:name="_Toc50022996"/>
      <w:bookmarkStart w:id="4723" w:name="_Toc9573"/>
      <w:bookmarkStart w:id="4724" w:name="_Toc8624"/>
      <w:bookmarkStart w:id="4725" w:name="_Toc50023581"/>
      <w:bookmarkStart w:id="4726" w:name="_Toc54769970"/>
      <w:bookmarkStart w:id="4727" w:name="_Toc54779325"/>
      <w:bookmarkStart w:id="4728" w:name="_Toc54786285"/>
      <w:bookmarkStart w:id="4729" w:name="_Toc57641174"/>
      <w:bookmarkStart w:id="4730" w:name="_Toc59101527"/>
      <w:r w:rsidRPr="00E9603C">
        <w:t>6.</w:t>
      </w:r>
      <w:r w:rsidRPr="00E9603C">
        <w:rPr>
          <w:lang w:eastAsia="zh-CN"/>
        </w:rPr>
        <w:t>8</w:t>
      </w:r>
      <w:r w:rsidRPr="00E9603C">
        <w:t>.5</w:t>
      </w:r>
      <w:r w:rsidRPr="00E9603C">
        <w:tab/>
        <w:t>Impacts on services, entities and interfaces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4DD06672" w14:textId="77777777" w:rsidR="009166E9" w:rsidRPr="00E9603C" w:rsidRDefault="009166E9">
      <w:pPr>
        <w:rPr>
          <w:lang w:eastAsia="zh-CN"/>
        </w:rPr>
      </w:pPr>
      <w:r w:rsidRPr="00E9603C">
        <w:rPr>
          <w:lang w:eastAsia="zh-CN"/>
        </w:rPr>
        <w:t>NWDAF:</w:t>
      </w:r>
    </w:p>
    <w:p w14:paraId="4EF713BB" w14:textId="77777777" w:rsidR="009166E9" w:rsidRPr="00E9603C" w:rsidRDefault="009166E9">
      <w:pPr>
        <w:pStyle w:val="B1"/>
        <w:rPr>
          <w:lang w:eastAsia="zh-CN"/>
        </w:rPr>
      </w:pPr>
      <w:r w:rsidRPr="00E9603C">
        <w:rPr>
          <w:lang w:eastAsia="zh-CN"/>
        </w:rPr>
        <w:t>-</w:t>
      </w:r>
      <w:r w:rsidRPr="00E9603C">
        <w:rPr>
          <w:lang w:eastAsia="zh-CN"/>
        </w:rPr>
        <w:tab/>
        <w:t xml:space="preserve">Decomposed into </w:t>
      </w:r>
      <w:r w:rsidRPr="00E9603C">
        <w:t>AC (Analytics Control)</w:t>
      </w:r>
      <w:r w:rsidRPr="00E9603C">
        <w:rPr>
          <w:lang w:eastAsia="zh-CN"/>
        </w:rPr>
        <w:t xml:space="preserve">, </w:t>
      </w:r>
      <w:r w:rsidRPr="00E9603C">
        <w:t>DC (Data Collection)</w:t>
      </w:r>
      <w:r w:rsidRPr="00E9603C">
        <w:rPr>
          <w:lang w:eastAsia="zh-CN"/>
        </w:rPr>
        <w:t xml:space="preserve"> and </w:t>
      </w:r>
      <w:r w:rsidRPr="00E9603C">
        <w:t>MT (Model Training)</w:t>
      </w:r>
      <w:r w:rsidRPr="00E9603C">
        <w:rPr>
          <w:lang w:eastAsia="zh-CN"/>
        </w:rPr>
        <w:t xml:space="preserve"> subfunctions.</w:t>
      </w:r>
    </w:p>
    <w:p w14:paraId="77BCD17C" w14:textId="77777777" w:rsidR="009166E9" w:rsidRPr="00E9603C" w:rsidRDefault="009166E9">
      <w:pPr>
        <w:pStyle w:val="B1"/>
        <w:rPr>
          <w:lang w:eastAsia="zh-CN"/>
        </w:rPr>
      </w:pPr>
      <w:r w:rsidRPr="00E9603C">
        <w:rPr>
          <w:lang w:eastAsia="zh-CN"/>
        </w:rPr>
        <w:t>-</w:t>
      </w:r>
      <w:r w:rsidRPr="00E9603C">
        <w:rPr>
          <w:lang w:eastAsia="zh-CN"/>
        </w:rPr>
        <w:tab/>
        <w:t>Request/provide the trained model from/to the other NWDAF.</w:t>
      </w:r>
    </w:p>
    <w:p w14:paraId="21BD791C" w14:textId="77777777" w:rsidR="009166E9" w:rsidRPr="00E9603C" w:rsidRDefault="009166E9">
      <w:pPr>
        <w:pStyle w:val="B1"/>
      </w:pPr>
      <w:r w:rsidRPr="00E9603C">
        <w:rPr>
          <w:lang w:eastAsia="zh-CN"/>
        </w:rPr>
        <w:t>-</w:t>
      </w:r>
      <w:r w:rsidRPr="00E9603C">
        <w:rPr>
          <w:lang w:eastAsia="zh-CN"/>
        </w:rPr>
        <w:tab/>
        <w:t>Request/provide the collected data from/to the other NWDAF.</w:t>
      </w:r>
    </w:p>
    <w:p w14:paraId="7CDBF2C5" w14:textId="77777777" w:rsidR="009166E9" w:rsidRPr="00E9603C" w:rsidRDefault="009166E9">
      <w:pPr>
        <w:pStyle w:val="Heading2"/>
        <w:rPr>
          <w:lang w:eastAsia="ko-KR"/>
        </w:rPr>
      </w:pPr>
      <w:bookmarkStart w:id="4731" w:name="_Toc2806"/>
      <w:bookmarkStart w:id="4732" w:name="_Toc50309650"/>
      <w:bookmarkStart w:id="4733" w:name="_Toc50021644"/>
      <w:bookmarkStart w:id="4734" w:name="_Toc54769971"/>
      <w:bookmarkStart w:id="4735" w:name="_Toc54779326"/>
      <w:bookmarkStart w:id="4736" w:name="_Toc54786286"/>
      <w:bookmarkStart w:id="4737" w:name="_Toc44004284"/>
      <w:bookmarkStart w:id="4738" w:name="_Toc42769987"/>
      <w:bookmarkStart w:id="4739" w:name="_Toc9731"/>
      <w:bookmarkStart w:id="4740" w:name="_Toc42779043"/>
      <w:bookmarkStart w:id="4741" w:name="_Toc16965"/>
      <w:bookmarkStart w:id="4742" w:name="_Toc50021075"/>
      <w:bookmarkStart w:id="4743" w:name="_Toc25395"/>
      <w:bookmarkStart w:id="4744" w:name="_Toc9524"/>
      <w:bookmarkStart w:id="4745" w:name="_Toc57201137"/>
      <w:bookmarkStart w:id="4746" w:name="_Toc22989"/>
      <w:bookmarkStart w:id="4747" w:name="_Toc50022997"/>
      <w:bookmarkStart w:id="4748" w:name="_Toc50023582"/>
      <w:bookmarkStart w:id="4749" w:name="_Toc43393124"/>
      <w:bookmarkStart w:id="4750" w:name="_Toc50579382"/>
      <w:bookmarkStart w:id="4751" w:name="_Toc26769"/>
      <w:bookmarkStart w:id="4752" w:name="_Toc32008"/>
      <w:bookmarkStart w:id="4753" w:name="_Toc50022348"/>
      <w:bookmarkStart w:id="4754" w:name="_Toc57641175"/>
      <w:bookmarkStart w:id="4755" w:name="_Toc59101528"/>
      <w:r w:rsidRPr="00E9603C">
        <w:rPr>
          <w:lang w:eastAsia="zh-CN"/>
        </w:rPr>
        <w:t>6.9</w:t>
      </w:r>
      <w:r w:rsidRPr="00E9603C">
        <w:rPr>
          <w:lang w:eastAsia="zh-CN"/>
        </w:rPr>
        <w:tab/>
        <w:t xml:space="preserve">Solution #9: </w:t>
      </w:r>
      <w:r w:rsidRPr="00E9603C">
        <w:rPr>
          <w:lang w:eastAsia="ko-KR"/>
        </w:rPr>
        <w:t>Data Management Framework</w:t>
      </w:r>
      <w:bookmarkStart w:id="4756" w:name="_Toc31096565"/>
      <w:r w:rsidRPr="00E9603C">
        <w:rPr>
          <w:lang w:eastAsia="ko-KR"/>
        </w:rPr>
        <w:t xml:space="preserve"> for 5GC</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1CFD7A56" w14:textId="77777777" w:rsidR="009166E9" w:rsidRPr="00E9603C" w:rsidRDefault="009166E9">
      <w:pPr>
        <w:pStyle w:val="Heading3"/>
      </w:pPr>
      <w:bookmarkStart w:id="4757" w:name="_Toc4212"/>
      <w:bookmarkStart w:id="4758" w:name="_Toc21458"/>
      <w:bookmarkStart w:id="4759" w:name="_Toc10604"/>
      <w:bookmarkStart w:id="4760" w:name="_Toc54769972"/>
      <w:bookmarkStart w:id="4761" w:name="_Toc50023583"/>
      <w:bookmarkStart w:id="4762" w:name="_Toc54779327"/>
      <w:bookmarkStart w:id="4763" w:name="_Toc54786287"/>
      <w:bookmarkStart w:id="4764" w:name="_Toc50021076"/>
      <w:bookmarkStart w:id="4765" w:name="_Toc44004285"/>
      <w:bookmarkStart w:id="4766" w:name="_Toc25343"/>
      <w:bookmarkStart w:id="4767" w:name="_Toc50309651"/>
      <w:bookmarkStart w:id="4768" w:name="_Toc50022998"/>
      <w:bookmarkStart w:id="4769" w:name="_Toc50579383"/>
      <w:bookmarkStart w:id="4770" w:name="_Toc25603"/>
      <w:bookmarkStart w:id="4771" w:name="_Toc57201138"/>
      <w:bookmarkStart w:id="4772" w:name="_Toc50022349"/>
      <w:bookmarkStart w:id="4773" w:name="_Toc50021645"/>
      <w:bookmarkStart w:id="4774" w:name="_Toc22425"/>
      <w:bookmarkStart w:id="4775" w:name="_Toc42769988"/>
      <w:bookmarkStart w:id="4776" w:name="_Toc22565"/>
      <w:bookmarkStart w:id="4777" w:name="_Toc43393125"/>
      <w:bookmarkStart w:id="4778" w:name="_Toc42779044"/>
      <w:bookmarkStart w:id="4779" w:name="_Toc27365"/>
      <w:bookmarkStart w:id="4780" w:name="_Toc57641176"/>
      <w:bookmarkStart w:id="4781" w:name="_Toc59101529"/>
      <w:r w:rsidRPr="00E9603C">
        <w:t>6.</w:t>
      </w:r>
      <w:r w:rsidRPr="00E9603C">
        <w:rPr>
          <w:lang w:eastAsia="zh-CN"/>
        </w:rPr>
        <w:t>9</w:t>
      </w:r>
      <w:r w:rsidRPr="00E9603C">
        <w:t>.1</w:t>
      </w:r>
      <w:r w:rsidRPr="00E9603C">
        <w:tab/>
        <w:t>Introduction</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434AF801" w14:textId="77777777" w:rsidR="009166E9" w:rsidRPr="00E9603C" w:rsidRDefault="009166E9">
      <w:pPr>
        <w:rPr>
          <w:lang w:eastAsia="ko-KR"/>
        </w:rPr>
      </w:pPr>
      <w:r w:rsidRPr="00E9603C">
        <w:rPr>
          <w:lang w:eastAsia="ko-KR"/>
        </w:rPr>
        <w:t>This Solution addresses aspects of KI #1, KI#2 and KI#11 dealing with Data/Information Management and logical NWDAF decomposition.</w:t>
      </w:r>
    </w:p>
    <w:p w14:paraId="2E191222" w14:textId="77777777" w:rsidR="009166E9" w:rsidRPr="00E9603C" w:rsidRDefault="009166E9">
      <w:pPr>
        <w:rPr>
          <w:lang w:eastAsia="ko-KR"/>
        </w:rPr>
      </w:pPr>
      <w:r w:rsidRPr="00E9603C">
        <w:rPr>
          <w:lang w:eastAsia="ko-KR"/>
        </w:rPr>
        <w:t>It proposes a decomposition of the NWDAF so a Data Management Framework for 5GC is separated from Analytics functions (KI#1). The Data Management Framework for 5GC uses the Consumer/Producer model of the 5GS services-based architecture to efficiently exchange data/information of different types. This includes:</w:t>
      </w:r>
    </w:p>
    <w:p w14:paraId="12D97F0A" w14:textId="77777777" w:rsidR="009166E9" w:rsidRPr="00E9603C" w:rsidRDefault="009166E9">
      <w:pPr>
        <w:pStyle w:val="B1"/>
      </w:pPr>
      <w:r w:rsidRPr="00E9603C">
        <w:rPr>
          <w:lang w:eastAsia="ko-KR"/>
        </w:rPr>
        <w:t>-</w:t>
      </w:r>
      <w:r w:rsidRPr="00E9603C">
        <w:rPr>
          <w:lang w:eastAsia="ko-KR"/>
        </w:rPr>
        <w:tab/>
        <w:t>Da</w:t>
      </w:r>
      <w:r w:rsidRPr="00E9603C">
        <w:t>ta retrieved from various sources (e.g. OA&amp;M, and NFs such as AMF, SMF, PCF and AF), to be used as a basis for computing analytics as per Rel-16, NWDAF Analytics (KI#11)</w:t>
      </w:r>
    </w:p>
    <w:p w14:paraId="3CEB708F" w14:textId="77777777" w:rsidR="009166E9" w:rsidRPr="00E9603C" w:rsidRDefault="009166E9">
      <w:pPr>
        <w:pStyle w:val="B1"/>
        <w:rPr>
          <w:lang w:eastAsia="ko-KR"/>
        </w:rPr>
      </w:pPr>
      <w:r w:rsidRPr="00E9603C">
        <w:t>-</w:t>
      </w:r>
      <w:r w:rsidRPr="00E9603C">
        <w:tab/>
        <w:t>Analytics o</w:t>
      </w:r>
      <w:r w:rsidRPr="00E9603C">
        <w:rPr>
          <w:lang w:eastAsia="ko-KR"/>
        </w:rPr>
        <w:t>utput from an NWDAF Producer sent to an NWDAF Consumer (KI#2) to support a hierarchy of NWDAF instances or sent to multiple network functions.</w:t>
      </w:r>
    </w:p>
    <w:p w14:paraId="2F49F431" w14:textId="77777777" w:rsidR="009166E9" w:rsidRPr="00E9603C" w:rsidRDefault="009166E9">
      <w:pPr>
        <w:pStyle w:val="NO"/>
        <w:rPr>
          <w:lang w:eastAsia="ko-KR"/>
        </w:rPr>
      </w:pPr>
      <w:r w:rsidRPr="00E9603C">
        <w:rPr>
          <w:lang w:eastAsia="ko-KR"/>
        </w:rPr>
        <w:t>NOTE:</w:t>
      </w:r>
      <w:r w:rsidRPr="00E9603C">
        <w:rPr>
          <w:lang w:eastAsia="ko-KR"/>
        </w:rPr>
        <w:tab/>
        <w:t xml:space="preserve">In the above, an NWDAF Producer provides Analytics to a Consumer (e.g. using the Services defined in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ko-KR"/>
        </w:rPr>
        <w:t>[</w:t>
      </w:r>
      <w:r w:rsidRPr="00E9603C">
        <w:rPr>
          <w:lang w:eastAsia="ko-KR"/>
        </w:rPr>
        <w:t>5] clause 7). An NWDAF Consumer is an NWDAF that Consumes the Analytics of another NWDAF (e.g.: using the services of the NWDAF Producer).</w:t>
      </w:r>
    </w:p>
    <w:p w14:paraId="4329D843" w14:textId="77777777" w:rsidR="009166E9" w:rsidRPr="00E9603C" w:rsidRDefault="009166E9">
      <w:pPr>
        <w:pStyle w:val="Heading3"/>
        <w:rPr>
          <w:lang w:eastAsia="ko-KR"/>
        </w:rPr>
      </w:pPr>
      <w:bookmarkStart w:id="4782" w:name="_Toc21319"/>
      <w:bookmarkStart w:id="4783" w:name="_Toc42779045"/>
      <w:bookmarkStart w:id="4784" w:name="_Toc10137"/>
      <w:bookmarkStart w:id="4785" w:name="_Toc54769973"/>
      <w:bookmarkStart w:id="4786" w:name="_Toc54779328"/>
      <w:bookmarkStart w:id="4787" w:name="_Toc54786288"/>
      <w:bookmarkStart w:id="4788" w:name="_Toc30803"/>
      <w:bookmarkStart w:id="4789" w:name="_Toc50021077"/>
      <w:bookmarkStart w:id="4790" w:name="_Toc42769989"/>
      <w:bookmarkStart w:id="4791" w:name="_Toc10229"/>
      <w:bookmarkStart w:id="4792" w:name="_Toc16607"/>
      <w:bookmarkStart w:id="4793" w:name="_Toc20385"/>
      <w:bookmarkStart w:id="4794" w:name="_Toc31717"/>
      <w:bookmarkStart w:id="4795" w:name="_Toc50023584"/>
      <w:bookmarkStart w:id="4796" w:name="_Toc57201139"/>
      <w:bookmarkStart w:id="4797" w:name="_Toc50022999"/>
      <w:bookmarkStart w:id="4798" w:name="_Toc50022350"/>
      <w:bookmarkStart w:id="4799" w:name="_Toc50309652"/>
      <w:bookmarkStart w:id="4800" w:name="_Toc50021646"/>
      <w:bookmarkStart w:id="4801" w:name="_Toc50579384"/>
      <w:bookmarkStart w:id="4802" w:name="_Toc44004286"/>
      <w:bookmarkStart w:id="4803" w:name="_Toc43393126"/>
      <w:bookmarkStart w:id="4804" w:name="_Toc23808"/>
      <w:bookmarkStart w:id="4805" w:name="_Toc57641177"/>
      <w:bookmarkStart w:id="4806" w:name="_Toc59101530"/>
      <w:r w:rsidRPr="00E9603C">
        <w:rPr>
          <w:lang w:eastAsia="ko-KR"/>
        </w:rPr>
        <w:t>6.</w:t>
      </w:r>
      <w:r w:rsidRPr="00E9603C">
        <w:rPr>
          <w:lang w:eastAsia="zh-CN"/>
        </w:rPr>
        <w:t>9</w:t>
      </w:r>
      <w:r w:rsidRPr="00E9603C">
        <w:rPr>
          <w:lang w:eastAsia="ko-KR"/>
        </w:rPr>
        <w:t>.2</w:t>
      </w:r>
      <w:r w:rsidRPr="00E9603C">
        <w:rPr>
          <w:lang w:eastAsia="ko-KR"/>
        </w:rPr>
        <w:tab/>
        <w:t>Functional Description</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375A61B9" w14:textId="77777777" w:rsidR="009166E9" w:rsidRPr="00E9603C" w:rsidRDefault="009166E9">
      <w:pPr>
        <w:pStyle w:val="Heading4"/>
        <w:rPr>
          <w:lang w:eastAsia="ko-KR"/>
        </w:rPr>
      </w:pPr>
      <w:bookmarkStart w:id="4807" w:name="_Toc57201140"/>
      <w:bookmarkStart w:id="4808" w:name="_Toc54769974"/>
      <w:bookmarkStart w:id="4809" w:name="_Toc54779329"/>
      <w:bookmarkStart w:id="4810" w:name="_Toc54786289"/>
      <w:bookmarkStart w:id="4811" w:name="_Toc57641178"/>
      <w:bookmarkStart w:id="4812" w:name="_Toc59101531"/>
      <w:r w:rsidRPr="00E9603C">
        <w:rPr>
          <w:lang w:eastAsia="ko-KR"/>
        </w:rPr>
        <w:t>6.9.2.1</w:t>
      </w:r>
      <w:r w:rsidRPr="00E9603C">
        <w:rPr>
          <w:lang w:eastAsia="ko-KR"/>
        </w:rPr>
        <w:tab/>
        <w:t>General</w:t>
      </w:r>
      <w:bookmarkEnd w:id="4807"/>
      <w:bookmarkEnd w:id="4808"/>
      <w:bookmarkEnd w:id="4809"/>
      <w:bookmarkEnd w:id="4810"/>
      <w:bookmarkEnd w:id="4811"/>
      <w:bookmarkEnd w:id="4812"/>
    </w:p>
    <w:p w14:paraId="2163D8D1" w14:textId="77777777" w:rsidR="009166E9" w:rsidRPr="00E9603C" w:rsidRDefault="009166E9">
      <w:pPr>
        <w:rPr>
          <w:lang w:eastAsia="ko-KR"/>
        </w:rPr>
      </w:pPr>
      <w:r w:rsidRPr="00E9603C">
        <w:rPr>
          <w:lang w:eastAsia="ko-KR"/>
        </w:rPr>
        <w:t>The Data Management Framework for 5GC is shown in Figure 6.9.2-1. It is backwards compatible with a Rel. 16 NWDAF. Specifically:</w:t>
      </w:r>
    </w:p>
    <w:p w14:paraId="0E817EE7" w14:textId="77777777" w:rsidR="009166E9" w:rsidRPr="00E9603C" w:rsidRDefault="009166E9">
      <w:pPr>
        <w:pStyle w:val="B1"/>
        <w:rPr>
          <w:lang w:eastAsia="ko-KR"/>
        </w:rPr>
      </w:pPr>
      <w:r w:rsidRPr="00E9603C">
        <w:rPr>
          <w:rFonts w:eastAsia="SimSun"/>
          <w:lang w:eastAsia="zh-CN"/>
        </w:rPr>
        <w:t>a</w:t>
      </w:r>
      <w:r w:rsidRPr="00E9603C">
        <w:rPr>
          <w:rFonts w:eastAsia="SimSun"/>
          <w:lang w:eastAsia="zh-CN"/>
        </w:rPr>
        <w:tab/>
      </w:r>
      <w:r w:rsidRPr="00E9603C">
        <w:rPr>
          <w:lang w:eastAsia="ko-KR"/>
        </w:rPr>
        <w:t xml:space="preserve">No change is proposed to the Rel-16 Nnwdaf services defined in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ko-KR"/>
        </w:rPr>
        <w:t>[</w:t>
      </w:r>
      <w:r w:rsidRPr="00E9603C">
        <w:rPr>
          <w:lang w:eastAsia="ko-KR"/>
        </w:rPr>
        <w:t>5] clause 7. These are the services offered by an NWDAF to a Consumer of NWDAF analytics</w:t>
      </w:r>
    </w:p>
    <w:p w14:paraId="18EE2782" w14:textId="77777777" w:rsidR="009166E9" w:rsidRPr="00E9603C" w:rsidRDefault="009166E9">
      <w:pPr>
        <w:pStyle w:val="B1"/>
        <w:rPr>
          <w:lang w:eastAsia="ko-KR"/>
        </w:rPr>
      </w:pPr>
      <w:r w:rsidRPr="00E9603C">
        <w:rPr>
          <w:rFonts w:eastAsia="SimSun"/>
          <w:lang w:eastAsia="zh-CN"/>
        </w:rPr>
        <w:t>b</w:t>
      </w:r>
      <w:r w:rsidRPr="00E9603C">
        <w:rPr>
          <w:rFonts w:eastAsia="SimSun"/>
          <w:lang w:eastAsia="zh-CN"/>
        </w:rPr>
        <w:tab/>
      </w:r>
      <w:r w:rsidRPr="00E9603C">
        <w:rPr>
          <w:lang w:eastAsia="ko-KR"/>
        </w:rPr>
        <w:t xml:space="preserve">No change is proposed to the Rel-16 NF Services consumed to obtain Data. These are the services offered by NFs (e.g. AMF, SMF, PCF, UDM, etc.), mostly in the form of Event Exposure as described in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ko-KR"/>
        </w:rPr>
        <w:t>[</w:t>
      </w:r>
      <w:r w:rsidRPr="00E9603C">
        <w:rPr>
          <w:lang w:eastAsia="ko-KR"/>
        </w:rPr>
        <w:t>5] Table 6.2.2.1-1. Hence the solution is backwards compatible with Rel-16 NFs that provide Data.</w:t>
      </w:r>
    </w:p>
    <w:p w14:paraId="036E5390" w14:textId="77777777" w:rsidR="009166E9" w:rsidRPr="00E9603C" w:rsidRDefault="009166E9">
      <w:pPr>
        <w:pStyle w:val="B1"/>
        <w:rPr>
          <w:lang w:eastAsia="ko-KR"/>
        </w:rPr>
      </w:pPr>
      <w:r w:rsidRPr="00E9603C">
        <w:rPr>
          <w:rFonts w:eastAsia="SimSun"/>
          <w:lang w:eastAsia="zh-CN"/>
        </w:rPr>
        <w:t>c</w:t>
      </w:r>
      <w:r w:rsidRPr="00E9603C">
        <w:rPr>
          <w:rFonts w:eastAsia="SimSun"/>
          <w:lang w:eastAsia="zh-CN"/>
        </w:rPr>
        <w:tab/>
      </w:r>
      <w:r w:rsidRPr="00E9603C">
        <w:rPr>
          <w:lang w:eastAsia="ko-KR"/>
        </w:rPr>
        <w:t xml:space="preserve">For Rel-17, the baseline for services offered by the DCCF (e.g. to an NWDAF Analytics Function) are the Rel-16 NF Services used to obtain Data. For example, the baseline for the DCCF service used by an NWDAF consumer to obtain UE mobility data would be </w:t>
      </w:r>
      <w:r w:rsidRPr="00E9603C">
        <w:t>Namf_EventExposure.</w:t>
      </w:r>
    </w:p>
    <w:p w14:paraId="3A886AAB" w14:textId="77777777" w:rsidR="009166E9" w:rsidRPr="00E9603C" w:rsidRDefault="009166E9">
      <w:pPr>
        <w:rPr>
          <w:lang w:eastAsia="ko-KR"/>
        </w:rPr>
      </w:pPr>
      <w:r w:rsidRPr="00E9603C">
        <w:rPr>
          <w:lang w:eastAsia="ko-KR"/>
        </w:rPr>
        <w:t>A Rel-16 NWDAF can coexist with a Rel-17 NWDAF and the Data Management Framework. The Rel-16 NWDAF continues to request Data directly from NFs without using the Data Management Framework and provides analytics to consumers that discover the Rel-16 NWDAF. The Rel-17 NWDAF would request Data from the Data Management Framework, and if the data is not collected already, the Data Management Framework would request the data from a data source. In other words, a Data Source would independently send Data to the Rel-16 NWDAF that sent a request directly to the Data Source, and to the Data Management Framework that sent a request for the Rel-17 NWDAF(s).</w:t>
      </w:r>
    </w:p>
    <w:p w14:paraId="1E70F42C" w14:textId="77777777" w:rsidR="009166E9" w:rsidRPr="00E9603C" w:rsidRDefault="009166E9">
      <w:r w:rsidRPr="00E9603C">
        <w:rPr>
          <w:lang w:eastAsia="ko-KR"/>
        </w:rPr>
        <w:t xml:space="preserve">The NWDAF is decomposed by moving Data Collection, including the task of identifying the Data Source, to the Data Management Framework. The Rel-17 NWDAF requests data from the Data Management Framework but may not query the NRF/BSF/UDM to determine </w:t>
      </w:r>
      <w:r w:rsidRPr="00E9603C">
        <w:t xml:space="preserve">which NF instance serves a UE, </w:t>
      </w:r>
      <w:bookmarkStart w:id="4813" w:name="_Hlk49499464"/>
      <w:r w:rsidRPr="00E9603C">
        <w:t>nor need it be concerned about the life-cycles of Data Source NFs, as was the case in Rel-16</w:t>
      </w:r>
      <w:bookmarkEnd w:id="4813"/>
      <w:r w:rsidRPr="00E9603C">
        <w:t>. This decomposition also allows other NFs to obtain data via the Data Management Framework and avoids duplicate data collection from the same Data Source. The Rel-17 NWDAF (without Data Collection) may be referred to as the "NWDAF Analytics Function."</w:t>
      </w:r>
    </w:p>
    <w:p w14:paraId="6E53EB7D" w14:textId="77777777" w:rsidR="009166E9" w:rsidRPr="00E9603C" w:rsidRDefault="009166E9">
      <w:pPr>
        <w:pStyle w:val="NO"/>
        <w:rPr>
          <w:lang w:eastAsia="ko-KR"/>
        </w:rPr>
      </w:pPr>
      <w:r w:rsidRPr="00E9603C">
        <w:t>NOTE:</w:t>
      </w:r>
      <w:r w:rsidRPr="00E9603C">
        <w:tab/>
        <w:t>This solution does not preclude additional decomposition of the NWDAF, for example to separate Analytics and ML training functions as has been proposed in other Solutions.</w:t>
      </w:r>
    </w:p>
    <w:p w14:paraId="247DFA65" w14:textId="77777777" w:rsidR="009166E9" w:rsidRPr="00E9603C" w:rsidRDefault="009166E9">
      <w:pPr>
        <w:rPr>
          <w:lang w:eastAsia="ko-KR"/>
        </w:rPr>
      </w:pPr>
      <w:r w:rsidRPr="00E9603C">
        <w:rPr>
          <w:lang w:eastAsia="ko-KR"/>
        </w:rPr>
        <w:t>The Framework consists of the following components:</w:t>
      </w:r>
    </w:p>
    <w:p w14:paraId="0FFBC265" w14:textId="77777777" w:rsidR="009166E9" w:rsidRPr="00E9603C" w:rsidRDefault="009166E9">
      <w:pPr>
        <w:pStyle w:val="B1"/>
        <w:rPr>
          <w:lang w:eastAsia="ko-KR"/>
        </w:rPr>
      </w:pPr>
      <w:r w:rsidRPr="00E9603C">
        <w:rPr>
          <w:lang w:eastAsia="ko-KR"/>
        </w:rPr>
        <w:t>1</w:t>
      </w:r>
      <w:r w:rsidRPr="00E9603C">
        <w:rPr>
          <w:lang w:eastAsia="ko-KR"/>
        </w:rPr>
        <w:tab/>
        <w:t>Data Collection Coordination Function (DCCF).</w:t>
      </w:r>
    </w:p>
    <w:p w14:paraId="485D5E07" w14:textId="77777777" w:rsidR="009166E9" w:rsidRPr="00E9603C" w:rsidRDefault="009166E9">
      <w:pPr>
        <w:pStyle w:val="B1"/>
        <w:rPr>
          <w:lang w:eastAsia="ko-KR"/>
        </w:rPr>
      </w:pPr>
      <w:r w:rsidRPr="00E9603C">
        <w:rPr>
          <w:lang w:eastAsia="ko-KR"/>
        </w:rPr>
        <w:t>2</w:t>
      </w:r>
      <w:r w:rsidRPr="00E9603C">
        <w:rPr>
          <w:lang w:eastAsia="ko-KR"/>
        </w:rPr>
        <w:tab/>
        <w:t>with optional DCCF Adaptor (DA)</w:t>
      </w:r>
    </w:p>
    <w:p w14:paraId="40ED1B5E" w14:textId="77777777" w:rsidR="009166E9" w:rsidRPr="00E9603C" w:rsidRDefault="009166E9">
      <w:pPr>
        <w:pStyle w:val="B1"/>
        <w:rPr>
          <w:lang w:eastAsia="ko-KR"/>
        </w:rPr>
      </w:pPr>
      <w:r w:rsidRPr="00E9603C">
        <w:rPr>
          <w:lang w:eastAsia="ko-KR"/>
        </w:rPr>
        <w:t>3</w:t>
      </w:r>
      <w:r w:rsidRPr="00E9603C">
        <w:rPr>
          <w:lang w:eastAsia="ko-KR"/>
        </w:rPr>
        <w:tab/>
        <w:t>Messaging Framework (for Data Forwarding and Replication),</w:t>
      </w:r>
    </w:p>
    <w:p w14:paraId="633FC368" w14:textId="77777777" w:rsidR="009166E9" w:rsidRPr="00E9603C" w:rsidRDefault="009166E9">
      <w:pPr>
        <w:pStyle w:val="B1"/>
        <w:rPr>
          <w:lang w:eastAsia="ko-KR"/>
        </w:rPr>
      </w:pPr>
      <w:r w:rsidRPr="00E9603C">
        <w:rPr>
          <w:lang w:eastAsia="ko-KR"/>
        </w:rPr>
        <w:t>4.</w:t>
      </w:r>
      <w:r w:rsidRPr="00E9603C">
        <w:rPr>
          <w:rFonts w:eastAsia="SimSun"/>
          <w:lang w:eastAsia="zh-CN"/>
        </w:rPr>
        <w:tab/>
      </w:r>
      <w:r w:rsidRPr="00E9603C">
        <w:rPr>
          <w:lang w:eastAsia="ko-KR"/>
        </w:rPr>
        <w:t>with optional Adaptors (3CA and 3PA) to isolate the Messaging Framework protocol from the Data Source and the Data Consumer.</w:t>
      </w:r>
    </w:p>
    <w:p w14:paraId="203859F4" w14:textId="77777777" w:rsidR="009166E9" w:rsidRPr="00E9603C" w:rsidRDefault="009166E9">
      <w:r w:rsidRPr="00E9603C">
        <w:t>The interfaces subject to 3GPP standardization are NF consumer-DCCF, DCCF-NF producer, DCCF-DA, NF consumer 3CA and NF producer-3PA. It is expected that 3PA can re-use existing interfaces and services.</w:t>
      </w:r>
    </w:p>
    <w:p w14:paraId="2CDFB212" w14:textId="77777777" w:rsidR="009166E9" w:rsidRPr="00E9603C" w:rsidRDefault="009166E9">
      <w:pPr>
        <w:pStyle w:val="TH"/>
      </w:pPr>
      <w:r w:rsidRPr="00E9603C">
        <w:object w:dxaOrig="9501" w:dyaOrig="5915" w14:anchorId="530DC1CC">
          <v:shape id="_x0000_i1050" type="#_x0000_t75" style="width:479.5pt;height:298pt;mso-position-horizontal-relative:page;mso-position-vertical-relative:page" o:ole="">
            <v:imagedata r:id="rId53" o:title=""/>
          </v:shape>
          <o:OLEObject Type="Embed" ProgID="Visio.Drawing.15" ShapeID="_x0000_i1050" DrawAspect="Content" ObjectID="_1669715960" r:id="rId54"/>
        </w:object>
      </w:r>
    </w:p>
    <w:p w14:paraId="1CBF1A82" w14:textId="77777777" w:rsidR="009166E9" w:rsidRPr="00E9603C" w:rsidRDefault="009166E9">
      <w:pPr>
        <w:pStyle w:val="TF"/>
        <w:rPr>
          <w:lang w:eastAsia="ko-KR"/>
        </w:rPr>
      </w:pPr>
      <w:r w:rsidRPr="00E9603C">
        <w:rPr>
          <w:lang w:eastAsia="ko-KR"/>
        </w:rPr>
        <w:t>Figure 6.</w:t>
      </w:r>
      <w:r w:rsidRPr="00E9603C">
        <w:rPr>
          <w:lang w:eastAsia="zh-CN"/>
        </w:rPr>
        <w:t>9</w:t>
      </w:r>
      <w:r w:rsidRPr="00E9603C">
        <w:rPr>
          <w:lang w:eastAsia="ko-KR"/>
        </w:rPr>
        <w:t>.2.1-1: Data Management Framework for 5GC</w:t>
      </w:r>
    </w:p>
    <w:p w14:paraId="6A68A904" w14:textId="77777777" w:rsidR="009166E9" w:rsidRPr="00E9603C" w:rsidRDefault="009166E9">
      <w:pPr>
        <w:pStyle w:val="NO"/>
      </w:pPr>
      <w:bookmarkStart w:id="4814" w:name="_Hlk40893914"/>
      <w:r w:rsidRPr="00E9603C">
        <w:t>NOTE 1:</w:t>
      </w:r>
      <w:r w:rsidRPr="00E9603C">
        <w:tab/>
        <w:t>When Data Source is OA&amp;M, OA&amp;M services, as defined by SA WG5, are reused.</w:t>
      </w:r>
    </w:p>
    <w:bookmarkEnd w:id="4814"/>
    <w:p w14:paraId="4C28FCB5" w14:textId="77777777" w:rsidR="009166E9" w:rsidRPr="00E9603C" w:rsidRDefault="009166E9">
      <w:pPr>
        <w:pStyle w:val="NO"/>
      </w:pPr>
      <w:r w:rsidRPr="00E9603C">
        <w:t>NOTE 2:</w:t>
      </w:r>
      <w:r w:rsidRPr="00E9603C">
        <w:tab/>
        <w:t>The 3PA may alternatively be standalone or combined with the Data Source. A 3PA is not needed if the Data Source natively supports the message bus protocol.</w:t>
      </w:r>
    </w:p>
    <w:p w14:paraId="5B738810" w14:textId="77777777" w:rsidR="009166E9" w:rsidRPr="00E9603C" w:rsidRDefault="009166E9">
      <w:pPr>
        <w:pStyle w:val="NO"/>
      </w:pPr>
      <w:r w:rsidRPr="00E9603C">
        <w:t>NOTE 3:</w:t>
      </w:r>
      <w:r w:rsidRPr="00E9603C">
        <w:tab/>
        <w:t>The 3CA may alternatively be standalone or combined with the Data Consumer. A 3CA is not needed if the Data Consumer natively supports the message bus protocol.</w:t>
      </w:r>
    </w:p>
    <w:p w14:paraId="7A37C59F" w14:textId="77777777" w:rsidR="009166E9" w:rsidRPr="00E9603C" w:rsidRDefault="009166E9">
      <w:pPr>
        <w:pStyle w:val="NO"/>
      </w:pPr>
      <w:r w:rsidRPr="00E9603C">
        <w:t>NOTE 4:</w:t>
      </w:r>
      <w:r w:rsidRPr="00E9603C">
        <w:tab/>
        <w:t>The DA may alternatively be standalone or combined with the DCCF. A DA is not needed if the DCCF natively supports the message bus protocol.</w:t>
      </w:r>
    </w:p>
    <w:p w14:paraId="48A54F9C" w14:textId="77777777" w:rsidR="009166E9" w:rsidRPr="00E9603C" w:rsidRDefault="009166E9">
      <w:pPr>
        <w:pStyle w:val="NO"/>
      </w:pPr>
      <w:r w:rsidRPr="00E9603C">
        <w:t>NOTE 5:</w:t>
      </w:r>
      <w:r w:rsidRPr="00E9603C">
        <w:tab/>
        <w:t>The intended Consumer of Data Management Framework services is an NWDAF Analytics Function or an NF requesting analytics, but as with other NF services, nothing precludes other Consumers (NFs) from using it.</w:t>
      </w:r>
    </w:p>
    <w:p w14:paraId="08EBEE6A" w14:textId="77777777" w:rsidR="009166E9" w:rsidRPr="00E9603C" w:rsidRDefault="009166E9">
      <w:pPr>
        <w:pStyle w:val="NO"/>
      </w:pPr>
      <w:r w:rsidRPr="00E9603C">
        <w:t>NOTE 6:</w:t>
      </w:r>
      <w:r w:rsidRPr="00E9603C">
        <w:tab/>
        <w:t>NWDAFs co-located with NFs can also be consumers of Data Management Framework services, thus avoiding duplicate data collection from the NFs, e.g. by co-located NWDAF and other NWDAFs.</w:t>
      </w:r>
    </w:p>
    <w:p w14:paraId="5E260AB5" w14:textId="77777777" w:rsidR="009166E9" w:rsidRPr="00E9603C" w:rsidRDefault="009166E9">
      <w:pPr>
        <w:pStyle w:val="NO"/>
      </w:pPr>
      <w:r w:rsidRPr="00E9603C">
        <w:t>NOTE 7:</w:t>
      </w:r>
      <w:r w:rsidRPr="00E9603C">
        <w:tab/>
        <w:t>Adaptors (3CA, 3PA and DA) are not expected to be standardized by 3GPP, only the interface between 3GPP entities and the adaptors is under 3GPP scope.</w:t>
      </w:r>
    </w:p>
    <w:p w14:paraId="7475B66A" w14:textId="77777777" w:rsidR="009166E9" w:rsidRPr="00E9603C" w:rsidRDefault="009166E9">
      <w:pPr>
        <w:pStyle w:val="Heading4"/>
        <w:rPr>
          <w:lang w:eastAsia="ko-KR"/>
        </w:rPr>
      </w:pPr>
      <w:bookmarkStart w:id="4815" w:name="_Toc50022351"/>
      <w:bookmarkStart w:id="4816" w:name="_Toc50023000"/>
      <w:bookmarkStart w:id="4817" w:name="_Toc50023585"/>
      <w:bookmarkStart w:id="4818" w:name="_Toc16606"/>
      <w:bookmarkStart w:id="4819" w:name="_Toc54769975"/>
      <w:bookmarkStart w:id="4820" w:name="_Toc50309653"/>
      <w:bookmarkStart w:id="4821" w:name="_Toc19485"/>
      <w:bookmarkStart w:id="4822" w:name="_Toc4593"/>
      <w:bookmarkStart w:id="4823" w:name="_Toc42779046"/>
      <w:bookmarkStart w:id="4824" w:name="_Toc50579385"/>
      <w:bookmarkStart w:id="4825" w:name="_Toc8335"/>
      <w:bookmarkStart w:id="4826" w:name="_Toc43393127"/>
      <w:bookmarkStart w:id="4827" w:name="_Toc42769990"/>
      <w:bookmarkStart w:id="4828" w:name="_Toc12563"/>
      <w:bookmarkStart w:id="4829" w:name="_Toc50021078"/>
      <w:bookmarkStart w:id="4830" w:name="_Toc44004287"/>
      <w:bookmarkStart w:id="4831" w:name="_Toc50021647"/>
      <w:bookmarkStart w:id="4832" w:name="_Toc22088"/>
      <w:bookmarkStart w:id="4833" w:name="_Toc9635"/>
      <w:bookmarkStart w:id="4834" w:name="_Toc28320"/>
      <w:bookmarkStart w:id="4835" w:name="_Toc57201141"/>
      <w:bookmarkStart w:id="4836" w:name="_Toc54779330"/>
      <w:bookmarkStart w:id="4837" w:name="_Toc54786290"/>
      <w:bookmarkStart w:id="4838" w:name="_Toc57641179"/>
      <w:bookmarkStart w:id="4839" w:name="_Toc59101532"/>
      <w:r w:rsidRPr="00E9603C">
        <w:rPr>
          <w:lang w:eastAsia="ko-KR"/>
        </w:rPr>
        <w:t>6.</w:t>
      </w:r>
      <w:r w:rsidRPr="00E9603C">
        <w:rPr>
          <w:lang w:eastAsia="zh-CN"/>
        </w:rPr>
        <w:t>9</w:t>
      </w:r>
      <w:r w:rsidRPr="00E9603C">
        <w:rPr>
          <w:lang w:eastAsia="ko-KR"/>
        </w:rPr>
        <w:t>.2.2</w:t>
      </w:r>
      <w:r w:rsidRPr="00E9603C">
        <w:rPr>
          <w:lang w:eastAsia="ko-KR"/>
        </w:rPr>
        <w:tab/>
        <w:t>Data Collection Coordination Function (DCCF)</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62E3F997" w14:textId="77777777" w:rsidR="009166E9" w:rsidRPr="00E9603C" w:rsidRDefault="009166E9">
      <w:pPr>
        <w:rPr>
          <w:lang w:eastAsia="ko-KR"/>
        </w:rPr>
      </w:pPr>
      <w:r w:rsidRPr="00E9603C">
        <w:rPr>
          <w:lang w:eastAsia="ko-KR"/>
        </w:rPr>
        <w:t>The DCCF is a control-plane function that coordinates data collection and triggers data delivery to Data Consumers. A DCCF may support multiple Data Sources, Data Consumers, and Message Frameworks. However, to prevent duplicate data collection, each Data Source is associated with only one DCCF.</w:t>
      </w:r>
    </w:p>
    <w:p w14:paraId="5EEB0413" w14:textId="77777777" w:rsidR="009166E9" w:rsidRPr="00E9603C" w:rsidRDefault="009166E9">
      <w:r w:rsidRPr="00E9603C">
        <w:rPr>
          <w:lang w:eastAsia="ko-KR"/>
        </w:rPr>
        <w:t>The DCCF provides the 3GPP defined Ndccf_DataExposure Service to Data Consumers (e.g.: NWDAF), and uses the services of Data Sources (e.g.: 3GPP NF) to obtain data. Figure 6.</w:t>
      </w:r>
      <w:r w:rsidRPr="00E9603C">
        <w:rPr>
          <w:lang w:eastAsia="zh-CN"/>
        </w:rPr>
        <w:t>9</w:t>
      </w:r>
      <w:r w:rsidRPr="00E9603C">
        <w:rPr>
          <w:lang w:eastAsia="ko-KR"/>
        </w:rPr>
        <w:t xml:space="preserve">.2.1-1 shows one DCCF for the 5GC. </w:t>
      </w:r>
      <w:r w:rsidRPr="00E9603C">
        <w:t>There can be multiple instances of the DCCF, e.g. for network slices, geographic regions where Data Sources reside or for different Data Source types. A DCCF needed by a Consumer can be discovered using the NRF as described below.</w:t>
      </w:r>
    </w:p>
    <w:p w14:paraId="79082E28" w14:textId="77777777" w:rsidR="009166E9" w:rsidRPr="00E9603C" w:rsidRDefault="009166E9">
      <w:pPr>
        <w:pStyle w:val="NO"/>
        <w:rPr>
          <w:lang w:eastAsia="ko-KR"/>
        </w:rPr>
      </w:pPr>
      <w:r w:rsidRPr="00E9603C">
        <w:rPr>
          <w:lang w:eastAsia="ko-KR"/>
        </w:rPr>
        <w:t>NOTE 1:</w:t>
      </w:r>
      <w:r w:rsidRPr="00E9603C">
        <w:rPr>
          <w:lang w:eastAsia="ko-KR"/>
        </w:rPr>
        <w:tab/>
        <w:t>the DCCF is aware of the Data Sources it is coordinating. The NRF and UDM can provide the DCCF with the identity of 5GC Data Sources (e.g.: an AMF serving a UE). The DCCF also hides Data Source life cycle events and changes of entity serving a UE from the Data Consumer. For example, if an NF Data Source that serves a UE changes because of a life-cycle event, the NRF may notify a DCCF that has previously subscribed to NRF event notifications. The DCCF may also use the UDM to learn the new (UE, NF) association, thus making the change of the NF serving an UE transparent to the Data Consumer.</w:t>
      </w:r>
    </w:p>
    <w:p w14:paraId="49DFABE4" w14:textId="77777777" w:rsidR="009166E9" w:rsidRPr="00E9603C" w:rsidRDefault="009166E9">
      <w:pPr>
        <w:pStyle w:val="NO"/>
        <w:rPr>
          <w:lang w:eastAsia="ko-KR"/>
        </w:rPr>
      </w:pPr>
      <w:r w:rsidRPr="00E9603C">
        <w:rPr>
          <w:lang w:eastAsia="ko-KR"/>
        </w:rPr>
        <w:t>NOTE 2:</w:t>
      </w:r>
      <w:r w:rsidRPr="00E9603C">
        <w:rPr>
          <w:lang w:eastAsia="ko-KR"/>
        </w:rPr>
        <w:tab/>
        <w:t>In this release, if there is more than one DCCF, they should coordinate the collection and distribution of data for orthogonal sets of Data Sources. In this case a Data Consumer discovers the DCCF for the data it needs, and the DCCF and the Message Framework delivers the data from the proscribed set of Data Sources. If a DCCF cannot serve a request from a Data Consumer it may query the NRF to determine an acceptable DCCF and redirect the query accordingly.</w:t>
      </w:r>
    </w:p>
    <w:p w14:paraId="24D2314E" w14:textId="77777777" w:rsidR="009166E9" w:rsidRPr="00E9603C" w:rsidRDefault="009166E9">
      <w:pPr>
        <w:pStyle w:val="NO"/>
        <w:rPr>
          <w:lang w:eastAsia="ko-KR"/>
        </w:rPr>
      </w:pPr>
      <w:r w:rsidRPr="00E9603C">
        <w:rPr>
          <w:lang w:eastAsia="ko-KR"/>
        </w:rPr>
        <w:t>NOTE 3:</w:t>
      </w:r>
      <w:r w:rsidRPr="00E9603C">
        <w:rPr>
          <w:lang w:eastAsia="ko-KR"/>
        </w:rPr>
        <w:tab/>
        <w:t>DCCF is not intended to support aggregation of analytics data across multiple NWDAFs. However, the DCCF keeps track of Consumer Requests to the NWDAF "Data Source", and hence knows what analytics are being produced by an NWDAF. Therefore, the Data Management Framework can be used by a Consumer (which could be an NWDAF) that consumes (e.g. aggregates) analytics data from one or more NWDAF acting as a "Data Source" or from the Data Repository. The NWDAF</w:t>
      </w:r>
      <w:r w:rsidRPr="00E9603C">
        <w:t xml:space="preserve"> acting as "Data Source" supplies Analytics output as "Data", using the services defined in </w:t>
      </w:r>
      <w:r w:rsidR="00E9603C" w:rsidRPr="00E9603C">
        <w:t>TS</w:t>
      </w:r>
      <w:r w:rsidR="00E9603C">
        <w:t> </w:t>
      </w:r>
      <w:r w:rsidR="00E9603C" w:rsidRPr="00E9603C">
        <w:t>23.288</w:t>
      </w:r>
      <w:r w:rsidR="00E9603C">
        <w:t> </w:t>
      </w:r>
      <w:r w:rsidR="00E9603C" w:rsidRPr="00E9603C">
        <w:t>[</w:t>
      </w:r>
      <w:r w:rsidRPr="00E9603C">
        <w:t xml:space="preserve">5] </w:t>
      </w:r>
      <w:r w:rsidRPr="00E9603C">
        <w:rPr>
          <w:lang w:eastAsia="ko-KR"/>
        </w:rPr>
        <w:t>clause </w:t>
      </w:r>
      <w:r w:rsidRPr="00E9603C">
        <w:t>7 (subscribe/notify), similar to any other NF.</w:t>
      </w:r>
    </w:p>
    <w:p w14:paraId="2EBA5142" w14:textId="77777777" w:rsidR="009166E9" w:rsidRPr="00E9603C" w:rsidRDefault="009166E9">
      <w:pPr>
        <w:rPr>
          <w:lang w:eastAsia="ko-KR"/>
        </w:rPr>
      </w:pPr>
      <w:r w:rsidRPr="00E9603C">
        <w:rPr>
          <w:lang w:eastAsia="ko-KR"/>
        </w:rPr>
        <w:t>The DCCF:</w:t>
      </w:r>
    </w:p>
    <w:p w14:paraId="3CCC153D" w14:textId="77777777" w:rsidR="009166E9" w:rsidRPr="00E9603C" w:rsidRDefault="009166E9">
      <w:pPr>
        <w:pStyle w:val="B1"/>
        <w:rPr>
          <w:lang w:eastAsia="ko-KR"/>
        </w:rPr>
      </w:pPr>
      <w:r w:rsidRPr="00E9603C">
        <w:rPr>
          <w:lang w:eastAsia="ko-KR"/>
        </w:rPr>
        <w:t>-</w:t>
      </w:r>
      <w:r w:rsidRPr="00E9603C">
        <w:rPr>
          <w:lang w:eastAsia="ko-KR"/>
        </w:rPr>
        <w:tab/>
        <w:t>Receives data requests from Data Consumers via the Ndccf_DataExposure service. A Data Consumer may be a NWDAF Analytics function (Rel-17 NWDAF) and the contents of the service requests are based on Rel-16 services (e.g. AMF or SMF event exposure). The DCCF service may provide additional functionality, for example to allow one request that requires multiple Data Sources (e.g. AMF and SMF), and allow formatting and processing of notifications according to conditions specified by the consumer as described in the bullet list below.</w:t>
      </w:r>
    </w:p>
    <w:p w14:paraId="7C578AD7" w14:textId="77777777" w:rsidR="009166E9" w:rsidRPr="00E9603C" w:rsidRDefault="009166E9">
      <w:pPr>
        <w:pStyle w:val="B1"/>
        <w:rPr>
          <w:lang w:eastAsia="ko-KR"/>
        </w:rPr>
      </w:pPr>
      <w:bookmarkStart w:id="4840" w:name="_Hlk42067325"/>
      <w:r w:rsidRPr="00E9603C">
        <w:rPr>
          <w:lang w:eastAsia="ko-KR"/>
        </w:rPr>
        <w:t>-</w:t>
      </w:r>
      <w:r w:rsidRPr="00E9603C">
        <w:rPr>
          <w:lang w:eastAsia="ko-KR"/>
        </w:rPr>
        <w:tab/>
        <w:t xml:space="preserve">If the Data Source is not specified in the Data Request, the DCCF determines the Data Source that can provide the data requested by the Data Consumer (e.g. an event requested by the Data Consumer for NF event exposure). For example, if the request is for UE specific data, the DCCF may query the NRF/UDM/BSF to determine which NF instance is serving the UE, as described in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ko-KR"/>
        </w:rPr>
        <w:t>[</w:t>
      </w:r>
      <w:r w:rsidRPr="00E9603C">
        <w:rPr>
          <w:lang w:eastAsia="ko-KR"/>
        </w:rPr>
        <w:t xml:space="preserve">5] Table 6.2.2.1-2: </w:t>
      </w:r>
      <w:r w:rsidRPr="00E9603C">
        <w:rPr>
          <w:i/>
          <w:lang w:eastAsia="ko-KR"/>
        </w:rPr>
        <w:t>NF Services consumed by NWDAF to determine which NF instances are serving a UE</w:t>
      </w:r>
      <w:r w:rsidRPr="00E9603C">
        <w:rPr>
          <w:lang w:eastAsia="ko-KR"/>
        </w:rPr>
        <w:t>.</w:t>
      </w:r>
    </w:p>
    <w:p w14:paraId="45765776" w14:textId="77777777" w:rsidR="009166E9" w:rsidRPr="00E9603C" w:rsidRDefault="009166E9">
      <w:pPr>
        <w:pStyle w:val="B1"/>
        <w:rPr>
          <w:lang w:eastAsia="ko-KR"/>
        </w:rPr>
      </w:pPr>
      <w:r w:rsidRPr="00E9603C">
        <w:rPr>
          <w:lang w:eastAsia="ko-KR"/>
        </w:rPr>
        <w:t>-</w:t>
      </w:r>
      <w:r w:rsidRPr="00E9603C">
        <w:rPr>
          <w:lang w:eastAsia="ko-KR"/>
        </w:rPr>
        <w:tab/>
      </w:r>
      <w:bookmarkStart w:id="4841" w:name="_Hlk49528821"/>
      <w:r w:rsidRPr="00E9603C">
        <w:rPr>
          <w:lang w:eastAsia="ko-KR"/>
        </w:rPr>
        <w:t>If the Data Source is specified in the Data Request (e.g. the data consumer is configured with the data sources), the DCCF checks whether the Data is already collected from the Data Source. If not, it will request the Data to the specified Data Source.</w:t>
      </w:r>
      <w:bookmarkEnd w:id="4841"/>
    </w:p>
    <w:bookmarkEnd w:id="4840"/>
    <w:p w14:paraId="68061F5C" w14:textId="77777777" w:rsidR="009166E9" w:rsidRPr="00E9603C" w:rsidRDefault="009166E9">
      <w:pPr>
        <w:pStyle w:val="B1"/>
        <w:rPr>
          <w:lang w:eastAsia="ko-KR"/>
        </w:rPr>
      </w:pPr>
      <w:r w:rsidRPr="00E9603C">
        <w:rPr>
          <w:lang w:eastAsia="ko-KR"/>
        </w:rPr>
        <w:t>-</w:t>
      </w:r>
      <w:r w:rsidRPr="00E9603C">
        <w:rPr>
          <w:lang w:eastAsia="ko-KR"/>
        </w:rPr>
        <w:tab/>
        <w:t xml:space="preserve">The DCCF checks if the Data Consumer is authorized to access DCCF services using the procedures specified in </w:t>
      </w:r>
      <w:r w:rsidR="00E9603C" w:rsidRPr="00E9603C">
        <w:rPr>
          <w:lang w:eastAsia="ko-KR"/>
        </w:rPr>
        <w:t>TS</w:t>
      </w:r>
      <w:r w:rsidR="00E9603C">
        <w:rPr>
          <w:lang w:eastAsia="ko-KR"/>
        </w:rPr>
        <w:t> </w:t>
      </w:r>
      <w:r w:rsidR="00E9603C" w:rsidRPr="00E9603C">
        <w:rPr>
          <w:lang w:eastAsia="ko-KR"/>
        </w:rPr>
        <w:t>23.501</w:t>
      </w:r>
      <w:r w:rsidR="00E9603C">
        <w:rPr>
          <w:lang w:eastAsia="ko-KR"/>
        </w:rPr>
        <w:t> </w:t>
      </w:r>
      <w:r w:rsidR="00E9603C" w:rsidRPr="00E9603C">
        <w:rPr>
          <w:lang w:eastAsia="ko-KR"/>
        </w:rPr>
        <w:t>[</w:t>
      </w:r>
      <w:r w:rsidRPr="00E9603C">
        <w:rPr>
          <w:lang w:eastAsia="ko-KR"/>
        </w:rPr>
        <w:t>2] clause 7.1.4 "Network Function Service Authorization".</w:t>
      </w:r>
    </w:p>
    <w:p w14:paraId="4DEDEFED" w14:textId="77777777" w:rsidR="009166E9" w:rsidRPr="00E9603C" w:rsidRDefault="009166E9">
      <w:pPr>
        <w:pStyle w:val="NO"/>
        <w:rPr>
          <w:lang w:eastAsia="ko-KR"/>
        </w:rPr>
      </w:pPr>
      <w:r w:rsidRPr="00E9603C">
        <w:rPr>
          <w:lang w:eastAsia="ko-KR"/>
        </w:rPr>
        <w:t>NOTE 1:</w:t>
      </w:r>
      <w:r w:rsidRPr="00E9603C">
        <w:rPr>
          <w:lang w:eastAsia="ko-KR"/>
        </w:rPr>
        <w:tab/>
      </w:r>
      <w:r w:rsidRPr="00E9603C">
        <w:t>Additional authorization for Consumers to access data from a Data Source via the DCCF may be considered by SA WG3.</w:t>
      </w:r>
    </w:p>
    <w:p w14:paraId="3C1A3954" w14:textId="77777777" w:rsidR="009166E9" w:rsidRPr="00E9603C" w:rsidRDefault="009166E9">
      <w:pPr>
        <w:pStyle w:val="B1"/>
        <w:rPr>
          <w:lang w:eastAsia="ko-KR"/>
        </w:rPr>
      </w:pPr>
      <w:r w:rsidRPr="00E9603C">
        <w:rPr>
          <w:lang w:eastAsia="ko-KR"/>
        </w:rPr>
        <w:t>-</w:t>
      </w:r>
      <w:r w:rsidRPr="00E9603C">
        <w:rPr>
          <w:lang w:eastAsia="ko-KR"/>
        </w:rPr>
        <w:tab/>
        <w:t xml:space="preserve">Determine if the requested data is currently being produced by any Data Source and sent to the Messaging Framework. If the requested data is not being produced, a new subscription/request is sent towards the Data Source to trigger a new data collection and </w:t>
      </w:r>
      <w:r w:rsidRPr="00E9603C">
        <w:t>the DCCF then subscribe with the messaging framework for the Consumer to receive future notifications</w:t>
      </w:r>
      <w:r w:rsidRPr="00E9603C">
        <w:rPr>
          <w:lang w:eastAsia="ko-KR"/>
        </w:rPr>
        <w:t>. Similarly, when the last Data Consumer of a specific data does no longer wants data, the DCCF cancels data collection from the Data Source and from the messaging framework. This ensures that the Data Source is only producing the same data once when there are multiple Data Consumers and is not producing data that no Data Consumer needs.</w:t>
      </w:r>
    </w:p>
    <w:p w14:paraId="55162A60" w14:textId="77777777" w:rsidR="009166E9" w:rsidRPr="00E9603C" w:rsidRDefault="009166E9">
      <w:pPr>
        <w:pStyle w:val="B1"/>
      </w:pPr>
      <w:r w:rsidRPr="00E9603C">
        <w:t xml:space="preserve">The DCCF determines if data is already being collected by maintaining a record of the prior requests it has made for data (e.g.: via an Nnf_EventExposure service offered by the Data Source). </w:t>
      </w:r>
      <w:bookmarkStart w:id="4842" w:name="_Hlk46491988"/>
      <w:r w:rsidRPr="00E9603C">
        <w:t xml:space="preserve">If parameters in a prior request for data match those that are needed in a subsequent request, the DCCF may determine that the requested data is already being collected. </w:t>
      </w:r>
      <w:bookmarkStart w:id="4843" w:name="_Hlk46491946"/>
      <w:bookmarkEnd w:id="4842"/>
      <w:r w:rsidRPr="00E9603C">
        <w:t>The DCCF may then subscribe with the messaging framework for the new Consumer to receive future notifications.</w:t>
      </w:r>
      <w:bookmarkEnd w:id="4843"/>
    </w:p>
    <w:p w14:paraId="4E647D11" w14:textId="77777777" w:rsidR="009166E9" w:rsidRPr="00E9603C" w:rsidRDefault="009166E9">
      <w:pPr>
        <w:pStyle w:val="B1"/>
      </w:pPr>
      <w:r w:rsidRPr="00E9603C">
        <w:t>Formatting conditions and Processing instructions requested by Data Consumers via the Ndccf_DataExposure service may be passed to the Messaging Framework via the Nda_Data_Management Service. The 3CA may then accordingly send notifications to the consumer. Formatting conditions determine when a notification is sent to the Consumer. For example formatting may include:</w:t>
      </w:r>
    </w:p>
    <w:p w14:paraId="001EC700" w14:textId="77777777" w:rsidR="009166E9" w:rsidRPr="00E9603C" w:rsidRDefault="009166E9">
      <w:pPr>
        <w:pStyle w:val="B2"/>
      </w:pPr>
      <w:r w:rsidRPr="00E9603C">
        <w:t>-</w:t>
      </w:r>
      <w:r w:rsidRPr="00E9603C">
        <w:tab/>
        <w:t>Notification Event clubbing (buffering and sending of several notifications in one message).</w:t>
      </w:r>
    </w:p>
    <w:p w14:paraId="37C50BF7" w14:textId="77777777" w:rsidR="009166E9" w:rsidRPr="00E9603C" w:rsidRDefault="009166E9">
      <w:pPr>
        <w:pStyle w:val="B2"/>
      </w:pPr>
      <w:r w:rsidRPr="00E9603C">
        <w:t>-</w:t>
      </w:r>
      <w:r w:rsidRPr="00E9603C">
        <w:tab/>
        <w:t>A Notification Time Window (e.g.: notifications are buffered and sent between 2 and 3 AM).</w:t>
      </w:r>
    </w:p>
    <w:p w14:paraId="1D68C8B8" w14:textId="77777777" w:rsidR="009166E9" w:rsidRPr="00E9603C" w:rsidRDefault="009166E9">
      <w:pPr>
        <w:pStyle w:val="B2"/>
      </w:pPr>
      <w:r w:rsidRPr="00E9603C">
        <w:t>-</w:t>
      </w:r>
      <w:r w:rsidRPr="00E9603C">
        <w:tab/>
        <w:t>Cross event reference-based notification (when a subscribing NF is subscribing to multiple events (e.g.: event X and event Y) the notification for an Event-X is buffered and reported only when the Event-Y occurs).</w:t>
      </w:r>
    </w:p>
    <w:p w14:paraId="57E8EF5E" w14:textId="77777777" w:rsidR="009166E9" w:rsidRPr="00E9603C" w:rsidRDefault="009166E9">
      <w:pPr>
        <w:pStyle w:val="B2"/>
      </w:pPr>
      <w:r w:rsidRPr="00E9603C">
        <w:t>-</w:t>
      </w:r>
      <w:r w:rsidRPr="00E9603C">
        <w:tab/>
        <w:t>Consumer triggered Notification.</w:t>
      </w:r>
    </w:p>
    <w:p w14:paraId="1E33CFA7" w14:textId="77777777" w:rsidR="009166E9" w:rsidRPr="00E9603C" w:rsidRDefault="009166E9">
      <w:pPr>
        <w:pStyle w:val="B2"/>
      </w:pPr>
      <w:r w:rsidRPr="00E9603C">
        <w:t>-</w:t>
      </w:r>
      <w:r w:rsidRPr="00E9603C">
        <w:tab/>
        <w:t>Exact time-based Notification without the event (Data is reported at an exact time, irrespective of event occurs or not. Example: every 30 min).</w:t>
      </w:r>
    </w:p>
    <w:p w14:paraId="44B1FFBA" w14:textId="77777777" w:rsidR="009166E9" w:rsidRPr="00E9603C" w:rsidRDefault="009166E9">
      <w:pPr>
        <w:pStyle w:val="B2"/>
      </w:pPr>
      <w:r w:rsidRPr="00E9603C">
        <w:t>-</w:t>
      </w:r>
      <w:r w:rsidRPr="00E9603C">
        <w:tab/>
        <w:t>Mathematical calculation based notification (e.g.: Exponential time window: The first notification is sent after 5 min. The next notification is sent after 10 min, and the third is after 15 min etc.).</w:t>
      </w:r>
    </w:p>
    <w:p w14:paraId="7BAC560A" w14:textId="77777777" w:rsidR="009166E9" w:rsidRPr="00E9603C" w:rsidRDefault="009166E9">
      <w:pPr>
        <w:pStyle w:val="NO"/>
        <w:rPr>
          <w:lang w:eastAsia="ko-KR"/>
        </w:rPr>
      </w:pPr>
      <w:r w:rsidRPr="00E9603C">
        <w:t>NOTE 2:</w:t>
      </w:r>
      <w:r w:rsidRPr="00E9603C">
        <w:tab/>
        <w:t>The extent of formatting variations to be supported can be decided in the normative phase.</w:t>
      </w:r>
    </w:p>
    <w:p w14:paraId="1D6DA4D0" w14:textId="77777777" w:rsidR="009166E9" w:rsidRPr="00E9603C" w:rsidRDefault="009166E9">
      <w:pPr>
        <w:pStyle w:val="NO"/>
        <w:ind w:left="567" w:firstLine="0"/>
        <w:rPr>
          <w:lang w:eastAsia="ko-KR"/>
        </w:rPr>
      </w:pPr>
      <w:r w:rsidRPr="00E9603C">
        <w:t>Processing instructions allow summarizing of notifications at 3CA to reduce the volume of data reported from the 3CA to the Data Consumer. This is particularly useful when data from a Data Repository (historical data) is requested that comprises a large number of notifications. The type of processing is specified by the consumer and may result in joining the information from multiple notifications into a common report.</w:t>
      </w:r>
    </w:p>
    <w:p w14:paraId="125877B0" w14:textId="77777777" w:rsidR="009166E9" w:rsidRPr="00E9603C" w:rsidRDefault="009166E9">
      <w:pPr>
        <w:pStyle w:val="B1"/>
        <w:rPr>
          <w:lang w:eastAsia="ko-KR"/>
        </w:rPr>
      </w:pPr>
      <w:r w:rsidRPr="00E9603C">
        <w:rPr>
          <w:lang w:eastAsia="ko-KR"/>
        </w:rPr>
        <w:tab/>
        <w:t>When the DCCF receives a request for historical data (e.g. an NWDAF requesting analytics previously generated by another NWDAF), the DCCF may trigger retrieval of the data from the Data Repository and make it available over the messaging framework.</w:t>
      </w:r>
    </w:p>
    <w:p w14:paraId="66F45049" w14:textId="77777777" w:rsidR="009166E9" w:rsidRPr="00E9603C" w:rsidRDefault="009166E9">
      <w:pPr>
        <w:pStyle w:val="B1"/>
        <w:rPr>
          <w:lang w:eastAsia="ko-KR"/>
        </w:rPr>
      </w:pPr>
      <w:r w:rsidRPr="00E9603C">
        <w:rPr>
          <w:lang w:eastAsia="ko-KR"/>
        </w:rPr>
        <w:t>-</w:t>
      </w:r>
      <w:r w:rsidRPr="00E9603C">
        <w:rPr>
          <w:lang w:eastAsia="ko-KR"/>
        </w:rPr>
        <w:tab/>
        <w:t>Manages subscription requests and cancellations to the Messaging Framework on behalf of Data Consumers. The DCCF may use a native Messaging Framework protocol or alternatively a 3GPP defined protocol with an adaptor that translates to the Messaging Framework protocol (as depicted in the Figure 6.9.2-1).</w:t>
      </w:r>
    </w:p>
    <w:p w14:paraId="45B8E6F2" w14:textId="77777777" w:rsidR="009166E9" w:rsidRPr="00E9603C" w:rsidRDefault="009166E9">
      <w:pPr>
        <w:pStyle w:val="B1"/>
        <w:rPr>
          <w:lang w:eastAsia="ko-KR"/>
        </w:rPr>
      </w:pPr>
      <w:r w:rsidRPr="00E9603C">
        <w:rPr>
          <w:lang w:eastAsia="ko-KR"/>
        </w:rPr>
        <w:t>-</w:t>
      </w:r>
      <w:r w:rsidRPr="00E9603C">
        <w:rPr>
          <w:lang w:eastAsia="ko-KR"/>
        </w:rPr>
        <w:tab/>
        <w:t>If standalone 3PAs and 3CAs are used, the DCCF maintains the (NF, 3PA) and (NF, 3CA) associations.</w:t>
      </w:r>
    </w:p>
    <w:p w14:paraId="6180B75E" w14:textId="77777777" w:rsidR="009166E9" w:rsidRPr="00E9603C" w:rsidRDefault="009166E9">
      <w:r w:rsidRPr="00E9603C">
        <w:t xml:space="preserve">For DCCF discovery, the DCCF registers with the NRF and is discovered by Consumers or the SCP using the registration and discovery procedures defined for the Network Function Service Framework in </w:t>
      </w:r>
      <w:r w:rsidR="00E9603C" w:rsidRPr="00E9603C">
        <w:t>TS</w:t>
      </w:r>
      <w:r w:rsidR="00E9603C">
        <w:t> </w:t>
      </w:r>
      <w:r w:rsidR="00E9603C" w:rsidRPr="00E9603C">
        <w:t>23.502</w:t>
      </w:r>
      <w:r w:rsidR="00E9603C">
        <w:t> </w:t>
      </w:r>
      <w:r w:rsidR="00E9603C" w:rsidRPr="00E9603C">
        <w:t>[</w:t>
      </w:r>
      <w:r w:rsidRPr="00E9603C">
        <w:t>3], clause 4.17. The DCCF profile in the NRF may specify:</w:t>
      </w:r>
    </w:p>
    <w:p w14:paraId="220768BE" w14:textId="77777777" w:rsidR="009166E9" w:rsidRPr="00E9603C" w:rsidRDefault="009166E9">
      <w:pPr>
        <w:pStyle w:val="B1"/>
      </w:pPr>
      <w:r w:rsidRPr="00E9603C">
        <w:t>1-</w:t>
      </w:r>
      <w:r w:rsidRPr="00E9603C">
        <w:tab/>
        <w:t>The slices (S-NSSAIs) that the DCCF Supports.</w:t>
      </w:r>
    </w:p>
    <w:p w14:paraId="114A0177" w14:textId="77777777" w:rsidR="009166E9" w:rsidRPr="00E9603C" w:rsidRDefault="009166E9">
      <w:pPr>
        <w:pStyle w:val="B1"/>
      </w:pPr>
      <w:r w:rsidRPr="00E9603C">
        <w:t>2-</w:t>
      </w:r>
      <w:r w:rsidRPr="00E9603C">
        <w:tab/>
        <w:t>The Source Types that a DCCF coordinates.</w:t>
      </w:r>
    </w:p>
    <w:p w14:paraId="5F26EDCC" w14:textId="77777777" w:rsidR="009166E9" w:rsidRPr="00E9603C" w:rsidRDefault="009166E9">
      <w:pPr>
        <w:pStyle w:val="B1"/>
      </w:pPr>
      <w:r w:rsidRPr="00E9603C">
        <w:t>3-</w:t>
      </w:r>
      <w:r w:rsidRPr="00E9603C">
        <w:tab/>
        <w:t>The serving area (e.g. list of TAIs) containing Data Sources that the DCCF coordinates.</w:t>
      </w:r>
    </w:p>
    <w:p w14:paraId="737D9475" w14:textId="77777777" w:rsidR="009166E9" w:rsidRPr="00E9603C" w:rsidRDefault="009166E9">
      <w:r w:rsidRPr="00E9603C">
        <w:t>Source Type may correspond to an NF Type (e.g.: SMF, AMF, etc.), or different domains (e.g.: OA&amp;M). Hence a Consumer or SCP may request or select a DCCF according to the type of information it is requesting, the network slices it supports and its serving area.</w:t>
      </w:r>
    </w:p>
    <w:p w14:paraId="33B5352E" w14:textId="77777777" w:rsidR="009166E9" w:rsidRPr="00E9603C" w:rsidRDefault="009166E9">
      <w:pPr>
        <w:pStyle w:val="NO"/>
      </w:pPr>
      <w:r w:rsidRPr="00E9603C">
        <w:t>NOTE 3:</w:t>
      </w:r>
      <w:r w:rsidRPr="00E9603C">
        <w:tab/>
      </w:r>
      <w:r w:rsidRPr="00E9603C">
        <w:rPr>
          <w:lang w:eastAsia="ko-KR"/>
        </w:rPr>
        <w:t>Additional DCCF Profile parameters can be considered during the normative stage.</w:t>
      </w:r>
      <w:bookmarkStart w:id="4844" w:name="_Hlk42084555"/>
    </w:p>
    <w:p w14:paraId="49C5F61C" w14:textId="77777777" w:rsidR="009166E9" w:rsidRPr="00E9603C" w:rsidRDefault="009166E9">
      <w:pPr>
        <w:pStyle w:val="Heading4"/>
        <w:rPr>
          <w:lang w:eastAsia="ko-KR"/>
        </w:rPr>
      </w:pPr>
      <w:bookmarkStart w:id="4845" w:name="_Toc50023001"/>
      <w:bookmarkStart w:id="4846" w:name="_Toc50021648"/>
      <w:bookmarkStart w:id="4847" w:name="_Toc50023586"/>
      <w:bookmarkStart w:id="4848" w:name="_Toc29105"/>
      <w:bookmarkStart w:id="4849" w:name="_Toc50022352"/>
      <w:bookmarkStart w:id="4850" w:name="_Toc15588"/>
      <w:bookmarkStart w:id="4851" w:name="_Toc3832"/>
      <w:bookmarkStart w:id="4852" w:name="_Toc44004288"/>
      <w:bookmarkStart w:id="4853" w:name="_Toc28607"/>
      <w:bookmarkStart w:id="4854" w:name="_Toc24935"/>
      <w:bookmarkStart w:id="4855" w:name="_Toc50021079"/>
      <w:bookmarkStart w:id="4856" w:name="_Toc14185"/>
      <w:bookmarkStart w:id="4857" w:name="_Toc50579386"/>
      <w:bookmarkStart w:id="4858" w:name="_Toc11486"/>
      <w:bookmarkStart w:id="4859" w:name="_Toc43393128"/>
      <w:bookmarkStart w:id="4860" w:name="_Toc42779047"/>
      <w:bookmarkStart w:id="4861" w:name="_Toc50309654"/>
      <w:bookmarkStart w:id="4862" w:name="_Toc42769991"/>
      <w:bookmarkStart w:id="4863" w:name="_Toc3414"/>
      <w:bookmarkStart w:id="4864" w:name="_Toc54786291"/>
      <w:bookmarkStart w:id="4865" w:name="_Toc54769976"/>
      <w:bookmarkStart w:id="4866" w:name="_Toc57201142"/>
      <w:bookmarkStart w:id="4867" w:name="_Toc54779331"/>
      <w:bookmarkStart w:id="4868" w:name="_Toc57641180"/>
      <w:bookmarkStart w:id="4869" w:name="_Toc59101533"/>
      <w:bookmarkEnd w:id="4844"/>
      <w:r w:rsidRPr="00E9603C">
        <w:rPr>
          <w:lang w:eastAsia="ko-KR"/>
        </w:rPr>
        <w:t>6.</w:t>
      </w:r>
      <w:r w:rsidRPr="00E9603C">
        <w:rPr>
          <w:lang w:eastAsia="zh-CN"/>
        </w:rPr>
        <w:t>9</w:t>
      </w:r>
      <w:r w:rsidRPr="00E9603C">
        <w:rPr>
          <w:lang w:eastAsia="ko-KR"/>
        </w:rPr>
        <w:t>.2.3</w:t>
      </w:r>
      <w:r w:rsidRPr="00E9603C">
        <w:rPr>
          <w:lang w:eastAsia="ko-KR"/>
        </w:rPr>
        <w:tab/>
        <w:t>Messaging Framework</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4A7F6630" w14:textId="77777777" w:rsidR="009166E9" w:rsidRPr="00E9603C" w:rsidRDefault="009166E9">
      <w:r w:rsidRPr="00E9603C">
        <w:t>The Messaging Framework is not expected to be standardized by 3GPP. It contains Messaging Infrastructure that propagates event information and data (e.g.: streaming and notifications) from Data Sources to Data Consumers. The Messaging Framework may support the pub-sub pattern, where data is published by producer adaptors (or data source if the data source natively supports the message bus protocol) and can be subscribed to by consumer adaptor (or data consumers if the data consumer natively supports the message bus protocol).</w:t>
      </w:r>
    </w:p>
    <w:p w14:paraId="14802D5C" w14:textId="77777777" w:rsidR="009166E9" w:rsidRPr="00E9603C" w:rsidRDefault="009166E9">
      <w:r w:rsidRPr="00E9603C">
        <w:t>The Messaging Framework may support multiple event delivery mechanisms such as best effort or guaranteed delivery. For 3GPP purposes guaranteed delivery of events may be utilized.</w:t>
      </w:r>
    </w:p>
    <w:p w14:paraId="1458E7CF" w14:textId="77777777" w:rsidR="009166E9" w:rsidRPr="00E9603C" w:rsidRDefault="009166E9">
      <w:pPr>
        <w:rPr>
          <w:lang w:eastAsia="ko-KR"/>
        </w:rPr>
      </w:pPr>
      <w:r w:rsidRPr="00E9603C">
        <w:t>The Messaging Framework may contain one or more Adaptors that translate between 3GPP defined protocols (e.g.: Rel-16 Nnwdaf_AnalyticsSubscription_Notify) and a Data Forwarding Protocol not specified by 3GPP</w:t>
      </w:r>
      <w:r w:rsidRPr="00E9603C">
        <w:rPr>
          <w:lang w:eastAsia="ko-KR"/>
        </w:rPr>
        <w:t>.</w:t>
      </w:r>
      <w:r w:rsidRPr="00E9603C">
        <w:t xml:space="preserve"> The Messaging Framework adaptors maintain subscription information, including formatting conditions and processing instructions received by the DA.</w:t>
      </w:r>
    </w:p>
    <w:p w14:paraId="31C1AB52" w14:textId="77777777" w:rsidR="009166E9" w:rsidRPr="00E9603C" w:rsidRDefault="009166E9">
      <w:pPr>
        <w:rPr>
          <w:lang w:eastAsia="ko-KR"/>
        </w:rPr>
      </w:pPr>
      <w:r w:rsidRPr="00E9603C">
        <w:t>The Adaptor on the Producer side (3PA) allows any Source Data (e.g. from Rel-16 OA&amp;M or NF EventExposure) to be distributed via the framework without impact on the Data Source</w:t>
      </w:r>
      <w:r w:rsidRPr="00E9603C">
        <w:rPr>
          <w:lang w:eastAsia="ko-KR"/>
        </w:rPr>
        <w:t>. The DCCF keeps track on the Adaptor instances. An Adaptor may be</w:t>
      </w:r>
      <w:r w:rsidRPr="00E9603C">
        <w:t xml:space="preserve"> associated with specific NF types,</w:t>
      </w:r>
      <w:r w:rsidRPr="00E9603C">
        <w:rPr>
          <w:lang w:eastAsia="ko-KR"/>
        </w:rPr>
        <w:t xml:space="preserve"> manage one or more data Sources, and may be provisioned on the DCCF together with the sources it support. If the Messaging Framework directly supports 3GPP interfaces, Adaptors may not be required.</w:t>
      </w:r>
    </w:p>
    <w:p w14:paraId="6DD62853" w14:textId="77777777" w:rsidR="009166E9" w:rsidRPr="00E9603C" w:rsidRDefault="009166E9">
      <w:pPr>
        <w:pStyle w:val="Heading4"/>
        <w:rPr>
          <w:lang w:eastAsia="ko-KR"/>
        </w:rPr>
      </w:pPr>
      <w:bookmarkStart w:id="4870" w:name="_Toc23280"/>
      <w:bookmarkStart w:id="4871" w:name="_Toc11105"/>
      <w:bookmarkStart w:id="4872" w:name="_Toc50579387"/>
      <w:bookmarkStart w:id="4873" w:name="_Toc31169"/>
      <w:bookmarkStart w:id="4874" w:name="_Toc44004289"/>
      <w:bookmarkStart w:id="4875" w:name="_Toc27928"/>
      <w:bookmarkStart w:id="4876" w:name="_Toc43393129"/>
      <w:bookmarkStart w:id="4877" w:name="_Toc50023587"/>
      <w:bookmarkStart w:id="4878" w:name="_Toc42779048"/>
      <w:bookmarkStart w:id="4879" w:name="_Toc26505"/>
      <w:bookmarkStart w:id="4880" w:name="_Toc50021080"/>
      <w:bookmarkStart w:id="4881" w:name="_Toc50022353"/>
      <w:bookmarkStart w:id="4882" w:name="_Toc4384"/>
      <w:bookmarkStart w:id="4883" w:name="_Toc50309655"/>
      <w:bookmarkStart w:id="4884" w:name="_Toc50023002"/>
      <w:bookmarkStart w:id="4885" w:name="_Toc6346"/>
      <w:bookmarkStart w:id="4886" w:name="_Toc10467"/>
      <w:bookmarkStart w:id="4887" w:name="_Toc42769992"/>
      <w:bookmarkStart w:id="4888" w:name="_Toc50021649"/>
      <w:bookmarkStart w:id="4889" w:name="_Toc54769977"/>
      <w:bookmarkStart w:id="4890" w:name="_Toc54779332"/>
      <w:bookmarkStart w:id="4891" w:name="_Toc54786292"/>
      <w:bookmarkStart w:id="4892" w:name="_Toc57201143"/>
      <w:bookmarkStart w:id="4893" w:name="_Toc30694653"/>
      <w:bookmarkStart w:id="4894" w:name="_Toc57641181"/>
      <w:bookmarkStart w:id="4895" w:name="_Toc59101534"/>
      <w:r w:rsidRPr="00E9603C">
        <w:rPr>
          <w:lang w:eastAsia="ko-KR"/>
        </w:rPr>
        <w:t>6.</w:t>
      </w:r>
      <w:r w:rsidRPr="00E9603C">
        <w:rPr>
          <w:lang w:eastAsia="zh-CN"/>
        </w:rPr>
        <w:t>9</w:t>
      </w:r>
      <w:r w:rsidRPr="00E9603C">
        <w:rPr>
          <w:lang w:eastAsia="ko-KR"/>
        </w:rPr>
        <w:t>.2.4</w:t>
      </w:r>
      <w:r w:rsidRPr="00E9603C">
        <w:rPr>
          <w:lang w:eastAsia="ko-KR"/>
        </w:rPr>
        <w:tab/>
        <w:t>Data Repository</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4"/>
      <w:bookmarkEnd w:id="4895"/>
    </w:p>
    <w:p w14:paraId="4BD5F98E" w14:textId="77777777" w:rsidR="009166E9" w:rsidRPr="00E9603C" w:rsidRDefault="009166E9">
      <w:r w:rsidRPr="00E9603C">
        <w:t>The Data Management Framework is compatible with both a 3GPP defined Data Repository Function for ML/Analytics and Data Repositories that are not defined by 3GPP.</w:t>
      </w:r>
    </w:p>
    <w:p w14:paraId="6AD38ABC" w14:textId="77777777" w:rsidR="009166E9" w:rsidRPr="00E9603C" w:rsidRDefault="009166E9">
      <w:pPr>
        <w:pStyle w:val="B1"/>
        <w:rPr>
          <w:lang w:eastAsia="ko-KR"/>
        </w:rPr>
      </w:pPr>
      <w:r w:rsidRPr="00E9603C">
        <w:rPr>
          <w:lang w:eastAsia="ko-KR"/>
        </w:rPr>
        <w:t>-</w:t>
      </w:r>
      <w:r w:rsidRPr="00E9603C">
        <w:rPr>
          <w:lang w:eastAsia="ko-KR"/>
        </w:rPr>
        <w:tab/>
        <w:t>If 3GPP defines a Data Repository Function for ML/Analytics, then to obtain data to store in the Data Repository, the Repository acts as a Data Consumer, and to retrieve data from the Data Repository Function, the Repository acts as a Data Source as depicted in Figure 6.9.2-1. In both cases 3GPP services are used.</w:t>
      </w:r>
    </w:p>
    <w:p w14:paraId="507E3972" w14:textId="77777777" w:rsidR="009166E9" w:rsidRPr="00E9603C" w:rsidRDefault="009166E9">
      <w:pPr>
        <w:pStyle w:val="B1"/>
        <w:rPr>
          <w:lang w:eastAsia="ko-KR"/>
        </w:rPr>
      </w:pPr>
      <w:r w:rsidRPr="00E9603C">
        <w:rPr>
          <w:lang w:eastAsia="ko-KR"/>
        </w:rPr>
        <w:t>-</w:t>
      </w:r>
      <w:r w:rsidRPr="00E9603C">
        <w:rPr>
          <w:lang w:eastAsia="ko-KR"/>
        </w:rPr>
        <w:tab/>
        <w:t>If the Data Repository is not standardized by 3GPP, then it interacts as a Data Consumer or Data Source using services not defined by 3GPP (e.g. services native to the Messaging Framework) as depicted in Figure 6.9.2.4-1 and Figure 6.9.2.4-2 and further described below.</w:t>
      </w:r>
    </w:p>
    <w:p w14:paraId="156E9AAA" w14:textId="77777777" w:rsidR="009166E9" w:rsidRPr="00E9603C" w:rsidRDefault="009166E9">
      <w:pPr>
        <w:pStyle w:val="NO"/>
        <w:rPr>
          <w:lang w:eastAsia="ko-KR"/>
        </w:rPr>
      </w:pPr>
      <w:r w:rsidRPr="00E9603C">
        <w:t>NOTE 1:</w:t>
      </w:r>
      <w:r w:rsidRPr="00E9603C">
        <w:tab/>
        <w:t>Non-standardized means of storing and retrieving the data are not precluded (i.e. Data Repository that is not standardized by 3GPP). How NF(s) interact with the non-standardized Data Repository is out of scope of 3GPP and is up to implementation(s) not defined in this standard.</w:t>
      </w:r>
    </w:p>
    <w:p w14:paraId="4F3033D7" w14:textId="77777777" w:rsidR="009166E9" w:rsidRPr="00E9603C" w:rsidRDefault="009166E9">
      <w:r w:rsidRPr="00E9603C">
        <w:t>Figure 6.</w:t>
      </w:r>
      <w:r w:rsidRPr="00E9603C">
        <w:rPr>
          <w:lang w:eastAsia="zh-CN"/>
        </w:rPr>
        <w:t>9</w:t>
      </w:r>
      <w:r w:rsidRPr="00E9603C">
        <w:t>.2.4-1 depicts a Data Repository appearing as a Data Consumer. T</w:t>
      </w:r>
      <w:r w:rsidRPr="00E9603C">
        <w:rPr>
          <w:lang w:eastAsia="ko-KR"/>
        </w:rPr>
        <w:t xml:space="preserve">he DCCF can manage requests and cancellations for the Data </w:t>
      </w:r>
      <w:r w:rsidRPr="00E9603C">
        <w:t>Repository</w:t>
      </w:r>
      <w:r w:rsidRPr="00E9603C">
        <w:rPr>
          <w:lang w:eastAsia="ko-KR"/>
        </w:rPr>
        <w:t xml:space="preserve"> in the same manner as it does for any Data Consumer. The DCCF may base its request to provide Data to the Data Repository on:</w:t>
      </w:r>
    </w:p>
    <w:p w14:paraId="07418EE8" w14:textId="77777777" w:rsidR="009166E9" w:rsidRPr="00E9603C" w:rsidRDefault="009166E9">
      <w:pPr>
        <w:pStyle w:val="B1"/>
      </w:pPr>
      <w:r w:rsidRPr="00E9603C">
        <w:t>-</w:t>
      </w:r>
      <w:r w:rsidRPr="00E9603C">
        <w:tab/>
        <w:t>A request from another Data Consumer (e.g. a NF) where the request indicates that the data should be stored in the Data Repository. For example, 3PA can manage the routing (via the framework) of consumer's request to the data repository.</w:t>
      </w:r>
    </w:p>
    <w:p w14:paraId="79141EEA" w14:textId="77777777" w:rsidR="009166E9" w:rsidRPr="00E9603C" w:rsidRDefault="009166E9">
      <w:pPr>
        <w:pStyle w:val="B1"/>
      </w:pPr>
      <w:r w:rsidRPr="00E9603C">
        <w:t>-</w:t>
      </w:r>
      <w:r w:rsidRPr="00E9603C">
        <w:tab/>
        <w:t>A request from the Data Repository (acting as a Consumer) for data</w:t>
      </w:r>
    </w:p>
    <w:p w14:paraId="13F2DF89" w14:textId="77777777" w:rsidR="009166E9" w:rsidRPr="00E9603C" w:rsidRDefault="009166E9">
      <w:pPr>
        <w:pStyle w:val="NO"/>
      </w:pPr>
      <w:r w:rsidRPr="00E9603C">
        <w:t>NOTE 2:</w:t>
      </w:r>
      <w:r w:rsidRPr="00E9603C">
        <w:tab/>
        <w:t>Data Repository can request data to e.g. allow some pre-collection of data which can be used later on for analytics, based on network configuration.</w:t>
      </w:r>
    </w:p>
    <w:p w14:paraId="67764D3B" w14:textId="77777777" w:rsidR="009166E9" w:rsidRPr="00E9603C" w:rsidRDefault="009166E9">
      <w:pPr>
        <w:pStyle w:val="B1"/>
      </w:pPr>
      <w:r w:rsidRPr="00E9603C">
        <w:t>-</w:t>
      </w:r>
      <w:r w:rsidRPr="00E9603C">
        <w:tab/>
        <w:t>Provisioned information of data to be archived in the Data Repository (e.g. all AMF data requested by Data Consumers).</w:t>
      </w:r>
    </w:p>
    <w:p w14:paraId="407DAEB2" w14:textId="77777777" w:rsidR="009166E9" w:rsidRPr="00E9603C" w:rsidRDefault="009166E9">
      <w:r w:rsidRPr="00E9603C">
        <w:t>Authorization of a Data Repository acting as a Consumer is the same as that described for other Data Consumer authorization (see DCCF description above).</w:t>
      </w:r>
    </w:p>
    <w:p w14:paraId="30A3A979" w14:textId="77777777" w:rsidR="009166E9" w:rsidRPr="00E9603C" w:rsidRDefault="009166E9">
      <w:pPr>
        <w:pStyle w:val="NO"/>
      </w:pPr>
      <w:r w:rsidRPr="00E9603C">
        <w:t>NOTE 3:</w:t>
      </w:r>
      <w:r w:rsidRPr="00E9603C">
        <w:tab/>
        <w:t>Additional authorization for Consumers to access data from a Data Source via the DCCF may be considered by SA WG3.</w:t>
      </w:r>
    </w:p>
    <w:p w14:paraId="11A95363" w14:textId="77777777" w:rsidR="009166E9" w:rsidRPr="00E9603C" w:rsidRDefault="009166E9">
      <w:pPr>
        <w:pStyle w:val="TH"/>
      </w:pPr>
      <w:r w:rsidRPr="00E9603C">
        <w:object w:dxaOrig="8656" w:dyaOrig="4439" w14:anchorId="51D098D5">
          <v:shape id="对象 37" o:spid="_x0000_i1051" type="#_x0000_t75" style="width:481pt;height:247.5pt;mso-position-horizontal-relative:page;mso-position-vertical-relative:page" o:ole="">
            <v:imagedata r:id="rId55" o:title=""/>
          </v:shape>
          <o:OLEObject Type="Embed" ProgID="Visio.Drawing.15" ShapeID="对象 37" DrawAspect="Content" ObjectID="_1669715961" r:id="rId56"/>
        </w:object>
      </w:r>
    </w:p>
    <w:p w14:paraId="27F0BAEF" w14:textId="77777777" w:rsidR="009166E9" w:rsidRPr="00E9603C" w:rsidRDefault="009166E9">
      <w:pPr>
        <w:pStyle w:val="TF"/>
        <w:rPr>
          <w:lang w:eastAsia="ko-KR"/>
        </w:rPr>
      </w:pPr>
      <w:r w:rsidRPr="00E9603C">
        <w:rPr>
          <w:lang w:eastAsia="ko-KR"/>
        </w:rPr>
        <w:t>Figure 6.</w:t>
      </w:r>
      <w:r w:rsidRPr="00E9603C">
        <w:rPr>
          <w:lang w:eastAsia="zh-CN"/>
        </w:rPr>
        <w:t>9</w:t>
      </w:r>
      <w:r w:rsidRPr="00E9603C">
        <w:rPr>
          <w:lang w:eastAsia="ko-KR"/>
        </w:rPr>
        <w:t>.2.4-1: Data Repository as a Consumer</w:t>
      </w:r>
    </w:p>
    <w:p w14:paraId="59401E9E" w14:textId="77777777" w:rsidR="009166E9" w:rsidRPr="00E9603C" w:rsidRDefault="009166E9">
      <w:r w:rsidRPr="00E9603C">
        <w:t>The Data Repository also acts as a Data Source for historical data that has been stored, as depicted in Figure 6.9.2.4-2. The Data Consumer may interact directly with the Data Repository (e.g. for operations that require access to large volumes of data in a Data Repository), or via the Messaging Framework as depicted in the figure. In case of Communication directly between the Data Consumers and the Data Repository the messaging framework may forward links to the data to the data consumers. When the Messaging Framework is used, the DCCF coordinates requests for persistent data, treating the Data Repository like any other Data Source. The Data Repository, upon receiving a request for data, supplies it to the Messaging Framework. For Data Repositories not standardized by 3GPP, the interactions between the Messaging Framework and the Data Repository acting as a Data Source are outside the scope of 3GPP. For Data Repositories standardized by 3GPP, an adaptor (RA, Repository Adaptor) may be used between the Messaging Framework and the Data Repository, e.g. similar to the DCCF adaptor.</w:t>
      </w:r>
    </w:p>
    <w:p w14:paraId="0BE36B4B" w14:textId="77777777" w:rsidR="009166E9" w:rsidRPr="00E9603C" w:rsidRDefault="009166E9">
      <w:pPr>
        <w:pStyle w:val="TH"/>
        <w:rPr>
          <w:lang w:eastAsia="ko-KR"/>
        </w:rPr>
      </w:pPr>
      <w:r w:rsidRPr="00E9603C">
        <w:object w:dxaOrig="7694" w:dyaOrig="4448" w14:anchorId="4A840888">
          <v:shape id="对象 39" o:spid="_x0000_i1052" type="#_x0000_t75" style="width:448pt;height:259.5pt;mso-position-horizontal-relative:page;mso-position-vertical-relative:page" o:ole="">
            <v:imagedata r:id="rId57" o:title=""/>
          </v:shape>
          <o:OLEObject Type="Embed" ProgID="Visio.Drawing.15" ShapeID="对象 39" DrawAspect="Content" ObjectID="_1669715962" r:id="rId58"/>
        </w:object>
      </w:r>
    </w:p>
    <w:p w14:paraId="2E97D232" w14:textId="77777777" w:rsidR="009166E9" w:rsidRPr="00E9603C" w:rsidRDefault="009166E9">
      <w:pPr>
        <w:pStyle w:val="TF"/>
        <w:rPr>
          <w:lang w:eastAsia="ko-KR"/>
        </w:rPr>
      </w:pPr>
      <w:r w:rsidRPr="00E9603C">
        <w:rPr>
          <w:lang w:eastAsia="ko-KR"/>
        </w:rPr>
        <w:t>Figure 6.</w:t>
      </w:r>
      <w:r w:rsidRPr="00E9603C">
        <w:rPr>
          <w:lang w:eastAsia="zh-CN"/>
        </w:rPr>
        <w:t>9</w:t>
      </w:r>
      <w:r w:rsidRPr="00E9603C">
        <w:rPr>
          <w:lang w:eastAsia="ko-KR"/>
        </w:rPr>
        <w:t>.2.4-2: Data Repository as a Data Source</w:t>
      </w:r>
    </w:p>
    <w:p w14:paraId="1167999D" w14:textId="77777777" w:rsidR="009166E9" w:rsidRPr="00E9603C" w:rsidRDefault="009166E9">
      <w:pPr>
        <w:pStyle w:val="Heading3"/>
        <w:rPr>
          <w:lang w:eastAsia="ko-KR"/>
        </w:rPr>
      </w:pPr>
      <w:bookmarkStart w:id="4896" w:name="_Toc27455"/>
      <w:bookmarkStart w:id="4897" w:name="_Toc12841"/>
      <w:bookmarkStart w:id="4898" w:name="_Toc1194"/>
      <w:bookmarkStart w:id="4899" w:name="_Toc42769993"/>
      <w:bookmarkStart w:id="4900" w:name="_Toc42779049"/>
      <w:bookmarkStart w:id="4901" w:name="_Toc50023588"/>
      <w:bookmarkStart w:id="4902" w:name="_Toc44004290"/>
      <w:bookmarkStart w:id="4903" w:name="_Toc50022354"/>
      <w:bookmarkStart w:id="4904" w:name="_Toc50309656"/>
      <w:bookmarkStart w:id="4905" w:name="_Toc50021650"/>
      <w:bookmarkStart w:id="4906" w:name="_Toc50579388"/>
      <w:bookmarkStart w:id="4907" w:name="_Toc50021081"/>
      <w:bookmarkStart w:id="4908" w:name="_Toc29955"/>
      <w:bookmarkStart w:id="4909" w:name="_Toc23442"/>
      <w:bookmarkStart w:id="4910" w:name="_Toc28395"/>
      <w:bookmarkStart w:id="4911" w:name="_Toc57201144"/>
      <w:bookmarkStart w:id="4912" w:name="_Toc16386"/>
      <w:bookmarkStart w:id="4913" w:name="_Toc2408"/>
      <w:bookmarkStart w:id="4914" w:name="_Toc43393130"/>
      <w:bookmarkStart w:id="4915" w:name="_Toc54779333"/>
      <w:bookmarkStart w:id="4916" w:name="_Toc54786293"/>
      <w:bookmarkStart w:id="4917" w:name="_Toc54769978"/>
      <w:bookmarkStart w:id="4918" w:name="_Toc50023003"/>
      <w:bookmarkStart w:id="4919" w:name="_Toc57641182"/>
      <w:bookmarkStart w:id="4920" w:name="_Toc59101535"/>
      <w:r w:rsidRPr="00E9603C">
        <w:rPr>
          <w:lang w:eastAsia="ko-KR"/>
        </w:rPr>
        <w:t>6.</w:t>
      </w:r>
      <w:r w:rsidRPr="00E9603C">
        <w:rPr>
          <w:lang w:eastAsia="zh-CN"/>
        </w:rPr>
        <w:t>9</w:t>
      </w:r>
      <w:r w:rsidRPr="00E9603C">
        <w:rPr>
          <w:lang w:eastAsia="ko-KR"/>
        </w:rPr>
        <w:t>.3</w:t>
      </w:r>
      <w:r w:rsidRPr="00E9603C">
        <w:rPr>
          <w:lang w:eastAsia="ko-KR"/>
        </w:rPr>
        <w:tab/>
        <w:t>Procedures</w:t>
      </w:r>
      <w:bookmarkEnd w:id="4893"/>
      <w:r w:rsidRPr="00E9603C">
        <w:rPr>
          <w:lang w:eastAsia="ko-KR"/>
        </w:rPr>
        <w:t xml:space="preserve"> for consumers and producers using 3CA and 3PA</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4E7CE085" w14:textId="77777777" w:rsidR="009166E9" w:rsidRPr="00E9603C" w:rsidRDefault="009166E9">
      <w:pPr>
        <w:rPr>
          <w:lang w:eastAsia="ko-KR"/>
        </w:rPr>
      </w:pPr>
      <w:r w:rsidRPr="00E9603C">
        <w:rPr>
          <w:lang w:eastAsia="ko-KR"/>
        </w:rPr>
        <w:t>An example procedure is given in Figures 6.</w:t>
      </w:r>
      <w:r w:rsidRPr="00E9603C">
        <w:rPr>
          <w:lang w:eastAsia="zh-CN"/>
        </w:rPr>
        <w:t>9</w:t>
      </w:r>
      <w:r w:rsidRPr="00E9603C">
        <w:rPr>
          <w:lang w:eastAsia="ko-KR"/>
        </w:rPr>
        <w:t>.3-1 for Data Collection &amp; Distribution for Event Notifications (Subscribe/Notify). The procedure illustrates how the DCCF manages Data Sources so data are produced only once and how the DCCF interacts with the messaging framework so data are distributed to all subscribed Data Consumers. The procedure applies for consumers and producers using 3CA and 3PA, i.e. all steps are within 3GPP remit.</w:t>
      </w:r>
    </w:p>
    <w:p w14:paraId="27BE28E8" w14:textId="77777777" w:rsidR="009166E9" w:rsidRPr="00E9603C" w:rsidRDefault="009166E9">
      <w:pPr>
        <w:rPr>
          <w:lang w:eastAsia="ko-KR"/>
        </w:rPr>
      </w:pPr>
      <w:r w:rsidRPr="00E9603C">
        <w:rPr>
          <w:lang w:eastAsia="ko-KR"/>
        </w:rPr>
        <w:t>Data handled by the messaging framework is associated with an identifier. The example procedure in figure 6.</w:t>
      </w:r>
      <w:r w:rsidRPr="00E9603C">
        <w:rPr>
          <w:lang w:eastAsia="zh-CN"/>
        </w:rPr>
        <w:t>9</w:t>
      </w:r>
      <w:r w:rsidRPr="00E9603C">
        <w:rPr>
          <w:lang w:eastAsia="ko-KR"/>
        </w:rPr>
        <w:t>.3-1 assumes that the Messaging Framework uses a Pub/Sub model based on "Data Tags" (which could for example be a "Topic" in some message framework protocols). The 3PA can publishes to a "Data Tag" and a 3CA that wishes to receive the data subscribes to the "Data Tag". Other options can also be supported.</w:t>
      </w:r>
    </w:p>
    <w:p w14:paraId="453416E9" w14:textId="77777777" w:rsidR="009166E9" w:rsidRPr="00E9603C" w:rsidRDefault="009166E9">
      <w:pPr>
        <w:pStyle w:val="TH"/>
        <w:rPr>
          <w:lang w:eastAsia="ko-KR"/>
        </w:rPr>
      </w:pPr>
      <w:r w:rsidRPr="00E9603C">
        <w:rPr>
          <w:lang w:eastAsia="ko-KR"/>
        </w:rPr>
        <w:object w:dxaOrig="11001" w:dyaOrig="5907" w14:anchorId="46482B7D">
          <v:shape id="_x0000_i1053" type="#_x0000_t75" style="width:479pt;height:256.5pt;mso-position-horizontal-relative:page;mso-position-vertical-relative:page" o:ole="">
            <v:imagedata r:id="rId59" o:title=""/>
          </v:shape>
          <o:OLEObject Type="Embed" ProgID="Visio.Drawing.15" ShapeID="_x0000_i1053" DrawAspect="Content" ObjectID="_1669715963" r:id="rId60"/>
        </w:object>
      </w:r>
    </w:p>
    <w:p w14:paraId="7A5FBF2F" w14:textId="77777777" w:rsidR="009166E9" w:rsidRPr="00E9603C" w:rsidRDefault="009166E9">
      <w:pPr>
        <w:pStyle w:val="TF"/>
        <w:rPr>
          <w:lang w:eastAsia="ko-KR"/>
        </w:rPr>
      </w:pPr>
      <w:r w:rsidRPr="00E9603C">
        <w:rPr>
          <w:lang w:eastAsia="ko-KR"/>
        </w:rPr>
        <w:t>Figure 6.</w:t>
      </w:r>
      <w:r w:rsidRPr="00E9603C">
        <w:rPr>
          <w:lang w:eastAsia="zh-CN"/>
        </w:rPr>
        <w:t>9</w:t>
      </w:r>
      <w:r w:rsidRPr="00E9603C">
        <w:rPr>
          <w:lang w:eastAsia="ko-KR"/>
        </w:rPr>
        <w:t>.3-1: Data Collection &amp; Distribution for Event Notifications (Subscribe/Notify)</w:t>
      </w:r>
    </w:p>
    <w:p w14:paraId="46366669" w14:textId="77777777" w:rsidR="009166E9" w:rsidRPr="00E9603C" w:rsidRDefault="009166E9">
      <w:pPr>
        <w:pStyle w:val="B1"/>
      </w:pPr>
      <w:r w:rsidRPr="00E9603C">
        <w:rPr>
          <w:lang w:eastAsia="ko-KR"/>
        </w:rPr>
        <w:t>1.</w:t>
      </w:r>
      <w:r w:rsidRPr="00E9603C">
        <w:rPr>
          <w:lang w:eastAsia="ko-KR"/>
        </w:rPr>
        <w:tab/>
        <w:t>Data Consumer-1 (e.g.: NWDAF-1) sends a request for data to the DCCF. The message includes the Notification Target Address. The message may indicate whether the requested data should be sent to the Notification Target Addr</w:t>
      </w:r>
      <w:r w:rsidRPr="00E9603C">
        <w:t>ess set to Data Consumer-1 and/or to other Consumers such as Data Repository.</w:t>
      </w:r>
      <w:r w:rsidRPr="00E9603C">
        <w:rPr>
          <w:lang w:eastAsia="ko-KR"/>
        </w:rPr>
        <w:t xml:space="preserve"> The Notification Correlation ID of the Consumer-1 is included in the request message and is used for notifications sent to Data Consumer-1 (e.g. in step 8).</w:t>
      </w:r>
    </w:p>
    <w:p w14:paraId="30039932" w14:textId="77777777" w:rsidR="009166E9" w:rsidRPr="00E9603C" w:rsidRDefault="009166E9">
      <w:pPr>
        <w:pStyle w:val="B1"/>
      </w:pPr>
      <w:r w:rsidRPr="00E9603C">
        <w:t>2.</w:t>
      </w:r>
      <w:r w:rsidRPr="00E9603C">
        <w:tab/>
        <w:t>If the request is for UE data, the DCCF may query the UDM/NRF/BSF to determine the NF serving the UE.</w:t>
      </w:r>
    </w:p>
    <w:p w14:paraId="1518DED8" w14:textId="77777777" w:rsidR="009166E9" w:rsidRPr="00E9603C" w:rsidRDefault="009166E9">
      <w:pPr>
        <w:pStyle w:val="B1"/>
      </w:pPr>
      <w:r w:rsidRPr="00E9603C">
        <w:t>3.</w:t>
      </w:r>
      <w:r w:rsidRPr="00E9603C">
        <w:tab/>
        <w:t>The DCCF determines the Data Source (e.g. AMF-1) that can provide the data and checks that the requested data is not already being collected.</w:t>
      </w:r>
    </w:p>
    <w:p w14:paraId="7629C97A" w14:textId="77777777" w:rsidR="009166E9" w:rsidRPr="00E9603C" w:rsidRDefault="009166E9">
      <w:pPr>
        <w:pStyle w:val="B1"/>
      </w:pPr>
      <w:r w:rsidRPr="00E9603C">
        <w:t>4.</w:t>
      </w:r>
      <w:r w:rsidRPr="00E9603C">
        <w:tab/>
        <w:t>The DCCF controls the message bus and the adaptors so the notifications traverse the messaging framework. The subscription to the DA includes a Notification Correlation ID of the 3PA and the Notification Correlation ID for Data Consumer-1 as received in step 1. The DA may associate these with a messaging framework. The 3PA is provided with its Notification Correlation ID and the "Data Tag". The 3CA will be provided with the consumer's notification endpoint, the Notification_Correlation_ID of the Consumer and the "Data Tag". The 3CA may then subscribe to the "Data Tag" in the messaging framework.</w:t>
      </w:r>
    </w:p>
    <w:p w14:paraId="3C233253" w14:textId="77777777" w:rsidR="009166E9" w:rsidRPr="00E9603C" w:rsidRDefault="009166E9">
      <w:pPr>
        <w:pStyle w:val="B1"/>
      </w:pPr>
      <w:r w:rsidRPr="00E9603C">
        <w:t>5.</w:t>
      </w:r>
      <w:r w:rsidRPr="00E9603C">
        <w:tab/>
        <w:t>The DCCF sends a subscription request to a NF producer acting as a data source. The subscription includes the notification endpoint and Notification Correlation ID of the 3PA that is acting as the receiver for these notifications.</w:t>
      </w:r>
    </w:p>
    <w:p w14:paraId="2D4E6E4C" w14:textId="77777777" w:rsidR="009166E9" w:rsidRPr="00E9603C" w:rsidRDefault="009166E9">
      <w:pPr>
        <w:pStyle w:val="B1"/>
      </w:pPr>
      <w:r w:rsidRPr="00E9603C">
        <w:t>6.</w:t>
      </w:r>
      <w:r w:rsidRPr="00E9603C">
        <w:tab/>
        <w:t>The Data Source acknowledges the request</w:t>
      </w:r>
    </w:p>
    <w:p w14:paraId="34EA32C6" w14:textId="77777777" w:rsidR="009166E9" w:rsidRPr="00E9603C" w:rsidRDefault="009166E9">
      <w:pPr>
        <w:pStyle w:val="B1"/>
      </w:pPr>
      <w:r w:rsidRPr="00E9603C">
        <w:t>7.</w:t>
      </w:r>
      <w:r w:rsidRPr="00E9603C">
        <w:tab/>
        <w:t>A Notification containing the Notification Correlation ID of the 3PA is sent to the 3PA after an event trigger at the Data Source. The 3PA publishes the data in the message framework. It may use "Data Tag" the associated with the Notification Correlation ID of the 3PA received in step 4.</w:t>
      </w:r>
    </w:p>
    <w:p w14:paraId="17AAB59E" w14:textId="77777777" w:rsidR="009166E9" w:rsidRPr="00E9603C" w:rsidRDefault="009166E9">
      <w:pPr>
        <w:pStyle w:val="B1"/>
      </w:pPr>
      <w:bookmarkStart w:id="4921" w:name="_Hlk34233434"/>
      <w:r w:rsidRPr="00E9603C">
        <w:t>8.</w:t>
      </w:r>
      <w:r w:rsidRPr="00E9603C">
        <w:tab/>
        <w:t>When the data is published to the "Data Tag", the Messaging Framework makes it available to all subscribed 3CA. In this case the only subscriber is a 3CA serving consumer-1. This 3CA maps the "Data Tag" to the Notification Correlation ID of the Data Consumer received in Step 4 (which was originally provided by Data Consumer-1) and sends the notification to the notification endpoint of Data Consumer-1.</w:t>
      </w:r>
    </w:p>
    <w:bookmarkEnd w:id="4921"/>
    <w:p w14:paraId="0B062028" w14:textId="77777777" w:rsidR="009166E9" w:rsidRPr="00E9603C" w:rsidRDefault="009166E9">
      <w:pPr>
        <w:pStyle w:val="B1"/>
      </w:pPr>
      <w:r w:rsidRPr="00E9603C">
        <w:t>9.</w:t>
      </w:r>
      <w:r w:rsidRPr="00E9603C">
        <w:tab/>
        <w:t xml:space="preserve">Data Consumer-2 (e.g.: NWDAF-2) sends a request for the same Data. The message may indicate whether the requested data should be sent to Data Consumer-2, and/or to other Consumers such as Data Repository. </w:t>
      </w:r>
      <w:r w:rsidRPr="00E9603C">
        <w:rPr>
          <w:lang w:eastAsia="ko-KR"/>
        </w:rPr>
        <w:t>The Notification Correlation ID of Consumer-2 is included for notifications sent to Data Consumer-2.</w:t>
      </w:r>
    </w:p>
    <w:p w14:paraId="050C4306" w14:textId="77777777" w:rsidR="009166E9" w:rsidRPr="00E9603C" w:rsidRDefault="009166E9">
      <w:pPr>
        <w:pStyle w:val="B1"/>
        <w:rPr>
          <w:lang w:eastAsia="ko-KR"/>
        </w:rPr>
      </w:pPr>
      <w:r w:rsidRPr="00E9603C">
        <w:t>10.</w:t>
      </w:r>
      <w:r w:rsidRPr="00E9603C">
        <w:tab/>
        <w:t>The DCC</w:t>
      </w:r>
      <w:r w:rsidRPr="00E9603C">
        <w:rPr>
          <w:lang w:eastAsia="ko-KR"/>
        </w:rPr>
        <w:t xml:space="preserve">F determines that the requested data is already being collected from a Data Source (e.g.: AMF-1) and retrieves 3PA ID and the </w:t>
      </w:r>
      <w:r w:rsidRPr="00E9603C">
        <w:t>Notification Correlation ID of the 3PA.</w:t>
      </w:r>
    </w:p>
    <w:p w14:paraId="42740244" w14:textId="77777777" w:rsidR="009166E9" w:rsidRPr="00E9603C" w:rsidRDefault="009166E9">
      <w:pPr>
        <w:pStyle w:val="B1"/>
      </w:pPr>
      <w:r w:rsidRPr="00E9603C">
        <w:rPr>
          <w:lang w:eastAsia="ko-KR"/>
        </w:rPr>
        <w:t>11.</w:t>
      </w:r>
      <w:r w:rsidRPr="00E9603C">
        <w:rPr>
          <w:lang w:eastAsia="ko-KR"/>
        </w:rPr>
        <w:tab/>
        <w:t>Th</w:t>
      </w:r>
      <w:r w:rsidRPr="00E9603C">
        <w:t>e DCCF sends a subscription request to the Messaging Framework indicating that there is a new subscriber of the data. The subscribe message to the DA provides the 3PA ID, the 3PA Notification Correlation ID currently in use, and the Notification Correlation ID for Data Consumer-2 as received in step 9. The DA selects the existing "Data Tag" corresponding to the 3PA information and sends the 3CA Consumer-2's notification endpoint, the Notification_Correlation_ID of Consumer-2 and the "Data Tag". The 3CA may then subscribe to the "Data Tag" in the messaging framework.</w:t>
      </w:r>
    </w:p>
    <w:p w14:paraId="7787B04F" w14:textId="77777777" w:rsidR="009166E9" w:rsidRPr="00E9603C" w:rsidRDefault="009166E9">
      <w:pPr>
        <w:pStyle w:val="NO"/>
      </w:pPr>
      <w:r w:rsidRPr="00E9603C">
        <w:rPr>
          <w:rStyle w:val="NOChar"/>
        </w:rPr>
        <w:t>NOTE:</w:t>
      </w:r>
      <w:r w:rsidRPr="00E9603C">
        <w:rPr>
          <w:rStyle w:val="NOChar"/>
        </w:rPr>
        <w:tab/>
        <w:t>The</w:t>
      </w:r>
      <w:r w:rsidRPr="00E9603C">
        <w:t xml:space="preserve"> 3CA for Consumer-2 may be different or the same from 3CA for Consumer-1.</w:t>
      </w:r>
    </w:p>
    <w:p w14:paraId="2B83BD16" w14:textId="77777777" w:rsidR="009166E9" w:rsidRPr="00E9603C" w:rsidRDefault="009166E9">
      <w:pPr>
        <w:pStyle w:val="B1"/>
      </w:pPr>
      <w:r w:rsidRPr="00E9603C">
        <w:t>12.</w:t>
      </w:r>
      <w:r w:rsidRPr="00E9603C">
        <w:tab/>
        <w:t>After an event is triggered in the data source, a Notification is sent to the 3PA and 3PA publishes the data to the corresponding "Data Tag"on the Messaging Framework.</w:t>
      </w:r>
    </w:p>
    <w:p w14:paraId="77F9CE87" w14:textId="77777777" w:rsidR="009166E9" w:rsidRPr="00E9603C" w:rsidRDefault="009166E9">
      <w:pPr>
        <w:pStyle w:val="B1"/>
        <w:rPr>
          <w:lang w:eastAsia="ko-KR"/>
        </w:rPr>
      </w:pPr>
      <w:r w:rsidRPr="00E9603C">
        <w:t>13-14.</w:t>
      </w:r>
      <w:r w:rsidRPr="00E9603C">
        <w:tab/>
        <w:t>When the data is published to the "Data Tag" the Messaging Framework makes it available to the subscribed 3CAs. In this case the</w:t>
      </w:r>
      <w:r w:rsidRPr="00E9603C">
        <w:rPr>
          <w:lang w:eastAsia="ko-KR"/>
        </w:rPr>
        <w:t xml:space="preserve"> 3CAs serving consumer-1 and consumer-2 receive the data and send the notifications to the notification endpoints of Data Consumer-1 and Data Consumer-2 using the Notification Correlation ID of Consumer-1 and Consumer-2, respectively. A Data Repository also receives notifications if it has subscribed via the DCCF.</w:t>
      </w:r>
    </w:p>
    <w:p w14:paraId="45751391" w14:textId="77777777" w:rsidR="009166E9" w:rsidRPr="00E9603C" w:rsidRDefault="009166E9">
      <w:pPr>
        <w:pStyle w:val="Heading3"/>
      </w:pPr>
      <w:bookmarkStart w:id="4922" w:name="_Toc42769994"/>
      <w:bookmarkStart w:id="4923" w:name="_Toc50579389"/>
      <w:bookmarkStart w:id="4924" w:name="_Toc50309657"/>
      <w:bookmarkStart w:id="4925" w:name="_Toc50021082"/>
      <w:bookmarkStart w:id="4926" w:name="_Toc50021651"/>
      <w:bookmarkStart w:id="4927" w:name="_Toc5357"/>
      <w:bookmarkStart w:id="4928" w:name="_Toc50023004"/>
      <w:bookmarkStart w:id="4929" w:name="_Toc50022355"/>
      <w:bookmarkStart w:id="4930" w:name="_Toc27609"/>
      <w:bookmarkStart w:id="4931" w:name="_Toc42779050"/>
      <w:bookmarkStart w:id="4932" w:name="_Toc30694654"/>
      <w:bookmarkStart w:id="4933" w:name="_Toc32486"/>
      <w:bookmarkStart w:id="4934" w:name="_Toc57201145"/>
      <w:bookmarkStart w:id="4935" w:name="_Toc32457"/>
      <w:bookmarkStart w:id="4936" w:name="_Toc50023589"/>
      <w:bookmarkStart w:id="4937" w:name="_Toc14354"/>
      <w:bookmarkStart w:id="4938" w:name="_Toc43393131"/>
      <w:bookmarkStart w:id="4939" w:name="_Toc54786294"/>
      <w:bookmarkStart w:id="4940" w:name="_Toc7563"/>
      <w:bookmarkStart w:id="4941" w:name="_Toc12336"/>
      <w:bookmarkStart w:id="4942" w:name="_Toc54779334"/>
      <w:bookmarkStart w:id="4943" w:name="_Toc54769979"/>
      <w:bookmarkStart w:id="4944" w:name="_Toc44004291"/>
      <w:bookmarkStart w:id="4945" w:name="_Toc30883"/>
      <w:bookmarkStart w:id="4946" w:name="_Toc57641183"/>
      <w:bookmarkStart w:id="4947" w:name="_Toc59101536"/>
      <w:r w:rsidRPr="00E9603C">
        <w:t>6.</w:t>
      </w:r>
      <w:r w:rsidRPr="00E9603C">
        <w:rPr>
          <w:lang w:eastAsia="zh-CN"/>
        </w:rPr>
        <w:t>9</w:t>
      </w:r>
      <w:r w:rsidRPr="00E9603C">
        <w:t>.4</w:t>
      </w:r>
      <w:r w:rsidRPr="00E9603C">
        <w:tab/>
      </w:r>
      <w:bookmarkEnd w:id="4932"/>
      <w:r w:rsidRPr="00E9603C">
        <w:t>Impacts on services, entities and interfaces</w:t>
      </w:r>
      <w:bookmarkEnd w:id="4922"/>
      <w:bookmarkEnd w:id="4923"/>
      <w:bookmarkEnd w:id="4924"/>
      <w:bookmarkEnd w:id="4925"/>
      <w:bookmarkEnd w:id="4926"/>
      <w:bookmarkEnd w:id="4927"/>
      <w:bookmarkEnd w:id="4928"/>
      <w:bookmarkEnd w:id="4929"/>
      <w:bookmarkEnd w:id="4930"/>
      <w:bookmarkEnd w:id="4931"/>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377C8BB3" w14:textId="77777777" w:rsidR="009166E9" w:rsidRPr="00E9603C" w:rsidRDefault="009166E9">
      <w:pPr>
        <w:rPr>
          <w:lang w:eastAsia="ko-KR"/>
        </w:rPr>
      </w:pPr>
      <w:r w:rsidRPr="00E9603C">
        <w:rPr>
          <w:lang w:eastAsia="ko-KR"/>
        </w:rPr>
        <w:t>The following new entities are to be standardized</w:t>
      </w:r>
    </w:p>
    <w:p w14:paraId="40082CB1" w14:textId="77777777" w:rsidR="009166E9" w:rsidRPr="00E9603C" w:rsidRDefault="009166E9">
      <w:pPr>
        <w:pStyle w:val="B1"/>
        <w:rPr>
          <w:lang w:eastAsia="ko-KR"/>
        </w:rPr>
      </w:pPr>
      <w:r w:rsidRPr="00E9603C">
        <w:rPr>
          <w:lang w:eastAsia="ko-KR"/>
        </w:rPr>
        <w:t>-</w:t>
      </w:r>
      <w:r w:rsidRPr="00E9603C">
        <w:rPr>
          <w:lang w:eastAsia="ko-KR"/>
        </w:rPr>
        <w:tab/>
        <w:t>DCCF</w:t>
      </w:r>
    </w:p>
    <w:p w14:paraId="14A753E7" w14:textId="77777777" w:rsidR="009166E9" w:rsidRPr="00E9603C" w:rsidRDefault="009166E9">
      <w:pPr>
        <w:rPr>
          <w:lang w:eastAsia="ko-KR"/>
        </w:rPr>
      </w:pPr>
      <w:r w:rsidRPr="00E9603C">
        <w:rPr>
          <w:lang w:eastAsia="ko-KR"/>
        </w:rPr>
        <w:t>The following new services interfaces are to be standardized</w:t>
      </w:r>
    </w:p>
    <w:p w14:paraId="724A70F9" w14:textId="77777777" w:rsidR="009166E9" w:rsidRPr="00E9603C" w:rsidRDefault="009166E9">
      <w:pPr>
        <w:pStyle w:val="B1"/>
        <w:rPr>
          <w:lang w:eastAsia="ko-KR"/>
        </w:rPr>
      </w:pPr>
      <w:r w:rsidRPr="00E9603C">
        <w:rPr>
          <w:lang w:eastAsia="ko-KR"/>
        </w:rPr>
        <w:t>-</w:t>
      </w:r>
      <w:r w:rsidRPr="00E9603C">
        <w:rPr>
          <w:lang w:eastAsia="ko-KR"/>
        </w:rPr>
        <w:tab/>
        <w:t>Ndccf_DataExposure Service:</w:t>
      </w:r>
    </w:p>
    <w:p w14:paraId="2CDCF92B" w14:textId="77777777" w:rsidR="009166E9" w:rsidRPr="00E9603C" w:rsidRDefault="009166E9">
      <w:pPr>
        <w:pStyle w:val="B1"/>
        <w:rPr>
          <w:lang w:eastAsia="ko-KR"/>
        </w:rPr>
      </w:pPr>
      <w:r w:rsidRPr="00E9603C">
        <w:rPr>
          <w:lang w:eastAsia="ko-KR"/>
        </w:rPr>
        <w:tab/>
        <w:t xml:space="preserve">This service enables a Data Consumer to request data. The baseline for this service is the Rel-16 NF Services used to obtain Data from NFs. For example, the baseline for the DCCF service used by a Data Consumer to obtain UE mobility data would be </w:t>
      </w:r>
      <w:r w:rsidRPr="00E9603C">
        <w:t xml:space="preserve">Namf_EventExposure. The responses providing data are routed via the messaging framework and 3CA. </w:t>
      </w:r>
      <w:r w:rsidRPr="00E9603C">
        <w:rPr>
          <w:lang w:eastAsia="ko-KR"/>
        </w:rPr>
        <w:t>Ndccf_DataExposure must allow the Data Consumer to:</w:t>
      </w:r>
    </w:p>
    <w:p w14:paraId="344FB213" w14:textId="77777777" w:rsidR="009166E9" w:rsidRPr="00E9603C" w:rsidRDefault="009166E9">
      <w:pPr>
        <w:pStyle w:val="B2"/>
        <w:rPr>
          <w:lang w:eastAsia="ko-KR"/>
        </w:rPr>
      </w:pPr>
      <w:r w:rsidRPr="00E9603C">
        <w:rPr>
          <w:lang w:eastAsia="ko-KR"/>
        </w:rPr>
        <w:t>1.</w:t>
      </w:r>
      <w:r w:rsidRPr="00E9603C">
        <w:rPr>
          <w:lang w:eastAsia="ko-KR"/>
        </w:rPr>
        <w:tab/>
        <w:t>Identify the data being requested and identify either the NF instance that may provide the data, an area of interest, or a UE-IDs that the DCCF can use to discover a serving NF.</w:t>
      </w:r>
    </w:p>
    <w:p w14:paraId="706F595E" w14:textId="77777777" w:rsidR="009166E9" w:rsidRPr="00E9603C" w:rsidRDefault="009166E9">
      <w:pPr>
        <w:pStyle w:val="B2"/>
        <w:rPr>
          <w:lang w:eastAsia="ko-KR"/>
        </w:rPr>
      </w:pPr>
      <w:r w:rsidRPr="00E9603C">
        <w:rPr>
          <w:lang w:eastAsia="ko-KR"/>
        </w:rPr>
        <w:t>2.</w:t>
      </w:r>
      <w:r w:rsidRPr="00E9603C">
        <w:rPr>
          <w:lang w:eastAsia="ko-KR"/>
        </w:rPr>
        <w:tab/>
        <w:t>Provide formatting conditions and processing instructions that the DCCF can pass to the 3CA in an Nda_Data_Management request.</w:t>
      </w:r>
    </w:p>
    <w:p w14:paraId="7AC45C83" w14:textId="77777777" w:rsidR="009166E9" w:rsidRPr="00E9603C" w:rsidRDefault="009166E9">
      <w:pPr>
        <w:pStyle w:val="B1"/>
        <w:rPr>
          <w:lang w:eastAsia="ko-KR"/>
        </w:rPr>
      </w:pPr>
      <w:r w:rsidRPr="00E9603C">
        <w:rPr>
          <w:lang w:eastAsia="ko-KR"/>
        </w:rPr>
        <w:tab/>
        <w:t>Proposed Ndccf_DataExposure Service Operations are:</w:t>
      </w:r>
    </w:p>
    <w:p w14:paraId="5A1E070C" w14:textId="77777777" w:rsidR="009166E9" w:rsidRPr="00E9603C" w:rsidRDefault="009166E9">
      <w:pPr>
        <w:pStyle w:val="B1"/>
        <w:rPr>
          <w:b/>
          <w:bCs/>
          <w:lang w:eastAsia="ko-KR"/>
        </w:rPr>
      </w:pPr>
      <w:r w:rsidRPr="00E9603C">
        <w:rPr>
          <w:b/>
          <w:bCs/>
          <w:lang w:eastAsia="ko-KR"/>
        </w:rPr>
        <w:tab/>
        <w:t xml:space="preserve">Ndccf_DataExposure_Subscribe/Request (Nxxx_Service, NF-ID, UE-ID, </w:t>
      </w:r>
      <w:r w:rsidRPr="00E9603C">
        <w:rPr>
          <w:b/>
          <w:bCs/>
        </w:rPr>
        <w:t>Notification Target Address (+ Notification Correlation ID), Data Specification</w:t>
      </w:r>
      <w:r w:rsidRPr="00E9603C">
        <w:rPr>
          <w:b/>
          <w:bCs/>
          <w:lang w:eastAsia="ko-KR"/>
        </w:rPr>
        <w:t xml:space="preserve">, Formatting Conditions, Processing Instructions, Start_Time) </w:t>
      </w:r>
      <w:r w:rsidRPr="00E9603C">
        <w:rPr>
          <w:lang w:eastAsia="ko-KR"/>
        </w:rPr>
        <w:t>- used by the Data Consumer to request data. This service operation may be used to create a subscription for a new Data Consumer or to modify a subscription for an existing Data Consumer.</w:t>
      </w:r>
    </w:p>
    <w:p w14:paraId="4D014222" w14:textId="77777777" w:rsidR="009166E9" w:rsidRPr="00E9603C" w:rsidRDefault="009166E9">
      <w:pPr>
        <w:pStyle w:val="B2"/>
        <w:rPr>
          <w:lang w:eastAsia="ko-KR"/>
        </w:rPr>
      </w:pPr>
      <w:r w:rsidRPr="00E9603C">
        <w:rPr>
          <w:b/>
          <w:bCs/>
          <w:lang w:eastAsia="ko-KR"/>
        </w:rPr>
        <w:t>-</w:t>
      </w:r>
      <w:r w:rsidRPr="00E9603C">
        <w:rPr>
          <w:b/>
          <w:bCs/>
          <w:lang w:eastAsia="ko-KR"/>
        </w:rPr>
        <w:tab/>
        <w:t xml:space="preserve">Nxxx_Service - </w:t>
      </w:r>
      <w:r w:rsidRPr="00E9603C">
        <w:rPr>
          <w:lang w:eastAsia="ko-KR"/>
        </w:rPr>
        <w:t>NF Type and Service that may supply the data (if known to the Data Consumer)</w:t>
      </w:r>
      <w:r w:rsidRPr="00E9603C">
        <w:rPr>
          <w:b/>
          <w:bCs/>
          <w:lang w:eastAsia="ko-KR"/>
        </w:rPr>
        <w:t>.</w:t>
      </w:r>
    </w:p>
    <w:p w14:paraId="4452E5F9" w14:textId="77777777" w:rsidR="009166E9" w:rsidRPr="00E9603C" w:rsidRDefault="009166E9">
      <w:pPr>
        <w:pStyle w:val="B2"/>
        <w:rPr>
          <w:lang w:eastAsia="ko-KR"/>
        </w:rPr>
      </w:pPr>
      <w:r w:rsidRPr="00E9603C">
        <w:rPr>
          <w:b/>
          <w:bCs/>
          <w:lang w:eastAsia="ko-KR"/>
        </w:rPr>
        <w:t>-</w:t>
      </w:r>
      <w:r w:rsidRPr="00E9603C">
        <w:rPr>
          <w:b/>
          <w:bCs/>
          <w:lang w:eastAsia="ko-KR"/>
        </w:rPr>
        <w:tab/>
        <w:t xml:space="preserve">NF-ID - </w:t>
      </w:r>
      <w:r w:rsidRPr="00E9603C">
        <w:rPr>
          <w:lang w:eastAsia="ko-KR"/>
        </w:rPr>
        <w:t>ID of the NF (if known to the Data Consumer).</w:t>
      </w:r>
    </w:p>
    <w:p w14:paraId="3B4D5035" w14:textId="77777777" w:rsidR="009166E9" w:rsidRPr="00E9603C" w:rsidRDefault="009166E9">
      <w:pPr>
        <w:pStyle w:val="B2"/>
        <w:rPr>
          <w:lang w:eastAsia="ko-KR"/>
        </w:rPr>
      </w:pPr>
      <w:r w:rsidRPr="00E9603C">
        <w:rPr>
          <w:b/>
          <w:bCs/>
          <w:lang w:eastAsia="ko-KR"/>
        </w:rPr>
        <w:t>-</w:t>
      </w:r>
      <w:r w:rsidRPr="00E9603C">
        <w:rPr>
          <w:b/>
          <w:bCs/>
          <w:lang w:eastAsia="ko-KR"/>
        </w:rPr>
        <w:tab/>
        <w:t>UE ID -</w:t>
      </w:r>
      <w:r w:rsidRPr="00E9603C">
        <w:rPr>
          <w:lang w:eastAsia="ko-KR"/>
        </w:rPr>
        <w:t xml:space="preserve"> ID of the UE for which data is requested (if applicable).</w:t>
      </w:r>
    </w:p>
    <w:p w14:paraId="200AD76C" w14:textId="77777777" w:rsidR="009166E9" w:rsidRPr="00E9603C" w:rsidRDefault="009166E9">
      <w:pPr>
        <w:pStyle w:val="B2"/>
        <w:rPr>
          <w:b/>
          <w:bCs/>
          <w:lang w:eastAsia="ko-KR"/>
        </w:rPr>
      </w:pPr>
      <w:r w:rsidRPr="00E9603C">
        <w:rPr>
          <w:b/>
          <w:bCs/>
        </w:rPr>
        <w:t>-</w:t>
      </w:r>
      <w:r w:rsidRPr="00E9603C">
        <w:rPr>
          <w:b/>
          <w:bCs/>
        </w:rPr>
        <w:tab/>
        <w:t>Notification Target Address (+ Notification Correlation ID).</w:t>
      </w:r>
    </w:p>
    <w:p w14:paraId="5AF71FBA" w14:textId="77777777" w:rsidR="009166E9" w:rsidRPr="00E9603C" w:rsidRDefault="009166E9">
      <w:pPr>
        <w:pStyle w:val="B2"/>
        <w:rPr>
          <w:lang w:eastAsia="ko-KR"/>
        </w:rPr>
      </w:pPr>
      <w:r w:rsidRPr="00E9603C">
        <w:rPr>
          <w:b/>
          <w:bCs/>
          <w:lang w:eastAsia="ko-KR"/>
        </w:rPr>
        <w:t>-</w:t>
      </w:r>
      <w:r w:rsidRPr="00E9603C">
        <w:rPr>
          <w:b/>
          <w:bCs/>
          <w:lang w:eastAsia="ko-KR"/>
        </w:rPr>
        <w:tab/>
        <w:t>Data Specification</w:t>
      </w:r>
      <w:r w:rsidRPr="00E9603C">
        <w:rPr>
          <w:lang w:eastAsia="ko-KR"/>
        </w:rPr>
        <w:t>- requested data, which may include event ID and other parameters specified in Rel. 16 NWDAF data requests.</w:t>
      </w:r>
    </w:p>
    <w:p w14:paraId="55890613" w14:textId="77777777" w:rsidR="009166E9" w:rsidRPr="00E9603C" w:rsidRDefault="009166E9">
      <w:pPr>
        <w:pStyle w:val="B2"/>
        <w:rPr>
          <w:lang w:eastAsia="ko-KR"/>
        </w:rPr>
      </w:pPr>
      <w:r w:rsidRPr="00E9603C">
        <w:rPr>
          <w:b/>
          <w:bCs/>
          <w:lang w:eastAsia="ko-KR"/>
        </w:rPr>
        <w:t>-</w:t>
      </w:r>
      <w:r w:rsidRPr="00E9603C">
        <w:rPr>
          <w:b/>
          <w:bCs/>
          <w:lang w:eastAsia="ko-KR"/>
        </w:rPr>
        <w:tab/>
        <w:t>Formatting</w:t>
      </w:r>
      <w:r w:rsidRPr="00E9603C">
        <w:rPr>
          <w:lang w:eastAsia="ko-KR"/>
        </w:rPr>
        <w:t xml:space="preserve"> </w:t>
      </w:r>
      <w:r w:rsidRPr="00E9603C">
        <w:rPr>
          <w:b/>
          <w:bCs/>
          <w:lang w:eastAsia="ko-KR"/>
        </w:rPr>
        <w:t>Conditions</w:t>
      </w:r>
      <w:r w:rsidRPr="00E9603C">
        <w:rPr>
          <w:lang w:eastAsia="ko-KR"/>
        </w:rPr>
        <w:t xml:space="preserve"> - as defined for Nda_Data_Management_Subscribe().</w:t>
      </w:r>
    </w:p>
    <w:p w14:paraId="04BAE923" w14:textId="77777777" w:rsidR="009166E9" w:rsidRPr="00E9603C" w:rsidRDefault="009166E9">
      <w:pPr>
        <w:pStyle w:val="B2"/>
        <w:rPr>
          <w:lang w:eastAsia="ko-KR"/>
        </w:rPr>
      </w:pPr>
      <w:r w:rsidRPr="00E9603C">
        <w:rPr>
          <w:b/>
          <w:bCs/>
          <w:lang w:eastAsia="ko-KR"/>
        </w:rPr>
        <w:t>-</w:t>
      </w:r>
      <w:r w:rsidRPr="00E9603C">
        <w:rPr>
          <w:b/>
          <w:bCs/>
          <w:lang w:eastAsia="ko-KR"/>
        </w:rPr>
        <w:tab/>
        <w:t xml:space="preserve">Processing Instructions </w:t>
      </w:r>
      <w:r w:rsidRPr="00E9603C">
        <w:rPr>
          <w:lang w:eastAsia="ko-KR"/>
        </w:rPr>
        <w:t>- as defined for Nda_Data_Management_Subscribe().</w:t>
      </w:r>
    </w:p>
    <w:p w14:paraId="118E9C37" w14:textId="77777777" w:rsidR="009166E9" w:rsidRPr="00E9603C" w:rsidRDefault="009166E9">
      <w:pPr>
        <w:pStyle w:val="B2"/>
        <w:rPr>
          <w:b/>
          <w:bCs/>
          <w:lang w:eastAsia="ko-KR"/>
        </w:rPr>
      </w:pPr>
      <w:r w:rsidRPr="00E9603C">
        <w:rPr>
          <w:b/>
          <w:bCs/>
          <w:lang w:eastAsia="ko-KR"/>
        </w:rPr>
        <w:t>-</w:t>
      </w:r>
      <w:r w:rsidRPr="00E9603C">
        <w:rPr>
          <w:b/>
          <w:bCs/>
          <w:lang w:eastAsia="ko-KR"/>
        </w:rPr>
        <w:tab/>
        <w:t xml:space="preserve">Start_Time - </w:t>
      </w:r>
      <w:r w:rsidRPr="00E9603C">
        <w:rPr>
          <w:lang w:eastAsia="ko-KR"/>
        </w:rPr>
        <w:t>defines the time period when data reporting should start.</w:t>
      </w:r>
    </w:p>
    <w:p w14:paraId="270B9BCF" w14:textId="77777777" w:rsidR="009166E9" w:rsidRPr="00E9603C" w:rsidRDefault="009166E9">
      <w:pPr>
        <w:pStyle w:val="NO"/>
        <w:rPr>
          <w:lang w:eastAsia="ko-KR"/>
        </w:rPr>
      </w:pPr>
      <w:r w:rsidRPr="00E9603C">
        <w:rPr>
          <w:lang w:eastAsia="ko-KR"/>
        </w:rPr>
        <w:t>NOTE 1:</w:t>
      </w:r>
      <w:r w:rsidRPr="00E9603C">
        <w:rPr>
          <w:lang w:eastAsia="ko-KR"/>
        </w:rPr>
        <w:tab/>
        <w:t>More than one instance of the above parameters may be specified to allow the Data Consumer to combine multiple data requests in a single message.</w:t>
      </w:r>
    </w:p>
    <w:p w14:paraId="03652606" w14:textId="77777777" w:rsidR="009166E9" w:rsidRPr="00E9603C" w:rsidRDefault="009166E9">
      <w:pPr>
        <w:pStyle w:val="NO"/>
        <w:rPr>
          <w:b/>
          <w:bCs/>
          <w:lang w:eastAsia="ko-KR"/>
        </w:rPr>
      </w:pPr>
      <w:r w:rsidRPr="00E9603C">
        <w:rPr>
          <w:lang w:eastAsia="ko-KR"/>
        </w:rPr>
        <w:t>NOTE 2:</w:t>
      </w:r>
      <w:r w:rsidRPr="00E9603C">
        <w:rPr>
          <w:lang w:eastAsia="ko-KR"/>
        </w:rPr>
        <w:tab/>
        <w:t xml:space="preserve">"Expiry Time", </w:t>
      </w:r>
      <w:r w:rsidRPr="00E9603C">
        <w:t>the time when a subscription is desired to end</w:t>
      </w:r>
      <w:r w:rsidRPr="00E9603C">
        <w:rPr>
          <w:lang w:eastAsia="ko-KR"/>
        </w:rPr>
        <w:t>, is already an Exposure Service Parameter (</w:t>
      </w:r>
      <w:r w:rsidR="00E9603C" w:rsidRPr="00E9603C">
        <w:rPr>
          <w:lang w:eastAsia="ko-KR"/>
        </w:rPr>
        <w:t>TS</w:t>
      </w:r>
      <w:r w:rsidR="00E9603C">
        <w:rPr>
          <w:lang w:eastAsia="ko-KR"/>
        </w:rPr>
        <w:t> </w:t>
      </w:r>
      <w:r w:rsidR="00E9603C" w:rsidRPr="00E9603C">
        <w:rPr>
          <w:lang w:eastAsia="ko-KR"/>
        </w:rPr>
        <w:t>23.501</w:t>
      </w:r>
      <w:r w:rsidR="00E9603C">
        <w:rPr>
          <w:lang w:eastAsia="ko-KR"/>
        </w:rPr>
        <w:t> </w:t>
      </w:r>
      <w:r w:rsidR="00E9603C" w:rsidRPr="00E9603C">
        <w:rPr>
          <w:lang w:eastAsia="ko-KR"/>
        </w:rPr>
        <w:t>[</w:t>
      </w:r>
      <w:r w:rsidRPr="00E9603C">
        <w:rPr>
          <w:lang w:eastAsia="ko-KR"/>
        </w:rPr>
        <w:t>2] clause 4.15.1). If a portion of the interval between Start_Time and Expiry Time is in the past, historical data is requested from a Data Repository. If a portion of the interval between Start_Time and Expiry Time is in the future, data is requested from the Data Source. In both cases the data may be sent to the Data Consumer via the messaging framework.</w:t>
      </w:r>
    </w:p>
    <w:p w14:paraId="5A707524" w14:textId="77777777" w:rsidR="009166E9" w:rsidRPr="00E9603C" w:rsidRDefault="009166E9">
      <w:pPr>
        <w:pStyle w:val="B2"/>
        <w:rPr>
          <w:lang w:eastAsia="ko-KR"/>
        </w:rPr>
      </w:pPr>
      <w:r w:rsidRPr="00E9603C">
        <w:rPr>
          <w:b/>
          <w:bCs/>
          <w:lang w:eastAsia="ko-KR"/>
        </w:rPr>
        <w:t>-</w:t>
      </w:r>
      <w:r w:rsidRPr="00E9603C">
        <w:rPr>
          <w:b/>
          <w:bCs/>
          <w:lang w:eastAsia="ko-KR"/>
        </w:rPr>
        <w:tab/>
        <w:t>Ndccf_DataExposure_Unsubscribe (Subscription Correlation ID)</w:t>
      </w:r>
      <w:r w:rsidRPr="00E9603C">
        <w:rPr>
          <w:lang w:eastAsia="ko-KR"/>
        </w:rPr>
        <w:t xml:space="preserve"> - used by the Data Consumer when data is no longer wanted.</w:t>
      </w:r>
    </w:p>
    <w:p w14:paraId="274AD26D" w14:textId="77777777" w:rsidR="009166E9" w:rsidRPr="00E9603C" w:rsidRDefault="009166E9">
      <w:pPr>
        <w:pStyle w:val="B2"/>
        <w:rPr>
          <w:lang w:eastAsia="ko-KR"/>
        </w:rPr>
      </w:pPr>
      <w:r w:rsidRPr="00E9603C">
        <w:rPr>
          <w:b/>
          <w:bCs/>
          <w:lang w:eastAsia="ko-KR"/>
        </w:rPr>
        <w:t>-</w:t>
      </w:r>
      <w:r w:rsidRPr="00E9603C">
        <w:rPr>
          <w:b/>
          <w:bCs/>
          <w:lang w:eastAsia="ko-KR"/>
        </w:rPr>
        <w:tab/>
        <w:t xml:space="preserve">Subscription Correlation ID </w:t>
      </w:r>
      <w:r w:rsidRPr="00E9603C">
        <w:rPr>
          <w:lang w:eastAsia="ko-KR"/>
        </w:rPr>
        <w:t>- the Correlation ID Provided by the DCCF when data was requested.</w:t>
      </w:r>
    </w:p>
    <w:p w14:paraId="7C776C19" w14:textId="77777777" w:rsidR="009166E9" w:rsidRPr="00E9603C" w:rsidRDefault="009166E9">
      <w:pPr>
        <w:pStyle w:val="NO"/>
        <w:rPr>
          <w:lang w:eastAsia="ko-KR"/>
        </w:rPr>
      </w:pPr>
      <w:r w:rsidRPr="00E9603C">
        <w:rPr>
          <w:lang w:eastAsia="ko-KR"/>
        </w:rPr>
        <w:t>NOTE 3:</w:t>
      </w:r>
      <w:r w:rsidRPr="00E9603C">
        <w:rPr>
          <w:lang w:eastAsia="ko-KR"/>
        </w:rPr>
        <w:tab/>
        <w:t>Additional parameters for these service operations may be considered during the normative stage.</w:t>
      </w:r>
    </w:p>
    <w:p w14:paraId="0C7AE662" w14:textId="77777777" w:rsidR="009166E9" w:rsidRPr="00E9603C" w:rsidRDefault="009166E9">
      <w:pPr>
        <w:pStyle w:val="B1"/>
        <w:rPr>
          <w:b/>
          <w:bCs/>
          <w:lang w:eastAsia="ko-KR"/>
        </w:rPr>
      </w:pPr>
      <w:r w:rsidRPr="00E9603C">
        <w:rPr>
          <w:b/>
          <w:bCs/>
          <w:lang w:eastAsia="ko-KR"/>
        </w:rPr>
        <w:t>-</w:t>
      </w:r>
      <w:r w:rsidRPr="00E9603C">
        <w:rPr>
          <w:b/>
          <w:bCs/>
          <w:lang w:eastAsia="ko-KR"/>
        </w:rPr>
        <w:tab/>
        <w:t>Nda_Data_Management Service:</w:t>
      </w:r>
    </w:p>
    <w:p w14:paraId="61E4F546" w14:textId="77777777" w:rsidR="009166E9" w:rsidRPr="00E9603C" w:rsidRDefault="009166E9">
      <w:pPr>
        <w:pStyle w:val="B1"/>
        <w:rPr>
          <w:lang w:eastAsia="ko-KR"/>
        </w:rPr>
      </w:pPr>
      <w:r w:rsidRPr="00E9603C">
        <w:rPr>
          <w:lang w:eastAsia="ko-KR"/>
        </w:rPr>
        <w:tab/>
        <w:t>A new service is required for a DCCF to interact with the Messaging Framework DCCF Adaptor. This service enables a DCCF to request that the Messaging Framework provide data to a Consumer. Nda_Data_Management service must allow:</w:t>
      </w:r>
    </w:p>
    <w:p w14:paraId="27A256B2" w14:textId="77777777" w:rsidR="009166E9" w:rsidRPr="00E9603C" w:rsidRDefault="009166E9">
      <w:pPr>
        <w:pStyle w:val="B2"/>
        <w:rPr>
          <w:lang w:eastAsia="ko-KR"/>
        </w:rPr>
      </w:pPr>
      <w:r w:rsidRPr="00E9603C">
        <w:rPr>
          <w:lang w:eastAsia="ko-KR"/>
        </w:rPr>
        <w:t>1</w:t>
      </w:r>
      <w:r w:rsidRPr="00E9603C">
        <w:rPr>
          <w:lang w:eastAsia="ko-KR"/>
        </w:rPr>
        <w:tab/>
        <w:t>the 3PA to recognize notifications from a Data Source and to deliver them to the Messaging Framework.</w:t>
      </w:r>
    </w:p>
    <w:p w14:paraId="19E4C375" w14:textId="77777777" w:rsidR="009166E9" w:rsidRPr="00E9603C" w:rsidRDefault="009166E9">
      <w:pPr>
        <w:pStyle w:val="B2"/>
        <w:rPr>
          <w:lang w:eastAsia="ko-KR"/>
        </w:rPr>
      </w:pPr>
      <w:r w:rsidRPr="00E9603C">
        <w:rPr>
          <w:lang w:eastAsia="ko-KR"/>
        </w:rPr>
        <w:t>2</w:t>
      </w:r>
      <w:r w:rsidRPr="00E9603C">
        <w:rPr>
          <w:lang w:eastAsia="ko-KR"/>
        </w:rPr>
        <w:tab/>
        <w:t>the 3CA to obtain data from the Messaging Framework and send notifications to the Data Consumer.</w:t>
      </w:r>
    </w:p>
    <w:p w14:paraId="782B1C58" w14:textId="77777777" w:rsidR="009166E9" w:rsidRPr="00E9603C" w:rsidRDefault="009166E9">
      <w:pPr>
        <w:pStyle w:val="B1"/>
        <w:rPr>
          <w:lang w:eastAsia="ko-KR"/>
        </w:rPr>
      </w:pPr>
      <w:r w:rsidRPr="00E9603C">
        <w:rPr>
          <w:lang w:eastAsia="ko-KR"/>
        </w:rPr>
        <w:tab/>
        <w:t>Proposed Nda_Data_Management Service Operations are:</w:t>
      </w:r>
    </w:p>
    <w:p w14:paraId="28EB48B1" w14:textId="77777777" w:rsidR="009166E9" w:rsidRPr="00E9603C" w:rsidRDefault="009166E9">
      <w:pPr>
        <w:pStyle w:val="B1"/>
        <w:rPr>
          <w:lang w:eastAsia="ko-KR"/>
        </w:rPr>
      </w:pPr>
      <w:r w:rsidRPr="00E9603C">
        <w:rPr>
          <w:b/>
          <w:bCs/>
          <w:lang w:eastAsia="ko-KR"/>
        </w:rPr>
        <w:tab/>
        <w:t>Nda_Data_Management_Subscribe (Nxxx_Service, Nda_Parameters, Formatting Conditions, Processing Instructions)</w:t>
      </w:r>
      <w:r w:rsidRPr="00E9603C">
        <w:rPr>
          <w:lang w:eastAsia="ko-KR"/>
        </w:rPr>
        <w:t xml:space="preserve"> - used when data needs to be sent from the 3CA to a Data Consumer. This service operation may be used for a subscription for a new Data Consumer or to modify a subscription for an existing Data Consumer.</w:t>
      </w:r>
    </w:p>
    <w:p w14:paraId="6550775B" w14:textId="77777777" w:rsidR="009166E9" w:rsidRPr="00E9603C" w:rsidRDefault="009166E9">
      <w:pPr>
        <w:pStyle w:val="B2"/>
        <w:rPr>
          <w:b/>
          <w:bCs/>
          <w:lang w:eastAsia="ko-KR"/>
        </w:rPr>
      </w:pPr>
      <w:r w:rsidRPr="00E9603C">
        <w:rPr>
          <w:b/>
          <w:bCs/>
          <w:lang w:eastAsia="ko-KR"/>
        </w:rPr>
        <w:t>-</w:t>
      </w:r>
      <w:r w:rsidRPr="00E9603C">
        <w:rPr>
          <w:b/>
          <w:bCs/>
          <w:lang w:eastAsia="ko-KR"/>
        </w:rPr>
        <w:tab/>
        <w:t xml:space="preserve">Nxxx_Service - </w:t>
      </w:r>
      <w:r w:rsidRPr="00E9603C">
        <w:rPr>
          <w:lang w:eastAsia="ko-KR"/>
        </w:rPr>
        <w:t>Identifies the service that will be delivering notifications to the 3PA (e.g. Namf_EventExposure).</w:t>
      </w:r>
    </w:p>
    <w:p w14:paraId="5AFFBBB8" w14:textId="77777777" w:rsidR="009166E9" w:rsidRPr="00E9603C" w:rsidRDefault="009166E9">
      <w:pPr>
        <w:pStyle w:val="B2"/>
        <w:rPr>
          <w:b/>
          <w:bCs/>
          <w:lang w:eastAsia="ko-KR"/>
        </w:rPr>
      </w:pPr>
      <w:r w:rsidRPr="00E9603C">
        <w:rPr>
          <w:b/>
          <w:bCs/>
          <w:lang w:eastAsia="ko-KR"/>
        </w:rPr>
        <w:t>-</w:t>
      </w:r>
      <w:r w:rsidRPr="00E9603C">
        <w:rPr>
          <w:b/>
          <w:bCs/>
          <w:lang w:eastAsia="ko-KR"/>
        </w:rPr>
        <w:tab/>
        <w:t>Nda_Parameters</w:t>
      </w:r>
      <w:r w:rsidRPr="00E9603C">
        <w:rPr>
          <w:lang w:eastAsia="ko-KR"/>
        </w:rPr>
        <w:t xml:space="preserve"> - Parameters that identify Event Notification from the Data Source including the 3PA Notification Target Address and 3PA Notification Correlation ID, and parameters that identify the Consumer including Notification Target Address and Notification Correlation ID used by the Data Consumer when it sent a request for notifications to the DCCF</w:t>
      </w:r>
    </w:p>
    <w:p w14:paraId="1FD15DA2" w14:textId="77777777" w:rsidR="009166E9" w:rsidRPr="00E9603C" w:rsidRDefault="009166E9">
      <w:pPr>
        <w:pStyle w:val="B2"/>
        <w:rPr>
          <w:lang w:eastAsia="ko-KR"/>
        </w:rPr>
      </w:pPr>
      <w:r w:rsidRPr="00E9603C">
        <w:rPr>
          <w:b/>
          <w:bCs/>
          <w:lang w:eastAsia="ko-KR"/>
        </w:rPr>
        <w:t>-</w:t>
      </w:r>
      <w:r w:rsidRPr="00E9603C">
        <w:rPr>
          <w:b/>
          <w:bCs/>
          <w:lang w:eastAsia="ko-KR"/>
        </w:rPr>
        <w:tab/>
        <w:t xml:space="preserve">Formatting Conditions - </w:t>
      </w:r>
      <w:r w:rsidRPr="00E9603C">
        <w:t>Cons</w:t>
      </w:r>
      <w:r w:rsidRPr="00E9603C">
        <w:rPr>
          <w:lang w:eastAsia="ko-KR"/>
        </w:rPr>
        <w:t>umer requested Notification formatting is used by the 3CA to format notifications. Formatting conditions may include event clubbing, a notification time window, periodic notifications (with or without an event) or consumer triggered notification (aka Notification Suppression).</w:t>
      </w:r>
    </w:p>
    <w:p w14:paraId="3E01D6E2" w14:textId="77777777" w:rsidR="009166E9" w:rsidRPr="00E9603C" w:rsidRDefault="009166E9">
      <w:pPr>
        <w:pStyle w:val="B2"/>
        <w:rPr>
          <w:lang w:eastAsia="ko-KR"/>
        </w:rPr>
      </w:pPr>
      <w:r w:rsidRPr="00E9603C">
        <w:rPr>
          <w:b/>
          <w:bCs/>
          <w:lang w:eastAsia="ko-KR"/>
        </w:rPr>
        <w:t>-</w:t>
      </w:r>
      <w:r w:rsidRPr="00E9603C">
        <w:rPr>
          <w:b/>
          <w:bCs/>
          <w:lang w:eastAsia="ko-KR"/>
        </w:rPr>
        <w:tab/>
        <w:t xml:space="preserve">Processing Instructions </w:t>
      </w:r>
      <w:r w:rsidRPr="00E9603C">
        <w:rPr>
          <w:lang w:eastAsia="ko-KR"/>
        </w:rPr>
        <w:t>- Consumer requested Notification processing to</w:t>
      </w:r>
      <w:r w:rsidRPr="00E9603C">
        <w:t xml:space="preserve"> reduce the volume of data reported</w:t>
      </w:r>
      <w:r w:rsidRPr="00E9603C">
        <w:rPr>
          <w:lang w:eastAsia="ko-KR"/>
        </w:rPr>
        <w:t>. This may be used by the 3CA to condense multiple notifications into a single notification.</w:t>
      </w:r>
    </w:p>
    <w:p w14:paraId="679D7D6E" w14:textId="77777777" w:rsidR="009166E9" w:rsidRPr="00E9603C" w:rsidRDefault="009166E9">
      <w:pPr>
        <w:pStyle w:val="B1"/>
        <w:rPr>
          <w:b/>
          <w:bCs/>
          <w:lang w:eastAsia="ko-KR"/>
        </w:rPr>
      </w:pPr>
      <w:r w:rsidRPr="00E9603C">
        <w:rPr>
          <w:b/>
          <w:bCs/>
          <w:lang w:eastAsia="ko-KR"/>
        </w:rPr>
        <w:tab/>
        <w:t>Nda_Data_Management_Unsubscribe (Subscription Correlation ID)</w:t>
      </w:r>
      <w:r w:rsidRPr="00E9603C">
        <w:rPr>
          <w:lang w:eastAsia="ko-KR"/>
        </w:rPr>
        <w:t xml:space="preserve"> - used when data is no longer to be sent to a Data Consumer from the 3CA.</w:t>
      </w:r>
    </w:p>
    <w:p w14:paraId="1FE1E34B" w14:textId="77777777" w:rsidR="009166E9" w:rsidRPr="00E9603C" w:rsidRDefault="009166E9">
      <w:pPr>
        <w:pStyle w:val="B2"/>
        <w:rPr>
          <w:lang w:eastAsia="ko-KR"/>
        </w:rPr>
      </w:pPr>
      <w:r w:rsidRPr="00E9603C">
        <w:rPr>
          <w:b/>
          <w:bCs/>
          <w:lang w:eastAsia="ko-KR"/>
        </w:rPr>
        <w:t>-</w:t>
      </w:r>
      <w:r w:rsidRPr="00E9603C">
        <w:rPr>
          <w:b/>
          <w:bCs/>
          <w:lang w:eastAsia="ko-KR"/>
        </w:rPr>
        <w:tab/>
        <w:t xml:space="preserve">Subscription Correlation ID </w:t>
      </w:r>
      <w:r w:rsidRPr="00E9603C">
        <w:rPr>
          <w:lang w:eastAsia="ko-KR"/>
        </w:rPr>
        <w:t>- the Correlation ID Provided by the DCCF when data was requested.</w:t>
      </w:r>
    </w:p>
    <w:p w14:paraId="37D9712A" w14:textId="77777777" w:rsidR="009166E9" w:rsidRPr="00E9603C" w:rsidRDefault="009166E9">
      <w:pPr>
        <w:pStyle w:val="NO"/>
        <w:rPr>
          <w:lang w:eastAsia="ko-KR"/>
        </w:rPr>
      </w:pPr>
      <w:r w:rsidRPr="00E9603C">
        <w:rPr>
          <w:lang w:eastAsia="ko-KR"/>
        </w:rPr>
        <w:t>NOTE 4:</w:t>
      </w:r>
      <w:r w:rsidRPr="00E9603C">
        <w:rPr>
          <w:lang w:eastAsia="ko-KR"/>
        </w:rPr>
        <w:tab/>
        <w:t>Additional parameters for these service operations may be considered during the normative stage.</w:t>
      </w:r>
    </w:p>
    <w:p w14:paraId="2BD72596" w14:textId="77777777" w:rsidR="009166E9" w:rsidRPr="00E9603C" w:rsidRDefault="009166E9">
      <w:pPr>
        <w:pStyle w:val="B1"/>
        <w:rPr>
          <w:b/>
          <w:bCs/>
          <w:lang w:eastAsia="ko-KR"/>
        </w:rPr>
      </w:pPr>
      <w:r w:rsidRPr="00E9603C">
        <w:rPr>
          <w:b/>
          <w:bCs/>
          <w:lang w:eastAsia="ko-KR"/>
        </w:rPr>
        <w:t>-</w:t>
      </w:r>
      <w:r w:rsidRPr="00E9603C">
        <w:rPr>
          <w:b/>
          <w:bCs/>
          <w:lang w:eastAsia="ko-KR"/>
        </w:rPr>
        <w:tab/>
        <w:t>N3ca_EventExposure Service:</w:t>
      </w:r>
    </w:p>
    <w:p w14:paraId="77C9B059" w14:textId="77777777" w:rsidR="009166E9" w:rsidRPr="00E9603C" w:rsidRDefault="009166E9">
      <w:pPr>
        <w:pStyle w:val="B1"/>
        <w:rPr>
          <w:lang w:eastAsia="ko-KR"/>
        </w:rPr>
      </w:pPr>
      <w:r w:rsidRPr="00E9603C">
        <w:rPr>
          <w:lang w:eastAsia="ko-KR"/>
        </w:rPr>
        <w:tab/>
        <w:t xml:space="preserve">This service enables the 3CA to send data to the Data Consumer as specified by a DCCF using the </w:t>
      </w:r>
      <w:r w:rsidRPr="00E9603C">
        <w:rPr>
          <w:b/>
          <w:bCs/>
          <w:lang w:eastAsia="ko-KR"/>
        </w:rPr>
        <w:t xml:space="preserve">Nda_Data_Management </w:t>
      </w:r>
      <w:r w:rsidRPr="00E9603C">
        <w:rPr>
          <w:lang w:eastAsia="ko-KR"/>
        </w:rPr>
        <w:t>service.</w:t>
      </w:r>
    </w:p>
    <w:p w14:paraId="0F7F43C4" w14:textId="77777777" w:rsidR="009166E9" w:rsidRPr="00E9603C" w:rsidRDefault="009166E9">
      <w:pPr>
        <w:pStyle w:val="B1"/>
        <w:rPr>
          <w:lang w:eastAsia="ko-KR"/>
        </w:rPr>
      </w:pPr>
      <w:r w:rsidRPr="00E9603C">
        <w:rPr>
          <w:lang w:eastAsia="ko-KR"/>
        </w:rPr>
        <w:tab/>
        <w:t>Proposed Service Operations are:</w:t>
      </w:r>
    </w:p>
    <w:p w14:paraId="20576C61" w14:textId="77777777" w:rsidR="009166E9" w:rsidRPr="00E9603C" w:rsidRDefault="009166E9">
      <w:pPr>
        <w:pStyle w:val="B1"/>
        <w:rPr>
          <w:i/>
          <w:iCs/>
          <w:lang w:eastAsia="ko-KR"/>
        </w:rPr>
      </w:pPr>
      <w:r w:rsidRPr="00E9603C">
        <w:rPr>
          <w:b/>
          <w:bCs/>
          <w:lang w:eastAsia="ko-KR"/>
        </w:rPr>
        <w:tab/>
        <w:t>N3ca_EventExposure_Notify (Notification Correlation ID, Notification)</w:t>
      </w:r>
      <w:r w:rsidRPr="00E9603C">
        <w:rPr>
          <w:lang w:eastAsia="ko-KR"/>
        </w:rPr>
        <w:t xml:space="preserve"> - used by the 3CA to send data to a Data Consumer.</w:t>
      </w:r>
    </w:p>
    <w:p w14:paraId="54E5853A" w14:textId="77777777" w:rsidR="009166E9" w:rsidRPr="00E9603C" w:rsidRDefault="009166E9">
      <w:pPr>
        <w:pStyle w:val="B2"/>
        <w:rPr>
          <w:lang w:eastAsia="ko-KR"/>
        </w:rPr>
      </w:pPr>
      <w:r w:rsidRPr="00E9603C">
        <w:rPr>
          <w:b/>
          <w:bCs/>
          <w:lang w:eastAsia="ko-KR"/>
        </w:rPr>
        <w:t>-</w:t>
      </w:r>
      <w:r w:rsidRPr="00E9603C">
        <w:rPr>
          <w:b/>
          <w:bCs/>
          <w:lang w:eastAsia="ko-KR"/>
        </w:rPr>
        <w:tab/>
        <w:t>Notification Correlation ID -</w:t>
      </w:r>
      <w:r w:rsidRPr="00E9603C">
        <w:rPr>
          <w:lang w:eastAsia="ko-KR"/>
        </w:rPr>
        <w:t xml:space="preserve"> The notification correlation ID supplied by the Data Consumer when it requested data using the Ndccf_DataExposure service.</w:t>
      </w:r>
    </w:p>
    <w:p w14:paraId="0434E08F" w14:textId="77777777" w:rsidR="009166E9" w:rsidRPr="00E9603C" w:rsidRDefault="009166E9">
      <w:pPr>
        <w:pStyle w:val="B2"/>
        <w:rPr>
          <w:lang w:eastAsia="ko-KR"/>
        </w:rPr>
      </w:pPr>
      <w:r w:rsidRPr="00E9603C">
        <w:rPr>
          <w:b/>
          <w:bCs/>
          <w:lang w:eastAsia="ko-KR"/>
        </w:rPr>
        <w:t>-</w:t>
      </w:r>
      <w:r w:rsidRPr="00E9603C">
        <w:rPr>
          <w:b/>
          <w:bCs/>
          <w:lang w:eastAsia="ko-KR"/>
        </w:rPr>
        <w:tab/>
        <w:t xml:space="preserve">Notification </w:t>
      </w:r>
      <w:r w:rsidRPr="00E9603C">
        <w:rPr>
          <w:lang w:eastAsia="ko-KR"/>
        </w:rPr>
        <w:t>- The notification supplied by the 3PA through the messaging framework as formatted and processed by the 3CA.</w:t>
      </w:r>
    </w:p>
    <w:p w14:paraId="7B97834B" w14:textId="77777777" w:rsidR="009166E9" w:rsidRPr="00E9603C" w:rsidRDefault="009166E9">
      <w:pPr>
        <w:rPr>
          <w:lang w:eastAsia="ko-KR"/>
        </w:rPr>
      </w:pPr>
      <w:r w:rsidRPr="00E9603C">
        <w:rPr>
          <w:lang w:eastAsia="ko-KR"/>
        </w:rPr>
        <w:t>3PA impacts:</w:t>
      </w:r>
    </w:p>
    <w:p w14:paraId="7E94E108" w14:textId="77777777" w:rsidR="009166E9" w:rsidRPr="00E9603C" w:rsidRDefault="009166E9">
      <w:pPr>
        <w:pStyle w:val="B1"/>
        <w:rPr>
          <w:lang w:eastAsia="ko-KR"/>
        </w:rPr>
      </w:pPr>
      <w:r w:rsidRPr="00E9603C">
        <w:rPr>
          <w:lang w:eastAsia="ko-KR"/>
        </w:rPr>
        <w:tab/>
        <w:t>The 3PA is the notification target specified by the DCCF when the DCCF subscribes to notifications from a Data Source. The 3PA does not offer any services. Notifications it receives from a Data Source are sent to the messaging framework according to instructions the 3PA received from the DA.</w:t>
      </w:r>
    </w:p>
    <w:p w14:paraId="3089FBCC" w14:textId="77777777" w:rsidR="009166E9" w:rsidRPr="00E9603C" w:rsidRDefault="009166E9">
      <w:pPr>
        <w:pStyle w:val="NO"/>
        <w:rPr>
          <w:lang w:eastAsia="ko-KR"/>
        </w:rPr>
      </w:pPr>
      <w:r w:rsidRPr="00E9603C">
        <w:rPr>
          <w:lang w:eastAsia="ko-KR"/>
        </w:rPr>
        <w:t>NOTE 5:</w:t>
      </w:r>
      <w:r w:rsidRPr="00E9603C">
        <w:rPr>
          <w:lang w:eastAsia="ko-KR"/>
        </w:rPr>
        <w:tab/>
        <w:t>Interfaces between the 3PA, DA and 3CA are not standardized by 3GPP.</w:t>
      </w:r>
    </w:p>
    <w:p w14:paraId="388D9FBF" w14:textId="77777777" w:rsidR="009166E9" w:rsidRPr="00E9603C" w:rsidRDefault="009166E9">
      <w:pPr>
        <w:rPr>
          <w:lang w:eastAsia="ko-KR"/>
        </w:rPr>
      </w:pPr>
      <w:r w:rsidRPr="00E9603C">
        <w:rPr>
          <w:lang w:eastAsia="ko-KR"/>
        </w:rPr>
        <w:t>NRF impacts:</w:t>
      </w:r>
    </w:p>
    <w:p w14:paraId="2C3625AD" w14:textId="77777777" w:rsidR="009166E9" w:rsidRPr="00E9603C" w:rsidRDefault="009166E9">
      <w:pPr>
        <w:pStyle w:val="B1"/>
        <w:rPr>
          <w:lang w:eastAsia="ko-KR"/>
        </w:rPr>
      </w:pPr>
      <w:r w:rsidRPr="00E9603C">
        <w:rPr>
          <w:lang w:eastAsia="ko-KR"/>
        </w:rPr>
        <w:t>-</w:t>
      </w:r>
      <w:r w:rsidRPr="00E9603C">
        <w:rPr>
          <w:lang w:eastAsia="ko-KR"/>
        </w:rPr>
        <w:tab/>
        <w:t>New NF and parameters in NF profile.</w:t>
      </w:r>
    </w:p>
    <w:p w14:paraId="345015AC" w14:textId="77777777" w:rsidR="009166E9" w:rsidRPr="00E9603C" w:rsidRDefault="009166E9">
      <w:pPr>
        <w:pStyle w:val="B1"/>
        <w:rPr>
          <w:lang w:eastAsia="ko-KR"/>
        </w:rPr>
      </w:pPr>
      <w:r w:rsidRPr="00E9603C">
        <w:rPr>
          <w:lang w:eastAsia="ko-KR"/>
        </w:rPr>
        <w:t>-</w:t>
      </w:r>
      <w:r w:rsidRPr="00E9603C">
        <w:rPr>
          <w:lang w:eastAsia="ko-KR"/>
        </w:rPr>
        <w:tab/>
        <w:t>New discovery parameters.</w:t>
      </w:r>
    </w:p>
    <w:p w14:paraId="7F5C2752" w14:textId="77777777" w:rsidR="009166E9" w:rsidRPr="00E9603C" w:rsidRDefault="009166E9">
      <w:pPr>
        <w:rPr>
          <w:lang w:eastAsia="ko-KR"/>
        </w:rPr>
      </w:pPr>
      <w:r w:rsidRPr="00E9603C">
        <w:rPr>
          <w:lang w:eastAsia="ko-KR"/>
        </w:rPr>
        <w:t>Data repository service:</w:t>
      </w:r>
    </w:p>
    <w:p w14:paraId="0D5D6BB4" w14:textId="77777777" w:rsidR="009166E9" w:rsidRPr="00E9603C" w:rsidRDefault="009166E9">
      <w:pPr>
        <w:pStyle w:val="B1"/>
        <w:rPr>
          <w:lang w:eastAsia="ko-KR"/>
        </w:rPr>
      </w:pPr>
      <w:r w:rsidRPr="00E9603C">
        <w:rPr>
          <w:lang w:eastAsia="ko-KR"/>
        </w:rPr>
        <w:t>-</w:t>
      </w:r>
      <w:r w:rsidRPr="00E9603C">
        <w:rPr>
          <w:lang w:eastAsia="ko-KR"/>
        </w:rPr>
        <w:tab/>
        <w:t>In the case of 3GPP defined Data Repository, a new service is needed for the Data repository for the consumer. This service can be used via the Messaging Framework, i.e., via an adaptor.</w:t>
      </w:r>
    </w:p>
    <w:p w14:paraId="53F9960E" w14:textId="77777777" w:rsidR="009166E9" w:rsidRPr="00E9603C" w:rsidRDefault="009166E9">
      <w:pPr>
        <w:rPr>
          <w:lang w:eastAsia="ko-KR"/>
        </w:rPr>
      </w:pPr>
      <w:r w:rsidRPr="00E9603C">
        <w:rPr>
          <w:lang w:eastAsia="ko-KR"/>
        </w:rPr>
        <w:t>A Consumer that uses the Data Management Framework sends requests to the DCCF rather than a Producer (as is the case in Release 16).</w:t>
      </w:r>
      <w:r w:rsidRPr="00E9603C">
        <w:rPr>
          <w:lang w:eastAsia="zh-CN"/>
        </w:rPr>
        <w:t xml:space="preserve"> Data notifications from data sources go through 3PA, Messaging framework and 3CA.</w:t>
      </w:r>
    </w:p>
    <w:p w14:paraId="28FE83BC" w14:textId="77777777" w:rsidR="009166E9" w:rsidRPr="00E9603C" w:rsidRDefault="009166E9">
      <w:pPr>
        <w:rPr>
          <w:lang w:eastAsia="ko-KR"/>
        </w:rPr>
      </w:pPr>
      <w:r w:rsidRPr="00E9603C">
        <w:rPr>
          <w:lang w:eastAsia="ko-KR"/>
        </w:rPr>
        <w:t>Different formatting conditions and processing instructions requested by Consumer to DCCF (see clause 6.9.2.2).</w:t>
      </w:r>
    </w:p>
    <w:p w14:paraId="4710854F" w14:textId="77777777" w:rsidR="009166E9" w:rsidRPr="00E9603C" w:rsidRDefault="009166E9">
      <w:pPr>
        <w:pStyle w:val="Heading2"/>
      </w:pPr>
      <w:bookmarkStart w:id="4948" w:name="_Toc50023590"/>
      <w:bookmarkStart w:id="4949" w:name="_Toc54769980"/>
      <w:bookmarkStart w:id="4950" w:name="_Toc57201146"/>
      <w:bookmarkStart w:id="4951" w:name="_Toc54786295"/>
      <w:bookmarkStart w:id="4952" w:name="_Toc50023005"/>
      <w:bookmarkStart w:id="4953" w:name="_Toc50022356"/>
      <w:bookmarkStart w:id="4954" w:name="_Toc50021652"/>
      <w:bookmarkStart w:id="4955" w:name="_Toc50021083"/>
      <w:bookmarkStart w:id="4956" w:name="_Toc44004292"/>
      <w:bookmarkStart w:id="4957" w:name="_Toc19827"/>
      <w:bookmarkStart w:id="4958" w:name="_Toc50309658"/>
      <w:bookmarkStart w:id="4959" w:name="_Toc23185"/>
      <w:bookmarkStart w:id="4960" w:name="_Toc29352"/>
      <w:bookmarkStart w:id="4961" w:name="_Toc12690"/>
      <w:bookmarkStart w:id="4962" w:name="_Toc26327"/>
      <w:bookmarkStart w:id="4963" w:name="_Toc54779335"/>
      <w:bookmarkStart w:id="4964" w:name="_Toc43393132"/>
      <w:bookmarkStart w:id="4965" w:name="_Toc50579390"/>
      <w:bookmarkStart w:id="4966" w:name="_Toc31024"/>
      <w:bookmarkStart w:id="4967" w:name="_Toc32331"/>
      <w:bookmarkStart w:id="4968" w:name="_Toc15783"/>
      <w:bookmarkStart w:id="4969" w:name="_Toc4781"/>
      <w:bookmarkStart w:id="4970" w:name="_Toc42779051"/>
      <w:bookmarkStart w:id="4971" w:name="_Toc42769995"/>
      <w:bookmarkStart w:id="4972" w:name="_Toc13527"/>
      <w:bookmarkStart w:id="4973" w:name="_Toc22717"/>
      <w:bookmarkStart w:id="4974" w:name="_Toc23274"/>
      <w:bookmarkStart w:id="4975" w:name="_Toc57641184"/>
      <w:bookmarkStart w:id="4976" w:name="_Toc59101537"/>
      <w:bookmarkEnd w:id="4158"/>
      <w:bookmarkEnd w:id="4160"/>
      <w:bookmarkEnd w:id="4161"/>
      <w:bookmarkEnd w:id="4162"/>
      <w:bookmarkEnd w:id="4163"/>
      <w:bookmarkEnd w:id="4164"/>
      <w:bookmarkEnd w:id="4165"/>
      <w:bookmarkEnd w:id="4166"/>
      <w:bookmarkEnd w:id="4167"/>
      <w:bookmarkEnd w:id="4168"/>
      <w:bookmarkEnd w:id="4169"/>
      <w:r w:rsidRPr="00E9603C">
        <w:rPr>
          <w:lang w:eastAsia="zh-CN"/>
        </w:rPr>
        <w:t>6.10</w:t>
      </w:r>
      <w:r w:rsidRPr="00E9603C">
        <w:rPr>
          <w:lang w:eastAsia="ko-KR"/>
        </w:rPr>
        <w:tab/>
      </w:r>
      <w:r w:rsidRPr="00E9603C">
        <w:t>Solution</w:t>
      </w:r>
      <w:r w:rsidRPr="00E9603C">
        <w:rPr>
          <w:lang w:eastAsia="zh-CN"/>
        </w:rPr>
        <w:t xml:space="preserve"> #10</w:t>
      </w:r>
      <w:r w:rsidRPr="00E9603C">
        <w:t>: Handling of mixed and distributed NWDAF deployments</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70"/>
      <w:bookmarkEnd w:id="4971"/>
      <w:bookmarkEnd w:id="4972"/>
      <w:bookmarkEnd w:id="4973"/>
      <w:bookmarkEnd w:id="4974"/>
      <w:bookmarkEnd w:id="4975"/>
      <w:bookmarkEnd w:id="4976"/>
    </w:p>
    <w:p w14:paraId="5FD70283" w14:textId="77777777" w:rsidR="009166E9" w:rsidRPr="00E9603C" w:rsidRDefault="009166E9">
      <w:pPr>
        <w:pStyle w:val="Heading3"/>
      </w:pPr>
      <w:bookmarkStart w:id="4977" w:name="_Toc9362"/>
      <w:bookmarkStart w:id="4978" w:name="_Toc50309659"/>
      <w:bookmarkStart w:id="4979" w:name="_Toc50023591"/>
      <w:bookmarkStart w:id="4980" w:name="_Toc50021653"/>
      <w:bookmarkStart w:id="4981" w:name="_Toc44004293"/>
      <w:bookmarkStart w:id="4982" w:name="_Toc16634"/>
      <w:bookmarkStart w:id="4983" w:name="_Toc3940"/>
      <w:bookmarkStart w:id="4984" w:name="_Toc50022357"/>
      <w:bookmarkStart w:id="4985" w:name="_Toc8909"/>
      <w:bookmarkStart w:id="4986" w:name="_Toc5301"/>
      <w:bookmarkStart w:id="4987" w:name="_Toc42779052"/>
      <w:bookmarkStart w:id="4988" w:name="_Toc50023006"/>
      <w:bookmarkStart w:id="4989" w:name="_Toc43393133"/>
      <w:bookmarkStart w:id="4990" w:name="_Toc50021084"/>
      <w:bookmarkStart w:id="4991" w:name="_Toc15074"/>
      <w:bookmarkStart w:id="4992" w:name="_Toc54769981"/>
      <w:bookmarkStart w:id="4993" w:name="_Toc54779336"/>
      <w:bookmarkStart w:id="4994" w:name="_Toc54786296"/>
      <w:bookmarkStart w:id="4995" w:name="_Toc8346"/>
      <w:bookmarkStart w:id="4996" w:name="_Toc50579391"/>
      <w:bookmarkStart w:id="4997" w:name="_Toc57201147"/>
      <w:bookmarkStart w:id="4998" w:name="_Toc42769996"/>
      <w:bookmarkStart w:id="4999" w:name="_Toc9446"/>
      <w:bookmarkStart w:id="5000" w:name="_Toc57641185"/>
      <w:bookmarkStart w:id="5001" w:name="_Toc59101538"/>
      <w:r w:rsidRPr="00E9603C">
        <w:t>6.</w:t>
      </w:r>
      <w:r w:rsidRPr="00E9603C">
        <w:rPr>
          <w:lang w:eastAsia="zh-CN"/>
        </w:rPr>
        <w:t>10</w:t>
      </w:r>
      <w:r w:rsidRPr="00E9603C">
        <w:t>.1</w:t>
      </w:r>
      <w:r w:rsidRPr="00E9603C">
        <w:tab/>
        <w:t>High-level Description</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56883B1F" w14:textId="77777777" w:rsidR="009166E9" w:rsidRPr="00E9603C" w:rsidRDefault="009166E9">
      <w:pPr>
        <w:rPr>
          <w:lang w:eastAsia="zh-CN"/>
        </w:rPr>
      </w:pPr>
      <w:r w:rsidRPr="00E9603C">
        <w:rPr>
          <w:lang w:eastAsia="zh-CN"/>
        </w:rPr>
        <w:t xml:space="preserve">This is a solution for Key Issue #2, Multiple NWDAF instances, and </w:t>
      </w:r>
      <w:r w:rsidRPr="00E9603C">
        <w:t>Key Issue #11: Increasing efficiency of data collection</w:t>
      </w:r>
      <w:r w:rsidRPr="00E9603C">
        <w:rPr>
          <w:lang w:eastAsia="zh-CN"/>
        </w:rPr>
        <w:t>.</w:t>
      </w:r>
    </w:p>
    <w:p w14:paraId="435104CE" w14:textId="77777777" w:rsidR="009166E9" w:rsidRPr="00E9603C" w:rsidRDefault="009166E9">
      <w:r w:rsidRPr="00E9603C">
        <w:t>Key Issue #2: Multiple NWDAF instances says that multiple NWDAFs may be deployed in a PLMN.</w:t>
      </w:r>
    </w:p>
    <w:p w14:paraId="163225EF" w14:textId="77777777" w:rsidR="009166E9" w:rsidRPr="00E9603C" w:rsidRDefault="009166E9">
      <w:r w:rsidRPr="00E9603C">
        <w:t>For mixed deployment, when multiple NWDAFs are deployed in a network it is beneficial if the analytics performed in one distributed NWDAF can be shared with a central NWDAF, so that the latter is relieved from collecting data and computing analytic reports computed by the former. An example is when an NWDAF performs the analytics for specific Analytics IDs for the UEs in a serving area that can be consumed by an NWDAF performing either the same Analytics on slice level or used to create new insights. Since there are even more consumers of analytics (e.g. PCF) than a central NWDAF, the consumer of analytics is hereby referred to as the NWDAF service consumer.</w:t>
      </w:r>
    </w:p>
    <w:p w14:paraId="1CE60629" w14:textId="77777777" w:rsidR="009166E9" w:rsidRPr="00E9603C" w:rsidRDefault="009166E9">
      <w:r w:rsidRPr="00E9603C">
        <w:t>In order to allow the NWDAF service consumer to discover the NWDAF serving a UE, the NWDAF serving the UE is registering it in UDM, using the Nudm_UECM_Registration service operation (utilizing the Subscriber data set), and then NWDAF service consumers can use UDM to discover it and then request Analytics using the Nudm_UECM_Get service operation.</w:t>
      </w:r>
    </w:p>
    <w:p w14:paraId="3F871F8C" w14:textId="77777777" w:rsidR="009166E9" w:rsidRPr="00E9603C" w:rsidRDefault="009166E9">
      <w:r w:rsidRPr="00E9603C">
        <w:t>For PCF, since it is not using UDM services, a solution utilizing existing messages extending it with data indicating the NWDAF instance, which is currently serving the UE, is introduced.</w:t>
      </w:r>
    </w:p>
    <w:p w14:paraId="3DD210BB" w14:textId="77777777" w:rsidR="009166E9" w:rsidRPr="00E9603C" w:rsidRDefault="009166E9">
      <w:r w:rsidRPr="00E9603C">
        <w:t>For Key Issue #11: Increasing efficiency of data collection it is important to reduce signalling load for data collection and achieve communication efficiencies in large networks consisting of many NF instances and NWDAF instances.</w:t>
      </w:r>
    </w:p>
    <w:p w14:paraId="3ED8ABBA" w14:textId="77777777" w:rsidR="009166E9" w:rsidRPr="00E9603C" w:rsidRDefault="009166E9">
      <w:r w:rsidRPr="00E9603C">
        <w:t>In a mixed deployment, a distributed NWDAF may collect data close to the data source to reduce signalling over large distances to either perform analytics for local use or to perform Analytics for a central NWDAF service consumer to achieve communication efficiency. To circumvent large amount of storage far out in the network, a distributed NWDAF may not store statistics for a long time period for each UE it has served. It may purge the data and statistics shortly after a UE is no longer served by the distributed NWDAF. If statistics for a UE is needed an NWDAF service consumer, such as a central NWDAF, may subscribe to statistics to or request statistics from the distributed NWDAF. In this way statistics can be reused by the NWDAF service consumer over longer time periods. The NWDAF service consumer may not make use of the statistics immediately, but rather collects it for later use.</w:t>
      </w:r>
    </w:p>
    <w:p w14:paraId="1940D796" w14:textId="77777777" w:rsidR="009166E9" w:rsidRPr="00E9603C" w:rsidRDefault="009166E9">
      <w:r w:rsidRPr="00E9603C">
        <w:t xml:space="preserve">A NWDAF service consumer can subscribe to or request statistics from a distributed NWDAF. To allow for an NWDAF service consumer to collect statistics over a long time period for later use, it is proposed to extend the usage of the "Time when analytics information is needed" to NWDAF Analytics subscription (currently, </w:t>
      </w:r>
      <w:r w:rsidR="00E9603C" w:rsidRPr="00E9603C">
        <w:t>TS</w:t>
      </w:r>
      <w:r w:rsidR="00E9603C">
        <w:t> </w:t>
      </w:r>
      <w:r w:rsidR="00E9603C" w:rsidRPr="00E9603C">
        <w:t>23.288</w:t>
      </w:r>
      <w:r w:rsidR="00E9603C">
        <w:t> </w:t>
      </w:r>
      <w:r w:rsidR="00E9603C" w:rsidRPr="00E9603C">
        <w:t>[</w:t>
      </w:r>
      <w:r w:rsidRPr="00E9603C">
        <w:t>5] specifies the "Time when analytics information is needed" only for one-time requests). If this parameter is set for an Analytics subscription it gives the flexibility for the distributed NWDAF to send statistics when feasible, which may be when signalling in the network is low (usually during night) or at least before the UE is purged from the distributed NWDAF.</w:t>
      </w:r>
    </w:p>
    <w:p w14:paraId="679B673D" w14:textId="77777777" w:rsidR="009166E9" w:rsidRPr="00E9603C" w:rsidRDefault="009166E9">
      <w:pPr>
        <w:pStyle w:val="NO"/>
      </w:pPr>
      <w:r w:rsidRPr="00E9603C">
        <w:t>NOTE:</w:t>
      </w:r>
      <w:r w:rsidRPr="00E9603C">
        <w:tab/>
        <w:t xml:space="preserve">An NWDAF is found via NRF and the consumer uses the associated Serving Area information and other parameters present in the NF profile to select it. If there exists multiple NWDAFs that has the same or overlapping Serving Area, the locality, load, capacity, or similar parameter in the NFProfile (described in </w:t>
      </w:r>
      <w:r w:rsidR="00E9603C" w:rsidRPr="00E9603C">
        <w:t>TS</w:t>
      </w:r>
      <w:r w:rsidR="00E9603C">
        <w:t> </w:t>
      </w:r>
      <w:r w:rsidR="00E9603C" w:rsidRPr="00E9603C">
        <w:t>29.510</w:t>
      </w:r>
      <w:r w:rsidR="00E9603C">
        <w:t> </w:t>
      </w:r>
      <w:r w:rsidR="00E9603C" w:rsidRPr="00E9603C">
        <w:t>[</w:t>
      </w:r>
      <w:r w:rsidRPr="00E9603C">
        <w:t>11] clause 6.2.6.2.3) is preferably used.</w:t>
      </w:r>
    </w:p>
    <w:p w14:paraId="4FD46F84" w14:textId="77777777" w:rsidR="009166E9" w:rsidRPr="00E9603C" w:rsidRDefault="009166E9">
      <w:pPr>
        <w:pStyle w:val="Heading3"/>
        <w:rPr>
          <w:lang w:eastAsia="zh-CN"/>
        </w:rPr>
      </w:pPr>
      <w:bookmarkStart w:id="5002" w:name="_Toc15566"/>
      <w:bookmarkStart w:id="5003" w:name="_Toc50021654"/>
      <w:bookmarkStart w:id="5004" w:name="_Toc50023007"/>
      <w:bookmarkStart w:id="5005" w:name="_Toc42779053"/>
      <w:bookmarkStart w:id="5006" w:name="_Toc18933"/>
      <w:bookmarkStart w:id="5007" w:name="_Toc22680"/>
      <w:bookmarkStart w:id="5008" w:name="_Toc50021085"/>
      <w:bookmarkStart w:id="5009" w:name="_Toc42769997"/>
      <w:bookmarkStart w:id="5010" w:name="_Toc50309660"/>
      <w:bookmarkStart w:id="5011" w:name="_Toc50022358"/>
      <w:bookmarkStart w:id="5012" w:name="_Toc26445"/>
      <w:bookmarkStart w:id="5013" w:name="_Toc50023592"/>
      <w:bookmarkStart w:id="5014" w:name="_Toc3468"/>
      <w:bookmarkStart w:id="5015" w:name="_Toc23299"/>
      <w:bookmarkStart w:id="5016" w:name="_Toc26178"/>
      <w:bookmarkStart w:id="5017" w:name="_Toc50579392"/>
      <w:bookmarkStart w:id="5018" w:name="_Toc44004294"/>
      <w:bookmarkStart w:id="5019" w:name="_Toc54769982"/>
      <w:bookmarkStart w:id="5020" w:name="_Toc54779337"/>
      <w:bookmarkStart w:id="5021" w:name="_Toc54786297"/>
      <w:bookmarkStart w:id="5022" w:name="_Toc7519"/>
      <w:bookmarkStart w:id="5023" w:name="_Toc57201148"/>
      <w:bookmarkStart w:id="5024" w:name="_Toc43393134"/>
      <w:bookmarkStart w:id="5025" w:name="_Toc57641186"/>
      <w:bookmarkStart w:id="5026" w:name="_Toc59101539"/>
      <w:r w:rsidRPr="00E9603C">
        <w:rPr>
          <w:lang w:eastAsia="zh-CN"/>
        </w:rPr>
        <w:t>6.10.2</w:t>
      </w:r>
      <w:r w:rsidRPr="00E9603C">
        <w:rPr>
          <w:lang w:eastAsia="zh-CN"/>
        </w:rPr>
        <w:tab/>
        <w:t>Procedures</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23C70B6C" w14:textId="77777777" w:rsidR="009166E9" w:rsidRPr="00E9603C" w:rsidRDefault="009166E9">
      <w:pPr>
        <w:pStyle w:val="Heading4"/>
        <w:rPr>
          <w:lang w:eastAsia="zh-CN"/>
        </w:rPr>
      </w:pPr>
      <w:bookmarkStart w:id="5027" w:name="_Toc50023593"/>
      <w:bookmarkStart w:id="5028" w:name="_Toc10285"/>
      <w:bookmarkStart w:id="5029" w:name="_Toc182"/>
      <w:bookmarkStart w:id="5030" w:name="_Toc6660"/>
      <w:bookmarkStart w:id="5031" w:name="_Toc50022359"/>
      <w:bookmarkStart w:id="5032" w:name="_Toc1228"/>
      <w:bookmarkStart w:id="5033" w:name="_Toc5255"/>
      <w:bookmarkStart w:id="5034" w:name="_Toc22638"/>
      <w:bookmarkStart w:id="5035" w:name="_Toc50023008"/>
      <w:bookmarkStart w:id="5036" w:name="_Toc42769998"/>
      <w:bookmarkStart w:id="5037" w:name="_Toc202"/>
      <w:bookmarkStart w:id="5038" w:name="_Toc42779054"/>
      <w:bookmarkStart w:id="5039" w:name="_Toc50309661"/>
      <w:bookmarkStart w:id="5040" w:name="_Toc19694"/>
      <w:bookmarkStart w:id="5041" w:name="_Toc43393135"/>
      <w:bookmarkStart w:id="5042" w:name="_Toc44004295"/>
      <w:bookmarkStart w:id="5043" w:name="_Toc50021086"/>
      <w:bookmarkStart w:id="5044" w:name="_Toc50021655"/>
      <w:bookmarkStart w:id="5045" w:name="_Toc50579393"/>
      <w:bookmarkStart w:id="5046" w:name="_Toc54769983"/>
      <w:bookmarkStart w:id="5047" w:name="_Toc54779338"/>
      <w:bookmarkStart w:id="5048" w:name="_Toc54786298"/>
      <w:bookmarkStart w:id="5049" w:name="_Toc57201149"/>
      <w:bookmarkStart w:id="5050" w:name="_Toc57641187"/>
      <w:bookmarkStart w:id="5051" w:name="_Toc59101540"/>
      <w:r w:rsidRPr="00E9603C">
        <w:rPr>
          <w:lang w:eastAsia="zh-CN"/>
        </w:rPr>
        <w:t>6.10.2.1</w:t>
      </w:r>
      <w:r w:rsidRPr="00E9603C">
        <w:rPr>
          <w:lang w:eastAsia="zh-CN"/>
        </w:rPr>
        <w:tab/>
        <w:t>Registration</w:t>
      </w:r>
      <w:r w:rsidRPr="00E9603C">
        <w:rPr>
          <w:rFonts w:eastAsia="SimSun"/>
          <w:lang w:eastAsia="zh-CN"/>
        </w:rPr>
        <w:t>/Deregistration</w:t>
      </w:r>
      <w:r w:rsidRPr="00E9603C">
        <w:rPr>
          <w:lang w:eastAsia="zh-CN"/>
        </w:rPr>
        <w:t xml:space="preserve"> of the NWDAF serving the UE procedure</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260DFA5D" w14:textId="77777777" w:rsidR="009166E9" w:rsidRPr="00E9603C" w:rsidRDefault="009166E9">
      <w:pPr>
        <w:rPr>
          <w:lang w:eastAsia="zh-CN"/>
        </w:rPr>
      </w:pPr>
      <w:r w:rsidRPr="00E9603C">
        <w:rPr>
          <w:lang w:eastAsia="zh-CN"/>
        </w:rPr>
        <w:t>In this solution, distributed NWDAFs register with NRF. The NF utilize the NRF to discover the NWDAF unless NWDAF information is available by other means, e.g. locally configured in the NF. In addition to the regular registration, the distributed NWDAFs serving particular UEs for UE related Analytics register with UDM. This registration in UDM includes the UE ID it is serving, NWDAFs FQDN or IP address, NWDAF instance ID, and the Analytics IDs it is able to produce for such UE. This registration may take place at the time the NWDAF receives a subscription or request to provide Analytics on UE Analytics for a target SUPI.</w:t>
      </w:r>
    </w:p>
    <w:p w14:paraId="014A8A3F" w14:textId="77777777" w:rsidR="009166E9" w:rsidRPr="00E9603C" w:rsidRDefault="009166E9">
      <w:pPr>
        <w:rPr>
          <w:lang w:eastAsia="zh-CN"/>
        </w:rPr>
      </w:pPr>
      <w:r w:rsidRPr="00E9603C">
        <w:rPr>
          <w:lang w:eastAsia="ko-KR"/>
        </w:rPr>
        <w:t xml:space="preserve">Below the diagram for Analytics subscription is shown in </w:t>
      </w:r>
      <w:r w:rsidRPr="00E9603C">
        <w:t>Figure 6.</w:t>
      </w:r>
      <w:r w:rsidRPr="00E9603C">
        <w:rPr>
          <w:lang w:eastAsia="zh-CN"/>
        </w:rPr>
        <w:t>10</w:t>
      </w:r>
      <w:r w:rsidRPr="00E9603C">
        <w:t>.2.1-1</w:t>
      </w:r>
      <w:r w:rsidRPr="00E9603C">
        <w:rPr>
          <w:lang w:eastAsia="zh-CN"/>
        </w:rPr>
        <w:t>.</w:t>
      </w:r>
    </w:p>
    <w:p w14:paraId="23A638CD" w14:textId="77777777" w:rsidR="009166E9" w:rsidRPr="00E9603C" w:rsidRDefault="009166E9">
      <w:pPr>
        <w:pStyle w:val="TH"/>
        <w:rPr>
          <w:lang w:eastAsia="zh-CN"/>
        </w:rPr>
      </w:pPr>
      <w:r w:rsidRPr="00E9603C">
        <w:rPr>
          <w:lang w:eastAsia="en-GB"/>
        </w:rPr>
        <w:object w:dxaOrig="31340" w:dyaOrig="23356" w14:anchorId="59B92B55">
          <v:shape id="_x0000_i1054" type="#_x0000_t75" style="width:392pt;height:292pt;mso-position-horizontal-relative:page;mso-position-vertical-relative:page" o:ole="">
            <v:imagedata r:id="rId61" o:title=""/>
          </v:shape>
          <o:OLEObject Type="Embed" ProgID="Visio.Drawing.11" ShapeID="_x0000_i1054" DrawAspect="Content" ObjectID="_1669715964" r:id="rId62"/>
        </w:object>
      </w:r>
    </w:p>
    <w:p w14:paraId="3ADDE6DE" w14:textId="77777777" w:rsidR="009166E9" w:rsidRPr="00E9603C" w:rsidRDefault="009166E9">
      <w:pPr>
        <w:pStyle w:val="TF"/>
      </w:pPr>
      <w:r w:rsidRPr="00E9603C">
        <w:t>Figure 6.</w:t>
      </w:r>
      <w:r w:rsidRPr="00E9603C">
        <w:rPr>
          <w:lang w:eastAsia="zh-CN"/>
        </w:rPr>
        <w:t>10</w:t>
      </w:r>
      <w:r w:rsidRPr="00E9603C">
        <w:t>.2.1-1: Registration/Deregistration of NWDAF serving a UE in UDM with an Analytics subscription</w:t>
      </w:r>
    </w:p>
    <w:p w14:paraId="6DEEA22F" w14:textId="77777777" w:rsidR="009166E9" w:rsidRPr="00E9603C" w:rsidRDefault="009166E9">
      <w:pPr>
        <w:pStyle w:val="B1"/>
      </w:pPr>
      <w:r w:rsidRPr="00E9603C">
        <w:rPr>
          <w:lang w:eastAsia="zh-CN"/>
        </w:rPr>
        <w:t>1.</w:t>
      </w:r>
      <w:r w:rsidRPr="00E9603C">
        <w:rPr>
          <w:lang w:eastAsia="zh-CN"/>
        </w:rPr>
        <w:tab/>
        <w:t xml:space="preserve">A NF such as an SMF or AMF is elected to serve a UE identified by its SUPI. This can be part of, e.g. a </w:t>
      </w:r>
      <w:r w:rsidRPr="00E9603C">
        <w:t>registration procedure, AMF re-allocation, PDU session establishment, etc.</w:t>
      </w:r>
    </w:p>
    <w:p w14:paraId="76D0CAD3" w14:textId="77777777" w:rsidR="009166E9" w:rsidRPr="00E9603C" w:rsidRDefault="009166E9">
      <w:pPr>
        <w:pStyle w:val="B1"/>
      </w:pPr>
      <w:r w:rsidRPr="00E9603C">
        <w:t>2.</w:t>
      </w:r>
      <w:r w:rsidRPr="00E9603C">
        <w:tab/>
        <w:t>The NF (i.e. AMF, SMF) requests UE related Analytics for this UE.</w:t>
      </w:r>
    </w:p>
    <w:p w14:paraId="4301F444" w14:textId="77777777" w:rsidR="009166E9" w:rsidRPr="00E9603C" w:rsidRDefault="009166E9">
      <w:pPr>
        <w:pStyle w:val="B1"/>
      </w:pPr>
      <w:r w:rsidRPr="00E9603C">
        <w:t>3.</w:t>
      </w:r>
      <w:r w:rsidRPr="00E9603C">
        <w:tab/>
        <w:t>The NWDAF accepts the request.</w:t>
      </w:r>
    </w:p>
    <w:p w14:paraId="3D04B908" w14:textId="77777777" w:rsidR="009166E9" w:rsidRPr="00E9603C" w:rsidRDefault="009166E9">
      <w:pPr>
        <w:pStyle w:val="B1"/>
      </w:pPr>
      <w:r w:rsidRPr="00E9603C">
        <w:t>4.</w:t>
      </w:r>
      <w:r w:rsidRPr="00E9603C">
        <w:tab/>
        <w:t>The NWDAF invokes Nudm_UECM_Registration (SUPI, NWDAF FQDN, NWDAF instance ID, Analytics ID, S-NSSAI, Serving Area).</w:t>
      </w:r>
    </w:p>
    <w:p w14:paraId="793B4A0F" w14:textId="77777777" w:rsidR="009166E9" w:rsidRPr="00E9603C" w:rsidRDefault="009166E9">
      <w:pPr>
        <w:pStyle w:val="B1"/>
        <w:rPr>
          <w:lang w:eastAsia="zh-CN"/>
        </w:rPr>
      </w:pPr>
      <w:r w:rsidRPr="00E9603C">
        <w:t>5.</w:t>
      </w:r>
      <w:r w:rsidRPr="00E9603C">
        <w:tab/>
        <w:t xml:space="preserve">UDM acknowledges the </w:t>
      </w:r>
      <w:r w:rsidRPr="00E9603C">
        <w:rPr>
          <w:lang w:eastAsia="zh-CN"/>
        </w:rPr>
        <w:t>registration.</w:t>
      </w:r>
    </w:p>
    <w:p w14:paraId="72951FB3" w14:textId="77777777" w:rsidR="009166E9" w:rsidRPr="00E9603C" w:rsidRDefault="009166E9">
      <w:pPr>
        <w:pStyle w:val="B1"/>
        <w:rPr>
          <w:lang w:eastAsia="zh-CN"/>
        </w:rPr>
      </w:pPr>
      <w:r w:rsidRPr="00E9603C">
        <w:rPr>
          <w:lang w:eastAsia="zh-CN"/>
        </w:rPr>
        <w:t>6.</w:t>
      </w:r>
      <w:r w:rsidRPr="00E9603C">
        <w:rPr>
          <w:lang w:eastAsia="zh-CN"/>
        </w:rPr>
        <w:tab/>
        <w:t>The NWDAF Notifies NF according to subscription</w:t>
      </w:r>
    </w:p>
    <w:p w14:paraId="5DEE18C7" w14:textId="77777777" w:rsidR="009166E9" w:rsidRPr="00E9603C" w:rsidRDefault="009166E9">
      <w:pPr>
        <w:pStyle w:val="B1"/>
        <w:rPr>
          <w:lang w:eastAsia="zh-CN"/>
        </w:rPr>
      </w:pPr>
      <w:r w:rsidRPr="00E9603C">
        <w:rPr>
          <w:lang w:eastAsia="zh-CN"/>
        </w:rPr>
        <w:t>7.</w:t>
      </w:r>
      <w:r w:rsidRPr="00E9603C">
        <w:rPr>
          <w:lang w:eastAsia="zh-CN"/>
        </w:rPr>
        <w:tab/>
        <w:t>The NF decides to unsubscribe, e.g. the UE is not served by the NF any longer</w:t>
      </w:r>
    </w:p>
    <w:p w14:paraId="123962C9" w14:textId="77777777" w:rsidR="009166E9" w:rsidRPr="00E9603C" w:rsidRDefault="009166E9">
      <w:pPr>
        <w:pStyle w:val="B1"/>
        <w:rPr>
          <w:lang w:eastAsia="zh-CN"/>
        </w:rPr>
      </w:pPr>
      <w:r w:rsidRPr="00E9603C">
        <w:rPr>
          <w:lang w:eastAsia="zh-CN"/>
        </w:rPr>
        <w:t>8.</w:t>
      </w:r>
      <w:r w:rsidRPr="00E9603C">
        <w:rPr>
          <w:lang w:eastAsia="zh-CN"/>
        </w:rPr>
        <w:tab/>
        <w:t>The NF unsubscribes to Analytics</w:t>
      </w:r>
    </w:p>
    <w:p w14:paraId="3E8F805A" w14:textId="77777777" w:rsidR="009166E9" w:rsidRPr="00E9603C" w:rsidRDefault="009166E9">
      <w:pPr>
        <w:pStyle w:val="B1"/>
        <w:rPr>
          <w:lang w:eastAsia="zh-CN"/>
        </w:rPr>
      </w:pPr>
      <w:r w:rsidRPr="00E9603C">
        <w:rPr>
          <w:lang w:eastAsia="zh-CN"/>
        </w:rPr>
        <w:t>9.</w:t>
      </w:r>
      <w:r w:rsidRPr="00E9603C">
        <w:rPr>
          <w:lang w:eastAsia="zh-CN"/>
        </w:rPr>
        <w:tab/>
        <w:t>The NWDAF invokes Nudm_UECM_Deregistration.</w:t>
      </w:r>
    </w:p>
    <w:p w14:paraId="223BD38A" w14:textId="77777777" w:rsidR="009166E9" w:rsidRPr="00E9603C" w:rsidRDefault="009166E9">
      <w:pPr>
        <w:pStyle w:val="B1"/>
        <w:rPr>
          <w:lang w:eastAsia="zh-CN"/>
        </w:rPr>
      </w:pPr>
      <w:r w:rsidRPr="00E9603C">
        <w:rPr>
          <w:lang w:eastAsia="zh-CN"/>
        </w:rPr>
        <w:t>10.</w:t>
      </w:r>
      <w:r w:rsidRPr="00E9603C">
        <w:rPr>
          <w:lang w:eastAsia="zh-CN"/>
        </w:rPr>
        <w:tab/>
        <w:t>UDM acknowledges the deregistration.</w:t>
      </w:r>
    </w:p>
    <w:p w14:paraId="6C2F1C9D" w14:textId="77777777" w:rsidR="009166E9" w:rsidRPr="00E9603C" w:rsidRDefault="009166E9">
      <w:pPr>
        <w:pStyle w:val="B1"/>
        <w:rPr>
          <w:lang w:eastAsia="zh-CN"/>
        </w:rPr>
      </w:pPr>
      <w:r w:rsidRPr="00E9603C">
        <w:rPr>
          <w:lang w:eastAsia="zh-CN"/>
        </w:rPr>
        <w:t>11.</w:t>
      </w:r>
      <w:r w:rsidRPr="00E9603C">
        <w:rPr>
          <w:lang w:eastAsia="zh-CN"/>
        </w:rPr>
        <w:tab/>
        <w:t>The NWDAF responds to the request</w:t>
      </w:r>
    </w:p>
    <w:p w14:paraId="666997D0" w14:textId="77777777" w:rsidR="009166E9" w:rsidRPr="00E9603C" w:rsidRDefault="009166E9">
      <w:pPr>
        <w:rPr>
          <w:lang w:eastAsia="zh-CN"/>
        </w:rPr>
      </w:pPr>
      <w:r w:rsidRPr="00E9603C">
        <w:rPr>
          <w:lang w:eastAsia="zh-CN"/>
        </w:rPr>
        <w:t>Below the diagram for Analytics request is shown.</w:t>
      </w:r>
    </w:p>
    <w:p w14:paraId="7BF1EC3D" w14:textId="77777777" w:rsidR="009166E9" w:rsidRPr="00E9603C" w:rsidRDefault="009166E9">
      <w:pPr>
        <w:pStyle w:val="TH"/>
        <w:rPr>
          <w:lang w:eastAsia="zh-CN"/>
        </w:rPr>
      </w:pPr>
      <w:r w:rsidRPr="00E9603C">
        <w:rPr>
          <w:lang w:eastAsia="en-GB"/>
        </w:rPr>
        <w:object w:dxaOrig="31317" w:dyaOrig="20068" w14:anchorId="2FC03C50">
          <v:shape id="_x0000_i1055" type="#_x0000_t75" style="width:390pt;height:251pt;mso-position-horizontal-relative:page;mso-position-vertical-relative:page" o:ole="">
            <v:imagedata r:id="rId63" o:title=""/>
          </v:shape>
          <o:OLEObject Type="Embed" ProgID="Visio.Drawing.11" ShapeID="_x0000_i1055" DrawAspect="Content" ObjectID="_1669715965" r:id="rId64"/>
        </w:object>
      </w:r>
    </w:p>
    <w:p w14:paraId="0B00CCA9" w14:textId="77777777" w:rsidR="009166E9" w:rsidRPr="00E9603C" w:rsidRDefault="009166E9">
      <w:pPr>
        <w:pStyle w:val="TF"/>
      </w:pPr>
      <w:r w:rsidRPr="00E9603C">
        <w:t>Figure 6.</w:t>
      </w:r>
      <w:r w:rsidRPr="00E9603C">
        <w:rPr>
          <w:lang w:eastAsia="zh-CN"/>
        </w:rPr>
        <w:t>10</w:t>
      </w:r>
      <w:r w:rsidRPr="00E9603C">
        <w:t>.2.1-2: Registration/Deregistration of NWDAF serving a UE in UDM with an Analytics request</w:t>
      </w:r>
    </w:p>
    <w:p w14:paraId="38B82378" w14:textId="77777777" w:rsidR="009166E9" w:rsidRPr="00E9603C" w:rsidRDefault="009166E9">
      <w:pPr>
        <w:pStyle w:val="B1"/>
      </w:pPr>
      <w:r w:rsidRPr="00E9603C">
        <w:rPr>
          <w:lang w:eastAsia="zh-CN"/>
        </w:rPr>
        <w:t>1.</w:t>
      </w:r>
      <w:r w:rsidRPr="00E9603C">
        <w:rPr>
          <w:lang w:eastAsia="zh-CN"/>
        </w:rPr>
        <w:tab/>
        <w:t>A NF such as an SMF or AMF is elected to serve a UE identified by its SUPI. This can be part of, e.g. a r</w:t>
      </w:r>
      <w:r w:rsidRPr="00E9603C">
        <w:t>egistration procedure, AMF re-allocation, PDU session establishment, etc.</w:t>
      </w:r>
    </w:p>
    <w:p w14:paraId="0B3595A7" w14:textId="77777777" w:rsidR="009166E9" w:rsidRPr="00E9603C" w:rsidRDefault="009166E9">
      <w:pPr>
        <w:pStyle w:val="B1"/>
      </w:pPr>
      <w:r w:rsidRPr="00E9603C">
        <w:t>2.</w:t>
      </w:r>
      <w:r w:rsidRPr="00E9603C">
        <w:tab/>
        <w:t>The NF (i.e. AMF, SMF) requests UE related Analytics for this UE.</w:t>
      </w:r>
    </w:p>
    <w:p w14:paraId="21BAE017" w14:textId="77777777" w:rsidR="009166E9" w:rsidRPr="00E9603C" w:rsidRDefault="009166E9">
      <w:pPr>
        <w:pStyle w:val="B1"/>
      </w:pPr>
      <w:r w:rsidRPr="00E9603C">
        <w:t>3.</w:t>
      </w:r>
      <w:r w:rsidRPr="00E9603C">
        <w:tab/>
        <w:t>If the NWDAF doesn't have the immediate report available, the NWDAF invokes Nudm_UECM_Registration (SUPI, NWDAF FQDN, NWDAF instance ID, Analytics ID, S-NSSAI, Serving Area).</w:t>
      </w:r>
    </w:p>
    <w:p w14:paraId="1933A395" w14:textId="77777777" w:rsidR="009166E9" w:rsidRPr="00E9603C" w:rsidRDefault="009166E9">
      <w:pPr>
        <w:pStyle w:val="B1"/>
      </w:pPr>
      <w:r w:rsidRPr="00E9603C">
        <w:t>4.</w:t>
      </w:r>
      <w:r w:rsidRPr="00E9603C">
        <w:tab/>
        <w:t>UDM acknowledges the registration.</w:t>
      </w:r>
    </w:p>
    <w:p w14:paraId="6D173AB5" w14:textId="77777777" w:rsidR="009166E9" w:rsidRPr="00E9603C" w:rsidRDefault="009166E9">
      <w:pPr>
        <w:pStyle w:val="B1"/>
      </w:pPr>
      <w:r w:rsidRPr="00E9603C">
        <w:t>5.</w:t>
      </w:r>
      <w:r w:rsidRPr="00E9603C">
        <w:tab/>
        <w:t>The NWDAF send a response to the request.</w:t>
      </w:r>
    </w:p>
    <w:p w14:paraId="2F3418B5" w14:textId="77777777" w:rsidR="009166E9" w:rsidRPr="00E9603C" w:rsidRDefault="009166E9">
      <w:pPr>
        <w:pStyle w:val="B1"/>
        <w:rPr>
          <w:lang w:eastAsia="zh-CN"/>
        </w:rPr>
      </w:pPr>
      <w:r w:rsidRPr="00E9603C">
        <w:t>6.</w:t>
      </w:r>
      <w:r w:rsidRPr="00E9603C">
        <w:tab/>
        <w:t>The NWDAF in</w:t>
      </w:r>
      <w:r w:rsidRPr="00E9603C">
        <w:rPr>
          <w:lang w:eastAsia="zh-CN"/>
        </w:rPr>
        <w:t>vokes Nudm_UECM_Deregistration.</w:t>
      </w:r>
    </w:p>
    <w:p w14:paraId="7CA4A168" w14:textId="77777777" w:rsidR="009166E9" w:rsidRPr="00E9603C" w:rsidRDefault="009166E9">
      <w:pPr>
        <w:pStyle w:val="B1"/>
        <w:rPr>
          <w:lang w:eastAsia="zh-CN"/>
        </w:rPr>
      </w:pPr>
      <w:r w:rsidRPr="00E9603C">
        <w:rPr>
          <w:lang w:eastAsia="zh-CN"/>
        </w:rPr>
        <w:t>7.</w:t>
      </w:r>
      <w:r w:rsidRPr="00E9603C">
        <w:rPr>
          <w:lang w:eastAsia="zh-CN"/>
        </w:rPr>
        <w:tab/>
        <w:t>UDM acknowledges the deregistration.</w:t>
      </w:r>
    </w:p>
    <w:p w14:paraId="52D101D3" w14:textId="77777777" w:rsidR="009166E9" w:rsidRPr="00E9603C" w:rsidRDefault="009166E9">
      <w:pPr>
        <w:pStyle w:val="Heading4"/>
        <w:rPr>
          <w:lang w:eastAsia="zh-CN"/>
        </w:rPr>
      </w:pPr>
      <w:bookmarkStart w:id="5052" w:name="_Toc54769984"/>
      <w:bookmarkStart w:id="5053" w:name="_Toc54786299"/>
      <w:bookmarkStart w:id="5054" w:name="_Toc13720"/>
      <w:bookmarkStart w:id="5055" w:name="_Toc50021087"/>
      <w:bookmarkStart w:id="5056" w:name="_Toc50021656"/>
      <w:bookmarkStart w:id="5057" w:name="_Toc50023594"/>
      <w:bookmarkStart w:id="5058" w:name="_Toc50023009"/>
      <w:bookmarkStart w:id="5059" w:name="_Toc42769999"/>
      <w:bookmarkStart w:id="5060" w:name="_Toc30874"/>
      <w:bookmarkStart w:id="5061" w:name="_Toc42779055"/>
      <w:bookmarkStart w:id="5062" w:name="_Toc5882"/>
      <w:bookmarkStart w:id="5063" w:name="_Toc50309662"/>
      <w:bookmarkStart w:id="5064" w:name="_Toc57201150"/>
      <w:bookmarkStart w:id="5065" w:name="_Toc54779339"/>
      <w:bookmarkStart w:id="5066" w:name="_Toc16689"/>
      <w:bookmarkStart w:id="5067" w:name="_Toc50579394"/>
      <w:bookmarkStart w:id="5068" w:name="_Toc50022360"/>
      <w:bookmarkStart w:id="5069" w:name="_Toc29794"/>
      <w:bookmarkStart w:id="5070" w:name="_Toc44004296"/>
      <w:bookmarkStart w:id="5071" w:name="_Toc26336"/>
      <w:bookmarkStart w:id="5072" w:name="_Toc43393136"/>
      <w:bookmarkStart w:id="5073" w:name="_Toc24711"/>
      <w:bookmarkStart w:id="5074" w:name="_Toc26044"/>
      <w:bookmarkStart w:id="5075" w:name="_Toc57641188"/>
      <w:bookmarkStart w:id="5076" w:name="_Toc59101541"/>
      <w:r w:rsidRPr="00E9603C">
        <w:rPr>
          <w:lang w:eastAsia="zh-CN"/>
        </w:rPr>
        <w:t>6.10.2.2</w:t>
      </w:r>
      <w:r w:rsidRPr="00E9603C">
        <w:rPr>
          <w:lang w:eastAsia="zh-CN"/>
        </w:rPr>
        <w:tab/>
        <w:t xml:space="preserve">Discovery the </w:t>
      </w:r>
      <w:r w:rsidRPr="00E9603C">
        <w:rPr>
          <w:lang w:eastAsia="ko-KR"/>
        </w:rPr>
        <w:t xml:space="preserve">NWDAF serving the UE </w:t>
      </w:r>
      <w:r w:rsidRPr="00E9603C">
        <w:rPr>
          <w:lang w:eastAsia="zh-CN"/>
        </w:rPr>
        <w:t>via UDM</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373FDCFC" w14:textId="77777777" w:rsidR="009166E9" w:rsidRPr="00E9603C" w:rsidRDefault="009166E9">
      <w:pPr>
        <w:rPr>
          <w:lang w:eastAsia="zh-CN"/>
        </w:rPr>
      </w:pPr>
      <w:r w:rsidRPr="00E9603C">
        <w:rPr>
          <w:lang w:eastAsia="zh-CN"/>
        </w:rPr>
        <w:t>When an NWDAF service consumer (e.g. an NWDAF on slice level) is instructed to produce UE related Analytics, it may well benefit from existing analytic reports produced by NWDAFs that already produce these analytics. The NWDAF service consumer first needs to discover if an NWDAF is producing UE related Analytics for a specific Analytics IDs. The procedure is illustrated in Figure 6.10.2.2-1.</w:t>
      </w:r>
    </w:p>
    <w:p w14:paraId="280D8784" w14:textId="77777777" w:rsidR="009166E9" w:rsidRPr="00E9603C" w:rsidRDefault="009166E9">
      <w:pPr>
        <w:pStyle w:val="TH"/>
        <w:rPr>
          <w:lang w:eastAsia="zh-CN"/>
        </w:rPr>
      </w:pPr>
      <w:r w:rsidRPr="00E9603C">
        <w:object w:dxaOrig="6927" w:dyaOrig="3265" w14:anchorId="7CD69A22">
          <v:shape id="对象 140" o:spid="_x0000_i1056" type="#_x0000_t75" style="width:409.5pt;height:193.5pt;mso-position-horizontal-relative:page;mso-position-vertical-relative:page" o:ole="">
            <v:imagedata r:id="rId65" o:title="" cropbottom="6121f"/>
          </v:shape>
          <o:OLEObject Type="Embed" ProgID="Visio.Drawing.11" ShapeID="对象 140" DrawAspect="Content" ObjectID="_1669715966" r:id="rId66"/>
        </w:object>
      </w:r>
    </w:p>
    <w:p w14:paraId="2A148FDF" w14:textId="77777777" w:rsidR="009166E9" w:rsidRPr="00E9603C" w:rsidRDefault="009166E9">
      <w:pPr>
        <w:pStyle w:val="TF"/>
      </w:pPr>
      <w:r w:rsidRPr="00E9603C">
        <w:t>Figure 6.</w:t>
      </w:r>
      <w:r w:rsidRPr="00E9603C">
        <w:rPr>
          <w:lang w:eastAsia="zh-CN"/>
        </w:rPr>
        <w:t>10</w:t>
      </w:r>
      <w:r w:rsidRPr="00E9603C">
        <w:t>.2.2-1: Discovery of NWDAF via UDM</w:t>
      </w:r>
    </w:p>
    <w:p w14:paraId="71E02B56" w14:textId="77777777" w:rsidR="009166E9" w:rsidRPr="00E9603C" w:rsidRDefault="009166E9">
      <w:pPr>
        <w:pStyle w:val="B1"/>
        <w:rPr>
          <w:lang w:eastAsia="zh-CN"/>
        </w:rPr>
      </w:pPr>
      <w:r w:rsidRPr="00E9603C">
        <w:rPr>
          <w:lang w:eastAsia="zh-CN"/>
        </w:rPr>
        <w:t>1.</w:t>
      </w:r>
      <w:r w:rsidRPr="00E9603C">
        <w:rPr>
          <w:lang w:eastAsia="zh-CN"/>
        </w:rPr>
        <w:tab/>
        <w:t>An NWDAF service consumer, e.g. NWDAF on slice level, due to a request for collecting analytic reports for a UE, starts a data collection and analytics collection procedure for such UE.</w:t>
      </w:r>
    </w:p>
    <w:p w14:paraId="3FEB6D77" w14:textId="77777777" w:rsidR="009166E9" w:rsidRPr="00E9603C" w:rsidRDefault="009166E9">
      <w:pPr>
        <w:pStyle w:val="B1"/>
        <w:rPr>
          <w:lang w:eastAsia="zh-CN"/>
        </w:rPr>
      </w:pPr>
      <w:r w:rsidRPr="00E9603C">
        <w:rPr>
          <w:lang w:eastAsia="zh-CN"/>
        </w:rPr>
        <w:t>2.</w:t>
      </w:r>
      <w:r w:rsidRPr="00E9603C">
        <w:rPr>
          <w:lang w:eastAsia="zh-CN"/>
        </w:rPr>
        <w:tab/>
        <w:t xml:space="preserve">The NWDAF services consumer discovers the UDM that is serving the UE by invoking the procedures specified in </w:t>
      </w:r>
      <w:r w:rsidR="00E9603C" w:rsidRPr="00E9603C">
        <w:rPr>
          <w:lang w:eastAsia="zh-CN"/>
        </w:rPr>
        <w:t>TS</w:t>
      </w:r>
      <w:r w:rsidR="00E9603C">
        <w:rPr>
          <w:lang w:eastAsia="zh-CN"/>
        </w:rPr>
        <w:t> </w:t>
      </w:r>
      <w:r w:rsidR="00E9603C" w:rsidRPr="00E9603C">
        <w:rPr>
          <w:lang w:eastAsia="zh-CN"/>
        </w:rPr>
        <w:t>23.501</w:t>
      </w:r>
      <w:r w:rsidR="00E9603C">
        <w:rPr>
          <w:lang w:eastAsia="zh-CN"/>
        </w:rPr>
        <w:t> </w:t>
      </w:r>
      <w:r w:rsidR="00E9603C" w:rsidRPr="00E9603C">
        <w:rPr>
          <w:lang w:eastAsia="zh-CN"/>
        </w:rPr>
        <w:t>[</w:t>
      </w:r>
      <w:r w:rsidRPr="00E9603C">
        <w:rPr>
          <w:lang w:eastAsia="zh-CN"/>
        </w:rPr>
        <w:t>2] clause 6.3.8, e.g. making a query to the NRF based on SUPI. As a result, NWDAF services consumer obtains the address of the UDM NFs serving this UE.</w:t>
      </w:r>
    </w:p>
    <w:p w14:paraId="45D3455F" w14:textId="77777777" w:rsidR="009166E9" w:rsidRPr="00E9603C" w:rsidRDefault="009166E9">
      <w:pPr>
        <w:pStyle w:val="B1"/>
        <w:rPr>
          <w:lang w:eastAsia="zh-CN"/>
        </w:rPr>
      </w:pPr>
      <w:r w:rsidRPr="00E9603C">
        <w:rPr>
          <w:lang w:eastAsia="zh-CN"/>
        </w:rPr>
        <w:t>3.</w:t>
      </w:r>
      <w:r w:rsidRPr="00E9603C">
        <w:rPr>
          <w:lang w:eastAsia="zh-CN"/>
        </w:rPr>
        <w:tab/>
        <w:t>The NWDAF services consumer selects a UDM NF and sends a Nudm_UECM_Get request (NF type 'NWDAF', SUPI, Analytics ID, S-NSSAI, Serving Area).</w:t>
      </w:r>
    </w:p>
    <w:p w14:paraId="551930DE" w14:textId="77777777" w:rsidR="009166E9" w:rsidRPr="00E9603C" w:rsidRDefault="009166E9">
      <w:pPr>
        <w:pStyle w:val="B1"/>
        <w:rPr>
          <w:lang w:eastAsia="zh-CN"/>
        </w:rPr>
      </w:pPr>
      <w:r w:rsidRPr="00E9603C">
        <w:rPr>
          <w:lang w:eastAsia="zh-CN"/>
        </w:rPr>
        <w:t>4.</w:t>
      </w:r>
      <w:r w:rsidRPr="00E9603C">
        <w:rPr>
          <w:lang w:eastAsia="zh-CN"/>
        </w:rPr>
        <w:tab/>
      </w:r>
      <w:r w:rsidRPr="00E9603C">
        <w:rPr>
          <w:lang w:eastAsia="ko-KR"/>
        </w:rPr>
        <w:t xml:space="preserve">If there exists an NWDAF that performs Analytics for the UE, </w:t>
      </w:r>
      <w:r w:rsidRPr="00E9603C">
        <w:rPr>
          <w:lang w:eastAsia="zh-CN"/>
        </w:rPr>
        <w:t>the NWDAF service consumer obtains the address of the NWDAF serving the UE for that UE related Analytics. The NWDAF services consumer subscribes to changes of the NWDAF serving the UE.</w:t>
      </w:r>
    </w:p>
    <w:p w14:paraId="427488F1" w14:textId="77777777" w:rsidR="009166E9" w:rsidRPr="00E9603C" w:rsidRDefault="009166E9">
      <w:pPr>
        <w:pStyle w:val="B1"/>
        <w:rPr>
          <w:lang w:eastAsia="zh-CN"/>
        </w:rPr>
      </w:pPr>
      <w:r w:rsidRPr="00E9603C">
        <w:rPr>
          <w:lang w:eastAsia="zh-CN"/>
        </w:rPr>
        <w:t>5.</w:t>
      </w:r>
      <w:r w:rsidRPr="00E9603C">
        <w:rPr>
          <w:lang w:eastAsia="zh-CN"/>
        </w:rPr>
        <w:tab/>
        <w:t xml:space="preserve">The NWDAF services consumer requests analytics from the NWDAF serving the UE </w:t>
      </w:r>
      <w:r w:rsidRPr="00E9603C">
        <w:rPr>
          <w:lang w:eastAsia="ko-KR"/>
        </w:rPr>
        <w:t xml:space="preserve">or if no NWDAF is received in the response in step 4 an NWDAF is selected </w:t>
      </w:r>
      <w:r w:rsidRPr="00E9603C">
        <w:t xml:space="preserve">using the NWDAF discovery principles defined in clause 6.3.13, </w:t>
      </w:r>
      <w:r w:rsidR="00E9603C" w:rsidRPr="00E9603C">
        <w:t>TS</w:t>
      </w:r>
      <w:r w:rsidR="00E9603C">
        <w:t> </w:t>
      </w:r>
      <w:r w:rsidR="00E9603C" w:rsidRPr="00E9603C">
        <w:t>23.501</w:t>
      </w:r>
      <w:r w:rsidR="00E9603C">
        <w:t> </w:t>
      </w:r>
      <w:r w:rsidR="00E9603C" w:rsidRPr="00E9603C">
        <w:t>[</w:t>
      </w:r>
      <w:r w:rsidRPr="00E9603C">
        <w:t>2]</w:t>
      </w:r>
      <w:r w:rsidRPr="00E9603C">
        <w:rPr>
          <w:lang w:eastAsia="zh-CN"/>
        </w:rPr>
        <w:t xml:space="preserve">. The NWDAF service consumer may add the parameter "Time when analytics information is needed" for NWDAF Analytics subscription or request. If this parameter is set for an Analytics subscription it gives the flexibility for the distributed NWDAF to send statistics when feasible, which may be when signalling in the network is low (usually during night) or at least before the UE data and Analytics is deleted in conjunction with the UE stopped being served by the distributed NWDAF. The NWDAF service consumer may add a parameter "Suppression of Notification" for NWDAF Analytics subscription. If this parameter is set the NWDAF starts collecting data for Analytics calculations but will not send any Analytics. </w:t>
      </w:r>
      <w:bookmarkStart w:id="5077" w:name="_Hlk48817999"/>
      <w:r w:rsidRPr="00E9603C">
        <w:rPr>
          <w:lang w:eastAsia="zh-CN"/>
        </w:rPr>
        <w:t>When the NWDAF service consumer would like to retrieve Analytics building on collected data it modifies the subscription, without the new parameter to the NWDAF</w:t>
      </w:r>
      <w:bookmarkEnd w:id="5077"/>
      <w:r w:rsidRPr="00E9603C">
        <w:rPr>
          <w:lang w:eastAsia="zh-CN"/>
        </w:rPr>
        <w:t>.</w:t>
      </w:r>
    </w:p>
    <w:p w14:paraId="0BB66CA8" w14:textId="77777777" w:rsidR="009166E9" w:rsidRPr="00E9603C" w:rsidRDefault="009166E9">
      <w:pPr>
        <w:pStyle w:val="NO"/>
        <w:rPr>
          <w:lang w:eastAsia="zh-CN"/>
        </w:rPr>
      </w:pPr>
      <w:r w:rsidRPr="00E9603C">
        <w:rPr>
          <w:lang w:eastAsia="zh-CN"/>
        </w:rPr>
        <w:t>NOTE 1:</w:t>
      </w:r>
      <w:r w:rsidRPr="00E9603C">
        <w:rPr>
          <w:lang w:eastAsia="zh-CN"/>
        </w:rPr>
        <w:tab/>
        <w:t xml:space="preserve">As an alternative, "Analytics target period" as defined by clause 6.1.3,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can be used for the purpose of "Suppression of Notification" without any modification of subscription if the expected retrieval time to collect analytics is known by the NWDAF service consumer.</w:t>
      </w:r>
    </w:p>
    <w:p w14:paraId="70731A1B" w14:textId="77777777" w:rsidR="009166E9" w:rsidRPr="00E9603C" w:rsidRDefault="009166E9">
      <w:pPr>
        <w:rPr>
          <w:lang w:eastAsia="zh-CN"/>
        </w:rPr>
      </w:pPr>
      <w:bookmarkStart w:id="5078" w:name="_Hlk49502794"/>
      <w:r w:rsidRPr="00E9603C">
        <w:rPr>
          <w:lang w:eastAsia="zh-CN"/>
        </w:rPr>
        <w:t xml:space="preserve">If a DCCF is deployed and when an NWDAF does not have the data available for the intended UE related Analytics ID, it may in the same request, to DCCF for Data also add a request/subscription for the Analytics ID </w:t>
      </w:r>
      <w:bookmarkStart w:id="5079" w:name="_Hlk49168111"/>
      <w:r w:rsidRPr="00E9603C">
        <w:rPr>
          <w:lang w:eastAsia="zh-CN"/>
        </w:rPr>
        <w:t>and accompanying parameters such as (e.g. Filters)</w:t>
      </w:r>
      <w:bookmarkEnd w:id="5079"/>
      <w:r w:rsidRPr="00E9603C">
        <w:rPr>
          <w:lang w:eastAsia="zh-CN"/>
        </w:rPr>
        <w:t>. Sending the request/subscription for the UE related Analytics ID in the Data request is a way for the requesting NWDAF to allow another NWDAF to perform the calculation to derive the Analytics. Then DCCF may decide to let another NWDAF (possibly distributed) do the Analytics on behalf of the requesting NWDAF. The Analytics is then forward to the requesting NWDAF.</w:t>
      </w:r>
    </w:p>
    <w:bookmarkEnd w:id="5078"/>
    <w:p w14:paraId="0ABD7D0A" w14:textId="77777777" w:rsidR="009166E9" w:rsidRPr="00E9603C" w:rsidRDefault="009166E9">
      <w:pPr>
        <w:pStyle w:val="NO"/>
        <w:rPr>
          <w:lang w:eastAsia="zh-CN"/>
        </w:rPr>
      </w:pPr>
      <w:r w:rsidRPr="00E9603C">
        <w:rPr>
          <w:lang w:eastAsia="zh-CN"/>
        </w:rPr>
        <w:t>NOTE 2:</w:t>
      </w:r>
      <w:r w:rsidRPr="00E9603C">
        <w:rPr>
          <w:lang w:eastAsia="zh-CN"/>
        </w:rPr>
        <w:tab/>
        <w:t>Alternatively, the NWDAF may do an Analytics request/subscription towards DCCF instead of adding the request for UE related Analytics ID in the Data request.</w:t>
      </w:r>
    </w:p>
    <w:p w14:paraId="2272AC98" w14:textId="77777777" w:rsidR="009166E9" w:rsidRPr="00E9603C" w:rsidRDefault="009166E9">
      <w:pPr>
        <w:rPr>
          <w:lang w:eastAsia="zh-CN"/>
        </w:rPr>
      </w:pPr>
      <w:r w:rsidRPr="00E9603C">
        <w:rPr>
          <w:lang w:eastAsia="zh-CN"/>
        </w:rPr>
        <w:t>The procedure is illustrated in Figure 6.10.2.2-2.</w:t>
      </w:r>
    </w:p>
    <w:p w14:paraId="24541365" w14:textId="77777777" w:rsidR="009166E9" w:rsidRPr="00E9603C" w:rsidRDefault="009166E9">
      <w:pPr>
        <w:pStyle w:val="TH"/>
        <w:rPr>
          <w:lang w:eastAsia="zh-CN"/>
        </w:rPr>
      </w:pPr>
      <w:r w:rsidRPr="00E9603C">
        <w:rPr>
          <w:rFonts w:eastAsia="SimSun"/>
        </w:rPr>
        <w:object w:dxaOrig="15875" w:dyaOrig="8767" w14:anchorId="4FE3F8B8">
          <v:shape id="对象 46" o:spid="_x0000_i1057" type="#_x0000_t75" style="width:411pt;height:250pt;mso-position-horizontal-relative:page;mso-position-vertical-relative:page" o:ole="">
            <v:imagedata r:id="rId67" o:title="" cropbottom="6119f"/>
          </v:shape>
          <o:OLEObject Type="Embed" ProgID="Visio.Drawing.11" ShapeID="对象 46" DrawAspect="Content" ObjectID="_1669715967" r:id="rId68"/>
        </w:object>
      </w:r>
    </w:p>
    <w:p w14:paraId="4878CACE" w14:textId="77777777" w:rsidR="009166E9" w:rsidRPr="00E9603C" w:rsidRDefault="009166E9">
      <w:pPr>
        <w:pStyle w:val="TF"/>
      </w:pPr>
      <w:r w:rsidRPr="00E9603C">
        <w:t>Figure 6.</w:t>
      </w:r>
      <w:r w:rsidRPr="00E9603C">
        <w:rPr>
          <w:lang w:eastAsia="zh-CN"/>
        </w:rPr>
        <w:t>10</w:t>
      </w:r>
      <w:r w:rsidRPr="00E9603C">
        <w:t>.2.2-2: Discovery of NWDAF via DCCF</w:t>
      </w:r>
    </w:p>
    <w:p w14:paraId="5D0914C1" w14:textId="77777777" w:rsidR="009166E9" w:rsidRPr="00E9603C" w:rsidRDefault="009166E9">
      <w:pPr>
        <w:pStyle w:val="B1"/>
        <w:rPr>
          <w:lang w:eastAsia="zh-CN"/>
        </w:rPr>
      </w:pPr>
      <w:r w:rsidRPr="00E9603C">
        <w:rPr>
          <w:lang w:eastAsia="zh-CN"/>
        </w:rPr>
        <w:t>1.</w:t>
      </w:r>
      <w:r w:rsidRPr="00E9603C">
        <w:rPr>
          <w:lang w:eastAsia="zh-CN"/>
        </w:rPr>
        <w:tab/>
        <w:t>An NWDAF, e.g. NWDAF on slice level, due to a request for collecting analytic reports for a UE, starts a data collection and analytics collection procedure for such UE.</w:t>
      </w:r>
    </w:p>
    <w:p w14:paraId="406E1ABD" w14:textId="77777777" w:rsidR="009166E9" w:rsidRPr="00E9603C" w:rsidRDefault="009166E9">
      <w:pPr>
        <w:pStyle w:val="B1"/>
        <w:rPr>
          <w:lang w:eastAsia="zh-CN"/>
        </w:rPr>
      </w:pPr>
      <w:r w:rsidRPr="00E9603C">
        <w:rPr>
          <w:lang w:eastAsia="zh-CN"/>
        </w:rPr>
        <w:t>2.</w:t>
      </w:r>
      <w:r w:rsidRPr="00E9603C">
        <w:rPr>
          <w:lang w:eastAsia="zh-CN"/>
        </w:rPr>
        <w:tab/>
        <w:t>The NWDAF sends a request for data to DCCF, including the request/subscription for a UE related Analytics IDs and accompanying parameters such as (e.g. filters).</w:t>
      </w:r>
    </w:p>
    <w:p w14:paraId="5B048A58" w14:textId="77777777" w:rsidR="009166E9" w:rsidRPr="00E9603C" w:rsidRDefault="009166E9">
      <w:pPr>
        <w:pStyle w:val="B1"/>
        <w:rPr>
          <w:lang w:eastAsia="zh-CN"/>
        </w:rPr>
      </w:pPr>
      <w:r w:rsidRPr="00E9603C">
        <w:rPr>
          <w:lang w:eastAsia="zh-CN"/>
        </w:rPr>
        <w:t>3.</w:t>
      </w:r>
      <w:r w:rsidRPr="00E9603C">
        <w:rPr>
          <w:lang w:eastAsia="zh-CN"/>
        </w:rPr>
        <w:tab/>
        <w:t>If the DCCF has no knowledge of if the requested Analytics IDs are produced, the NWDAF services consumer selects a UDM NF and sends a Nudm_UECM_Get request (NWDAF type, SUPI, Analytics ID, S-NSSAI, Serving Area).</w:t>
      </w:r>
    </w:p>
    <w:p w14:paraId="583C28F6" w14:textId="77777777" w:rsidR="009166E9" w:rsidRPr="00E9603C" w:rsidRDefault="009166E9">
      <w:pPr>
        <w:pStyle w:val="B1"/>
        <w:rPr>
          <w:lang w:eastAsia="zh-CN"/>
        </w:rPr>
      </w:pPr>
      <w:r w:rsidRPr="00E9603C">
        <w:rPr>
          <w:lang w:eastAsia="zh-CN"/>
        </w:rPr>
        <w:t>4.</w:t>
      </w:r>
      <w:r w:rsidRPr="00E9603C">
        <w:rPr>
          <w:lang w:eastAsia="zh-CN"/>
        </w:rPr>
        <w:tab/>
        <w:t>The NWDAF service consumer obtains the address of the NWDAF serving the UE for that UE related Analytics. The NWDAF services consumer subscribes to changes of the NWDAF serving the UE.</w:t>
      </w:r>
    </w:p>
    <w:p w14:paraId="16FC3ACA" w14:textId="77777777" w:rsidR="009166E9" w:rsidRPr="00E9603C" w:rsidRDefault="009166E9">
      <w:pPr>
        <w:pStyle w:val="B1"/>
        <w:rPr>
          <w:lang w:eastAsia="zh-CN"/>
        </w:rPr>
      </w:pPr>
      <w:r w:rsidRPr="00E9603C">
        <w:rPr>
          <w:lang w:eastAsia="zh-CN"/>
        </w:rPr>
        <w:t>5.</w:t>
      </w:r>
      <w:r w:rsidRPr="00E9603C">
        <w:rPr>
          <w:lang w:eastAsia="zh-CN"/>
        </w:rPr>
        <w:tab/>
        <w:t>Using the knowledge that the Analytics IDs are produced, the DCCF requests analytics on behalf of the requesting NWDAF.</w:t>
      </w:r>
    </w:p>
    <w:p w14:paraId="65680D8E" w14:textId="77777777" w:rsidR="009166E9" w:rsidRPr="00E9603C" w:rsidRDefault="009166E9">
      <w:pPr>
        <w:pStyle w:val="B1"/>
        <w:rPr>
          <w:lang w:eastAsia="zh-CN"/>
        </w:rPr>
      </w:pPr>
      <w:r w:rsidRPr="00E9603C">
        <w:rPr>
          <w:lang w:eastAsia="zh-CN"/>
        </w:rPr>
        <w:t>6.</w:t>
      </w:r>
      <w:r w:rsidRPr="00E9603C">
        <w:rPr>
          <w:lang w:eastAsia="zh-CN"/>
        </w:rPr>
        <w:tab/>
        <w:t>The distributed NWDAF starts sending Analytics via notifications to the requesting NWDAF.</w:t>
      </w:r>
    </w:p>
    <w:p w14:paraId="63DCE6F0" w14:textId="77777777" w:rsidR="009166E9" w:rsidRPr="00E9603C" w:rsidRDefault="009166E9">
      <w:pPr>
        <w:pStyle w:val="Heading4"/>
        <w:rPr>
          <w:lang w:eastAsia="zh-CN"/>
        </w:rPr>
      </w:pPr>
      <w:bookmarkStart w:id="5080" w:name="_Toc54779340"/>
      <w:bookmarkStart w:id="5081" w:name="_Toc57201151"/>
      <w:bookmarkStart w:id="5082" w:name="_Toc54786300"/>
      <w:bookmarkStart w:id="5083" w:name="_Toc42779056"/>
      <w:bookmarkStart w:id="5084" w:name="_Toc42770000"/>
      <w:bookmarkStart w:id="5085" w:name="_Toc9464"/>
      <w:bookmarkStart w:id="5086" w:name="_Toc10975"/>
      <w:bookmarkStart w:id="5087" w:name="_Toc12671"/>
      <w:bookmarkStart w:id="5088" w:name="_Toc30935"/>
      <w:bookmarkStart w:id="5089" w:name="_Toc50021657"/>
      <w:bookmarkStart w:id="5090" w:name="_Toc5051"/>
      <w:bookmarkStart w:id="5091" w:name="_Toc3786"/>
      <w:bookmarkStart w:id="5092" w:name="_Toc44004297"/>
      <w:bookmarkStart w:id="5093" w:name="_Toc43393137"/>
      <w:bookmarkStart w:id="5094" w:name="_Toc50022361"/>
      <w:bookmarkStart w:id="5095" w:name="_Toc50021088"/>
      <w:bookmarkStart w:id="5096" w:name="_Toc50023010"/>
      <w:bookmarkStart w:id="5097" w:name="_Toc50023595"/>
      <w:bookmarkStart w:id="5098" w:name="_Toc50309663"/>
      <w:bookmarkStart w:id="5099" w:name="_Toc50579395"/>
      <w:bookmarkStart w:id="5100" w:name="_Toc25730"/>
      <w:bookmarkStart w:id="5101" w:name="_Toc26464"/>
      <w:bookmarkStart w:id="5102" w:name="_Toc54769985"/>
      <w:bookmarkStart w:id="5103" w:name="_Toc57641189"/>
      <w:bookmarkStart w:id="5104" w:name="_Toc59101542"/>
      <w:r w:rsidRPr="00E9603C">
        <w:rPr>
          <w:lang w:eastAsia="zh-CN"/>
        </w:rPr>
        <w:t>6.10.2.3</w:t>
      </w:r>
      <w:r w:rsidRPr="00E9603C">
        <w:rPr>
          <w:lang w:eastAsia="zh-CN"/>
        </w:rPr>
        <w:tab/>
        <w:t>Providing the information of the NWDAF serving the UE to consumers</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2C9463AC" w14:textId="77777777" w:rsidR="009166E9" w:rsidRPr="00E9603C" w:rsidRDefault="009166E9">
      <w:pPr>
        <w:rPr>
          <w:lang w:eastAsia="zh-CN"/>
        </w:rPr>
      </w:pPr>
      <w:r w:rsidRPr="00E9603C">
        <w:rPr>
          <w:lang w:eastAsia="zh-CN"/>
        </w:rPr>
        <w:t xml:space="preserve">An NWDAF service consumer may discover the NWDAF serving the UE as defined in Figure 6.10.2.2-1. Alternatively, the NF serving the UE may provide the NWDAF serving the UE to the NWDAF service consumer without explicit request. This solution shows how the AMF or the SMF provides the NWDAF </w:t>
      </w:r>
      <w:r w:rsidRPr="00E9603C">
        <w:rPr>
          <w:lang w:eastAsia="ko-KR"/>
        </w:rPr>
        <w:t xml:space="preserve">serving the UE </w:t>
      </w:r>
      <w:r w:rsidRPr="00E9603C">
        <w:rPr>
          <w:lang w:eastAsia="zh-CN"/>
        </w:rPr>
        <w:t>to the PCF at AM or SM Policy establishment.</w:t>
      </w:r>
    </w:p>
    <w:p w14:paraId="53C09932" w14:textId="77777777" w:rsidR="009166E9" w:rsidRPr="00E9603C" w:rsidRDefault="009166E9">
      <w:pPr>
        <w:pStyle w:val="TH"/>
        <w:rPr>
          <w:lang w:eastAsia="zh-CN"/>
        </w:rPr>
      </w:pPr>
      <w:r w:rsidRPr="00E9603C">
        <w:object w:dxaOrig="24225" w:dyaOrig="14172" w14:anchorId="77C99A1C">
          <v:shape id="对象 141" o:spid="_x0000_i1058" type="#_x0000_t75" style="width:301.5pt;height:177pt;mso-position-horizontal-relative:page;mso-position-vertical-relative:page" o:ole="">
            <v:imagedata r:id="rId69" o:title="" cropbottom="6121f"/>
          </v:shape>
          <o:OLEObject Type="Embed" ProgID="Visio.Drawing.11" ShapeID="对象 141" DrawAspect="Content" ObjectID="_1669715968" r:id="rId70"/>
        </w:object>
      </w:r>
    </w:p>
    <w:p w14:paraId="1EC1F998" w14:textId="77777777" w:rsidR="009166E9" w:rsidRPr="00E9603C" w:rsidRDefault="009166E9">
      <w:pPr>
        <w:pStyle w:val="TF"/>
      </w:pPr>
      <w:r w:rsidRPr="00E9603C">
        <w:t>Figure 6.</w:t>
      </w:r>
      <w:r w:rsidRPr="00E9603C">
        <w:rPr>
          <w:lang w:eastAsia="zh-CN"/>
        </w:rPr>
        <w:t>10</w:t>
      </w:r>
      <w:r w:rsidRPr="00E9603C">
        <w:t>.2.3-1: AM and SM Policy Association Establishment including NWDAF serving the UE</w:t>
      </w:r>
    </w:p>
    <w:p w14:paraId="1290FB50" w14:textId="77777777" w:rsidR="009166E9" w:rsidRPr="00E9603C" w:rsidRDefault="009166E9">
      <w:pPr>
        <w:pStyle w:val="B1"/>
        <w:rPr>
          <w:lang w:eastAsia="zh-CN"/>
        </w:rPr>
      </w:pPr>
      <w:r w:rsidRPr="00E9603C">
        <w:rPr>
          <w:lang w:eastAsia="zh-CN"/>
        </w:rPr>
        <w:t>1.</w:t>
      </w:r>
      <w:r w:rsidRPr="00E9603C">
        <w:rPr>
          <w:lang w:eastAsia="zh-CN"/>
        </w:rPr>
        <w:tab/>
        <w:t>AMF or SMF includes the NWDAF serving the UE identified by the NWDAF instance Id, the NWDAF FQDN or IP address. Per NWDAF service instance. The Analytics ID(s) and its serving area is also included.</w:t>
      </w:r>
    </w:p>
    <w:p w14:paraId="5F05DD4A" w14:textId="77777777" w:rsidR="009166E9" w:rsidRPr="00E9603C" w:rsidRDefault="009166E9">
      <w:pPr>
        <w:pStyle w:val="B1"/>
        <w:rPr>
          <w:lang w:eastAsia="zh-CN"/>
        </w:rPr>
      </w:pPr>
      <w:r w:rsidRPr="00E9603C">
        <w:rPr>
          <w:lang w:eastAsia="zh-CN"/>
        </w:rPr>
        <w:t>2.</w:t>
      </w:r>
      <w:r w:rsidRPr="00E9603C">
        <w:rPr>
          <w:lang w:eastAsia="zh-CN"/>
        </w:rPr>
        <w:tab/>
        <w:t>The PCF stores the NWDAF and its information, then send a response to the AMF or SMF, including a new Policy Control Request Trigger to subscribe to change of NWDAF serving this UE.</w:t>
      </w:r>
    </w:p>
    <w:p w14:paraId="7F0746AE" w14:textId="77777777" w:rsidR="009166E9" w:rsidRPr="00E9603C" w:rsidRDefault="009166E9">
      <w:pPr>
        <w:pStyle w:val="B1"/>
        <w:rPr>
          <w:lang w:eastAsia="zh-CN"/>
        </w:rPr>
      </w:pPr>
      <w:r w:rsidRPr="00E9603C">
        <w:rPr>
          <w:lang w:eastAsia="zh-CN"/>
        </w:rPr>
        <w:t>3.</w:t>
      </w:r>
      <w:r w:rsidRPr="00E9603C">
        <w:rPr>
          <w:lang w:eastAsia="zh-CN"/>
        </w:rPr>
        <w:tab/>
        <w:t>The PCF evaluates operator policies, if any policy decision depends on UE related, the PCF checks if the a NWDAF provides these Analytics, then steps 4 and 5 take place, otherwise the PCF performs NWDAF discovery and selection using NRF to find the NWDAF instance to subscribe to provide the analytics needed for the operator policies.</w:t>
      </w:r>
    </w:p>
    <w:p w14:paraId="552F8981" w14:textId="77777777" w:rsidR="009166E9" w:rsidRPr="00E9603C" w:rsidRDefault="009166E9">
      <w:pPr>
        <w:pStyle w:val="B1"/>
        <w:rPr>
          <w:lang w:eastAsia="zh-CN"/>
        </w:rPr>
      </w:pPr>
      <w:r w:rsidRPr="00E9603C">
        <w:rPr>
          <w:lang w:eastAsia="zh-CN"/>
        </w:rPr>
        <w:t>4.</w:t>
      </w:r>
      <w:r w:rsidRPr="00E9603C">
        <w:rPr>
          <w:lang w:eastAsia="zh-CN"/>
        </w:rPr>
        <w:tab/>
        <w:t xml:space="preserve">PCF subscribes to NWDAF as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for an NF to request analytics. Examples are Analytics on UE Mobility or UE Communication or Expected UE behaviour or Abnormal UE behaviour.</w:t>
      </w:r>
    </w:p>
    <w:p w14:paraId="1BBB034A" w14:textId="77777777" w:rsidR="009166E9" w:rsidRPr="00E9603C" w:rsidRDefault="009166E9">
      <w:pPr>
        <w:pStyle w:val="B1"/>
        <w:rPr>
          <w:lang w:eastAsia="zh-CN"/>
        </w:rPr>
      </w:pPr>
      <w:r w:rsidRPr="00E9603C">
        <w:rPr>
          <w:lang w:eastAsia="zh-CN"/>
        </w:rPr>
        <w:t>5.</w:t>
      </w:r>
      <w:r w:rsidRPr="00E9603C">
        <w:rPr>
          <w:lang w:eastAsia="zh-CN"/>
        </w:rPr>
        <w:tab/>
        <w:t>PCF receives the analytics.</w:t>
      </w:r>
    </w:p>
    <w:p w14:paraId="7079F729" w14:textId="77777777" w:rsidR="009166E9" w:rsidRPr="00E9603C" w:rsidRDefault="009166E9">
      <w:pPr>
        <w:rPr>
          <w:lang w:eastAsia="zh-CN"/>
        </w:rPr>
      </w:pPr>
      <w:r w:rsidRPr="00E9603C">
        <w:rPr>
          <w:lang w:eastAsia="zh-CN"/>
        </w:rPr>
        <w:t>For those scenarios where the PCF serving the AMF and the SMF are different, the AMF informs the SMF of their NWDAF at the PDU session establishment or modification (if the NWDAF serving the UE changes, due to AMF relocation) and the SMF informs the AMF of the NWDAF serving the UE at the PDU session establishment response or modification.</w:t>
      </w:r>
    </w:p>
    <w:p w14:paraId="120BD277" w14:textId="77777777" w:rsidR="009166E9" w:rsidRPr="00E9603C" w:rsidRDefault="009166E9">
      <w:pPr>
        <w:rPr>
          <w:lang w:eastAsia="zh-CN"/>
        </w:rPr>
      </w:pPr>
      <w:r w:rsidRPr="00E9603C">
        <w:rPr>
          <w:lang w:eastAsia="zh-CN"/>
        </w:rPr>
        <w:t>The AMF includes the subscription to change of NWDAF serving the UE to the AM Policy Association in the UE Context transferred to the target AMF.</w:t>
      </w:r>
    </w:p>
    <w:p w14:paraId="6A95C85D" w14:textId="77777777" w:rsidR="009166E9" w:rsidRPr="00E9603C" w:rsidRDefault="009166E9">
      <w:pPr>
        <w:pStyle w:val="Heading4"/>
        <w:rPr>
          <w:lang w:eastAsia="zh-CN"/>
        </w:rPr>
      </w:pPr>
      <w:bookmarkStart w:id="5105" w:name="_Toc21333"/>
      <w:bookmarkStart w:id="5106" w:name="_Toc32188"/>
      <w:bookmarkStart w:id="5107" w:name="_Toc16793"/>
      <w:bookmarkStart w:id="5108" w:name="_Toc42779057"/>
      <w:bookmarkStart w:id="5109" w:name="_Toc25733"/>
      <w:bookmarkStart w:id="5110" w:name="_Toc50023011"/>
      <w:bookmarkStart w:id="5111" w:name="_Toc23833"/>
      <w:bookmarkStart w:id="5112" w:name="_Toc15514"/>
      <w:bookmarkStart w:id="5113" w:name="_Toc43393138"/>
      <w:bookmarkStart w:id="5114" w:name="_Toc44004298"/>
      <w:bookmarkStart w:id="5115" w:name="_Toc50021089"/>
      <w:bookmarkStart w:id="5116" w:name="_Toc50023596"/>
      <w:bookmarkStart w:id="5117" w:name="_Toc16482"/>
      <w:bookmarkStart w:id="5118" w:name="_Toc50021658"/>
      <w:bookmarkStart w:id="5119" w:name="_Toc50022362"/>
      <w:bookmarkStart w:id="5120" w:name="_Toc50579396"/>
      <w:bookmarkStart w:id="5121" w:name="_Toc42770001"/>
      <w:bookmarkStart w:id="5122" w:name="_Toc54769986"/>
      <w:bookmarkStart w:id="5123" w:name="_Toc54779341"/>
      <w:bookmarkStart w:id="5124" w:name="_Toc54786301"/>
      <w:bookmarkStart w:id="5125" w:name="_Toc50309664"/>
      <w:bookmarkStart w:id="5126" w:name="_Toc57201152"/>
      <w:bookmarkStart w:id="5127" w:name="_Toc25510"/>
      <w:bookmarkStart w:id="5128" w:name="_Toc57641190"/>
      <w:bookmarkStart w:id="5129" w:name="_Toc59101543"/>
      <w:r w:rsidRPr="00E9603C">
        <w:rPr>
          <w:lang w:eastAsia="zh-CN"/>
        </w:rPr>
        <w:t>6.10.2.4</w:t>
      </w:r>
      <w:r w:rsidRPr="00E9603C">
        <w:rPr>
          <w:lang w:eastAsia="zh-CN"/>
        </w:rPr>
        <w:tab/>
        <w:t>Selection of distributed NWDAF and transfer of statistics</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0F348D47" w14:textId="77777777" w:rsidR="009166E9" w:rsidRPr="00E9603C" w:rsidRDefault="009166E9">
      <w:pPr>
        <w:rPr>
          <w:lang w:eastAsia="zh-CN"/>
        </w:rPr>
      </w:pPr>
      <w:r w:rsidRPr="00E9603C">
        <w:t>A source AMF using a distributed source NWDAF may send the source NWDAF ID in the UE context transfer to the target AMF. The target AMF decides whether to use the source NWDAF or a new target NWDAF. If the target AMF decides to use the source NWDAF, it may subscribe to the source NWDAF and it communicates in the response to the source AMF, I am done. Source AMF unsubscribes to source NWDAF. Source NWDAF deletes subscription from old AMF. If target AMF has already subscribed, that subscription is kept, with all the inherited data. If target AMF decides to use a new target NWDAF, it may subscribe to target NWDAF, including the source NWDAF ID. The target NWDAF requests UE related statistics from the source NWDAF, and it communicates in the response to the target AMF, I am done. Target AMF communicates in the response to source AMF, I am done. Source AMF unsubscribes to source NWDAF. Source NWDAF deletes subscription from old AMF when statistics has been transmitted to the source NWDAF.</w:t>
      </w:r>
    </w:p>
    <w:p w14:paraId="6E1C8913" w14:textId="77777777" w:rsidR="009166E9" w:rsidRPr="00E9603C" w:rsidRDefault="009166E9">
      <w:pPr>
        <w:rPr>
          <w:lang w:eastAsia="zh-CN"/>
        </w:rPr>
      </w:pPr>
      <w:r w:rsidRPr="00E9603C">
        <w:rPr>
          <w:lang w:eastAsia="zh-CN"/>
        </w:rPr>
        <w:t>The procedure is illustrated in Figure 6.10.2.4-1.</w:t>
      </w:r>
    </w:p>
    <w:bookmarkStart w:id="5130" w:name="_Hlk40277566"/>
    <w:p w14:paraId="57C38527" w14:textId="77777777" w:rsidR="009166E9" w:rsidRPr="00E9603C" w:rsidRDefault="009166E9">
      <w:pPr>
        <w:pStyle w:val="TH"/>
        <w:rPr>
          <w:lang w:eastAsia="zh-CN"/>
        </w:rPr>
      </w:pPr>
      <w:r w:rsidRPr="00E9603C">
        <w:object w:dxaOrig="7232" w:dyaOrig="4864" w14:anchorId="0C2A1A43">
          <v:shape id="对象 142" o:spid="_x0000_i1059" type="#_x0000_t75" style="width:428pt;height:288.5pt;mso-position-horizontal-relative:page;mso-position-vertical-relative:page" o:ole="">
            <v:imagedata r:id="rId71" o:title="" cropbottom="6121f"/>
          </v:shape>
          <o:OLEObject Type="Embed" ProgID="Visio.Drawing.11" ShapeID="对象 142" DrawAspect="Content" ObjectID="_1669715969" r:id="rId72"/>
        </w:object>
      </w:r>
      <w:bookmarkEnd w:id="5130"/>
    </w:p>
    <w:p w14:paraId="02D80EB3" w14:textId="77777777" w:rsidR="009166E9" w:rsidRPr="00E9603C" w:rsidRDefault="009166E9">
      <w:pPr>
        <w:pStyle w:val="TF"/>
      </w:pPr>
      <w:r w:rsidRPr="00E9603C">
        <w:t>Figure 6.</w:t>
      </w:r>
      <w:r w:rsidRPr="00E9603C">
        <w:rPr>
          <w:lang w:eastAsia="zh-CN"/>
        </w:rPr>
        <w:t>10</w:t>
      </w:r>
      <w:r w:rsidRPr="00E9603C">
        <w:t>.2.4-1: Selection of distributed NWDAF and transfer of UE related statistics</w:t>
      </w:r>
    </w:p>
    <w:p w14:paraId="35B8A139" w14:textId="77777777" w:rsidR="009166E9" w:rsidRPr="00E9603C" w:rsidRDefault="009166E9">
      <w:pPr>
        <w:pStyle w:val="B1"/>
      </w:pPr>
      <w:r w:rsidRPr="00E9603C">
        <w:rPr>
          <w:lang w:eastAsia="zh-CN"/>
        </w:rPr>
        <w:t>1.</w:t>
      </w:r>
      <w:r w:rsidRPr="00E9603C">
        <w:rPr>
          <w:lang w:eastAsia="zh-CN"/>
        </w:rPr>
        <w:tab/>
        <w:t>A</w:t>
      </w:r>
      <w:r w:rsidRPr="00E9603C">
        <w:t xml:space="preserve"> new (target) AMF starts serving the UE.</w:t>
      </w:r>
    </w:p>
    <w:p w14:paraId="070DEA65" w14:textId="77777777" w:rsidR="009166E9" w:rsidRPr="00E9603C" w:rsidRDefault="009166E9">
      <w:pPr>
        <w:pStyle w:val="B1"/>
      </w:pPr>
      <w:r w:rsidRPr="00E9603C">
        <w:t>2.</w:t>
      </w:r>
      <w:r w:rsidRPr="00E9603C">
        <w:tab/>
        <w:t>Target AMF requests UE context from source AMF.</w:t>
      </w:r>
    </w:p>
    <w:p w14:paraId="3BE5D146" w14:textId="77777777" w:rsidR="009166E9" w:rsidRPr="00E9603C" w:rsidRDefault="009166E9">
      <w:pPr>
        <w:pStyle w:val="B1"/>
      </w:pPr>
      <w:r w:rsidRPr="00E9603C">
        <w:t>3.</w:t>
      </w:r>
      <w:r w:rsidRPr="00E9603C">
        <w:tab/>
        <w:t>Source AMF sends UE context to target AMF, including the NWDAF ID used by the source AMF for UE related Analytics, and may also include some relevant parameters from the NF Profile.</w:t>
      </w:r>
    </w:p>
    <w:p w14:paraId="7A9A4730" w14:textId="77777777" w:rsidR="009166E9" w:rsidRPr="00E9603C" w:rsidRDefault="009166E9">
      <w:pPr>
        <w:pStyle w:val="B1"/>
      </w:pPr>
      <w:r w:rsidRPr="00E9603C">
        <w:t>4.</w:t>
      </w:r>
      <w:r w:rsidRPr="00E9603C">
        <w:tab/>
        <w:t>Target AMF may utilize the NRF service to discover NWDAFs.</w:t>
      </w:r>
    </w:p>
    <w:p w14:paraId="0BA9F7B3" w14:textId="77777777" w:rsidR="009166E9" w:rsidRPr="00E9603C" w:rsidRDefault="009166E9">
      <w:pPr>
        <w:pStyle w:val="B1"/>
      </w:pPr>
      <w:r w:rsidRPr="00E9603C">
        <w:t>5.</w:t>
      </w:r>
      <w:r w:rsidRPr="00E9603C">
        <w:tab/>
        <w:t>Target AMF selects an NWDAF. In this example, the Target AMF selects a new Target NWDAF.</w:t>
      </w:r>
    </w:p>
    <w:p w14:paraId="129039DD" w14:textId="77777777" w:rsidR="009166E9" w:rsidRPr="00E9603C" w:rsidRDefault="009166E9">
      <w:pPr>
        <w:pStyle w:val="B1"/>
      </w:pPr>
      <w:r w:rsidRPr="00E9603C">
        <w:t>6.</w:t>
      </w:r>
      <w:r w:rsidRPr="00E9603C">
        <w:tab/>
        <w:t>Target AMF subscribes to the selected Target NWDAF.</w:t>
      </w:r>
    </w:p>
    <w:p w14:paraId="420890BA" w14:textId="77777777" w:rsidR="009166E9" w:rsidRPr="00E9603C" w:rsidRDefault="009166E9">
      <w:pPr>
        <w:pStyle w:val="B1"/>
      </w:pPr>
      <w:r w:rsidRPr="00E9603C">
        <w:t>7.</w:t>
      </w:r>
      <w:r w:rsidRPr="00E9603C">
        <w:tab/>
        <w:t>If the selected NWDAF is a new Target NWDAF, it requests the UE related statistics from the source NWDAF</w:t>
      </w:r>
    </w:p>
    <w:p w14:paraId="5DA5074F" w14:textId="77777777" w:rsidR="009166E9" w:rsidRPr="00E9603C" w:rsidRDefault="009166E9">
      <w:pPr>
        <w:pStyle w:val="B1"/>
      </w:pPr>
      <w:r w:rsidRPr="00E9603C">
        <w:t>8.</w:t>
      </w:r>
      <w:r w:rsidRPr="00E9603C">
        <w:tab/>
        <w:t>The source NWDAF sends the UE related statistics.</w:t>
      </w:r>
    </w:p>
    <w:p w14:paraId="1F165671" w14:textId="77777777" w:rsidR="009166E9" w:rsidRPr="00E9603C" w:rsidRDefault="009166E9">
      <w:pPr>
        <w:pStyle w:val="B1"/>
      </w:pPr>
      <w:r w:rsidRPr="00E9603C">
        <w:t>9.</w:t>
      </w:r>
      <w:r w:rsidRPr="00E9603C">
        <w:tab/>
        <w:t>The Target NWDAF responds, indicating it has started to retrieve statistics from the source NWDAF</w:t>
      </w:r>
    </w:p>
    <w:p w14:paraId="36FEE061" w14:textId="77777777" w:rsidR="009166E9" w:rsidRPr="00E9603C" w:rsidRDefault="009166E9">
      <w:pPr>
        <w:pStyle w:val="B1"/>
      </w:pPr>
      <w:r w:rsidRPr="00E9603C">
        <w:t>10.</w:t>
      </w:r>
      <w:r w:rsidRPr="00E9603C">
        <w:tab/>
        <w:t>The Target AMF sends a RegistrationStatusUpdate to the source AMF, indicating that the source AMF can unsubscribe from source NWDAF.</w:t>
      </w:r>
    </w:p>
    <w:p w14:paraId="6AF2ACF9" w14:textId="77777777" w:rsidR="009166E9" w:rsidRPr="00E9603C" w:rsidRDefault="009166E9">
      <w:pPr>
        <w:pStyle w:val="B1"/>
      </w:pPr>
      <w:r w:rsidRPr="00E9603C">
        <w:t>11.</w:t>
      </w:r>
      <w:r w:rsidRPr="00E9603C">
        <w:tab/>
        <w:t>The Source AMF unsubscribes from the source NWDAF</w:t>
      </w:r>
    </w:p>
    <w:p w14:paraId="7AE2AE16" w14:textId="77777777" w:rsidR="009166E9" w:rsidRPr="00E9603C" w:rsidRDefault="009166E9">
      <w:pPr>
        <w:pStyle w:val="B1"/>
        <w:rPr>
          <w:lang w:eastAsia="zh-CN"/>
        </w:rPr>
      </w:pPr>
      <w:r w:rsidRPr="00E9603C">
        <w:t>12.</w:t>
      </w:r>
      <w:r w:rsidRPr="00E9603C">
        <w:tab/>
        <w:t>The Source N</w:t>
      </w:r>
      <w:r w:rsidRPr="00E9603C">
        <w:rPr>
          <w:lang w:eastAsia="zh-CN"/>
        </w:rPr>
        <w:t>WDAF purges statistics when all statistics has been sent to target NWDAF</w:t>
      </w:r>
    </w:p>
    <w:p w14:paraId="653D75E8" w14:textId="77777777" w:rsidR="009166E9" w:rsidRPr="00E9603C" w:rsidRDefault="009166E9">
      <w:pPr>
        <w:pStyle w:val="NO"/>
        <w:rPr>
          <w:lang w:eastAsia="zh-CN"/>
        </w:rPr>
      </w:pPr>
      <w:r w:rsidRPr="00E9603C">
        <w:rPr>
          <w:lang w:eastAsia="zh-CN"/>
        </w:rPr>
        <w:t>NOTE:</w:t>
      </w:r>
      <w:r w:rsidRPr="00E9603C">
        <w:rPr>
          <w:lang w:eastAsia="zh-CN"/>
        </w:rPr>
        <w:tab/>
        <w:t>According to Operator policies and configuration, each NWDAF (source and target) may register (and deregister) the supported UE according to clause 6.10.2.1 Registration/Deregistration of the NWDAF serving the UE procedure.</w:t>
      </w:r>
    </w:p>
    <w:p w14:paraId="01E11F20" w14:textId="77777777" w:rsidR="009166E9" w:rsidRPr="00E9603C" w:rsidRDefault="009166E9">
      <w:pPr>
        <w:rPr>
          <w:lang w:eastAsia="zh-CN"/>
        </w:rPr>
      </w:pPr>
      <w:r w:rsidRPr="00E9603C">
        <w:rPr>
          <w:lang w:eastAsia="zh-CN"/>
        </w:rPr>
        <w:t>If a DCCF is deployed it may be used to support the transfer of statistics.</w:t>
      </w:r>
    </w:p>
    <w:p w14:paraId="3473B9EF" w14:textId="77777777" w:rsidR="009166E9" w:rsidRPr="00E9603C" w:rsidRDefault="009166E9">
      <w:pPr>
        <w:rPr>
          <w:lang w:eastAsia="zh-CN"/>
        </w:rPr>
      </w:pPr>
      <w:r w:rsidRPr="00E9603C">
        <w:rPr>
          <w:lang w:eastAsia="zh-CN"/>
        </w:rPr>
        <w:t>The procedure is illustrated in Figure 6.10.2.4-2.</w:t>
      </w:r>
    </w:p>
    <w:p w14:paraId="56B0DF37" w14:textId="77777777" w:rsidR="009166E9" w:rsidRPr="00E9603C" w:rsidRDefault="009166E9">
      <w:pPr>
        <w:pStyle w:val="TH"/>
      </w:pPr>
      <w:r w:rsidRPr="00E9603C">
        <w:object w:dxaOrig="19176" w:dyaOrig="20753" w14:anchorId="463E3A01">
          <v:shape id="对象 182" o:spid="_x0000_i1060" type="#_x0000_t75" style="width:480.5pt;height:555pt;mso-position-horizontal-relative:page;mso-position-vertical-relative:page" o:ole="">
            <v:imagedata r:id="rId73" o:title="" cropbottom="6121f"/>
          </v:shape>
          <o:OLEObject Type="Embed" ProgID="Visio.Drawing.11" ShapeID="对象 182" DrawAspect="Content" ObjectID="_1669715970" r:id="rId74"/>
        </w:object>
      </w:r>
    </w:p>
    <w:p w14:paraId="5A702635" w14:textId="77777777" w:rsidR="009166E9" w:rsidRPr="00E9603C" w:rsidRDefault="009166E9">
      <w:pPr>
        <w:pStyle w:val="TF"/>
      </w:pPr>
      <w:r w:rsidRPr="00E9603C">
        <w:t>Figure 6.10.2.4-2: Selection of distributed NWDAF and transfer of UE related statistics using DCCF</w:t>
      </w:r>
    </w:p>
    <w:p w14:paraId="1B76A84E" w14:textId="77777777" w:rsidR="009166E9" w:rsidRPr="00E9603C" w:rsidRDefault="009166E9">
      <w:pPr>
        <w:pStyle w:val="B1"/>
        <w:rPr>
          <w:lang w:eastAsia="ko-KR"/>
        </w:rPr>
      </w:pPr>
      <w:r w:rsidRPr="00E9603C">
        <w:rPr>
          <w:lang w:eastAsia="ko-KR"/>
        </w:rPr>
        <w:t>0.</w:t>
      </w:r>
      <w:r w:rsidRPr="00E9603C">
        <w:rPr>
          <w:lang w:eastAsia="ko-KR"/>
        </w:rPr>
        <w:tab/>
        <w:t>Source NWDAF has registered into UDM what UEs and Analytics IDs it supports respectively.</w:t>
      </w:r>
      <w:r w:rsidRPr="00E9603C">
        <w:rPr>
          <w:lang w:eastAsia="ko-KR"/>
        </w:rPr>
        <w:br/>
        <w:t>DCCF requests info from UDM so it is updated on which NWDAF supports what UEs and Analytics IDs respectively or it receives it via data requests.</w:t>
      </w:r>
    </w:p>
    <w:p w14:paraId="32238523" w14:textId="77777777" w:rsidR="009166E9" w:rsidRPr="00E9603C" w:rsidRDefault="009166E9">
      <w:pPr>
        <w:pStyle w:val="B1"/>
        <w:rPr>
          <w:lang w:eastAsia="ko-KR"/>
        </w:rPr>
      </w:pPr>
      <w:r w:rsidRPr="00E9603C">
        <w:rPr>
          <w:lang w:eastAsia="ko-KR"/>
        </w:rPr>
        <w:t>1a.</w:t>
      </w:r>
      <w:r w:rsidRPr="00E9603C">
        <w:rPr>
          <w:lang w:eastAsia="ko-KR"/>
        </w:rPr>
        <w:tab/>
        <w:t>A new (target) NF starts serving the UE.</w:t>
      </w:r>
    </w:p>
    <w:p w14:paraId="17B77086" w14:textId="77777777" w:rsidR="009166E9" w:rsidRPr="00E9603C" w:rsidRDefault="009166E9">
      <w:pPr>
        <w:pStyle w:val="B1"/>
        <w:rPr>
          <w:lang w:eastAsia="ko-KR"/>
        </w:rPr>
      </w:pPr>
      <w:r w:rsidRPr="00E9603C">
        <w:rPr>
          <w:lang w:eastAsia="ko-KR"/>
        </w:rPr>
        <w:t>1b.</w:t>
      </w:r>
      <w:r w:rsidRPr="00E9603C">
        <w:rPr>
          <w:rFonts w:eastAsia="SimSun"/>
          <w:lang w:eastAsia="zh-CN"/>
        </w:rPr>
        <w:tab/>
      </w:r>
      <w:r w:rsidRPr="00E9603C">
        <w:rPr>
          <w:lang w:eastAsia="ko-KR"/>
        </w:rPr>
        <w:t>The Source NF will unsubscribe to the Source NWDAF. The Statistics is kept during a pre-defined time or until the statistics is forward.</w:t>
      </w:r>
    </w:p>
    <w:p w14:paraId="7364923A" w14:textId="77777777" w:rsidR="009166E9" w:rsidRPr="00E9603C" w:rsidRDefault="009166E9">
      <w:pPr>
        <w:pStyle w:val="B1"/>
        <w:rPr>
          <w:lang w:eastAsia="ko-KR"/>
        </w:rPr>
      </w:pPr>
      <w:r w:rsidRPr="00E9603C">
        <w:rPr>
          <w:lang w:eastAsia="ko-KR"/>
        </w:rPr>
        <w:t>1c.</w:t>
      </w:r>
      <w:r w:rsidRPr="00E9603C">
        <w:rPr>
          <w:rFonts w:eastAsia="SimSun"/>
          <w:lang w:eastAsia="zh-CN"/>
        </w:rPr>
        <w:tab/>
      </w:r>
      <w:r w:rsidRPr="00E9603C">
        <w:rPr>
          <w:lang w:eastAsia="ko-KR"/>
        </w:rPr>
        <w:t>The Source NWDAF will unsubscribe from UDM.</w:t>
      </w:r>
    </w:p>
    <w:p w14:paraId="744ABB32" w14:textId="77777777" w:rsidR="009166E9" w:rsidRPr="00E9603C" w:rsidRDefault="009166E9">
      <w:pPr>
        <w:pStyle w:val="B1"/>
        <w:rPr>
          <w:lang w:eastAsia="ko-KR"/>
        </w:rPr>
      </w:pPr>
      <w:r w:rsidRPr="00E9603C">
        <w:rPr>
          <w:lang w:eastAsia="ko-KR"/>
        </w:rPr>
        <w:t>1d.</w:t>
      </w:r>
      <w:r w:rsidRPr="00E9603C">
        <w:rPr>
          <w:lang w:eastAsia="ko-KR"/>
        </w:rPr>
        <w:tab/>
        <w:t>The UDM acknowledges the registration.</w:t>
      </w:r>
    </w:p>
    <w:p w14:paraId="71FC5E61" w14:textId="77777777" w:rsidR="009166E9" w:rsidRPr="00E9603C" w:rsidRDefault="009166E9">
      <w:pPr>
        <w:pStyle w:val="B1"/>
        <w:rPr>
          <w:lang w:eastAsia="ko-KR"/>
        </w:rPr>
      </w:pPr>
      <w:r w:rsidRPr="00E9603C">
        <w:rPr>
          <w:lang w:eastAsia="ko-KR"/>
        </w:rPr>
        <w:t>1e.</w:t>
      </w:r>
      <w:r w:rsidRPr="00E9603C">
        <w:rPr>
          <w:rFonts w:eastAsia="SimSun"/>
          <w:lang w:eastAsia="zh-CN"/>
        </w:rPr>
        <w:tab/>
      </w:r>
      <w:r w:rsidRPr="00E9603C">
        <w:rPr>
          <w:lang w:eastAsia="ko-KR"/>
        </w:rPr>
        <w:t>If Source NWDAF has used DCCF, the Source NWDAF unsubscribes to data.</w:t>
      </w:r>
    </w:p>
    <w:p w14:paraId="79BD9AC2" w14:textId="77777777" w:rsidR="009166E9" w:rsidRPr="00E9603C" w:rsidRDefault="009166E9">
      <w:pPr>
        <w:pStyle w:val="B1"/>
        <w:rPr>
          <w:lang w:eastAsia="ko-KR"/>
        </w:rPr>
      </w:pPr>
      <w:r w:rsidRPr="00E9603C">
        <w:rPr>
          <w:lang w:eastAsia="ko-KR"/>
        </w:rPr>
        <w:t>1f.</w:t>
      </w:r>
      <w:r w:rsidRPr="00E9603C">
        <w:rPr>
          <w:rFonts w:eastAsia="SimSun"/>
          <w:lang w:eastAsia="zh-CN"/>
        </w:rPr>
        <w:tab/>
      </w:r>
      <w:r w:rsidRPr="00E9603C">
        <w:rPr>
          <w:lang w:eastAsia="ko-KR"/>
        </w:rPr>
        <w:t>The DCCF keeps in memory, for a pre-defined time, the NWDAF and Analytics IDs for the UE.</w:t>
      </w:r>
    </w:p>
    <w:p w14:paraId="79E6F77D" w14:textId="77777777" w:rsidR="009166E9" w:rsidRPr="00E9603C" w:rsidRDefault="009166E9">
      <w:pPr>
        <w:pStyle w:val="B1"/>
        <w:rPr>
          <w:lang w:eastAsia="ko-KR"/>
        </w:rPr>
      </w:pPr>
      <w:r w:rsidRPr="00E9603C">
        <w:rPr>
          <w:lang w:eastAsia="ko-KR"/>
        </w:rPr>
        <w:t>1g.</w:t>
      </w:r>
      <w:r w:rsidRPr="00E9603C">
        <w:rPr>
          <w:lang w:eastAsia="ko-KR"/>
        </w:rPr>
        <w:tab/>
        <w:t>The Source NWDAF responds to the unsubscribe request.</w:t>
      </w:r>
    </w:p>
    <w:p w14:paraId="2CB16FB8" w14:textId="77777777" w:rsidR="009166E9" w:rsidRPr="00E9603C" w:rsidRDefault="009166E9">
      <w:pPr>
        <w:pStyle w:val="B1"/>
        <w:rPr>
          <w:lang w:eastAsia="ko-KR"/>
        </w:rPr>
      </w:pPr>
      <w:r w:rsidRPr="00E9603C">
        <w:rPr>
          <w:lang w:eastAsia="ko-KR"/>
        </w:rPr>
        <w:t>2.</w:t>
      </w:r>
      <w:r w:rsidRPr="00E9603C">
        <w:rPr>
          <w:lang w:eastAsia="ko-KR"/>
        </w:rPr>
        <w:tab/>
        <w:t>Target NF may utilise the NRF service to discover NWDAFs.</w:t>
      </w:r>
    </w:p>
    <w:p w14:paraId="2E17C2AE" w14:textId="77777777" w:rsidR="009166E9" w:rsidRPr="00E9603C" w:rsidRDefault="009166E9">
      <w:pPr>
        <w:pStyle w:val="B1"/>
        <w:rPr>
          <w:lang w:eastAsia="ko-KR"/>
        </w:rPr>
      </w:pPr>
      <w:r w:rsidRPr="00E9603C">
        <w:rPr>
          <w:lang w:eastAsia="ko-KR"/>
        </w:rPr>
        <w:t>3.</w:t>
      </w:r>
      <w:r w:rsidRPr="00E9603C">
        <w:rPr>
          <w:lang w:eastAsia="ko-KR"/>
        </w:rPr>
        <w:tab/>
        <w:t>Target NF selects an NWDAF. In this example, the Target NF selects a new Target NWDAF.</w:t>
      </w:r>
    </w:p>
    <w:p w14:paraId="60946912" w14:textId="77777777" w:rsidR="009166E9" w:rsidRPr="00E9603C" w:rsidRDefault="009166E9">
      <w:pPr>
        <w:pStyle w:val="B1"/>
        <w:rPr>
          <w:lang w:eastAsia="ko-KR"/>
        </w:rPr>
      </w:pPr>
      <w:r w:rsidRPr="00E9603C">
        <w:rPr>
          <w:lang w:eastAsia="ko-KR"/>
        </w:rPr>
        <w:t>4.</w:t>
      </w:r>
      <w:r w:rsidRPr="00E9603C">
        <w:rPr>
          <w:rFonts w:eastAsia="SimSun"/>
          <w:lang w:eastAsia="zh-CN"/>
        </w:rPr>
        <w:tab/>
      </w:r>
      <w:r w:rsidRPr="00E9603C">
        <w:rPr>
          <w:lang w:eastAsia="ko-KR"/>
        </w:rPr>
        <w:t>Target NF subscribes to the selected Target NWDAF.</w:t>
      </w:r>
    </w:p>
    <w:p w14:paraId="388FCBE7" w14:textId="77777777" w:rsidR="009166E9" w:rsidRPr="00E9603C" w:rsidRDefault="009166E9">
      <w:pPr>
        <w:pStyle w:val="B1"/>
        <w:rPr>
          <w:lang w:eastAsia="ko-KR"/>
        </w:rPr>
      </w:pPr>
      <w:r w:rsidRPr="00E9603C">
        <w:rPr>
          <w:lang w:eastAsia="ko-KR"/>
        </w:rPr>
        <w:t>5.</w:t>
      </w:r>
      <w:r w:rsidRPr="00E9603C">
        <w:rPr>
          <w:rFonts w:eastAsia="SimSun"/>
          <w:lang w:eastAsia="zh-CN"/>
        </w:rPr>
        <w:tab/>
      </w:r>
      <w:r w:rsidRPr="00E9603C">
        <w:rPr>
          <w:lang w:eastAsia="ko-KR"/>
        </w:rPr>
        <w:t>The Target NWDAF invokes Nudm_UECM_Registration.</w:t>
      </w:r>
    </w:p>
    <w:p w14:paraId="7F8E3A20" w14:textId="77777777" w:rsidR="009166E9" w:rsidRPr="00E9603C" w:rsidRDefault="009166E9">
      <w:pPr>
        <w:pStyle w:val="B1"/>
        <w:rPr>
          <w:lang w:eastAsia="ko-KR"/>
        </w:rPr>
      </w:pPr>
      <w:r w:rsidRPr="00E9603C">
        <w:rPr>
          <w:lang w:eastAsia="ko-KR"/>
        </w:rPr>
        <w:t>6.</w:t>
      </w:r>
      <w:r w:rsidRPr="00E9603C">
        <w:rPr>
          <w:lang w:eastAsia="ko-KR"/>
        </w:rPr>
        <w:tab/>
        <w:t>UDM acknowledges the registration.</w:t>
      </w:r>
    </w:p>
    <w:p w14:paraId="0E58DC55" w14:textId="77777777" w:rsidR="009166E9" w:rsidRPr="00E9603C" w:rsidRDefault="009166E9">
      <w:pPr>
        <w:pStyle w:val="B1"/>
        <w:rPr>
          <w:lang w:eastAsia="ko-KR"/>
        </w:rPr>
      </w:pPr>
      <w:r w:rsidRPr="00E9603C">
        <w:rPr>
          <w:lang w:eastAsia="ko-KR"/>
        </w:rPr>
        <w:t>7.</w:t>
      </w:r>
      <w:r w:rsidRPr="00E9603C">
        <w:rPr>
          <w:rFonts w:eastAsia="SimSun"/>
          <w:lang w:eastAsia="zh-CN"/>
        </w:rPr>
        <w:tab/>
      </w:r>
      <w:r w:rsidRPr="00E9603C">
        <w:rPr>
          <w:lang w:eastAsia="ko-KR"/>
        </w:rPr>
        <w:t>Target NWDAF requests Data for the UE via the DCCF. The NWDAF may add the Analytics IDs as well.</w:t>
      </w:r>
    </w:p>
    <w:p w14:paraId="0209625A" w14:textId="77777777" w:rsidR="009166E9" w:rsidRPr="00E9603C" w:rsidRDefault="009166E9">
      <w:pPr>
        <w:pStyle w:val="B1"/>
        <w:rPr>
          <w:lang w:eastAsia="ko-KR"/>
        </w:rPr>
      </w:pPr>
      <w:r w:rsidRPr="00E9603C">
        <w:rPr>
          <w:lang w:eastAsia="ko-KR"/>
        </w:rPr>
        <w:t>8.</w:t>
      </w:r>
      <w:r w:rsidRPr="00E9603C">
        <w:rPr>
          <w:rFonts w:eastAsia="SimSun"/>
          <w:lang w:eastAsia="zh-CN"/>
        </w:rPr>
        <w:tab/>
      </w:r>
      <w:r w:rsidRPr="00E9603C">
        <w:rPr>
          <w:lang w:eastAsia="ko-KR"/>
        </w:rPr>
        <w:t>The DCCF has the knowledge of the earlier used NWDAF and Analytics IDs for this UE. The DCCF adds the Source NWDAF ID and Analytics IDs in the response.</w:t>
      </w:r>
    </w:p>
    <w:p w14:paraId="3D0ED663" w14:textId="77777777" w:rsidR="009166E9" w:rsidRPr="00E9603C" w:rsidRDefault="009166E9">
      <w:pPr>
        <w:pStyle w:val="B1"/>
        <w:rPr>
          <w:lang w:eastAsia="ko-KR"/>
        </w:rPr>
      </w:pPr>
      <w:r w:rsidRPr="00E9603C">
        <w:rPr>
          <w:lang w:eastAsia="ko-KR"/>
        </w:rPr>
        <w:t>9.</w:t>
      </w:r>
      <w:r w:rsidRPr="00E9603C">
        <w:rPr>
          <w:rFonts w:eastAsia="SimSun"/>
          <w:lang w:eastAsia="zh-CN"/>
        </w:rPr>
        <w:tab/>
      </w:r>
      <w:r w:rsidRPr="00E9603C">
        <w:rPr>
          <w:lang w:eastAsia="ko-KR"/>
        </w:rPr>
        <w:t>If the Analytics IDs where not added in data request, the DCCF sends a Nudm_UECM_Get request.</w:t>
      </w:r>
    </w:p>
    <w:p w14:paraId="7D435693" w14:textId="77777777" w:rsidR="009166E9" w:rsidRPr="00E9603C" w:rsidRDefault="009166E9">
      <w:pPr>
        <w:pStyle w:val="B1"/>
        <w:rPr>
          <w:lang w:eastAsia="ko-KR"/>
        </w:rPr>
      </w:pPr>
      <w:r w:rsidRPr="00E9603C">
        <w:rPr>
          <w:lang w:eastAsia="ko-KR"/>
        </w:rPr>
        <w:t>10.</w:t>
      </w:r>
      <w:r w:rsidRPr="00E9603C">
        <w:rPr>
          <w:lang w:eastAsia="ko-KR"/>
        </w:rPr>
        <w:tab/>
        <w:t>The UDM responds with the UE's target NWDAF and its related Analytics IDs.</w:t>
      </w:r>
    </w:p>
    <w:p w14:paraId="1B5D489B" w14:textId="77777777" w:rsidR="009166E9" w:rsidRPr="00E9603C" w:rsidRDefault="009166E9">
      <w:pPr>
        <w:pStyle w:val="B1"/>
        <w:rPr>
          <w:lang w:eastAsia="ko-KR"/>
        </w:rPr>
      </w:pPr>
      <w:r w:rsidRPr="00E9603C">
        <w:rPr>
          <w:lang w:eastAsia="ko-KR"/>
        </w:rPr>
        <w:t>11.</w:t>
      </w:r>
      <w:r w:rsidRPr="00E9603C">
        <w:rPr>
          <w:lang w:eastAsia="ko-KR"/>
        </w:rPr>
        <w:tab/>
        <w:t>If the selected NWDAF is a new Target NWDAF, it requests the UE related statistics from the source NWDAF</w:t>
      </w:r>
    </w:p>
    <w:p w14:paraId="64B717E1" w14:textId="77777777" w:rsidR="009166E9" w:rsidRPr="00E9603C" w:rsidRDefault="009166E9">
      <w:pPr>
        <w:pStyle w:val="B1"/>
        <w:rPr>
          <w:lang w:eastAsia="ko-KR"/>
        </w:rPr>
      </w:pPr>
      <w:r w:rsidRPr="00E9603C">
        <w:rPr>
          <w:lang w:eastAsia="ko-KR"/>
        </w:rPr>
        <w:t>12.</w:t>
      </w:r>
      <w:r w:rsidRPr="00E9603C">
        <w:rPr>
          <w:rFonts w:eastAsia="SimSun"/>
          <w:lang w:eastAsia="zh-CN"/>
        </w:rPr>
        <w:tab/>
      </w:r>
      <w:r w:rsidRPr="00E9603C">
        <w:rPr>
          <w:lang w:eastAsia="ko-KR"/>
        </w:rPr>
        <w:t>The source NWDAF sends the UE related statistics.</w:t>
      </w:r>
    </w:p>
    <w:p w14:paraId="5F1C0E12" w14:textId="77777777" w:rsidR="009166E9" w:rsidRPr="00E9603C" w:rsidRDefault="009166E9">
      <w:pPr>
        <w:pStyle w:val="B1"/>
        <w:rPr>
          <w:lang w:eastAsia="ko-KR"/>
        </w:rPr>
      </w:pPr>
      <w:r w:rsidRPr="00E9603C">
        <w:rPr>
          <w:lang w:eastAsia="ko-KR"/>
        </w:rPr>
        <w:t>13.</w:t>
      </w:r>
      <w:r w:rsidRPr="00E9603C">
        <w:rPr>
          <w:rFonts w:eastAsia="SimSun"/>
          <w:lang w:eastAsia="zh-CN"/>
        </w:rPr>
        <w:tab/>
      </w:r>
      <w:r w:rsidRPr="00E9603C">
        <w:rPr>
          <w:lang w:eastAsia="ko-KR"/>
        </w:rPr>
        <w:t>The Target NWDAF responds to the request</w:t>
      </w:r>
    </w:p>
    <w:p w14:paraId="5254A1A1" w14:textId="77777777" w:rsidR="009166E9" w:rsidRPr="00E9603C" w:rsidRDefault="009166E9">
      <w:pPr>
        <w:pStyle w:val="B1"/>
        <w:rPr>
          <w:lang w:eastAsia="ko-KR"/>
        </w:rPr>
      </w:pPr>
      <w:r w:rsidRPr="00E9603C">
        <w:rPr>
          <w:lang w:eastAsia="ko-KR"/>
        </w:rPr>
        <w:t>14.</w:t>
      </w:r>
      <w:r w:rsidRPr="00E9603C">
        <w:rPr>
          <w:lang w:eastAsia="ko-KR"/>
        </w:rPr>
        <w:tab/>
        <w:t>The Source NWDAF purges statistics when all statistics has been sent to target NWDAF or when the pre-defined time has passed.</w:t>
      </w:r>
    </w:p>
    <w:p w14:paraId="13C97635" w14:textId="77777777" w:rsidR="009166E9" w:rsidRPr="00E9603C" w:rsidRDefault="009166E9">
      <w:pPr>
        <w:pStyle w:val="B1"/>
        <w:rPr>
          <w:lang w:eastAsia="zh-CN"/>
        </w:rPr>
      </w:pPr>
      <w:r w:rsidRPr="00E9603C">
        <w:rPr>
          <w:lang w:eastAsia="ko-KR"/>
        </w:rPr>
        <w:t>15.</w:t>
      </w:r>
      <w:r w:rsidRPr="00E9603C">
        <w:rPr>
          <w:rFonts w:eastAsia="SimSun"/>
          <w:lang w:eastAsia="zh-CN"/>
        </w:rPr>
        <w:tab/>
      </w:r>
      <w:r w:rsidRPr="00E9603C">
        <w:rPr>
          <w:lang w:eastAsia="ko-KR"/>
        </w:rPr>
        <w:t xml:space="preserve">The DCCF </w:t>
      </w:r>
      <w:r w:rsidRPr="00E9603C">
        <w:rPr>
          <w:lang w:eastAsia="sv-SE"/>
        </w:rPr>
        <w:t>purge the Source NWDAF when received the Ndccf_DataSubsciption or pre-defined time has passed</w:t>
      </w:r>
    </w:p>
    <w:p w14:paraId="32C88521" w14:textId="77777777" w:rsidR="009166E9" w:rsidRPr="00E9603C" w:rsidRDefault="009166E9">
      <w:pPr>
        <w:pStyle w:val="Heading3"/>
        <w:rPr>
          <w:lang w:eastAsia="zh-CN"/>
        </w:rPr>
      </w:pPr>
      <w:bookmarkStart w:id="5131" w:name="_Toc54779342"/>
      <w:bookmarkStart w:id="5132" w:name="_Toc28597"/>
      <w:bookmarkStart w:id="5133" w:name="_Toc43393139"/>
      <w:bookmarkStart w:id="5134" w:name="_Toc50021659"/>
      <w:bookmarkStart w:id="5135" w:name="_Toc27583"/>
      <w:bookmarkStart w:id="5136" w:name="_Toc27177"/>
      <w:bookmarkStart w:id="5137" w:name="_Toc50579397"/>
      <w:bookmarkStart w:id="5138" w:name="_Toc15990"/>
      <w:bookmarkStart w:id="5139" w:name="_Toc24673"/>
      <w:bookmarkStart w:id="5140" w:name="_Toc30697"/>
      <w:bookmarkStart w:id="5141" w:name="_Toc42770002"/>
      <w:bookmarkStart w:id="5142" w:name="_Toc22568"/>
      <w:bookmarkStart w:id="5143" w:name="_Toc44004299"/>
      <w:bookmarkStart w:id="5144" w:name="_Toc50021090"/>
      <w:bookmarkStart w:id="5145" w:name="_Toc50023012"/>
      <w:bookmarkStart w:id="5146" w:name="_Toc50023597"/>
      <w:bookmarkStart w:id="5147" w:name="_Toc42779058"/>
      <w:bookmarkStart w:id="5148" w:name="_Toc54769987"/>
      <w:bookmarkStart w:id="5149" w:name="_Toc50309665"/>
      <w:bookmarkStart w:id="5150" w:name="_Toc54786302"/>
      <w:bookmarkStart w:id="5151" w:name="_Toc50022363"/>
      <w:bookmarkStart w:id="5152" w:name="_Toc57201153"/>
      <w:bookmarkStart w:id="5153" w:name="_Toc21514"/>
      <w:bookmarkStart w:id="5154" w:name="_Toc57641191"/>
      <w:bookmarkStart w:id="5155" w:name="_Toc59101544"/>
      <w:r w:rsidRPr="00E9603C">
        <w:rPr>
          <w:lang w:eastAsia="zh-CN"/>
        </w:rPr>
        <w:t>6.10.3</w:t>
      </w:r>
      <w:r w:rsidRPr="00E9603C">
        <w:rPr>
          <w:lang w:eastAsia="zh-CN"/>
        </w:rPr>
        <w:tab/>
      </w:r>
      <w:r w:rsidRPr="00E9603C">
        <w:t>Impacts on services, entities and interfaces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51A80D77" w14:textId="77777777" w:rsidR="009166E9" w:rsidRPr="00E9603C" w:rsidRDefault="009166E9">
      <w:pPr>
        <w:rPr>
          <w:lang w:eastAsia="zh-CN"/>
        </w:rPr>
      </w:pPr>
      <w:r w:rsidRPr="00E9603C">
        <w:rPr>
          <w:lang w:eastAsia="zh-CN"/>
        </w:rPr>
        <w:t>NWDAF: Additional registration into UDM for UE related Analytics for a SUPI.</w:t>
      </w:r>
    </w:p>
    <w:p w14:paraId="37197D33" w14:textId="77777777" w:rsidR="009166E9" w:rsidRPr="00E9603C" w:rsidRDefault="009166E9">
      <w:pPr>
        <w:rPr>
          <w:lang w:eastAsia="zh-CN"/>
        </w:rPr>
      </w:pPr>
      <w:r w:rsidRPr="00E9603C">
        <w:rPr>
          <w:lang w:eastAsia="zh-CN"/>
        </w:rPr>
        <w:t>NWDAF: Add Analytics ID/request for a UE related Analytics ID in a Data request towards DCCF.</w:t>
      </w:r>
    </w:p>
    <w:p w14:paraId="67E4E7BD" w14:textId="77777777" w:rsidR="009166E9" w:rsidRPr="00E9603C" w:rsidRDefault="009166E9">
      <w:pPr>
        <w:rPr>
          <w:lang w:eastAsia="zh-CN"/>
        </w:rPr>
      </w:pPr>
      <w:r w:rsidRPr="00E9603C">
        <w:rPr>
          <w:lang w:eastAsia="zh-CN"/>
        </w:rPr>
        <w:t>DCCF: Receiving Analytics ID/request for a UE related Analytics ID in a Data request. Decide if another NWDAF shall forward the Analytics to the requesting NWDAF. Alternatively receiving a request/subscription for a UE related Analytics ID.</w:t>
      </w:r>
    </w:p>
    <w:p w14:paraId="539B322C" w14:textId="77777777" w:rsidR="009166E9" w:rsidRPr="00E9603C" w:rsidRDefault="009166E9">
      <w:pPr>
        <w:rPr>
          <w:lang w:eastAsia="zh-CN"/>
        </w:rPr>
      </w:pPr>
      <w:r w:rsidRPr="00E9603C">
        <w:rPr>
          <w:lang w:eastAsia="zh-CN"/>
        </w:rPr>
        <w:t>NWDAF service consumer: Discovery of NWDAF serving the UE and Analytics ID.</w:t>
      </w:r>
    </w:p>
    <w:p w14:paraId="03E0AD23" w14:textId="77777777" w:rsidR="009166E9" w:rsidRPr="00E9603C" w:rsidRDefault="009166E9">
      <w:pPr>
        <w:rPr>
          <w:lang w:eastAsia="zh-CN"/>
        </w:rPr>
      </w:pPr>
      <w:r w:rsidRPr="00E9603C">
        <w:rPr>
          <w:lang w:eastAsia="zh-CN"/>
        </w:rPr>
        <w:t>UDM: Enhanced Nudm_UECM procedure with new data set for storing NWDAF registrations.</w:t>
      </w:r>
    </w:p>
    <w:p w14:paraId="5D5EC173" w14:textId="77777777" w:rsidR="009166E9" w:rsidRPr="00E9603C" w:rsidRDefault="009166E9">
      <w:pPr>
        <w:rPr>
          <w:lang w:eastAsia="zh-CN"/>
        </w:rPr>
      </w:pPr>
      <w:r w:rsidRPr="00E9603C">
        <w:rPr>
          <w:lang w:eastAsia="zh-CN"/>
        </w:rPr>
        <w:t>PCF: Extend Npcf_AMPolicy Control and Npcf_SMPolicyControl to report the NWDAF serving the UE from the AMF or SMF.</w:t>
      </w:r>
    </w:p>
    <w:p w14:paraId="1730394A" w14:textId="77777777" w:rsidR="009166E9" w:rsidRPr="00E9603C" w:rsidRDefault="009166E9">
      <w:pPr>
        <w:rPr>
          <w:lang w:eastAsia="zh-CN"/>
        </w:rPr>
      </w:pPr>
      <w:r w:rsidRPr="00E9603C">
        <w:rPr>
          <w:lang w:eastAsia="zh-CN"/>
        </w:rPr>
        <w:t>AMF: Report the NWDAF serving the UE to the PCF at SM Policy Association Establishment and to the SMF at PDU session establishment or modification.</w:t>
      </w:r>
    </w:p>
    <w:p w14:paraId="30127D90" w14:textId="77777777" w:rsidR="009166E9" w:rsidRPr="00E9603C" w:rsidRDefault="009166E9">
      <w:pPr>
        <w:rPr>
          <w:lang w:eastAsia="zh-CN"/>
        </w:rPr>
      </w:pPr>
      <w:r w:rsidRPr="00E9603C">
        <w:rPr>
          <w:lang w:eastAsia="zh-CN"/>
        </w:rPr>
        <w:t>SMF: Report the NWDAF serving the UE to the PCF at SM Policy Association Establishment and to the SMF at PDU session establishment or modification.</w:t>
      </w:r>
    </w:p>
    <w:p w14:paraId="5067C132" w14:textId="77777777" w:rsidR="009166E9" w:rsidRPr="00E9603C" w:rsidRDefault="009166E9">
      <w:pPr>
        <w:pStyle w:val="Heading2"/>
        <w:rPr>
          <w:szCs w:val="32"/>
        </w:rPr>
      </w:pPr>
      <w:bookmarkStart w:id="5156" w:name="_Toc15257"/>
      <w:bookmarkStart w:id="5157" w:name="_Toc428"/>
      <w:bookmarkStart w:id="5158" w:name="_Toc15619"/>
      <w:bookmarkStart w:id="5159" w:name="_Toc2540"/>
      <w:bookmarkStart w:id="5160" w:name="_Toc20600"/>
      <w:bookmarkStart w:id="5161" w:name="_Toc44004300"/>
      <w:bookmarkStart w:id="5162" w:name="_Toc50021091"/>
      <w:bookmarkStart w:id="5163" w:name="_Toc50022364"/>
      <w:bookmarkStart w:id="5164" w:name="_Toc50023013"/>
      <w:bookmarkStart w:id="5165" w:name="_Toc50023598"/>
      <w:bookmarkStart w:id="5166" w:name="_Toc50309666"/>
      <w:bookmarkStart w:id="5167" w:name="_Toc50579398"/>
      <w:bookmarkStart w:id="5168" w:name="_Toc30247"/>
      <w:bookmarkStart w:id="5169" w:name="_Toc30398"/>
      <w:bookmarkStart w:id="5170" w:name="_Toc8835"/>
      <w:bookmarkStart w:id="5171" w:name="_Toc42770003"/>
      <w:bookmarkStart w:id="5172" w:name="_Toc50021660"/>
      <w:bookmarkStart w:id="5173" w:name="_Toc54769988"/>
      <w:bookmarkStart w:id="5174" w:name="_Toc54779343"/>
      <w:bookmarkStart w:id="5175" w:name="_Toc54786303"/>
      <w:bookmarkStart w:id="5176" w:name="_Toc43393140"/>
      <w:bookmarkStart w:id="5177" w:name="_Toc57201154"/>
      <w:bookmarkStart w:id="5178" w:name="_Toc42779059"/>
      <w:bookmarkStart w:id="5179" w:name="_Toc57641192"/>
      <w:bookmarkStart w:id="5180" w:name="_Toc59101545"/>
      <w:r w:rsidRPr="00E9603C">
        <w:rPr>
          <w:szCs w:val="32"/>
          <w:lang w:eastAsia="zh-CN"/>
        </w:rPr>
        <w:t>6.11</w:t>
      </w:r>
      <w:r w:rsidRPr="00E9603C">
        <w:rPr>
          <w:szCs w:val="32"/>
          <w:lang w:eastAsia="ko-KR"/>
        </w:rPr>
        <w:tab/>
      </w:r>
      <w:r w:rsidRPr="00E9603C">
        <w:rPr>
          <w:szCs w:val="32"/>
        </w:rPr>
        <w:t>Solution</w:t>
      </w:r>
      <w:r w:rsidRPr="00E9603C">
        <w:rPr>
          <w:szCs w:val="32"/>
          <w:lang w:eastAsia="zh-CN"/>
        </w:rPr>
        <w:t xml:space="preserve"> #11</w:t>
      </w:r>
      <w:r w:rsidRPr="00E9603C">
        <w:rPr>
          <w:szCs w:val="32"/>
        </w:rPr>
        <w:t>: Two-level Hiera</w:t>
      </w:r>
      <w:r w:rsidRPr="00E9603C">
        <w:rPr>
          <w:szCs w:val="32"/>
          <w:lang w:eastAsia="zh-CN"/>
        </w:rPr>
        <w:t>rchical</w:t>
      </w:r>
      <w:r w:rsidRPr="00E9603C">
        <w:rPr>
          <w:szCs w:val="32"/>
        </w:rPr>
        <w:t xml:space="preserve"> NWDAFs Architecture</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376B8ABC" w14:textId="77777777" w:rsidR="009166E9" w:rsidRPr="00E9603C" w:rsidRDefault="009166E9">
      <w:pPr>
        <w:pStyle w:val="Heading3"/>
        <w:rPr>
          <w:szCs w:val="24"/>
        </w:rPr>
      </w:pPr>
      <w:bookmarkStart w:id="5181" w:name="_Toc13591"/>
      <w:bookmarkStart w:id="5182" w:name="_Toc50021661"/>
      <w:bookmarkStart w:id="5183" w:name="_Toc50023599"/>
      <w:bookmarkStart w:id="5184" w:name="_Toc5787"/>
      <w:bookmarkStart w:id="5185" w:name="_Toc54779344"/>
      <w:bookmarkStart w:id="5186" w:name="_Toc29104"/>
      <w:bookmarkStart w:id="5187" w:name="_Toc10890"/>
      <w:bookmarkStart w:id="5188" w:name="_Toc44004301"/>
      <w:bookmarkStart w:id="5189" w:name="_Toc2299"/>
      <w:bookmarkStart w:id="5190" w:name="_Toc22967"/>
      <w:bookmarkStart w:id="5191" w:name="_Toc43393141"/>
      <w:bookmarkStart w:id="5192" w:name="_Toc50022365"/>
      <w:bookmarkStart w:id="5193" w:name="_Toc18961"/>
      <w:bookmarkStart w:id="5194" w:name="_Toc42770004"/>
      <w:bookmarkStart w:id="5195" w:name="_Toc50579399"/>
      <w:bookmarkStart w:id="5196" w:name="_Toc23862"/>
      <w:bookmarkStart w:id="5197" w:name="_Toc50021092"/>
      <w:bookmarkStart w:id="5198" w:name="_Toc50023014"/>
      <w:bookmarkStart w:id="5199" w:name="_Toc50309667"/>
      <w:bookmarkStart w:id="5200" w:name="_Toc54769989"/>
      <w:bookmarkStart w:id="5201" w:name="_Toc42779060"/>
      <w:bookmarkStart w:id="5202" w:name="_Toc54786304"/>
      <w:bookmarkStart w:id="5203" w:name="_Toc57201155"/>
      <w:bookmarkStart w:id="5204" w:name="_Toc57641193"/>
      <w:bookmarkStart w:id="5205" w:name="_Toc59101546"/>
      <w:r w:rsidRPr="00E9603C">
        <w:rPr>
          <w:szCs w:val="24"/>
        </w:rPr>
        <w:t>6.</w:t>
      </w:r>
      <w:r w:rsidRPr="00E9603C">
        <w:rPr>
          <w:szCs w:val="24"/>
          <w:lang w:eastAsia="zh-CN"/>
        </w:rPr>
        <w:t>11</w:t>
      </w:r>
      <w:r w:rsidRPr="00E9603C">
        <w:rPr>
          <w:szCs w:val="24"/>
        </w:rPr>
        <w:t>.1</w:t>
      </w:r>
      <w:r w:rsidRPr="00E9603C">
        <w:rPr>
          <w:szCs w:val="24"/>
        </w:rPr>
        <w:tab/>
        <w:t>Description</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33B61388" w14:textId="77777777" w:rsidR="009166E9" w:rsidRPr="00E9603C" w:rsidRDefault="009166E9">
      <w:pPr>
        <w:rPr>
          <w:lang w:eastAsia="zh-CN"/>
        </w:rPr>
      </w:pPr>
      <w:r w:rsidRPr="00E9603C">
        <w:rPr>
          <w:lang w:eastAsia="zh-CN"/>
        </w:rPr>
        <w:t>This is a solution for Key Issue #2, Multiple NWDAF instances.</w:t>
      </w:r>
    </w:p>
    <w:p w14:paraId="6B181BF3" w14:textId="77777777" w:rsidR="009166E9" w:rsidRPr="00E9603C" w:rsidRDefault="009166E9">
      <w:pPr>
        <w:rPr>
          <w:lang w:eastAsia="zh-CN"/>
        </w:rPr>
      </w:pPr>
      <w:r w:rsidRPr="00E9603C">
        <w:rPr>
          <w:rFonts w:eastAsia="DengXian"/>
          <w:lang w:eastAsia="zh-CN"/>
        </w:rPr>
        <w:t>As illustrated in</w:t>
      </w:r>
      <w:r w:rsidRPr="00E9603C">
        <w:rPr>
          <w:lang w:eastAsia="zh-CN"/>
        </w:rPr>
        <w:t xml:space="preserve"> Figure 6.11.1-1, a</w:t>
      </w:r>
      <w:r w:rsidRPr="00E9603C">
        <w:rPr>
          <w:rFonts w:eastAsia="DengXian"/>
          <w:lang w:eastAsia="zh-CN"/>
        </w:rPr>
        <w:t xml:space="preserve"> two-level hierarchical NWDAFs Architecture is proposed.</w:t>
      </w:r>
    </w:p>
    <w:p w14:paraId="16F5276D" w14:textId="77777777" w:rsidR="009166E9" w:rsidRPr="00E9603C" w:rsidRDefault="009166E9">
      <w:pPr>
        <w:rPr>
          <w:lang w:eastAsia="zh-CN"/>
        </w:rPr>
      </w:pPr>
      <w:r w:rsidRPr="00E9603C">
        <w:rPr>
          <w:lang w:eastAsia="zh-CN"/>
        </w:rPr>
        <w:t xml:space="preserve">The 1st level NWDAF is common NWDAF i.e. there's no limitation for the NF(s) the NWDAF could serve. The common NWDAF register with NRF using the current factors defined in </w:t>
      </w:r>
      <w:r w:rsidR="00E9603C" w:rsidRPr="00E9603C">
        <w:rPr>
          <w:lang w:eastAsia="zh-CN"/>
        </w:rPr>
        <w:t>TS</w:t>
      </w:r>
      <w:r w:rsidR="00E9603C">
        <w:rPr>
          <w:lang w:eastAsia="zh-CN"/>
        </w:rPr>
        <w:t> </w:t>
      </w:r>
      <w:r w:rsidR="00E9603C" w:rsidRPr="00E9603C">
        <w:rPr>
          <w:lang w:eastAsia="zh-CN"/>
        </w:rPr>
        <w:t>23.501</w:t>
      </w:r>
      <w:r w:rsidR="00E9603C">
        <w:rPr>
          <w:lang w:eastAsia="zh-CN"/>
        </w:rPr>
        <w:t> </w:t>
      </w:r>
      <w:r w:rsidR="00E9603C" w:rsidRPr="00E9603C">
        <w:rPr>
          <w:lang w:eastAsia="zh-CN"/>
        </w:rPr>
        <w:t>[</w:t>
      </w:r>
      <w:r w:rsidRPr="00E9603C">
        <w:rPr>
          <w:lang w:eastAsia="zh-CN"/>
        </w:rPr>
        <w:t>2], i.e. S-NSSAI/ Analytics ID/ service area. Each 1st level NWDAF could cover 0…n 2nd level NWDAFs.</w:t>
      </w:r>
    </w:p>
    <w:p w14:paraId="55F634AC" w14:textId="77777777" w:rsidR="009166E9" w:rsidRPr="00E9603C" w:rsidRDefault="009166E9">
      <w:pPr>
        <w:rPr>
          <w:lang w:eastAsia="zh-CN"/>
        </w:rPr>
      </w:pPr>
      <w:r w:rsidRPr="00E9603C">
        <w:rPr>
          <w:rFonts w:eastAsia="DengXian"/>
          <w:lang w:eastAsia="zh-CN"/>
        </w:rPr>
        <w:t xml:space="preserve">The 2nd level NWDAF could be a collocated NWDAF or a NWDAF serves several specific NFs. The </w:t>
      </w:r>
      <w:r w:rsidRPr="00E9603C">
        <w:rPr>
          <w:lang w:eastAsia="zh-CN"/>
        </w:rPr>
        <w:t>2</w:t>
      </w:r>
      <w:r w:rsidRPr="00E9603C">
        <w:rPr>
          <w:vertAlign w:val="superscript"/>
          <w:lang w:eastAsia="zh-CN"/>
        </w:rPr>
        <w:t>nd</w:t>
      </w:r>
      <w:r w:rsidRPr="00E9603C">
        <w:rPr>
          <w:lang w:eastAsia="zh-CN"/>
        </w:rPr>
        <w:t xml:space="preserve"> level NWDAF registers to the NRF with the current factors defined in </w:t>
      </w:r>
      <w:r w:rsidR="00E9603C" w:rsidRPr="00E9603C">
        <w:rPr>
          <w:lang w:eastAsia="zh-CN"/>
        </w:rPr>
        <w:t>TS</w:t>
      </w:r>
      <w:r w:rsidR="00E9603C">
        <w:rPr>
          <w:lang w:eastAsia="zh-CN"/>
        </w:rPr>
        <w:t> </w:t>
      </w:r>
      <w:r w:rsidR="00E9603C" w:rsidRPr="00E9603C">
        <w:rPr>
          <w:lang w:eastAsia="zh-CN"/>
        </w:rPr>
        <w:t>23.501</w:t>
      </w:r>
      <w:r w:rsidR="00E9603C">
        <w:rPr>
          <w:lang w:eastAsia="zh-CN"/>
        </w:rPr>
        <w:t> </w:t>
      </w:r>
      <w:r w:rsidR="00E9603C" w:rsidRPr="00E9603C">
        <w:rPr>
          <w:lang w:eastAsia="zh-CN"/>
        </w:rPr>
        <w:t>[</w:t>
      </w:r>
      <w:r w:rsidRPr="00E9603C">
        <w:rPr>
          <w:lang w:eastAsia="zh-CN"/>
        </w:rPr>
        <w:t>2], i.e. S-NSSAI/ Analytics ID/ service area, and additionally with associated 5GC NF IDs. The 1</w:t>
      </w:r>
      <w:r w:rsidRPr="00E9603C">
        <w:rPr>
          <w:vertAlign w:val="superscript"/>
          <w:lang w:eastAsia="zh-CN"/>
        </w:rPr>
        <w:t>st</w:t>
      </w:r>
      <w:r w:rsidRPr="00E9603C">
        <w:rPr>
          <w:lang w:eastAsia="zh-CN"/>
        </w:rPr>
        <w:t xml:space="preserve"> level NWDAF needs to query the NRF to determine whether the 5GC NFs for data collection have associated 2</w:t>
      </w:r>
      <w:r w:rsidRPr="00E9603C">
        <w:rPr>
          <w:vertAlign w:val="superscript"/>
          <w:lang w:eastAsia="zh-CN"/>
        </w:rPr>
        <w:t>nd</w:t>
      </w:r>
      <w:r w:rsidRPr="00E9603C">
        <w:rPr>
          <w:lang w:eastAsia="zh-CN"/>
        </w:rPr>
        <w:t xml:space="preserve"> level NWDAFs which can provide the required analytics.</w:t>
      </w:r>
    </w:p>
    <w:p w14:paraId="614F8D8A" w14:textId="77777777" w:rsidR="009166E9" w:rsidRPr="00E9603C" w:rsidRDefault="009166E9">
      <w:pPr>
        <w:rPr>
          <w:lang w:eastAsia="zh-CN"/>
        </w:rPr>
      </w:pPr>
      <w:r w:rsidRPr="00E9603C">
        <w:rPr>
          <w:rFonts w:eastAsia="DengXian"/>
          <w:lang w:eastAsia="zh-CN"/>
        </w:rPr>
        <w:t>General 5GC NF failure handling procedure applies to the NWDAF shutdown case. If the</w:t>
      </w:r>
      <w:r w:rsidRPr="00E9603C">
        <w:rPr>
          <w:lang w:eastAsia="zh-CN"/>
        </w:rPr>
        <w:t xml:space="preserve"> 1</w:t>
      </w:r>
      <w:r w:rsidRPr="00E9603C">
        <w:rPr>
          <w:vertAlign w:val="superscript"/>
          <w:lang w:eastAsia="zh-CN"/>
        </w:rPr>
        <w:t>st</w:t>
      </w:r>
      <w:r w:rsidRPr="00E9603C">
        <w:rPr>
          <w:lang w:eastAsia="zh-CN"/>
        </w:rPr>
        <w:t xml:space="preserve"> level NWDAF</w:t>
      </w:r>
      <w:r w:rsidRPr="00E9603C">
        <w:rPr>
          <w:rFonts w:eastAsia="DengXian"/>
          <w:lang w:eastAsia="zh-CN"/>
        </w:rPr>
        <w:t xml:space="preserve"> detects the shutdown of a 2nd level NWDAF, it can select another applicable 2nd level NWDAF. In case of no applicable 2nd level NWDAF can be found, if possible, the</w:t>
      </w:r>
      <w:r w:rsidRPr="00E9603C">
        <w:rPr>
          <w:lang w:eastAsia="zh-CN"/>
        </w:rPr>
        <w:t xml:space="preserve"> 1</w:t>
      </w:r>
      <w:r w:rsidRPr="00E9603C">
        <w:rPr>
          <w:vertAlign w:val="superscript"/>
          <w:lang w:eastAsia="zh-CN"/>
        </w:rPr>
        <w:t>st</w:t>
      </w:r>
      <w:r w:rsidRPr="00E9603C">
        <w:rPr>
          <w:lang w:eastAsia="zh-CN"/>
        </w:rPr>
        <w:t xml:space="preserve"> level NWDAF </w:t>
      </w:r>
      <w:r w:rsidRPr="00E9603C">
        <w:rPr>
          <w:rFonts w:eastAsia="DengXian"/>
          <w:lang w:eastAsia="zh-CN"/>
        </w:rPr>
        <w:t>performs data analytics by itself.</w:t>
      </w:r>
    </w:p>
    <w:p w14:paraId="43F5C5EB" w14:textId="77777777" w:rsidR="009166E9" w:rsidRPr="00E9603C" w:rsidRDefault="009166E9">
      <w:pPr>
        <w:rPr>
          <w:rFonts w:eastAsia="DengXian"/>
          <w:lang w:eastAsia="zh-CN"/>
        </w:rPr>
      </w:pPr>
      <w:r w:rsidRPr="00E9603C">
        <w:rPr>
          <w:lang w:eastAsia="zh-CN"/>
        </w:rPr>
        <w:t>An NF (including 1</w:t>
      </w:r>
      <w:r w:rsidRPr="00E9603C">
        <w:rPr>
          <w:vertAlign w:val="superscript"/>
          <w:lang w:eastAsia="zh-CN"/>
        </w:rPr>
        <w:t>st</w:t>
      </w:r>
      <w:r w:rsidRPr="00E9603C">
        <w:rPr>
          <w:lang w:eastAsia="zh-CN"/>
        </w:rPr>
        <w:t xml:space="preserve"> level NWDAF) queries NRF for NWDAF discovery. NRF returns the NWDAFs which fully match the request factors. The NF can also provide to NRF its intention to discover all NWDAFs which can </w:t>
      </w:r>
      <w:r w:rsidRPr="00E9603C">
        <w:rPr>
          <w:rFonts w:eastAsia="SimSun"/>
          <w:lang w:eastAsia="zh-CN"/>
        </w:rPr>
        <w:t>assistant the analytics by a "discover NWDAFs for assistance" indication</w:t>
      </w:r>
      <w:r w:rsidRPr="00E9603C">
        <w:rPr>
          <w:lang w:eastAsia="zh-CN"/>
        </w:rPr>
        <w:t>. For example, when a NF requests for Analytic ID1 and TAI1+TAI2…+TAIn, NRF returns the 1</w:t>
      </w:r>
      <w:r w:rsidRPr="00E9603C">
        <w:rPr>
          <w:vertAlign w:val="superscript"/>
          <w:lang w:eastAsia="zh-CN"/>
        </w:rPr>
        <w:t>st</w:t>
      </w:r>
      <w:r w:rsidRPr="00E9603C">
        <w:rPr>
          <w:lang w:eastAsia="zh-CN"/>
        </w:rPr>
        <w:t xml:space="preserve"> level NWDAF info which supports Analytic ID1 and serves TAI1+TAI2…+TAIn, but when the 1</w:t>
      </w:r>
      <w:r w:rsidRPr="00E9603C">
        <w:rPr>
          <w:vertAlign w:val="superscript"/>
          <w:lang w:eastAsia="zh-CN"/>
        </w:rPr>
        <w:t>st</w:t>
      </w:r>
      <w:r w:rsidRPr="00E9603C">
        <w:rPr>
          <w:lang w:eastAsia="zh-CN"/>
        </w:rPr>
        <w:t xml:space="preserve"> level NWDAF provides Analytic IDs and TAI1+TAI2…+TAIn and the </w:t>
      </w:r>
      <w:r w:rsidRPr="00E9603C">
        <w:rPr>
          <w:rFonts w:eastAsia="SimSun"/>
          <w:lang w:eastAsia="zh-CN"/>
        </w:rPr>
        <w:t>"discover NWDAFs for assistance" indication</w:t>
      </w:r>
      <w:r w:rsidRPr="00E9603C">
        <w:rPr>
          <w:lang w:eastAsia="zh-CN"/>
        </w:rPr>
        <w:t xml:space="preserve"> to NRF, NRF returns all the 2</w:t>
      </w:r>
      <w:r w:rsidRPr="00E9603C">
        <w:rPr>
          <w:vertAlign w:val="superscript"/>
          <w:lang w:eastAsia="zh-CN"/>
        </w:rPr>
        <w:t>nd</w:t>
      </w:r>
      <w:r w:rsidRPr="00E9603C">
        <w:rPr>
          <w:lang w:eastAsia="zh-CN"/>
        </w:rPr>
        <w:t xml:space="preserve"> level NWDAFs</w:t>
      </w:r>
      <w:r w:rsidRPr="00E9603C">
        <w:rPr>
          <w:rFonts w:eastAsia="SimSun"/>
          <w:lang w:eastAsia="zh-CN"/>
        </w:rPr>
        <w:t xml:space="preserve"> with the same Analytics ID but covering subset area (e.g. only serves TAI1+TAI2, or only serves TAI3) or serving specific NF(s)</w:t>
      </w:r>
      <w:r w:rsidRPr="00E9603C">
        <w:rPr>
          <w:lang w:eastAsia="zh-CN"/>
        </w:rPr>
        <w:t>. if</w:t>
      </w:r>
      <w:r w:rsidRPr="00E9603C">
        <w:rPr>
          <w:rFonts w:eastAsia="DengXian"/>
          <w:lang w:eastAsia="zh-CN"/>
        </w:rPr>
        <w:t xml:space="preserve"> the NWDAF service consumer subscribes to the 1st level NWDAF for analytics, the 1st level NWDAF could further subscribe to the 2nd level NWDAF(s) for help.</w:t>
      </w:r>
    </w:p>
    <w:p w14:paraId="46B69998" w14:textId="77777777" w:rsidR="009166E9" w:rsidRPr="00E9603C" w:rsidRDefault="009166E9">
      <w:pPr>
        <w:pStyle w:val="NO"/>
        <w:rPr>
          <w:lang w:eastAsia="zh-CN"/>
        </w:rPr>
      </w:pPr>
      <w:r w:rsidRPr="00E9603C">
        <w:rPr>
          <w:lang w:eastAsia="zh-CN"/>
        </w:rPr>
        <w:t>NOTE:</w:t>
      </w:r>
      <w:r w:rsidRPr="00E9603C">
        <w:rPr>
          <w:lang w:eastAsia="zh-CN"/>
        </w:rPr>
        <w:tab/>
        <w:t>The data collection for 1</w:t>
      </w:r>
      <w:r w:rsidRPr="00E9603C">
        <w:rPr>
          <w:vertAlign w:val="superscript"/>
          <w:lang w:eastAsia="zh-CN"/>
        </w:rPr>
        <w:t>st</w:t>
      </w:r>
      <w:r w:rsidRPr="00E9603C">
        <w:rPr>
          <w:lang w:eastAsia="zh-CN"/>
        </w:rPr>
        <w:t xml:space="preserve"> level NWDAF follows the conclusion of KI#1. The 2</w:t>
      </w:r>
      <w:r w:rsidRPr="00E9603C">
        <w:rPr>
          <w:vertAlign w:val="superscript"/>
          <w:lang w:eastAsia="zh-CN"/>
        </w:rPr>
        <w:t>nd</w:t>
      </w:r>
      <w:r w:rsidRPr="00E9603C">
        <w:rPr>
          <w:lang w:eastAsia="zh-CN"/>
        </w:rPr>
        <w:t xml:space="preserve"> level NWDAF could collect data directly from the NF that it serves, if the analytics at 2</w:t>
      </w:r>
      <w:r w:rsidRPr="00E9603C">
        <w:rPr>
          <w:vertAlign w:val="superscript"/>
          <w:lang w:eastAsia="zh-CN"/>
        </w:rPr>
        <w:t>nd</w:t>
      </w:r>
      <w:r w:rsidRPr="00E9603C">
        <w:rPr>
          <w:lang w:eastAsia="zh-CN"/>
        </w:rPr>
        <w:t xml:space="preserve"> level NWDAF needs to collect data from other NFs, it also follows the conclusion of KI#1It does not exclude the possibility for a 2</w:t>
      </w:r>
      <w:r w:rsidRPr="00E9603C">
        <w:rPr>
          <w:vertAlign w:val="superscript"/>
          <w:lang w:eastAsia="zh-CN"/>
        </w:rPr>
        <w:t>nd</w:t>
      </w:r>
      <w:r w:rsidRPr="00E9603C">
        <w:rPr>
          <w:lang w:eastAsia="zh-CN"/>
        </w:rPr>
        <w:t xml:space="preserve"> level NWDAF to consume </w:t>
      </w:r>
      <w:r w:rsidRPr="00E9603C">
        <w:t>services provided by</w:t>
      </w:r>
      <w:r w:rsidRPr="00E9603C">
        <w:rPr>
          <w:lang w:eastAsia="zh-CN"/>
        </w:rPr>
        <w:t xml:space="preserve"> other NFs than the NF it serves.</w:t>
      </w:r>
    </w:p>
    <w:p w14:paraId="662F3229" w14:textId="77777777" w:rsidR="009166E9" w:rsidRPr="00E9603C" w:rsidRDefault="009166E9">
      <w:pPr>
        <w:rPr>
          <w:rFonts w:eastAsia="DengXian"/>
          <w:lang w:eastAsia="zh-CN"/>
        </w:rPr>
      </w:pPr>
      <w:r w:rsidRPr="00E9603C">
        <w:rPr>
          <w:rFonts w:eastAsia="DengXian"/>
          <w:lang w:eastAsia="zh-CN"/>
        </w:rPr>
        <w:t xml:space="preserve">Moreover, some of NWDAFs may be providing different type of analytics but can help each other, </w:t>
      </w:r>
      <w:r w:rsidRPr="00E9603C">
        <w:rPr>
          <w:lang w:eastAsia="zh-CN"/>
        </w:rPr>
        <w:t xml:space="preserve">in this case, if the NF requests for NWDAF discovery with </w:t>
      </w:r>
      <w:r w:rsidRPr="00E9603C">
        <w:rPr>
          <w:rFonts w:eastAsia="SimSun"/>
          <w:lang w:eastAsia="zh-CN"/>
        </w:rPr>
        <w:t>"discover NWDAFs for assistance" indication,</w:t>
      </w:r>
      <w:r w:rsidRPr="00E9603C">
        <w:rPr>
          <w:lang w:eastAsia="zh-CN"/>
        </w:rPr>
        <w:t xml:space="preserve"> NRF additionally returns the NWDAFs info with different Analytic IDs which could assistant the analytics</w:t>
      </w:r>
      <w:r w:rsidRPr="00E9603C">
        <w:t>.</w:t>
      </w:r>
    </w:p>
    <w:p w14:paraId="3BA435D9" w14:textId="77777777" w:rsidR="009166E9" w:rsidRPr="00E9603C" w:rsidRDefault="009166E9">
      <w:pPr>
        <w:pStyle w:val="TH"/>
      </w:pPr>
      <w:r w:rsidRPr="00E9603C">
        <w:object w:dxaOrig="8318" w:dyaOrig="4493" w14:anchorId="5C442502">
          <v:shape id="对象 41" o:spid="_x0000_i1061" type="#_x0000_t75" style="width:463.5pt;height:251pt;mso-position-horizontal-relative:page;mso-position-vertical-relative:page" o:ole="">
            <v:imagedata r:id="rId75" o:title=""/>
          </v:shape>
          <o:OLEObject Type="Embed" ProgID="Visio.Drawing.11" ShapeID="对象 41" DrawAspect="Content" ObjectID="_1669715971" r:id="rId76"/>
        </w:object>
      </w:r>
    </w:p>
    <w:p w14:paraId="25B28F57" w14:textId="77777777" w:rsidR="009166E9" w:rsidRPr="00E9603C" w:rsidRDefault="009166E9">
      <w:pPr>
        <w:pStyle w:val="TF"/>
      </w:pPr>
      <w:r w:rsidRPr="00E9603C">
        <w:t>Figure 6.11.1-1: Two-level hierarchical NWDAF Architecture</w:t>
      </w:r>
    </w:p>
    <w:p w14:paraId="4E31B759" w14:textId="77777777" w:rsidR="009166E9" w:rsidRPr="00E9603C" w:rsidRDefault="009166E9">
      <w:pPr>
        <w:pStyle w:val="Heading3"/>
        <w:rPr>
          <w:rFonts w:eastAsia="DengXian"/>
          <w:szCs w:val="28"/>
          <w:lang w:eastAsia="zh-CN"/>
        </w:rPr>
      </w:pPr>
      <w:bookmarkStart w:id="5206" w:name="_Toc50309668"/>
      <w:bookmarkStart w:id="5207" w:name="_Toc50023600"/>
      <w:bookmarkStart w:id="5208" w:name="_Toc50023015"/>
      <w:bookmarkStart w:id="5209" w:name="_Toc50022366"/>
      <w:bookmarkStart w:id="5210" w:name="_Toc50021093"/>
      <w:bookmarkStart w:id="5211" w:name="_Toc44004302"/>
      <w:bookmarkStart w:id="5212" w:name="_Toc23486"/>
      <w:bookmarkStart w:id="5213" w:name="_Toc50021662"/>
      <w:bookmarkStart w:id="5214" w:name="_Toc5945"/>
      <w:bookmarkStart w:id="5215" w:name="_Toc42770005"/>
      <w:bookmarkStart w:id="5216" w:name="_Toc42779061"/>
      <w:bookmarkStart w:id="5217" w:name="_Toc17803"/>
      <w:bookmarkStart w:id="5218" w:name="_Toc11450"/>
      <w:bookmarkStart w:id="5219" w:name="_Toc13178"/>
      <w:bookmarkStart w:id="5220" w:name="_Toc16197"/>
      <w:bookmarkStart w:id="5221" w:name="_Toc20516"/>
      <w:bookmarkStart w:id="5222" w:name="_Toc54769990"/>
      <w:bookmarkStart w:id="5223" w:name="_Toc54786305"/>
      <w:bookmarkStart w:id="5224" w:name="_Toc43393142"/>
      <w:bookmarkStart w:id="5225" w:name="_Toc21500"/>
      <w:bookmarkStart w:id="5226" w:name="_Toc57201156"/>
      <w:bookmarkStart w:id="5227" w:name="_Toc50579400"/>
      <w:bookmarkStart w:id="5228" w:name="_Toc54779345"/>
      <w:bookmarkStart w:id="5229" w:name="_Toc57641194"/>
      <w:bookmarkStart w:id="5230" w:name="_Toc59101547"/>
      <w:r w:rsidRPr="00E9603C">
        <w:rPr>
          <w:szCs w:val="28"/>
        </w:rPr>
        <w:t>6.</w:t>
      </w:r>
      <w:r w:rsidRPr="00E9603C">
        <w:rPr>
          <w:szCs w:val="28"/>
          <w:lang w:eastAsia="zh-CN"/>
        </w:rPr>
        <w:t>11</w:t>
      </w:r>
      <w:r w:rsidRPr="00E9603C">
        <w:rPr>
          <w:szCs w:val="28"/>
        </w:rPr>
        <w:t>.2</w:t>
      </w:r>
      <w:r w:rsidRPr="00E9603C">
        <w:rPr>
          <w:szCs w:val="28"/>
        </w:rPr>
        <w:tab/>
        <w:t>Procedures</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6453BAC1" w14:textId="77777777" w:rsidR="009166E9" w:rsidRPr="00E9603C" w:rsidRDefault="009166E9">
      <w:pPr>
        <w:pStyle w:val="TH"/>
        <w:rPr>
          <w:rFonts w:eastAsia="DengXian"/>
          <w:lang w:eastAsia="zh-CN"/>
        </w:rPr>
      </w:pPr>
      <w:r w:rsidRPr="00E9603C">
        <w:object w:dxaOrig="10775" w:dyaOrig="11257" w14:anchorId="3D4CA61A">
          <v:shape id="_x0000_i1062" type="#_x0000_t75" style="width:460.5pt;height:481pt;mso-position-horizontal-relative:page;mso-position-vertical-relative:page" o:ole="">
            <v:imagedata r:id="rId77" o:title=""/>
          </v:shape>
          <o:OLEObject Type="Embed" ProgID="Visio.Drawing.11" ShapeID="_x0000_i1062" DrawAspect="Content" ObjectID="_1669715972" r:id="rId78"/>
        </w:object>
      </w:r>
    </w:p>
    <w:p w14:paraId="7B306DC1" w14:textId="77777777" w:rsidR="009166E9" w:rsidRPr="00E9603C" w:rsidRDefault="009166E9">
      <w:pPr>
        <w:pStyle w:val="TF"/>
      </w:pPr>
      <w:r w:rsidRPr="00E9603C">
        <w:t xml:space="preserve">Figure 6.11.2-1: An example procedure for </w:t>
      </w:r>
      <w:r w:rsidRPr="00E9603C">
        <w:rPr>
          <w:rFonts w:eastAsia="SimSun"/>
        </w:rPr>
        <w:t>two-level hierarchical NWDAF Architecture</w:t>
      </w:r>
    </w:p>
    <w:p w14:paraId="0BEF77AF" w14:textId="77777777" w:rsidR="009166E9" w:rsidRPr="00E9603C" w:rsidRDefault="009166E9">
      <w:pPr>
        <w:rPr>
          <w:lang w:eastAsia="zh-CN"/>
        </w:rPr>
      </w:pPr>
      <w:r w:rsidRPr="00E9603C">
        <w:rPr>
          <w:lang w:eastAsia="zh-CN"/>
        </w:rPr>
        <w:t>This is an example procedure for the two-level hierarchical NWDAF Architecture. In this procedure we suppose the 1st level NWDAF A supports Analytics ID1= "Abnormal behaviour" and serves TAI1+TAI2…+TAIn, the 1</w:t>
      </w:r>
      <w:r w:rsidRPr="00E9603C">
        <w:rPr>
          <w:vertAlign w:val="superscript"/>
          <w:lang w:eastAsia="zh-CN"/>
        </w:rPr>
        <w:t>st</w:t>
      </w:r>
      <w:r w:rsidRPr="00E9603C">
        <w:rPr>
          <w:lang w:eastAsia="zh-CN"/>
        </w:rPr>
        <w:t xml:space="preserve"> level NWDAF D supports Analytics ID2= "UE communication analytics" and serves TAI1+TAI2…+TAIn. The 2nd level NWDAF b collocate with SMF1 of slice 1, while the 2nd level NWDAF b supports Analytics ID1. The 2nd level NWDAF c collocates with another SMF2 of slice 2, the 2nd level NWDAF c supports Analytics ID1.</w:t>
      </w:r>
    </w:p>
    <w:p w14:paraId="7CCF1DB5" w14:textId="77777777" w:rsidR="009166E9" w:rsidRPr="00E9603C" w:rsidRDefault="009166E9">
      <w:pPr>
        <w:pStyle w:val="B1"/>
        <w:rPr>
          <w:lang w:eastAsia="zh-CN"/>
        </w:rPr>
      </w:pPr>
      <w:r w:rsidRPr="00E9603C">
        <w:rPr>
          <w:lang w:eastAsia="zh-CN"/>
        </w:rPr>
        <w:t>1.</w:t>
      </w:r>
      <w:r w:rsidRPr="00E9603C">
        <w:rPr>
          <w:lang w:eastAsia="zh-CN"/>
        </w:rPr>
        <w:tab/>
        <w:t>The 1st level NWDAF A registers to NRF using Analytics ID1 and TAI1+TAI2…+TAIn, the 1</w:t>
      </w:r>
      <w:r w:rsidRPr="00E9603C">
        <w:rPr>
          <w:vertAlign w:val="superscript"/>
          <w:lang w:eastAsia="zh-CN"/>
        </w:rPr>
        <w:t>st</w:t>
      </w:r>
      <w:r w:rsidRPr="00E9603C">
        <w:rPr>
          <w:lang w:eastAsia="zh-CN"/>
        </w:rPr>
        <w:t xml:space="preserve"> level NWDAF D registers to NRF using Analytics ID2 and TAI1+TAI2…+TAIn.</w:t>
      </w:r>
    </w:p>
    <w:p w14:paraId="30B39E3E" w14:textId="77777777" w:rsidR="009166E9" w:rsidRPr="00E9603C" w:rsidRDefault="009166E9">
      <w:pPr>
        <w:pStyle w:val="B1"/>
        <w:rPr>
          <w:lang w:eastAsia="zh-CN"/>
        </w:rPr>
      </w:pPr>
      <w:r w:rsidRPr="00E9603C">
        <w:rPr>
          <w:lang w:eastAsia="zh-CN"/>
        </w:rPr>
        <w:t>2.</w:t>
      </w:r>
      <w:r w:rsidRPr="00E9603C">
        <w:rPr>
          <w:lang w:eastAsia="zh-CN"/>
        </w:rPr>
        <w:tab/>
        <w:t>The 2nd level NWDAF registers to NRF by indicating the Analytics ID it serves and the associated NFs, e.g., the 2nd level NWDAF b registers to NRF using Analytics ID1 and indicates it only serves SMF1 of slice 1; the 2nd level NWDAF c registers with NRF using Analytics ID1 and indicates it only serves SMF2 of slice 2. The registration with NF ID(s) implicitly indicates that this is a 2</w:t>
      </w:r>
      <w:r w:rsidRPr="00E9603C">
        <w:rPr>
          <w:vertAlign w:val="superscript"/>
          <w:lang w:eastAsia="zh-CN"/>
        </w:rPr>
        <w:t>nd</w:t>
      </w:r>
      <w:r w:rsidRPr="00E9603C">
        <w:rPr>
          <w:lang w:eastAsia="zh-CN"/>
        </w:rPr>
        <w:t xml:space="preserve"> level NWDAF.</w:t>
      </w:r>
    </w:p>
    <w:p w14:paraId="75CA832B" w14:textId="77777777" w:rsidR="009166E9" w:rsidRPr="00E9603C" w:rsidRDefault="009166E9">
      <w:pPr>
        <w:pStyle w:val="B1"/>
        <w:rPr>
          <w:lang w:eastAsia="zh-CN"/>
        </w:rPr>
      </w:pPr>
      <w:r w:rsidRPr="00E9603C">
        <w:rPr>
          <w:lang w:eastAsia="zh-CN"/>
        </w:rPr>
        <w:t>3.</w:t>
      </w:r>
      <w:r w:rsidRPr="00E9603C">
        <w:rPr>
          <w:lang w:eastAsia="zh-CN"/>
        </w:rPr>
        <w:tab/>
        <w:t>A NWDAF service consumer wants the analytics for Analytics ID1 of TAI1+TAI2…+TAIn, so it sends the query to NRF with Analytics ID1 and TAI1+TAI2…+TAIn.</w:t>
      </w:r>
    </w:p>
    <w:p w14:paraId="7516EFDF" w14:textId="77777777" w:rsidR="009166E9" w:rsidRPr="00E9603C" w:rsidRDefault="009166E9">
      <w:pPr>
        <w:pStyle w:val="B1"/>
        <w:rPr>
          <w:lang w:eastAsia="zh-CN"/>
        </w:rPr>
      </w:pPr>
      <w:r w:rsidRPr="00E9603C">
        <w:rPr>
          <w:lang w:eastAsia="zh-CN"/>
        </w:rPr>
        <w:t>4.</w:t>
      </w:r>
      <w:r w:rsidRPr="00E9603C">
        <w:rPr>
          <w:lang w:eastAsia="zh-CN"/>
        </w:rPr>
        <w:tab/>
        <w:t>NRF discovers the NWDAF fully match the request factors, i.e. the 1</w:t>
      </w:r>
      <w:r w:rsidRPr="00E9603C">
        <w:rPr>
          <w:vertAlign w:val="superscript"/>
          <w:lang w:eastAsia="zh-CN"/>
        </w:rPr>
        <w:t>st</w:t>
      </w:r>
      <w:r w:rsidRPr="00E9603C">
        <w:rPr>
          <w:lang w:eastAsia="zh-CN"/>
        </w:rPr>
        <w:t xml:space="preserve"> level NWDAF A. NRF responds with the identifier of the 1st level NWDAF A.</w:t>
      </w:r>
    </w:p>
    <w:p w14:paraId="0BFD238B" w14:textId="77777777" w:rsidR="009166E9" w:rsidRPr="00E9603C" w:rsidRDefault="009166E9">
      <w:pPr>
        <w:pStyle w:val="B1"/>
        <w:rPr>
          <w:lang w:eastAsia="zh-CN"/>
        </w:rPr>
      </w:pPr>
      <w:r w:rsidRPr="00E9603C">
        <w:rPr>
          <w:lang w:eastAsia="zh-CN"/>
        </w:rPr>
        <w:t>5.</w:t>
      </w:r>
      <w:r w:rsidRPr="00E9603C">
        <w:rPr>
          <w:lang w:eastAsia="zh-CN"/>
        </w:rPr>
        <w:tab/>
        <w:t>The NWDAF service consumer subscribes to the 1st level NWDAF A for the analytics of Analytics ID1 of TAI1+TAI2…+TAIn. The NWDAF service consumer may also include target UE id, expected analytics type=" communication related" in the request.</w:t>
      </w:r>
    </w:p>
    <w:p w14:paraId="094943C5" w14:textId="77777777" w:rsidR="009166E9" w:rsidRPr="00E9603C" w:rsidRDefault="009166E9">
      <w:pPr>
        <w:pStyle w:val="B1"/>
        <w:rPr>
          <w:lang w:eastAsia="zh-CN"/>
        </w:rPr>
      </w:pPr>
      <w:r w:rsidRPr="00E9603C">
        <w:rPr>
          <w:lang w:eastAsia="zh-CN"/>
        </w:rPr>
        <w:t>6 a.</w:t>
      </w:r>
      <w:r w:rsidRPr="00E9603C">
        <w:rPr>
          <w:lang w:eastAsia="zh-CN"/>
        </w:rPr>
        <w:tab/>
        <w:t>Based on the Analytics ID and Analytics Filter, the 1st level NWDAF determines the NFs for data collection first. If the analytics filter received from the consumer NF contains "AOI", the 1st level NWDAF has to determine the corresponding NF by querying NRF with AOI, otherwise,</w:t>
      </w:r>
      <w:r w:rsidRPr="00E9603C">
        <w:t xml:space="preserve"> </w:t>
      </w:r>
      <w:r w:rsidRPr="00E9603C">
        <w:rPr>
          <w:lang w:eastAsia="zh-CN"/>
        </w:rPr>
        <w:t>the 1st level NWDAF A determines the NFs for data collection as specified in clause </w:t>
      </w:r>
      <w:r w:rsidRPr="00E9603C">
        <w:t>6.2.2</w:t>
      </w:r>
      <w:r w:rsidRPr="00E9603C">
        <w:rPr>
          <w:lang w:eastAsia="zh-CN"/>
        </w:rPr>
        <w:t xml:space="preserve"> of the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5AB99FDA" w14:textId="77777777" w:rsidR="009166E9" w:rsidRPr="00E9603C" w:rsidRDefault="009166E9">
      <w:pPr>
        <w:pStyle w:val="B1"/>
        <w:rPr>
          <w:lang w:eastAsia="zh-CN"/>
        </w:rPr>
      </w:pPr>
      <w:r w:rsidRPr="00E9603C">
        <w:rPr>
          <w:lang w:eastAsia="zh-CN"/>
        </w:rPr>
        <w:tab/>
        <w:t>The 1st level NWDAF A checks whether there are other NWDAFs which can help the analytics by querying NRF with the Analytics ID1 and the NF ID(s). The 1</w:t>
      </w:r>
      <w:r w:rsidRPr="00E9603C">
        <w:rPr>
          <w:vertAlign w:val="superscript"/>
          <w:lang w:eastAsia="zh-CN"/>
        </w:rPr>
        <w:t>st</w:t>
      </w:r>
      <w:r w:rsidRPr="00E9603C">
        <w:rPr>
          <w:lang w:eastAsia="zh-CN"/>
        </w:rPr>
        <w:t xml:space="preserve"> level NWDAFA could also query NRF with the Analytics ID1 and TAI1+TAI2…+TAIn and </w:t>
      </w:r>
      <w:r w:rsidRPr="00E9603C">
        <w:t xml:space="preserve">"discover NWDAFs for assistance" indication to get </w:t>
      </w:r>
      <w:r w:rsidRPr="00E9603C">
        <w:rPr>
          <w:lang w:eastAsia="zh-CN"/>
        </w:rPr>
        <w:t>all the 2</w:t>
      </w:r>
      <w:r w:rsidRPr="00E9603C">
        <w:rPr>
          <w:vertAlign w:val="superscript"/>
          <w:lang w:eastAsia="zh-CN"/>
        </w:rPr>
        <w:t>nd</w:t>
      </w:r>
      <w:r w:rsidRPr="00E9603C">
        <w:rPr>
          <w:lang w:eastAsia="zh-CN"/>
        </w:rPr>
        <w:t xml:space="preserve"> level NWDAFs</w:t>
      </w:r>
      <w:r w:rsidRPr="00E9603C">
        <w:rPr>
          <w:rFonts w:eastAsia="SimSun"/>
          <w:lang w:eastAsia="zh-CN"/>
        </w:rPr>
        <w:t xml:space="preserve"> with the same Analytics ID but covering subset area or serving specific NF(s)</w:t>
      </w:r>
      <w:r w:rsidRPr="00E9603C">
        <w:rPr>
          <w:lang w:eastAsia="zh-CN"/>
        </w:rPr>
        <w:t>, NRF responds with the NWDAF profiles of the 2nd level NWDAFb, the 2nd level NWDAFc, the 1st level NWDAF D. If there</w:t>
      </w:r>
      <w:r w:rsidRPr="00E9603C">
        <w:t>'</w:t>
      </w:r>
      <w:r w:rsidRPr="00E9603C">
        <w:rPr>
          <w:lang w:eastAsia="zh-CN"/>
        </w:rPr>
        <w:t>s no other NWDAFs can help the analytics, the 1</w:t>
      </w:r>
      <w:r w:rsidRPr="00E9603C">
        <w:rPr>
          <w:vertAlign w:val="superscript"/>
          <w:lang w:eastAsia="zh-CN"/>
        </w:rPr>
        <w:t>st</w:t>
      </w:r>
      <w:r w:rsidRPr="00E9603C">
        <w:rPr>
          <w:lang w:eastAsia="zh-CN"/>
        </w:rPr>
        <w:t xml:space="preserve"> level NWDAF needs to collect the required data from the NF and perform data analytics by itself.</w:t>
      </w:r>
    </w:p>
    <w:p w14:paraId="1E364C62" w14:textId="77777777" w:rsidR="009166E9" w:rsidRPr="00E9603C" w:rsidRDefault="009166E9">
      <w:pPr>
        <w:pStyle w:val="B1"/>
        <w:rPr>
          <w:lang w:eastAsia="zh-CN"/>
        </w:rPr>
      </w:pPr>
      <w:r w:rsidRPr="00E9603C">
        <w:rPr>
          <w:lang w:eastAsia="zh-CN"/>
        </w:rPr>
        <w:t>6b.</w:t>
      </w:r>
      <w:r w:rsidRPr="00E9603C">
        <w:rPr>
          <w:lang w:eastAsia="zh-CN"/>
        </w:rPr>
        <w:tab/>
        <w:t>If the 1st level NWDAF determines that a 2</w:t>
      </w:r>
      <w:r w:rsidRPr="00E9603C">
        <w:rPr>
          <w:vertAlign w:val="superscript"/>
          <w:lang w:eastAsia="zh-CN"/>
        </w:rPr>
        <w:t>nd</w:t>
      </w:r>
      <w:r w:rsidRPr="00E9603C">
        <w:rPr>
          <w:lang w:eastAsia="zh-CN"/>
        </w:rPr>
        <w:t xml:space="preserve"> level NWDAF associated with the NF can serve the requested analytics ID, it can request the 2</w:t>
      </w:r>
      <w:r w:rsidRPr="00E9603C">
        <w:rPr>
          <w:vertAlign w:val="superscript"/>
          <w:lang w:eastAsia="zh-CN"/>
        </w:rPr>
        <w:t>nd</w:t>
      </w:r>
      <w:r w:rsidRPr="00E9603C">
        <w:rPr>
          <w:lang w:eastAsia="zh-CN"/>
        </w:rPr>
        <w:t xml:space="preserve"> level NWDAF to provide the data analytics directly. For example, the 1st level NWDAF A determines the SMF(s) serving this UE by interrogating UDM, then NWDAF A knows which 2nd level NWDAF(s) associated with the serving SMF(s) could perform data analytics for a particular Analytics ID, e.g. the NWDAF b and c for Analytics ID1.</w:t>
      </w:r>
    </w:p>
    <w:p w14:paraId="241D0B71" w14:textId="77777777" w:rsidR="009166E9" w:rsidRPr="00E9603C" w:rsidRDefault="009166E9">
      <w:pPr>
        <w:pStyle w:val="B1"/>
        <w:rPr>
          <w:lang w:eastAsia="zh-CN"/>
        </w:rPr>
      </w:pPr>
      <w:r w:rsidRPr="00E9603C">
        <w:rPr>
          <w:lang w:eastAsia="zh-CN"/>
        </w:rPr>
        <w:tab/>
        <w:t>The 1st level NWDAF A subscribes to the 2nd level NWDAF b for the analytics of Analytics ID1= "Abnormal behaviour", the target UE id, expected analytics type=" communication related" is also included in the request.</w:t>
      </w:r>
    </w:p>
    <w:p w14:paraId="094CBE9A" w14:textId="77777777" w:rsidR="009166E9" w:rsidRPr="00E9603C" w:rsidRDefault="009166E9">
      <w:pPr>
        <w:pStyle w:val="B1"/>
        <w:rPr>
          <w:lang w:eastAsia="zh-CN"/>
        </w:rPr>
      </w:pPr>
      <w:r w:rsidRPr="00E9603C">
        <w:rPr>
          <w:lang w:eastAsia="zh-CN"/>
        </w:rPr>
        <w:tab/>
        <w:t>The 1st level NWDAF A subscribes to the 2nd level NWDAF c for the analytics of Analytics ID1= "Abnormal behaviour", the target UE id, expected analytics type=" communication related" is also included in the request.</w:t>
      </w:r>
    </w:p>
    <w:p w14:paraId="6038D789" w14:textId="77777777" w:rsidR="009166E9" w:rsidRPr="00E9603C" w:rsidRDefault="009166E9">
      <w:pPr>
        <w:pStyle w:val="B1"/>
        <w:rPr>
          <w:lang w:eastAsia="zh-CN"/>
        </w:rPr>
      </w:pPr>
      <w:r w:rsidRPr="00E9603C">
        <w:rPr>
          <w:lang w:eastAsia="zh-CN"/>
        </w:rPr>
        <w:t>7.</w:t>
      </w:r>
      <w:r w:rsidRPr="00E9603C">
        <w:rPr>
          <w:lang w:eastAsia="zh-CN"/>
        </w:rPr>
        <w:tab/>
        <w:t>The 1st level NWDAF A subscribes to the 1st level NWDAF D for the analytics using Analytics ID2 and the target UE id.</w:t>
      </w:r>
    </w:p>
    <w:p w14:paraId="7FB18872" w14:textId="77777777" w:rsidR="009166E9" w:rsidRPr="00E9603C" w:rsidRDefault="009166E9">
      <w:pPr>
        <w:pStyle w:val="B1"/>
        <w:rPr>
          <w:lang w:eastAsia="zh-CN"/>
        </w:rPr>
      </w:pPr>
      <w:r w:rsidRPr="00E9603C">
        <w:rPr>
          <w:lang w:eastAsia="zh-CN"/>
        </w:rPr>
        <w:t>8.</w:t>
      </w:r>
      <w:r w:rsidRPr="00E9603C">
        <w:rPr>
          <w:lang w:eastAsia="zh-CN"/>
        </w:rPr>
        <w:tab/>
        <w:t>The 1st level NWDAF D performs the Analytics ID2="UE communication analytics" for the target UE and sends the analytics report to the 1st level NWDAF A.</w:t>
      </w:r>
    </w:p>
    <w:p w14:paraId="58CC69E9" w14:textId="77777777" w:rsidR="009166E9" w:rsidRPr="00E9603C" w:rsidRDefault="009166E9">
      <w:pPr>
        <w:pStyle w:val="B1"/>
        <w:rPr>
          <w:lang w:eastAsia="zh-CN"/>
        </w:rPr>
      </w:pPr>
      <w:r w:rsidRPr="00E9603C">
        <w:rPr>
          <w:lang w:eastAsia="zh-CN"/>
        </w:rPr>
        <w:t>9.</w:t>
      </w:r>
      <w:r w:rsidRPr="00E9603C">
        <w:rPr>
          <w:lang w:eastAsia="zh-CN"/>
        </w:rPr>
        <w:tab/>
        <w:t>The 2nd level NWDAF b performs the analytics of Analytics ID1= Abnormal behaviour, expected analytics type=" communication related" for the target UE. NWDAF b sends the analytics report of Analytics ID1 for its collocated SMF1 of slice 1 to the 1st level NWDAF A.</w:t>
      </w:r>
    </w:p>
    <w:p w14:paraId="3507EA15" w14:textId="77777777" w:rsidR="009166E9" w:rsidRPr="00E9603C" w:rsidRDefault="009166E9">
      <w:pPr>
        <w:pStyle w:val="B1"/>
        <w:rPr>
          <w:lang w:eastAsia="zh-CN"/>
        </w:rPr>
      </w:pPr>
      <w:r w:rsidRPr="00E9603C">
        <w:rPr>
          <w:lang w:eastAsia="zh-CN"/>
        </w:rPr>
        <w:tab/>
        <w:t>NWDAF c performs the analytics of Analytics ID1= Abnormal behaviour, expected analytics type=" communication related" for the target UE, and sends the analytics report of Analytics ID1 for its collocated SMF2 of slice 2 to the 1st level NWDAF A.</w:t>
      </w:r>
    </w:p>
    <w:p w14:paraId="0BAC0AB0" w14:textId="77777777" w:rsidR="009166E9" w:rsidRPr="00E9603C" w:rsidRDefault="009166E9">
      <w:pPr>
        <w:pStyle w:val="B1"/>
        <w:rPr>
          <w:lang w:eastAsia="zh-CN"/>
        </w:rPr>
      </w:pPr>
      <w:r w:rsidRPr="00E9603C">
        <w:rPr>
          <w:lang w:eastAsia="zh-CN"/>
        </w:rPr>
        <w:t>10.</w:t>
      </w:r>
      <w:r w:rsidRPr="00E9603C">
        <w:rPr>
          <w:lang w:eastAsia="zh-CN"/>
        </w:rPr>
        <w:tab/>
        <w:t>The 1st level NWDAF A performs the analytics of Analytics ID1, with the help of analytics report from the 2nd level NWDAF b and the 2nd level NWDAF c, the 1st level NWDAF D, and the data collected from 5GC NFs if necessary. The 1st level NWDAF A sends the analytics report of Analytics ID1 to the NWDAF service consumer.</w:t>
      </w:r>
    </w:p>
    <w:p w14:paraId="6222BA5B" w14:textId="77777777" w:rsidR="009166E9" w:rsidRPr="00E9603C" w:rsidRDefault="009166E9">
      <w:pPr>
        <w:pStyle w:val="B1"/>
        <w:rPr>
          <w:lang w:eastAsia="zh-CN"/>
        </w:rPr>
      </w:pPr>
      <w:r w:rsidRPr="00E9603C">
        <w:rPr>
          <w:lang w:eastAsia="zh-CN"/>
        </w:rPr>
        <w:t>11.</w:t>
      </w:r>
      <w:r w:rsidRPr="00E9603C">
        <w:rPr>
          <w:lang w:eastAsia="zh-CN"/>
        </w:rPr>
        <w:tab/>
        <w:t>As the UE may moves out of the service area of the 2</w:t>
      </w:r>
      <w:r w:rsidRPr="00E9603C">
        <w:rPr>
          <w:vertAlign w:val="superscript"/>
          <w:lang w:eastAsia="zh-CN"/>
        </w:rPr>
        <w:t>nd</w:t>
      </w:r>
      <w:r w:rsidRPr="00E9603C">
        <w:rPr>
          <w:lang w:eastAsia="zh-CN"/>
        </w:rPr>
        <w:t xml:space="preserve"> level NWDAF which is performing UE related data analytics, the 2</w:t>
      </w:r>
      <w:r w:rsidRPr="00E9603C">
        <w:rPr>
          <w:vertAlign w:val="superscript"/>
          <w:lang w:eastAsia="zh-CN"/>
        </w:rPr>
        <w:t>nd</w:t>
      </w:r>
      <w:r w:rsidRPr="00E9603C">
        <w:rPr>
          <w:lang w:eastAsia="zh-CN"/>
        </w:rPr>
        <w:t xml:space="preserve"> level NWDAF has to notify the 1</w:t>
      </w:r>
      <w:r w:rsidRPr="00E9603C">
        <w:rPr>
          <w:vertAlign w:val="superscript"/>
          <w:lang w:eastAsia="zh-CN"/>
        </w:rPr>
        <w:t>st</w:t>
      </w:r>
      <w:r w:rsidRPr="00E9603C">
        <w:rPr>
          <w:lang w:eastAsia="zh-CN"/>
        </w:rPr>
        <w:t xml:space="preserve"> level NWDAF of the UE being out of its service.</w:t>
      </w:r>
    </w:p>
    <w:p w14:paraId="69542CA4" w14:textId="77777777" w:rsidR="009166E9" w:rsidRPr="00E9603C" w:rsidRDefault="009166E9">
      <w:pPr>
        <w:pStyle w:val="B1"/>
        <w:rPr>
          <w:lang w:eastAsia="zh-CN"/>
        </w:rPr>
      </w:pPr>
      <w:r w:rsidRPr="00E9603C">
        <w:rPr>
          <w:lang w:eastAsia="zh-CN"/>
        </w:rPr>
        <w:t>12.</w:t>
      </w:r>
      <w:r w:rsidRPr="00E9603C">
        <w:rPr>
          <w:lang w:eastAsia="zh-CN"/>
        </w:rPr>
        <w:tab/>
        <w:t>The1</w:t>
      </w:r>
      <w:r w:rsidRPr="00E9603C">
        <w:rPr>
          <w:vertAlign w:val="superscript"/>
          <w:lang w:eastAsia="zh-CN"/>
        </w:rPr>
        <w:t>st</w:t>
      </w:r>
      <w:r w:rsidRPr="00E9603C">
        <w:rPr>
          <w:lang w:eastAsia="zh-CN"/>
        </w:rPr>
        <w:t xml:space="preserve"> level NWDAF executes steps 6 to identify a 5GC NF and/or 2</w:t>
      </w:r>
      <w:r w:rsidRPr="00E9603C">
        <w:rPr>
          <w:vertAlign w:val="superscript"/>
          <w:lang w:eastAsia="zh-CN"/>
        </w:rPr>
        <w:t>nd</w:t>
      </w:r>
      <w:r w:rsidRPr="00E9603C">
        <w:rPr>
          <w:lang w:eastAsia="zh-CN"/>
        </w:rPr>
        <w:t xml:space="preserve"> level NWDAF which can serve the UE when it receives the notification in step 11.</w:t>
      </w:r>
    </w:p>
    <w:p w14:paraId="5D418BE2" w14:textId="77777777" w:rsidR="009166E9" w:rsidRPr="00E9603C" w:rsidRDefault="009166E9">
      <w:pPr>
        <w:pStyle w:val="Heading3"/>
        <w:rPr>
          <w:szCs w:val="28"/>
          <w:lang w:eastAsia="zh-CN"/>
        </w:rPr>
      </w:pPr>
      <w:bookmarkStart w:id="5231" w:name="_Toc42779062"/>
      <w:bookmarkStart w:id="5232" w:name="_Toc42770006"/>
      <w:bookmarkStart w:id="5233" w:name="_Toc27499"/>
      <w:bookmarkStart w:id="5234" w:name="_Toc5869"/>
      <w:bookmarkStart w:id="5235" w:name="_Toc50022367"/>
      <w:bookmarkStart w:id="5236" w:name="_Toc50023016"/>
      <w:bookmarkStart w:id="5237" w:name="_Toc50023601"/>
      <w:bookmarkStart w:id="5238" w:name="_Toc17449"/>
      <w:bookmarkStart w:id="5239" w:name="_Toc20601"/>
      <w:bookmarkStart w:id="5240" w:name="_Toc43393143"/>
      <w:bookmarkStart w:id="5241" w:name="_Toc28094"/>
      <w:bookmarkStart w:id="5242" w:name="_Toc44004303"/>
      <w:bookmarkStart w:id="5243" w:name="_Toc50021094"/>
      <w:bookmarkStart w:id="5244" w:name="_Toc50579401"/>
      <w:bookmarkStart w:id="5245" w:name="_Toc50309669"/>
      <w:bookmarkStart w:id="5246" w:name="_Toc50021663"/>
      <w:bookmarkStart w:id="5247" w:name="_Toc14385"/>
      <w:bookmarkStart w:id="5248" w:name="_Toc24203"/>
      <w:bookmarkStart w:id="5249" w:name="_Toc18696"/>
      <w:bookmarkStart w:id="5250" w:name="_Toc54769991"/>
      <w:bookmarkStart w:id="5251" w:name="_Toc54779346"/>
      <w:bookmarkStart w:id="5252" w:name="_Toc54786306"/>
      <w:bookmarkStart w:id="5253" w:name="_Toc57201157"/>
      <w:bookmarkStart w:id="5254" w:name="_Toc57641195"/>
      <w:bookmarkStart w:id="5255" w:name="_Toc59101548"/>
      <w:r w:rsidRPr="00E9603C">
        <w:rPr>
          <w:szCs w:val="28"/>
          <w:lang w:eastAsia="zh-CN"/>
        </w:rPr>
        <w:t>6.11.3</w:t>
      </w:r>
      <w:r w:rsidRPr="00E9603C">
        <w:rPr>
          <w:szCs w:val="28"/>
          <w:lang w:eastAsia="zh-CN"/>
        </w:rPr>
        <w:tab/>
      </w:r>
      <w:r w:rsidRPr="00E9603C">
        <w:rPr>
          <w:szCs w:val="28"/>
        </w:rPr>
        <w:t>Impacts on services, entities and interfaces</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36A0440E" w14:textId="77777777" w:rsidR="009166E9" w:rsidRPr="00E9603C" w:rsidRDefault="009166E9">
      <w:pPr>
        <w:rPr>
          <w:lang w:eastAsia="zh-CN"/>
        </w:rPr>
      </w:pPr>
      <w:r w:rsidRPr="00E9603C">
        <w:rPr>
          <w:lang w:eastAsia="zh-CN"/>
        </w:rPr>
        <w:t>No impact to NWDAF service consumer.</w:t>
      </w:r>
    </w:p>
    <w:p w14:paraId="3D5F9697" w14:textId="77777777" w:rsidR="009166E9" w:rsidRPr="00E9603C" w:rsidRDefault="009166E9">
      <w:pPr>
        <w:rPr>
          <w:lang w:eastAsia="zh-CN"/>
        </w:rPr>
      </w:pPr>
      <w:r w:rsidRPr="00E9603C">
        <w:rPr>
          <w:lang w:eastAsia="zh-CN"/>
        </w:rPr>
        <w:t>NRF:</w:t>
      </w:r>
    </w:p>
    <w:p w14:paraId="1720FFF7" w14:textId="77777777" w:rsidR="009166E9" w:rsidRPr="00E9603C" w:rsidRDefault="009166E9">
      <w:pPr>
        <w:pStyle w:val="B1"/>
        <w:rPr>
          <w:lang w:eastAsia="zh-CN"/>
        </w:rPr>
      </w:pPr>
      <w:r w:rsidRPr="00E9603C">
        <w:rPr>
          <w:lang w:eastAsia="zh-CN"/>
        </w:rPr>
        <w:t>-</w:t>
      </w:r>
      <w:r w:rsidRPr="00E9603C">
        <w:rPr>
          <w:lang w:eastAsia="zh-CN"/>
        </w:rPr>
        <w:tab/>
        <w:t>needs to support a new registration parameter for the NWDAFs, i.e. the 5GC NF IDs associated with the NWDAF. The registration with NF ID(s) implicitly indicates that this is a 2</w:t>
      </w:r>
      <w:r w:rsidRPr="00E9603C">
        <w:rPr>
          <w:vertAlign w:val="superscript"/>
          <w:lang w:eastAsia="zh-CN"/>
        </w:rPr>
        <w:t>nd</w:t>
      </w:r>
      <w:r w:rsidRPr="00E9603C">
        <w:rPr>
          <w:lang w:eastAsia="zh-CN"/>
        </w:rPr>
        <w:t xml:space="preserve"> level NWDAF.</w:t>
      </w:r>
    </w:p>
    <w:p w14:paraId="680869CA" w14:textId="77777777" w:rsidR="009166E9" w:rsidRPr="00E9603C" w:rsidRDefault="009166E9">
      <w:pPr>
        <w:pStyle w:val="B1"/>
        <w:rPr>
          <w:lang w:eastAsia="zh-CN"/>
        </w:rPr>
      </w:pPr>
      <w:r w:rsidRPr="00E9603C">
        <w:t>-</w:t>
      </w:r>
      <w:r w:rsidRPr="00E9603C">
        <w:tab/>
      </w:r>
      <w:r w:rsidRPr="00E9603C">
        <w:rPr>
          <w:lang w:eastAsia="zh-CN"/>
        </w:rPr>
        <w:t>needs to</w:t>
      </w:r>
      <w:r w:rsidRPr="00E9603C">
        <w:rPr>
          <w:lang w:eastAsia="en-GB"/>
        </w:rPr>
        <w:t xml:space="preserve"> understand Analytic IDs and their relationships in order to understand which different Analytics IDs could assist the requested Analytics ID</w:t>
      </w:r>
      <w:r w:rsidRPr="00E9603C">
        <w:rPr>
          <w:lang w:eastAsia="zh-CN"/>
        </w:rPr>
        <w:t>.</w:t>
      </w:r>
    </w:p>
    <w:p w14:paraId="25CF5A07" w14:textId="77777777" w:rsidR="009166E9" w:rsidRPr="00E9603C" w:rsidRDefault="009166E9">
      <w:pPr>
        <w:pStyle w:val="B1"/>
        <w:rPr>
          <w:lang w:eastAsia="zh-CN"/>
        </w:rPr>
      </w:pPr>
      <w:r w:rsidRPr="00E9603C">
        <w:t>-</w:t>
      </w:r>
      <w:r w:rsidRPr="00E9603C">
        <w:tab/>
        <w:t xml:space="preserve">if the </w:t>
      </w:r>
      <w:r w:rsidRPr="00E9603C">
        <w:rPr>
          <w:rFonts w:eastAsia="SimSun"/>
          <w:lang w:eastAsia="zh-CN"/>
        </w:rPr>
        <w:t>"discover NWDAFs for assistance" indication</w:t>
      </w:r>
      <w:r w:rsidRPr="00E9603C">
        <w:rPr>
          <w:lang w:eastAsia="zh-CN"/>
        </w:rPr>
        <w:t xml:space="preserve"> is not in the discovery request, NRF returns the NWDAFs which fully matchs the request factors. If </w:t>
      </w:r>
      <w:r w:rsidRPr="00E9603C">
        <w:t xml:space="preserve">the </w:t>
      </w:r>
      <w:r w:rsidRPr="00E9603C">
        <w:rPr>
          <w:rFonts w:eastAsia="SimSun"/>
          <w:lang w:eastAsia="zh-CN"/>
        </w:rPr>
        <w:t>"discover NWDAFs for assistance" indication</w:t>
      </w:r>
      <w:r w:rsidRPr="00E9603C">
        <w:rPr>
          <w:lang w:eastAsia="zh-CN"/>
        </w:rPr>
        <w:t xml:space="preserve"> is in the discovery request, NRF returns all the 2</w:t>
      </w:r>
      <w:r w:rsidRPr="00E9603C">
        <w:rPr>
          <w:vertAlign w:val="superscript"/>
          <w:lang w:eastAsia="zh-CN"/>
        </w:rPr>
        <w:t>nd</w:t>
      </w:r>
      <w:r w:rsidRPr="00E9603C">
        <w:rPr>
          <w:lang w:eastAsia="zh-CN"/>
        </w:rPr>
        <w:t xml:space="preserve"> level NWDAFs</w:t>
      </w:r>
      <w:r w:rsidRPr="00E9603C">
        <w:rPr>
          <w:rFonts w:eastAsia="SimSun"/>
          <w:lang w:eastAsia="zh-CN"/>
        </w:rPr>
        <w:t xml:space="preserve"> with the same Analytics ID but covering subset area or serving specific NF(s), </w:t>
      </w:r>
      <w:r w:rsidRPr="00E9603C">
        <w:rPr>
          <w:lang w:eastAsia="zh-CN"/>
        </w:rPr>
        <w:t>NRF may additionally return the NWDAFs info with different Analytic IDs which could assistant the analytics.</w:t>
      </w:r>
    </w:p>
    <w:p w14:paraId="1EBD8ABF" w14:textId="77777777" w:rsidR="009166E9" w:rsidRPr="00E9603C" w:rsidRDefault="009166E9">
      <w:pPr>
        <w:pStyle w:val="Heading2"/>
      </w:pPr>
      <w:bookmarkStart w:id="5256" w:name="_Toc50309670"/>
      <w:bookmarkStart w:id="5257" w:name="_Toc43393144"/>
      <w:bookmarkStart w:id="5258" w:name="_Toc4985"/>
      <w:bookmarkStart w:id="5259" w:name="_Toc57201158"/>
      <w:bookmarkStart w:id="5260" w:name="_Toc44004304"/>
      <w:bookmarkStart w:id="5261" w:name="_Toc29304"/>
      <w:bookmarkStart w:id="5262" w:name="_Toc19813"/>
      <w:bookmarkStart w:id="5263" w:name="_Toc50579402"/>
      <w:bookmarkStart w:id="5264" w:name="_Toc50022368"/>
      <w:bookmarkStart w:id="5265" w:name="_Toc50021664"/>
      <w:bookmarkStart w:id="5266" w:name="_Toc50023602"/>
      <w:bookmarkStart w:id="5267" w:name="_Toc50023017"/>
      <w:bookmarkStart w:id="5268" w:name="_Toc20106"/>
      <w:bookmarkStart w:id="5269" w:name="_Toc50021095"/>
      <w:bookmarkStart w:id="5270" w:name="_Toc42779063"/>
      <w:bookmarkStart w:id="5271" w:name="_Toc28484"/>
      <w:bookmarkStart w:id="5272" w:name="_Toc20717"/>
      <w:bookmarkStart w:id="5273" w:name="_Toc23834"/>
      <w:bookmarkStart w:id="5274" w:name="_Toc28615"/>
      <w:bookmarkStart w:id="5275" w:name="_Toc54769992"/>
      <w:bookmarkStart w:id="5276" w:name="_Toc54779347"/>
      <w:bookmarkStart w:id="5277" w:name="_Toc54786307"/>
      <w:bookmarkStart w:id="5278" w:name="_Toc42770007"/>
      <w:bookmarkStart w:id="5279" w:name="_Toc57641196"/>
      <w:bookmarkStart w:id="5280" w:name="_Toc59101549"/>
      <w:r w:rsidRPr="00E9603C">
        <w:t>6.</w:t>
      </w:r>
      <w:r w:rsidRPr="00E9603C">
        <w:rPr>
          <w:lang w:eastAsia="zh-CN"/>
        </w:rPr>
        <w:t>12</w:t>
      </w:r>
      <w:r w:rsidRPr="00E9603C">
        <w:tab/>
        <w:t>Solution #</w:t>
      </w:r>
      <w:r w:rsidRPr="00E9603C">
        <w:rPr>
          <w:lang w:eastAsia="zh-CN"/>
        </w:rPr>
        <w:t>12</w:t>
      </w:r>
      <w:r w:rsidRPr="00E9603C">
        <w:t>: Support for NWDAF interactions within SBA framework</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688090CF" w14:textId="77777777" w:rsidR="009166E9" w:rsidRPr="00E9603C" w:rsidRDefault="009166E9">
      <w:pPr>
        <w:pStyle w:val="Heading3"/>
      </w:pPr>
      <w:bookmarkStart w:id="5281" w:name="_Toc50023018"/>
      <w:bookmarkStart w:id="5282" w:name="_Toc50023603"/>
      <w:bookmarkStart w:id="5283" w:name="_Toc5881"/>
      <w:bookmarkStart w:id="5284" w:name="_Toc50579403"/>
      <w:bookmarkStart w:id="5285" w:name="_Toc50309671"/>
      <w:bookmarkStart w:id="5286" w:name="_Toc43393145"/>
      <w:bookmarkStart w:id="5287" w:name="_Toc531"/>
      <w:bookmarkStart w:id="5288" w:name="_Toc22873"/>
      <w:bookmarkStart w:id="5289" w:name="_Toc25646"/>
      <w:bookmarkStart w:id="5290" w:name="_Toc4184"/>
      <w:bookmarkStart w:id="5291" w:name="_Toc13532"/>
      <w:bookmarkStart w:id="5292" w:name="_Toc42770008"/>
      <w:bookmarkStart w:id="5293" w:name="_Toc26482"/>
      <w:bookmarkStart w:id="5294" w:name="_Toc54769993"/>
      <w:bookmarkStart w:id="5295" w:name="_Toc54779348"/>
      <w:bookmarkStart w:id="5296" w:name="_Toc54786308"/>
      <w:bookmarkStart w:id="5297" w:name="_Toc11869"/>
      <w:bookmarkStart w:id="5298" w:name="_Toc44004305"/>
      <w:bookmarkStart w:id="5299" w:name="_Toc42779064"/>
      <w:bookmarkStart w:id="5300" w:name="_Toc57201159"/>
      <w:bookmarkStart w:id="5301" w:name="_Toc50021665"/>
      <w:bookmarkStart w:id="5302" w:name="_Toc50022369"/>
      <w:bookmarkStart w:id="5303" w:name="_Toc50021096"/>
      <w:bookmarkStart w:id="5304" w:name="_Toc57641197"/>
      <w:bookmarkStart w:id="5305" w:name="_Toc59101550"/>
      <w:r w:rsidRPr="00E9603C">
        <w:t>6.</w:t>
      </w:r>
      <w:r w:rsidRPr="00E9603C">
        <w:rPr>
          <w:lang w:eastAsia="zh-CN"/>
        </w:rPr>
        <w:t>12</w:t>
      </w:r>
      <w:r w:rsidRPr="00E9603C">
        <w:t>.1</w:t>
      </w:r>
      <w:r w:rsidRPr="00E9603C">
        <w:tab/>
        <w:t>Description</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274043B8" w14:textId="77777777" w:rsidR="009166E9" w:rsidRPr="00E9603C" w:rsidRDefault="009166E9">
      <w:pPr>
        <w:pStyle w:val="Heading4"/>
      </w:pPr>
      <w:bookmarkStart w:id="5306" w:name="_Toc14874"/>
      <w:bookmarkStart w:id="5307" w:name="_Toc57201160"/>
      <w:bookmarkStart w:id="5308" w:name="_Toc17685"/>
      <w:bookmarkStart w:id="5309" w:name="_Toc44004306"/>
      <w:bookmarkStart w:id="5310" w:name="_Toc50021097"/>
      <w:bookmarkStart w:id="5311" w:name="_Toc43393146"/>
      <w:bookmarkStart w:id="5312" w:name="_Toc50021666"/>
      <w:bookmarkStart w:id="5313" w:name="_Toc50309672"/>
      <w:bookmarkStart w:id="5314" w:name="_Toc50022370"/>
      <w:bookmarkStart w:id="5315" w:name="_Toc23490"/>
      <w:bookmarkStart w:id="5316" w:name="_Toc18986"/>
      <w:bookmarkStart w:id="5317" w:name="_Toc16789"/>
      <w:bookmarkStart w:id="5318" w:name="_Toc890"/>
      <w:bookmarkStart w:id="5319" w:name="_Toc50579404"/>
      <w:bookmarkStart w:id="5320" w:name="_Toc21001"/>
      <w:bookmarkStart w:id="5321" w:name="_Toc5630"/>
      <w:bookmarkStart w:id="5322" w:name="_Toc42770009"/>
      <w:bookmarkStart w:id="5323" w:name="_Toc42779065"/>
      <w:bookmarkStart w:id="5324" w:name="_Toc54769994"/>
      <w:bookmarkStart w:id="5325" w:name="_Toc54779349"/>
      <w:bookmarkStart w:id="5326" w:name="_Toc54786309"/>
      <w:bookmarkStart w:id="5327" w:name="_Toc50023019"/>
      <w:bookmarkStart w:id="5328" w:name="_Toc50023604"/>
      <w:bookmarkStart w:id="5329" w:name="_Toc57641198"/>
      <w:bookmarkStart w:id="5330" w:name="_Toc59101551"/>
      <w:r w:rsidRPr="00E9603C">
        <w:t>6.</w:t>
      </w:r>
      <w:r w:rsidRPr="00E9603C">
        <w:rPr>
          <w:lang w:eastAsia="zh-CN"/>
        </w:rPr>
        <w:t>12</w:t>
      </w:r>
      <w:r w:rsidRPr="00E9603C">
        <w:t>.1.1</w:t>
      </w:r>
      <w:r w:rsidRPr="00E9603C">
        <w:tab/>
        <w:t>General</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6772C09C" w14:textId="77777777" w:rsidR="009166E9" w:rsidRPr="00E9603C" w:rsidRDefault="009166E9">
      <w:r w:rsidRPr="00E9603C">
        <w:t>This solution addresses KI#2, KI#11 by utilizing the SBA framework to support the interactions among multiple NWDAF instances in an efficient manner of data collection with their cooperation.</w:t>
      </w:r>
    </w:p>
    <w:p w14:paraId="3854078D" w14:textId="77777777" w:rsidR="009166E9" w:rsidRPr="00E9603C" w:rsidRDefault="009166E9">
      <w:pPr>
        <w:rPr>
          <w:lang w:eastAsia="ko-KR"/>
        </w:rPr>
      </w:pPr>
      <w:r w:rsidRPr="00E9603C">
        <w:rPr>
          <w:lang w:eastAsia="ko-KR"/>
        </w:rPr>
        <w:t>The main idea of the solution is as follows:</w:t>
      </w:r>
    </w:p>
    <w:p w14:paraId="0AB26EC3" w14:textId="77777777" w:rsidR="009166E9" w:rsidRPr="00E9603C" w:rsidRDefault="009166E9">
      <w:pPr>
        <w:pStyle w:val="B1"/>
        <w:rPr>
          <w:lang w:eastAsia="ko-KR"/>
        </w:rPr>
      </w:pPr>
      <w:r w:rsidRPr="00E9603C">
        <w:rPr>
          <w:rFonts w:eastAsia="SimSun"/>
          <w:lang w:eastAsia="zh-CN"/>
        </w:rPr>
        <w:t>-</w:t>
      </w:r>
      <w:r w:rsidRPr="00E9603C">
        <w:rPr>
          <w:rFonts w:eastAsia="SimSun"/>
          <w:lang w:eastAsia="zh-CN"/>
        </w:rPr>
        <w:tab/>
      </w:r>
      <w:r w:rsidRPr="00E9603C">
        <w:rPr>
          <w:lang w:eastAsia="ko-KR"/>
        </w:rPr>
        <w:t>Logical decomposition of NWDAF to data collection (e.g., DCCF, DCNF), data storage (e.g., DSRF, NWDAFdsf), and model provisioning/training other than analytics data generation.</w:t>
      </w:r>
    </w:p>
    <w:p w14:paraId="7A4FEDB4" w14:textId="77777777" w:rsidR="009166E9" w:rsidRPr="00E9603C" w:rsidRDefault="009166E9">
      <w:pPr>
        <w:pStyle w:val="B1"/>
        <w:rPr>
          <w:lang w:eastAsia="ko-KR"/>
        </w:rPr>
      </w:pPr>
      <w:r w:rsidRPr="00E9603C">
        <w:rPr>
          <w:lang w:eastAsia="ko-KR"/>
        </w:rPr>
        <w:t>These split functionalities can be deployed in a separate NF per each, where it introduces new NFs and services defined in 5GC. In the other way, they can be deployed in a separate NWDAF service per each, where it does not incur any changes to 5GC architecture so that it could minimize impact to the Rel-16 systems.</w:t>
      </w:r>
    </w:p>
    <w:p w14:paraId="675EFB70" w14:textId="77777777" w:rsidR="009166E9" w:rsidRPr="00E9603C" w:rsidRDefault="009166E9">
      <w:pPr>
        <w:pStyle w:val="B1"/>
        <w:rPr>
          <w:lang w:eastAsia="ko-KR"/>
        </w:rPr>
      </w:pPr>
      <w:r w:rsidRPr="00E9603C">
        <w:rPr>
          <w:lang w:eastAsia="ko-KR"/>
        </w:rPr>
        <w:t>At the latter case, a NWDAF instance may register itself to NRF with specifying its services supported (e.g., data analytics, data collection, data storage, and model provisioning/training) so that a NWDAF instance may discover the other NWDAF instance(s) which provide the expected NWDAF services by contacting NRF and interact with them.</w:t>
      </w:r>
    </w:p>
    <w:p w14:paraId="41E0EB01" w14:textId="77777777" w:rsidR="009166E9" w:rsidRPr="00E9603C" w:rsidRDefault="009166E9">
      <w:pPr>
        <w:pStyle w:val="B1"/>
        <w:rPr>
          <w:lang w:eastAsia="ko-KR"/>
        </w:rPr>
      </w:pPr>
      <w:r w:rsidRPr="00E9603C">
        <w:rPr>
          <w:rFonts w:eastAsia="SimSun"/>
          <w:lang w:eastAsia="zh-CN"/>
        </w:rPr>
        <w:t>-</w:t>
      </w:r>
      <w:r w:rsidRPr="00E9603C">
        <w:rPr>
          <w:rFonts w:eastAsia="SimSun"/>
          <w:lang w:eastAsia="zh-CN"/>
        </w:rPr>
        <w:tab/>
      </w:r>
      <w:r w:rsidRPr="00E9603C">
        <w:rPr>
          <w:lang w:eastAsia="ko-KR"/>
        </w:rPr>
        <w:t>Support for interactions of multiple NWDAF instances associated (or co-located) with different target entities (e.g., NFs, NF sets, UEs) in a distributed manner or a hierarchical manner.</w:t>
      </w:r>
    </w:p>
    <w:p w14:paraId="6CA44DBE" w14:textId="77777777" w:rsidR="009166E9" w:rsidRPr="00E9603C" w:rsidRDefault="009166E9">
      <w:pPr>
        <w:pStyle w:val="B1"/>
        <w:rPr>
          <w:lang w:eastAsia="ko-KR"/>
        </w:rPr>
      </w:pPr>
      <w:r w:rsidRPr="00E9603C">
        <w:rPr>
          <w:lang w:eastAsia="ko-KR"/>
        </w:rPr>
        <w:t>A NWDAF instance may be pre-configured (i.e., associated) based on operator's policy to serve a specific set of entities (e.g., UEs, NFs, NF sets, area of interest) where the NWDAF instance collects data or generate analytics from. Then multiple NWDAF instances may help each other to generate aggregated analytics or collect data from multiple sets of target entities as discussed in KI#2. A NWDAF instance may be logically associated with a specific set of target entities to serve. A NWDAF instance may be logically associated with a 5GC NF by co-locating with the 5GC NF according to operator's deployment choice.</w:t>
      </w:r>
    </w:p>
    <w:p w14:paraId="76475DB1" w14:textId="77777777" w:rsidR="009166E9" w:rsidRPr="00E9603C" w:rsidRDefault="009166E9">
      <w:pPr>
        <w:pStyle w:val="B1"/>
        <w:rPr>
          <w:lang w:eastAsia="ko-KR"/>
        </w:rPr>
      </w:pPr>
      <w:r w:rsidRPr="00E9603C">
        <w:rPr>
          <w:lang w:eastAsia="ko-KR"/>
        </w:rPr>
        <w:t>No matter how the multiple NWDAF instances are organized, there needs a means to discover a NWDAF instance which is associated (or co-located) with a target entity specified. While a NWDAF instance may manage the registration (or configuration) of association information of the other NWDAF instances, it may cause extra burden and new NWDAF services defined to maintain the association information.</w:t>
      </w:r>
    </w:p>
    <w:p w14:paraId="2AE25041" w14:textId="77777777" w:rsidR="009166E9" w:rsidRPr="00E9603C" w:rsidRDefault="009166E9">
      <w:pPr>
        <w:pStyle w:val="B1"/>
        <w:rPr>
          <w:lang w:eastAsia="ko-KR"/>
        </w:rPr>
      </w:pPr>
      <w:r w:rsidRPr="00E9603C">
        <w:rPr>
          <w:lang w:eastAsia="ko-KR"/>
        </w:rPr>
        <w:t>As an alternative way, NRF may be exploited by specifying the association information in the NF profile so that a NWDAF instance can register itself or discover the others with the associated target entities.</w:t>
      </w:r>
    </w:p>
    <w:p w14:paraId="472D9851" w14:textId="77777777" w:rsidR="009166E9" w:rsidRPr="00E9603C" w:rsidRDefault="009166E9">
      <w:pPr>
        <w:pStyle w:val="B1"/>
        <w:rPr>
          <w:lang w:eastAsia="ko-KR"/>
        </w:rPr>
      </w:pPr>
      <w:r w:rsidRPr="00E9603C">
        <w:rPr>
          <w:lang w:eastAsia="ko-KR"/>
        </w:rPr>
        <w:t>For example, assuming that NWDAF-2 (associated={NF1, NF2}), NWDAF-3 (associated={NF3}) are registered in NRF and NWDAF-1 can provide analytics data of {NF1, NF2, NF3} as an aggregation point by discovering NWDAF-2 and NWDAF-3 with NRF and interacting with them. Then NWDAF-1 (associated={NF1, NF2, NF3}) can be registered in NRF. At this case, a NF consumer (including NWDAF) may discover and interact with NWDAF-1 to obtain analytics data of {NF1, NF2, NF3}.</w:t>
      </w:r>
    </w:p>
    <w:p w14:paraId="3B3938F0" w14:textId="77777777" w:rsidR="009166E9" w:rsidRPr="00E9603C" w:rsidRDefault="009166E9">
      <w:pPr>
        <w:pStyle w:val="B1"/>
        <w:rPr>
          <w:lang w:eastAsia="ko-KR"/>
        </w:rPr>
      </w:pPr>
      <w:r w:rsidRPr="00E9603C">
        <w:rPr>
          <w:lang w:eastAsia="ko-KR"/>
        </w:rPr>
        <w:t>Note that this approach does not preclude hierarchical management of NWDAF instances: how to manage the hierarchy of the NWDAF instances is up to the consumer NWDAF instance (NWDAF-1 in the example above) at this stage. NRF may support the hierarchical management of NWDAF instances with additional parameters in NWDAF profile but FFS.</w:t>
      </w:r>
    </w:p>
    <w:p w14:paraId="1D4A1D0A" w14:textId="77777777" w:rsidR="009166E9" w:rsidRPr="00E9603C" w:rsidRDefault="009166E9">
      <w:pPr>
        <w:rPr>
          <w:lang w:eastAsia="ko-KR"/>
        </w:rPr>
      </w:pPr>
      <w:r w:rsidRPr="00E9603C">
        <w:rPr>
          <w:lang w:eastAsia="ko-KR"/>
        </w:rPr>
        <w:t>This solution is based on the following design principle or assumption:</w:t>
      </w:r>
    </w:p>
    <w:p w14:paraId="3F48D7E8" w14:textId="77777777" w:rsidR="009166E9" w:rsidRPr="00E9603C" w:rsidRDefault="009166E9">
      <w:pPr>
        <w:pStyle w:val="B1"/>
        <w:rPr>
          <w:lang w:eastAsia="ko-KR"/>
        </w:rPr>
      </w:pPr>
      <w:r w:rsidRPr="00E9603C">
        <w:rPr>
          <w:rFonts w:eastAsia="SimSun"/>
          <w:lang w:eastAsia="zh-CN"/>
        </w:rPr>
        <w:t>-</w:t>
      </w:r>
      <w:r w:rsidRPr="00E9603C">
        <w:rPr>
          <w:rFonts w:eastAsia="SimSun"/>
          <w:lang w:eastAsia="zh-CN"/>
        </w:rPr>
        <w:tab/>
      </w:r>
      <w:r w:rsidRPr="00E9603C">
        <w:rPr>
          <w:lang w:eastAsia="ko-KR"/>
        </w:rPr>
        <w:t>In 5GC, multiple NWDAF instances may be deployed and cooperate with each other.</w:t>
      </w:r>
    </w:p>
    <w:p w14:paraId="688FBFDD" w14:textId="77777777" w:rsidR="009166E9" w:rsidRPr="00E9603C" w:rsidRDefault="009166E9">
      <w:pPr>
        <w:pStyle w:val="B1"/>
        <w:rPr>
          <w:lang w:eastAsia="ko-KR"/>
        </w:rPr>
      </w:pPr>
      <w:r w:rsidRPr="00E9603C">
        <w:rPr>
          <w:rFonts w:eastAsia="SimSun"/>
          <w:lang w:eastAsia="zh-CN"/>
        </w:rPr>
        <w:t>-</w:t>
      </w:r>
      <w:r w:rsidRPr="00E9603C">
        <w:rPr>
          <w:rFonts w:eastAsia="SimSun"/>
          <w:lang w:eastAsia="zh-CN"/>
        </w:rPr>
        <w:tab/>
      </w:r>
      <w:r w:rsidRPr="00E9603C">
        <w:rPr>
          <w:lang w:eastAsia="ko-KR"/>
        </w:rPr>
        <w:t>Each NWDAF instance may provide the following:</w:t>
      </w:r>
    </w:p>
    <w:p w14:paraId="6DC0604B" w14:textId="77777777" w:rsidR="009166E9" w:rsidRPr="00E9603C" w:rsidRDefault="009166E9">
      <w:pPr>
        <w:pStyle w:val="B2"/>
        <w:rPr>
          <w:lang w:eastAsia="ko-KR"/>
        </w:rPr>
      </w:pPr>
      <w:r w:rsidRPr="00E9603C">
        <w:rPr>
          <w:rFonts w:eastAsia="SimSun"/>
          <w:lang w:eastAsia="zh-CN"/>
        </w:rPr>
        <w:t>-</w:t>
      </w:r>
      <w:r w:rsidRPr="00E9603C">
        <w:rPr>
          <w:rFonts w:eastAsia="SimSun"/>
          <w:lang w:eastAsia="zh-CN"/>
        </w:rPr>
        <w:tab/>
      </w:r>
      <w:r w:rsidRPr="00E9603C">
        <w:rPr>
          <w:lang w:eastAsia="ko-KR"/>
        </w:rPr>
        <w:t>a different set of NWDAF services (e.g., data analytics, data collection, data storage, model provisioning/training) to support the logical decomposition of NWDAF functionalities. (as per KI#1)</w:t>
      </w:r>
    </w:p>
    <w:p w14:paraId="083B0361" w14:textId="77777777" w:rsidR="009166E9" w:rsidRPr="00E9603C" w:rsidRDefault="009166E9">
      <w:pPr>
        <w:pStyle w:val="B2"/>
        <w:rPr>
          <w:lang w:eastAsia="ko-KR"/>
        </w:rPr>
      </w:pPr>
      <w:r w:rsidRPr="00E9603C">
        <w:rPr>
          <w:rFonts w:eastAsia="SimSun"/>
          <w:lang w:eastAsia="zh-CN"/>
        </w:rPr>
        <w:t>-</w:t>
      </w:r>
      <w:r w:rsidRPr="00E9603C">
        <w:rPr>
          <w:rFonts w:eastAsia="SimSun"/>
          <w:lang w:eastAsia="zh-CN"/>
        </w:rPr>
        <w:tab/>
      </w:r>
      <w:r w:rsidRPr="00E9603C">
        <w:rPr>
          <w:lang w:eastAsia="ko-KR"/>
        </w:rPr>
        <w:t>a different set of analytics information associated with a specific slice, NFs, NF sets, serving areas, etc. (as per KI#2)</w:t>
      </w:r>
    </w:p>
    <w:p w14:paraId="5AFD4387" w14:textId="77777777" w:rsidR="009166E9" w:rsidRPr="00E9603C" w:rsidRDefault="009166E9">
      <w:pPr>
        <w:pStyle w:val="B1"/>
        <w:rPr>
          <w:lang w:eastAsia="ko-KR"/>
        </w:rPr>
      </w:pPr>
      <w:r w:rsidRPr="00E9603C">
        <w:rPr>
          <w:rFonts w:eastAsia="SimSun"/>
          <w:lang w:eastAsia="zh-CN"/>
        </w:rPr>
        <w:t>-</w:t>
      </w:r>
      <w:r w:rsidRPr="00E9603C">
        <w:rPr>
          <w:rFonts w:eastAsia="SimSun"/>
          <w:lang w:eastAsia="zh-CN"/>
        </w:rPr>
        <w:tab/>
      </w:r>
      <w:r w:rsidRPr="00E9603C">
        <w:rPr>
          <w:lang w:eastAsia="ko-KR"/>
        </w:rPr>
        <w:t>Each NWDAF instance needs to register itself to NRF with its NWDAF profile including its supported services and associated target entities as described above.</w:t>
      </w:r>
    </w:p>
    <w:p w14:paraId="41148116" w14:textId="77777777" w:rsidR="009166E9" w:rsidRPr="00E9603C" w:rsidRDefault="009166E9">
      <w:pPr>
        <w:pStyle w:val="B2"/>
        <w:rPr>
          <w:rFonts w:eastAsia="SimSun"/>
          <w:lang w:eastAsia="ko-KR"/>
        </w:rPr>
      </w:pPr>
      <w:r w:rsidRPr="00E9603C">
        <w:rPr>
          <w:rFonts w:eastAsia="SimSun"/>
          <w:lang w:eastAsia="zh-CN"/>
        </w:rPr>
        <w:t>-</w:t>
      </w:r>
      <w:r w:rsidRPr="00E9603C">
        <w:rPr>
          <w:rFonts w:eastAsia="SimSun"/>
          <w:lang w:eastAsia="zh-CN"/>
        </w:rPr>
        <w:tab/>
      </w:r>
      <w:r w:rsidRPr="00E9603C">
        <w:rPr>
          <w:rFonts w:eastAsia="SimSun"/>
          <w:lang w:eastAsia="ko-KR"/>
        </w:rPr>
        <w:t>A NWDAF instance (or a NF consumer) may discover the other NWDAF instance(s) by contacting NRF with specifying a set of target NWDAF service(s) and/or the target entities for analytics aggregation or data collection.</w:t>
      </w:r>
    </w:p>
    <w:p w14:paraId="4AA90A2D" w14:textId="77777777" w:rsidR="009166E9" w:rsidRPr="00E9603C" w:rsidRDefault="009166E9">
      <w:r w:rsidRPr="00E9603C">
        <w:t>This solution provides the following functionalities to support the principle aforementioned:</w:t>
      </w:r>
    </w:p>
    <w:p w14:paraId="51F82A60" w14:textId="77777777" w:rsidR="009166E9" w:rsidRPr="00E9603C" w:rsidRDefault="009166E9">
      <w:pPr>
        <w:pStyle w:val="B1"/>
        <w:rPr>
          <w:rFonts w:eastAsia="MS Mincho"/>
        </w:rPr>
      </w:pPr>
      <w:r w:rsidRPr="00E9603C">
        <w:rPr>
          <w:rFonts w:eastAsia="MS Mincho"/>
        </w:rPr>
        <w:t>-</w:t>
      </w:r>
      <w:r w:rsidRPr="00E9603C">
        <w:rPr>
          <w:rFonts w:eastAsia="MS Mincho"/>
        </w:rPr>
        <w:tab/>
      </w:r>
      <w:r w:rsidRPr="00E9603C">
        <w:rPr>
          <w:b/>
          <w:lang w:eastAsia="ko-KR"/>
        </w:rPr>
        <w:t xml:space="preserve">Registration of NWDAF's services supported: </w:t>
      </w:r>
      <w:r w:rsidRPr="00E9603C">
        <w:rPr>
          <w:lang w:eastAsia="ko-KR"/>
        </w:rPr>
        <w:t>An NWDAF instance registers itself to NRF with its supported services (e.g., data analytics, data collection, data storage, model provisioning/training).</w:t>
      </w:r>
    </w:p>
    <w:p w14:paraId="387E9066" w14:textId="77777777" w:rsidR="009166E9" w:rsidRPr="00E9603C" w:rsidRDefault="009166E9">
      <w:pPr>
        <w:pStyle w:val="B1"/>
      </w:pPr>
      <w:r w:rsidRPr="00E9603C">
        <w:t>-</w:t>
      </w:r>
      <w:r w:rsidRPr="00E9603C">
        <w:tab/>
      </w:r>
      <w:r w:rsidRPr="00E9603C">
        <w:rPr>
          <w:b/>
          <w:bCs/>
        </w:rPr>
        <w:t>Registration of NWDAF's target entity information:</w:t>
      </w:r>
      <w:r w:rsidRPr="00E9603C">
        <w:t xml:space="preserve"> An NWDAF instance registers itself to NRF with additional information about the target entities (e.</w:t>
      </w:r>
      <w:r w:rsidRPr="00E9603C">
        <w:rPr>
          <w:rFonts w:eastAsia="SimSun"/>
          <w:lang w:eastAsia="zh-CN"/>
        </w:rPr>
        <w:t>g.</w:t>
      </w:r>
      <w:r w:rsidRPr="00E9603C">
        <w:t xml:space="preserve"> NF</w:t>
      </w:r>
      <w:r w:rsidRPr="00E9603C">
        <w:rPr>
          <w:rFonts w:eastAsia="SimSun"/>
          <w:lang w:eastAsia="zh-CN"/>
        </w:rPr>
        <w:t>(</w:t>
      </w:r>
      <w:r w:rsidRPr="00E9603C">
        <w:t>s</w:t>
      </w:r>
      <w:r w:rsidRPr="00E9603C">
        <w:rPr>
          <w:rFonts w:eastAsia="SimSun"/>
          <w:lang w:eastAsia="zh-CN"/>
        </w:rPr>
        <w:t>), NF set(s)</w:t>
      </w:r>
      <w:r w:rsidRPr="00E9603C">
        <w:t>) currently associated.</w:t>
      </w:r>
    </w:p>
    <w:p w14:paraId="6A7665A1" w14:textId="77777777" w:rsidR="009166E9" w:rsidRPr="00E9603C" w:rsidRDefault="009166E9">
      <w:pPr>
        <w:pStyle w:val="NO"/>
        <w:rPr>
          <w:lang w:eastAsia="ko-KR"/>
        </w:rPr>
      </w:pPr>
      <w:r w:rsidRPr="00E9603C">
        <w:rPr>
          <w:lang w:eastAsia="ko-KR"/>
        </w:rPr>
        <w:t>NOTE:</w:t>
      </w:r>
      <w:r w:rsidRPr="00E9603C">
        <w:rPr>
          <w:rFonts w:eastAsia="SimSun"/>
          <w:lang w:eastAsia="zh-CN"/>
        </w:rPr>
        <w:tab/>
      </w:r>
      <w:r w:rsidRPr="00E9603C">
        <w:rPr>
          <w:lang w:eastAsia="ko-KR"/>
        </w:rPr>
        <w:t>this solution does not preclude other means to register NWDAF instances to NRF e.g., via OAM.</w:t>
      </w:r>
    </w:p>
    <w:p w14:paraId="5B25C3C1" w14:textId="77777777" w:rsidR="009166E9" w:rsidRPr="00E9603C" w:rsidRDefault="009166E9">
      <w:pPr>
        <w:rPr>
          <w:lang w:eastAsia="ko-KR"/>
        </w:rPr>
      </w:pPr>
      <w:r w:rsidRPr="00E9603C">
        <w:rPr>
          <w:lang w:eastAsia="ko-KR"/>
        </w:rPr>
        <w:t>For the registration of NWDAF's services supported, the NWDAF instance needs to publish its relevant services supported for data analytics including data collection and data storage as studied in Rel-17 using the '</w:t>
      </w:r>
      <w:r w:rsidRPr="00E9603C">
        <w:rPr>
          <w:lang w:eastAsia="zh-CN"/>
        </w:rPr>
        <w:t>Names of supported services' parameter of NF profile.</w:t>
      </w:r>
    </w:p>
    <w:p w14:paraId="52D39D07" w14:textId="77777777" w:rsidR="009166E9" w:rsidRPr="00E9603C" w:rsidRDefault="009166E9">
      <w:pPr>
        <w:rPr>
          <w:lang w:eastAsia="ko-KR"/>
        </w:rPr>
      </w:pPr>
      <w:r w:rsidRPr="00E9603C">
        <w:rPr>
          <w:lang w:eastAsia="ko-KR"/>
        </w:rPr>
        <w:t>For the registration of NWDAF's target entity information, the NWDAF instance needs to keep the target entity information updated in NRF at run-time. Using this information, the other NWDAF instances may reduce the data collection operations for the same target entities by aggregating the analytics already being processed that is discovered from NRF.</w:t>
      </w:r>
    </w:p>
    <w:p w14:paraId="1B3BEE30" w14:textId="77777777" w:rsidR="009166E9" w:rsidRPr="00E9603C" w:rsidRDefault="009166E9">
      <w:r w:rsidRPr="00E9603C">
        <w:rPr>
          <w:lang w:eastAsia="ko-KR"/>
        </w:rPr>
        <w:t xml:space="preserve">To support the registration and discovery of multiple NWDAF instances for their cooperation, each NWDAF instance needs to register itself with the following parameters of NF profile in </w:t>
      </w:r>
      <w:r w:rsidRPr="00E9603C">
        <w:rPr>
          <w:i/>
          <w:lang w:eastAsia="ko-KR"/>
        </w:rPr>
        <w:t>Nnrf_NFManagement_</w:t>
      </w:r>
      <w:r w:rsidRPr="00E9603C">
        <w:rPr>
          <w:i/>
        </w:rPr>
        <w:t>NFRegister</w:t>
      </w:r>
      <w:r w:rsidRPr="00E9603C">
        <w:t>/</w:t>
      </w:r>
      <w:r w:rsidRPr="00E9603C">
        <w:rPr>
          <w:i/>
        </w:rPr>
        <w:t>NFUpdate</w:t>
      </w:r>
      <w:r w:rsidRPr="00E9603C">
        <w:t>:</w:t>
      </w:r>
    </w:p>
    <w:p w14:paraId="652D5657" w14:textId="77777777" w:rsidR="009166E9" w:rsidRPr="00E9603C" w:rsidRDefault="009166E9">
      <w:pPr>
        <w:pStyle w:val="B1"/>
        <w:rPr>
          <w:lang w:eastAsia="ko-KR"/>
        </w:rPr>
      </w:pPr>
      <w:r w:rsidRPr="00E9603C">
        <w:rPr>
          <w:lang w:eastAsia="ko-KR"/>
        </w:rPr>
        <w:t>-</w:t>
      </w:r>
      <w:r w:rsidRPr="00E9603C">
        <w:rPr>
          <w:lang w:eastAsia="ko-KR"/>
        </w:rPr>
        <w:tab/>
        <w:t>S-NSSAI, Analytics ID(s), NWDAF Serving Area information,</w:t>
      </w:r>
    </w:p>
    <w:p w14:paraId="17563C92" w14:textId="77777777" w:rsidR="009166E9" w:rsidRPr="00E9603C" w:rsidRDefault="009166E9">
      <w:pPr>
        <w:pStyle w:val="B1"/>
        <w:rPr>
          <w:lang w:eastAsia="ko-KR"/>
        </w:rPr>
      </w:pPr>
      <w:r w:rsidRPr="00E9603C">
        <w:rPr>
          <w:lang w:eastAsia="ko-KR"/>
        </w:rPr>
        <w:t>-</w:t>
      </w:r>
      <w:r w:rsidRPr="00E9603C">
        <w:rPr>
          <w:lang w:eastAsia="ko-KR"/>
        </w:rPr>
        <w:tab/>
        <w:t>Names of supported services (e.g., for data analytics, data collection, data storage, model provisioning/training).</w:t>
      </w:r>
    </w:p>
    <w:p w14:paraId="625E7545" w14:textId="77777777" w:rsidR="009166E9" w:rsidRPr="00E9603C" w:rsidRDefault="009166E9">
      <w:pPr>
        <w:pStyle w:val="B1"/>
        <w:rPr>
          <w:lang w:eastAsia="ko-KR"/>
        </w:rPr>
      </w:pPr>
      <w:r w:rsidRPr="00E9603C">
        <w:rPr>
          <w:lang w:eastAsia="ko-KR"/>
        </w:rPr>
        <w:t>-</w:t>
      </w:r>
      <w:r w:rsidRPr="00E9603C">
        <w:rPr>
          <w:lang w:eastAsia="ko-KR"/>
        </w:rPr>
        <w:tab/>
        <w:t>list of NF ID(s) or NF Set ID(s), for target NF(s) co-located (or associated) with the NWDAF instance</w:t>
      </w:r>
    </w:p>
    <w:p w14:paraId="5CC5B5CD" w14:textId="77777777" w:rsidR="009166E9" w:rsidRPr="00E9603C" w:rsidRDefault="009166E9">
      <w:pPr>
        <w:rPr>
          <w:lang w:eastAsia="ko-KR"/>
        </w:rPr>
      </w:pPr>
      <w:r w:rsidRPr="00E9603C">
        <w:rPr>
          <w:lang w:eastAsia="ko-KR"/>
        </w:rPr>
        <w:t xml:space="preserve">Note that the NWDAF instance needs to update its registration information in NRF by invoking </w:t>
      </w:r>
      <w:r w:rsidRPr="00E9603C">
        <w:rPr>
          <w:i/>
          <w:lang w:eastAsia="ko-KR"/>
        </w:rPr>
        <w:t>Nnrf_NFManagement_</w:t>
      </w:r>
      <w:r w:rsidRPr="00E9603C">
        <w:rPr>
          <w:i/>
        </w:rPr>
        <w:t xml:space="preserve">NFUpdate </w:t>
      </w:r>
      <w:r w:rsidRPr="00E9603C">
        <w:t>as per</w:t>
      </w:r>
      <w:r w:rsidRPr="00E9603C">
        <w:rPr>
          <w:i/>
        </w:rPr>
        <w:t xml:space="preserve"> </w:t>
      </w:r>
      <w:r w:rsidRPr="00E9603C">
        <w:t>change of supported services and target entities associated being currently performed.</w:t>
      </w:r>
    </w:p>
    <w:p w14:paraId="27DC5C3B" w14:textId="77777777" w:rsidR="009166E9" w:rsidRPr="00E9603C" w:rsidRDefault="009166E9">
      <w:pPr>
        <w:rPr>
          <w:lang w:eastAsia="ko-KR"/>
        </w:rPr>
      </w:pPr>
      <w:r w:rsidRPr="00E9603C">
        <w:rPr>
          <w:lang w:eastAsia="ko-KR"/>
        </w:rPr>
        <w:t>The following figure illustrates an example of NWDAF interactions for analytics aggregation from multiple NWDAF instances associated with different NFs.</w:t>
      </w:r>
    </w:p>
    <w:p w14:paraId="4BCB0658" w14:textId="77777777" w:rsidR="009166E9" w:rsidRPr="00E9603C" w:rsidRDefault="009166E9">
      <w:pPr>
        <w:pStyle w:val="TH"/>
        <w:rPr>
          <w:lang w:eastAsia="ko-KR"/>
        </w:rPr>
      </w:pPr>
      <w:r w:rsidRPr="00E9603C">
        <w:object w:dxaOrig="7426" w:dyaOrig="3859" w14:anchorId="408D0E42">
          <v:shape id="对象 53" o:spid="_x0000_i1063" type="#_x0000_t75" style="width:364pt;height:188.5pt;mso-position-horizontal-relative:page;mso-position-vertical-relative:page" o:ole="">
            <v:imagedata r:id="rId79" o:title=""/>
          </v:shape>
          <o:OLEObject Type="Embed" ProgID="Visio.Drawing.15" ShapeID="对象 53" DrawAspect="Content" ObjectID="_1669715973" r:id="rId80"/>
        </w:object>
      </w:r>
    </w:p>
    <w:p w14:paraId="46BF3FAD" w14:textId="77777777" w:rsidR="009166E9" w:rsidRPr="00E9603C" w:rsidRDefault="009166E9">
      <w:pPr>
        <w:pStyle w:val="TF"/>
      </w:pPr>
      <w:r w:rsidRPr="00E9603C">
        <w:t>Figure 6.</w:t>
      </w:r>
      <w:r w:rsidRPr="00E9603C">
        <w:rPr>
          <w:lang w:eastAsia="zh-CN"/>
        </w:rPr>
        <w:t>12</w:t>
      </w:r>
      <w:r w:rsidRPr="00E9603C">
        <w:t>.1.1-1: NWDAF interactions for analytics aggregation</w:t>
      </w:r>
    </w:p>
    <w:p w14:paraId="31FAA44B" w14:textId="77777777" w:rsidR="009166E9" w:rsidRPr="00E9603C" w:rsidRDefault="009166E9">
      <w:pPr>
        <w:rPr>
          <w:lang w:eastAsia="ko-KR"/>
        </w:rPr>
      </w:pPr>
      <w:r w:rsidRPr="00E9603C">
        <w:rPr>
          <w:lang w:eastAsia="ko-KR"/>
        </w:rPr>
        <w:t>The following figure illustrates an example of NWDAF interactions where each NWDAF instance provides different service with associated target entities.</w:t>
      </w:r>
    </w:p>
    <w:p w14:paraId="777D9FEB" w14:textId="77777777" w:rsidR="009166E9" w:rsidRPr="00E9603C" w:rsidRDefault="009166E9">
      <w:pPr>
        <w:pStyle w:val="TH"/>
      </w:pPr>
      <w:r w:rsidRPr="00E9603C">
        <w:object w:dxaOrig="7209" w:dyaOrig="3424" w14:anchorId="7E68D982">
          <v:shape id="对象 54" o:spid="_x0000_i1064" type="#_x0000_t75" style="width:369pt;height:175.5pt;mso-position-horizontal-relative:page;mso-position-vertical-relative:page" o:ole="">
            <v:imagedata r:id="rId81" o:title=""/>
          </v:shape>
          <o:OLEObject Type="Embed" ProgID="Visio.Drawing.15" ShapeID="对象 54" DrawAspect="Content" ObjectID="_1669715974" r:id="rId82"/>
        </w:object>
      </w:r>
    </w:p>
    <w:p w14:paraId="296CEFEF" w14:textId="77777777" w:rsidR="009166E9" w:rsidRPr="00E9603C" w:rsidRDefault="009166E9">
      <w:pPr>
        <w:pStyle w:val="TF"/>
      </w:pPr>
      <w:r w:rsidRPr="00E9603C">
        <w:t>Figure 6.12.1.1-2: NWDAF interactions with functionality decomposition</w:t>
      </w:r>
    </w:p>
    <w:p w14:paraId="533D7D83" w14:textId="77777777" w:rsidR="009166E9" w:rsidRPr="00E9603C" w:rsidRDefault="009166E9">
      <w:pPr>
        <w:pStyle w:val="Heading4"/>
      </w:pPr>
      <w:bookmarkStart w:id="5331" w:name="_Toc50023020"/>
      <w:bookmarkStart w:id="5332" w:name="_Toc17919"/>
      <w:bookmarkStart w:id="5333" w:name="_Toc26116"/>
      <w:bookmarkStart w:id="5334" w:name="_Toc5735"/>
      <w:bookmarkStart w:id="5335" w:name="_Toc44004307"/>
      <w:bookmarkStart w:id="5336" w:name="_Toc42770010"/>
      <w:bookmarkStart w:id="5337" w:name="_Toc42779066"/>
      <w:bookmarkStart w:id="5338" w:name="_Toc6470"/>
      <w:bookmarkStart w:id="5339" w:name="_Toc50023605"/>
      <w:bookmarkStart w:id="5340" w:name="_Toc50021098"/>
      <w:bookmarkStart w:id="5341" w:name="_Toc12069"/>
      <w:bookmarkStart w:id="5342" w:name="_Toc50309673"/>
      <w:bookmarkStart w:id="5343" w:name="_Toc7959"/>
      <w:bookmarkStart w:id="5344" w:name="_Toc50021667"/>
      <w:bookmarkStart w:id="5345" w:name="_Toc50022371"/>
      <w:bookmarkStart w:id="5346" w:name="_Toc50579405"/>
      <w:bookmarkStart w:id="5347" w:name="_Toc43393147"/>
      <w:bookmarkStart w:id="5348" w:name="_Toc54769995"/>
      <w:bookmarkStart w:id="5349" w:name="_Toc54779350"/>
      <w:bookmarkStart w:id="5350" w:name="_Toc54786310"/>
      <w:bookmarkStart w:id="5351" w:name="_Toc21941"/>
      <w:bookmarkStart w:id="5352" w:name="_Toc57201161"/>
      <w:bookmarkStart w:id="5353" w:name="_Toc3071"/>
      <w:bookmarkStart w:id="5354" w:name="_Toc57641199"/>
      <w:bookmarkStart w:id="5355" w:name="_Toc59101552"/>
      <w:r w:rsidRPr="00E9603C">
        <w:t>6.</w:t>
      </w:r>
      <w:r w:rsidRPr="00E9603C">
        <w:rPr>
          <w:lang w:eastAsia="zh-CN"/>
        </w:rPr>
        <w:t>12</w:t>
      </w:r>
      <w:r w:rsidRPr="00E9603C">
        <w:t>.1.2</w:t>
      </w:r>
      <w:r w:rsidRPr="00E9603C">
        <w:tab/>
        <w:t>Procedures</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7904F4AF" w14:textId="77777777" w:rsidR="009166E9" w:rsidRPr="00E9603C" w:rsidRDefault="009166E9">
      <w:pPr>
        <w:rPr>
          <w:lang w:eastAsia="ko-KR"/>
        </w:rPr>
      </w:pPr>
      <w:r w:rsidRPr="00E9603C">
        <w:rPr>
          <w:lang w:eastAsia="ko-KR"/>
        </w:rPr>
        <w:t xml:space="preserve">The following figure presents an example procedure of </w:t>
      </w:r>
      <w:r w:rsidRPr="00E9603C">
        <w:t>NWDAF interactions for analytics aggregation for multiple NFs exploiting the NWDAF's target entity information registered in NRF.</w:t>
      </w:r>
    </w:p>
    <w:p w14:paraId="4E2BE592" w14:textId="77777777" w:rsidR="009166E9" w:rsidRPr="00E9603C" w:rsidRDefault="009166E9">
      <w:pPr>
        <w:pStyle w:val="TH"/>
        <w:rPr>
          <w:lang w:eastAsia="ko-KR"/>
        </w:rPr>
      </w:pPr>
      <w:r w:rsidRPr="00E9603C">
        <w:object w:dxaOrig="8982" w:dyaOrig="5099" w14:anchorId="176D40C6">
          <v:shape id="对象 56" o:spid="_x0000_i1065" type="#_x0000_t75" style="width:482pt;height:273.5pt;mso-position-horizontal-relative:page;mso-position-vertical-relative:page" o:ole="">
            <v:imagedata r:id="rId83" o:title=""/>
          </v:shape>
          <o:OLEObject Type="Embed" ProgID="Visio.Drawing.15" ShapeID="对象 56" DrawAspect="Content" ObjectID="_1669715975" r:id="rId84"/>
        </w:object>
      </w:r>
    </w:p>
    <w:p w14:paraId="0512DF98" w14:textId="77777777" w:rsidR="009166E9" w:rsidRPr="00E9603C" w:rsidRDefault="009166E9">
      <w:pPr>
        <w:pStyle w:val="TF"/>
      </w:pPr>
      <w:r w:rsidRPr="00E9603C">
        <w:t>Figure 6.</w:t>
      </w:r>
      <w:r w:rsidRPr="00E9603C">
        <w:rPr>
          <w:lang w:eastAsia="zh-CN"/>
        </w:rPr>
        <w:t>12</w:t>
      </w:r>
      <w:r w:rsidRPr="00E9603C">
        <w:t>.1.2-1: An example procedure for NWDAF registration and interactions for analytics aggregation</w:t>
      </w:r>
    </w:p>
    <w:p w14:paraId="40187D9F" w14:textId="77777777" w:rsidR="009166E9" w:rsidRPr="00E9603C" w:rsidRDefault="009166E9">
      <w:pPr>
        <w:pStyle w:val="B1"/>
      </w:pPr>
      <w:r w:rsidRPr="00E9603C">
        <w:t>1-2.</w:t>
      </w:r>
      <w:r w:rsidRPr="00E9603C">
        <w:tab/>
        <w:t>NWDAF-2 registers itself to NRF with its serving Analytics ID(s), TAI(s). NWDAF-2 also registers its supported services and the NF-2 which is its analytics target currently being monitored.</w:t>
      </w:r>
    </w:p>
    <w:p w14:paraId="06980778" w14:textId="77777777" w:rsidR="009166E9" w:rsidRPr="00E9603C" w:rsidRDefault="009166E9">
      <w:pPr>
        <w:pStyle w:val="B1"/>
      </w:pPr>
      <w:r w:rsidRPr="00E9603C">
        <w:t>3-4.</w:t>
      </w:r>
      <w:r w:rsidRPr="00E9603C">
        <w:tab/>
        <w:t>NWDAF-3 registers itself to NRF with its serving Analytics ID(s), TAI(s). NWDAF-3 also registers its supported services and the NF-3 which is its analytics target currently being monitored.</w:t>
      </w:r>
    </w:p>
    <w:p w14:paraId="11633DBF" w14:textId="77777777" w:rsidR="009166E9" w:rsidRPr="00E9603C" w:rsidRDefault="009166E9">
      <w:pPr>
        <w:pStyle w:val="B1"/>
      </w:pPr>
      <w:r w:rsidRPr="00E9603C">
        <w:t>5.</w:t>
      </w:r>
      <w:r w:rsidRPr="00E9603C">
        <w:tab/>
        <w:t>NWDAF-1, which is an analytics consumer for NF-2 and NF-3, discovers the other NWDAF instance(s) which are currently performing the analytics of NF-2 and NF-3 by contacting NRF.</w:t>
      </w:r>
    </w:p>
    <w:p w14:paraId="27446FE0" w14:textId="77777777" w:rsidR="009166E9" w:rsidRPr="00E9603C" w:rsidRDefault="009166E9">
      <w:pPr>
        <w:pStyle w:val="B1"/>
      </w:pPr>
      <w:r w:rsidRPr="00E9603C">
        <w:t>6.</w:t>
      </w:r>
      <w:r w:rsidRPr="00E9603C">
        <w:tab/>
        <w:t>NRF responds with NWDAF-2 for NF-2 and NWDAF-3 for NF-3.</w:t>
      </w:r>
    </w:p>
    <w:p w14:paraId="0784B3A7" w14:textId="77777777" w:rsidR="009166E9" w:rsidRPr="00E9603C" w:rsidRDefault="009166E9">
      <w:pPr>
        <w:pStyle w:val="B1"/>
      </w:pPr>
      <w:r w:rsidRPr="00E9603C">
        <w:t>7-8.</w:t>
      </w:r>
      <w:r w:rsidRPr="00E9603C">
        <w:tab/>
        <w:t>NWDAF-1 invokes a request or a subscription to NWDAF-2 to obtain the analytics data of NF-2.</w:t>
      </w:r>
    </w:p>
    <w:p w14:paraId="08ECC7E4" w14:textId="77777777" w:rsidR="009166E9" w:rsidRPr="00E9603C" w:rsidRDefault="009166E9">
      <w:pPr>
        <w:pStyle w:val="B1"/>
      </w:pPr>
      <w:r w:rsidRPr="00E9603C">
        <w:t>9-10.</w:t>
      </w:r>
      <w:r w:rsidRPr="00E9603C">
        <w:tab/>
        <w:t>NWDAF-1 invokes a request or a subscription to NWDAF-3 to obtain the analytics data of NF-3.</w:t>
      </w:r>
    </w:p>
    <w:p w14:paraId="7EBD2E78" w14:textId="77777777" w:rsidR="009166E9" w:rsidRPr="00E9603C" w:rsidRDefault="009166E9">
      <w:pPr>
        <w:pStyle w:val="B1"/>
        <w:rPr>
          <w:lang w:eastAsia="ko-KR"/>
        </w:rPr>
      </w:pPr>
      <w:r w:rsidRPr="00E9603C">
        <w:t>11.</w:t>
      </w:r>
      <w:r w:rsidRPr="00E9603C">
        <w:tab/>
        <w:t>NWDAF-</w:t>
      </w:r>
      <w:r w:rsidRPr="00E9603C">
        <w:rPr>
          <w:lang w:eastAsia="ko-KR"/>
        </w:rPr>
        <w:t xml:space="preserve">1 aggregates the analytics data from NWDAF-2 and NWDAF-3. It may consume the </w:t>
      </w:r>
      <w:r w:rsidRPr="00E9603C">
        <w:rPr>
          <w:rFonts w:eastAsia="SimSun"/>
          <w:lang w:eastAsia="zh-CN"/>
        </w:rPr>
        <w:t xml:space="preserve">aggregated analytics </w:t>
      </w:r>
      <w:r w:rsidRPr="00E9603C">
        <w:rPr>
          <w:lang w:eastAsia="ko-KR"/>
        </w:rPr>
        <w:t>or forward it further to the other consumer.</w:t>
      </w:r>
    </w:p>
    <w:p w14:paraId="3AACBE16" w14:textId="77777777" w:rsidR="009166E9" w:rsidRPr="00E9603C" w:rsidRDefault="009166E9">
      <w:pPr>
        <w:rPr>
          <w:lang w:eastAsia="ko-KR"/>
        </w:rPr>
      </w:pPr>
      <w:r w:rsidRPr="00E9603C">
        <w:rPr>
          <w:lang w:eastAsia="ko-KR"/>
        </w:rPr>
        <w:t xml:space="preserve">The following figure presents an example procedure of </w:t>
      </w:r>
      <w:r w:rsidRPr="00E9603C">
        <w:t>NWDAF interactions for an NWDAF instance providing data analytics functionality to collect data from the other NWDAF instances providing data collection functionality by exploiting the NWDAF's supported services registered in NRF.</w:t>
      </w:r>
    </w:p>
    <w:p w14:paraId="10051BA6" w14:textId="77777777" w:rsidR="009166E9" w:rsidRPr="00E9603C" w:rsidRDefault="009166E9">
      <w:pPr>
        <w:pStyle w:val="TH"/>
      </w:pPr>
      <w:r w:rsidRPr="00E9603C">
        <w:object w:dxaOrig="16111" w:dyaOrig="9142" w14:anchorId="555A98D0">
          <v:shape id="对象 57" o:spid="_x0000_i1066" type="#_x0000_t75" style="width:480pt;height:274pt;mso-position-horizontal-relative:page;mso-position-vertical-relative:page" o:ole="">
            <v:imagedata r:id="rId85" o:title=""/>
          </v:shape>
          <o:OLEObject Type="Embed" ProgID="Visio.Drawing.15" ShapeID="对象 57" DrawAspect="Content" ObjectID="_1669715976" r:id="rId86"/>
        </w:object>
      </w:r>
    </w:p>
    <w:p w14:paraId="2F0277FD" w14:textId="77777777" w:rsidR="009166E9" w:rsidRPr="00E9603C" w:rsidRDefault="009166E9">
      <w:pPr>
        <w:pStyle w:val="TF"/>
      </w:pPr>
      <w:r w:rsidRPr="00E9603C">
        <w:t>Figure 6.</w:t>
      </w:r>
      <w:r w:rsidRPr="00E9603C">
        <w:rPr>
          <w:lang w:eastAsia="zh-CN"/>
        </w:rPr>
        <w:t>12</w:t>
      </w:r>
      <w:r w:rsidRPr="00E9603C">
        <w:t>.1.2-2: An example procedure for NWDAF registration and interactions with functionality decomposition</w:t>
      </w:r>
    </w:p>
    <w:p w14:paraId="0CC1DFBB" w14:textId="77777777" w:rsidR="009166E9" w:rsidRPr="00E9603C" w:rsidRDefault="009166E9">
      <w:pPr>
        <w:pStyle w:val="B1"/>
      </w:pPr>
      <w:r w:rsidRPr="00E9603C">
        <w:t>1-2.</w:t>
      </w:r>
      <w:r w:rsidRPr="00E9603C">
        <w:tab/>
        <w:t>NWDAF-2 registers itself to NRF specifying NWDAF profile with 'data collection' as its supported service and 'NF-2' as its associated target entity.</w:t>
      </w:r>
    </w:p>
    <w:p w14:paraId="04B0D2F7" w14:textId="77777777" w:rsidR="009166E9" w:rsidRPr="00E9603C" w:rsidRDefault="009166E9">
      <w:pPr>
        <w:pStyle w:val="B1"/>
      </w:pPr>
      <w:r w:rsidRPr="00E9603C">
        <w:t>3-4.</w:t>
      </w:r>
      <w:r w:rsidRPr="00E9603C">
        <w:tab/>
        <w:t>NWDAF-3 registers itself to NRF specifying NWDAF profile with 'data collection' as its supported service and 'NF-3' as its associated target entity.</w:t>
      </w:r>
    </w:p>
    <w:p w14:paraId="0E9A12E5" w14:textId="77777777" w:rsidR="009166E9" w:rsidRPr="00E9603C" w:rsidRDefault="009166E9">
      <w:pPr>
        <w:pStyle w:val="B1"/>
      </w:pPr>
      <w:r w:rsidRPr="00E9603C">
        <w:t>5.</w:t>
      </w:r>
      <w:r w:rsidRPr="00E9603C">
        <w:tab/>
        <w:t>NWDAF-1, which provides data analytics service, discovers the other NWDAF instance(s) which are available for collecting data of NF-2 and NF-3 by contacting NRF.</w:t>
      </w:r>
    </w:p>
    <w:p w14:paraId="47D38168" w14:textId="77777777" w:rsidR="009166E9" w:rsidRPr="00E9603C" w:rsidRDefault="009166E9">
      <w:pPr>
        <w:pStyle w:val="B1"/>
      </w:pPr>
      <w:r w:rsidRPr="00E9603C">
        <w:t>6.</w:t>
      </w:r>
      <w:r w:rsidRPr="00E9603C">
        <w:tab/>
        <w:t>NRF responds with NWDAF-2 for NF-2 and NWDAF-3 for NF-3.</w:t>
      </w:r>
    </w:p>
    <w:p w14:paraId="18183EB0" w14:textId="77777777" w:rsidR="009166E9" w:rsidRPr="00E9603C" w:rsidRDefault="009166E9">
      <w:pPr>
        <w:pStyle w:val="B1"/>
      </w:pPr>
      <w:r w:rsidRPr="00E9603C">
        <w:t>7-8.</w:t>
      </w:r>
      <w:r w:rsidRPr="00E9603C">
        <w:tab/>
        <w:t>NWDAF-1 invokes a request or a subscription to NWDAF-2 to obtain the data of NF-2.</w:t>
      </w:r>
    </w:p>
    <w:p w14:paraId="7529997C" w14:textId="77777777" w:rsidR="009166E9" w:rsidRPr="00E9603C" w:rsidRDefault="009166E9">
      <w:pPr>
        <w:pStyle w:val="B1"/>
      </w:pPr>
      <w:r w:rsidRPr="00E9603C">
        <w:t>9-10.</w:t>
      </w:r>
      <w:r w:rsidRPr="00E9603C">
        <w:tab/>
        <w:t>NWDAF-1 invokes a request or a subscription to NWDAF-3 to obtain the data of NF-3.</w:t>
      </w:r>
    </w:p>
    <w:p w14:paraId="57F2290D" w14:textId="77777777" w:rsidR="009166E9" w:rsidRPr="00E9603C" w:rsidRDefault="009166E9">
      <w:pPr>
        <w:pStyle w:val="NO"/>
        <w:rPr>
          <w:lang w:eastAsia="ko-KR"/>
        </w:rPr>
      </w:pPr>
      <w:r w:rsidRPr="00E9603C">
        <w:rPr>
          <w:lang w:eastAsia="ko-KR"/>
        </w:rPr>
        <w:t>NOTE:</w:t>
      </w:r>
      <w:r w:rsidRPr="00E9603C">
        <w:rPr>
          <w:lang w:eastAsia="ko-KR"/>
        </w:rPr>
        <w:tab/>
        <w:t>In step 7-10, NWDAF-1 exploits event exposure services provided by 'data collection' capability of NWDAF-2 and NWDAF-3 in the similar way done for collecting data from the NFs of the other types.</w:t>
      </w:r>
    </w:p>
    <w:p w14:paraId="001DAD12" w14:textId="77777777" w:rsidR="009166E9" w:rsidRPr="00E9603C" w:rsidRDefault="009166E9">
      <w:pPr>
        <w:pStyle w:val="B1"/>
        <w:rPr>
          <w:lang w:eastAsia="ko-KR"/>
        </w:rPr>
      </w:pPr>
      <w:r w:rsidRPr="00E9603C">
        <w:t>11.</w:t>
      </w:r>
      <w:r w:rsidRPr="00E9603C">
        <w:tab/>
        <w:t>NWDAF-1</w:t>
      </w:r>
      <w:r w:rsidRPr="00E9603C">
        <w:rPr>
          <w:lang w:eastAsia="ko-KR"/>
        </w:rPr>
        <w:t xml:space="preserve"> generates analytics data with the data collected. It may consume the generated analytics data or forward it further to the other consumer.</w:t>
      </w:r>
    </w:p>
    <w:p w14:paraId="0D853ABF" w14:textId="77777777" w:rsidR="009166E9" w:rsidRPr="00E9603C" w:rsidRDefault="009166E9">
      <w:pPr>
        <w:pStyle w:val="Heading3"/>
        <w:rPr>
          <w:lang w:eastAsia="zh-CN"/>
        </w:rPr>
      </w:pPr>
      <w:bookmarkStart w:id="5356" w:name="_Toc16780"/>
      <w:bookmarkStart w:id="5357" w:name="_Toc17098"/>
      <w:bookmarkStart w:id="5358" w:name="_Toc50023021"/>
      <w:bookmarkStart w:id="5359" w:name="_Toc50021099"/>
      <w:bookmarkStart w:id="5360" w:name="_Toc50021668"/>
      <w:bookmarkStart w:id="5361" w:name="_Toc50022372"/>
      <w:bookmarkStart w:id="5362" w:name="_Toc50023606"/>
      <w:bookmarkStart w:id="5363" w:name="_Toc31836"/>
      <w:bookmarkStart w:id="5364" w:name="_Toc42779067"/>
      <w:bookmarkStart w:id="5365" w:name="_Toc19605"/>
      <w:bookmarkStart w:id="5366" w:name="_Toc50309674"/>
      <w:bookmarkStart w:id="5367" w:name="_Toc43393148"/>
      <w:bookmarkStart w:id="5368" w:name="_Toc13402"/>
      <w:bookmarkStart w:id="5369" w:name="_Toc1631"/>
      <w:bookmarkStart w:id="5370" w:name="_Toc7452"/>
      <w:bookmarkStart w:id="5371" w:name="_Toc44004308"/>
      <w:bookmarkStart w:id="5372" w:name="_Toc50579406"/>
      <w:bookmarkStart w:id="5373" w:name="_Toc6423"/>
      <w:bookmarkStart w:id="5374" w:name="_Toc42770011"/>
      <w:bookmarkStart w:id="5375" w:name="_Toc54769996"/>
      <w:bookmarkStart w:id="5376" w:name="_Toc54779351"/>
      <w:bookmarkStart w:id="5377" w:name="_Toc54786311"/>
      <w:bookmarkStart w:id="5378" w:name="_Toc57201162"/>
      <w:bookmarkStart w:id="5379" w:name="_Toc57641200"/>
      <w:bookmarkStart w:id="5380" w:name="_Toc59101553"/>
      <w:r w:rsidRPr="00E9603C">
        <w:rPr>
          <w:lang w:eastAsia="zh-CN"/>
        </w:rPr>
        <w:t>6.12.2</w:t>
      </w:r>
      <w:r w:rsidRPr="00E9603C">
        <w:rPr>
          <w:lang w:eastAsia="zh-CN"/>
        </w:rPr>
        <w:tab/>
      </w:r>
      <w:r w:rsidRPr="00E9603C">
        <w:t>Impacts on services, entities and interfaces</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4B2B757F" w14:textId="77777777" w:rsidR="009166E9" w:rsidRPr="00E9603C" w:rsidRDefault="009166E9">
      <w:pPr>
        <w:rPr>
          <w:lang w:eastAsia="ko-KR"/>
        </w:rPr>
      </w:pPr>
      <w:r w:rsidRPr="00E9603C">
        <w:rPr>
          <w:lang w:eastAsia="ko-KR"/>
        </w:rPr>
        <w:t>NWDAF:</w:t>
      </w:r>
    </w:p>
    <w:p w14:paraId="5D47759D" w14:textId="77777777" w:rsidR="009166E9" w:rsidRPr="00E9603C" w:rsidRDefault="009166E9">
      <w:pPr>
        <w:pStyle w:val="B1"/>
        <w:rPr>
          <w:lang w:eastAsia="ko-KR"/>
        </w:rPr>
      </w:pPr>
      <w:r w:rsidRPr="00E9603C">
        <w:rPr>
          <w:lang w:eastAsia="ko-KR"/>
        </w:rPr>
        <w:t>-</w:t>
      </w:r>
      <w:r w:rsidRPr="00E9603C">
        <w:rPr>
          <w:lang w:eastAsia="ko-KR"/>
        </w:rPr>
        <w:tab/>
        <w:t>needs an extension to NF registration and update operations to NRF</w:t>
      </w:r>
    </w:p>
    <w:p w14:paraId="1977EA58" w14:textId="77777777" w:rsidR="009166E9" w:rsidRPr="00E9603C" w:rsidRDefault="009166E9">
      <w:pPr>
        <w:pStyle w:val="B1"/>
        <w:rPr>
          <w:lang w:eastAsia="ko-KR"/>
        </w:rPr>
      </w:pPr>
      <w:r w:rsidRPr="00E9603C">
        <w:rPr>
          <w:lang w:eastAsia="ko-KR"/>
        </w:rPr>
        <w:t>-</w:t>
      </w:r>
      <w:r w:rsidRPr="00E9603C">
        <w:rPr>
          <w:lang w:eastAsia="ko-KR"/>
        </w:rPr>
        <w:tab/>
        <w:t>needs an extension to NF discovery operations for the other NWDAF instances</w:t>
      </w:r>
    </w:p>
    <w:p w14:paraId="2865F16F" w14:textId="77777777" w:rsidR="009166E9" w:rsidRPr="00E9603C" w:rsidRDefault="009166E9">
      <w:pPr>
        <w:pStyle w:val="B1"/>
        <w:rPr>
          <w:lang w:eastAsia="ko-KR"/>
        </w:rPr>
      </w:pPr>
      <w:r w:rsidRPr="00E9603C">
        <w:rPr>
          <w:lang w:eastAsia="ko-KR"/>
        </w:rPr>
        <w:t>-</w:t>
      </w:r>
      <w:r w:rsidRPr="00E9603C">
        <w:rPr>
          <w:lang w:eastAsia="ko-KR"/>
        </w:rPr>
        <w:tab/>
        <w:t>needs an additional capability for aggregation of analytics data and collecting data from other NWDAF instances</w:t>
      </w:r>
    </w:p>
    <w:p w14:paraId="69EC0364" w14:textId="77777777" w:rsidR="009166E9" w:rsidRPr="00E9603C" w:rsidRDefault="009166E9">
      <w:pPr>
        <w:pStyle w:val="B1"/>
        <w:rPr>
          <w:lang w:eastAsia="ko-KR"/>
        </w:rPr>
      </w:pPr>
      <w:r w:rsidRPr="00E9603C">
        <w:rPr>
          <w:lang w:eastAsia="ko-KR"/>
        </w:rPr>
        <w:t>-</w:t>
      </w:r>
      <w:r w:rsidRPr="00E9603C">
        <w:rPr>
          <w:lang w:eastAsia="ko-KR"/>
        </w:rPr>
        <w:tab/>
        <w:t>needs an additional capability for exposure of collected data.</w:t>
      </w:r>
    </w:p>
    <w:p w14:paraId="1E4B0BE4" w14:textId="77777777" w:rsidR="009166E9" w:rsidRPr="00E9603C" w:rsidRDefault="009166E9">
      <w:pPr>
        <w:rPr>
          <w:lang w:eastAsia="ko-KR"/>
        </w:rPr>
      </w:pPr>
      <w:r w:rsidRPr="00E9603C">
        <w:rPr>
          <w:lang w:eastAsia="ko-KR"/>
        </w:rPr>
        <w:t>NRF:</w:t>
      </w:r>
    </w:p>
    <w:p w14:paraId="4013E745" w14:textId="77777777" w:rsidR="009166E9" w:rsidRPr="00E9603C" w:rsidRDefault="009166E9">
      <w:pPr>
        <w:pStyle w:val="B1"/>
        <w:rPr>
          <w:lang w:eastAsia="ko-KR"/>
        </w:rPr>
      </w:pPr>
      <w:r w:rsidRPr="00E9603C">
        <w:rPr>
          <w:lang w:eastAsia="ko-KR"/>
        </w:rPr>
        <w:t>-</w:t>
      </w:r>
      <w:r w:rsidRPr="00E9603C">
        <w:rPr>
          <w:lang w:eastAsia="ko-KR"/>
        </w:rPr>
        <w:tab/>
        <w:t>needs an extension to NF registration and discovery service interfaces with an additional parameter for NWDAF profile, i.e., a list of NF ID(s) or NF Set ID(s), for target NF(s) co-located (or associated) with a NWDAF instance.</w:t>
      </w:r>
    </w:p>
    <w:p w14:paraId="569C19CE" w14:textId="77777777" w:rsidR="009166E9" w:rsidRPr="00E9603C" w:rsidRDefault="009166E9">
      <w:pPr>
        <w:pStyle w:val="Heading2"/>
        <w:rPr>
          <w:lang w:eastAsia="zh-CN"/>
        </w:rPr>
      </w:pPr>
      <w:bookmarkStart w:id="5381" w:name="_Toc50309675"/>
      <w:bookmarkStart w:id="5382" w:name="_Toc401"/>
      <w:bookmarkStart w:id="5383" w:name="_Toc18499"/>
      <w:bookmarkStart w:id="5384" w:name="_Toc43393149"/>
      <w:bookmarkStart w:id="5385" w:name="_Toc30768"/>
      <w:bookmarkStart w:id="5386" w:name="_Toc32358"/>
      <w:bookmarkStart w:id="5387" w:name="_Toc44004309"/>
      <w:bookmarkStart w:id="5388" w:name="_Toc50021100"/>
      <w:bookmarkStart w:id="5389" w:name="_Toc50022373"/>
      <w:bookmarkStart w:id="5390" w:name="_Toc10382"/>
      <w:bookmarkStart w:id="5391" w:name="_Toc57201163"/>
      <w:bookmarkStart w:id="5392" w:name="_Toc54786312"/>
      <w:bookmarkStart w:id="5393" w:name="_Toc733"/>
      <w:bookmarkStart w:id="5394" w:name="_Toc50023607"/>
      <w:bookmarkStart w:id="5395" w:name="_Toc50579407"/>
      <w:bookmarkStart w:id="5396" w:name="_Toc42779068"/>
      <w:bookmarkStart w:id="5397" w:name="_Toc6618"/>
      <w:bookmarkStart w:id="5398" w:name="_Toc42770012"/>
      <w:bookmarkStart w:id="5399" w:name="_Toc22395"/>
      <w:bookmarkStart w:id="5400" w:name="_Toc54769997"/>
      <w:bookmarkStart w:id="5401" w:name="_Toc54779352"/>
      <w:bookmarkStart w:id="5402" w:name="_Toc50021669"/>
      <w:bookmarkStart w:id="5403" w:name="_Toc50023022"/>
      <w:bookmarkStart w:id="5404" w:name="_Toc57641201"/>
      <w:bookmarkStart w:id="5405" w:name="_Toc59101554"/>
      <w:r w:rsidRPr="00E9603C">
        <w:rPr>
          <w:lang w:eastAsia="ko-KR"/>
        </w:rPr>
        <w:t>6</w:t>
      </w:r>
      <w:r w:rsidRPr="00E9603C">
        <w:rPr>
          <w:lang w:eastAsia="zh-CN"/>
        </w:rPr>
        <w:t>.13</w:t>
      </w:r>
      <w:r w:rsidRPr="00E9603C">
        <w:tab/>
        <w:t>Solution #</w:t>
      </w:r>
      <w:r w:rsidRPr="00E9603C">
        <w:rPr>
          <w:lang w:eastAsia="zh-CN"/>
        </w:rPr>
        <w:t>13</w:t>
      </w:r>
      <w:r w:rsidRPr="00E9603C">
        <w:t xml:space="preserve">: Time Coordination for </w:t>
      </w:r>
      <w:r w:rsidRPr="00E9603C">
        <w:rPr>
          <w:lang w:eastAsia="zh-CN"/>
        </w:rPr>
        <w:t>Multiple NWDAFs</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3D96E893" w14:textId="77777777" w:rsidR="009166E9" w:rsidRPr="00E9603C" w:rsidRDefault="009166E9">
      <w:pPr>
        <w:pStyle w:val="Heading3"/>
      </w:pPr>
      <w:bookmarkStart w:id="5406" w:name="_Toc26551"/>
      <w:bookmarkStart w:id="5407" w:name="_Toc42779069"/>
      <w:bookmarkStart w:id="5408" w:name="_Toc42770013"/>
      <w:bookmarkStart w:id="5409" w:name="_Toc11260"/>
      <w:bookmarkStart w:id="5410" w:name="_Toc28282"/>
      <w:bookmarkStart w:id="5411" w:name="_Toc50579408"/>
      <w:bookmarkStart w:id="5412" w:name="_Toc43393150"/>
      <w:bookmarkStart w:id="5413" w:name="_Toc50023023"/>
      <w:bookmarkStart w:id="5414" w:name="_Toc460"/>
      <w:bookmarkStart w:id="5415" w:name="_Toc7556"/>
      <w:bookmarkStart w:id="5416" w:name="_Toc50309676"/>
      <w:bookmarkStart w:id="5417" w:name="_Toc44004310"/>
      <w:bookmarkStart w:id="5418" w:name="_Toc9308"/>
      <w:bookmarkStart w:id="5419" w:name="_Toc50021101"/>
      <w:bookmarkStart w:id="5420" w:name="_Toc30083"/>
      <w:bookmarkStart w:id="5421" w:name="_Toc54769998"/>
      <w:bookmarkStart w:id="5422" w:name="_Toc50023608"/>
      <w:bookmarkStart w:id="5423" w:name="_Toc54786313"/>
      <w:bookmarkStart w:id="5424" w:name="_Toc50022374"/>
      <w:bookmarkStart w:id="5425" w:name="_Toc2499"/>
      <w:bookmarkStart w:id="5426" w:name="_Toc57201164"/>
      <w:bookmarkStart w:id="5427" w:name="_Toc50021670"/>
      <w:bookmarkStart w:id="5428" w:name="_Toc54779353"/>
      <w:bookmarkStart w:id="5429" w:name="_Toc57641202"/>
      <w:bookmarkStart w:id="5430" w:name="_Toc59101555"/>
      <w:r w:rsidRPr="00E9603C">
        <w:t>6.</w:t>
      </w:r>
      <w:r w:rsidRPr="00E9603C">
        <w:rPr>
          <w:lang w:eastAsia="zh-CN"/>
        </w:rPr>
        <w:t>13</w:t>
      </w:r>
      <w:r w:rsidRPr="00E9603C">
        <w:t>.1</w:t>
      </w:r>
      <w:r w:rsidRPr="00E9603C">
        <w:rPr>
          <w:lang w:eastAsia="zh-CN"/>
        </w:rPr>
        <w:tab/>
      </w:r>
      <w:r w:rsidRPr="00E9603C">
        <w:t>Description</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61652917" w14:textId="77777777" w:rsidR="009166E9" w:rsidRPr="00E9603C" w:rsidRDefault="009166E9">
      <w:pPr>
        <w:rPr>
          <w:rFonts w:eastAsia="MS Mincho"/>
        </w:rPr>
      </w:pPr>
      <w:r w:rsidRPr="00E9603C">
        <w:rPr>
          <w:lang w:eastAsia="zh-CN"/>
        </w:rPr>
        <w:t>This solution is proposed for Key Issue 2: Multiple NWDAF instances.</w:t>
      </w:r>
    </w:p>
    <w:p w14:paraId="00E64175" w14:textId="77777777" w:rsidR="009166E9" w:rsidRPr="00E9603C" w:rsidRDefault="009166E9">
      <w:r w:rsidRPr="00E9603C">
        <w:t>In case of deploying multiple NWDAFs providing different type of analytics, a tight relation may exist on an action taken by a consumer NF and the timing of analytics collected from multiple NWDAFs (e.g. in order to adopt a correct AM/ SM policy). This implies without time coordination between multiple NWDAFs, an un-intended outcome policy may be adopted for a given consumer NF due to consuming data analytics from each NWDAF independently.</w:t>
      </w:r>
    </w:p>
    <w:p w14:paraId="1C69E0C6" w14:textId="77777777" w:rsidR="009166E9" w:rsidRPr="00E9603C" w:rsidRDefault="009166E9">
      <w:r w:rsidRPr="00E9603C">
        <w:t xml:space="preserve">To address the above issue, it is proposed that the error response to "time when analytics are needed" parameter (clause 6.1.3, </w:t>
      </w:r>
      <w:r w:rsidR="00E9603C" w:rsidRPr="00E9603C">
        <w:t>TS</w:t>
      </w:r>
      <w:r w:rsidR="00E9603C">
        <w:t> </w:t>
      </w:r>
      <w:r w:rsidR="00E9603C" w:rsidRPr="00E9603C">
        <w:t>23.288</w:t>
      </w:r>
      <w:r w:rsidR="00E9603C">
        <w:t> </w:t>
      </w:r>
      <w:r w:rsidR="00E9603C" w:rsidRPr="00E9603C">
        <w:t>[</w:t>
      </w:r>
      <w:r w:rsidRPr="00E9603C">
        <w:t>5]) is revised for time-coordination across multiple NWDAFs.</w:t>
      </w:r>
    </w:p>
    <w:p w14:paraId="24E0D969" w14:textId="77777777" w:rsidR="009166E9" w:rsidRPr="00E9603C" w:rsidRDefault="009166E9">
      <w:r w:rsidRPr="00E9603C">
        <w:t xml:space="preserve">To do so, the NWDAF Service Consumer uses this parameter as an input on analytics request to multiple NWDAFs to indicate the (minimum) expected waiting time before taking an action based on collective consumed analytics from them. </w:t>
      </w:r>
      <w:r w:rsidRPr="00E9603C">
        <w:rPr>
          <w:lang w:eastAsia="en-GB"/>
        </w:rPr>
        <w:t xml:space="preserve">On analytics response, </w:t>
      </w:r>
      <w:r w:rsidRPr="00E9603C">
        <w:t xml:space="preserve">if the time is reached but analytics is not ready, </w:t>
      </w:r>
      <w:r w:rsidRPr="00E9603C">
        <w:rPr>
          <w:lang w:eastAsia="en-GB"/>
        </w:rPr>
        <w:t xml:space="preserve">each NWDAF may indicate </w:t>
      </w:r>
      <w:r w:rsidRPr="00E9603C">
        <w:rPr>
          <w:color w:val="auto"/>
          <w:lang w:eastAsia="en-GB"/>
        </w:rPr>
        <w:t>a revised waiting time in error response</w:t>
      </w:r>
      <w:r w:rsidRPr="00E9603C">
        <w:t xml:space="preserve"> (e.g. based on history of analytics exposure from the same NWDAF or experienced changes on analytics collection time from other NFs). The NWDAF Service Consumer can subsequently update this parameter for future analytics requests to the same set of NWDAFs. This ensures the NWDAF Service Consumer adopts a more accurate waiting time before taking an action and the set of NWDAFs are coordinated on data exposure timing.</w:t>
      </w:r>
    </w:p>
    <w:p w14:paraId="61014914" w14:textId="77777777" w:rsidR="009166E9" w:rsidRPr="00E9603C" w:rsidRDefault="009166E9">
      <w:pPr>
        <w:pStyle w:val="Heading3"/>
      </w:pPr>
      <w:bookmarkStart w:id="5431" w:name="_Toc32235"/>
      <w:bookmarkStart w:id="5432" w:name="_Toc29130"/>
      <w:bookmarkStart w:id="5433" w:name="_Toc19804"/>
      <w:bookmarkStart w:id="5434" w:name="_Toc25621"/>
      <w:bookmarkStart w:id="5435" w:name="_Toc30242"/>
      <w:bookmarkStart w:id="5436" w:name="_Toc42770016"/>
      <w:bookmarkStart w:id="5437" w:name="_Toc42779072"/>
      <w:bookmarkStart w:id="5438" w:name="_Toc44004313"/>
      <w:bookmarkStart w:id="5439" w:name="_Toc43393153"/>
      <w:bookmarkStart w:id="5440" w:name="_Toc3631"/>
      <w:bookmarkStart w:id="5441" w:name="_Toc50021104"/>
      <w:bookmarkStart w:id="5442" w:name="_Toc50021673"/>
      <w:bookmarkStart w:id="5443" w:name="_Toc50022377"/>
      <w:bookmarkStart w:id="5444" w:name="_Toc50309679"/>
      <w:bookmarkStart w:id="5445" w:name="_Toc50023026"/>
      <w:bookmarkStart w:id="5446" w:name="_Toc50023611"/>
      <w:bookmarkStart w:id="5447" w:name="_Toc50579411"/>
      <w:bookmarkStart w:id="5448" w:name="_Toc54769999"/>
      <w:bookmarkStart w:id="5449" w:name="_Toc54779354"/>
      <w:bookmarkStart w:id="5450" w:name="_Toc54786314"/>
      <w:bookmarkStart w:id="5451" w:name="_Toc754"/>
      <w:bookmarkStart w:id="5452" w:name="_Toc57201165"/>
      <w:bookmarkStart w:id="5453" w:name="_Toc12078"/>
      <w:bookmarkStart w:id="5454" w:name="_Toc57641203"/>
      <w:bookmarkStart w:id="5455" w:name="_Toc59101556"/>
      <w:r w:rsidRPr="00E9603C">
        <w:t>6.</w:t>
      </w:r>
      <w:r w:rsidRPr="00E9603C">
        <w:rPr>
          <w:lang w:eastAsia="zh-CN"/>
        </w:rPr>
        <w:t>13</w:t>
      </w:r>
      <w:r w:rsidRPr="00E9603C">
        <w:t>.2</w:t>
      </w:r>
      <w:r w:rsidRPr="00E9603C">
        <w:rPr>
          <w:lang w:eastAsia="zh-CN"/>
        </w:rPr>
        <w:tab/>
      </w:r>
      <w:r w:rsidRPr="00E9603C">
        <w:t>Procedures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095D61BE" w14:textId="77777777" w:rsidR="009166E9" w:rsidRPr="00E9603C" w:rsidRDefault="009166E9">
      <w:pPr>
        <w:pStyle w:val="TH"/>
        <w:rPr>
          <w:color w:val="auto"/>
        </w:rPr>
      </w:pPr>
      <w:r w:rsidRPr="00E9603C">
        <w:rPr>
          <w:lang w:eastAsia="en-GB"/>
        </w:rPr>
        <w:object w:dxaOrig="8383" w:dyaOrig="7687" w14:anchorId="0FA535D6">
          <v:shape id="对象 59" o:spid="_x0000_i1067" type="#_x0000_t75" style="width:329.5pt;height:302pt;mso-position-horizontal-relative:page;mso-position-vertical-relative:page" o:ole="">
            <v:imagedata r:id="rId87" o:title=""/>
          </v:shape>
          <o:OLEObject Type="Embed" ProgID="Visio.Drawing.15" ShapeID="对象 59" DrawAspect="Content" ObjectID="_1669715977" r:id="rId88"/>
        </w:object>
      </w:r>
    </w:p>
    <w:p w14:paraId="5E7B6D2B" w14:textId="77777777" w:rsidR="009166E9" w:rsidRPr="00E9603C" w:rsidRDefault="009166E9">
      <w:pPr>
        <w:pStyle w:val="TF"/>
      </w:pPr>
      <w:r w:rsidRPr="00E9603C">
        <w:rPr>
          <w:color w:val="auto"/>
        </w:rPr>
        <w:t>Figure 6.</w:t>
      </w:r>
      <w:r w:rsidRPr="00E9603C">
        <w:rPr>
          <w:color w:val="auto"/>
          <w:lang w:eastAsia="zh-CN"/>
        </w:rPr>
        <w:t>13</w:t>
      </w:r>
      <w:r w:rsidRPr="00E9603C">
        <w:rPr>
          <w:color w:val="auto"/>
        </w:rPr>
        <w:t xml:space="preserve">.2-1: </w:t>
      </w:r>
      <w:r w:rsidRPr="00E9603C">
        <w:t>Procedure for time coordination across multiple NWDAFs</w:t>
      </w:r>
    </w:p>
    <w:p w14:paraId="4017FED6" w14:textId="77777777" w:rsidR="009166E9" w:rsidRPr="00E9603C" w:rsidRDefault="009166E9">
      <w:pPr>
        <w:pStyle w:val="B1"/>
      </w:pPr>
      <w:r w:rsidRPr="00E9603C">
        <w:t>1a.-1b.</w:t>
      </w:r>
      <w:r w:rsidRPr="00E9603C">
        <w:tab/>
        <w:t xml:space="preserve">On analytics request, NWDAF Service Consumer indicates the expected waiting time </w:t>
      </w:r>
      <w:r w:rsidRPr="00E9603C">
        <w:rPr>
          <w:lang w:eastAsia="en-GB"/>
        </w:rPr>
        <w:t xml:space="preserve">as </w:t>
      </w:r>
      <w:r w:rsidRPr="00E9603C">
        <w:t>time when analytics are needed parameter to the set of NWDAFs with tightly related analytics.</w:t>
      </w:r>
      <w:r w:rsidRPr="00E9603C">
        <w:rPr>
          <w:lang w:eastAsia="en-GB"/>
        </w:rPr>
        <w:t xml:space="preserve"> The tightly related analytics can be determined based on Analytics Filter Information (e.g. "expected analytics type" parameter as defined in clause 6.7.5.1,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rPr>
          <w:lang w:eastAsia="en-GB"/>
        </w:rPr>
        <w:t>5]).</w:t>
      </w:r>
    </w:p>
    <w:p w14:paraId="73982703" w14:textId="77777777" w:rsidR="009166E9" w:rsidRPr="00E9603C" w:rsidRDefault="009166E9">
      <w:pPr>
        <w:pStyle w:val="B1"/>
      </w:pPr>
      <w:r w:rsidRPr="00E9603C">
        <w:t>2a.-2b.</w:t>
      </w:r>
      <w:r w:rsidRPr="00E9603C">
        <w:tab/>
        <w:t>On analytics response, if the time is reached but analytics is not ready, each NWDAF may indicate a revised waiting time</w:t>
      </w:r>
      <w:r w:rsidRPr="00E9603C">
        <w:rPr>
          <w:color w:val="auto"/>
          <w:lang w:eastAsia="en-GB"/>
        </w:rPr>
        <w:t xml:space="preserve"> in error response</w:t>
      </w:r>
      <w:r w:rsidRPr="00E9603C">
        <w:t xml:space="preserve"> (e.g. based on history of analytics exposure from the same NWDAF or experienced changes on analytics collection time from other NFs).</w:t>
      </w:r>
    </w:p>
    <w:p w14:paraId="2F1DA509" w14:textId="77777777" w:rsidR="009166E9" w:rsidRPr="00E9603C" w:rsidRDefault="009166E9">
      <w:pPr>
        <w:pStyle w:val="B1"/>
      </w:pPr>
      <w:r w:rsidRPr="00E9603C">
        <w:t>3a-3b.</w:t>
      </w:r>
      <w:r w:rsidRPr="00E9603C">
        <w:tab/>
        <w:t xml:space="preserve">On receiving an indicated revised </w:t>
      </w:r>
      <w:r w:rsidRPr="00E9603C">
        <w:rPr>
          <w:lang w:eastAsia="en-GB"/>
        </w:rPr>
        <w:t>waiting time as part of error response</w:t>
      </w:r>
      <w:r w:rsidRPr="00E9603C">
        <w:t xml:space="preserve">, the NWDAF Service consumer may update </w:t>
      </w:r>
      <w:r w:rsidRPr="00E9603C">
        <w:rPr>
          <w:lang w:eastAsia="en-GB"/>
        </w:rPr>
        <w:t xml:space="preserve">the </w:t>
      </w:r>
      <w:r w:rsidRPr="00E9603C">
        <w:t>time when analytics are needed for future analytics requests to the same set of NWDAFs.</w:t>
      </w:r>
    </w:p>
    <w:p w14:paraId="1F51295B" w14:textId="77777777" w:rsidR="009166E9" w:rsidRPr="00E9603C" w:rsidRDefault="009166E9">
      <w:pPr>
        <w:pStyle w:val="B1"/>
      </w:pPr>
      <w:r w:rsidRPr="00E9603C">
        <w:t>4a-4b.</w:t>
      </w:r>
      <w:r w:rsidRPr="00E9603C">
        <w:tab/>
        <w:t xml:space="preserve">If </w:t>
      </w:r>
      <w:r w:rsidRPr="00E9603C">
        <w:rPr>
          <w:lang w:eastAsia="en-GB"/>
        </w:rPr>
        <w:t xml:space="preserve">the </w:t>
      </w:r>
      <w:r w:rsidRPr="00E9603C">
        <w:t xml:space="preserve">time when analytics are needed is revised, NWDAF Service Consumer, in future requests, indicates </w:t>
      </w:r>
      <w:r w:rsidRPr="00E9603C">
        <w:rPr>
          <w:lang w:eastAsia="en-GB"/>
        </w:rPr>
        <w:t>revised waiting time</w:t>
      </w:r>
      <w:r w:rsidRPr="00E9603C">
        <w:t xml:space="preserve"> to all NWDAFs within the same set.</w:t>
      </w:r>
    </w:p>
    <w:p w14:paraId="07AC4ECB" w14:textId="77777777" w:rsidR="009166E9" w:rsidRPr="00E9603C" w:rsidRDefault="009166E9">
      <w:pPr>
        <w:pStyle w:val="NO"/>
      </w:pPr>
      <w:r w:rsidRPr="00E9603C">
        <w:t>NOTE 1:</w:t>
      </w:r>
      <w:r w:rsidRPr="00E9603C">
        <w:tab/>
      </w:r>
      <w:r w:rsidRPr="00E9603C">
        <w:rPr>
          <w:lang w:eastAsia="en-GB"/>
        </w:rPr>
        <w:t xml:space="preserve">This procedure is </w:t>
      </w:r>
      <w:r w:rsidRPr="00E9603C">
        <w:t>only used for Nnwdaf_AnalyticsInfo_Request and response services. Steps 2a- 2b and steps 3a-3b may happen in different orders depending on the timing of analytics collection or processing (from other NFs) for each NWDAF within the set.</w:t>
      </w:r>
    </w:p>
    <w:p w14:paraId="78578734" w14:textId="77777777" w:rsidR="009166E9" w:rsidRPr="00E9603C" w:rsidRDefault="009166E9">
      <w:pPr>
        <w:pStyle w:val="NO"/>
        <w:rPr>
          <w:lang w:eastAsia="zh-CN"/>
        </w:rPr>
      </w:pPr>
      <w:r w:rsidRPr="00E9603C">
        <w:t>NOTE 2:</w:t>
      </w:r>
      <w:r w:rsidRPr="00E9603C">
        <w:tab/>
        <w:t xml:space="preserve">Coordination </w:t>
      </w:r>
      <w:r w:rsidRPr="00E9603C">
        <w:rPr>
          <w:lang w:eastAsia="en-GB"/>
        </w:rPr>
        <w:t xml:space="preserve">of </w:t>
      </w:r>
      <w:r w:rsidRPr="00E9603C">
        <w:t xml:space="preserve">time is shown here for a distributed </w:t>
      </w:r>
      <w:r w:rsidRPr="00E9603C">
        <w:rPr>
          <w:lang w:eastAsia="en-GB"/>
        </w:rPr>
        <w:t>aggregation</w:t>
      </w:r>
      <w:r w:rsidRPr="00E9603C">
        <w:t xml:space="preserve"> model but can be used similarly for centralised or mixed-mode </w:t>
      </w:r>
      <w:r w:rsidRPr="00E9603C">
        <w:rPr>
          <w:lang w:eastAsia="en-GB"/>
        </w:rPr>
        <w:t>analytics aggregation</w:t>
      </w:r>
      <w:r w:rsidRPr="00E9603C">
        <w:t xml:space="preserve"> models also at aggregation points acting as central NWDAF(s) when aggregating analytics from other NWDAFs.</w:t>
      </w:r>
    </w:p>
    <w:p w14:paraId="50EABE57" w14:textId="77777777" w:rsidR="009166E9" w:rsidRPr="00E9603C" w:rsidRDefault="009166E9">
      <w:pPr>
        <w:pStyle w:val="Heading3"/>
        <w:rPr>
          <w:lang w:eastAsia="zh-CN"/>
        </w:rPr>
      </w:pPr>
      <w:bookmarkStart w:id="5456" w:name="_Toc25601"/>
      <w:bookmarkStart w:id="5457" w:name="_Toc57201166"/>
      <w:bookmarkStart w:id="5458" w:name="_Toc29240"/>
      <w:bookmarkStart w:id="5459" w:name="_Toc10001"/>
      <w:bookmarkStart w:id="5460" w:name="_Toc19989"/>
      <w:bookmarkStart w:id="5461" w:name="_Toc19104"/>
      <w:bookmarkStart w:id="5462" w:name="_Toc43393154"/>
      <w:bookmarkStart w:id="5463" w:name="_Toc42779073"/>
      <w:bookmarkStart w:id="5464" w:name="_Toc42770017"/>
      <w:bookmarkStart w:id="5465" w:name="_Toc14392"/>
      <w:bookmarkStart w:id="5466" w:name="_Toc24794"/>
      <w:bookmarkStart w:id="5467" w:name="_Toc32429"/>
      <w:bookmarkStart w:id="5468" w:name="_Toc50579412"/>
      <w:bookmarkStart w:id="5469" w:name="_Toc44004314"/>
      <w:bookmarkStart w:id="5470" w:name="_Toc50309680"/>
      <w:bookmarkStart w:id="5471" w:name="_Toc50023612"/>
      <w:bookmarkStart w:id="5472" w:name="_Toc50023027"/>
      <w:bookmarkStart w:id="5473" w:name="_Toc50022378"/>
      <w:bookmarkStart w:id="5474" w:name="_Toc50021674"/>
      <w:bookmarkStart w:id="5475" w:name="_Toc54770000"/>
      <w:bookmarkStart w:id="5476" w:name="_Toc54779355"/>
      <w:bookmarkStart w:id="5477" w:name="_Toc54786315"/>
      <w:bookmarkStart w:id="5478" w:name="_Toc50021105"/>
      <w:bookmarkStart w:id="5479" w:name="_Toc57641204"/>
      <w:bookmarkStart w:id="5480" w:name="_Toc59101557"/>
      <w:r w:rsidRPr="00E9603C">
        <w:rPr>
          <w:lang w:eastAsia="zh-CN"/>
        </w:rPr>
        <w:t>6.13.3</w:t>
      </w:r>
      <w:r w:rsidRPr="00E9603C">
        <w:rPr>
          <w:lang w:eastAsia="zh-CN"/>
        </w:rPr>
        <w:tab/>
      </w:r>
      <w:r w:rsidRPr="00E9603C">
        <w:t>Impacts on services, entities and interfaces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894F189" w14:textId="77777777" w:rsidR="009166E9" w:rsidRPr="00E9603C" w:rsidRDefault="009166E9">
      <w:pPr>
        <w:rPr>
          <w:lang w:eastAsia="zh-CN"/>
        </w:rPr>
      </w:pPr>
      <w:r w:rsidRPr="00E9603C">
        <w:rPr>
          <w:lang w:eastAsia="zh-CN"/>
        </w:rPr>
        <w:t>NWDAF</w:t>
      </w:r>
    </w:p>
    <w:p w14:paraId="6502FE1E" w14:textId="77777777" w:rsidR="009166E9" w:rsidRPr="00E9603C" w:rsidRDefault="009166E9">
      <w:pPr>
        <w:pStyle w:val="B1"/>
        <w:rPr>
          <w:lang w:eastAsia="zh-CN"/>
        </w:rPr>
      </w:pPr>
      <w:r w:rsidRPr="00E9603C">
        <w:rPr>
          <w:lang w:eastAsia="zh-CN"/>
        </w:rPr>
        <w:t>-</w:t>
      </w:r>
      <w:r w:rsidRPr="00E9603C">
        <w:rPr>
          <w:lang w:eastAsia="zh-CN"/>
        </w:rPr>
        <w:tab/>
        <w:t xml:space="preserve">The error response to </w:t>
      </w:r>
      <w:r w:rsidRPr="00E9603C">
        <w:t xml:space="preserve">"time when analytics are needed" parameter (clause 6.1.3, </w:t>
      </w:r>
      <w:r w:rsidR="00E9603C" w:rsidRPr="00E9603C">
        <w:t>TS</w:t>
      </w:r>
      <w:r w:rsidR="00E9603C">
        <w:t> </w:t>
      </w:r>
      <w:r w:rsidR="00E9603C" w:rsidRPr="00E9603C">
        <w:t>23.288</w:t>
      </w:r>
      <w:r w:rsidR="00E9603C">
        <w:t> </w:t>
      </w:r>
      <w:r w:rsidR="00E9603C" w:rsidRPr="00E9603C">
        <w:t>[</w:t>
      </w:r>
      <w:r w:rsidRPr="00E9603C">
        <w:t>5]) is revised such that when each NWDAF sends an error response to the NWDAF Service Consumer, it may include a revised waiting time.</w:t>
      </w:r>
    </w:p>
    <w:p w14:paraId="3EDBAD93" w14:textId="77777777" w:rsidR="009166E9" w:rsidRPr="00E9603C" w:rsidRDefault="009166E9">
      <w:pPr>
        <w:pStyle w:val="Heading2"/>
      </w:pPr>
      <w:bookmarkStart w:id="5481" w:name="_Toc42770018"/>
      <w:bookmarkStart w:id="5482" w:name="_Toc43393155"/>
      <w:bookmarkStart w:id="5483" w:name="_Toc18251"/>
      <w:bookmarkStart w:id="5484" w:name="_Toc50309681"/>
      <w:bookmarkStart w:id="5485" w:name="_Toc6884"/>
      <w:bookmarkStart w:id="5486" w:name="_Toc4189"/>
      <w:bookmarkStart w:id="5487" w:name="_Toc24225"/>
      <w:bookmarkStart w:id="5488" w:name="_Toc8611"/>
      <w:bookmarkStart w:id="5489" w:name="_Toc26655"/>
      <w:bookmarkStart w:id="5490" w:name="_Toc50023613"/>
      <w:bookmarkStart w:id="5491" w:name="_Toc50579413"/>
      <w:bookmarkStart w:id="5492" w:name="_Toc50021106"/>
      <w:bookmarkStart w:id="5493" w:name="_Toc42779074"/>
      <w:bookmarkStart w:id="5494" w:name="_Toc44004315"/>
      <w:bookmarkStart w:id="5495" w:name="_Toc50023028"/>
      <w:bookmarkStart w:id="5496" w:name="_Toc54770001"/>
      <w:bookmarkStart w:id="5497" w:name="_Toc54779356"/>
      <w:bookmarkStart w:id="5498" w:name="_Toc54786316"/>
      <w:bookmarkStart w:id="5499" w:name="_Toc50022379"/>
      <w:bookmarkStart w:id="5500" w:name="_Toc50021675"/>
      <w:bookmarkStart w:id="5501" w:name="_Toc57201167"/>
      <w:bookmarkStart w:id="5502" w:name="_Toc30295"/>
      <w:bookmarkStart w:id="5503" w:name="_Toc19241"/>
      <w:bookmarkStart w:id="5504" w:name="_Toc57641205"/>
      <w:bookmarkStart w:id="5505" w:name="_Toc59101558"/>
      <w:r w:rsidRPr="00E9603C">
        <w:rPr>
          <w:lang w:eastAsia="zh-CN"/>
        </w:rPr>
        <w:t>6.14</w:t>
      </w:r>
      <w:r w:rsidRPr="00E9603C">
        <w:rPr>
          <w:lang w:eastAsia="ko-KR"/>
        </w:rPr>
        <w:tab/>
      </w:r>
      <w:r w:rsidRPr="00E9603C">
        <w:t>Solution</w:t>
      </w:r>
      <w:r w:rsidRPr="00E9603C">
        <w:rPr>
          <w:lang w:eastAsia="zh-CN"/>
        </w:rPr>
        <w:t xml:space="preserve"> #14</w:t>
      </w:r>
      <w:r w:rsidRPr="00E9603C">
        <w:t>: Support flexible Analytics aggregation for multiple NWDAFs</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0C9EB0BB" w14:textId="77777777" w:rsidR="009166E9" w:rsidRPr="00E9603C" w:rsidRDefault="009166E9">
      <w:pPr>
        <w:pStyle w:val="Heading3"/>
      </w:pPr>
      <w:bookmarkStart w:id="5506" w:name="_Toc44004316"/>
      <w:bookmarkStart w:id="5507" w:name="_Toc9339"/>
      <w:bookmarkStart w:id="5508" w:name="_Toc54770002"/>
      <w:bookmarkStart w:id="5509" w:name="_Toc42779075"/>
      <w:bookmarkStart w:id="5510" w:name="_Toc42770019"/>
      <w:bookmarkStart w:id="5511" w:name="_Toc8110"/>
      <w:bookmarkStart w:id="5512" w:name="_Toc19923"/>
      <w:bookmarkStart w:id="5513" w:name="_Toc14393"/>
      <w:bookmarkStart w:id="5514" w:name="_Toc30177"/>
      <w:bookmarkStart w:id="5515" w:name="_Toc26883"/>
      <w:bookmarkStart w:id="5516" w:name="_Toc43393156"/>
      <w:bookmarkStart w:id="5517" w:name="_Toc6963"/>
      <w:bookmarkStart w:id="5518" w:name="_Toc50021107"/>
      <w:bookmarkStart w:id="5519" w:name="_Toc50021676"/>
      <w:bookmarkStart w:id="5520" w:name="_Toc50022380"/>
      <w:bookmarkStart w:id="5521" w:name="_Toc50023029"/>
      <w:bookmarkStart w:id="5522" w:name="_Toc50309682"/>
      <w:bookmarkStart w:id="5523" w:name="_Toc50579414"/>
      <w:bookmarkStart w:id="5524" w:name="_Toc57201168"/>
      <w:bookmarkStart w:id="5525" w:name="_Toc50023614"/>
      <w:bookmarkStart w:id="5526" w:name="_Toc54779357"/>
      <w:bookmarkStart w:id="5527" w:name="_Toc54786317"/>
      <w:bookmarkStart w:id="5528" w:name="_Toc31684"/>
      <w:bookmarkStart w:id="5529" w:name="_Toc57641206"/>
      <w:bookmarkStart w:id="5530" w:name="_Toc59101559"/>
      <w:r w:rsidRPr="00E9603C">
        <w:t>6.</w:t>
      </w:r>
      <w:r w:rsidRPr="00E9603C">
        <w:rPr>
          <w:lang w:eastAsia="zh-CN"/>
        </w:rPr>
        <w:t>14</w:t>
      </w:r>
      <w:r w:rsidRPr="00E9603C">
        <w:t>.1</w:t>
      </w:r>
      <w:r w:rsidRPr="00E9603C">
        <w:tab/>
        <w:t>Description</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3EEE9E9F" w14:textId="77777777" w:rsidR="009166E9" w:rsidRPr="00E9603C" w:rsidRDefault="009166E9">
      <w:pPr>
        <w:rPr>
          <w:rFonts w:eastAsia="MS Mincho"/>
        </w:rPr>
      </w:pPr>
      <w:r w:rsidRPr="00E9603C">
        <w:rPr>
          <w:lang w:eastAsia="zh-CN"/>
        </w:rPr>
        <w:t>This solution is proposed for Key Issue 2: Multiple NWDAF instances.</w:t>
      </w:r>
    </w:p>
    <w:p w14:paraId="63480570" w14:textId="77777777" w:rsidR="009166E9" w:rsidRPr="00E9603C" w:rsidRDefault="009166E9">
      <w:r w:rsidRPr="00E9603C">
        <w:t>In cases where multiple instances of NWDAF are deployed, some specialising in providing certain type of analytics, or in order for multiple NWDAFs to help each other to provide the same type analytics, a coordination mechanism should be defined across the instances. More importantly, a consumer NF may need a flexible analytics data aggregation mechanism, once it discovers corresponding NWDAF instances, to realise different deployment options (whether distributed, centralised aggregation or a mixture of the two).</w:t>
      </w:r>
    </w:p>
    <w:p w14:paraId="5D05850F" w14:textId="77777777" w:rsidR="009166E9" w:rsidRPr="00E9603C" w:rsidRDefault="009166E9">
      <w:r w:rsidRPr="00E9603C">
        <w:t>In this solution, we cover three set of analytics data aggregation models and relevant procedures for distributed (clause 6.</w:t>
      </w:r>
      <w:r w:rsidRPr="00E9603C">
        <w:rPr>
          <w:lang w:eastAsia="zh-CN"/>
        </w:rPr>
        <w:t>14</w:t>
      </w:r>
      <w:r w:rsidRPr="00E9603C">
        <w:t>.2.1), centralised aggregation (clause 6.</w:t>
      </w:r>
      <w:r w:rsidRPr="00E9603C">
        <w:rPr>
          <w:lang w:eastAsia="zh-CN"/>
        </w:rPr>
        <w:t>14</w:t>
      </w:r>
      <w:r w:rsidRPr="00E9603C">
        <w:t>.2.2) and mixed mode deployment (6.</w:t>
      </w:r>
      <w:r w:rsidRPr="00E9603C">
        <w:rPr>
          <w:lang w:eastAsia="zh-CN"/>
        </w:rPr>
        <w:t>14</w:t>
      </w:r>
      <w:r w:rsidRPr="00E9603C">
        <w:t>.2.3). For each case we discuss impacts for services, entities and interfaces in clause 6.</w:t>
      </w:r>
      <w:r w:rsidRPr="00E9603C">
        <w:rPr>
          <w:lang w:eastAsia="zh-CN"/>
        </w:rPr>
        <w:t>14</w:t>
      </w:r>
      <w:r w:rsidRPr="00E9603C">
        <w:t>.5. In particular, we study where the intelligence on analytics data aggregation model lies and the entities that can hold any assistance information regarding each analytics data aggregation model for the consumer NF.</w:t>
      </w:r>
    </w:p>
    <w:p w14:paraId="37CE7574" w14:textId="77777777" w:rsidR="009166E9" w:rsidRPr="00E9603C" w:rsidRDefault="009166E9">
      <w:pPr>
        <w:pStyle w:val="Heading3"/>
        <w:rPr>
          <w:lang w:eastAsia="zh-CN"/>
        </w:rPr>
      </w:pPr>
      <w:bookmarkStart w:id="5531" w:name="_Toc44004319"/>
      <w:bookmarkStart w:id="5532" w:name="_Toc50021110"/>
      <w:bookmarkStart w:id="5533" w:name="_Toc50021679"/>
      <w:bookmarkStart w:id="5534" w:name="_Toc50023032"/>
      <w:bookmarkStart w:id="5535" w:name="_Toc50023617"/>
      <w:bookmarkStart w:id="5536" w:name="_Toc16226"/>
      <w:bookmarkStart w:id="5537" w:name="_Toc50579417"/>
      <w:bookmarkStart w:id="5538" w:name="_Toc28248"/>
      <w:bookmarkStart w:id="5539" w:name="_Toc23643"/>
      <w:bookmarkStart w:id="5540" w:name="_Toc42770022"/>
      <w:bookmarkStart w:id="5541" w:name="_Toc42779078"/>
      <w:bookmarkStart w:id="5542" w:name="_Toc54779358"/>
      <w:bookmarkStart w:id="5543" w:name="_Toc54786318"/>
      <w:bookmarkStart w:id="5544" w:name="_Toc50309685"/>
      <w:bookmarkStart w:id="5545" w:name="_Toc54770003"/>
      <w:bookmarkStart w:id="5546" w:name="_Toc14295"/>
      <w:bookmarkStart w:id="5547" w:name="_Toc30736"/>
      <w:bookmarkStart w:id="5548" w:name="_Toc57201169"/>
      <w:bookmarkStart w:id="5549" w:name="_Toc43393159"/>
      <w:bookmarkStart w:id="5550" w:name="_Toc5005"/>
      <w:bookmarkStart w:id="5551" w:name="_Toc50022383"/>
      <w:bookmarkStart w:id="5552" w:name="_Toc25773"/>
      <w:bookmarkStart w:id="5553" w:name="_Toc19771"/>
      <w:bookmarkStart w:id="5554" w:name="_Toc57641207"/>
      <w:bookmarkStart w:id="5555" w:name="_Toc59101560"/>
      <w:r w:rsidRPr="00E9603C">
        <w:rPr>
          <w:lang w:eastAsia="zh-CN"/>
        </w:rPr>
        <w:t>6.14.2</w:t>
      </w:r>
      <w:r w:rsidRPr="00E9603C">
        <w:rPr>
          <w:lang w:eastAsia="zh-CN"/>
        </w:rPr>
        <w:tab/>
        <w:t>Procedures</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067CB74A" w14:textId="77777777" w:rsidR="009166E9" w:rsidRPr="00E9603C" w:rsidRDefault="009166E9">
      <w:pPr>
        <w:pStyle w:val="Heading4"/>
        <w:rPr>
          <w:lang w:eastAsia="zh-CN"/>
        </w:rPr>
      </w:pPr>
      <w:bookmarkStart w:id="5556" w:name="_Toc50022384"/>
      <w:bookmarkStart w:id="5557" w:name="_Toc50021111"/>
      <w:bookmarkStart w:id="5558" w:name="_Toc50021680"/>
      <w:bookmarkStart w:id="5559" w:name="_Toc20904"/>
      <w:bookmarkStart w:id="5560" w:name="_Toc50023033"/>
      <w:bookmarkStart w:id="5561" w:name="_Toc3467"/>
      <w:bookmarkStart w:id="5562" w:name="_Toc7750"/>
      <w:bookmarkStart w:id="5563" w:name="_Toc50309686"/>
      <w:bookmarkStart w:id="5564" w:name="_Toc4515"/>
      <w:bookmarkStart w:id="5565" w:name="_Toc42779079"/>
      <w:bookmarkStart w:id="5566" w:name="_Toc50023618"/>
      <w:bookmarkStart w:id="5567" w:name="_Toc9468"/>
      <w:bookmarkStart w:id="5568" w:name="_Toc1237"/>
      <w:bookmarkStart w:id="5569" w:name="_Toc44004320"/>
      <w:bookmarkStart w:id="5570" w:name="_Toc2177"/>
      <w:bookmarkStart w:id="5571" w:name="_Toc50579418"/>
      <w:bookmarkStart w:id="5572" w:name="_Toc43393160"/>
      <w:bookmarkStart w:id="5573" w:name="_Toc54770004"/>
      <w:bookmarkStart w:id="5574" w:name="_Toc54779359"/>
      <w:bookmarkStart w:id="5575" w:name="_Toc54786319"/>
      <w:bookmarkStart w:id="5576" w:name="_Toc42770023"/>
      <w:bookmarkStart w:id="5577" w:name="_Toc57201170"/>
      <w:bookmarkStart w:id="5578" w:name="_Toc31908"/>
      <w:bookmarkStart w:id="5579" w:name="_Toc57641208"/>
      <w:bookmarkStart w:id="5580" w:name="_Toc59101561"/>
      <w:r w:rsidRPr="00E9603C">
        <w:rPr>
          <w:lang w:eastAsia="zh-CN"/>
        </w:rPr>
        <w:t>6.14.2.1</w:t>
      </w:r>
      <w:r w:rsidRPr="00E9603C">
        <w:rPr>
          <w:lang w:eastAsia="zh-CN"/>
        </w:rPr>
        <w:tab/>
        <w:t>Distributed analytics aggregation model</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799044AE" w14:textId="77777777" w:rsidR="009166E9" w:rsidRPr="00E9603C" w:rsidRDefault="009166E9">
      <w:pPr>
        <w:pStyle w:val="TH"/>
        <w:rPr>
          <w:lang w:eastAsia="zh-CN"/>
        </w:rPr>
      </w:pPr>
      <w:r w:rsidRPr="00E9603C">
        <w:object w:dxaOrig="8455" w:dyaOrig="7685" w14:anchorId="500F1727">
          <v:shape id="对象 61" o:spid="_x0000_i1068" type="#_x0000_t75" style="width:317pt;height:287pt;mso-position-horizontal-relative:page;mso-position-vertical-relative:page" o:ole="">
            <v:imagedata r:id="rId89" o:title=""/>
          </v:shape>
          <o:OLEObject Type="Embed" ProgID="Visio.Drawing.15" ShapeID="对象 61" DrawAspect="Content" ObjectID="_1669715978" r:id="rId90"/>
        </w:object>
      </w:r>
    </w:p>
    <w:p w14:paraId="2EA7CD42" w14:textId="77777777" w:rsidR="009166E9" w:rsidRPr="00E9603C" w:rsidRDefault="009166E9">
      <w:pPr>
        <w:pStyle w:val="TF"/>
      </w:pPr>
      <w:r w:rsidRPr="00E9603C">
        <w:rPr>
          <w:color w:val="auto"/>
        </w:rPr>
        <w:t>Figure 6.</w:t>
      </w:r>
      <w:r w:rsidRPr="00E9603C">
        <w:rPr>
          <w:color w:val="auto"/>
          <w:lang w:eastAsia="zh-CN"/>
        </w:rPr>
        <w:t>14</w:t>
      </w:r>
      <w:r w:rsidRPr="00E9603C">
        <w:rPr>
          <w:color w:val="auto"/>
        </w:rPr>
        <w:t xml:space="preserve">.2.1-1: </w:t>
      </w:r>
      <w:r w:rsidRPr="00E9603C">
        <w:t>Procedure for distributed multiple NWDAFs</w:t>
      </w:r>
    </w:p>
    <w:p w14:paraId="767A352A" w14:textId="77777777" w:rsidR="009166E9" w:rsidRPr="00E9603C" w:rsidRDefault="009166E9">
      <w:r w:rsidRPr="00E9603C">
        <w:t>In this clause, it is assumed that NWDAF Service Consumer is configured to aggregate analytics from different NWDAFs in a distributed model. This option is termed as Option A</w:t>
      </w:r>
      <w:r w:rsidRPr="00E9603C">
        <w:rPr>
          <w:szCs w:val="22"/>
          <w:lang w:eastAsia="zh-CN"/>
        </w:rPr>
        <w:t>.</w:t>
      </w:r>
    </w:p>
    <w:p w14:paraId="49568471" w14:textId="77777777" w:rsidR="009166E9" w:rsidRPr="00E9603C" w:rsidRDefault="009166E9">
      <w:pPr>
        <w:rPr>
          <w:color w:val="auto"/>
        </w:rPr>
      </w:pPr>
      <w:r w:rsidRPr="00E9603C">
        <w:t>It is assumed that index (k) shows the NWDAF instance ID in a multi-instance deployment. Each instance NWDAF(k) is specialised in a set of data analytics types, identified by Analytics IDs(k); Instances with overlapping analytic IDs may help each other e.g. to cover different sets of UEs as the target of analytics reporting or to cover different set of Tracking Areas within the area of interest. Tracking Area Indicator - TAI(k) refers to such areas of interest that could be covered by NWDAF(k).</w:t>
      </w:r>
    </w:p>
    <w:p w14:paraId="1723CA61" w14:textId="77777777" w:rsidR="009166E9" w:rsidRPr="00E9603C" w:rsidRDefault="009166E9">
      <w:pPr>
        <w:pStyle w:val="NO"/>
        <w:rPr>
          <w:lang w:eastAsia="zh-CN"/>
        </w:rPr>
      </w:pPr>
      <w:r w:rsidRPr="00E9603C">
        <w:rPr>
          <w:lang w:eastAsia="zh-CN"/>
        </w:rPr>
        <w:t>NOTE 1:</w:t>
      </w:r>
      <w:r w:rsidRPr="00E9603C">
        <w:rPr>
          <w:lang w:eastAsia="zh-CN"/>
        </w:rPr>
        <w:tab/>
        <w:t xml:space="preserve">This is in line with Rel-16 developments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 xml:space="preserve">5] and relevant aspects in </w:t>
      </w:r>
      <w:r w:rsidR="00E9603C" w:rsidRPr="00E9603C">
        <w:rPr>
          <w:lang w:eastAsia="zh-CN"/>
        </w:rPr>
        <w:t>TS</w:t>
      </w:r>
      <w:r w:rsidR="00E9603C">
        <w:rPr>
          <w:lang w:eastAsia="zh-CN"/>
        </w:rPr>
        <w:t> </w:t>
      </w:r>
      <w:r w:rsidR="00E9603C" w:rsidRPr="00E9603C">
        <w:rPr>
          <w:lang w:eastAsia="zh-CN"/>
        </w:rPr>
        <w:t>23.501</w:t>
      </w:r>
      <w:r w:rsidR="00E9603C">
        <w:rPr>
          <w:lang w:eastAsia="zh-CN"/>
        </w:rPr>
        <w:t> </w:t>
      </w:r>
      <w:r w:rsidR="00E9603C" w:rsidRPr="00E9603C">
        <w:rPr>
          <w:lang w:eastAsia="zh-CN"/>
        </w:rPr>
        <w:t>[</w:t>
      </w:r>
      <w:r w:rsidRPr="00E9603C">
        <w:rPr>
          <w:lang w:eastAsia="zh-CN"/>
        </w:rPr>
        <w:t xml:space="preserve">2] and </w:t>
      </w:r>
      <w:r w:rsidR="00E9603C" w:rsidRPr="00E9603C">
        <w:rPr>
          <w:lang w:eastAsia="zh-CN"/>
        </w:rPr>
        <w:t>TS</w:t>
      </w:r>
      <w:r w:rsidR="00E9603C">
        <w:rPr>
          <w:lang w:eastAsia="zh-CN"/>
        </w:rPr>
        <w:t> </w:t>
      </w:r>
      <w:r w:rsidR="00E9603C" w:rsidRPr="00E9603C">
        <w:rPr>
          <w:lang w:eastAsia="zh-CN"/>
        </w:rPr>
        <w:t>23.502</w:t>
      </w:r>
      <w:r w:rsidR="00E9603C">
        <w:rPr>
          <w:lang w:eastAsia="zh-CN"/>
        </w:rPr>
        <w:t> </w:t>
      </w:r>
      <w:r w:rsidR="00E9603C" w:rsidRPr="00E9603C">
        <w:rPr>
          <w:lang w:eastAsia="zh-CN"/>
        </w:rPr>
        <w:t>[</w:t>
      </w:r>
      <w:r w:rsidRPr="00E9603C">
        <w:rPr>
          <w:lang w:eastAsia="zh-CN"/>
        </w:rPr>
        <w:t>3].</w:t>
      </w:r>
    </w:p>
    <w:p w14:paraId="5317B138" w14:textId="77777777" w:rsidR="009166E9" w:rsidRPr="00E9603C" w:rsidRDefault="009166E9">
      <w:r w:rsidRPr="00E9603C">
        <w:t>The details of each step are as follows:</w:t>
      </w:r>
    </w:p>
    <w:p w14:paraId="4EF6A435" w14:textId="77777777" w:rsidR="009166E9" w:rsidRPr="00E9603C" w:rsidRDefault="009166E9">
      <w:pPr>
        <w:pStyle w:val="B1"/>
      </w:pPr>
      <w:r w:rsidRPr="00E9603C">
        <w:t>1.</w:t>
      </w:r>
      <w:r w:rsidRPr="00E9603C">
        <w:tab/>
        <w:t>NWDAF service consumer sends (a set of) NF discovery request(s) to NRF including each required Analytics ID per request. The set of request(s) may also include extra information, e.g. Network Slice Selection Assistance Information (i.e. S-NSSAI). NRF response(s) may include multiple NWDAF instance IDs, NWDAF(k), each covering a set of Analytics ID(s), Analytics IDs(k) including the requested one, and list of TAIs supported by instance (k), identified as TAI(k).</w:t>
      </w:r>
    </w:p>
    <w:p w14:paraId="6706708D" w14:textId="77777777" w:rsidR="009166E9" w:rsidRPr="00E9603C" w:rsidRDefault="009166E9">
      <w:pPr>
        <w:pStyle w:val="NO"/>
        <w:rPr>
          <w:lang w:eastAsia="zh-CN"/>
        </w:rPr>
      </w:pPr>
      <w:r w:rsidRPr="00E9603C">
        <w:t>NOTE 2:</w:t>
      </w:r>
      <w:r w:rsidRPr="00E9603C">
        <w:tab/>
      </w:r>
      <w:r w:rsidRPr="00E9603C">
        <w:rPr>
          <w:lang w:eastAsia="zh-CN"/>
        </w:rPr>
        <w:t>A consumer NF (i.e. NWDAF service consumer) decides on the set of NWDAFs to aggregate analytics / collect analytics from based on its implemented selection criteria (e.g. the level of load per NWDAF, number of analytics IDs directly supported per NWDAF or other KPIs pre-configured by the network Operator).</w:t>
      </w:r>
    </w:p>
    <w:p w14:paraId="7D18AF41" w14:textId="77777777" w:rsidR="009166E9" w:rsidRPr="00E9603C" w:rsidRDefault="009166E9">
      <w:pPr>
        <w:pStyle w:val="B1"/>
      </w:pPr>
      <w:r w:rsidRPr="00E9603C">
        <w:t>2.</w:t>
      </w:r>
      <w:r w:rsidRPr="00E9603C">
        <w:tab/>
        <w:t>NWDAF service consumer sends subscription request to each NWDAF(k) including Analytics IDs(k) and TAI(k)* (e.g. as Analytics Filter). TAI(k)* is intersection of TAI(k) with the area of interest for the NWDAF service consumer. The request can be as the set of tuple of (Analytics IDs(k), Analytics Filter=TAI(k)*) as shown in step 2a to differentiate the area of interest per analytics ID. NWDAF(k) notifies with analytics specific parameters per analytics ID as shown in step 2b.</w:t>
      </w:r>
    </w:p>
    <w:p w14:paraId="37084F3E" w14:textId="77777777" w:rsidR="009166E9" w:rsidRPr="00E9603C" w:rsidRDefault="009166E9">
      <w:pPr>
        <w:pStyle w:val="B1"/>
      </w:pPr>
      <w:r w:rsidRPr="00E9603C">
        <w:t>3.</w:t>
      </w:r>
      <w:r w:rsidRPr="00E9603C">
        <w:tab/>
        <w:t>The NWDAF service consumer may aggregate the target of analytics reporting across NWDAF(k)s for Analytics IDs(k) for corresponding area of interest TAI(k)*.</w:t>
      </w:r>
    </w:p>
    <w:p w14:paraId="54D4D676" w14:textId="77777777" w:rsidR="009166E9" w:rsidRPr="00E9603C" w:rsidRDefault="009166E9">
      <w:pPr>
        <w:pStyle w:val="Heading4"/>
        <w:rPr>
          <w:lang w:eastAsia="zh-CN"/>
        </w:rPr>
      </w:pPr>
      <w:bookmarkStart w:id="5581" w:name="_Toc54770005"/>
      <w:bookmarkStart w:id="5582" w:name="_Toc54779360"/>
      <w:bookmarkStart w:id="5583" w:name="_Toc22445"/>
      <w:bookmarkStart w:id="5584" w:name="_Toc4103"/>
      <w:bookmarkStart w:id="5585" w:name="_Toc44004321"/>
      <w:bookmarkStart w:id="5586" w:name="_Toc50021112"/>
      <w:bookmarkStart w:id="5587" w:name="_Toc10475"/>
      <w:bookmarkStart w:id="5588" w:name="_Toc50022385"/>
      <w:bookmarkStart w:id="5589" w:name="_Toc50023034"/>
      <w:bookmarkStart w:id="5590" w:name="_Toc50023619"/>
      <w:bookmarkStart w:id="5591" w:name="_Toc50309687"/>
      <w:bookmarkStart w:id="5592" w:name="_Toc50579419"/>
      <w:bookmarkStart w:id="5593" w:name="_Toc953"/>
      <w:bookmarkStart w:id="5594" w:name="_Toc50021681"/>
      <w:bookmarkStart w:id="5595" w:name="_Toc42770024"/>
      <w:bookmarkStart w:id="5596" w:name="_Toc42779080"/>
      <w:bookmarkStart w:id="5597" w:name="_Toc22178"/>
      <w:bookmarkStart w:id="5598" w:name="_Toc43393161"/>
      <w:bookmarkStart w:id="5599" w:name="_Toc25910"/>
      <w:bookmarkStart w:id="5600" w:name="_Toc54786320"/>
      <w:bookmarkStart w:id="5601" w:name="_Toc15433"/>
      <w:bookmarkStart w:id="5602" w:name="_Toc57201171"/>
      <w:bookmarkStart w:id="5603" w:name="_Toc14243"/>
      <w:bookmarkStart w:id="5604" w:name="_Toc57641209"/>
      <w:bookmarkStart w:id="5605" w:name="_Toc59101562"/>
      <w:r w:rsidRPr="00E9603C">
        <w:rPr>
          <w:lang w:eastAsia="zh-CN"/>
        </w:rPr>
        <w:t>6.14.2.2</w:t>
      </w:r>
      <w:r w:rsidRPr="00E9603C">
        <w:rPr>
          <w:lang w:eastAsia="zh-CN"/>
        </w:rPr>
        <w:tab/>
        <w:t>Centralised analytics aggregation model</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04345E03" w14:textId="77777777" w:rsidR="009166E9" w:rsidRPr="00E9603C" w:rsidRDefault="009166E9">
      <w:pPr>
        <w:pStyle w:val="TH"/>
      </w:pPr>
      <w:r w:rsidRPr="00E9603C">
        <w:object w:dxaOrig="10304" w:dyaOrig="7979" w14:anchorId="6DF806C9">
          <v:shape id="对象 63" o:spid="_x0000_i1069" type="#_x0000_t75" style="width:400pt;height:309pt;mso-position-horizontal-relative:page;mso-position-vertical-relative:page" o:ole="">
            <v:imagedata r:id="rId91" o:title=""/>
          </v:shape>
          <o:OLEObject Type="Embed" ProgID="Visio.Drawing.15" ShapeID="对象 63" DrawAspect="Content" ObjectID="_1669715979" r:id="rId92"/>
        </w:object>
      </w:r>
    </w:p>
    <w:p w14:paraId="68075734" w14:textId="77777777" w:rsidR="009166E9" w:rsidRPr="00E9603C" w:rsidRDefault="009166E9">
      <w:pPr>
        <w:pStyle w:val="TF"/>
      </w:pPr>
      <w:r w:rsidRPr="00E9603C">
        <w:rPr>
          <w:color w:val="auto"/>
        </w:rPr>
        <w:t>Figure 6.</w:t>
      </w:r>
      <w:r w:rsidRPr="00E9603C">
        <w:rPr>
          <w:color w:val="auto"/>
          <w:lang w:eastAsia="zh-CN"/>
        </w:rPr>
        <w:t>14</w:t>
      </w:r>
      <w:r w:rsidRPr="00E9603C">
        <w:rPr>
          <w:color w:val="auto"/>
        </w:rPr>
        <w:t xml:space="preserve">.2.2-1: </w:t>
      </w:r>
      <w:r w:rsidRPr="00E9603C">
        <w:t>Procedure for centralised aggregation for multiple NWDAFs</w:t>
      </w:r>
    </w:p>
    <w:p w14:paraId="7CA955FB" w14:textId="77777777" w:rsidR="009166E9" w:rsidRPr="00E9603C" w:rsidRDefault="009166E9">
      <w:r w:rsidRPr="00E9603C">
        <w:rPr>
          <w:lang w:eastAsia="zh-CN"/>
        </w:rPr>
        <w:t xml:space="preserve">In centralised aggregation model, an aggregation point, NWDAF (j) per analytics ID, may aggregate analytics </w:t>
      </w:r>
      <w:r w:rsidRPr="00E9603C">
        <w:rPr>
          <w:color w:val="auto"/>
        </w:rPr>
        <w:t>for the same Analytic ID</w:t>
      </w:r>
      <w:r w:rsidRPr="00E9603C">
        <w:rPr>
          <w:color w:val="7030A0"/>
        </w:rPr>
        <w:t xml:space="preserve"> </w:t>
      </w:r>
      <w:r w:rsidRPr="00E9603C">
        <w:rPr>
          <w:lang w:eastAsia="zh-CN"/>
        </w:rPr>
        <w:t xml:space="preserve">from other NWDAFs, NWDAF(i), for </w:t>
      </w:r>
      <w:r w:rsidRPr="00E9603C">
        <w:t>different sets of UEs as the target of analytics reporting or to cover different set of Tracking Areas within the area of interest per Analytics ID.</w:t>
      </w:r>
    </w:p>
    <w:p w14:paraId="07547433" w14:textId="77777777" w:rsidR="009166E9" w:rsidRPr="00E9603C" w:rsidRDefault="009166E9">
      <w:pPr>
        <w:pStyle w:val="Heading5"/>
        <w:rPr>
          <w:lang w:eastAsia="zh-CN"/>
        </w:rPr>
      </w:pPr>
      <w:bookmarkStart w:id="5606" w:name="_Toc50023035"/>
      <w:bookmarkStart w:id="5607" w:name="_Toc50021113"/>
      <w:bookmarkStart w:id="5608" w:name="_Toc54770006"/>
      <w:bookmarkStart w:id="5609" w:name="_Toc54779361"/>
      <w:bookmarkStart w:id="5610" w:name="_Toc50579420"/>
      <w:bookmarkStart w:id="5611" w:name="_Toc50022386"/>
      <w:bookmarkStart w:id="5612" w:name="_Toc50023620"/>
      <w:bookmarkStart w:id="5613" w:name="_Toc57201172"/>
      <w:bookmarkStart w:id="5614" w:name="_Toc50021682"/>
      <w:bookmarkStart w:id="5615" w:name="_Toc50309688"/>
      <w:bookmarkStart w:id="5616" w:name="_Toc54786321"/>
      <w:bookmarkStart w:id="5617" w:name="_Toc57641210"/>
      <w:bookmarkStart w:id="5618" w:name="_Toc59101563"/>
      <w:r w:rsidRPr="00E9603C">
        <w:rPr>
          <w:lang w:eastAsia="zh-CN"/>
        </w:rPr>
        <w:t>6.14.2.2.1</w:t>
      </w:r>
      <w:r w:rsidRPr="00E9603C">
        <w:rPr>
          <w:lang w:eastAsia="zh-CN"/>
        </w:rPr>
        <w:tab/>
        <w:t>Centralised aggregation with AP ID (Option B)</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4DFA7F4D" w14:textId="77777777" w:rsidR="009166E9" w:rsidRPr="00E9603C" w:rsidRDefault="009166E9">
      <w:pPr>
        <w:rPr>
          <w:lang w:eastAsia="zh-CN"/>
        </w:rPr>
      </w:pPr>
      <w:r w:rsidRPr="00E9603C">
        <w:rPr>
          <w:lang w:eastAsia="zh-CN"/>
        </w:rPr>
        <w:t>In one option of centralised aggregation (termed as option B), a new aggregation point identifier (AP ID) can defined per NWDAF when registering a NWDAF within NRF. In this option, when registering an aggregation point like NWDAF (j) into NRF in addition to the set of analytics IDs to be supported by NWDAF (j) and area of interest to be covered by NWDAF (j), the AP ID is also configured equivalent to NWDAF(j) ID. This also identifies NWDAF(j) as an aggregation point.</w:t>
      </w:r>
    </w:p>
    <w:p w14:paraId="1DF27E59" w14:textId="77777777" w:rsidR="009166E9" w:rsidRPr="00E9603C" w:rsidRDefault="009166E9">
      <w:pPr>
        <w:rPr>
          <w:lang w:eastAsia="zh-CN"/>
        </w:rPr>
      </w:pPr>
      <w:r w:rsidRPr="00E9603C">
        <w:rPr>
          <w:lang w:eastAsia="zh-CN"/>
        </w:rPr>
        <w:t>When registering a distributed NWDAF like NWDAF (i) within NRF, in addition to the set of analytics IDs to be supported by NWDAF(i) and the area of interest to covered by NWDAF(i), the AP ID is also configured equivalent to one of NWDAF(j)s already registered as aggregation points.</w:t>
      </w:r>
    </w:p>
    <w:p w14:paraId="7AE5D9D8" w14:textId="77777777" w:rsidR="009166E9" w:rsidRPr="00E9603C" w:rsidRDefault="009166E9">
      <w:bookmarkStart w:id="5619" w:name="_Hlk49446205"/>
      <w:r w:rsidRPr="00E9603C">
        <w:rPr>
          <w:lang w:eastAsia="zh-CN"/>
        </w:rPr>
        <w:t>The configuration of AP IDs, i.e. the mapping between NWDAF (i) and NWDAF (j),</w:t>
      </w:r>
      <w:bookmarkEnd w:id="5619"/>
      <w:r w:rsidRPr="00E9603C">
        <w:rPr>
          <w:lang w:eastAsia="zh-CN"/>
        </w:rPr>
        <w:t xml:space="preserve"> can take into account multiple factors including the expected level of load per central NWDAF e.g. based on the maximum number of distributed NWDAFs that a central NWDAF may support, analytics IDs supported per NWDAF, area of interest supported per NWDAF, any predefined hierarchy for mapping or other KPIs set by the network operator. NWDAF information maintained in NRF or any other designated Data Repository structures may hold mapping between per NWDAFs based on AP IDs. In option B, both NRF and NWDAF service consumer become aware of the mapping between central and distributed NWDAFs.</w:t>
      </w:r>
    </w:p>
    <w:p w14:paraId="5EE3388A" w14:textId="77777777" w:rsidR="009166E9" w:rsidRPr="00E9603C" w:rsidRDefault="009166E9">
      <w:r w:rsidRPr="00E9603C">
        <w:t>The details of each step are as follows:</w:t>
      </w:r>
    </w:p>
    <w:p w14:paraId="4DFCF6C0" w14:textId="77777777" w:rsidR="009166E9" w:rsidRPr="00E9603C" w:rsidRDefault="009166E9">
      <w:pPr>
        <w:pStyle w:val="B1"/>
      </w:pPr>
      <w:r w:rsidRPr="00E9603C">
        <w:t>1.</w:t>
      </w:r>
      <w:r w:rsidRPr="00E9603C">
        <w:tab/>
        <w:t xml:space="preserve">Similar to step 1 of clause 6.14.2.1, except NRF response may include both distributed NWDAF (i)s and central NWDAF (j)s. The NRF response also include the AP ID per NWDAF(i) instance indicating possible aggregation point(s), NWDAF(j) for different values of (j) i.e. the </w:t>
      </w:r>
      <w:r w:rsidRPr="00E9603C">
        <w:rPr>
          <w:szCs w:val="22"/>
          <w:lang w:eastAsia="zh-CN"/>
        </w:rPr>
        <w:t>mapping between central and distributed NWDAFs</w:t>
      </w:r>
      <w:r w:rsidRPr="00E9603C">
        <w:t>. NWDAF service consumer determines central aggregation points based on the mapping received from NRF.</w:t>
      </w:r>
    </w:p>
    <w:p w14:paraId="7C92FDCF" w14:textId="77777777" w:rsidR="009166E9" w:rsidRPr="00E9603C" w:rsidRDefault="009166E9">
      <w:pPr>
        <w:pStyle w:val="B1"/>
      </w:pPr>
      <w:r w:rsidRPr="00E9603C">
        <w:t>2.</w:t>
      </w:r>
      <w:r w:rsidRPr="00E9603C">
        <w:tab/>
        <w:t>NWDAF service consumer sends subscription request to NWDAF(j) (to designate as aggregation point) including Analytics IDs(i), TAI(i)* (as analytics filter) for NWDAF(i). NWDAF(j) identifies its designation as aggregation point being the addressee of service consumer request.</w:t>
      </w:r>
    </w:p>
    <w:p w14:paraId="2E1FFB24" w14:textId="77777777" w:rsidR="009166E9" w:rsidRPr="00E9603C" w:rsidRDefault="009166E9">
      <w:pPr>
        <w:pStyle w:val="NO"/>
      </w:pPr>
      <w:r w:rsidRPr="00E9603C">
        <w:t>NOTE 1:</w:t>
      </w:r>
      <w:r w:rsidRPr="00E9603C">
        <w:tab/>
        <w:t>An explicit flag or parameter can be set as input parameter by NWDAF service consumer to explicitly designate an aggregation point, NWDAF(j) in step 2.</w:t>
      </w:r>
    </w:p>
    <w:p w14:paraId="1BF2612F" w14:textId="77777777" w:rsidR="009166E9" w:rsidRPr="00E9603C" w:rsidRDefault="009166E9">
      <w:pPr>
        <w:pStyle w:val="B1"/>
      </w:pPr>
      <w:r w:rsidRPr="00E9603C">
        <w:t>3.</w:t>
      </w:r>
      <w:r w:rsidRPr="00E9603C">
        <w:tab/>
        <w:t>NWDAF(j) subscribes to all NWDAF (i)s in a similar procedure as clause 6.14.2.1 (single instance subscription procedure). All NWDAF(i)s notify with analytics specific parameters per analytics ID in the set of Analytics IDs(i).</w:t>
      </w:r>
    </w:p>
    <w:p w14:paraId="3C86F807" w14:textId="77777777" w:rsidR="009166E9" w:rsidRPr="00E9603C" w:rsidRDefault="009166E9">
      <w:pPr>
        <w:pStyle w:val="B1"/>
      </w:pPr>
      <w:r w:rsidRPr="00E9603C">
        <w:t>4.</w:t>
      </w:r>
      <w:r w:rsidRPr="00E9603C">
        <w:tab/>
        <w:t>NWDAF(j) may aggregate the target of analytics reporting across different NWDAF(i)s for Analytics IDs(i) for corresponding area of interest, TAI(i)*.</w:t>
      </w:r>
    </w:p>
    <w:p w14:paraId="20E607FA" w14:textId="77777777" w:rsidR="009166E9" w:rsidRPr="00E9603C" w:rsidRDefault="009166E9">
      <w:pPr>
        <w:pStyle w:val="B1"/>
      </w:pPr>
      <w:r w:rsidRPr="00E9603C">
        <w:t>5.</w:t>
      </w:r>
      <w:r w:rsidRPr="00E9603C">
        <w:tab/>
        <w:t>NWDAF(j) notifies with analytics specific parameters per analytics ID for all aggregated analytics IDs per NWDAF(i).</w:t>
      </w:r>
    </w:p>
    <w:p w14:paraId="33CCB6B9" w14:textId="77777777" w:rsidR="009166E9" w:rsidRPr="00E9603C" w:rsidRDefault="009166E9">
      <w:pPr>
        <w:pStyle w:val="Heading5"/>
        <w:rPr>
          <w:lang w:eastAsia="zh-CN"/>
        </w:rPr>
      </w:pPr>
      <w:bookmarkStart w:id="5620" w:name="_Toc50022387"/>
      <w:bookmarkStart w:id="5621" w:name="_Toc50309689"/>
      <w:bookmarkStart w:id="5622" w:name="_Toc50021114"/>
      <w:bookmarkStart w:id="5623" w:name="_Toc50021683"/>
      <w:bookmarkStart w:id="5624" w:name="_Toc50579421"/>
      <w:bookmarkStart w:id="5625" w:name="_Toc50023621"/>
      <w:bookmarkStart w:id="5626" w:name="_Toc50023036"/>
      <w:bookmarkStart w:id="5627" w:name="_Toc54786322"/>
      <w:bookmarkStart w:id="5628" w:name="_Toc54770007"/>
      <w:bookmarkStart w:id="5629" w:name="_Toc57201173"/>
      <w:bookmarkStart w:id="5630" w:name="_Toc54779362"/>
      <w:bookmarkStart w:id="5631" w:name="_Toc57641211"/>
      <w:bookmarkStart w:id="5632" w:name="_Toc59101564"/>
      <w:r w:rsidRPr="00E9603C">
        <w:rPr>
          <w:lang w:eastAsia="zh-CN"/>
        </w:rPr>
        <w:t>6.14.2.2.2</w:t>
      </w:r>
      <w:r w:rsidRPr="00E9603C">
        <w:rPr>
          <w:lang w:eastAsia="zh-CN"/>
        </w:rPr>
        <w:tab/>
        <w:t>Centralised aggregation without AP ID with mapping at service consumer (Option C)</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4F8A93D3" w14:textId="77777777" w:rsidR="009166E9" w:rsidRPr="00E9603C" w:rsidRDefault="009166E9">
      <w:pPr>
        <w:rPr>
          <w:lang w:eastAsia="zh-CN"/>
        </w:rPr>
      </w:pPr>
      <w:r w:rsidRPr="00E9603C">
        <w:rPr>
          <w:lang w:eastAsia="zh-CN"/>
        </w:rPr>
        <w:t>In another option of centralised aggregation (termed as option C), no mapping is indicated between central and distributed NWDAFs at NRF. In this option, no AP ID is configured for NWDAFs and only aggregation points are differentiated when registering in NRF either implicitly or explicitly e.g. by configuring an identifier. In option C, NRF becomes agnostic to the mapping between central and distributed NWDAFs.</w:t>
      </w:r>
    </w:p>
    <w:p w14:paraId="1255DD79" w14:textId="77777777" w:rsidR="009166E9" w:rsidRPr="00E9603C" w:rsidRDefault="009166E9">
      <w:r w:rsidRPr="00E9603C">
        <w:t>The details of each step are as follows:</w:t>
      </w:r>
    </w:p>
    <w:p w14:paraId="031E19F1" w14:textId="77777777" w:rsidR="009166E9" w:rsidRPr="00E9603C" w:rsidRDefault="009166E9">
      <w:pPr>
        <w:pStyle w:val="B1"/>
      </w:pPr>
      <w:r w:rsidRPr="00E9603C">
        <w:t>1.</w:t>
      </w:r>
      <w:r w:rsidRPr="00E9603C">
        <w:tab/>
        <w:t xml:space="preserve">Similar to step 1 of clause 6.14.2.1, except NRF response may include both distributed NWDAF (i)s and NWDAF (j)s identified as aggregation points. NWDAF service consumer determines central aggregation point(s) based on </w:t>
      </w:r>
      <w:r w:rsidRPr="00E9603C">
        <w:rPr>
          <w:lang w:eastAsia="zh-CN"/>
        </w:rPr>
        <w:t>its configuration or implemented selection criteria.</w:t>
      </w:r>
    </w:p>
    <w:p w14:paraId="34D5E1C2" w14:textId="77777777" w:rsidR="009166E9" w:rsidRPr="00E9603C" w:rsidRDefault="009166E9">
      <w:pPr>
        <w:pStyle w:val="B1"/>
      </w:pPr>
      <w:r w:rsidRPr="00E9603C">
        <w:t>2-5.</w:t>
      </w:r>
      <w:r w:rsidRPr="00E9603C">
        <w:rPr>
          <w:rFonts w:eastAsia="SimSun"/>
          <w:lang w:eastAsia="zh-CN"/>
        </w:rPr>
        <w:tab/>
      </w:r>
      <w:r w:rsidRPr="00E9603C">
        <w:t>are as above captured for option B.</w:t>
      </w:r>
    </w:p>
    <w:p w14:paraId="0C429398" w14:textId="77777777" w:rsidR="009166E9" w:rsidRPr="00E9603C" w:rsidRDefault="009166E9">
      <w:pPr>
        <w:pStyle w:val="Heading5"/>
        <w:rPr>
          <w:lang w:eastAsia="zh-CN"/>
        </w:rPr>
      </w:pPr>
      <w:bookmarkStart w:id="5633" w:name="_Toc50023037"/>
      <w:bookmarkStart w:id="5634" w:name="_Toc50023622"/>
      <w:bookmarkStart w:id="5635" w:name="_Toc50579422"/>
      <w:bookmarkStart w:id="5636" w:name="_Toc54770008"/>
      <w:bookmarkStart w:id="5637" w:name="_Toc54779363"/>
      <w:bookmarkStart w:id="5638" w:name="_Toc54786323"/>
      <w:bookmarkStart w:id="5639" w:name="_Toc50309690"/>
      <w:bookmarkStart w:id="5640" w:name="_Toc50021115"/>
      <w:bookmarkStart w:id="5641" w:name="_Toc57201174"/>
      <w:bookmarkStart w:id="5642" w:name="_Toc50021684"/>
      <w:bookmarkStart w:id="5643" w:name="_Toc50022388"/>
      <w:bookmarkStart w:id="5644" w:name="_Toc57641212"/>
      <w:bookmarkStart w:id="5645" w:name="_Toc59101565"/>
      <w:r w:rsidRPr="00E9603C">
        <w:rPr>
          <w:lang w:eastAsia="zh-CN"/>
        </w:rPr>
        <w:t>6.14.2.2.3</w:t>
      </w:r>
      <w:r w:rsidRPr="00E9603C">
        <w:rPr>
          <w:lang w:eastAsia="zh-CN"/>
        </w:rPr>
        <w:tab/>
        <w:t>Centralised aggregation with extended list for supporting analytics (Option D)</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7124D69A" w14:textId="77777777" w:rsidR="009166E9" w:rsidRPr="00E9603C" w:rsidRDefault="009166E9">
      <w:pPr>
        <w:rPr>
          <w:lang w:eastAsia="zh-CN"/>
        </w:rPr>
      </w:pPr>
      <w:r w:rsidRPr="00E9603C">
        <w:t xml:space="preserve">As another alternative (termed as Option D), each central NWDAF instance profile may include an </w:t>
      </w:r>
      <w:r w:rsidRPr="00E9603C">
        <w:rPr>
          <w:lang w:eastAsia="zh-CN"/>
        </w:rPr>
        <w:t xml:space="preserve">extended set of supporting analytics IDs (direct plus indirect ones) within NRF. Per indirect analytics ID, central NWDAF may aggregate analytics </w:t>
      </w:r>
      <w:r w:rsidRPr="00E9603C">
        <w:rPr>
          <w:szCs w:val="22"/>
          <w:lang w:eastAsia="zh-CN"/>
        </w:rPr>
        <w:t xml:space="preserve">from other NWDAFs (for the same Analytics ID), for </w:t>
      </w:r>
      <w:r w:rsidRPr="00E9603C">
        <w:t>different sets of UEs as the target of analytics reporting or to cover different set of Tracking Areas within the area of interest</w:t>
      </w:r>
      <w:r w:rsidRPr="00E9603C">
        <w:rPr>
          <w:lang w:eastAsia="zh-CN"/>
        </w:rPr>
        <w:t>.</w:t>
      </w:r>
    </w:p>
    <w:p w14:paraId="2D49CE7A" w14:textId="77777777" w:rsidR="009166E9" w:rsidRPr="00E9603C" w:rsidRDefault="009166E9">
      <w:pPr>
        <w:rPr>
          <w:szCs w:val="22"/>
          <w:lang w:eastAsia="zh-CN"/>
        </w:rPr>
      </w:pPr>
      <w:r w:rsidRPr="00E9603C">
        <w:rPr>
          <w:lang w:eastAsia="zh-CN"/>
        </w:rPr>
        <w:t xml:space="preserve">Some central NWDAFs may only aggregate analytics (per indirect analytics ID) so the extended list may not have directly supported analytics in that cases. Such extended list may form as part of a pre-negotiation phase between multiple NWDAFs as part of queries to NRF or based on a pre-defined hierarchy when each NWDAF registers within NRF. In Option D, NRF and NWDAF service consumer are agnostic to the mapping between </w:t>
      </w:r>
      <w:r w:rsidRPr="00E9603C">
        <w:rPr>
          <w:szCs w:val="22"/>
          <w:lang w:eastAsia="zh-CN"/>
        </w:rPr>
        <w:t>central and distributed NWDAFs</w:t>
      </w:r>
      <w:r w:rsidRPr="00E9603C">
        <w:rPr>
          <w:lang w:eastAsia="zh-CN"/>
        </w:rPr>
        <w:t xml:space="preserve"> but both may still distinguish an aggregation point (i.e. a central NWDAF) from distributed NWDAFs. As a result, the implemented selection criteria per NWDAF service consumer may leverage this</w:t>
      </w:r>
      <w:r w:rsidRPr="00E9603C">
        <w:rPr>
          <w:szCs w:val="22"/>
          <w:lang w:eastAsia="zh-CN"/>
        </w:rPr>
        <w:t xml:space="preserve"> as an assistance information in addition to its other implemented selection criteria.</w:t>
      </w:r>
    </w:p>
    <w:p w14:paraId="0382F3F8" w14:textId="77777777" w:rsidR="009166E9" w:rsidRPr="00E9603C" w:rsidRDefault="009166E9">
      <w:r w:rsidRPr="00E9603C">
        <w:t>The details of each step are as follows:</w:t>
      </w:r>
    </w:p>
    <w:p w14:paraId="51D615CF" w14:textId="77777777" w:rsidR="009166E9" w:rsidRPr="00E9603C" w:rsidRDefault="009166E9">
      <w:pPr>
        <w:pStyle w:val="B1"/>
      </w:pPr>
      <w:r w:rsidRPr="00E9603C">
        <w:t>1.</w:t>
      </w:r>
      <w:r w:rsidRPr="00E9603C">
        <w:tab/>
        <w:t xml:space="preserve">Similar to step 1 of clause 6.14.2.1, except NRF response include both distributed NWDAF (i)s and NWDAF (j)s identified as aggregation points. NWDAF service consumer determines central aggregation point based on </w:t>
      </w:r>
      <w:r w:rsidRPr="00E9603C">
        <w:rPr>
          <w:lang w:eastAsia="zh-CN"/>
        </w:rPr>
        <w:t>its implemented selection criteria.</w:t>
      </w:r>
    </w:p>
    <w:p w14:paraId="1D0F8031" w14:textId="77777777" w:rsidR="009166E9" w:rsidRPr="00E9603C" w:rsidRDefault="009166E9">
      <w:pPr>
        <w:pStyle w:val="B1"/>
      </w:pPr>
      <w:r w:rsidRPr="00E9603C">
        <w:t>2.</w:t>
      </w:r>
      <w:r w:rsidRPr="00E9603C">
        <w:rPr>
          <w:rFonts w:eastAsia="SimSun"/>
          <w:lang w:eastAsia="zh-CN"/>
        </w:rPr>
        <w:tab/>
      </w:r>
      <w:r w:rsidRPr="00E9603C">
        <w:t>NWDAF service consumer sends subscription request to NWDAF(j) (to designate as aggregation point) including all Analytics IDs, TAIs needed, without indicating any mapping per NWDAF (i)s.</w:t>
      </w:r>
    </w:p>
    <w:p w14:paraId="76B5910B" w14:textId="77777777" w:rsidR="009166E9" w:rsidRPr="00E9603C" w:rsidRDefault="009166E9">
      <w:pPr>
        <w:pStyle w:val="B1"/>
        <w:rPr>
          <w:lang w:eastAsia="zh-CN"/>
        </w:rPr>
      </w:pPr>
      <w:r w:rsidRPr="00E9603C">
        <w:t>3.</w:t>
      </w:r>
      <w:r w:rsidRPr="00E9603C">
        <w:rPr>
          <w:rFonts w:eastAsia="SimSun"/>
          <w:lang w:eastAsia="zh-CN"/>
        </w:rPr>
        <w:tab/>
      </w:r>
      <w:r w:rsidRPr="00E9603C">
        <w:rPr>
          <w:lang w:eastAsia="zh-CN"/>
        </w:rPr>
        <w:t>NWDAF</w:t>
      </w:r>
      <w:r w:rsidRPr="00E9603C">
        <w:rPr>
          <w:szCs w:val="22"/>
          <w:lang w:eastAsia="zh-CN"/>
        </w:rPr>
        <w:t xml:space="preserve"> (j) based on </w:t>
      </w:r>
      <w:r w:rsidRPr="00E9603C">
        <w:rPr>
          <w:lang w:eastAsia="zh-CN"/>
        </w:rPr>
        <w:t xml:space="preserve">extended set of supporting analytics IDs knows the </w:t>
      </w:r>
      <w:r w:rsidRPr="00E9603C">
        <w:rPr>
          <w:szCs w:val="22"/>
          <w:lang w:eastAsia="zh-CN"/>
        </w:rPr>
        <w:t>mapping to specific distributed NWDAFs</w:t>
      </w:r>
      <w:r w:rsidRPr="00E9603C">
        <w:rPr>
          <w:lang w:eastAsia="zh-CN"/>
        </w:rPr>
        <w:t xml:space="preserve"> to aggregate analytics from and subscribes to them.</w:t>
      </w:r>
    </w:p>
    <w:p w14:paraId="2E8A4A82" w14:textId="77777777" w:rsidR="009166E9" w:rsidRPr="00E9603C" w:rsidRDefault="009166E9">
      <w:pPr>
        <w:pStyle w:val="B1"/>
      </w:pPr>
      <w:r w:rsidRPr="00E9603C">
        <w:t>4.</w:t>
      </w:r>
      <w:r w:rsidRPr="00E9603C">
        <w:rPr>
          <w:rFonts w:eastAsia="SimSun"/>
          <w:lang w:eastAsia="zh-CN"/>
        </w:rPr>
        <w:tab/>
      </w:r>
      <w:r w:rsidRPr="00E9603C">
        <w:t>NWDAF(j) may aggregate the target of analytics reporting across different NWDAF(i)s for Analytics IDs(i) for corresponding area of interest.</w:t>
      </w:r>
    </w:p>
    <w:p w14:paraId="0A592C48" w14:textId="77777777" w:rsidR="009166E9" w:rsidRPr="00E9603C" w:rsidRDefault="009166E9">
      <w:pPr>
        <w:pStyle w:val="B1"/>
        <w:rPr>
          <w:lang w:eastAsia="zh-CN"/>
        </w:rPr>
      </w:pPr>
      <w:r w:rsidRPr="00E9603C">
        <w:t>5.</w:t>
      </w:r>
      <w:r w:rsidRPr="00E9603C">
        <w:rPr>
          <w:rFonts w:eastAsia="SimSun"/>
          <w:lang w:eastAsia="zh-CN"/>
        </w:rPr>
        <w:tab/>
      </w:r>
      <w:r w:rsidRPr="00E9603C">
        <w:t>NWDAF (j) notifies with analytics specific parameters per analytics ID for all aggregated analytics IDs, without indicating any mapping per NWDAF(i)s.</w:t>
      </w:r>
    </w:p>
    <w:p w14:paraId="1A046B79" w14:textId="77777777" w:rsidR="009166E9" w:rsidRPr="00E9603C" w:rsidRDefault="009166E9">
      <w:pPr>
        <w:pStyle w:val="Heading5"/>
        <w:rPr>
          <w:lang w:eastAsia="zh-CN"/>
        </w:rPr>
      </w:pPr>
      <w:bookmarkStart w:id="5646" w:name="_Toc50023038"/>
      <w:bookmarkStart w:id="5647" w:name="_Toc50021685"/>
      <w:bookmarkStart w:id="5648" w:name="_Toc50021116"/>
      <w:bookmarkStart w:id="5649" w:name="_Toc50579423"/>
      <w:bookmarkStart w:id="5650" w:name="_Toc50023623"/>
      <w:bookmarkStart w:id="5651" w:name="_Toc50022389"/>
      <w:bookmarkStart w:id="5652" w:name="_Toc50309691"/>
      <w:bookmarkStart w:id="5653" w:name="_Toc54770009"/>
      <w:bookmarkStart w:id="5654" w:name="_Toc54779364"/>
      <w:bookmarkStart w:id="5655" w:name="_Toc54786324"/>
      <w:bookmarkStart w:id="5656" w:name="_Toc57201175"/>
      <w:bookmarkStart w:id="5657" w:name="_Toc57641213"/>
      <w:bookmarkStart w:id="5658" w:name="_Toc59101566"/>
      <w:r w:rsidRPr="00E9603C">
        <w:rPr>
          <w:lang w:eastAsia="zh-CN"/>
        </w:rPr>
        <w:t>6.14.2.2.4</w:t>
      </w:r>
      <w:r w:rsidRPr="00E9603C">
        <w:rPr>
          <w:lang w:eastAsia="zh-CN"/>
        </w:rPr>
        <w:tab/>
        <w:t>Centralised aggregation without AP ID with mapping at central NWDAFs (Option E)</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369BC5F8" w14:textId="77777777" w:rsidR="009166E9" w:rsidRPr="00E9603C" w:rsidRDefault="009166E9">
      <w:pPr>
        <w:rPr>
          <w:lang w:eastAsia="zh-CN"/>
        </w:rPr>
      </w:pPr>
      <w:r w:rsidRPr="00E9603C">
        <w:rPr>
          <w:lang w:eastAsia="zh-CN"/>
        </w:rPr>
        <w:t>In another option of centralised aggregation (termed as option E), no mapping is indicated between central and distributed NWDAFs at NRF similar to C or D. In this option also, no AP ID configured and only aggregation points are differentiated when registering in NRF either implicitly or explicitly e.g. by configuring an identifier. Furthermore, in addition to NRF, NWDAF service consumer becomes agnostic to the mapping between central and distributed NWDAFs. Instead, each central NWDAF based on configuration, implementation or queries to NRF decides on mapping to specific distributed NWDAFs.</w:t>
      </w:r>
    </w:p>
    <w:p w14:paraId="110679BD" w14:textId="77777777" w:rsidR="009166E9" w:rsidRPr="00E9603C" w:rsidRDefault="009166E9">
      <w:r w:rsidRPr="00E9603C">
        <w:t>The details of each step are as follows:</w:t>
      </w:r>
    </w:p>
    <w:p w14:paraId="4078F571" w14:textId="77777777" w:rsidR="009166E9" w:rsidRPr="00E9603C" w:rsidRDefault="009166E9">
      <w:pPr>
        <w:pStyle w:val="B1"/>
      </w:pPr>
      <w:r w:rsidRPr="00E9603C">
        <w:t>1.</w:t>
      </w:r>
      <w:r w:rsidRPr="00E9603C">
        <w:tab/>
        <w:t>Similar to step 1 of clause 6.14.2.1, except NRF response may include both distributed NWDAF (i)s and NWDAF (j)s identified as aggregation points. NWDAF service consumer chooses central aggregation points</w:t>
      </w:r>
      <w:r w:rsidRPr="00E9603C">
        <w:rPr>
          <w:lang w:eastAsia="zh-CN"/>
        </w:rPr>
        <w:t>.</w:t>
      </w:r>
    </w:p>
    <w:p w14:paraId="7B6CC936" w14:textId="77777777" w:rsidR="009166E9" w:rsidRPr="00E9603C" w:rsidRDefault="009166E9">
      <w:pPr>
        <w:pStyle w:val="B1"/>
      </w:pPr>
      <w:r w:rsidRPr="00E9603C">
        <w:t>2.</w:t>
      </w:r>
      <w:r w:rsidRPr="00E9603C">
        <w:rPr>
          <w:rFonts w:eastAsia="SimSun"/>
          <w:lang w:eastAsia="zh-CN"/>
        </w:rPr>
        <w:tab/>
      </w:r>
      <w:r w:rsidRPr="00E9603C">
        <w:t>NWDAF service consumer sends subscription request to NWDAF(j) (to designate as aggregation point) including all Analytics IDs, TAIs needed, without indicating any mapping of analytics IDs or TAIs per NWDAF (i).</w:t>
      </w:r>
    </w:p>
    <w:p w14:paraId="177022AB" w14:textId="77777777" w:rsidR="009166E9" w:rsidRPr="00E9603C" w:rsidRDefault="009166E9">
      <w:pPr>
        <w:pStyle w:val="B1"/>
        <w:rPr>
          <w:lang w:eastAsia="zh-CN"/>
        </w:rPr>
      </w:pPr>
      <w:r w:rsidRPr="00E9603C">
        <w:t>3.</w:t>
      </w:r>
      <w:r w:rsidRPr="00E9603C">
        <w:rPr>
          <w:rFonts w:eastAsia="SimSun"/>
          <w:lang w:eastAsia="zh-CN"/>
        </w:rPr>
        <w:tab/>
      </w:r>
      <w:r w:rsidRPr="00E9603C">
        <w:rPr>
          <w:lang w:eastAsia="zh-CN"/>
        </w:rPr>
        <w:t>NWDAF (j) based on configuration, implementation or queries to NRF decides on mapping to specific distributed NWDAFs to aggregate analytics from and accordingly subscribes to them.</w:t>
      </w:r>
    </w:p>
    <w:p w14:paraId="43EEABF3" w14:textId="77777777" w:rsidR="009166E9" w:rsidRPr="00E9603C" w:rsidRDefault="009166E9">
      <w:pPr>
        <w:pStyle w:val="B1"/>
      </w:pPr>
      <w:r w:rsidRPr="00E9603C">
        <w:t>4.</w:t>
      </w:r>
      <w:r w:rsidRPr="00E9603C">
        <w:rPr>
          <w:rFonts w:eastAsia="SimSun"/>
          <w:lang w:eastAsia="zh-CN"/>
        </w:rPr>
        <w:tab/>
      </w:r>
      <w:r w:rsidRPr="00E9603C">
        <w:t>NWDAF(j) may aggregate the target of analytics reporting across different NWDAF(i)s for Analytics IDs(i) for corresponding areas of interest.</w:t>
      </w:r>
    </w:p>
    <w:p w14:paraId="36475B1A" w14:textId="77777777" w:rsidR="009166E9" w:rsidRPr="00E9603C" w:rsidRDefault="009166E9">
      <w:pPr>
        <w:pStyle w:val="B1"/>
      </w:pPr>
      <w:r w:rsidRPr="00E9603C">
        <w:t>5.</w:t>
      </w:r>
      <w:r w:rsidRPr="00E9603C">
        <w:rPr>
          <w:rFonts w:eastAsia="SimSun"/>
          <w:lang w:eastAsia="zh-CN"/>
        </w:rPr>
        <w:tab/>
      </w:r>
      <w:r w:rsidRPr="00E9603C">
        <w:t>NWDAF (j) notifies with analytics specific parameters per analytics ID for all aggregated analytics IDs, without indicating any mapping of analytics IDs or TAIs per NWDAF (i).</w:t>
      </w:r>
    </w:p>
    <w:p w14:paraId="6A7EB568" w14:textId="77777777" w:rsidR="009166E9" w:rsidRPr="00E9603C" w:rsidRDefault="009166E9">
      <w:pPr>
        <w:pStyle w:val="Heading4"/>
      </w:pPr>
      <w:bookmarkStart w:id="5659" w:name="_Toc50023039"/>
      <w:bookmarkStart w:id="5660" w:name="_Toc50023624"/>
      <w:bookmarkStart w:id="5661" w:name="_Toc42770025"/>
      <w:bookmarkStart w:id="5662" w:name="_Toc11770"/>
      <w:bookmarkStart w:id="5663" w:name="_Toc9647"/>
      <w:bookmarkStart w:id="5664" w:name="_Toc265"/>
      <w:bookmarkStart w:id="5665" w:name="_Toc3461"/>
      <w:bookmarkStart w:id="5666" w:name="_Toc25819"/>
      <w:bookmarkStart w:id="5667" w:name="_Toc2109"/>
      <w:bookmarkStart w:id="5668" w:name="_Toc13060"/>
      <w:bookmarkStart w:id="5669" w:name="_Toc42779081"/>
      <w:bookmarkStart w:id="5670" w:name="_Toc28700"/>
      <w:bookmarkStart w:id="5671" w:name="_Toc57201176"/>
      <w:bookmarkStart w:id="5672" w:name="_Toc50309692"/>
      <w:bookmarkStart w:id="5673" w:name="_Toc50579424"/>
      <w:bookmarkStart w:id="5674" w:name="_Toc43393162"/>
      <w:bookmarkStart w:id="5675" w:name="_Toc44004322"/>
      <w:bookmarkStart w:id="5676" w:name="_Toc50021117"/>
      <w:bookmarkStart w:id="5677" w:name="_Toc50021686"/>
      <w:bookmarkStart w:id="5678" w:name="_Toc50022390"/>
      <w:bookmarkStart w:id="5679" w:name="_Toc54770010"/>
      <w:bookmarkStart w:id="5680" w:name="_Toc54779365"/>
      <w:bookmarkStart w:id="5681" w:name="_Toc54786325"/>
      <w:bookmarkStart w:id="5682" w:name="_Toc57641214"/>
      <w:bookmarkStart w:id="5683" w:name="_Toc59101567"/>
      <w:r w:rsidRPr="00E9603C">
        <w:rPr>
          <w:lang w:eastAsia="zh-CN"/>
        </w:rPr>
        <w:t>6.14.2.3</w:t>
      </w:r>
      <w:r w:rsidRPr="00E9603C">
        <w:rPr>
          <w:lang w:eastAsia="zh-CN"/>
        </w:rPr>
        <w:tab/>
        <w:t>Mixed-Mode analytics aggregation model</w:t>
      </w:r>
      <w:bookmarkEnd w:id="5659"/>
      <w:bookmarkEnd w:id="5660"/>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1A024321" w14:textId="77777777" w:rsidR="009166E9" w:rsidRPr="00E9603C" w:rsidRDefault="009166E9">
      <w:pPr>
        <w:pStyle w:val="TH"/>
      </w:pPr>
      <w:r w:rsidRPr="00E9603C">
        <w:object w:dxaOrig="12336" w:dyaOrig="8993" w14:anchorId="5F294222">
          <v:shape id="对象 65" o:spid="_x0000_i1070" type="#_x0000_t75" style="width:457pt;height:331.5pt;mso-position-horizontal-relative:page;mso-position-vertical-relative:page" o:ole="">
            <v:imagedata r:id="rId93" o:title=""/>
          </v:shape>
          <o:OLEObject Type="Embed" ProgID="Visio.Drawing.15" ShapeID="对象 65" DrawAspect="Content" ObjectID="_1669715980" r:id="rId94"/>
        </w:object>
      </w:r>
    </w:p>
    <w:p w14:paraId="63D6157D" w14:textId="77777777" w:rsidR="009166E9" w:rsidRPr="00E9603C" w:rsidRDefault="009166E9">
      <w:pPr>
        <w:pStyle w:val="TF"/>
      </w:pPr>
      <w:r w:rsidRPr="00E9603C">
        <w:rPr>
          <w:color w:val="auto"/>
        </w:rPr>
        <w:t>Figure 6.</w:t>
      </w:r>
      <w:r w:rsidRPr="00E9603C">
        <w:rPr>
          <w:color w:val="auto"/>
          <w:lang w:eastAsia="zh-CN"/>
        </w:rPr>
        <w:t>14</w:t>
      </w:r>
      <w:r w:rsidRPr="00E9603C">
        <w:rPr>
          <w:color w:val="auto"/>
        </w:rPr>
        <w:t xml:space="preserve">.2.2-1: </w:t>
      </w:r>
      <w:r w:rsidRPr="00E9603C">
        <w:t>Procedure for mixed-mode multiple NWDAFs</w:t>
      </w:r>
    </w:p>
    <w:p w14:paraId="270347B6" w14:textId="77777777" w:rsidR="009166E9" w:rsidRPr="00E9603C" w:rsidRDefault="009166E9">
      <w:r w:rsidRPr="00E9603C">
        <w:t>In a mixed-mode aggregation model, a mixture of option A from clause 6.14.2.1 with one of the options of the clause 6.14.2.2 (i.e. B or C or D or E) may occur.</w:t>
      </w:r>
    </w:p>
    <w:p w14:paraId="43E2C8CA" w14:textId="77777777" w:rsidR="009166E9" w:rsidRPr="00E9603C" w:rsidRDefault="009166E9">
      <w:r w:rsidRPr="00E9603C">
        <w:t>The details of each step are as follows:</w:t>
      </w:r>
    </w:p>
    <w:p w14:paraId="6E3DC5A5" w14:textId="77777777" w:rsidR="009166E9" w:rsidRPr="00E9603C" w:rsidRDefault="009166E9">
      <w:pPr>
        <w:pStyle w:val="B1"/>
      </w:pPr>
      <w:r w:rsidRPr="00E9603C">
        <w:t>1.</w:t>
      </w:r>
      <w:r w:rsidRPr="00E9603C">
        <w:tab/>
        <w:t>NWDAF service consumer sends (a set of) NF discovery request(s) to NRF including each required Analytics ID per request. The set of request(s) may also include extra information, e.g. Network Slice Selection Assistance Information (i.e. S-NSSAI). NRF response may include (1b) a (set of) NWDAF instance ID(s), i.e. NWDAF(k), to aggregate analytics in distributed manner. NRF response may also include (1c) a (set of) NWDAF instance ID(s) (i.e. NWDAF(i)) to aggregate analytics in centralised manner in a (set of) NWDAF instance IDs (i.e. NWDAF(j)).</w:t>
      </w:r>
    </w:p>
    <w:p w14:paraId="52D44A18" w14:textId="77777777" w:rsidR="009166E9" w:rsidRPr="00E9603C" w:rsidRDefault="009166E9">
      <w:pPr>
        <w:pStyle w:val="B1"/>
      </w:pPr>
      <w:r w:rsidRPr="00E9603C">
        <w:t>2.</w:t>
      </w:r>
      <w:r w:rsidRPr="00E9603C">
        <w:tab/>
        <w:t>NWDAF service consumer subscribes to all NWDAF(k)s similar to distributed analytics aggregation procedure in clause 6.14.2.1 and receives individual notifications.</w:t>
      </w:r>
    </w:p>
    <w:p w14:paraId="352B5E00" w14:textId="77777777" w:rsidR="009166E9" w:rsidRPr="00E9603C" w:rsidRDefault="009166E9">
      <w:pPr>
        <w:pStyle w:val="B1"/>
      </w:pPr>
      <w:r w:rsidRPr="00E9603C">
        <w:t>3.</w:t>
      </w:r>
      <w:r w:rsidRPr="00E9603C">
        <w:tab/>
        <w:t>NWDAF service consumer also subscribes to NWDAF(j)s. NWDAF(j) subscribes to all relevant NWDAF (i)s to be aggregated similar to centralised analytics aggregation procedure in clause 6.14.2.2 and provides aggregate notification to NWDAF service consumer.</w:t>
      </w:r>
    </w:p>
    <w:p w14:paraId="5BC1F353" w14:textId="77777777" w:rsidR="009166E9" w:rsidRPr="00E9603C" w:rsidRDefault="009166E9">
      <w:pPr>
        <w:pStyle w:val="B1"/>
      </w:pPr>
      <w:r w:rsidRPr="00E9603C">
        <w:t>4.</w:t>
      </w:r>
      <w:r w:rsidRPr="00E9603C">
        <w:tab/>
        <w:t>NWDAF service consumer aggregates analytics from both distributed and centralised NWDAF instances.</w:t>
      </w:r>
    </w:p>
    <w:p w14:paraId="3AA0A260" w14:textId="77777777" w:rsidR="009166E9" w:rsidRPr="00E9603C" w:rsidRDefault="009166E9">
      <w:pPr>
        <w:pStyle w:val="Heading3"/>
      </w:pPr>
      <w:bookmarkStart w:id="5684" w:name="_Toc50023625"/>
      <w:bookmarkStart w:id="5685" w:name="_Toc43393163"/>
      <w:bookmarkStart w:id="5686" w:name="_Toc50579425"/>
      <w:bookmarkStart w:id="5687" w:name="_Toc44004323"/>
      <w:bookmarkStart w:id="5688" w:name="_Toc50021118"/>
      <w:bookmarkStart w:id="5689" w:name="_Toc50021687"/>
      <w:bookmarkStart w:id="5690" w:name="_Toc50309693"/>
      <w:bookmarkStart w:id="5691" w:name="_Toc50023040"/>
      <w:bookmarkStart w:id="5692" w:name="_Toc50022391"/>
      <w:bookmarkStart w:id="5693" w:name="_Toc54770011"/>
      <w:bookmarkStart w:id="5694" w:name="_Toc54779366"/>
      <w:bookmarkStart w:id="5695" w:name="_Toc54786326"/>
      <w:bookmarkStart w:id="5696" w:name="_Toc57201177"/>
      <w:bookmarkStart w:id="5697" w:name="_Toc57641215"/>
      <w:bookmarkStart w:id="5698" w:name="_Toc59101568"/>
      <w:r w:rsidRPr="00E9603C">
        <w:t>6.</w:t>
      </w:r>
      <w:r w:rsidRPr="00E9603C">
        <w:rPr>
          <w:lang w:eastAsia="zh-CN"/>
        </w:rPr>
        <w:t>14</w:t>
      </w:r>
      <w:r w:rsidRPr="00E9603C">
        <w:t>.3</w:t>
      </w:r>
      <w:r w:rsidRPr="00E9603C">
        <w:tab/>
        <w:t>Impacts on services, entities and interfaces</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3F8213F1" w14:textId="77777777" w:rsidR="009166E9" w:rsidRPr="00E9603C" w:rsidRDefault="009166E9">
      <w:pPr>
        <w:rPr>
          <w:b/>
          <w:bCs/>
        </w:rPr>
      </w:pPr>
      <w:r w:rsidRPr="00E9603C">
        <w:rPr>
          <w:b/>
          <w:bCs/>
        </w:rPr>
        <w:t>Distributed analytics aggregation model:</w:t>
      </w:r>
    </w:p>
    <w:p w14:paraId="7C43E0EF" w14:textId="77777777" w:rsidR="009166E9" w:rsidRPr="00E9603C" w:rsidRDefault="009166E9">
      <w:pPr>
        <w:pStyle w:val="B1"/>
      </w:pPr>
      <w:r w:rsidRPr="00E9603C">
        <w:t>-</w:t>
      </w:r>
      <w:r w:rsidRPr="00E9603C">
        <w:tab/>
        <w:t>[Option A] No impact on current services, entities and interfaces, except NWDAF service consumer may be extended to support aggregation of analytics for target analytics IDs across different sections of area of interest.</w:t>
      </w:r>
    </w:p>
    <w:p w14:paraId="53192F9A" w14:textId="77777777" w:rsidR="009166E9" w:rsidRPr="00E9603C" w:rsidRDefault="009166E9">
      <w:pPr>
        <w:pStyle w:val="B1"/>
        <w:rPr>
          <w:b/>
          <w:bCs/>
        </w:rPr>
      </w:pPr>
      <w:r w:rsidRPr="00E9603C">
        <w:rPr>
          <w:b/>
          <w:bCs/>
        </w:rPr>
        <w:t>Centralised analytics aggregation model:</w:t>
      </w:r>
    </w:p>
    <w:p w14:paraId="08440DAD" w14:textId="77777777" w:rsidR="009166E9" w:rsidRPr="00E9603C" w:rsidRDefault="009166E9">
      <w:pPr>
        <w:pStyle w:val="B1"/>
      </w:pPr>
      <w:r w:rsidRPr="00E9603C">
        <w:t>-</w:t>
      </w:r>
      <w:r w:rsidRPr="00E9603C">
        <w:tab/>
        <w:t>[Option C]</w:t>
      </w:r>
    </w:p>
    <w:p w14:paraId="35CD5A73" w14:textId="77777777" w:rsidR="009166E9" w:rsidRPr="00E9603C" w:rsidRDefault="009166E9">
      <w:pPr>
        <w:pStyle w:val="B2"/>
      </w:pPr>
      <w:r w:rsidRPr="00E9603C">
        <w:t>-</w:t>
      </w:r>
      <w:r w:rsidRPr="00E9603C">
        <w:tab/>
        <w:t>NWDAF service consumer may select an aggregation point (i.e. Central NWDAF).</w:t>
      </w:r>
    </w:p>
    <w:p w14:paraId="2213B4E3" w14:textId="77777777" w:rsidR="009166E9" w:rsidRPr="00E9603C" w:rsidRDefault="009166E9">
      <w:pPr>
        <w:pStyle w:val="B2"/>
      </w:pPr>
      <w:r w:rsidRPr="00E9603C">
        <w:t>-</w:t>
      </w:r>
      <w:r w:rsidRPr="00E9603C">
        <w:tab/>
        <w:t>central NWDAF(s) is extended to support aggregating, per analytics ID, the analytics from different NWDAFs (e.g. covering different target areas and/ or targets of analytics reporting).</w:t>
      </w:r>
    </w:p>
    <w:p w14:paraId="690F2A66" w14:textId="77777777" w:rsidR="009166E9" w:rsidRPr="00E9603C" w:rsidRDefault="009166E9">
      <w:pPr>
        <w:pStyle w:val="B2"/>
      </w:pPr>
      <w:r w:rsidRPr="00E9603C">
        <w:t>-</w:t>
      </w:r>
      <w:r w:rsidRPr="00E9603C">
        <w:tab/>
        <w:t>aggregation points are differentiated when registering in NRF either implicitly or explicitly.</w:t>
      </w:r>
    </w:p>
    <w:p w14:paraId="05DA8544" w14:textId="77777777" w:rsidR="009166E9" w:rsidRPr="00E9603C" w:rsidRDefault="009166E9">
      <w:pPr>
        <w:pStyle w:val="B1"/>
      </w:pPr>
      <w:r w:rsidRPr="00E9603C">
        <w:t>-</w:t>
      </w:r>
      <w:r w:rsidRPr="00E9603C">
        <w:tab/>
        <w:t>[Option B]</w:t>
      </w:r>
    </w:p>
    <w:p w14:paraId="2B373EFF" w14:textId="77777777" w:rsidR="009166E9" w:rsidRPr="00E9603C" w:rsidRDefault="009166E9">
      <w:pPr>
        <w:pStyle w:val="B1"/>
      </w:pPr>
      <w:r w:rsidRPr="00E9603C">
        <w:tab/>
        <w:t>In addition to option C impacts, each NWDAF profile may include AP ID as a new parameter. AP ID can be maintained as part of NWDAF profile information within NRF.</w:t>
      </w:r>
    </w:p>
    <w:p w14:paraId="01788672" w14:textId="77777777" w:rsidR="009166E9" w:rsidRPr="00E9603C" w:rsidRDefault="009166E9">
      <w:pPr>
        <w:pStyle w:val="B1"/>
      </w:pPr>
      <w:r w:rsidRPr="00E9603C">
        <w:t>-</w:t>
      </w:r>
      <w:r w:rsidRPr="00E9603C">
        <w:tab/>
        <w:t>[Option D]</w:t>
      </w:r>
    </w:p>
    <w:p w14:paraId="07CA73AC" w14:textId="77777777" w:rsidR="009166E9" w:rsidRPr="00E9603C" w:rsidRDefault="009166E9">
      <w:pPr>
        <w:pStyle w:val="B1"/>
      </w:pPr>
      <w:r w:rsidRPr="00E9603C">
        <w:tab/>
        <w:t>In addition to option C impacts, each central NWDAF profile registered in NRF may include an extended set of analytics IDs (direct and indirect) that can be supported. Per indirect analytics ID, central NWDAF may aggregate analytics from other NWDAFs (for the same Analytics ID), for different sets of UEs as the target of analytics reporting or to cover different set of Tracking Areas within the area of interest.</w:t>
      </w:r>
    </w:p>
    <w:p w14:paraId="7CC4400F" w14:textId="77777777" w:rsidR="009166E9" w:rsidRPr="00E9603C" w:rsidRDefault="009166E9">
      <w:pPr>
        <w:pStyle w:val="B1"/>
      </w:pPr>
      <w:r w:rsidRPr="00E9603C">
        <w:t>-</w:t>
      </w:r>
      <w:r w:rsidRPr="00E9603C">
        <w:tab/>
        <w:t>[Option E]</w:t>
      </w:r>
    </w:p>
    <w:p w14:paraId="0FDA7C18" w14:textId="77777777" w:rsidR="009166E9" w:rsidRPr="00E9603C" w:rsidRDefault="009166E9">
      <w:pPr>
        <w:pStyle w:val="B1"/>
      </w:pPr>
      <w:r w:rsidRPr="00E9603C">
        <w:tab/>
        <w:t>In addition to option C impacts, each Central NWDAF based on configuration, implementation or queries to NRF decides on mapping to specific distributed NWDAFs.</w:t>
      </w:r>
    </w:p>
    <w:p w14:paraId="4BD77185" w14:textId="77777777" w:rsidR="009166E9" w:rsidRPr="00E9603C" w:rsidRDefault="009166E9">
      <w:r w:rsidRPr="00E9603C">
        <w:t>Mixed-mode analytics aggregation model:</w:t>
      </w:r>
    </w:p>
    <w:p w14:paraId="232ADC20" w14:textId="77777777" w:rsidR="009166E9" w:rsidRPr="00E9603C" w:rsidRDefault="009166E9">
      <w:pPr>
        <w:pStyle w:val="B1"/>
      </w:pPr>
      <w:r w:rsidRPr="00E9603C">
        <w:rPr>
          <w:rFonts w:eastAsia="SimSun"/>
          <w:lang w:eastAsia="zh-CN"/>
        </w:rPr>
        <w:t>-</w:t>
      </w:r>
      <w:r w:rsidRPr="00E9603C">
        <w:rPr>
          <w:rFonts w:eastAsia="SimSun"/>
          <w:lang w:eastAsia="zh-CN"/>
        </w:rPr>
        <w:tab/>
      </w:r>
      <w:r w:rsidRPr="00E9603C">
        <w:t>NWDAF service consumer may be extended to support aggregation of aggregated analytics from central NWDAF(s) combined with analytics from distributed NWDAFs (Mixed-mode only).</w:t>
      </w:r>
    </w:p>
    <w:p w14:paraId="3E4B852D" w14:textId="77777777" w:rsidR="009166E9" w:rsidRPr="00E9603C" w:rsidRDefault="009166E9">
      <w:pPr>
        <w:pStyle w:val="Heading2"/>
      </w:pPr>
      <w:bookmarkStart w:id="5699" w:name="_Toc50021119"/>
      <w:bookmarkStart w:id="5700" w:name="_Toc50021688"/>
      <w:bookmarkStart w:id="5701" w:name="_Toc50022392"/>
      <w:bookmarkStart w:id="5702" w:name="_Toc50023626"/>
      <w:bookmarkStart w:id="5703" w:name="_Toc50309694"/>
      <w:bookmarkStart w:id="5704" w:name="_Toc50579426"/>
      <w:bookmarkStart w:id="5705" w:name="_Toc50023041"/>
      <w:bookmarkStart w:id="5706" w:name="_Toc54770012"/>
      <w:bookmarkStart w:id="5707" w:name="_Toc54779367"/>
      <w:bookmarkStart w:id="5708" w:name="_Toc54786327"/>
      <w:bookmarkStart w:id="5709" w:name="_Toc43393164"/>
      <w:bookmarkStart w:id="5710" w:name="_Toc57201178"/>
      <w:bookmarkStart w:id="5711" w:name="_Toc44004324"/>
      <w:bookmarkStart w:id="5712" w:name="_Toc57641216"/>
      <w:bookmarkStart w:id="5713" w:name="_Toc59101569"/>
      <w:r w:rsidRPr="00E9603C">
        <w:rPr>
          <w:lang w:eastAsia="zh-CN"/>
        </w:rPr>
        <w:t>6.15</w:t>
      </w:r>
      <w:r w:rsidRPr="00E9603C">
        <w:rPr>
          <w:lang w:eastAsia="ko-KR"/>
        </w:rPr>
        <w:tab/>
      </w:r>
      <w:r w:rsidRPr="00E9603C">
        <w:t>Solution</w:t>
      </w:r>
      <w:r w:rsidRPr="00E9603C">
        <w:rPr>
          <w:lang w:eastAsia="zh-CN"/>
        </w:rPr>
        <w:t xml:space="preserve"> #15</w:t>
      </w:r>
      <w:r w:rsidRPr="00E9603C">
        <w:t>: Data Collection Coordination</w:t>
      </w:r>
      <w:bookmarkEnd w:id="5661"/>
      <w:bookmarkEnd w:id="5662"/>
      <w:bookmarkEnd w:id="5663"/>
      <w:bookmarkEnd w:id="5664"/>
      <w:bookmarkEnd w:id="5665"/>
      <w:bookmarkEnd w:id="5666"/>
      <w:bookmarkEnd w:id="5667"/>
      <w:bookmarkEnd w:id="5668"/>
      <w:bookmarkEnd w:id="5669"/>
      <w:bookmarkEnd w:id="5670"/>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7240E91C" w14:textId="77777777" w:rsidR="009166E9" w:rsidRPr="00E9603C" w:rsidRDefault="009166E9">
      <w:pPr>
        <w:pStyle w:val="Heading3"/>
      </w:pPr>
      <w:bookmarkStart w:id="5714" w:name="_Toc1914"/>
      <w:bookmarkStart w:id="5715" w:name="_Toc18239"/>
      <w:bookmarkStart w:id="5716" w:name="_Toc30362"/>
      <w:bookmarkStart w:id="5717" w:name="_Toc28068"/>
      <w:bookmarkStart w:id="5718" w:name="_Toc19833"/>
      <w:bookmarkStart w:id="5719" w:name="_Toc31461"/>
      <w:bookmarkStart w:id="5720" w:name="_Toc22868"/>
      <w:bookmarkStart w:id="5721" w:name="_Toc44004325"/>
      <w:bookmarkStart w:id="5722" w:name="_Toc50021120"/>
      <w:bookmarkStart w:id="5723" w:name="_Toc50021689"/>
      <w:bookmarkStart w:id="5724" w:name="_Toc50022393"/>
      <w:bookmarkStart w:id="5725" w:name="_Toc50023042"/>
      <w:bookmarkStart w:id="5726" w:name="_Toc50023627"/>
      <w:bookmarkStart w:id="5727" w:name="_Toc50309695"/>
      <w:bookmarkStart w:id="5728" w:name="_Toc50579427"/>
      <w:bookmarkStart w:id="5729" w:name="_Toc11133"/>
      <w:bookmarkStart w:id="5730" w:name="_Toc42779082"/>
      <w:bookmarkStart w:id="5731" w:name="_Toc42770026"/>
      <w:bookmarkStart w:id="5732" w:name="_Toc43393165"/>
      <w:bookmarkStart w:id="5733" w:name="_Toc54770013"/>
      <w:bookmarkStart w:id="5734" w:name="_Toc54779368"/>
      <w:bookmarkStart w:id="5735" w:name="_Toc54786328"/>
      <w:bookmarkStart w:id="5736" w:name="_Toc57201179"/>
      <w:bookmarkStart w:id="5737" w:name="_Toc57641217"/>
      <w:bookmarkStart w:id="5738" w:name="_Toc59101570"/>
      <w:r w:rsidRPr="00E9603C">
        <w:t>6.</w:t>
      </w:r>
      <w:r w:rsidRPr="00E9603C">
        <w:rPr>
          <w:lang w:eastAsia="zh-CN"/>
        </w:rPr>
        <w:t>15</w:t>
      </w:r>
      <w:r w:rsidRPr="00E9603C">
        <w:t>.1</w:t>
      </w:r>
      <w:r w:rsidRPr="00E9603C">
        <w:tab/>
        <w:t>Description</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3F3BC83D" w14:textId="77777777" w:rsidR="009166E9" w:rsidRPr="00E9603C" w:rsidRDefault="009166E9">
      <w:r w:rsidRPr="00E9603C">
        <w:t>This solution addresses Key Issues 2 and 11.</w:t>
      </w:r>
    </w:p>
    <w:p w14:paraId="737DA9BE" w14:textId="77777777" w:rsidR="009166E9" w:rsidRPr="00E9603C" w:rsidRDefault="009166E9">
      <w:r w:rsidRPr="00E9603C">
        <w:t>The architecture to support data collection for multiple NWDAF sets or multiple NWDAFs is shown in Figure 6.15.1-1</w:t>
      </w:r>
      <w:r w:rsidRPr="00E9603C">
        <w:rPr>
          <w:lang w:eastAsia="zh-CN"/>
        </w:rPr>
        <w:t xml:space="preserve"> and figure 6.15.1-2, respectively</w:t>
      </w:r>
      <w:r w:rsidRPr="00E9603C">
        <w:t>. The Data Collection Coordination Function is in charge of data collection for multiple NWDAFs. The DCCF can be a separate network function (NF) or can be a functionality of NWDAF</w:t>
      </w:r>
      <w:r w:rsidRPr="00E9603C">
        <w:rPr>
          <w:lang w:eastAsia="zh-CN"/>
        </w:rPr>
        <w:t>, that depends on the configuration of operators</w:t>
      </w:r>
      <w:r w:rsidRPr="00E9603C">
        <w:t xml:space="preserve">. </w:t>
      </w:r>
      <w:r w:rsidRPr="00E9603C">
        <w:rPr>
          <w:lang w:eastAsia="zh-CN"/>
        </w:rPr>
        <w:t>W</w:t>
      </w:r>
      <w:r w:rsidRPr="00E9603C">
        <w:t>hen DCCF functionality is part of NWDAF</w:t>
      </w:r>
      <w:r w:rsidRPr="00E9603C">
        <w:rPr>
          <w:lang w:eastAsia="zh-CN"/>
        </w:rPr>
        <w:t>, this NWDAF can work as a normal NWDAF and it also acts as DCCF to serve others NWDAFs to coordinate data collection</w:t>
      </w:r>
      <w:r w:rsidRPr="00E9603C">
        <w:t>. The DCCF registers in NRF its service area, network slices (S-NSSAIs) and data types it can collect. This is to support distributed network architecture and avoid single point of failure.</w:t>
      </w:r>
      <w:r w:rsidRPr="00E9603C">
        <w:rPr>
          <w:lang w:eastAsia="zh-CN"/>
        </w:rPr>
        <w:t xml:space="preserve"> The Data Repository Function is in charge of data storage for multiple NWDAFs. </w:t>
      </w:r>
      <w:r w:rsidRPr="00E9603C">
        <w:t xml:space="preserve">The </w:t>
      </w:r>
      <w:r w:rsidRPr="00E9603C">
        <w:rPr>
          <w:lang w:eastAsia="zh-CN"/>
        </w:rPr>
        <w:t xml:space="preserve">DRF </w:t>
      </w:r>
      <w:r w:rsidRPr="00E9603C">
        <w:t>can be a separate network function (NF) or can be a functionality of NWDAF</w:t>
      </w:r>
      <w:r w:rsidRPr="00E9603C">
        <w:rPr>
          <w:lang w:eastAsia="zh-CN"/>
        </w:rPr>
        <w:t>, that depends on the configuration of operators</w:t>
      </w:r>
      <w:r w:rsidRPr="00E9603C">
        <w:t xml:space="preserve">. </w:t>
      </w:r>
      <w:r w:rsidRPr="00E9603C">
        <w:rPr>
          <w:lang w:eastAsia="zh-CN"/>
        </w:rPr>
        <w:t>W</w:t>
      </w:r>
      <w:r w:rsidRPr="00E9603C">
        <w:t xml:space="preserve">hen </w:t>
      </w:r>
      <w:r w:rsidRPr="00E9603C">
        <w:rPr>
          <w:lang w:eastAsia="zh-CN"/>
        </w:rPr>
        <w:t xml:space="preserve">DRF </w:t>
      </w:r>
      <w:r w:rsidRPr="00E9603C">
        <w:t>functionality is part of NWDAF</w:t>
      </w:r>
      <w:r w:rsidRPr="00E9603C">
        <w:rPr>
          <w:lang w:eastAsia="zh-CN"/>
        </w:rPr>
        <w:t>, this NWDAF can work as a normal NWDAF and it also acts as DRF to serve others NWDAFs to store collected data.</w:t>
      </w:r>
    </w:p>
    <w:p w14:paraId="36E5D935" w14:textId="77777777" w:rsidR="009166E9" w:rsidRPr="00E9603C" w:rsidRDefault="009166E9">
      <w:r w:rsidRPr="00E9603C">
        <w:t xml:space="preserve">As </w:t>
      </w:r>
      <w:r w:rsidRPr="00E9603C">
        <w:rPr>
          <w:lang w:eastAsia="zh-CN"/>
        </w:rPr>
        <w:t xml:space="preserve">shown in </w:t>
      </w:r>
      <w:r w:rsidRPr="00E9603C">
        <w:t>Figure 6.15.1-1,</w:t>
      </w:r>
      <w:r w:rsidRPr="00E9603C">
        <w:rPr>
          <w:lang w:eastAsia="zh-CN"/>
        </w:rPr>
        <w:t xml:space="preserve"> the DCCF plays the role of controlling signalling and </w:t>
      </w:r>
      <w:r w:rsidRPr="00E9603C">
        <w:t>receiving</w:t>
      </w:r>
      <w:r w:rsidRPr="00E9603C">
        <w:rPr>
          <w:lang w:eastAsia="zh-CN"/>
        </w:rPr>
        <w:t>/forwarding</w:t>
      </w:r>
      <w:r w:rsidRPr="00E9603C">
        <w:t xml:space="preserve"> </w:t>
      </w:r>
      <w:r w:rsidRPr="00E9603C">
        <w:rPr>
          <w:lang w:eastAsia="zh-CN"/>
        </w:rPr>
        <w:t xml:space="preserve">data. It </w:t>
      </w:r>
      <w:r w:rsidRPr="00E9603C">
        <w:rPr>
          <w:iCs/>
        </w:rPr>
        <w:t>prevent</w:t>
      </w:r>
      <w:r w:rsidRPr="00E9603C">
        <w:rPr>
          <w:iCs/>
          <w:lang w:eastAsia="zh-CN"/>
        </w:rPr>
        <w:t>s</w:t>
      </w:r>
      <w:r w:rsidRPr="00E9603C">
        <w:rPr>
          <w:iCs/>
        </w:rPr>
        <w:t xml:space="preserve"> NWDAF(s) triggering multiple times the data collection of the same data from the same </w:t>
      </w:r>
      <w:r w:rsidRPr="00E9603C">
        <w:rPr>
          <w:iCs/>
          <w:lang w:eastAsia="zh-CN"/>
        </w:rPr>
        <w:t xml:space="preserve">data provider instance. </w:t>
      </w:r>
      <w:r w:rsidRPr="00E9603C">
        <w:t xml:space="preserve">When an NWDAF instance receives a request for data analytics, the NWDAF sends data collection request to the Data Collection Coordination Function (DCCF). The NWDAF may perform NF discovery and selection to select DCCF that can perform data collection service. There are two options to discover the NF that provides data. In the first option, the NWDAF may discover the NFs that provide the required data. If the NWDAF send data collection request to the DCCF including the NF ID of data producer. In the second option, the DCCF may discover the NF that provides data. If the DCCF finds that some of the data types are being collected as requested by some other NWDAF instances, the DCCF may modify existing data subscriptions according to the new data collection request. If the data type has not been collected, the DCCF use event exposure services of the NFs to collect data. The data types to be collected for an analytics ID are individual input data defined in </w:t>
      </w:r>
      <w:r w:rsidR="00E9603C" w:rsidRPr="00E9603C">
        <w:t>TS</w:t>
      </w:r>
      <w:r w:rsidR="00E9603C">
        <w:t> </w:t>
      </w:r>
      <w:r w:rsidR="00E9603C" w:rsidRPr="00E9603C">
        <w:t>23.288</w:t>
      </w:r>
      <w:r w:rsidR="00E9603C">
        <w:t> </w:t>
      </w:r>
      <w:r w:rsidR="00E9603C" w:rsidRPr="00E9603C">
        <w:t>[</w:t>
      </w:r>
      <w:r w:rsidRPr="00E9603C">
        <w:t>5].</w:t>
      </w:r>
    </w:p>
    <w:p w14:paraId="2ACA9169" w14:textId="77777777" w:rsidR="009166E9" w:rsidRPr="00E9603C" w:rsidRDefault="009166E9">
      <w:r w:rsidRPr="00E9603C">
        <w:t>If the data type has been collected before</w:t>
      </w:r>
      <w:r w:rsidRPr="00E9603C">
        <w:rPr>
          <w:lang w:eastAsia="zh-CN"/>
        </w:rPr>
        <w:t xml:space="preserve"> </w:t>
      </w:r>
      <w:r w:rsidRPr="00E9603C">
        <w:t>by other NWDAF(s), the DCCF will not use the Nnf_EventExposure_Subsribe and instead use Ndccf_EventExposure_Notify to send the cached collected data to the NWDAF(s) that subscribed for this data.</w:t>
      </w:r>
      <w:r w:rsidRPr="00E9603C">
        <w:rPr>
          <w:lang w:eastAsia="zh-CN"/>
        </w:rPr>
        <w:t xml:space="preserve"> If existing a DRF that </w:t>
      </w:r>
      <w:r w:rsidRPr="00E9603C">
        <w:t>has been</w:t>
      </w:r>
      <w:r w:rsidRPr="00E9603C">
        <w:rPr>
          <w:lang w:eastAsia="zh-CN"/>
        </w:rPr>
        <w:t xml:space="preserve"> stored these h</w:t>
      </w:r>
      <w:r w:rsidRPr="00E9603C">
        <w:rPr>
          <w:lang w:eastAsia="ko-KR"/>
        </w:rPr>
        <w:t xml:space="preserve">istorical </w:t>
      </w:r>
      <w:r w:rsidRPr="00E9603C">
        <w:rPr>
          <w:lang w:eastAsia="zh-CN"/>
        </w:rPr>
        <w:t xml:space="preserve">data, DCCF can also </w:t>
      </w:r>
      <w:r w:rsidRPr="00E9603C">
        <w:t xml:space="preserve">collect </w:t>
      </w:r>
      <w:r w:rsidRPr="00E9603C">
        <w:rPr>
          <w:lang w:eastAsia="zh-CN"/>
        </w:rPr>
        <w:t>these h</w:t>
      </w:r>
      <w:r w:rsidRPr="00E9603C">
        <w:rPr>
          <w:lang w:eastAsia="ko-KR"/>
        </w:rPr>
        <w:t xml:space="preserve">istorical </w:t>
      </w:r>
      <w:r w:rsidRPr="00E9603C">
        <w:rPr>
          <w:lang w:eastAsia="zh-CN"/>
        </w:rPr>
        <w:t>data from DRF.</w:t>
      </w:r>
    </w:p>
    <w:p w14:paraId="383923BD" w14:textId="77777777" w:rsidR="009166E9" w:rsidRPr="00E9603C" w:rsidRDefault="009166E9">
      <w:r w:rsidRPr="00E9603C">
        <w:t>After receiving the data, the DCCF forwards the received data to the NWDAF instances that request this data type.</w:t>
      </w:r>
      <w:r w:rsidRPr="00E9603C">
        <w:rPr>
          <w:lang w:eastAsia="zh-CN"/>
        </w:rPr>
        <w:t xml:space="preserve"> Meanwhile, DCCF can cached these data or forwards these data to DRF.</w:t>
      </w:r>
    </w:p>
    <w:p w14:paraId="031CE527" w14:textId="77777777" w:rsidR="009166E9" w:rsidRPr="00E9603C" w:rsidRDefault="009166E9">
      <w:pPr>
        <w:rPr>
          <w:lang w:eastAsia="zh-CN"/>
        </w:rPr>
      </w:pPr>
      <w:r w:rsidRPr="00E9603C">
        <w:rPr>
          <w:lang w:eastAsia="zh-CN"/>
        </w:rPr>
        <w:t xml:space="preserve">Please note </w:t>
      </w:r>
      <w:r w:rsidRPr="00E9603C">
        <w:t>in case NWDAF is collocated with 5GC NF, the NWDAF will collect the data from the associated 5GC NF directly and shall not unnecessarily send data request to DCCF and consequently DCCF cannot cached the requested data.</w:t>
      </w:r>
    </w:p>
    <w:p w14:paraId="068FB455" w14:textId="488058E3" w:rsidR="009166E9" w:rsidRPr="00E9603C" w:rsidRDefault="00C9265A">
      <w:pPr>
        <w:pStyle w:val="TH"/>
      </w:pPr>
      <w:r w:rsidRPr="00E9603C">
        <w:rPr>
          <w:noProof/>
        </w:rPr>
        <w:drawing>
          <wp:inline distT="0" distB="0" distL="0" distR="0" wp14:anchorId="4CDAE898" wp14:editId="0AFA89AD">
            <wp:extent cx="4298950" cy="3448050"/>
            <wp:effectExtent l="0" t="0" r="0" b="0"/>
            <wp:docPr id="47"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298950" cy="3448050"/>
                    </a:xfrm>
                    <a:prstGeom prst="rect">
                      <a:avLst/>
                    </a:prstGeom>
                    <a:noFill/>
                    <a:ln>
                      <a:noFill/>
                    </a:ln>
                  </pic:spPr>
                </pic:pic>
              </a:graphicData>
            </a:graphic>
          </wp:inline>
        </w:drawing>
      </w:r>
    </w:p>
    <w:p w14:paraId="5205C5F8" w14:textId="77777777" w:rsidR="009166E9" w:rsidRPr="00E9603C" w:rsidRDefault="009166E9">
      <w:pPr>
        <w:pStyle w:val="TF"/>
        <w:rPr>
          <w:lang w:eastAsia="en-US"/>
        </w:rPr>
      </w:pPr>
      <w:r w:rsidRPr="00E9603C">
        <w:rPr>
          <w:lang w:eastAsia="en-US"/>
        </w:rPr>
        <w:t>Figure 6.</w:t>
      </w:r>
      <w:r w:rsidRPr="00E9603C">
        <w:rPr>
          <w:lang w:eastAsia="zh-CN"/>
        </w:rPr>
        <w:t>15</w:t>
      </w:r>
      <w:r w:rsidRPr="00E9603C">
        <w:rPr>
          <w:lang w:eastAsia="en-US"/>
        </w:rPr>
        <w:t>.1-1: Architecture for data collection by using DCCF</w:t>
      </w:r>
    </w:p>
    <w:p w14:paraId="4288A88E" w14:textId="77777777" w:rsidR="009166E9" w:rsidRPr="00E9603C" w:rsidRDefault="009166E9">
      <w:pPr>
        <w:rPr>
          <w:lang w:eastAsia="zh-CN"/>
        </w:rPr>
      </w:pPr>
      <w:r w:rsidRPr="00E9603C">
        <w:t xml:space="preserve">Another </w:t>
      </w:r>
      <w:r w:rsidRPr="00E9603C">
        <w:rPr>
          <w:lang w:eastAsia="zh-CN"/>
        </w:rPr>
        <w:t>a</w:t>
      </w:r>
      <w:r w:rsidRPr="00E9603C">
        <w:rPr>
          <w:lang w:eastAsia="en-US"/>
        </w:rPr>
        <w:t>rchitecture</w:t>
      </w:r>
      <w:r w:rsidRPr="00E9603C">
        <w:t xml:space="preserve">, </w:t>
      </w:r>
      <w:r w:rsidRPr="00E9603C">
        <w:rPr>
          <w:lang w:eastAsia="zh-CN"/>
        </w:rPr>
        <w:t>a</w:t>
      </w:r>
      <w:r w:rsidRPr="00E9603C">
        <w:t xml:space="preserve">s </w:t>
      </w:r>
      <w:r w:rsidRPr="00E9603C">
        <w:rPr>
          <w:lang w:eastAsia="zh-CN"/>
        </w:rPr>
        <w:t xml:space="preserve">shown in </w:t>
      </w:r>
      <w:r w:rsidRPr="00E9603C">
        <w:t>Figure 6.15.1-</w:t>
      </w:r>
      <w:r w:rsidRPr="00E9603C">
        <w:rPr>
          <w:lang w:eastAsia="zh-CN"/>
        </w:rPr>
        <w:t>2, the DCCF is only used to control signalling of</w:t>
      </w:r>
      <w:r w:rsidRPr="00E9603C">
        <w:t xml:space="preserve"> </w:t>
      </w:r>
      <w:r w:rsidRPr="00E9603C">
        <w:rPr>
          <w:lang w:eastAsia="zh-CN"/>
        </w:rPr>
        <w:t>data collection</w:t>
      </w:r>
      <w:r w:rsidRPr="00E9603C">
        <w:rPr>
          <w:iCs/>
          <w:lang w:eastAsia="zh-CN"/>
        </w:rPr>
        <w:t xml:space="preserve">. Comparing with the previous one, in this </w:t>
      </w:r>
      <w:r w:rsidRPr="00E9603C">
        <w:rPr>
          <w:lang w:eastAsia="zh-CN"/>
        </w:rPr>
        <w:t>a</w:t>
      </w:r>
      <w:r w:rsidRPr="00E9603C">
        <w:rPr>
          <w:lang w:eastAsia="en-US"/>
        </w:rPr>
        <w:t>rchitecture</w:t>
      </w:r>
      <w:r w:rsidRPr="00E9603C">
        <w:rPr>
          <w:lang w:eastAsia="zh-CN"/>
        </w:rPr>
        <w:t xml:space="preserve"> the required data just be transferred</w:t>
      </w:r>
      <w:r w:rsidRPr="00E9603C">
        <w:rPr>
          <w:lang w:eastAsia="en-US"/>
        </w:rPr>
        <w:t xml:space="preserve"> </w:t>
      </w:r>
      <w:r w:rsidRPr="00E9603C">
        <w:rPr>
          <w:lang w:eastAsia="zh-CN"/>
        </w:rPr>
        <w:t>between the data consumer NWDAF and the data provider, which avoids additional data transfer steps with DCCF.</w:t>
      </w:r>
    </w:p>
    <w:p w14:paraId="0FB7289B" w14:textId="77777777" w:rsidR="009166E9" w:rsidRPr="00E9603C" w:rsidRDefault="009166E9">
      <w:r w:rsidRPr="00E9603C">
        <w:t xml:space="preserve">When a NWDAF instance receives a request for data analytics, </w:t>
      </w:r>
      <w:r w:rsidRPr="00E9603C">
        <w:rPr>
          <w:lang w:eastAsia="zh-CN"/>
        </w:rPr>
        <w:t>t</w:t>
      </w:r>
      <w:r w:rsidRPr="00E9603C">
        <w:t xml:space="preserve">he NWDAF may invoke NF discovery service of NRF to select a DCCF that can perform </w:t>
      </w:r>
      <w:r w:rsidRPr="00E9603C">
        <w:rPr>
          <w:lang w:eastAsia="zh-CN"/>
        </w:rPr>
        <w:t xml:space="preserve">control signalling for </w:t>
      </w:r>
      <w:r w:rsidRPr="00E9603C">
        <w:t xml:space="preserve">data collection service, where NWDAF sends </w:t>
      </w:r>
      <w:r w:rsidRPr="00E9603C">
        <w:rPr>
          <w:lang w:eastAsia="zh-CN"/>
        </w:rPr>
        <w:t xml:space="preserve">the parameters of </w:t>
      </w:r>
      <w:r w:rsidRPr="00E9603C">
        <w:t xml:space="preserve">request data to the DCCF. </w:t>
      </w:r>
      <w:r w:rsidRPr="00E9603C">
        <w:rPr>
          <w:lang w:eastAsia="zh-CN"/>
        </w:rPr>
        <w:t xml:space="preserve">Base on the stored data profile provided by other NWDAF(s) or Data Repository(s) in advance, DCCF can determine the status of the </w:t>
      </w:r>
      <w:r w:rsidRPr="00E9603C">
        <w:t>requ</w:t>
      </w:r>
      <w:r w:rsidRPr="00E9603C">
        <w:rPr>
          <w:lang w:eastAsia="zh-CN"/>
        </w:rPr>
        <w:t>ired</w:t>
      </w:r>
      <w:r w:rsidRPr="00E9603C">
        <w:t xml:space="preserve"> </w:t>
      </w:r>
      <w:r w:rsidRPr="00E9603C">
        <w:rPr>
          <w:lang w:eastAsia="zh-CN"/>
        </w:rPr>
        <w:t xml:space="preserve">data (e.g. has not been collected, is being collected, has been collected completely). </w:t>
      </w:r>
      <w:r w:rsidRPr="00E9603C">
        <w:t xml:space="preserve">There are </w:t>
      </w:r>
      <w:r w:rsidRPr="00E9603C">
        <w:rPr>
          <w:lang w:eastAsia="zh-CN"/>
        </w:rPr>
        <w:t>may exist three scenarios</w:t>
      </w:r>
      <w:r w:rsidRPr="00E9603C">
        <w:t>.</w:t>
      </w:r>
    </w:p>
    <w:p w14:paraId="009D6DB2" w14:textId="77777777" w:rsidR="009166E9" w:rsidRPr="00E9603C" w:rsidRDefault="009166E9">
      <w:pPr>
        <w:rPr>
          <w:lang w:eastAsia="zh-CN"/>
        </w:rPr>
      </w:pPr>
      <w:r w:rsidRPr="00E9603C">
        <w:t xml:space="preserve">In the first </w:t>
      </w:r>
      <w:r w:rsidRPr="00E9603C">
        <w:rPr>
          <w:lang w:eastAsia="zh-CN"/>
        </w:rPr>
        <w:t>scenario</w:t>
      </w:r>
      <w:r w:rsidRPr="00E9603C">
        <w:t>,</w:t>
      </w:r>
      <w:r w:rsidRPr="00E9603C">
        <w:rPr>
          <w:lang w:eastAsia="zh-CN"/>
        </w:rPr>
        <w:t xml:space="preserve"> the DCCF discovers</w:t>
      </w:r>
      <w:r w:rsidRPr="00E9603C">
        <w:t xml:space="preserve"> </w:t>
      </w:r>
      <w:r w:rsidRPr="00E9603C">
        <w:rPr>
          <w:lang w:eastAsia="zh-CN"/>
        </w:rPr>
        <w:t xml:space="preserve">the </w:t>
      </w:r>
      <w:r w:rsidRPr="00E9603C">
        <w:t>request</w:t>
      </w:r>
      <w:r w:rsidRPr="00E9603C">
        <w:rPr>
          <w:lang w:eastAsia="zh-CN"/>
        </w:rPr>
        <w:t>ed</w:t>
      </w:r>
      <w:r w:rsidRPr="00E9603C">
        <w:t xml:space="preserve"> </w:t>
      </w:r>
      <w:r w:rsidRPr="00E9603C">
        <w:rPr>
          <w:lang w:eastAsia="zh-CN"/>
        </w:rPr>
        <w:t>data has not been collected yet by other NWDAF(s).</w:t>
      </w:r>
      <w:r w:rsidRPr="00E9603C">
        <w:t xml:space="preserve"> </w:t>
      </w:r>
      <w:r w:rsidRPr="00E9603C">
        <w:rPr>
          <w:lang w:eastAsia="zh-CN"/>
        </w:rPr>
        <w:t>Then the DCCF responds to the requesting NWDAF with a message that the query has no result.</w:t>
      </w:r>
      <w:r w:rsidRPr="00E9603C">
        <w:t xml:space="preserve"> </w:t>
      </w:r>
      <w:r w:rsidRPr="00E9603C">
        <w:rPr>
          <w:lang w:eastAsia="zh-CN"/>
        </w:rPr>
        <w:t>Consequently, the requesting NWDAF shall subscribe to/request</w:t>
      </w:r>
      <w:r w:rsidRPr="00E9603C">
        <w:t xml:space="preserve"> </w:t>
      </w:r>
      <w:r w:rsidRPr="00E9603C">
        <w:rPr>
          <w:lang w:eastAsia="zh-CN"/>
        </w:rPr>
        <w:t>data provider to collect</w:t>
      </w:r>
      <w:r w:rsidRPr="00E9603C">
        <w:t xml:space="preserve"> data</w:t>
      </w:r>
      <w:r w:rsidRPr="00E9603C">
        <w:rPr>
          <w:lang w:eastAsia="zh-CN"/>
        </w:rPr>
        <w:t>. Once getting the successful response from the data provider, the requesting NWDAF should register/update the data profile that contains the parameters of collected data to the DCCF. And then it will update the data profile again to the DCCF after completing the procedure of data collection.</w:t>
      </w:r>
    </w:p>
    <w:p w14:paraId="3285FFA9" w14:textId="77777777" w:rsidR="009166E9" w:rsidRPr="00E9603C" w:rsidRDefault="009166E9">
      <w:pPr>
        <w:rPr>
          <w:lang w:eastAsia="zh-CN"/>
        </w:rPr>
      </w:pPr>
      <w:r w:rsidRPr="00E9603C">
        <w:t xml:space="preserve">In the second </w:t>
      </w:r>
      <w:r w:rsidRPr="00E9603C">
        <w:rPr>
          <w:lang w:eastAsia="zh-CN"/>
        </w:rPr>
        <w:t>scenario</w:t>
      </w:r>
      <w:r w:rsidRPr="00E9603C">
        <w:t>,</w:t>
      </w:r>
      <w:r w:rsidRPr="00E9603C">
        <w:rPr>
          <w:lang w:eastAsia="zh-CN"/>
        </w:rPr>
        <w:t xml:space="preserve"> the DCCF discovers</w:t>
      </w:r>
      <w:r w:rsidRPr="00E9603C">
        <w:t xml:space="preserve"> </w:t>
      </w:r>
      <w:r w:rsidRPr="00E9603C">
        <w:rPr>
          <w:lang w:eastAsia="zh-CN"/>
        </w:rPr>
        <w:t xml:space="preserve">some other NWDAF instance(s) is collecting the </w:t>
      </w:r>
      <w:r w:rsidRPr="00E9603C">
        <w:t>request</w:t>
      </w:r>
      <w:r w:rsidRPr="00E9603C">
        <w:rPr>
          <w:lang w:eastAsia="zh-CN"/>
        </w:rPr>
        <w:t>ed</w:t>
      </w:r>
      <w:r w:rsidRPr="00E9603C">
        <w:t xml:space="preserve"> </w:t>
      </w:r>
      <w:r w:rsidRPr="00E9603C">
        <w:rPr>
          <w:lang w:eastAsia="zh-CN"/>
        </w:rPr>
        <w:t xml:space="preserve">data, then the DCCF responds to the requesting NWDAF with a message that indicates the ID or address of the NWDAF, which is collecting the </w:t>
      </w:r>
      <w:r w:rsidRPr="00E9603C">
        <w:t>requ</w:t>
      </w:r>
      <w:r w:rsidRPr="00E9603C">
        <w:rPr>
          <w:lang w:eastAsia="zh-CN"/>
        </w:rPr>
        <w:t>ired</w:t>
      </w:r>
      <w:r w:rsidRPr="00E9603C">
        <w:t xml:space="preserve"> </w:t>
      </w:r>
      <w:r w:rsidRPr="00E9603C">
        <w:rPr>
          <w:lang w:eastAsia="zh-CN"/>
        </w:rPr>
        <w:t>data.</w:t>
      </w:r>
      <w:r w:rsidRPr="00E9603C">
        <w:t xml:space="preserve"> </w:t>
      </w:r>
      <w:r w:rsidRPr="00E9603C">
        <w:rPr>
          <w:lang w:eastAsia="zh-CN"/>
        </w:rPr>
        <w:t>Consequently, the requesting NWDAF shall subscribe to/request</w:t>
      </w:r>
      <w:r w:rsidRPr="00E9603C">
        <w:t xml:space="preserve"> </w:t>
      </w:r>
      <w:r w:rsidRPr="00E9603C">
        <w:rPr>
          <w:lang w:eastAsia="zh-CN"/>
        </w:rPr>
        <w:t>the indicated NWDAF to collect</w:t>
      </w:r>
      <w:r w:rsidRPr="00E9603C">
        <w:t xml:space="preserve"> data</w:t>
      </w:r>
      <w:r w:rsidRPr="00E9603C">
        <w:rPr>
          <w:lang w:eastAsia="zh-CN"/>
        </w:rPr>
        <w:t xml:space="preserve">. Similar as the </w:t>
      </w:r>
      <w:r w:rsidRPr="00E9603C">
        <w:t xml:space="preserve">first </w:t>
      </w:r>
      <w:r w:rsidRPr="00E9603C">
        <w:rPr>
          <w:lang w:eastAsia="zh-CN"/>
        </w:rPr>
        <w:t xml:space="preserve">scenario, the NWDAF shall register/update data profile of collected data to the DCCF in different phases. </w:t>
      </w:r>
    </w:p>
    <w:p w14:paraId="59ADC080" w14:textId="77777777" w:rsidR="009166E9" w:rsidRPr="00E9603C" w:rsidRDefault="009166E9">
      <w:pPr>
        <w:rPr>
          <w:lang w:eastAsia="zh-CN"/>
        </w:rPr>
      </w:pPr>
      <w:r w:rsidRPr="00E9603C">
        <w:t xml:space="preserve">In the </w:t>
      </w:r>
      <w:r w:rsidRPr="00E9603C">
        <w:rPr>
          <w:lang w:eastAsia="zh-CN"/>
        </w:rPr>
        <w:t>third scenario</w:t>
      </w:r>
      <w:r w:rsidRPr="00E9603C">
        <w:t>,</w:t>
      </w:r>
      <w:r w:rsidRPr="00E9603C">
        <w:rPr>
          <w:lang w:eastAsia="zh-CN"/>
        </w:rPr>
        <w:t xml:space="preserve"> the DCCF discovers some other NWDAF instance(s) or DRF has collected the </w:t>
      </w:r>
      <w:r w:rsidRPr="00E9603C">
        <w:t>request</w:t>
      </w:r>
      <w:r w:rsidRPr="00E9603C">
        <w:rPr>
          <w:lang w:eastAsia="zh-CN"/>
        </w:rPr>
        <w:t>ed</w:t>
      </w:r>
      <w:r w:rsidRPr="00E9603C">
        <w:t xml:space="preserve"> </w:t>
      </w:r>
      <w:r w:rsidRPr="00E9603C">
        <w:rPr>
          <w:lang w:eastAsia="zh-CN"/>
        </w:rPr>
        <w:t>data. The rest of the operations of DCCF and the requesting NWDAF are similar as the ones in the second scenario.</w:t>
      </w:r>
    </w:p>
    <w:p w14:paraId="79BEC620" w14:textId="77777777" w:rsidR="009166E9" w:rsidRPr="00E9603C" w:rsidRDefault="009166E9">
      <w:pPr>
        <w:rPr>
          <w:lang w:eastAsia="zh-CN"/>
        </w:rPr>
      </w:pPr>
      <w:r w:rsidRPr="00E9603C">
        <w:rPr>
          <w:lang w:eastAsia="zh-CN"/>
        </w:rPr>
        <w:t xml:space="preserve">NWDAF(s) can cached these data for a period of time and/or store these data as </w:t>
      </w:r>
      <w:r w:rsidRPr="00E9603C">
        <w:rPr>
          <w:lang w:eastAsia="ko-KR"/>
        </w:rPr>
        <w:t xml:space="preserve">historical </w:t>
      </w:r>
      <w:r w:rsidRPr="00E9603C">
        <w:rPr>
          <w:lang w:eastAsia="zh-CN"/>
        </w:rPr>
        <w:t>data in DRF. DRF should also register/update the data profile to DCCF, the operation is similar to the previous NWDAF(s).</w:t>
      </w:r>
    </w:p>
    <w:p w14:paraId="26C3B70F" w14:textId="39EEB22C" w:rsidR="009166E9" w:rsidRPr="00E9603C" w:rsidRDefault="00C9265A">
      <w:pPr>
        <w:pStyle w:val="TH"/>
      </w:pPr>
      <w:r w:rsidRPr="00E9603C">
        <w:rPr>
          <w:noProof/>
        </w:rPr>
        <w:drawing>
          <wp:inline distT="0" distB="0" distL="0" distR="0" wp14:anchorId="0519EBAF" wp14:editId="7824E193">
            <wp:extent cx="5314950" cy="3225800"/>
            <wp:effectExtent l="0" t="0" r="0" b="0"/>
            <wp:docPr id="48"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14950" cy="3225800"/>
                    </a:xfrm>
                    <a:prstGeom prst="rect">
                      <a:avLst/>
                    </a:prstGeom>
                    <a:noFill/>
                    <a:ln>
                      <a:noFill/>
                    </a:ln>
                  </pic:spPr>
                </pic:pic>
              </a:graphicData>
            </a:graphic>
          </wp:inline>
        </w:drawing>
      </w:r>
    </w:p>
    <w:p w14:paraId="3D52709F" w14:textId="77777777" w:rsidR="009166E9" w:rsidRPr="00E9603C" w:rsidRDefault="009166E9">
      <w:pPr>
        <w:pStyle w:val="TF"/>
        <w:rPr>
          <w:lang w:eastAsia="zh-CN"/>
        </w:rPr>
      </w:pPr>
      <w:r w:rsidRPr="00E9603C">
        <w:rPr>
          <w:lang w:eastAsia="en-US"/>
        </w:rPr>
        <w:t>Figure 6.</w:t>
      </w:r>
      <w:r w:rsidRPr="00E9603C">
        <w:rPr>
          <w:lang w:eastAsia="zh-CN"/>
        </w:rPr>
        <w:t>15</w:t>
      </w:r>
      <w:r w:rsidRPr="00E9603C">
        <w:rPr>
          <w:lang w:eastAsia="en-US"/>
        </w:rPr>
        <w:t>.1-</w:t>
      </w:r>
      <w:r w:rsidRPr="00E9603C">
        <w:rPr>
          <w:lang w:eastAsia="zh-CN"/>
        </w:rPr>
        <w:t>2</w:t>
      </w:r>
      <w:r w:rsidRPr="00E9603C">
        <w:rPr>
          <w:lang w:eastAsia="en-US"/>
        </w:rPr>
        <w:t xml:space="preserve">: Architecture </w:t>
      </w:r>
      <w:r w:rsidRPr="00E9603C">
        <w:rPr>
          <w:lang w:eastAsia="zh-CN"/>
        </w:rPr>
        <w:t xml:space="preserve">for </w:t>
      </w:r>
      <w:r w:rsidRPr="00E9603C">
        <w:rPr>
          <w:lang w:eastAsia="en-US"/>
        </w:rPr>
        <w:t>DCCF</w:t>
      </w:r>
      <w:r w:rsidRPr="00E9603C">
        <w:rPr>
          <w:lang w:eastAsia="zh-CN"/>
        </w:rPr>
        <w:t xml:space="preserve"> only used to control signalling </w:t>
      </w:r>
      <w:r w:rsidRPr="00E9603C">
        <w:rPr>
          <w:lang w:eastAsia="en-US"/>
        </w:rPr>
        <w:t>for data collection</w:t>
      </w:r>
    </w:p>
    <w:p w14:paraId="1EB76A1E" w14:textId="77777777" w:rsidR="009166E9" w:rsidRPr="00E9603C" w:rsidRDefault="009166E9">
      <w:pPr>
        <w:pStyle w:val="Heading3"/>
      </w:pPr>
      <w:bookmarkStart w:id="5739" w:name="_Toc54770014"/>
      <w:bookmarkStart w:id="5740" w:name="_Toc54779369"/>
      <w:bookmarkStart w:id="5741" w:name="_Toc54786329"/>
      <w:bookmarkStart w:id="5742" w:name="_Toc57201180"/>
      <w:bookmarkStart w:id="5743" w:name="_Toc57641218"/>
      <w:bookmarkStart w:id="5744" w:name="_Toc59101571"/>
      <w:r w:rsidRPr="00E9603C">
        <w:t>6.</w:t>
      </w:r>
      <w:r w:rsidRPr="00E9603C">
        <w:rPr>
          <w:lang w:eastAsia="zh-CN"/>
        </w:rPr>
        <w:t>15</w:t>
      </w:r>
      <w:r w:rsidRPr="00E9603C">
        <w:t>.</w:t>
      </w:r>
      <w:r w:rsidRPr="00E9603C">
        <w:rPr>
          <w:lang w:eastAsia="zh-CN"/>
        </w:rPr>
        <w:t>2</w:t>
      </w:r>
      <w:r w:rsidRPr="00E9603C">
        <w:tab/>
      </w:r>
      <w:r w:rsidRPr="00E9603C">
        <w:rPr>
          <w:lang w:eastAsia="zh-CN"/>
        </w:rPr>
        <w:t>Procedures</w:t>
      </w:r>
      <w:bookmarkEnd w:id="5739"/>
      <w:bookmarkEnd w:id="5740"/>
      <w:bookmarkEnd w:id="5741"/>
      <w:bookmarkEnd w:id="5742"/>
      <w:bookmarkEnd w:id="5743"/>
      <w:bookmarkEnd w:id="5744"/>
    </w:p>
    <w:p w14:paraId="7D6EB904" w14:textId="77777777" w:rsidR="009166E9" w:rsidRPr="00E9603C" w:rsidRDefault="009166E9">
      <w:pPr>
        <w:pStyle w:val="Heading4"/>
      </w:pPr>
      <w:bookmarkStart w:id="5745" w:name="_Toc42784242"/>
      <w:bookmarkStart w:id="5746" w:name="_Toc54770015"/>
      <w:bookmarkStart w:id="5747" w:name="_Toc54779370"/>
      <w:bookmarkStart w:id="5748" w:name="_Toc54786330"/>
      <w:bookmarkStart w:id="5749" w:name="_Toc57201181"/>
      <w:bookmarkStart w:id="5750" w:name="_Toc57641219"/>
      <w:bookmarkStart w:id="5751" w:name="_Toc59101572"/>
      <w:r w:rsidRPr="00E9603C">
        <w:rPr>
          <w:lang w:eastAsia="zh-CN"/>
        </w:rPr>
        <w:t>6.15.2.1</w:t>
      </w:r>
      <w:r w:rsidRPr="00E9603C">
        <w:rPr>
          <w:lang w:eastAsia="zh-CN"/>
        </w:rPr>
        <w:tab/>
      </w:r>
      <w:bookmarkEnd w:id="5745"/>
      <w:r w:rsidRPr="00E9603C">
        <w:rPr>
          <w:lang w:eastAsia="zh-CN"/>
        </w:rPr>
        <w:t>D</w:t>
      </w:r>
      <w:r w:rsidRPr="00E9603C">
        <w:rPr>
          <w:lang w:eastAsia="en-US"/>
        </w:rPr>
        <w:t>ata collection by using DCCF</w:t>
      </w:r>
      <w:r w:rsidRPr="00E9603C">
        <w:rPr>
          <w:lang w:eastAsia="zh-CN"/>
        </w:rPr>
        <w:t xml:space="preserve"> </w:t>
      </w:r>
      <w:r w:rsidRPr="00E9603C">
        <w:rPr>
          <w:lang w:eastAsia="en-US"/>
        </w:rPr>
        <w:t>to control signalling and forward data</w:t>
      </w:r>
      <w:bookmarkEnd w:id="5746"/>
      <w:bookmarkEnd w:id="5747"/>
      <w:bookmarkEnd w:id="5748"/>
      <w:bookmarkEnd w:id="5749"/>
      <w:bookmarkEnd w:id="5750"/>
      <w:bookmarkEnd w:id="5751"/>
    </w:p>
    <w:p w14:paraId="1BBCD088" w14:textId="77777777" w:rsidR="009166E9" w:rsidRPr="00E9603C" w:rsidRDefault="009166E9">
      <w:r w:rsidRPr="00E9603C">
        <w:t>The procedure</w:t>
      </w:r>
      <w:r w:rsidRPr="00E9603C">
        <w:rPr>
          <w:lang w:eastAsia="zh-CN"/>
        </w:rPr>
        <w:t xml:space="preserve"> for data collection by using DCCF</w:t>
      </w:r>
      <w:r w:rsidRPr="00E9603C">
        <w:t xml:space="preserve"> is illustrated in Figure 6.</w:t>
      </w:r>
      <w:r w:rsidRPr="00E9603C">
        <w:rPr>
          <w:lang w:eastAsia="zh-CN"/>
        </w:rPr>
        <w:t>15</w:t>
      </w:r>
      <w:r w:rsidRPr="00E9603C">
        <w:t>.</w:t>
      </w:r>
      <w:r w:rsidRPr="00E9603C">
        <w:rPr>
          <w:lang w:eastAsia="zh-CN"/>
        </w:rPr>
        <w:t>2.</w:t>
      </w:r>
      <w:r w:rsidRPr="00E9603C">
        <w:t>1-1.</w:t>
      </w:r>
    </w:p>
    <w:p w14:paraId="3598B179" w14:textId="0C6968E5" w:rsidR="009166E9" w:rsidRPr="00E9603C" w:rsidRDefault="00C9265A">
      <w:pPr>
        <w:pStyle w:val="TH"/>
      </w:pPr>
      <w:r w:rsidRPr="00E9603C">
        <w:rPr>
          <w:noProof/>
        </w:rPr>
        <w:drawing>
          <wp:inline distT="0" distB="0" distL="0" distR="0" wp14:anchorId="4E735198" wp14:editId="670A2CE6">
            <wp:extent cx="5962650" cy="4197350"/>
            <wp:effectExtent l="0" t="0" r="0" b="0"/>
            <wp:docPr id="49"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62650" cy="4197350"/>
                    </a:xfrm>
                    <a:prstGeom prst="rect">
                      <a:avLst/>
                    </a:prstGeom>
                    <a:noFill/>
                    <a:ln>
                      <a:noFill/>
                    </a:ln>
                  </pic:spPr>
                </pic:pic>
              </a:graphicData>
            </a:graphic>
          </wp:inline>
        </w:drawing>
      </w:r>
    </w:p>
    <w:p w14:paraId="3DDD2E0C" w14:textId="77777777" w:rsidR="009166E9" w:rsidRPr="00E9603C" w:rsidRDefault="009166E9">
      <w:pPr>
        <w:pStyle w:val="TF"/>
        <w:rPr>
          <w:lang w:eastAsia="en-US"/>
        </w:rPr>
      </w:pPr>
      <w:r w:rsidRPr="00E9603C">
        <w:rPr>
          <w:lang w:eastAsia="en-US"/>
        </w:rPr>
        <w:t>Figure 6.</w:t>
      </w:r>
      <w:r w:rsidRPr="00E9603C">
        <w:rPr>
          <w:lang w:eastAsia="zh-CN"/>
        </w:rPr>
        <w:t>15</w:t>
      </w:r>
      <w:r w:rsidRPr="00E9603C">
        <w:rPr>
          <w:lang w:eastAsia="en-US"/>
        </w:rPr>
        <w:t>.2.1-1: Procedure for data collection by using DCCF</w:t>
      </w:r>
    </w:p>
    <w:p w14:paraId="693C59F3" w14:textId="77777777" w:rsidR="009166E9" w:rsidRPr="00E9603C" w:rsidRDefault="009166E9">
      <w:pPr>
        <w:pStyle w:val="B1"/>
      </w:pPr>
      <w:r w:rsidRPr="00E9603C">
        <w:t>1.</w:t>
      </w:r>
      <w:r w:rsidRPr="00E9603C">
        <w:tab/>
        <w:t>An NF-A sends analytics requests to an NWDAF by using Nnwdaf_AnalyticsInfo_Request or Nnwdaf_AnalyticsSubscription_Subscribe service of the NWDAF.</w:t>
      </w:r>
    </w:p>
    <w:p w14:paraId="4B53A614" w14:textId="77777777" w:rsidR="009166E9" w:rsidRPr="00E9603C" w:rsidRDefault="009166E9">
      <w:pPr>
        <w:pStyle w:val="B1"/>
      </w:pPr>
      <w:r w:rsidRPr="00E9603C">
        <w:t>2.</w:t>
      </w:r>
      <w:r w:rsidRPr="00E9603C">
        <w:tab/>
        <w:t>The NWDAF uses Nnrf_NFDiscovery service of NRF to discover and select DCCF. The information to discover and select a DCCF may include DNN, S-NSSAI, type of data to be collected, service area.</w:t>
      </w:r>
    </w:p>
    <w:p w14:paraId="63172F32" w14:textId="77777777" w:rsidR="009166E9" w:rsidRPr="00E9603C" w:rsidRDefault="009166E9">
      <w:pPr>
        <w:pStyle w:val="B1"/>
      </w:pPr>
      <w:r w:rsidRPr="00E9603C">
        <w:t>3.</w:t>
      </w:r>
      <w:r w:rsidRPr="00E9603C">
        <w:tab/>
        <w:t>The NWDAF use a service of DCCF, e.g. Ndccf_EventExposure_Subscribe to send the data subscription request to the DCCF. The message may contain one or more of following parameters: the type of data to be collected, and data collection attributes.</w:t>
      </w:r>
    </w:p>
    <w:p w14:paraId="0B7A7A84" w14:textId="77777777" w:rsidR="009166E9" w:rsidRPr="00E9603C" w:rsidRDefault="009166E9">
      <w:pPr>
        <w:pStyle w:val="NO"/>
        <w:rPr>
          <w:lang w:eastAsia="zh-CN"/>
        </w:rPr>
      </w:pPr>
      <w:r w:rsidRPr="00E9603C">
        <w:rPr>
          <w:lang w:eastAsia="zh-CN"/>
        </w:rPr>
        <w:t>NOTE 1:</w:t>
      </w:r>
      <w:r w:rsidRPr="00E9603C">
        <w:rPr>
          <w:lang w:eastAsia="zh-CN"/>
        </w:rPr>
        <w:tab/>
      </w:r>
      <w:r w:rsidRPr="00E9603C">
        <w:t xml:space="preserve">The DCCF can be a </w:t>
      </w:r>
      <w:r w:rsidRPr="00E9603C">
        <w:rPr>
          <w:lang w:eastAsia="zh-CN"/>
        </w:rPr>
        <w:t>s</w:t>
      </w:r>
      <w:r w:rsidRPr="00E9603C">
        <w:rPr>
          <w:lang w:eastAsia="ko-KR"/>
        </w:rPr>
        <w:t xml:space="preserve">tandalone </w:t>
      </w:r>
      <w:r w:rsidRPr="00E9603C">
        <w:t>NF or can be a functionality of NWDAF</w:t>
      </w:r>
      <w:r w:rsidRPr="00E9603C">
        <w:rPr>
          <w:lang w:eastAsia="zh-CN"/>
        </w:rPr>
        <w:t>, that depends on the configuration of operators</w:t>
      </w:r>
      <w:r w:rsidRPr="00E9603C">
        <w:t xml:space="preserve">. </w:t>
      </w:r>
    </w:p>
    <w:p w14:paraId="74BADC43" w14:textId="77777777" w:rsidR="009166E9" w:rsidRPr="00E9603C" w:rsidRDefault="009166E9">
      <w:pPr>
        <w:pStyle w:val="B1"/>
        <w:rPr>
          <w:lang w:eastAsia="zh-CN"/>
        </w:rPr>
      </w:pPr>
      <w:r w:rsidRPr="00E9603C">
        <w:t>4a.</w:t>
      </w:r>
      <w:r w:rsidRPr="00E9603C">
        <w:tab/>
      </w:r>
      <w:r w:rsidRPr="00E9603C">
        <w:rPr>
          <w:lang w:eastAsia="zh-CN"/>
        </w:rPr>
        <w:t>T</w:t>
      </w:r>
      <w:r w:rsidRPr="00E9603C">
        <w:t xml:space="preserve">he DCCF may query the NRF to </w:t>
      </w:r>
      <w:r w:rsidRPr="00E9603C">
        <w:rPr>
          <w:lang w:eastAsia="zh-CN"/>
        </w:rPr>
        <w:t xml:space="preserve">discover </w:t>
      </w:r>
      <w:r w:rsidRPr="00E9603C">
        <w:t xml:space="preserve">the </w:t>
      </w:r>
      <w:r w:rsidRPr="00E9603C">
        <w:rPr>
          <w:lang w:eastAsia="zh-CN"/>
        </w:rPr>
        <w:t xml:space="preserve">data source </w:t>
      </w:r>
      <w:r w:rsidRPr="00E9603C">
        <w:t>NF</w:t>
      </w:r>
      <w:r w:rsidRPr="00E9603C">
        <w:rPr>
          <w:lang w:eastAsia="zh-CN"/>
        </w:rPr>
        <w:t xml:space="preserve">. </w:t>
      </w:r>
    </w:p>
    <w:p w14:paraId="3FA0ED07" w14:textId="77777777" w:rsidR="009166E9" w:rsidRPr="00E9603C" w:rsidRDefault="009166E9">
      <w:pPr>
        <w:pStyle w:val="B1"/>
      </w:pPr>
      <w:r w:rsidRPr="00E9603C">
        <w:rPr>
          <w:lang w:eastAsia="zh-CN"/>
        </w:rPr>
        <w:t>4b.</w:t>
      </w:r>
      <w:r w:rsidRPr="00E9603C">
        <w:t>If the data type has not been collected from NF-B before, the DCCF uses an event exposure service, such as Nnf_EventExposure_Subsribe where the NF could be AMF, SMF for example, to subscribe for the required data type.</w:t>
      </w:r>
    </w:p>
    <w:p w14:paraId="1BB1F498" w14:textId="77777777" w:rsidR="009166E9" w:rsidRPr="00E9603C" w:rsidRDefault="009166E9">
      <w:pPr>
        <w:pStyle w:val="B1"/>
      </w:pPr>
      <w:r w:rsidRPr="00E9603C">
        <w:tab/>
        <w:t>If the data is being collected but having different collection attributes, the existing subscription parameters may be updated such as Expiry time, Area of Interest.</w:t>
      </w:r>
    </w:p>
    <w:p w14:paraId="150136E6" w14:textId="77777777" w:rsidR="009166E9" w:rsidRPr="00E9603C" w:rsidRDefault="009166E9">
      <w:pPr>
        <w:pStyle w:val="B1"/>
        <w:ind w:firstLine="0"/>
      </w:pPr>
      <w:r w:rsidRPr="00E9603C">
        <w:t>If the data type has been collected from NF-B before, the DCCF will not use the Nnf_EventExposure_Subsribe (step 4b will be skipped) and instead use Ndccf_EventExposure_Notify to send the cached data to the NWDAF(s) that subscribed for this data as defined in step 5 directly.</w:t>
      </w:r>
    </w:p>
    <w:p w14:paraId="6AA3DA90" w14:textId="77777777" w:rsidR="009166E9" w:rsidRPr="00E9603C" w:rsidRDefault="009166E9">
      <w:pPr>
        <w:pStyle w:val="NO"/>
      </w:pPr>
      <w:r w:rsidRPr="00E9603C">
        <w:rPr>
          <w:lang w:eastAsia="ko-KR"/>
        </w:rPr>
        <w:t>NOTE 1:</w:t>
      </w:r>
      <w:r w:rsidRPr="00E9603C">
        <w:tab/>
        <w:t>Either NWDAF or DCCF may discover the NF-B.</w:t>
      </w:r>
    </w:p>
    <w:p w14:paraId="2B04AB51" w14:textId="77777777" w:rsidR="009166E9" w:rsidRPr="00E9603C" w:rsidRDefault="009166E9">
      <w:pPr>
        <w:pStyle w:val="NO"/>
      </w:pPr>
      <w:r w:rsidRPr="00E9603C">
        <w:rPr>
          <w:lang w:eastAsia="ko-KR"/>
        </w:rPr>
        <w:t>NOTE 2</w:t>
      </w:r>
      <w:r w:rsidRPr="00E9603C">
        <w:t>:</w:t>
      </w:r>
      <w:r w:rsidRPr="00E9603C">
        <w:tab/>
        <w:t>The NF-B is a data provider, it may be a NWDAF instance in some scenarios, which can expose the collected data to other entities.</w:t>
      </w:r>
    </w:p>
    <w:p w14:paraId="6D2D1691" w14:textId="77777777" w:rsidR="009166E9" w:rsidRPr="00E9603C" w:rsidRDefault="009166E9">
      <w:pPr>
        <w:pStyle w:val="B1"/>
      </w:pPr>
      <w:r w:rsidRPr="00E9603C">
        <w:t>4c.</w:t>
      </w:r>
      <w:r w:rsidRPr="00E9603C">
        <w:tab/>
        <w:t>The NF-B sends data notification to the DCCF, for example by using Nnf_EventExposure_Notify service.</w:t>
      </w:r>
    </w:p>
    <w:p w14:paraId="75C7B833" w14:textId="77777777" w:rsidR="009166E9" w:rsidRPr="00E9603C" w:rsidRDefault="009166E9">
      <w:pPr>
        <w:pStyle w:val="B1"/>
        <w:rPr>
          <w:lang w:eastAsia="zh-CN"/>
        </w:rPr>
      </w:pPr>
      <w:r w:rsidRPr="00E9603C">
        <w:t>5.</w:t>
      </w:r>
      <w:r w:rsidRPr="00E9603C">
        <w:tab/>
        <w:t>The DCCF uses a service, for example Ndccf_EventExposure_Notify to send the data to the NWDAF(s) that subscribed for this data.</w:t>
      </w:r>
      <w:r w:rsidRPr="00E9603C">
        <w:rPr>
          <w:lang w:eastAsia="zh-CN"/>
        </w:rPr>
        <w:t xml:space="preserve"> And DCCF can also cache these data from NF-B and/or store these data to DRF.</w:t>
      </w:r>
    </w:p>
    <w:p w14:paraId="09F282BA" w14:textId="77777777" w:rsidR="009166E9" w:rsidRPr="00E9603C" w:rsidRDefault="009166E9">
      <w:pPr>
        <w:pStyle w:val="B1"/>
      </w:pPr>
      <w:r w:rsidRPr="00E9603C">
        <w:rPr>
          <w:lang w:eastAsia="zh-CN"/>
        </w:rPr>
        <w:t>NOTE 2:</w:t>
      </w:r>
      <w:r w:rsidRPr="00E9603C">
        <w:rPr>
          <w:lang w:eastAsia="zh-CN"/>
        </w:rPr>
        <w:tab/>
      </w:r>
      <w:r w:rsidRPr="00E9603C">
        <w:t xml:space="preserve">The </w:t>
      </w:r>
      <w:r w:rsidRPr="00E9603C">
        <w:rPr>
          <w:lang w:eastAsia="zh-CN"/>
        </w:rPr>
        <w:t xml:space="preserve">DRF </w:t>
      </w:r>
      <w:r w:rsidRPr="00E9603C">
        <w:t xml:space="preserve">can be a </w:t>
      </w:r>
      <w:r w:rsidRPr="00E9603C">
        <w:rPr>
          <w:lang w:eastAsia="zh-CN"/>
        </w:rPr>
        <w:t>s</w:t>
      </w:r>
      <w:r w:rsidRPr="00E9603C">
        <w:rPr>
          <w:lang w:eastAsia="ko-KR"/>
        </w:rPr>
        <w:t xml:space="preserve">tandalone </w:t>
      </w:r>
      <w:r w:rsidRPr="00E9603C">
        <w:t>NF or can be a functionality of NWDAF</w:t>
      </w:r>
      <w:r w:rsidRPr="00E9603C">
        <w:rPr>
          <w:lang w:eastAsia="zh-CN"/>
        </w:rPr>
        <w:t>, that depends on the configuration of operators</w:t>
      </w:r>
      <w:r w:rsidRPr="00E9603C">
        <w:t>.</w:t>
      </w:r>
    </w:p>
    <w:p w14:paraId="378DD956" w14:textId="77777777" w:rsidR="009166E9" w:rsidRPr="00E9603C" w:rsidRDefault="009166E9">
      <w:pPr>
        <w:pStyle w:val="B1"/>
      </w:pPr>
      <w:r w:rsidRPr="00E9603C">
        <w:t>6.</w:t>
      </w:r>
      <w:r w:rsidRPr="00E9603C">
        <w:tab/>
        <w:t>The NWDAF performs data analytics.</w:t>
      </w:r>
    </w:p>
    <w:p w14:paraId="57D781D2" w14:textId="77777777" w:rsidR="009166E9" w:rsidRPr="00E9603C" w:rsidRDefault="009166E9">
      <w:pPr>
        <w:pStyle w:val="B1"/>
      </w:pPr>
      <w:r w:rsidRPr="00E9603C">
        <w:t>7.</w:t>
      </w:r>
      <w:r w:rsidRPr="00E9603C">
        <w:tab/>
        <w:t>The NWDAF sends the analytics results data to the NF-A by using Nnwdaf_AnalyticInfo_Response or Nnwdaf_AnalyticSubscription_Notify service.</w:t>
      </w:r>
    </w:p>
    <w:p w14:paraId="019C3D5E" w14:textId="77777777" w:rsidR="009166E9" w:rsidRPr="00E9603C" w:rsidRDefault="009166E9">
      <w:pPr>
        <w:pStyle w:val="Heading4"/>
        <w:rPr>
          <w:lang w:eastAsia="en-US"/>
        </w:rPr>
      </w:pPr>
      <w:bookmarkStart w:id="5752" w:name="_Toc54770016"/>
      <w:bookmarkStart w:id="5753" w:name="_Toc54779371"/>
      <w:bookmarkStart w:id="5754" w:name="_Toc54786331"/>
      <w:bookmarkStart w:id="5755" w:name="_Toc7632"/>
      <w:bookmarkStart w:id="5756" w:name="_Toc31078"/>
      <w:bookmarkStart w:id="5757" w:name="_Toc50579428"/>
      <w:bookmarkStart w:id="5758" w:name="_Toc23103"/>
      <w:bookmarkStart w:id="5759" w:name="_Toc50023628"/>
      <w:bookmarkStart w:id="5760" w:name="_Toc50023043"/>
      <w:bookmarkStart w:id="5761" w:name="_Toc57201182"/>
      <w:bookmarkStart w:id="5762" w:name="_Toc4897"/>
      <w:bookmarkStart w:id="5763" w:name="_Toc26072"/>
      <w:bookmarkStart w:id="5764" w:name="_Toc50022394"/>
      <w:bookmarkStart w:id="5765" w:name="_Toc50021690"/>
      <w:bookmarkStart w:id="5766" w:name="_Toc50309696"/>
      <w:bookmarkStart w:id="5767" w:name="_Toc19814"/>
      <w:bookmarkStart w:id="5768" w:name="_Toc1943"/>
      <w:bookmarkStart w:id="5769" w:name="_Toc42770027"/>
      <w:bookmarkStart w:id="5770" w:name="_Toc42779083"/>
      <w:bookmarkStart w:id="5771" w:name="_Toc26787"/>
      <w:bookmarkStart w:id="5772" w:name="_Toc50021121"/>
      <w:bookmarkStart w:id="5773" w:name="_Toc44004326"/>
      <w:bookmarkStart w:id="5774" w:name="_Toc43393166"/>
      <w:bookmarkStart w:id="5775" w:name="_Toc57641220"/>
      <w:bookmarkStart w:id="5776" w:name="_Toc59101573"/>
      <w:r w:rsidRPr="00E9603C">
        <w:rPr>
          <w:lang w:eastAsia="zh-CN"/>
        </w:rPr>
        <w:t>6.15.2.2</w:t>
      </w:r>
      <w:r w:rsidRPr="00E9603C">
        <w:rPr>
          <w:lang w:eastAsia="zh-CN"/>
        </w:rPr>
        <w:tab/>
        <w:t>D</w:t>
      </w:r>
      <w:r w:rsidRPr="00E9603C">
        <w:rPr>
          <w:lang w:eastAsia="en-US"/>
        </w:rPr>
        <w:t>ata collection by using DCCF</w:t>
      </w:r>
      <w:r w:rsidRPr="00E9603C">
        <w:rPr>
          <w:lang w:eastAsia="zh-CN"/>
        </w:rPr>
        <w:t xml:space="preserve"> </w:t>
      </w:r>
      <w:r w:rsidRPr="00E9603C">
        <w:rPr>
          <w:lang w:eastAsia="en-US"/>
        </w:rPr>
        <w:t>to control signalling</w:t>
      </w:r>
      <w:bookmarkEnd w:id="5752"/>
      <w:bookmarkEnd w:id="5753"/>
      <w:bookmarkEnd w:id="5754"/>
      <w:bookmarkEnd w:id="5761"/>
      <w:bookmarkEnd w:id="5775"/>
      <w:bookmarkEnd w:id="5776"/>
    </w:p>
    <w:p w14:paraId="61EAFE16" w14:textId="77777777" w:rsidR="009166E9" w:rsidRPr="00E9603C" w:rsidRDefault="009166E9">
      <w:r w:rsidRPr="00E9603C">
        <w:t xml:space="preserve">The procedure </w:t>
      </w:r>
      <w:r w:rsidRPr="00E9603C">
        <w:rPr>
          <w:lang w:eastAsia="zh-CN"/>
        </w:rPr>
        <w:t xml:space="preserve">for the DCCF only used to control signalling </w:t>
      </w:r>
      <w:r w:rsidRPr="00E9603C">
        <w:rPr>
          <w:lang w:eastAsia="en-US"/>
        </w:rPr>
        <w:t>for data collection</w:t>
      </w:r>
      <w:r w:rsidRPr="00E9603C">
        <w:rPr>
          <w:lang w:eastAsia="zh-CN"/>
        </w:rPr>
        <w:t xml:space="preserve"> </w:t>
      </w:r>
      <w:r w:rsidRPr="00E9603C">
        <w:t>is illustrated in Figure 6.</w:t>
      </w:r>
      <w:r w:rsidRPr="00E9603C">
        <w:rPr>
          <w:lang w:eastAsia="zh-CN"/>
        </w:rPr>
        <w:t>15</w:t>
      </w:r>
      <w:r w:rsidRPr="00E9603C">
        <w:t>.</w:t>
      </w:r>
      <w:r w:rsidRPr="00E9603C">
        <w:rPr>
          <w:lang w:eastAsia="zh-CN"/>
        </w:rPr>
        <w:t>2.2</w:t>
      </w:r>
      <w:r w:rsidRPr="00E9603C">
        <w:t>-</w:t>
      </w:r>
      <w:r w:rsidRPr="00E9603C">
        <w:rPr>
          <w:lang w:eastAsia="zh-CN"/>
        </w:rPr>
        <w:t>1</w:t>
      </w:r>
      <w:r w:rsidRPr="00E9603C">
        <w:t>.</w:t>
      </w:r>
    </w:p>
    <w:p w14:paraId="0F228204" w14:textId="56CE3E4B" w:rsidR="009166E9" w:rsidRPr="00E9603C" w:rsidRDefault="00C9265A">
      <w:pPr>
        <w:pStyle w:val="TH"/>
      </w:pPr>
      <w:r w:rsidRPr="00E9603C">
        <w:rPr>
          <w:noProof/>
        </w:rPr>
        <w:drawing>
          <wp:inline distT="0" distB="0" distL="0" distR="0" wp14:anchorId="390E16D3" wp14:editId="473852D3">
            <wp:extent cx="5988050" cy="7696200"/>
            <wp:effectExtent l="0" t="0" r="0" b="0"/>
            <wp:docPr id="50"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88050" cy="7696200"/>
                    </a:xfrm>
                    <a:prstGeom prst="rect">
                      <a:avLst/>
                    </a:prstGeom>
                    <a:noFill/>
                    <a:ln>
                      <a:noFill/>
                    </a:ln>
                  </pic:spPr>
                </pic:pic>
              </a:graphicData>
            </a:graphic>
          </wp:inline>
        </w:drawing>
      </w:r>
    </w:p>
    <w:p w14:paraId="39E2813C" w14:textId="77777777" w:rsidR="009166E9" w:rsidRPr="00E9603C" w:rsidRDefault="009166E9">
      <w:pPr>
        <w:pStyle w:val="TF"/>
        <w:rPr>
          <w:lang w:eastAsia="en-US"/>
        </w:rPr>
      </w:pPr>
      <w:r w:rsidRPr="00E9603C">
        <w:rPr>
          <w:lang w:eastAsia="en-US"/>
        </w:rPr>
        <w:t>Figure 6.</w:t>
      </w:r>
      <w:r w:rsidRPr="00E9603C">
        <w:rPr>
          <w:lang w:eastAsia="zh-CN"/>
        </w:rPr>
        <w:t>15</w:t>
      </w:r>
      <w:r w:rsidRPr="00E9603C">
        <w:rPr>
          <w:lang w:eastAsia="en-US"/>
        </w:rPr>
        <w:t>.</w:t>
      </w:r>
      <w:r w:rsidRPr="00E9603C">
        <w:rPr>
          <w:lang w:eastAsia="zh-CN"/>
        </w:rPr>
        <w:t>2.2</w:t>
      </w:r>
      <w:r w:rsidRPr="00E9603C">
        <w:rPr>
          <w:lang w:eastAsia="en-US"/>
        </w:rPr>
        <w:t>-</w:t>
      </w:r>
      <w:r w:rsidRPr="00E9603C">
        <w:rPr>
          <w:lang w:eastAsia="zh-CN"/>
        </w:rPr>
        <w:t>1</w:t>
      </w:r>
      <w:r w:rsidRPr="00E9603C">
        <w:rPr>
          <w:lang w:eastAsia="en-US"/>
        </w:rPr>
        <w:t>: Procedure for</w:t>
      </w:r>
      <w:r w:rsidRPr="00E9603C">
        <w:rPr>
          <w:lang w:eastAsia="zh-CN"/>
        </w:rPr>
        <w:t xml:space="preserve"> the DCCF only used to control signalling </w:t>
      </w:r>
      <w:r w:rsidRPr="00E9603C">
        <w:rPr>
          <w:lang w:eastAsia="en-US"/>
        </w:rPr>
        <w:t>for data collection</w:t>
      </w:r>
    </w:p>
    <w:p w14:paraId="4184B3F6" w14:textId="77777777" w:rsidR="009166E9" w:rsidRPr="00E9603C" w:rsidRDefault="009166E9">
      <w:pPr>
        <w:pStyle w:val="B1"/>
      </w:pPr>
      <w:r w:rsidRPr="00E9603C">
        <w:t>1.</w:t>
      </w:r>
      <w:r w:rsidRPr="00E9603C">
        <w:tab/>
        <w:t>An NF-A</w:t>
      </w:r>
      <w:r w:rsidRPr="00E9603C">
        <w:rPr>
          <w:lang w:eastAsia="zh-CN"/>
        </w:rPr>
        <w:t xml:space="preserve"> (NWDAF consumer)</w:t>
      </w:r>
      <w:r w:rsidRPr="00E9603C">
        <w:t xml:space="preserve"> sends analytics request</w:t>
      </w:r>
      <w:r w:rsidRPr="00E9603C">
        <w:rPr>
          <w:lang w:eastAsia="zh-CN"/>
        </w:rPr>
        <w:t>s</w:t>
      </w:r>
      <w:r w:rsidRPr="00E9603C">
        <w:t xml:space="preserve"> to an NWDAF by using Nnwdaf_AnalyticsInfo_Request or Nnwdaf_AnalyticsSubscription_Subscribe service of the NWDAF.</w:t>
      </w:r>
    </w:p>
    <w:p w14:paraId="1AF8C40E" w14:textId="77777777" w:rsidR="009166E9" w:rsidRPr="00E9603C" w:rsidRDefault="009166E9">
      <w:pPr>
        <w:pStyle w:val="B1"/>
        <w:rPr>
          <w:rStyle w:val="CommentReference"/>
        </w:rPr>
      </w:pPr>
      <w:r w:rsidRPr="00E9603C">
        <w:t>2.</w:t>
      </w:r>
      <w:r w:rsidRPr="00E9603C">
        <w:rPr>
          <w:lang w:eastAsia="zh-CN"/>
        </w:rPr>
        <w:tab/>
      </w:r>
      <w:r w:rsidRPr="00E9603C">
        <w:t>The NWDAF</w:t>
      </w:r>
      <w:r w:rsidRPr="00E9603C">
        <w:rPr>
          <w:lang w:eastAsia="zh-CN"/>
        </w:rPr>
        <w:t xml:space="preserve"> (data consumer)</w:t>
      </w:r>
      <w:r w:rsidRPr="00E9603C">
        <w:t xml:space="preserve"> uses Nnrf_NFDiscovery service of NRF to discover and select DCCF. The information to discover and select a DCCF may include DNN, S-NSSAI, type of data to be collected and service area.</w:t>
      </w:r>
      <w:r w:rsidRPr="00E9603C">
        <w:rPr>
          <w:lang w:eastAsia="zh-CN"/>
        </w:rPr>
        <w:t xml:space="preserve"> And it also needs to discover NF-B and/or Data Repository.</w:t>
      </w:r>
    </w:p>
    <w:p w14:paraId="5485FED6" w14:textId="77777777" w:rsidR="009166E9" w:rsidRPr="00E9603C" w:rsidRDefault="009166E9">
      <w:pPr>
        <w:pStyle w:val="B1"/>
        <w:rPr>
          <w:lang w:eastAsia="zh-CN"/>
        </w:rPr>
      </w:pPr>
      <w:r w:rsidRPr="00E9603C">
        <w:t>3a.</w:t>
      </w:r>
      <w:r w:rsidRPr="00E9603C">
        <w:rPr>
          <w:lang w:eastAsia="zh-CN"/>
        </w:rPr>
        <w:tab/>
      </w:r>
      <w:r w:rsidRPr="00E9603C">
        <w:t>The requesting NWDAF inquires the DCCF for example using the DCCF query service to discover if the data is not collected</w:t>
      </w:r>
      <w:r w:rsidRPr="00E9603C">
        <w:rPr>
          <w:lang w:eastAsia="zh-CN"/>
        </w:rPr>
        <w:t xml:space="preserve"> or </w:t>
      </w:r>
      <w:r w:rsidRPr="00E9603C">
        <w:t>is being collected or has been collected by some other NWDAF instance</w:t>
      </w:r>
      <w:r w:rsidRPr="00E9603C">
        <w:rPr>
          <w:lang w:eastAsia="zh-CN"/>
        </w:rPr>
        <w:t>(s)</w:t>
      </w:r>
      <w:r w:rsidRPr="00E9603C">
        <w:t xml:space="preserve">. The input </w:t>
      </w:r>
      <w:r w:rsidRPr="00E9603C">
        <w:rPr>
          <w:lang w:eastAsia="zh-CN"/>
        </w:rPr>
        <w:t xml:space="preserve">parameters for </w:t>
      </w:r>
      <w:r w:rsidRPr="00E9603C">
        <w:t>the DCCF query service may contain one or more of following one</w:t>
      </w:r>
      <w:r w:rsidRPr="00E9603C">
        <w:rPr>
          <w:lang w:eastAsia="zh-CN"/>
        </w:rPr>
        <w:t>s: Analytics ID, Event ID list, Time period of data collection, Area of Interest, where in the Analytics ID indicates the event ID list are used to obtain the analytics for the Analytic ID.</w:t>
      </w:r>
    </w:p>
    <w:p w14:paraId="338E48F6" w14:textId="77777777" w:rsidR="009166E9" w:rsidRPr="00E9603C" w:rsidRDefault="009166E9">
      <w:pPr>
        <w:pStyle w:val="NO"/>
        <w:rPr>
          <w:lang w:eastAsia="zh-CN"/>
        </w:rPr>
      </w:pPr>
      <w:r w:rsidRPr="00E9603C">
        <w:rPr>
          <w:lang w:eastAsia="zh-CN"/>
        </w:rPr>
        <w:t>NOTE 1:</w:t>
      </w:r>
      <w:r w:rsidRPr="00E9603C">
        <w:rPr>
          <w:lang w:eastAsia="zh-CN"/>
        </w:rPr>
        <w:tab/>
      </w:r>
      <w:r w:rsidRPr="00E9603C">
        <w:t xml:space="preserve">The DCCF can be a </w:t>
      </w:r>
      <w:r w:rsidRPr="00E9603C">
        <w:rPr>
          <w:lang w:eastAsia="ko-KR"/>
        </w:rPr>
        <w:t xml:space="preserve">standalone </w:t>
      </w:r>
      <w:r w:rsidRPr="00E9603C">
        <w:t>NF or can be a functionality of NWDAF</w:t>
      </w:r>
      <w:r w:rsidRPr="00E9603C">
        <w:rPr>
          <w:lang w:eastAsia="zh-CN"/>
        </w:rPr>
        <w:t>, that depends on the configuration of operators</w:t>
      </w:r>
      <w:r w:rsidRPr="00E9603C">
        <w:t xml:space="preserve">. </w:t>
      </w:r>
    </w:p>
    <w:p w14:paraId="7491CA73" w14:textId="77777777" w:rsidR="009166E9" w:rsidRPr="00E9603C" w:rsidRDefault="009166E9">
      <w:pPr>
        <w:rPr>
          <w:lang w:eastAsia="zh-CN"/>
        </w:rPr>
      </w:pPr>
      <w:r w:rsidRPr="00E9603C">
        <w:rPr>
          <w:lang w:eastAsia="zh-CN"/>
        </w:rPr>
        <w:t>Scenario 1:</w:t>
      </w:r>
    </w:p>
    <w:p w14:paraId="181089C0" w14:textId="77777777" w:rsidR="009166E9" w:rsidRPr="00E9603C" w:rsidRDefault="009166E9">
      <w:pPr>
        <w:pStyle w:val="B1"/>
        <w:ind w:left="567" w:hanging="283"/>
        <w:rPr>
          <w:szCs w:val="21"/>
          <w:lang w:eastAsia="zh-CN"/>
        </w:rPr>
      </w:pPr>
      <w:r w:rsidRPr="00E9603C">
        <w:rPr>
          <w:szCs w:val="21"/>
          <w:lang w:eastAsia="zh-CN"/>
        </w:rPr>
        <w:t>3b-1.</w:t>
      </w:r>
      <w:r w:rsidRPr="00E9603C">
        <w:rPr>
          <w:szCs w:val="21"/>
          <w:lang w:eastAsia="zh-CN"/>
        </w:rPr>
        <w:tab/>
        <w:t>If the data has not been collected from NF-B before by other NWDAF instance(s), the DCCF responds to the requesting NWDAF with a message that the inquiry has no result.</w:t>
      </w:r>
    </w:p>
    <w:p w14:paraId="4D815AD9" w14:textId="77777777" w:rsidR="009166E9" w:rsidRPr="00E9603C" w:rsidRDefault="009166E9">
      <w:pPr>
        <w:pStyle w:val="B1"/>
        <w:ind w:left="567" w:hanging="283"/>
        <w:rPr>
          <w:szCs w:val="21"/>
          <w:lang w:eastAsia="zh-CN"/>
        </w:rPr>
      </w:pPr>
      <w:r w:rsidRPr="00E9603C">
        <w:rPr>
          <w:szCs w:val="21"/>
          <w:lang w:eastAsia="zh-CN"/>
        </w:rPr>
        <w:t>4-1.</w:t>
      </w:r>
      <w:r w:rsidRPr="00E9603C">
        <w:rPr>
          <w:szCs w:val="21"/>
          <w:lang w:eastAsia="zh-CN"/>
        </w:rPr>
        <w:tab/>
        <w:t>The requesting NWDAF uses Nnf_EventExposure_Subscribe to subscribe for the required data from the NF-B (data provider)(</w:t>
      </w:r>
      <w:r w:rsidRPr="00E9603C">
        <w:rPr>
          <w:lang w:eastAsia="zh-CN"/>
        </w:rPr>
        <w:t>the ID or address of the NF-B is discovered in step 2</w:t>
      </w:r>
      <w:r w:rsidRPr="00E9603C">
        <w:rPr>
          <w:szCs w:val="21"/>
          <w:lang w:eastAsia="zh-CN"/>
        </w:rPr>
        <w:t xml:space="preserve">). </w:t>
      </w:r>
      <w:r w:rsidRPr="00E9603C">
        <w:rPr>
          <w:lang w:eastAsia="zh-CN"/>
        </w:rPr>
        <w:t xml:space="preserve">The NF-B </w:t>
      </w:r>
      <w:r w:rsidRPr="00E9603C">
        <w:rPr>
          <w:color w:val="333333"/>
          <w:shd w:val="clear" w:color="auto" w:fill="F7F8FA"/>
        </w:rPr>
        <w:t>responds</w:t>
      </w:r>
      <w:r w:rsidRPr="00E9603C">
        <w:rPr>
          <w:color w:val="333333"/>
          <w:shd w:val="clear" w:color="auto" w:fill="F7F8FA"/>
          <w:lang w:eastAsia="zh-CN"/>
        </w:rPr>
        <w:t xml:space="preserve"> to</w:t>
      </w:r>
      <w:r w:rsidRPr="00E9603C">
        <w:rPr>
          <w:color w:val="333333"/>
          <w:shd w:val="clear" w:color="auto" w:fill="F7F8FA"/>
        </w:rPr>
        <w:t> </w:t>
      </w:r>
      <w:r w:rsidRPr="00E9603C">
        <w:rPr>
          <w:lang w:eastAsia="zh-CN"/>
        </w:rPr>
        <w:t>a s</w:t>
      </w:r>
      <w:r w:rsidRPr="00E9603C">
        <w:rPr>
          <w:szCs w:val="21"/>
          <w:lang w:eastAsia="zh-CN"/>
        </w:rPr>
        <w:t xml:space="preserve">uccessful </w:t>
      </w:r>
      <w:r w:rsidRPr="00E9603C">
        <w:t xml:space="preserve">subscription </w:t>
      </w:r>
      <w:r w:rsidRPr="00E9603C">
        <w:rPr>
          <w:szCs w:val="21"/>
          <w:lang w:eastAsia="zh-CN"/>
        </w:rPr>
        <w:t>message.</w:t>
      </w:r>
    </w:p>
    <w:p w14:paraId="76871756" w14:textId="77777777" w:rsidR="009166E9" w:rsidRPr="00E9603C" w:rsidRDefault="009166E9">
      <w:pPr>
        <w:rPr>
          <w:lang w:eastAsia="zh-CN"/>
        </w:rPr>
      </w:pPr>
      <w:r w:rsidRPr="00E9603C">
        <w:rPr>
          <w:lang w:eastAsia="zh-CN"/>
        </w:rPr>
        <w:t>Scenario 2:</w:t>
      </w:r>
    </w:p>
    <w:p w14:paraId="37973CA6" w14:textId="77777777" w:rsidR="009166E9" w:rsidRPr="00E9603C" w:rsidRDefault="009166E9">
      <w:pPr>
        <w:pStyle w:val="B1"/>
        <w:ind w:left="567" w:hanging="283"/>
        <w:rPr>
          <w:lang w:eastAsia="zh-CN"/>
        </w:rPr>
      </w:pPr>
      <w:r w:rsidRPr="00E9603C">
        <w:rPr>
          <w:lang w:eastAsia="zh-CN"/>
        </w:rPr>
        <w:t>3b-2.</w:t>
      </w:r>
      <w:r w:rsidRPr="00E9603C">
        <w:rPr>
          <w:lang w:eastAsia="zh-CN"/>
        </w:rPr>
        <w:tab/>
      </w:r>
      <w:r w:rsidRPr="00E9603C">
        <w:t xml:space="preserve">If </w:t>
      </w:r>
      <w:r w:rsidRPr="00E9603C">
        <w:rPr>
          <w:lang w:eastAsia="zh-CN"/>
        </w:rPr>
        <w:t>the DCCF discovers</w:t>
      </w:r>
      <w:r w:rsidRPr="00E9603C">
        <w:t xml:space="preserve"> </w:t>
      </w:r>
      <w:r w:rsidRPr="00E9603C">
        <w:rPr>
          <w:lang w:eastAsia="zh-CN"/>
        </w:rPr>
        <w:t xml:space="preserve">some other NWDAF instance(s) (the distributed NWDAF) is collecting the </w:t>
      </w:r>
      <w:r w:rsidRPr="00E9603C">
        <w:t>request</w:t>
      </w:r>
      <w:r w:rsidRPr="00E9603C">
        <w:rPr>
          <w:lang w:eastAsia="zh-CN"/>
        </w:rPr>
        <w:t>ed</w:t>
      </w:r>
      <w:r w:rsidRPr="00E9603C">
        <w:t xml:space="preserve"> </w:t>
      </w:r>
      <w:r w:rsidRPr="00E9603C">
        <w:rPr>
          <w:lang w:eastAsia="zh-CN"/>
        </w:rPr>
        <w:t>data (</w:t>
      </w:r>
      <w:r w:rsidRPr="00E9603C">
        <w:rPr>
          <w:szCs w:val="21"/>
          <w:lang w:eastAsia="zh-CN"/>
        </w:rPr>
        <w:t xml:space="preserve">the Data obtaining status of the data profile is </w:t>
      </w:r>
      <w:r w:rsidRPr="00E9603C">
        <w:rPr>
          <w:lang w:eastAsia="zh-CN"/>
        </w:rPr>
        <w:t>collecting</w:t>
      </w:r>
      <w:r w:rsidRPr="00E9603C">
        <w:rPr>
          <w:szCs w:val="21"/>
          <w:lang w:eastAsia="zh-CN"/>
        </w:rPr>
        <w:t>, as defined in step 5</w:t>
      </w:r>
      <w:r w:rsidRPr="00E9603C">
        <w:rPr>
          <w:lang w:eastAsia="zh-CN"/>
        </w:rPr>
        <w:t>),</w:t>
      </w:r>
      <w:r w:rsidRPr="00E9603C">
        <w:t xml:space="preserve"> </w:t>
      </w:r>
      <w:r w:rsidRPr="00E9603C">
        <w:rPr>
          <w:lang w:eastAsia="zh-CN"/>
        </w:rPr>
        <w:t>the DCCF responds to the requesting NWDAF with a message that indicates the ID or address of the distributed NWDAF.</w:t>
      </w:r>
    </w:p>
    <w:p w14:paraId="3FFE7044" w14:textId="77777777" w:rsidR="009166E9" w:rsidRPr="00E9603C" w:rsidRDefault="009166E9">
      <w:pPr>
        <w:pStyle w:val="B1"/>
        <w:rPr>
          <w:rFonts w:eastAsia="MS Mincho"/>
        </w:rPr>
      </w:pPr>
      <w:r w:rsidRPr="00E9603C">
        <w:rPr>
          <w:lang w:eastAsia="zh-CN"/>
        </w:rPr>
        <w:t>4-2.</w:t>
      </w:r>
      <w:r w:rsidRPr="00E9603C">
        <w:rPr>
          <w:lang w:eastAsia="zh-CN"/>
        </w:rPr>
        <w:tab/>
        <w:t>T</w:t>
      </w:r>
      <w:r w:rsidRPr="00E9603C">
        <w:t xml:space="preserve">he </w:t>
      </w:r>
      <w:r w:rsidRPr="00E9603C">
        <w:rPr>
          <w:lang w:eastAsia="zh-CN"/>
        </w:rPr>
        <w:t xml:space="preserve">requesting NWDAF </w:t>
      </w:r>
      <w:r w:rsidRPr="00E9603C">
        <w:t>uses Nnwdaf_EventExposure_Subscribe service to subscribe for the required data</w:t>
      </w:r>
      <w:r w:rsidRPr="00E9603C">
        <w:rPr>
          <w:lang w:eastAsia="zh-CN"/>
        </w:rPr>
        <w:t xml:space="preserve"> from the distributed NWDAF</w:t>
      </w:r>
      <w:r w:rsidRPr="00E9603C">
        <w:t>. The distributed NWDAF</w:t>
      </w:r>
      <w:r w:rsidRPr="00E9603C">
        <w:rPr>
          <w:szCs w:val="21"/>
          <w:lang w:eastAsia="zh-CN"/>
        </w:rPr>
        <w:t xml:space="preserve"> </w:t>
      </w:r>
      <w:r w:rsidRPr="00E9603C">
        <w:rPr>
          <w:color w:val="333333"/>
          <w:shd w:val="clear" w:color="auto" w:fill="F7F8FA"/>
        </w:rPr>
        <w:t>responds </w:t>
      </w:r>
      <w:r w:rsidRPr="00E9603C">
        <w:rPr>
          <w:szCs w:val="21"/>
          <w:lang w:eastAsia="zh-CN"/>
        </w:rPr>
        <w:t xml:space="preserve">a successful </w:t>
      </w:r>
      <w:r w:rsidRPr="00E9603C">
        <w:t xml:space="preserve">subscription </w:t>
      </w:r>
      <w:r w:rsidRPr="00E9603C">
        <w:rPr>
          <w:szCs w:val="21"/>
          <w:lang w:eastAsia="zh-CN"/>
        </w:rPr>
        <w:t>message.</w:t>
      </w:r>
    </w:p>
    <w:p w14:paraId="1F25B0E1" w14:textId="77777777" w:rsidR="009166E9" w:rsidRPr="00E9603C" w:rsidRDefault="009166E9">
      <w:pPr>
        <w:rPr>
          <w:lang w:eastAsia="zh-CN"/>
        </w:rPr>
      </w:pPr>
      <w:r w:rsidRPr="00E9603C">
        <w:rPr>
          <w:lang w:eastAsia="zh-CN"/>
        </w:rPr>
        <w:t>Scenario 3:</w:t>
      </w:r>
    </w:p>
    <w:p w14:paraId="03FF68DB" w14:textId="77777777" w:rsidR="009166E9" w:rsidRPr="00E9603C" w:rsidRDefault="009166E9">
      <w:pPr>
        <w:pStyle w:val="B1"/>
        <w:rPr>
          <w:lang w:eastAsia="zh-CN"/>
        </w:rPr>
      </w:pPr>
      <w:r w:rsidRPr="00E9603C">
        <w:rPr>
          <w:lang w:eastAsia="zh-CN"/>
        </w:rPr>
        <w:t>3b-3.</w:t>
      </w:r>
      <w:r w:rsidRPr="00E9603C">
        <w:rPr>
          <w:lang w:eastAsia="zh-CN"/>
        </w:rPr>
        <w:tab/>
      </w:r>
      <w:r w:rsidRPr="00E9603C">
        <w:t xml:space="preserve">If </w:t>
      </w:r>
      <w:r w:rsidRPr="00E9603C">
        <w:rPr>
          <w:lang w:eastAsia="zh-CN"/>
        </w:rPr>
        <w:t>the DCCF discovers</w:t>
      </w:r>
      <w:r w:rsidRPr="00E9603C">
        <w:t xml:space="preserve"> </w:t>
      </w:r>
      <w:r w:rsidRPr="00E9603C">
        <w:rPr>
          <w:lang w:eastAsia="zh-CN"/>
        </w:rPr>
        <w:t xml:space="preserve">some other NWDAF instance(s) (the distributed NWDAF or the data repository) has collected the </w:t>
      </w:r>
      <w:r w:rsidRPr="00E9603C">
        <w:t>request</w:t>
      </w:r>
      <w:r w:rsidRPr="00E9603C">
        <w:rPr>
          <w:lang w:eastAsia="zh-CN"/>
        </w:rPr>
        <w:t>ed</w:t>
      </w:r>
      <w:r w:rsidRPr="00E9603C">
        <w:t xml:space="preserve"> </w:t>
      </w:r>
      <w:r w:rsidRPr="00E9603C">
        <w:rPr>
          <w:lang w:eastAsia="zh-CN"/>
        </w:rPr>
        <w:t>data (</w:t>
      </w:r>
      <w:r w:rsidRPr="00E9603C">
        <w:rPr>
          <w:szCs w:val="21"/>
          <w:lang w:eastAsia="zh-CN"/>
        </w:rPr>
        <w:t>the Data obtaining status of the data profile is completed, as defined in step 6</w:t>
      </w:r>
      <w:r w:rsidRPr="00E9603C">
        <w:rPr>
          <w:lang w:eastAsia="zh-CN"/>
        </w:rPr>
        <w:t>), the DCCF responds to the requesting NWDAF with a message that indicates the ID or address of the distributed NWDAF or the data repository. The DCCF decides which one to be interacted with the requesting NWDAF according to their NF load status (NF load status can be queried through NRF). DCCF selects NF with lower load status to achieve load balancing and avoid performance degradation caused by the high load.</w:t>
      </w:r>
    </w:p>
    <w:p w14:paraId="7866471D" w14:textId="77777777" w:rsidR="009166E9" w:rsidRPr="00E9603C" w:rsidRDefault="009166E9">
      <w:pPr>
        <w:pStyle w:val="B1"/>
        <w:rPr>
          <w:rFonts w:eastAsia="MS Mincho"/>
        </w:rPr>
      </w:pPr>
      <w:r w:rsidRPr="00E9603C">
        <w:rPr>
          <w:lang w:eastAsia="zh-CN"/>
        </w:rPr>
        <w:t>4-3.</w:t>
      </w:r>
      <w:r w:rsidRPr="00E9603C">
        <w:rPr>
          <w:lang w:eastAsia="zh-CN"/>
        </w:rPr>
        <w:tab/>
        <w:t>T</w:t>
      </w:r>
      <w:r w:rsidRPr="00E9603C">
        <w:t xml:space="preserve">he </w:t>
      </w:r>
      <w:r w:rsidRPr="00E9603C">
        <w:rPr>
          <w:lang w:eastAsia="zh-CN"/>
        </w:rPr>
        <w:t xml:space="preserve">requesting NWDAF </w:t>
      </w:r>
      <w:r w:rsidRPr="00E9603C">
        <w:t>uses Nnwdaf_EventExposure_Subscribe service to subscribe for the required data</w:t>
      </w:r>
      <w:r w:rsidRPr="00E9603C">
        <w:rPr>
          <w:lang w:eastAsia="zh-CN"/>
        </w:rPr>
        <w:t xml:space="preserve"> from the distributed NWDAF or the data repository</w:t>
      </w:r>
      <w:r w:rsidRPr="00E9603C">
        <w:t xml:space="preserve">. The </w:t>
      </w:r>
      <w:r w:rsidRPr="00E9603C">
        <w:rPr>
          <w:lang w:eastAsia="zh-CN"/>
        </w:rPr>
        <w:t>distributed</w:t>
      </w:r>
      <w:r w:rsidRPr="00E9603C">
        <w:t xml:space="preserve"> NWDAF</w:t>
      </w:r>
      <w:r w:rsidRPr="00E9603C">
        <w:rPr>
          <w:szCs w:val="21"/>
          <w:lang w:eastAsia="zh-CN"/>
        </w:rPr>
        <w:t xml:space="preserve"> </w:t>
      </w:r>
      <w:r w:rsidRPr="00E9603C">
        <w:rPr>
          <w:color w:val="333333"/>
          <w:shd w:val="clear" w:color="auto" w:fill="F7F8FA"/>
        </w:rPr>
        <w:t>responds </w:t>
      </w:r>
      <w:r w:rsidRPr="00E9603C">
        <w:rPr>
          <w:szCs w:val="21"/>
          <w:lang w:eastAsia="zh-CN"/>
        </w:rPr>
        <w:t xml:space="preserve">a successful </w:t>
      </w:r>
      <w:r w:rsidRPr="00E9603C">
        <w:t>subscription</w:t>
      </w:r>
      <w:r w:rsidRPr="00E9603C">
        <w:rPr>
          <w:szCs w:val="21"/>
          <w:lang w:eastAsia="zh-CN"/>
        </w:rPr>
        <w:t xml:space="preserve"> message.</w:t>
      </w:r>
    </w:p>
    <w:p w14:paraId="06C30E29" w14:textId="77777777" w:rsidR="009166E9" w:rsidRPr="00E9603C" w:rsidRDefault="009166E9">
      <w:pPr>
        <w:pStyle w:val="B1"/>
        <w:rPr>
          <w:lang w:eastAsia="zh-CN"/>
        </w:rPr>
      </w:pPr>
      <w:r w:rsidRPr="00E9603C">
        <w:rPr>
          <w:lang w:eastAsia="zh-CN"/>
        </w:rPr>
        <w:t>5.</w:t>
      </w:r>
      <w:r w:rsidRPr="00E9603C">
        <w:rPr>
          <w:lang w:eastAsia="zh-CN"/>
        </w:rPr>
        <w:tab/>
      </w:r>
      <w:r w:rsidRPr="00E9603C">
        <w:t xml:space="preserve">Upon receiving the successful subscription response either from </w:t>
      </w:r>
      <w:r w:rsidRPr="00E9603C">
        <w:rPr>
          <w:lang w:eastAsia="zh-CN"/>
        </w:rPr>
        <w:t xml:space="preserve">the </w:t>
      </w:r>
      <w:r w:rsidRPr="00E9603C">
        <w:t>NF-B (in step 4-1) or the distributed NWDAF (in step 4-2 or 4-3), and</w:t>
      </w:r>
      <w:r w:rsidRPr="00E9603C">
        <w:rPr>
          <w:lang w:eastAsia="zh-CN"/>
        </w:rPr>
        <w:t xml:space="preserve"> before starting to collect data, the requesting NWDAF should register the data profile that contains the parameters of collected data to the DCCF,</w:t>
      </w:r>
      <w:r w:rsidRPr="00E9603C">
        <w:t xml:space="preserve"> the data profiled may contain one or more of following one</w:t>
      </w:r>
      <w:r w:rsidRPr="00E9603C">
        <w:rPr>
          <w:lang w:eastAsia="zh-CN"/>
        </w:rPr>
        <w:t>s: Analytics ID, Event ID list, Time period of data collection, Area of Interest, Data obtaining status (e.g. collecting).</w:t>
      </w:r>
    </w:p>
    <w:p w14:paraId="040300A8" w14:textId="77777777" w:rsidR="009166E9" w:rsidRPr="00E9603C" w:rsidRDefault="009166E9">
      <w:pPr>
        <w:rPr>
          <w:lang w:eastAsia="zh-CN"/>
        </w:rPr>
      </w:pPr>
      <w:r w:rsidRPr="00E9603C">
        <w:rPr>
          <w:lang w:eastAsia="zh-CN"/>
        </w:rPr>
        <w:t>Collect Data:</w:t>
      </w:r>
    </w:p>
    <w:p w14:paraId="023CE4A2" w14:textId="77777777" w:rsidR="009166E9" w:rsidRPr="00E9603C" w:rsidRDefault="009166E9">
      <w:pPr>
        <w:pStyle w:val="B1"/>
        <w:ind w:left="283" w:firstLine="0"/>
      </w:pPr>
      <w:r w:rsidRPr="00E9603C">
        <w:rPr>
          <w:lang w:eastAsia="zh-CN"/>
        </w:rPr>
        <w:t xml:space="preserve">According to the subscription from the DCCF, the </w:t>
      </w:r>
      <w:r w:rsidRPr="00E9603C">
        <w:t xml:space="preserve">NF-B (in step 4-1) or the distributed NWDAF (in step 4-2 or 4-3) sends the required data to the requesting </w:t>
      </w:r>
      <w:r w:rsidRPr="00E9603C">
        <w:rPr>
          <w:lang w:eastAsia="zh-CN"/>
        </w:rPr>
        <w:t>NWDAF</w:t>
      </w:r>
      <w:r w:rsidRPr="00E9603C">
        <w:t>, for example by using Nnf_EventExposure_Notify service.</w:t>
      </w:r>
    </w:p>
    <w:p w14:paraId="751BC5C8" w14:textId="77777777" w:rsidR="009166E9" w:rsidRPr="00E9603C" w:rsidRDefault="009166E9">
      <w:pPr>
        <w:pStyle w:val="B1"/>
        <w:rPr>
          <w:szCs w:val="21"/>
          <w:lang w:eastAsia="zh-CN"/>
        </w:rPr>
      </w:pPr>
      <w:r w:rsidRPr="00E9603C">
        <w:rPr>
          <w:szCs w:val="21"/>
          <w:lang w:eastAsia="zh-CN"/>
        </w:rPr>
        <w:t>6.</w:t>
      </w:r>
      <w:r w:rsidRPr="00E9603C">
        <w:rPr>
          <w:szCs w:val="21"/>
          <w:lang w:eastAsia="zh-CN"/>
        </w:rPr>
        <w:tab/>
        <w:t xml:space="preserve">After finishing the data collection either from NF-B (in step 4-1) or the distributed NWDAF (in step 4-2 or 4-3), the requesting NWDAF should update the data profile for the collected data to the DCCF, which includes the updated Data obtaining status (e.g. completed) and the </w:t>
      </w:r>
      <w:r w:rsidRPr="00E9603C">
        <w:rPr>
          <w:lang w:eastAsia="zh-CN"/>
        </w:rPr>
        <w:t>validity of the collected data</w:t>
      </w:r>
      <w:r w:rsidRPr="00E9603C">
        <w:rPr>
          <w:szCs w:val="21"/>
          <w:lang w:eastAsia="zh-CN"/>
        </w:rPr>
        <w:t>.</w:t>
      </w:r>
    </w:p>
    <w:p w14:paraId="457F8CEF" w14:textId="77777777" w:rsidR="009166E9" w:rsidRPr="00E9603C" w:rsidRDefault="009166E9">
      <w:pPr>
        <w:pStyle w:val="B1"/>
      </w:pPr>
      <w:r w:rsidRPr="00E9603C">
        <w:rPr>
          <w:lang w:eastAsia="zh-CN"/>
        </w:rPr>
        <w:t>7</w:t>
      </w:r>
      <w:r w:rsidRPr="00E9603C">
        <w:t>.</w:t>
      </w:r>
      <w:r w:rsidRPr="00E9603C">
        <w:tab/>
        <w:t>The requesting NWDAF performs data analytics based on the collected data.</w:t>
      </w:r>
    </w:p>
    <w:p w14:paraId="494E805E" w14:textId="77777777" w:rsidR="009166E9" w:rsidRPr="00E9603C" w:rsidRDefault="009166E9">
      <w:pPr>
        <w:pStyle w:val="B1"/>
      </w:pPr>
      <w:r w:rsidRPr="00E9603C">
        <w:rPr>
          <w:lang w:eastAsia="zh-CN"/>
        </w:rPr>
        <w:t>8</w:t>
      </w:r>
      <w:r w:rsidRPr="00E9603C">
        <w:t>.</w:t>
      </w:r>
      <w:r w:rsidRPr="00E9603C">
        <w:tab/>
        <w:t>The NWDAF sends the analytics results data to the NF-A (NWDAF consumer) by using Nnwdaf_AnalyticInfo_Response or Nnwdaf_AnalyticSubscription_Notify service.</w:t>
      </w:r>
    </w:p>
    <w:p w14:paraId="639F844B" w14:textId="77777777" w:rsidR="009166E9" w:rsidRPr="00E9603C" w:rsidRDefault="009166E9">
      <w:pPr>
        <w:pStyle w:val="B1"/>
        <w:rPr>
          <w:lang w:eastAsia="zh-CN"/>
        </w:rPr>
      </w:pPr>
      <w:r w:rsidRPr="00E9603C">
        <w:rPr>
          <w:rFonts w:eastAsia="仿宋"/>
          <w:lang w:eastAsia="zh-CN"/>
        </w:rPr>
        <w:t>9.</w:t>
      </w:r>
      <w:r w:rsidRPr="00E9603C">
        <w:rPr>
          <w:rFonts w:eastAsia="仿宋"/>
          <w:lang w:eastAsia="zh-CN"/>
        </w:rPr>
        <w:tab/>
        <w:t>The NWDAF can also store collected data and related analysis results to a Data Repository and update the data profile for the collected data and obtained data analytics result again to the DCCF, adding the data storage address or data repository ID</w:t>
      </w:r>
      <w:r w:rsidRPr="00E9603C">
        <w:rPr>
          <w:szCs w:val="21"/>
          <w:lang w:eastAsia="zh-CN"/>
        </w:rPr>
        <w:t>(</w:t>
      </w:r>
      <w:r w:rsidRPr="00E9603C">
        <w:rPr>
          <w:lang w:eastAsia="zh-CN"/>
        </w:rPr>
        <w:t xml:space="preserve">the ID or address of the </w:t>
      </w:r>
      <w:r w:rsidRPr="00E9603C">
        <w:rPr>
          <w:rFonts w:eastAsia="仿宋"/>
          <w:lang w:eastAsia="zh-CN"/>
        </w:rPr>
        <w:t>Data Repository</w:t>
      </w:r>
      <w:r w:rsidRPr="00E9603C">
        <w:rPr>
          <w:lang w:eastAsia="zh-CN"/>
        </w:rPr>
        <w:t xml:space="preserve"> is discovered in step 2</w:t>
      </w:r>
      <w:r w:rsidRPr="00E9603C">
        <w:rPr>
          <w:szCs w:val="21"/>
          <w:lang w:eastAsia="zh-CN"/>
        </w:rPr>
        <w:t>)</w:t>
      </w:r>
      <w:r w:rsidRPr="00E9603C">
        <w:rPr>
          <w:rFonts w:eastAsia="仿宋"/>
          <w:lang w:eastAsia="zh-CN"/>
        </w:rPr>
        <w:t>. And the Data Repository can reject the NWDAF data storage request, if the data requested for storage is being transmitted or has been stored to the data repository by other NWDAF previously. It can avoid repeated storage of the same data in the Data Repository.</w:t>
      </w:r>
    </w:p>
    <w:p w14:paraId="79A30B88" w14:textId="77777777" w:rsidR="009166E9" w:rsidRPr="00E9603C" w:rsidRDefault="009166E9">
      <w:pPr>
        <w:pStyle w:val="NO"/>
        <w:rPr>
          <w:lang w:eastAsia="zh-CN"/>
        </w:rPr>
      </w:pPr>
      <w:r w:rsidRPr="00E9603C">
        <w:rPr>
          <w:lang w:eastAsia="zh-CN"/>
        </w:rPr>
        <w:t>NOTE 2:</w:t>
      </w:r>
      <w:r w:rsidRPr="00E9603C">
        <w:rPr>
          <w:lang w:eastAsia="zh-CN"/>
        </w:rPr>
        <w:tab/>
      </w:r>
      <w:r w:rsidRPr="00E9603C">
        <w:t xml:space="preserve">The </w:t>
      </w:r>
      <w:r w:rsidRPr="00E9603C">
        <w:rPr>
          <w:lang w:eastAsia="zh-CN"/>
        </w:rPr>
        <w:t xml:space="preserve">DRF </w:t>
      </w:r>
      <w:r w:rsidRPr="00E9603C">
        <w:t xml:space="preserve">can be a </w:t>
      </w:r>
      <w:r w:rsidRPr="00E9603C">
        <w:rPr>
          <w:lang w:eastAsia="ko-KR"/>
        </w:rPr>
        <w:t xml:space="preserve">standalone </w:t>
      </w:r>
      <w:r w:rsidRPr="00E9603C">
        <w:t>NF or can be a functionality of NWDAF</w:t>
      </w:r>
      <w:r w:rsidRPr="00E9603C">
        <w:rPr>
          <w:lang w:eastAsia="zh-CN"/>
        </w:rPr>
        <w:t xml:space="preserve"> which depends on the configuration of operators</w:t>
      </w:r>
      <w:r w:rsidRPr="00E9603C">
        <w:t>.</w:t>
      </w:r>
    </w:p>
    <w:p w14:paraId="7EFE5BE2" w14:textId="77777777" w:rsidR="009166E9" w:rsidRPr="00E9603C" w:rsidRDefault="009166E9">
      <w:pPr>
        <w:pStyle w:val="B1"/>
        <w:ind w:firstLine="0"/>
        <w:rPr>
          <w:lang w:eastAsia="zh-CN"/>
        </w:rPr>
      </w:pPr>
      <w:r w:rsidRPr="00E9603C">
        <w:rPr>
          <w:lang w:eastAsia="zh-CN"/>
        </w:rPr>
        <w:t xml:space="preserve">During the storage period, the </w:t>
      </w:r>
      <w:r w:rsidRPr="00E9603C">
        <w:rPr>
          <w:rFonts w:eastAsia="仿宋"/>
          <w:lang w:eastAsia="zh-CN"/>
        </w:rPr>
        <w:t>Data Repository</w:t>
      </w:r>
      <w:r w:rsidRPr="00E9603C">
        <w:rPr>
          <w:lang w:eastAsia="zh-CN"/>
        </w:rPr>
        <w:t xml:space="preserve"> could also register/update the profile that contains the parameters of collected data to the DCCF, similar to steps 4-1c and 6.</w:t>
      </w:r>
    </w:p>
    <w:p w14:paraId="7F17FA7D" w14:textId="77777777" w:rsidR="009166E9" w:rsidRPr="00E9603C" w:rsidRDefault="009166E9">
      <w:pPr>
        <w:pStyle w:val="NO"/>
        <w:rPr>
          <w:szCs w:val="21"/>
          <w:lang w:eastAsia="zh-CN"/>
        </w:rPr>
      </w:pPr>
      <w:r w:rsidRPr="00E9603C">
        <w:rPr>
          <w:szCs w:val="21"/>
          <w:lang w:eastAsia="zh-CN"/>
        </w:rPr>
        <w:t>NOTE 3:</w:t>
      </w:r>
      <w:r w:rsidRPr="00E9603C">
        <w:rPr>
          <w:szCs w:val="21"/>
          <w:lang w:eastAsia="zh-CN"/>
        </w:rPr>
        <w:tab/>
        <w:t xml:space="preserve">This solution also applies to the data collection for the scenario that NWDAF is collocated with 5GC NF, </w:t>
      </w:r>
      <w:r w:rsidRPr="00E9603C">
        <w:t>this NWDAF will collect the data from the associated 5GC NF directly and shall not unnecessarily send required data to DCCF</w:t>
      </w:r>
      <w:r w:rsidRPr="00E9603C">
        <w:rPr>
          <w:szCs w:val="21"/>
          <w:lang w:eastAsia="zh-CN"/>
        </w:rPr>
        <w:t>. In order to enable data consumer can get the collected data from these collocated NWDAF, they could register/</w:t>
      </w:r>
      <w:r w:rsidRPr="00E9603C">
        <w:rPr>
          <w:lang w:eastAsia="zh-CN"/>
        </w:rPr>
        <w:t>update the profile to the DCCF during/after the procedure of data collection</w:t>
      </w:r>
      <w:r w:rsidRPr="00E9603C">
        <w:rPr>
          <w:szCs w:val="21"/>
          <w:lang w:eastAsia="zh-CN"/>
        </w:rPr>
        <w:t>.</w:t>
      </w:r>
    </w:p>
    <w:p w14:paraId="55F18452" w14:textId="77777777" w:rsidR="009166E9" w:rsidRPr="00E9603C" w:rsidRDefault="009166E9">
      <w:pPr>
        <w:pStyle w:val="Heading3"/>
        <w:rPr>
          <w:lang w:eastAsia="zh-CN"/>
        </w:rPr>
      </w:pPr>
      <w:bookmarkStart w:id="5777" w:name="_Toc54770017"/>
      <w:bookmarkStart w:id="5778" w:name="_Toc54779372"/>
      <w:bookmarkStart w:id="5779" w:name="_Toc57201183"/>
      <w:bookmarkStart w:id="5780" w:name="_Toc54786332"/>
      <w:bookmarkStart w:id="5781" w:name="_Toc57641221"/>
      <w:bookmarkStart w:id="5782" w:name="_Toc59101574"/>
      <w:r w:rsidRPr="00E9603C">
        <w:rPr>
          <w:lang w:eastAsia="zh-CN"/>
        </w:rPr>
        <w:t>6.15.2</w:t>
      </w:r>
      <w:r w:rsidRPr="00E9603C">
        <w:rPr>
          <w:lang w:eastAsia="zh-CN"/>
        </w:rPr>
        <w:tab/>
      </w:r>
      <w:r w:rsidRPr="00E9603C">
        <w:t>Impacts on services, entities and interfaces</w:t>
      </w:r>
      <w:bookmarkEnd w:id="5755"/>
      <w:bookmarkEnd w:id="5756"/>
      <w:bookmarkEnd w:id="5757"/>
      <w:bookmarkEnd w:id="5758"/>
      <w:bookmarkEnd w:id="5759"/>
      <w:bookmarkEnd w:id="5760"/>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7"/>
      <w:bookmarkEnd w:id="5778"/>
      <w:bookmarkEnd w:id="5779"/>
      <w:bookmarkEnd w:id="5780"/>
      <w:bookmarkEnd w:id="5781"/>
      <w:bookmarkEnd w:id="5782"/>
    </w:p>
    <w:p w14:paraId="2D6E21D2" w14:textId="77777777" w:rsidR="009166E9" w:rsidRPr="00E9603C" w:rsidRDefault="009166E9">
      <w:pPr>
        <w:rPr>
          <w:lang w:eastAsia="en-US"/>
        </w:rPr>
      </w:pPr>
      <w:r w:rsidRPr="00E9603C">
        <w:rPr>
          <w:lang w:eastAsia="en-US"/>
        </w:rPr>
        <w:t>A new DCCF is introduced.</w:t>
      </w:r>
    </w:p>
    <w:p w14:paraId="75143B92" w14:textId="77777777" w:rsidR="009166E9" w:rsidRPr="00E9603C" w:rsidRDefault="009166E9">
      <w:pPr>
        <w:pStyle w:val="B1"/>
        <w:rPr>
          <w:szCs w:val="21"/>
          <w:lang w:eastAsia="zh-CN"/>
        </w:rPr>
      </w:pPr>
      <w:r w:rsidRPr="00E9603C">
        <w:rPr>
          <w:szCs w:val="21"/>
          <w:lang w:eastAsia="zh-CN"/>
        </w:rPr>
        <w:t>-</w:t>
      </w:r>
      <w:r w:rsidRPr="00E9603C">
        <w:rPr>
          <w:szCs w:val="21"/>
          <w:lang w:eastAsia="zh-CN"/>
        </w:rPr>
        <w:tab/>
        <w:t>Impact on Data collection by using DCCF to control signalling and forward data:</w:t>
      </w:r>
    </w:p>
    <w:p w14:paraId="243E386B" w14:textId="77777777" w:rsidR="009166E9" w:rsidRPr="00E9603C" w:rsidRDefault="009166E9">
      <w:pPr>
        <w:pStyle w:val="B1"/>
        <w:ind w:left="850"/>
        <w:rPr>
          <w:szCs w:val="21"/>
          <w:lang w:eastAsia="zh-CN"/>
        </w:rPr>
      </w:pPr>
      <w:r w:rsidRPr="00E9603C">
        <w:rPr>
          <w:szCs w:val="21"/>
          <w:lang w:eastAsia="zh-CN"/>
        </w:rPr>
        <w:t>-</w:t>
      </w:r>
      <w:r w:rsidRPr="00E9603C">
        <w:rPr>
          <w:szCs w:val="21"/>
          <w:lang w:eastAsia="zh-CN"/>
        </w:rPr>
        <w:tab/>
        <w:t>The DCCF provides data collection service for other NWDAFs.</w:t>
      </w:r>
    </w:p>
    <w:p w14:paraId="02071566" w14:textId="77777777" w:rsidR="009166E9" w:rsidRPr="00E9603C" w:rsidRDefault="009166E9">
      <w:pPr>
        <w:pStyle w:val="B2"/>
        <w:rPr>
          <w:lang w:eastAsia="en-US"/>
        </w:rPr>
      </w:pPr>
      <w:r w:rsidRPr="00E9603C">
        <w:rPr>
          <w:szCs w:val="21"/>
          <w:lang w:eastAsia="zh-CN"/>
        </w:rPr>
        <w:t>-</w:t>
      </w:r>
      <w:r w:rsidRPr="00E9603C">
        <w:rPr>
          <w:szCs w:val="21"/>
          <w:lang w:eastAsia="zh-CN"/>
        </w:rPr>
        <w:tab/>
      </w:r>
      <w:r w:rsidRPr="00E9603C">
        <w:rPr>
          <w:lang w:eastAsia="en-US"/>
        </w:rPr>
        <w:t>The NWDAF uses the service of DCCF for data collection.</w:t>
      </w:r>
    </w:p>
    <w:p w14:paraId="64CCAA31" w14:textId="77777777" w:rsidR="009166E9" w:rsidRPr="00E9603C" w:rsidRDefault="009166E9">
      <w:pPr>
        <w:pStyle w:val="B1"/>
        <w:rPr>
          <w:szCs w:val="21"/>
          <w:lang w:eastAsia="zh-CN"/>
        </w:rPr>
      </w:pPr>
      <w:bookmarkStart w:id="5783" w:name="_Toc50309697"/>
      <w:bookmarkStart w:id="5784" w:name="_Toc3532"/>
      <w:bookmarkStart w:id="5785" w:name="_Toc24494"/>
      <w:bookmarkStart w:id="5786" w:name="_Toc4064"/>
      <w:bookmarkStart w:id="5787" w:name="_Toc44004327"/>
      <w:bookmarkStart w:id="5788" w:name="_Toc50023044"/>
      <w:bookmarkStart w:id="5789" w:name="_Toc31495"/>
      <w:bookmarkStart w:id="5790" w:name="_Toc42779084"/>
      <w:bookmarkStart w:id="5791" w:name="_Toc42770028"/>
      <w:bookmarkStart w:id="5792" w:name="_Toc50579429"/>
      <w:bookmarkStart w:id="5793" w:name="_Toc50023629"/>
      <w:bookmarkStart w:id="5794" w:name="_Toc16650"/>
      <w:bookmarkStart w:id="5795" w:name="_Toc43393167"/>
      <w:bookmarkStart w:id="5796" w:name="_Toc50022395"/>
      <w:bookmarkStart w:id="5797" w:name="_Toc12442"/>
      <w:bookmarkStart w:id="5798" w:name="_Toc50021691"/>
      <w:bookmarkStart w:id="5799" w:name="_Toc19037"/>
      <w:bookmarkStart w:id="5800" w:name="_Toc26224"/>
      <w:bookmarkStart w:id="5801" w:name="_Toc50021122"/>
      <w:r w:rsidRPr="00E9603C">
        <w:rPr>
          <w:szCs w:val="21"/>
          <w:lang w:eastAsia="zh-CN"/>
        </w:rPr>
        <w:t>-</w:t>
      </w:r>
      <w:r w:rsidRPr="00E9603C">
        <w:rPr>
          <w:szCs w:val="21"/>
          <w:lang w:eastAsia="zh-CN"/>
        </w:rPr>
        <w:tab/>
        <w:t>Impact on Data collection by using DCCF to control signalling:</w:t>
      </w:r>
    </w:p>
    <w:p w14:paraId="1AAA063A" w14:textId="77777777" w:rsidR="009166E9" w:rsidRPr="00E9603C" w:rsidRDefault="009166E9">
      <w:pPr>
        <w:pStyle w:val="B1"/>
        <w:ind w:left="850"/>
        <w:rPr>
          <w:lang w:eastAsia="zh-CN"/>
        </w:rPr>
      </w:pPr>
      <w:r w:rsidRPr="00E9603C">
        <w:rPr>
          <w:lang w:eastAsia="zh-CN"/>
        </w:rPr>
        <w:t>-</w:t>
      </w:r>
      <w:r w:rsidRPr="00E9603C">
        <w:rPr>
          <w:lang w:eastAsia="zh-CN"/>
        </w:rPr>
        <w:tab/>
        <w:t>The DCCF needs to support NWDAF registration/update the profile of collected data.</w:t>
      </w:r>
    </w:p>
    <w:p w14:paraId="07BDA32F" w14:textId="77777777" w:rsidR="009166E9" w:rsidRPr="00E9603C" w:rsidRDefault="009166E9">
      <w:pPr>
        <w:pStyle w:val="B1"/>
        <w:ind w:left="850"/>
        <w:rPr>
          <w:lang w:eastAsia="zh-CN"/>
        </w:rPr>
      </w:pPr>
      <w:r w:rsidRPr="00E9603C">
        <w:rPr>
          <w:lang w:eastAsia="zh-CN"/>
        </w:rPr>
        <w:t>-</w:t>
      </w:r>
      <w:r w:rsidRPr="00E9603C">
        <w:rPr>
          <w:lang w:eastAsia="zh-CN"/>
        </w:rPr>
        <w:tab/>
        <w:t>The DCCF determines whether NWDAF is collecting data according to the profile of collected data by other NWDAFs.</w:t>
      </w:r>
    </w:p>
    <w:p w14:paraId="1129F9D3" w14:textId="77777777" w:rsidR="009166E9" w:rsidRPr="00E9603C" w:rsidRDefault="009166E9">
      <w:pPr>
        <w:pStyle w:val="B1"/>
        <w:ind w:left="850"/>
        <w:rPr>
          <w:lang w:eastAsia="zh-CN"/>
        </w:rPr>
      </w:pPr>
      <w:r w:rsidRPr="00E9603C">
        <w:rPr>
          <w:lang w:eastAsia="zh-CN"/>
        </w:rPr>
        <w:t>-</w:t>
      </w:r>
      <w:r w:rsidRPr="00E9603C">
        <w:rPr>
          <w:lang w:eastAsia="zh-CN"/>
        </w:rPr>
        <w:tab/>
        <w:t>The DCCF indicates interacted NWDAF according to the NF load status.</w:t>
      </w:r>
    </w:p>
    <w:p w14:paraId="1261CC87" w14:textId="77777777" w:rsidR="009166E9" w:rsidRPr="00E9603C" w:rsidRDefault="009166E9">
      <w:pPr>
        <w:pStyle w:val="B1"/>
        <w:ind w:left="850"/>
        <w:rPr>
          <w:lang w:eastAsia="en-US"/>
        </w:rPr>
      </w:pPr>
      <w:r w:rsidRPr="00E9603C">
        <w:rPr>
          <w:lang w:eastAsia="zh-CN"/>
        </w:rPr>
        <w:t>-</w:t>
      </w:r>
      <w:r w:rsidRPr="00E9603C">
        <w:rPr>
          <w:lang w:eastAsia="zh-CN"/>
        </w:rPr>
        <w:tab/>
        <w:t>The DCCF will delete the corresponding profile after expiration according to the validity of the collected data.</w:t>
      </w:r>
    </w:p>
    <w:p w14:paraId="4CF00559" w14:textId="77777777" w:rsidR="009166E9" w:rsidRPr="00E9603C" w:rsidRDefault="009166E9">
      <w:pPr>
        <w:pStyle w:val="B1"/>
        <w:ind w:left="850"/>
        <w:rPr>
          <w:lang w:eastAsia="en-US"/>
        </w:rPr>
      </w:pPr>
      <w:r w:rsidRPr="00E9603C">
        <w:rPr>
          <w:lang w:eastAsia="zh-CN"/>
        </w:rPr>
        <w:t>-</w:t>
      </w:r>
      <w:r w:rsidRPr="00E9603C">
        <w:rPr>
          <w:lang w:eastAsia="zh-CN"/>
        </w:rPr>
        <w:tab/>
        <w:t xml:space="preserve">The NWDAF </w:t>
      </w:r>
      <w:r w:rsidRPr="00E9603C">
        <w:rPr>
          <w:lang w:eastAsia="en-US"/>
        </w:rPr>
        <w:t xml:space="preserve">registers/updates </w:t>
      </w:r>
      <w:r w:rsidRPr="00E9603C">
        <w:rPr>
          <w:lang w:eastAsia="zh-CN"/>
        </w:rPr>
        <w:t xml:space="preserve">the profile of collected data </w:t>
      </w:r>
      <w:r w:rsidRPr="00E9603C">
        <w:rPr>
          <w:lang w:eastAsia="en-US"/>
        </w:rPr>
        <w:t xml:space="preserve">in DCCF after receiving the data provider or corresponding </w:t>
      </w:r>
      <w:r w:rsidRPr="00E9603C">
        <w:rPr>
          <w:lang w:eastAsia="zh-CN"/>
        </w:rPr>
        <w:t xml:space="preserve">NWDAF </w:t>
      </w:r>
      <w:r w:rsidRPr="00E9603C">
        <w:rPr>
          <w:lang w:eastAsia="en-US"/>
        </w:rPr>
        <w:t>response request or subscription success, and before data collection starts.</w:t>
      </w:r>
    </w:p>
    <w:p w14:paraId="2F0A0AEA" w14:textId="77777777" w:rsidR="009166E9" w:rsidRPr="00E9603C" w:rsidRDefault="009166E9">
      <w:pPr>
        <w:pStyle w:val="B1"/>
        <w:ind w:left="850"/>
        <w:rPr>
          <w:lang w:eastAsia="en-US"/>
        </w:rPr>
      </w:pPr>
      <w:r w:rsidRPr="00E9603C">
        <w:rPr>
          <w:lang w:eastAsia="zh-CN"/>
        </w:rPr>
        <w:t>-</w:t>
      </w:r>
      <w:r w:rsidRPr="00E9603C">
        <w:rPr>
          <w:lang w:eastAsia="zh-CN"/>
        </w:rPr>
        <w:tab/>
      </w:r>
      <w:r w:rsidRPr="00E9603C">
        <w:rPr>
          <w:lang w:eastAsia="en-US"/>
        </w:rPr>
        <w:t xml:space="preserve">After </w:t>
      </w:r>
      <w:r w:rsidRPr="00E9603C">
        <w:rPr>
          <w:lang w:eastAsia="zh-CN"/>
        </w:rPr>
        <w:t xml:space="preserve">the NWDAF </w:t>
      </w:r>
      <w:r w:rsidRPr="00E9603C">
        <w:rPr>
          <w:lang w:eastAsia="en-US"/>
        </w:rPr>
        <w:t>completes collect</w:t>
      </w:r>
      <w:r w:rsidRPr="00E9603C">
        <w:rPr>
          <w:lang w:eastAsia="zh-CN"/>
        </w:rPr>
        <w:t xml:space="preserve">ing </w:t>
      </w:r>
      <w:r w:rsidRPr="00E9603C">
        <w:rPr>
          <w:lang w:eastAsia="en-US"/>
        </w:rPr>
        <w:t xml:space="preserve">data, the </w:t>
      </w:r>
      <w:r w:rsidRPr="00E9603C">
        <w:rPr>
          <w:lang w:eastAsia="zh-CN"/>
        </w:rPr>
        <w:t>the profile of collected data</w:t>
      </w:r>
      <w:r w:rsidRPr="00E9603C">
        <w:rPr>
          <w:lang w:eastAsia="en-US"/>
        </w:rPr>
        <w:t xml:space="preserve"> is updated in DCCF.</w:t>
      </w:r>
    </w:p>
    <w:p w14:paraId="2F5175D8" w14:textId="77777777" w:rsidR="009166E9" w:rsidRPr="00E9603C" w:rsidRDefault="009166E9">
      <w:pPr>
        <w:pStyle w:val="B1"/>
        <w:ind w:left="850"/>
        <w:rPr>
          <w:lang w:eastAsia="en-US"/>
        </w:rPr>
      </w:pPr>
      <w:r w:rsidRPr="00E9603C">
        <w:rPr>
          <w:lang w:eastAsia="zh-CN"/>
        </w:rPr>
        <w:t>-</w:t>
      </w:r>
      <w:r w:rsidRPr="00E9603C">
        <w:rPr>
          <w:lang w:eastAsia="zh-CN"/>
        </w:rPr>
        <w:tab/>
      </w:r>
      <w:r w:rsidRPr="00E9603C">
        <w:rPr>
          <w:lang w:eastAsia="en-US"/>
        </w:rPr>
        <w:t xml:space="preserve">Data and analysis results can be transmitted between </w:t>
      </w:r>
      <w:r w:rsidRPr="00E9603C">
        <w:rPr>
          <w:lang w:eastAsia="zh-CN"/>
        </w:rPr>
        <w:t>NWDAFs</w:t>
      </w:r>
      <w:r w:rsidRPr="00E9603C">
        <w:rPr>
          <w:lang w:eastAsia="en-US"/>
        </w:rPr>
        <w:t>.</w:t>
      </w:r>
    </w:p>
    <w:p w14:paraId="6322BA35" w14:textId="77777777" w:rsidR="009166E9" w:rsidRPr="00E9603C" w:rsidRDefault="009166E9">
      <w:pPr>
        <w:pStyle w:val="B1"/>
        <w:ind w:left="850"/>
        <w:rPr>
          <w:lang w:eastAsia="en-US"/>
        </w:rPr>
      </w:pPr>
      <w:r w:rsidRPr="00E9603C">
        <w:rPr>
          <w:lang w:eastAsia="zh-CN"/>
        </w:rPr>
        <w:t>-</w:t>
      </w:r>
      <w:r w:rsidRPr="00E9603C">
        <w:rPr>
          <w:lang w:eastAsia="zh-CN"/>
        </w:rPr>
        <w:tab/>
      </w:r>
      <w:r w:rsidRPr="00E9603C">
        <w:rPr>
          <w:lang w:eastAsia="en-US"/>
        </w:rPr>
        <w:t xml:space="preserve">The </w:t>
      </w:r>
      <w:r w:rsidRPr="00E9603C">
        <w:rPr>
          <w:lang w:eastAsia="zh-CN"/>
        </w:rPr>
        <w:t>Data</w:t>
      </w:r>
      <w:r w:rsidRPr="00E9603C">
        <w:rPr>
          <w:lang w:eastAsia="en-US"/>
        </w:rPr>
        <w:t xml:space="preserve"> </w:t>
      </w:r>
      <w:r w:rsidRPr="00E9603C">
        <w:rPr>
          <w:lang w:eastAsia="zh-CN"/>
        </w:rPr>
        <w:t xml:space="preserve">Repository </w:t>
      </w:r>
      <w:r w:rsidRPr="00E9603C">
        <w:rPr>
          <w:lang w:eastAsia="en-US"/>
        </w:rPr>
        <w:t xml:space="preserve">(and/or entity with storage function) </w:t>
      </w:r>
      <w:r w:rsidRPr="00E9603C">
        <w:rPr>
          <w:lang w:eastAsia="zh-CN"/>
        </w:rPr>
        <w:t xml:space="preserve">determines </w:t>
      </w:r>
      <w:r w:rsidRPr="00E9603C">
        <w:rPr>
          <w:lang w:eastAsia="en-US"/>
        </w:rPr>
        <w:t>whether the same data and/or analysis results are being transmitted or stored.</w:t>
      </w:r>
    </w:p>
    <w:p w14:paraId="464E5BD2" w14:textId="77777777" w:rsidR="009166E9" w:rsidRPr="00E9603C" w:rsidRDefault="009166E9">
      <w:pPr>
        <w:pStyle w:val="Heading2"/>
        <w:rPr>
          <w:lang w:eastAsia="zh-CN"/>
        </w:rPr>
      </w:pPr>
      <w:bookmarkStart w:id="5802" w:name="_Toc54770018"/>
      <w:bookmarkStart w:id="5803" w:name="_Toc54779373"/>
      <w:bookmarkStart w:id="5804" w:name="_Toc54786333"/>
      <w:bookmarkStart w:id="5805" w:name="_Toc57201184"/>
      <w:bookmarkStart w:id="5806" w:name="_Toc57641222"/>
      <w:bookmarkStart w:id="5807" w:name="_Toc59101575"/>
      <w:r w:rsidRPr="00E9603C">
        <w:rPr>
          <w:lang w:eastAsia="zh-CN"/>
        </w:rPr>
        <w:t>6.16</w:t>
      </w:r>
      <w:r w:rsidRPr="00E9603C">
        <w:rPr>
          <w:lang w:eastAsia="zh-CN"/>
        </w:rPr>
        <w:tab/>
        <w:t xml:space="preserve">Solution #16: Roles and inter-NWDAF instance cooperation </w:t>
      </w:r>
      <w:r w:rsidRPr="00E9603C">
        <w:rPr>
          <w:rFonts w:cs="Arial"/>
        </w:rPr>
        <w:t xml:space="preserve">from lower level NWDAF to upper level NWDAF </w:t>
      </w:r>
      <w:r w:rsidRPr="00E9603C">
        <w:rPr>
          <w:lang w:eastAsia="zh-CN"/>
        </w:rPr>
        <w:t>in hierarchical architecture</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47255597" w14:textId="77777777" w:rsidR="009166E9" w:rsidRPr="00E9603C" w:rsidRDefault="009166E9">
      <w:pPr>
        <w:pStyle w:val="Heading3"/>
        <w:rPr>
          <w:lang w:eastAsia="zh-CN"/>
        </w:rPr>
      </w:pPr>
      <w:bookmarkStart w:id="5808" w:name="_Toc9606"/>
      <w:bookmarkStart w:id="5809" w:name="_Toc42779085"/>
      <w:bookmarkStart w:id="5810" w:name="_Toc43393168"/>
      <w:bookmarkStart w:id="5811" w:name="_Toc3318"/>
      <w:bookmarkStart w:id="5812" w:name="_Toc24161"/>
      <w:bookmarkStart w:id="5813" w:name="_Toc42770029"/>
      <w:bookmarkStart w:id="5814" w:name="_Toc17267"/>
      <w:bookmarkStart w:id="5815" w:name="_Toc17599"/>
      <w:bookmarkStart w:id="5816" w:name="_Toc44004328"/>
      <w:bookmarkStart w:id="5817" w:name="_Toc50021123"/>
      <w:bookmarkStart w:id="5818" w:name="_Toc50021692"/>
      <w:bookmarkStart w:id="5819" w:name="_Toc50022396"/>
      <w:bookmarkStart w:id="5820" w:name="_Toc50023045"/>
      <w:bookmarkStart w:id="5821" w:name="_Toc50023630"/>
      <w:bookmarkStart w:id="5822" w:name="_Toc50309698"/>
      <w:bookmarkStart w:id="5823" w:name="_Toc50579430"/>
      <w:bookmarkStart w:id="5824" w:name="_Toc31188"/>
      <w:bookmarkStart w:id="5825" w:name="_Toc54770019"/>
      <w:bookmarkStart w:id="5826" w:name="_Toc54779374"/>
      <w:bookmarkStart w:id="5827" w:name="_Toc54786334"/>
      <w:bookmarkStart w:id="5828" w:name="_Toc21590"/>
      <w:bookmarkStart w:id="5829" w:name="_Toc57201185"/>
      <w:bookmarkStart w:id="5830" w:name="_Toc21527"/>
      <w:bookmarkStart w:id="5831" w:name="_Toc57641223"/>
      <w:bookmarkStart w:id="5832" w:name="_Toc59101576"/>
      <w:r w:rsidRPr="00E9603C">
        <w:rPr>
          <w:lang w:eastAsia="zh-CN"/>
        </w:rPr>
        <w:t>6.16.1</w:t>
      </w:r>
      <w:r w:rsidRPr="00E9603C">
        <w:rPr>
          <w:lang w:eastAsia="zh-CN"/>
        </w:rPr>
        <w:tab/>
        <w:t>Description</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7E515493" w14:textId="77777777" w:rsidR="009166E9" w:rsidRPr="00E9603C" w:rsidRDefault="009166E9">
      <w:r w:rsidRPr="00E9603C">
        <w:rPr>
          <w:lang w:eastAsia="zh-CN"/>
        </w:rPr>
        <w:t xml:space="preserve">This solution is proposed to address Key Issue #2: Multiple NWDAF instances and KI#11: </w:t>
      </w:r>
      <w:r w:rsidRPr="00E9603C">
        <w:t>Increasing efficiency of data collection.</w:t>
      </w:r>
    </w:p>
    <w:p w14:paraId="112679A0" w14:textId="77777777" w:rsidR="009166E9" w:rsidRPr="00E9603C" w:rsidRDefault="009166E9">
      <w:pPr>
        <w:rPr>
          <w:lang w:eastAsia="zh-CN"/>
        </w:rPr>
      </w:pPr>
      <w:r w:rsidRPr="00E9603C">
        <w:t xml:space="preserve">The solution describes </w:t>
      </w:r>
      <w:r w:rsidRPr="00E9603C">
        <w:rPr>
          <w:lang w:eastAsia="zh-CN"/>
        </w:rPr>
        <w:t xml:space="preserve">how to avoid duplication of data collection when NWDAFs at the lowest levels of hierarchy need data for an analytics ID that might be also needed and collected by other NWDAFs in the same hierarchical lower level. </w:t>
      </w:r>
      <w:r w:rsidRPr="00E9603C">
        <w:t xml:space="preserve">The data collection requests or subscriptions refers to the data to be collected from source NFs or the aggregated data to be collected from other NWDAF instances in different hierarchies. </w:t>
      </w:r>
      <w:r w:rsidRPr="00E9603C">
        <w:rPr>
          <w:lang w:eastAsia="zh-CN"/>
        </w:rPr>
        <w:t>This solution is complementary to "Solution #18: Roles and inter-NWDAF instance cooperation from upper level NWDAF to lower level NWDAF in hierarchical architecture".</w:t>
      </w:r>
    </w:p>
    <w:p w14:paraId="0C14AA19" w14:textId="77777777" w:rsidR="009166E9" w:rsidRPr="00E9603C" w:rsidRDefault="009166E9">
      <w:pPr>
        <w:pStyle w:val="NO"/>
      </w:pPr>
      <w:r w:rsidRPr="00E9603C">
        <w:t>NOTE:</w:t>
      </w:r>
      <w:r w:rsidRPr="00E9603C">
        <w:tab/>
        <w:t>The efficiency is achieved by NWDAF in one level of hierarchy interacting with the NWDAF in the another level (i.e., upper level in this case). An efficient data collection means that the same data required for the same Analytics ID or different Analytics IDs should not be triggered multiple times by different NWDAFs in the same level of the hierarchy, instead, it should be triggered by the NWDAF in the upper level and distributed to the lower levels. This leads to reduction of signalling for subscribing to NFs/OAM data.</w:t>
      </w:r>
    </w:p>
    <w:p w14:paraId="0FCE32B0" w14:textId="77777777" w:rsidR="009166E9" w:rsidRPr="00E9603C" w:rsidRDefault="009166E9">
      <w:pPr>
        <w:pStyle w:val="Heading3"/>
        <w:rPr>
          <w:lang w:eastAsia="zh-CN"/>
        </w:rPr>
      </w:pPr>
      <w:bookmarkStart w:id="5833" w:name="_Toc42770031"/>
      <w:bookmarkStart w:id="5834" w:name="_Toc16885"/>
      <w:bookmarkStart w:id="5835" w:name="_Toc50021124"/>
      <w:bookmarkStart w:id="5836" w:name="_Toc50309699"/>
      <w:bookmarkStart w:id="5837" w:name="_Toc42779087"/>
      <w:bookmarkStart w:id="5838" w:name="_Toc44004330"/>
      <w:bookmarkStart w:id="5839" w:name="_Toc28555"/>
      <w:bookmarkStart w:id="5840" w:name="_Toc50023046"/>
      <w:bookmarkStart w:id="5841" w:name="_Toc29028"/>
      <w:bookmarkStart w:id="5842" w:name="_Toc3309"/>
      <w:bookmarkStart w:id="5843" w:name="_Toc50022397"/>
      <w:bookmarkStart w:id="5844" w:name="_Toc50023631"/>
      <w:bookmarkStart w:id="5845" w:name="_Toc50021693"/>
      <w:bookmarkStart w:id="5846" w:name="_Toc22559"/>
      <w:bookmarkStart w:id="5847" w:name="_Toc50579431"/>
      <w:bookmarkStart w:id="5848" w:name="_Toc54770020"/>
      <w:bookmarkStart w:id="5849" w:name="_Toc54779375"/>
      <w:bookmarkStart w:id="5850" w:name="_Toc54786335"/>
      <w:bookmarkStart w:id="5851" w:name="_Toc26026"/>
      <w:bookmarkStart w:id="5852" w:name="_Toc13088"/>
      <w:bookmarkStart w:id="5853" w:name="_Toc57201186"/>
      <w:bookmarkStart w:id="5854" w:name="_Toc10351"/>
      <w:bookmarkStart w:id="5855" w:name="_Toc43393170"/>
      <w:bookmarkStart w:id="5856" w:name="_Toc57641224"/>
      <w:bookmarkStart w:id="5857" w:name="_Toc59101577"/>
      <w:r w:rsidRPr="00E9603C">
        <w:rPr>
          <w:lang w:eastAsia="zh-CN"/>
        </w:rPr>
        <w:t>6.16.2</w:t>
      </w:r>
      <w:r w:rsidRPr="00E9603C">
        <w:rPr>
          <w:lang w:eastAsia="zh-CN"/>
        </w:rPr>
        <w:tab/>
        <w:t>Procedure</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747B46DA" w14:textId="77777777" w:rsidR="009166E9" w:rsidRPr="00E9603C" w:rsidRDefault="009166E9">
      <w:r w:rsidRPr="00E9603C">
        <w:t>The procedure of inter-NWDAF instance cooperation from lower level NWDAF to middle level NWDAF in hierarchical architecture to coordinate data collection is presented from Figure 6.</w:t>
      </w:r>
      <w:r w:rsidRPr="00E9603C">
        <w:rPr>
          <w:lang w:eastAsia="zh-CN"/>
        </w:rPr>
        <w:t>16</w:t>
      </w:r>
      <w:r w:rsidRPr="00E9603C">
        <w:t>.1.2-1 below. The one or more NWDAF instance in lower level is able to coordinate the triggering of data collection in its associated upper level for efficient data collection. Optionally, the NWDAF instances can be configured with the role of Data Collection Coordination (DCC) functionality.</w:t>
      </w:r>
    </w:p>
    <w:p w14:paraId="385A0CE3" w14:textId="77777777" w:rsidR="009166E9" w:rsidRPr="00E9603C" w:rsidRDefault="009166E9">
      <w:r w:rsidRPr="00E9603C">
        <w:t>The discovery of NWDAFs in the different levels of the hierarchy shall be based on NWDAF Serving area and analytics IDs information exposed in NWDAF NF Profile. An NWDAF is configured with the whole hierarchy information. The hierarchy information defines TAs belonging to each level of the hierarchy, as well as the level of the hierarchy associated with the configured NWDAF. Based on the hierarchy information, an NWDAF in a level of the hierarchy interacts with NRF to discover the NWDAFs associated with upper and lower levels of the hierarchy.</w:t>
      </w:r>
    </w:p>
    <w:p w14:paraId="71AD2552" w14:textId="77777777" w:rsidR="009166E9" w:rsidRPr="00E9603C" w:rsidRDefault="009166E9">
      <w:r w:rsidRPr="00E9603C">
        <w:t>To key increase the efficiency of data collection in hierarchical NWDAF architecture is to create mechanisms that prevent lower level NWDAF to trigger subscription to NFs/OAM based only on their local triggered subscriptions to NFs/OAM data. Instead, the lower level NWDAF should first check with upper levels if the required data is available at the higher level (therefore, there is already a subscription for the same data).</w:t>
      </w:r>
    </w:p>
    <w:p w14:paraId="1A7DB839" w14:textId="77777777" w:rsidR="009166E9" w:rsidRPr="00E9603C" w:rsidRDefault="009166E9">
      <w:r w:rsidRPr="00E9603C">
        <w:t xml:space="preserve">One possible mechanism to achieve this is to enable each NWDAF in the different levels of the hierarchy to have their own </w:t>
      </w:r>
      <w:r w:rsidRPr="00E9603C">
        <w:rPr>
          <w:i/>
        </w:rPr>
        <w:t>local</w:t>
      </w:r>
      <w:r w:rsidRPr="00E9603C">
        <w:t xml:space="preserve"> mapping of subscriptions as a solution option. For example, an Analytics instance ID which is a local unique ID (e.g., a combination of Analytics ID and Analytics filter information) at one NWDAF can be used for the mapping of the same analytics subscription by different consumers, whereas Event instance ID which is a local unique ID (e.g., a combination of Event ID and Event filter information) can be used for the mapping of the same data to be collected from the same data source for the same or multiple analytics ID instances. If the NWDAF in one level of the hierarchy receives a new Analytics subscription request to Analytics ID, the NWDAF only creates an Analytics Instance ID, if no existing Analytics Instance ID can support the new Analytics subscription request. For example, a new Analytics subscription request with the same Analytics filter information is already subscribed by one Analytics consumer and an Analytics Instance ID is already created, the new Analytics subscription request can be mapped with the existing Analytics Instance ID. The same concept is applied to the Event instance ID(s) for the subscription/request of data collection. If a new Analytics Instance ID is created by a NWDAF, the NWDAF only creates new Event Instance ID(s) if the existing Event Instance IDs cannot be used.</w:t>
      </w:r>
    </w:p>
    <w:p w14:paraId="641118E1" w14:textId="77777777" w:rsidR="009166E9" w:rsidRPr="00E9603C" w:rsidRDefault="009166E9">
      <w:r w:rsidRPr="00E9603C">
        <w:t>In this solution, we assume that lower level NWDAFs are co-located with NFs. Therefore, such NWDAFs can directly trigger the data collection from their respective NFs and create or reuse the Event instance IDs associated with the Event IDs of the collocated NFs. If the lower level NWDAF requires data from other sources rather than the collocated NF for generating the requested analytics ID, the lower level NWDAFs delegates the triggering of data collection for other sources to the upper level NWDAF as it is described in the procedure of Figure 6.16.2-1.</w:t>
      </w:r>
    </w:p>
    <w:p w14:paraId="7EF45616" w14:textId="77777777" w:rsidR="009166E9" w:rsidRPr="00E9603C" w:rsidRDefault="009166E9">
      <w:pPr>
        <w:pStyle w:val="TH"/>
      </w:pPr>
      <w:r w:rsidRPr="00E9603C">
        <w:object w:dxaOrig="8871" w:dyaOrig="5486" w14:anchorId="6C8E77FD">
          <v:shape id="对象 69" o:spid="_x0000_i1075" type="#_x0000_t75" style="width:411pt;height:253.5pt;mso-position-horizontal-relative:page;mso-position-vertical-relative:page" o:ole="">
            <v:imagedata r:id="rId99" o:title=""/>
          </v:shape>
          <o:OLEObject Type="Embed" ProgID="Visio.Drawing.15" ShapeID="对象 69" DrawAspect="Content" ObjectID="_1669715981" r:id="rId100"/>
        </w:object>
      </w:r>
    </w:p>
    <w:p w14:paraId="7E978ED6" w14:textId="77777777" w:rsidR="009166E9" w:rsidRPr="00E9603C" w:rsidRDefault="009166E9">
      <w:pPr>
        <w:pStyle w:val="TF"/>
        <w:rPr>
          <w:lang w:eastAsia="en-US"/>
        </w:rPr>
      </w:pPr>
      <w:r w:rsidRPr="00E9603C">
        <w:rPr>
          <w:lang w:eastAsia="en-US"/>
        </w:rPr>
        <w:t>Figure 6.</w:t>
      </w:r>
      <w:r w:rsidRPr="00E9603C">
        <w:rPr>
          <w:lang w:eastAsia="zh-CN"/>
        </w:rPr>
        <w:t>16</w:t>
      </w:r>
      <w:r w:rsidRPr="00E9603C">
        <w:rPr>
          <w:lang w:eastAsia="en-US"/>
        </w:rPr>
        <w:t>.2-1: Procedure for inter-NWDAF instance cooperation from lower level NWDAF to upper level NWDAF in hierarchical architecture</w:t>
      </w:r>
    </w:p>
    <w:p w14:paraId="174FA9E5" w14:textId="77777777" w:rsidR="009166E9" w:rsidRPr="00E9603C" w:rsidRDefault="009166E9">
      <w:pPr>
        <w:pStyle w:val="B1"/>
      </w:pPr>
      <w:r w:rsidRPr="00E9603C">
        <w:t>1.</w:t>
      </w:r>
      <w:r w:rsidRPr="00E9603C">
        <w:tab/>
        <w:t>NWDAF instances are configured with the role, e.g. the information of the NWDAF Serving Area of its own tier (e.g, top level, middle level and lower level), as well as the NWDAF serving areas in its associated tiers (e.g. upper level).</w:t>
      </w:r>
    </w:p>
    <w:p w14:paraId="66357D4C" w14:textId="77777777" w:rsidR="009166E9" w:rsidRPr="00E9603C" w:rsidRDefault="009166E9">
      <w:pPr>
        <w:pStyle w:val="B1"/>
      </w:pPr>
      <w:r w:rsidRPr="00E9603C">
        <w:t>2.</w:t>
      </w:r>
      <w:r w:rsidRPr="00E9603C">
        <w:tab/>
        <w:t>An Analytics consumer requests to the NWDAF in a lower level for an Analytics subscription request.</w:t>
      </w:r>
    </w:p>
    <w:p w14:paraId="2D14B4E9" w14:textId="77777777" w:rsidR="009166E9" w:rsidRPr="00E9603C" w:rsidRDefault="009166E9">
      <w:pPr>
        <w:pStyle w:val="B1"/>
      </w:pPr>
      <w:r w:rsidRPr="00E9603C">
        <w:t>3a.</w:t>
      </w:r>
      <w:r w:rsidRPr="00E9603C">
        <w:tab/>
        <w:t>The requested lower level NWDAF is configured with mechanisms for efficient data collection. To increase the efficiency of data collection in hierarchical NWDAF architecture, the lower level NWDAF generates the local mapping, containing the identification of a subscription to Analytics IDs (Analytics instance ID) and the list of identification of triggered of data (Event instance IDs) to be collected for such Analytics ID generation at other NWDAFs, NFs, AFs, and OAM. If the lower level NWDAF receives a new Analytics subscription request to Analytics ID, the lower level NWDAF only creates an Analytics Instance ID, if no existing Analytics Instance ID can support the new Analytics subscription request. If a new Analytics Instance ID is created by NWDAF, the NWDAF only creates new Event Instance ID(s) if the existing Event Instance IDs cannot be used. The lower NWDAF can be able to collect the data from its co-located NF. Based on the association information, the lower level NWDAF determines to ask the middle NWDAFs for any other data it requires.</w:t>
      </w:r>
    </w:p>
    <w:p w14:paraId="0E6D227E" w14:textId="77777777" w:rsidR="009166E9" w:rsidRPr="00E9603C" w:rsidRDefault="009166E9">
      <w:pPr>
        <w:pStyle w:val="B1"/>
      </w:pPr>
      <w:r w:rsidRPr="00E9603C">
        <w:t>3b.</w:t>
      </w:r>
      <w:r w:rsidRPr="00E9603C">
        <w:tab/>
        <w:t>If the data to generate the requested Analytics ID is not available, the lower level NWDAF sends the request for data collection to the NWDAF in the middle level, that has DCC functionality.</w:t>
      </w:r>
    </w:p>
    <w:p w14:paraId="0BD0F911" w14:textId="77777777" w:rsidR="009166E9" w:rsidRPr="00E9603C" w:rsidRDefault="009166E9">
      <w:pPr>
        <w:pStyle w:val="B1"/>
      </w:pPr>
      <w:r w:rsidRPr="00E9603C">
        <w:t>4.</w:t>
      </w:r>
      <w:r w:rsidRPr="00E9603C">
        <w:tab/>
        <w:t>The middle level NWDAF creates and/or checks its local mapping. If the local mapping has already an Event instance ID for the requested data from the lower level NWDAF, the middle level NWDAF identifies that a subscription request for such requested data is available, otherwise the middle level NWDAF will trigger the subscription (thus creating a new Event ID instance) for such required data at other lower NWDAFs and/or NFs. For example, if the middle level NWDAF receives a new subscription/request of data collection, the middle level NWDAF only creates an Event Instance ID, if no existing Event Instance ID can support the new data collection subscription/request.</w:t>
      </w:r>
    </w:p>
    <w:p w14:paraId="6AEFCAFA" w14:textId="77777777" w:rsidR="009166E9" w:rsidRPr="00E9603C" w:rsidRDefault="009166E9">
      <w:r w:rsidRPr="00E9603C">
        <w:t>Case A:</w:t>
      </w:r>
    </w:p>
    <w:p w14:paraId="0C4AD5CE" w14:textId="77777777" w:rsidR="009166E9" w:rsidRPr="00E9603C" w:rsidRDefault="009166E9">
      <w:pPr>
        <w:pStyle w:val="B1"/>
      </w:pPr>
      <w:r w:rsidRPr="00E9603C">
        <w:t>5a.</w:t>
      </w:r>
      <w:r w:rsidRPr="00E9603C">
        <w:tab/>
        <w:t>The requested data is already stored and available at the middle level NWDAF and, thus the middle level NWDAF sends the requested data to the lower level NWDAF.</w:t>
      </w:r>
    </w:p>
    <w:p w14:paraId="2DF8F26A" w14:textId="77777777" w:rsidR="009166E9" w:rsidRPr="00E9603C" w:rsidRDefault="009166E9">
      <w:r w:rsidRPr="00E9603C">
        <w:t>Case B:</w:t>
      </w:r>
    </w:p>
    <w:p w14:paraId="42789749" w14:textId="77777777" w:rsidR="009166E9" w:rsidRPr="00E9603C" w:rsidRDefault="009166E9">
      <w:pPr>
        <w:pStyle w:val="B1"/>
      </w:pPr>
      <w:r w:rsidRPr="00E9603C">
        <w:t>5b.</w:t>
      </w:r>
      <w:r w:rsidRPr="00E9603C">
        <w:tab/>
        <w:t>If the requested of data is not available at the middle NWDAF, i.e., there is no Event instance ID associated with to such requested data, and requires a new data subscription from the data source, e.g. NF The middle level NWDAF sends the subscription request for the collected data from NF.</w:t>
      </w:r>
    </w:p>
    <w:p w14:paraId="2750B000" w14:textId="77777777" w:rsidR="009166E9" w:rsidRPr="00E9603C" w:rsidRDefault="009166E9">
      <w:pPr>
        <w:pStyle w:val="B1"/>
      </w:pPr>
      <w:r w:rsidRPr="00E9603C">
        <w:t>5c.</w:t>
      </w:r>
      <w:r w:rsidRPr="00E9603C">
        <w:tab/>
        <w:t>The NF sends the collected data to the middle level NWDAF.</w:t>
      </w:r>
    </w:p>
    <w:p w14:paraId="5D7CB9BA" w14:textId="77777777" w:rsidR="009166E9" w:rsidRPr="00E9603C" w:rsidRDefault="009166E9">
      <w:pPr>
        <w:pStyle w:val="B1"/>
      </w:pPr>
      <w:r w:rsidRPr="00E9603C">
        <w:t>5d.</w:t>
      </w:r>
      <w:r w:rsidRPr="00E9603C">
        <w:tab/>
        <w:t>The middle level NWDAF stores the collected data to be able to reuse if the same data collection is required by other NWDAFs.</w:t>
      </w:r>
    </w:p>
    <w:p w14:paraId="14EE0A96" w14:textId="77777777" w:rsidR="009166E9" w:rsidRPr="00E9603C" w:rsidRDefault="009166E9">
      <w:pPr>
        <w:pStyle w:val="B1"/>
      </w:pPr>
      <w:r w:rsidRPr="00E9603C">
        <w:t>5e.</w:t>
      </w:r>
      <w:r w:rsidRPr="00E9603C">
        <w:tab/>
        <w:t>The middle level NWDAF sends the request data to the lower level NWDAF.</w:t>
      </w:r>
    </w:p>
    <w:p w14:paraId="0B18D332" w14:textId="77777777" w:rsidR="009166E9" w:rsidRPr="00E9603C" w:rsidRDefault="009166E9">
      <w:pPr>
        <w:pStyle w:val="NO"/>
      </w:pPr>
      <w:r w:rsidRPr="00E9603C">
        <w:rPr>
          <w:lang w:eastAsia="zh-CN"/>
        </w:rPr>
        <w:t>NOTE:</w:t>
      </w:r>
      <w:r w:rsidRPr="00E9603C">
        <w:rPr>
          <w:lang w:eastAsia="zh-CN"/>
        </w:rPr>
        <w:tab/>
        <w:t>For simplicity the procedure in Figure 6.16.2-1 shows only the case when the subscription to analytics ID arrives at the lower level NWDAF and the coordination for reduction of signalling for triggering subscriptions to NFs/OAM happens between lower and middle level NWDAFs. However, the solution principle is the same if the subscription to analytics ID arrives at middle level NWDAF and there is the need of coordination between middle and top level NWDAFs. The case when the subscription to analytics ID arrives at the top level NWDAF is described in Solution #18, clause 6.18.</w:t>
      </w:r>
    </w:p>
    <w:p w14:paraId="526AC934" w14:textId="77777777" w:rsidR="009166E9" w:rsidRPr="00E9603C" w:rsidRDefault="009166E9">
      <w:pPr>
        <w:pStyle w:val="Heading3"/>
      </w:pPr>
      <w:bookmarkStart w:id="5858" w:name="_Toc24958"/>
      <w:bookmarkStart w:id="5859" w:name="_Toc43393171"/>
      <w:bookmarkStart w:id="5860" w:name="_Toc722"/>
      <w:bookmarkStart w:id="5861" w:name="_Toc27266"/>
      <w:bookmarkStart w:id="5862" w:name="_Toc26005"/>
      <w:bookmarkStart w:id="5863" w:name="_Toc6962"/>
      <w:bookmarkStart w:id="5864" w:name="_Toc11661"/>
      <w:bookmarkStart w:id="5865" w:name="_Toc20639"/>
      <w:bookmarkStart w:id="5866" w:name="_Toc42779088"/>
      <w:bookmarkStart w:id="5867" w:name="_Toc44004331"/>
      <w:bookmarkStart w:id="5868" w:name="_Toc50309700"/>
      <w:bookmarkStart w:id="5869" w:name="_Toc50579432"/>
      <w:bookmarkStart w:id="5870" w:name="_Toc50021125"/>
      <w:bookmarkStart w:id="5871" w:name="_Toc50023632"/>
      <w:bookmarkStart w:id="5872" w:name="_Toc50023047"/>
      <w:bookmarkStart w:id="5873" w:name="_Toc50022398"/>
      <w:bookmarkStart w:id="5874" w:name="_Toc50021694"/>
      <w:bookmarkStart w:id="5875" w:name="_Toc54770021"/>
      <w:bookmarkStart w:id="5876" w:name="_Toc54779376"/>
      <w:bookmarkStart w:id="5877" w:name="_Toc54786336"/>
      <w:bookmarkStart w:id="5878" w:name="_Toc42770032"/>
      <w:bookmarkStart w:id="5879" w:name="_Toc57201187"/>
      <w:bookmarkStart w:id="5880" w:name="_Toc7758"/>
      <w:bookmarkStart w:id="5881" w:name="_Toc57641225"/>
      <w:bookmarkStart w:id="5882" w:name="_Toc59101578"/>
      <w:r w:rsidRPr="00E9603C">
        <w:t>6.</w:t>
      </w:r>
      <w:r w:rsidRPr="00E9603C">
        <w:rPr>
          <w:lang w:eastAsia="zh-CN"/>
        </w:rPr>
        <w:t>16</w:t>
      </w:r>
      <w:r w:rsidRPr="00E9603C">
        <w:t>.3</w:t>
      </w:r>
      <w:r w:rsidRPr="00E9603C">
        <w:tab/>
        <w:t>Impacts on services, entities and interfaces</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65B5B7E4" w14:textId="77777777" w:rsidR="009166E9" w:rsidRPr="00E9603C" w:rsidRDefault="009166E9">
      <w:r w:rsidRPr="00E9603C">
        <w:t>NWDAF:</w:t>
      </w:r>
    </w:p>
    <w:p w14:paraId="075C842B" w14:textId="77777777" w:rsidR="009166E9" w:rsidRPr="00E9603C" w:rsidRDefault="009166E9">
      <w:pPr>
        <w:pStyle w:val="B1"/>
      </w:pPr>
      <w:r w:rsidRPr="00E9603C">
        <w:t>-</w:t>
      </w:r>
      <w:r w:rsidRPr="00E9603C">
        <w:tab/>
        <w:t>Inter coordination of NWDAF instances between lower level and upper level of different hierarchies, mechanisms to support DCC functionalities in hierarchical architecture and storage capabilities at NWDAF instances.</w:t>
      </w:r>
    </w:p>
    <w:p w14:paraId="03470D0A" w14:textId="77777777" w:rsidR="009166E9" w:rsidRPr="00E9603C" w:rsidRDefault="009166E9">
      <w:pPr>
        <w:pStyle w:val="B1"/>
      </w:pPr>
      <w:r w:rsidRPr="00E9603C">
        <w:t>-</w:t>
      </w:r>
      <w:r w:rsidRPr="00E9603C">
        <w:tab/>
        <w:t>Local mapping mechanisms for efficient data collection, e.g., using new parameters of Analytics instance ID and Event instance ID.</w:t>
      </w:r>
    </w:p>
    <w:p w14:paraId="57CBDA93" w14:textId="77777777" w:rsidR="009166E9" w:rsidRPr="00E9603C" w:rsidRDefault="009166E9">
      <w:pPr>
        <w:pStyle w:val="B1"/>
        <w:rPr>
          <w:lang w:eastAsia="en-US"/>
        </w:rPr>
      </w:pPr>
      <w:r w:rsidRPr="00E9603C">
        <w:t>-</w:t>
      </w:r>
      <w:r w:rsidRPr="00E9603C">
        <w:tab/>
        <w:t>New NWDAF service to support request/response and subscribe/notify operations to exchange data collected by an NWDAF (not analytics output) in NWDAF-to-NWDAF interactions.</w:t>
      </w:r>
    </w:p>
    <w:p w14:paraId="428D1E1C" w14:textId="77777777" w:rsidR="009166E9" w:rsidRPr="00E9603C" w:rsidRDefault="009166E9">
      <w:pPr>
        <w:pStyle w:val="Heading2"/>
      </w:pPr>
      <w:bookmarkStart w:id="5883" w:name="_Toc27677"/>
      <w:bookmarkStart w:id="5884" w:name="_Toc50021126"/>
      <w:bookmarkStart w:id="5885" w:name="_Toc50023048"/>
      <w:bookmarkStart w:id="5886" w:name="_Toc50309701"/>
      <w:bookmarkStart w:id="5887" w:name="_Toc44004332"/>
      <w:bookmarkStart w:id="5888" w:name="_Toc42770033"/>
      <w:bookmarkStart w:id="5889" w:name="_Toc9055"/>
      <w:bookmarkStart w:id="5890" w:name="_Toc28385"/>
      <w:bookmarkStart w:id="5891" w:name="_Toc16278"/>
      <w:bookmarkStart w:id="5892" w:name="_Toc21572"/>
      <w:bookmarkStart w:id="5893" w:name="_Toc28920"/>
      <w:bookmarkStart w:id="5894" w:name="_Toc30674"/>
      <w:bookmarkStart w:id="5895" w:name="_Toc50021695"/>
      <w:bookmarkStart w:id="5896" w:name="_Toc43393172"/>
      <w:bookmarkStart w:id="5897" w:name="_Toc42779089"/>
      <w:bookmarkStart w:id="5898" w:name="_Toc50022399"/>
      <w:bookmarkStart w:id="5899" w:name="_Toc50023633"/>
      <w:bookmarkStart w:id="5900" w:name="_Toc50579433"/>
      <w:bookmarkStart w:id="5901" w:name="_Toc54770022"/>
      <w:bookmarkStart w:id="5902" w:name="_Toc54779377"/>
      <w:bookmarkStart w:id="5903" w:name="_Toc21108"/>
      <w:bookmarkStart w:id="5904" w:name="_Toc54786337"/>
      <w:bookmarkStart w:id="5905" w:name="_Toc57201188"/>
      <w:bookmarkStart w:id="5906" w:name="_Toc57641226"/>
      <w:bookmarkStart w:id="5907" w:name="_Toc59101579"/>
      <w:r w:rsidRPr="00E9603C">
        <w:rPr>
          <w:lang w:eastAsia="zh-CN"/>
        </w:rPr>
        <w:t>6.17</w:t>
      </w:r>
      <w:r w:rsidRPr="00E9603C">
        <w:rPr>
          <w:lang w:eastAsia="ko-KR"/>
        </w:rPr>
        <w:tab/>
      </w:r>
      <w:r w:rsidRPr="00E9603C">
        <w:t>Solution</w:t>
      </w:r>
      <w:r w:rsidRPr="00E9603C">
        <w:rPr>
          <w:lang w:eastAsia="zh-CN"/>
        </w:rPr>
        <w:t xml:space="preserve"> #17</w:t>
      </w:r>
      <w:r w:rsidRPr="00E9603C">
        <w:t>: Alternatives for Interactions among Hierarchical NWDAFs</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3AC8E772" w14:textId="77777777" w:rsidR="009166E9" w:rsidRPr="00E9603C" w:rsidRDefault="009166E9">
      <w:pPr>
        <w:pStyle w:val="Heading3"/>
      </w:pPr>
      <w:bookmarkStart w:id="5908" w:name="_Toc10691"/>
      <w:bookmarkStart w:id="5909" w:name="_Toc50023634"/>
      <w:bookmarkStart w:id="5910" w:name="_Toc50309702"/>
      <w:bookmarkStart w:id="5911" w:name="_Toc23574"/>
      <w:bookmarkStart w:id="5912" w:name="_Toc50021127"/>
      <w:bookmarkStart w:id="5913" w:name="_Toc6173"/>
      <w:bookmarkStart w:id="5914" w:name="_Toc50022400"/>
      <w:bookmarkStart w:id="5915" w:name="_Toc26095"/>
      <w:bookmarkStart w:id="5916" w:name="_Toc10263"/>
      <w:bookmarkStart w:id="5917" w:name="_Toc12411"/>
      <w:bookmarkStart w:id="5918" w:name="_Toc11356"/>
      <w:bookmarkStart w:id="5919" w:name="_Toc44004333"/>
      <w:bookmarkStart w:id="5920" w:name="_Toc42770034"/>
      <w:bookmarkStart w:id="5921" w:name="_Toc54770023"/>
      <w:bookmarkStart w:id="5922" w:name="_Toc54779378"/>
      <w:bookmarkStart w:id="5923" w:name="_Toc54786338"/>
      <w:bookmarkStart w:id="5924" w:name="_Toc50579434"/>
      <w:bookmarkStart w:id="5925" w:name="_Toc50021696"/>
      <w:bookmarkStart w:id="5926" w:name="_Toc43393173"/>
      <w:bookmarkStart w:id="5927" w:name="_Toc57201189"/>
      <w:bookmarkStart w:id="5928" w:name="_Toc42779090"/>
      <w:bookmarkStart w:id="5929" w:name="_Toc50023049"/>
      <w:bookmarkStart w:id="5930" w:name="_Toc26363"/>
      <w:bookmarkStart w:id="5931" w:name="_Toc57641227"/>
      <w:bookmarkStart w:id="5932" w:name="_Toc59101580"/>
      <w:r w:rsidRPr="00E9603C">
        <w:t>6.</w:t>
      </w:r>
      <w:r w:rsidRPr="00E9603C">
        <w:rPr>
          <w:lang w:eastAsia="zh-CN"/>
        </w:rPr>
        <w:t>17</w:t>
      </w:r>
      <w:r w:rsidRPr="00E9603C">
        <w:t>.1</w:t>
      </w:r>
      <w:r w:rsidRPr="00E9603C">
        <w:tab/>
        <w:t>Description</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4863E0FF" w14:textId="77777777" w:rsidR="009166E9" w:rsidRPr="00E9603C" w:rsidRDefault="009166E9">
      <w:pPr>
        <w:rPr>
          <w:rFonts w:eastAsia="MS Mincho"/>
        </w:rPr>
      </w:pPr>
      <w:r w:rsidRPr="00E9603C">
        <w:rPr>
          <w:lang w:eastAsia="zh-CN"/>
        </w:rPr>
        <w:t>This solution is proposed for Key Issue 2: Multiple NWDAF instances.</w:t>
      </w:r>
    </w:p>
    <w:p w14:paraId="3ABB75A5" w14:textId="77777777" w:rsidR="009166E9" w:rsidRPr="00E9603C" w:rsidRDefault="009166E9">
      <w:pPr>
        <w:rPr>
          <w:lang w:eastAsia="zh-CN"/>
        </w:rPr>
      </w:pPr>
      <w:r w:rsidRPr="00E9603C">
        <w:rPr>
          <w:lang w:eastAsia="zh-CN"/>
        </w:rPr>
        <w:t xml:space="preserve">As defines by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there exist cases where multiple NWDAFs can be deployed in the network. Such NWDAFs could either provide the same analytics ID or to provide different analytics IDs. Operators thus, need to organize their multiple NWDAFs with supported analytics ID, in such a way that consumers of analytics are able to identify the proper NWDAF instance that can provide such analytics.</w:t>
      </w:r>
    </w:p>
    <w:p w14:paraId="449D2112" w14:textId="77777777" w:rsidR="009166E9" w:rsidRPr="00E9603C" w:rsidRDefault="009166E9">
      <w:pPr>
        <w:rPr>
          <w:lang w:eastAsia="zh-CN"/>
        </w:rPr>
      </w:pPr>
      <w:r w:rsidRPr="00E9603C">
        <w:rPr>
          <w:lang w:eastAsia="zh-CN"/>
        </w:rPr>
        <w:t xml:space="preserve">In addition, there exist cases in which the analytics output required by the consumer, might require the involvement of multiple NWDAFs. This is the case, for instance, of AF requesting analytics IDs via NEF. As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NEF translates any area of interest information indicate by an AF into the area of interest information understood by the operators network and find the proper NWDAF instance.</w:t>
      </w:r>
    </w:p>
    <w:p w14:paraId="5B0A791E" w14:textId="77777777" w:rsidR="009166E9" w:rsidRPr="00E9603C" w:rsidRDefault="009166E9">
      <w:pPr>
        <w:rPr>
          <w:lang w:eastAsia="zh-CN"/>
        </w:rPr>
      </w:pPr>
      <w:r w:rsidRPr="00E9603C">
        <w:rPr>
          <w:lang w:eastAsia="zh-CN"/>
        </w:rPr>
        <w:t>This solution proposes the organization of NWDAFs based on a hierarchical model to support NF consumers to identify the proper NWDAF able to generate the proper analytics ID without having to handle the issues of subscribing to multiple NWDAFs. This way, the internal mechanisms of the NWDAFs becomes transparent for the consumer of analytics.</w:t>
      </w:r>
    </w:p>
    <w:p w14:paraId="3BD55BF9" w14:textId="77777777" w:rsidR="009166E9" w:rsidRPr="00E9603C" w:rsidRDefault="009166E9">
      <w:pPr>
        <w:rPr>
          <w:lang w:eastAsia="zh-CN"/>
        </w:rPr>
      </w:pPr>
      <w:r w:rsidRPr="00E9603C">
        <w:rPr>
          <w:lang w:eastAsia="zh-CN"/>
        </w:rPr>
        <w:t>This proposal assumes:</w:t>
      </w:r>
    </w:p>
    <w:p w14:paraId="033644C4" w14:textId="77777777" w:rsidR="009166E9" w:rsidRPr="00E9603C" w:rsidRDefault="009166E9">
      <w:pPr>
        <w:pStyle w:val="B1"/>
        <w:rPr>
          <w:lang w:eastAsia="zh-CN"/>
        </w:rPr>
      </w:pPr>
      <w:r w:rsidRPr="00E9603C">
        <w:rPr>
          <w:lang w:eastAsia="zh-CN"/>
        </w:rPr>
        <w:t>-</w:t>
      </w:r>
      <w:r w:rsidRPr="00E9603C">
        <w:rPr>
          <w:lang w:eastAsia="zh-CN"/>
        </w:rPr>
        <w:tab/>
        <w:t>No fixed number for the hierarchy levels. In the solution, three-levels are used as an example of a possible hierarchy configuration.</w:t>
      </w:r>
    </w:p>
    <w:p w14:paraId="53F8B67E" w14:textId="77777777" w:rsidR="009166E9" w:rsidRPr="00E9603C" w:rsidRDefault="009166E9">
      <w:pPr>
        <w:pStyle w:val="B1"/>
        <w:rPr>
          <w:lang w:eastAsia="zh-CN"/>
        </w:rPr>
      </w:pPr>
      <w:r w:rsidRPr="00E9603C">
        <w:rPr>
          <w:lang w:eastAsia="zh-CN"/>
        </w:rPr>
        <w:t>-</w:t>
      </w:r>
      <w:r w:rsidRPr="00E9603C">
        <w:rPr>
          <w:lang w:eastAsia="zh-CN"/>
        </w:rPr>
        <w:tab/>
        <w:t>NWDAFs in higher level are configured to support the same Analytics Ids of the NWDAFs in the lower levels below them.</w:t>
      </w:r>
    </w:p>
    <w:p w14:paraId="077DEED3" w14:textId="77777777" w:rsidR="009166E9" w:rsidRPr="00E9603C" w:rsidRDefault="009166E9">
      <w:pPr>
        <w:pStyle w:val="B1"/>
        <w:rPr>
          <w:lang w:eastAsia="zh-CN"/>
        </w:rPr>
      </w:pPr>
      <w:r w:rsidRPr="00E9603C">
        <w:rPr>
          <w:lang w:eastAsia="zh-CN"/>
        </w:rPr>
        <w:t>-</w:t>
      </w:r>
      <w:r w:rsidRPr="00E9603C">
        <w:rPr>
          <w:lang w:eastAsia="zh-CN"/>
        </w:rPr>
        <w:tab/>
        <w:t xml:space="preserve">The same procedure and information defined in </w:t>
      </w:r>
      <w:r w:rsidR="00E9603C" w:rsidRPr="00E9603C">
        <w:rPr>
          <w:lang w:eastAsia="zh-CN"/>
        </w:rPr>
        <w:t>TS</w:t>
      </w:r>
      <w:r w:rsidR="00E9603C">
        <w:rPr>
          <w:lang w:eastAsia="zh-CN"/>
        </w:rPr>
        <w:t> </w:t>
      </w:r>
      <w:r w:rsidR="00E9603C" w:rsidRPr="00E9603C">
        <w:rPr>
          <w:lang w:eastAsia="zh-CN"/>
        </w:rPr>
        <w:t>23.501</w:t>
      </w:r>
      <w:r w:rsidR="00E9603C">
        <w:rPr>
          <w:lang w:eastAsia="zh-CN"/>
        </w:rPr>
        <w:t> </w:t>
      </w:r>
      <w:r w:rsidR="00E9603C" w:rsidRPr="00E9603C">
        <w:rPr>
          <w:lang w:eastAsia="zh-CN"/>
        </w:rPr>
        <w:t>[</w:t>
      </w:r>
      <w:r w:rsidRPr="00E9603C">
        <w:rPr>
          <w:lang w:eastAsia="zh-CN"/>
        </w:rPr>
        <w:t>2] clause 6.3.13 is used by a consumer that needs to discover the proper NWDAF to subscribe/request the analytics ID. NRF will return the best matching NWDAF in the hierarchy that can support the requested Analytics IDs. This way, the consumer of the analytics interacts only with one NWDAF instance even if the analytics ID for the requested area of interest is related to multiple NWDAFs.</w:t>
      </w:r>
    </w:p>
    <w:p w14:paraId="053FC01D" w14:textId="77777777" w:rsidR="009166E9" w:rsidRPr="00E9603C" w:rsidRDefault="009166E9">
      <w:pPr>
        <w:pStyle w:val="B1"/>
        <w:rPr>
          <w:lang w:eastAsia="zh-CN"/>
        </w:rPr>
      </w:pPr>
      <w:r w:rsidRPr="00E9603C">
        <w:rPr>
          <w:lang w:eastAsia="zh-CN"/>
        </w:rPr>
        <w:t>-</w:t>
      </w:r>
      <w:r w:rsidRPr="00E9603C">
        <w:rPr>
          <w:lang w:eastAsia="zh-CN"/>
        </w:rPr>
        <w:tab/>
        <w:t xml:space="preserve">NRF relies on the analytics ID and NWDAF serving area exposed by NWDAF (according to </w:t>
      </w:r>
      <w:r w:rsidR="00E9603C" w:rsidRPr="00E9603C">
        <w:rPr>
          <w:lang w:eastAsia="zh-CN"/>
        </w:rPr>
        <w:t>TS</w:t>
      </w:r>
      <w:r w:rsidR="00E9603C">
        <w:rPr>
          <w:lang w:eastAsia="zh-CN"/>
        </w:rPr>
        <w:t> </w:t>
      </w:r>
      <w:r w:rsidR="00E9603C" w:rsidRPr="00E9603C">
        <w:rPr>
          <w:lang w:eastAsia="zh-CN"/>
        </w:rPr>
        <w:t>23.501</w:t>
      </w:r>
      <w:r w:rsidR="00E9603C">
        <w:rPr>
          <w:lang w:eastAsia="zh-CN"/>
        </w:rPr>
        <w:t> </w:t>
      </w:r>
      <w:r w:rsidR="00E9603C" w:rsidRPr="00E9603C">
        <w:rPr>
          <w:lang w:eastAsia="zh-CN"/>
        </w:rPr>
        <w:t>[</w:t>
      </w:r>
      <w:r w:rsidRPr="00E9603C">
        <w:rPr>
          <w:lang w:eastAsia="zh-CN"/>
        </w:rPr>
        <w:t>2] clause 6.3.13) to determine the proper NWDAF to be returned to an analytics consumer searching for an NWDAF instance.</w:t>
      </w:r>
    </w:p>
    <w:p w14:paraId="79B9D97F" w14:textId="77777777" w:rsidR="009166E9" w:rsidRPr="00E9603C" w:rsidRDefault="009166E9">
      <w:pPr>
        <w:pStyle w:val="B1"/>
        <w:rPr>
          <w:lang w:eastAsia="zh-CN"/>
        </w:rPr>
      </w:pPr>
      <w:r w:rsidRPr="00E9603C">
        <w:rPr>
          <w:lang w:eastAsia="zh-CN"/>
        </w:rPr>
        <w:t>-</w:t>
      </w:r>
      <w:r w:rsidRPr="00E9603C">
        <w:rPr>
          <w:lang w:eastAsia="zh-CN"/>
        </w:rPr>
        <w:tab/>
        <w:t>Consumers of Analytics IDs can subscribe/request to NWDAFs services at any level of the hierarchy as long as such NWDAFs was identified as the proper NWDAF (via NRF discovery) to provide the analytics ID.</w:t>
      </w:r>
    </w:p>
    <w:p w14:paraId="69D9C97B" w14:textId="77777777" w:rsidR="009166E9" w:rsidRPr="00E9603C" w:rsidRDefault="009166E9">
      <w:pPr>
        <w:pStyle w:val="B1"/>
        <w:rPr>
          <w:lang w:eastAsia="zh-CN"/>
        </w:rPr>
      </w:pPr>
      <w:r w:rsidRPr="00E9603C">
        <w:rPr>
          <w:lang w:eastAsia="zh-CN"/>
        </w:rPr>
        <w:t>-</w:t>
      </w:r>
      <w:r w:rsidRPr="00E9603C">
        <w:rPr>
          <w:lang w:eastAsia="zh-CN"/>
        </w:rPr>
        <w:tab/>
        <w:t>The lower level NWDAFs are co-located with NFs.</w:t>
      </w:r>
    </w:p>
    <w:p w14:paraId="631366B2" w14:textId="77777777" w:rsidR="009166E9" w:rsidRPr="00E9603C" w:rsidRDefault="009166E9">
      <w:pPr>
        <w:pStyle w:val="B1"/>
        <w:rPr>
          <w:lang w:eastAsia="zh-CN"/>
        </w:rPr>
      </w:pPr>
      <w:r w:rsidRPr="00E9603C">
        <w:rPr>
          <w:lang w:eastAsia="zh-CN"/>
        </w:rPr>
        <w:t>-</w:t>
      </w:r>
      <w:r w:rsidRPr="00E9603C">
        <w:rPr>
          <w:lang w:eastAsia="zh-CN"/>
        </w:rPr>
        <w:tab/>
        <w:t>There exist Analytics Output Generation (AOG) modes for NWDAFs to interact with each other in order to provide an analytics ID that requires multiple NWDAFs involvement.</w:t>
      </w:r>
    </w:p>
    <w:p w14:paraId="7A57B3E5" w14:textId="77777777" w:rsidR="009166E9" w:rsidRPr="00E9603C" w:rsidRDefault="009166E9">
      <w:pPr>
        <w:pStyle w:val="B1"/>
        <w:rPr>
          <w:lang w:eastAsia="zh-CN"/>
        </w:rPr>
      </w:pPr>
      <w:r w:rsidRPr="00E9603C">
        <w:rPr>
          <w:lang w:eastAsia="zh-CN"/>
        </w:rPr>
        <w:t>-</w:t>
      </w:r>
      <w:r w:rsidRPr="00E9603C">
        <w:rPr>
          <w:lang w:eastAsia="zh-CN"/>
        </w:rPr>
        <w:tab/>
        <w:t>NWDAFs are configured with the supported AOG per analytics ID.</w:t>
      </w:r>
    </w:p>
    <w:p w14:paraId="119D545A" w14:textId="77777777" w:rsidR="009166E9" w:rsidRPr="00E9603C" w:rsidRDefault="009166E9">
      <w:pPr>
        <w:pStyle w:val="B1"/>
        <w:rPr>
          <w:lang w:eastAsia="zh-CN"/>
        </w:rPr>
      </w:pPr>
      <w:r w:rsidRPr="00E9603C">
        <w:rPr>
          <w:lang w:eastAsia="zh-CN"/>
        </w:rPr>
        <w:t>-</w:t>
      </w:r>
      <w:r w:rsidRPr="00E9603C">
        <w:rPr>
          <w:lang w:eastAsia="zh-CN"/>
        </w:rPr>
        <w:tab/>
        <w:t>The AOG mode is an input parameter of NWDAF services (subscription/request for analytics or request for data collection) for analytics ID generation used when the consumer of such NWDAF services is another NWDAF. When the consumer of NWDAF services is a Rel-17 NF (other than an NWDAF) supporting the AOG modes and authorized by operator policies to indicate the AOG modes in requests to a Rel-17 NWDAF, such as a DCCF, it may indicate an AOG mode in the request to the NWDAF.</w:t>
      </w:r>
    </w:p>
    <w:p w14:paraId="5BB9B36C" w14:textId="77777777" w:rsidR="009166E9" w:rsidRPr="00E9603C" w:rsidRDefault="009166E9">
      <w:pPr>
        <w:pStyle w:val="B1"/>
        <w:rPr>
          <w:lang w:eastAsia="zh-CN"/>
        </w:rPr>
      </w:pPr>
      <w:r w:rsidRPr="00E9603C">
        <w:rPr>
          <w:lang w:eastAsia="zh-CN"/>
        </w:rPr>
        <w:t>-</w:t>
      </w:r>
      <w:r w:rsidRPr="00E9603C">
        <w:rPr>
          <w:lang w:eastAsia="zh-CN"/>
        </w:rPr>
        <w:tab/>
        <w:t>An NWDAF receiving a request from another NWDAF (or authorized consumer) with the AOG mode, will apply the same AOG mode for the indicated analytics ID to any interactions with further NWDAFs.</w:t>
      </w:r>
    </w:p>
    <w:p w14:paraId="7E250EF2" w14:textId="77777777" w:rsidR="009166E9" w:rsidRPr="00E9603C" w:rsidRDefault="009166E9">
      <w:pPr>
        <w:pStyle w:val="B1"/>
        <w:rPr>
          <w:lang w:eastAsia="zh-CN"/>
        </w:rPr>
      </w:pPr>
      <w:r w:rsidRPr="00E9603C">
        <w:rPr>
          <w:lang w:eastAsia="zh-CN"/>
        </w:rPr>
        <w:t>-</w:t>
      </w:r>
      <w:r w:rsidRPr="00E9603C">
        <w:rPr>
          <w:lang w:eastAsia="zh-CN"/>
        </w:rPr>
        <w:tab/>
        <w:t>An NWDAF receiving a request with a non-supported AOG mode will rejected such request.</w:t>
      </w:r>
    </w:p>
    <w:p w14:paraId="6EBB5C83" w14:textId="77777777" w:rsidR="009166E9" w:rsidRPr="00E9603C" w:rsidRDefault="009166E9">
      <w:pPr>
        <w:pStyle w:val="B1"/>
        <w:rPr>
          <w:lang w:eastAsia="zh-CN"/>
        </w:rPr>
      </w:pPr>
      <w:r w:rsidRPr="00E9603C">
        <w:rPr>
          <w:lang w:eastAsia="zh-CN"/>
        </w:rPr>
        <w:t>-</w:t>
      </w:r>
      <w:r w:rsidRPr="00E9603C">
        <w:rPr>
          <w:lang w:eastAsia="zh-CN"/>
        </w:rPr>
        <w:tab/>
        <w:t>The NF, AFs, OAM are not allowed to include the AOG mode in the subscription to analytics IDs, if not authorized by the operator based on operator policies. The NWDAF that received a request for analytics generation from NFs, AFs, OAM without an AOG mode identifies the need to interact with other NWDAFs, also determines the appropriated AOG mode to be used in the NWDAFs interactions for the generation of the requested analytics ID.</w:t>
      </w:r>
    </w:p>
    <w:p w14:paraId="24D8FE82" w14:textId="77777777" w:rsidR="009166E9" w:rsidRPr="00E9603C" w:rsidRDefault="009166E9">
      <w:pPr>
        <w:pStyle w:val="B1"/>
        <w:rPr>
          <w:lang w:eastAsia="zh-CN"/>
        </w:rPr>
      </w:pPr>
      <w:r w:rsidRPr="00E9603C">
        <w:rPr>
          <w:lang w:eastAsia="zh-CN"/>
        </w:rPr>
        <w:t>-</w:t>
      </w:r>
      <w:r w:rsidRPr="00E9603C">
        <w:rPr>
          <w:lang w:eastAsia="zh-CN"/>
        </w:rPr>
        <w:tab/>
        <w:t>The discovery of NWDAFs in the different levels of the hierarchy shall be based on NWDAF Serving area and analytics IDs information exposed in NWDAF NF Profile. An NWDAF is configured with the hierarchy information. The hierarchy information defines TAs belonging to each level of the hierarchy, as well as the level of the hierarchy associated with the configured NWDAF. Based on the hierarchy information, an NWDAF in a level of the hierarchy interacts with NRF to discover NWDAFs associated with the upper and lower levels of the hierarchy.</w:t>
      </w:r>
    </w:p>
    <w:p w14:paraId="33A890E0" w14:textId="77777777" w:rsidR="009166E9" w:rsidRPr="00E9603C" w:rsidRDefault="009166E9">
      <w:pPr>
        <w:rPr>
          <w:lang w:eastAsia="zh-CN"/>
        </w:rPr>
      </w:pPr>
      <w:r w:rsidRPr="00E9603C">
        <w:rPr>
          <w:lang w:eastAsia="zh-CN"/>
        </w:rPr>
        <w:t>The Analytics Output Generation interaction modes are:</w:t>
      </w:r>
    </w:p>
    <w:p w14:paraId="64CABE6F" w14:textId="77777777" w:rsidR="009166E9" w:rsidRPr="00E9603C" w:rsidRDefault="009166E9">
      <w:pPr>
        <w:pStyle w:val="B1"/>
        <w:rPr>
          <w:lang w:eastAsia="zh-CN"/>
        </w:rPr>
      </w:pPr>
      <w:r w:rsidRPr="00E9603C">
        <w:rPr>
          <w:lang w:eastAsia="zh-CN"/>
        </w:rPr>
        <w:t>-</w:t>
      </w:r>
      <w:r w:rsidRPr="00E9603C">
        <w:rPr>
          <w:lang w:eastAsia="zh-CN"/>
        </w:rPr>
        <w:tab/>
        <w:t>Mode #1 - Generation based on Plain Collected Data.</w:t>
      </w:r>
    </w:p>
    <w:p w14:paraId="50F89917" w14:textId="77777777" w:rsidR="009166E9" w:rsidRPr="00E9603C" w:rsidRDefault="009166E9">
      <w:pPr>
        <w:pStyle w:val="B1"/>
        <w:rPr>
          <w:lang w:eastAsia="zh-CN"/>
        </w:rPr>
      </w:pPr>
      <w:r w:rsidRPr="00E9603C">
        <w:rPr>
          <w:lang w:eastAsia="zh-CN"/>
        </w:rPr>
        <w:t>-</w:t>
      </w:r>
      <w:r w:rsidRPr="00E9603C">
        <w:rPr>
          <w:lang w:eastAsia="zh-CN"/>
        </w:rPr>
        <w:tab/>
        <w:t>Mode #2 - Generation based on Aggregated Collected Data.</w:t>
      </w:r>
    </w:p>
    <w:p w14:paraId="6C15EF5B" w14:textId="77777777" w:rsidR="009166E9" w:rsidRPr="00E9603C" w:rsidRDefault="009166E9">
      <w:pPr>
        <w:pStyle w:val="B1"/>
        <w:rPr>
          <w:lang w:eastAsia="zh-CN"/>
        </w:rPr>
      </w:pPr>
      <w:r w:rsidRPr="00E9603C">
        <w:rPr>
          <w:lang w:eastAsia="zh-CN"/>
        </w:rPr>
        <w:t>-</w:t>
      </w:r>
      <w:r w:rsidRPr="00E9603C">
        <w:rPr>
          <w:lang w:eastAsia="zh-CN"/>
        </w:rPr>
        <w:tab/>
        <w:t>Mode #3 - Composed/Aggregated Analytics ID.</w:t>
      </w:r>
    </w:p>
    <w:p w14:paraId="208C5465" w14:textId="77777777" w:rsidR="009166E9" w:rsidRPr="00E9603C" w:rsidRDefault="009166E9">
      <w:pPr>
        <w:pStyle w:val="B1"/>
        <w:rPr>
          <w:lang w:eastAsia="zh-CN"/>
        </w:rPr>
      </w:pPr>
      <w:r w:rsidRPr="00E9603C">
        <w:rPr>
          <w:lang w:eastAsia="zh-CN"/>
        </w:rPr>
        <w:t>-</w:t>
      </w:r>
      <w:r w:rsidRPr="00E9603C">
        <w:rPr>
          <w:lang w:eastAsia="zh-CN"/>
        </w:rPr>
        <w:tab/>
        <w:t>Mode #4 - Mixed</w:t>
      </w:r>
      <w:r w:rsidRPr="00E9603C">
        <w:t xml:space="preserve"> Collected Data</w:t>
      </w:r>
      <w:r w:rsidRPr="00E9603C">
        <w:rPr>
          <w:lang w:eastAsia="zh-CN"/>
        </w:rPr>
        <w:t>.</w:t>
      </w:r>
    </w:p>
    <w:p w14:paraId="428E748B" w14:textId="77777777" w:rsidR="009166E9" w:rsidRPr="00E9603C" w:rsidRDefault="009166E9">
      <w:pPr>
        <w:rPr>
          <w:lang w:eastAsia="zh-CN"/>
        </w:rPr>
      </w:pPr>
      <w:r w:rsidRPr="00E9603C">
        <w:rPr>
          <w:lang w:eastAsia="zh-CN"/>
        </w:rPr>
        <w:t>The criteria to determine the appropriate AOG mode is dependent on the operator's needs. For instance:</w:t>
      </w:r>
    </w:p>
    <w:p w14:paraId="6E19C7C5" w14:textId="77777777" w:rsidR="009166E9" w:rsidRPr="00E9603C" w:rsidRDefault="009166E9">
      <w:pPr>
        <w:pStyle w:val="B1"/>
        <w:rPr>
          <w:lang w:eastAsia="zh-CN"/>
        </w:rPr>
      </w:pPr>
      <w:r w:rsidRPr="00E9603C">
        <w:rPr>
          <w:lang w:eastAsia="zh-CN"/>
        </w:rPr>
        <w:t>-</w:t>
      </w:r>
      <w:r w:rsidRPr="00E9603C">
        <w:rPr>
          <w:lang w:eastAsia="zh-CN"/>
        </w:rPr>
        <w:tab/>
        <w:t>If operators cannot share collected data in a certain area of their network with other areas due to privacy issues (e.g., operator has a network spanning two different countries), the operator might use the AOG #3 with analytics aggregation, in order to avoid disclosing the collected events among NWDAFs in different regions.</w:t>
      </w:r>
    </w:p>
    <w:p w14:paraId="6E11B126" w14:textId="77777777" w:rsidR="009166E9" w:rsidRPr="00E9603C" w:rsidRDefault="009166E9">
      <w:pPr>
        <w:pStyle w:val="B1"/>
        <w:rPr>
          <w:lang w:eastAsia="zh-CN"/>
        </w:rPr>
      </w:pPr>
      <w:r w:rsidRPr="00E9603C">
        <w:rPr>
          <w:lang w:eastAsia="zh-CN"/>
        </w:rPr>
        <w:t>-</w:t>
      </w:r>
      <w:r w:rsidRPr="00E9603C">
        <w:rPr>
          <w:lang w:eastAsia="zh-CN"/>
        </w:rPr>
        <w:tab/>
        <w:t>If operators want to reduce as much as possible to volume of data exchanged among NWDAFs, the operators should chose the AOG #3 (analytics aggregation) or AOG#2 (aggregated collected data) or AOG#4 (Mixed Collected Data) for analytics generation.</w:t>
      </w:r>
    </w:p>
    <w:p w14:paraId="37C5DDE4" w14:textId="77777777" w:rsidR="009166E9" w:rsidRPr="00E9603C" w:rsidRDefault="009166E9">
      <w:pPr>
        <w:pStyle w:val="B1"/>
        <w:rPr>
          <w:lang w:eastAsia="zh-CN"/>
        </w:rPr>
      </w:pPr>
      <w:r w:rsidRPr="00E9603C">
        <w:rPr>
          <w:lang w:eastAsia="zh-CN"/>
        </w:rPr>
        <w:t>-</w:t>
      </w:r>
      <w:r w:rsidRPr="00E9603C">
        <w:rPr>
          <w:lang w:eastAsia="zh-CN"/>
        </w:rPr>
        <w:tab/>
        <w:t>If operators want to generate analytics that can consider high level of variability in the data sample, operators should use AOG#1 to collect the plain data.</w:t>
      </w:r>
    </w:p>
    <w:p w14:paraId="3CDE3AA3" w14:textId="77777777" w:rsidR="009166E9" w:rsidRPr="00E9603C" w:rsidRDefault="009166E9">
      <w:pPr>
        <w:pStyle w:val="Heading3"/>
        <w:rPr>
          <w:lang w:eastAsia="zh-CN"/>
        </w:rPr>
      </w:pPr>
      <w:bookmarkStart w:id="5933" w:name="_Toc42770037"/>
      <w:bookmarkStart w:id="5934" w:name="_Toc42779093"/>
      <w:bookmarkStart w:id="5935" w:name="_Toc50022401"/>
      <w:bookmarkStart w:id="5936" w:name="_Toc50023050"/>
      <w:bookmarkStart w:id="5937" w:name="_Toc50023635"/>
      <w:bookmarkStart w:id="5938" w:name="_Toc50579435"/>
      <w:bookmarkStart w:id="5939" w:name="_Toc50309703"/>
      <w:bookmarkStart w:id="5940" w:name="_Toc44004335"/>
      <w:bookmarkStart w:id="5941" w:name="_Toc54770024"/>
      <w:bookmarkStart w:id="5942" w:name="_Toc54779379"/>
      <w:bookmarkStart w:id="5943" w:name="_Toc54786339"/>
      <w:bookmarkStart w:id="5944" w:name="_Toc50021128"/>
      <w:bookmarkStart w:id="5945" w:name="_Toc57201190"/>
      <w:bookmarkStart w:id="5946" w:name="_Toc50021697"/>
      <w:bookmarkStart w:id="5947" w:name="_Toc57641228"/>
      <w:bookmarkStart w:id="5948" w:name="_Toc59101581"/>
      <w:r w:rsidRPr="00E9603C">
        <w:t>6.</w:t>
      </w:r>
      <w:r w:rsidRPr="00E9603C">
        <w:rPr>
          <w:lang w:eastAsia="zh-CN"/>
        </w:rPr>
        <w:t>17</w:t>
      </w:r>
      <w:r w:rsidRPr="00E9603C">
        <w:t>.2</w:t>
      </w:r>
      <w:r w:rsidRPr="00E9603C">
        <w:tab/>
        <w:t>Procedures</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347C4BA5" w14:textId="77777777" w:rsidR="009166E9" w:rsidRPr="00E9603C" w:rsidRDefault="009166E9">
      <w:pPr>
        <w:pStyle w:val="Heading4"/>
      </w:pPr>
      <w:bookmarkStart w:id="5949" w:name="_Toc57201191"/>
      <w:bookmarkStart w:id="5950" w:name="_Toc44004336"/>
      <w:bookmarkStart w:id="5951" w:name="_Toc54779380"/>
      <w:bookmarkStart w:id="5952" w:name="_Toc50021129"/>
      <w:bookmarkStart w:id="5953" w:name="_Toc50021698"/>
      <w:bookmarkStart w:id="5954" w:name="_Toc50023051"/>
      <w:bookmarkStart w:id="5955" w:name="_Toc54786340"/>
      <w:bookmarkStart w:id="5956" w:name="_Toc50022402"/>
      <w:bookmarkStart w:id="5957" w:name="_Toc50579436"/>
      <w:bookmarkStart w:id="5958" w:name="_Toc50023636"/>
      <w:bookmarkStart w:id="5959" w:name="_Toc54770025"/>
      <w:bookmarkStart w:id="5960" w:name="_Toc50309704"/>
      <w:bookmarkStart w:id="5961" w:name="_Toc57641229"/>
      <w:bookmarkStart w:id="5962" w:name="_Toc59101582"/>
      <w:r w:rsidRPr="00E9603C">
        <w:t>6.</w:t>
      </w:r>
      <w:r w:rsidRPr="00E9603C">
        <w:rPr>
          <w:lang w:eastAsia="zh-CN"/>
        </w:rPr>
        <w:t>17</w:t>
      </w:r>
      <w:r w:rsidRPr="00E9603C">
        <w:t>.2.1</w:t>
      </w:r>
      <w:r w:rsidRPr="00E9603C">
        <w:tab/>
        <w:t xml:space="preserve">Interaction Mode#1: </w:t>
      </w:r>
      <w:r w:rsidRPr="00E9603C">
        <w:rPr>
          <w:lang w:eastAsia="zh-CN"/>
        </w:rPr>
        <w:t>Generation based on Plain Collected Data</w:t>
      </w:r>
      <w:bookmarkEnd w:id="5933"/>
      <w:bookmarkEnd w:id="5934"/>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1F6EB6E9" w14:textId="77777777" w:rsidR="009166E9" w:rsidRPr="00E9603C" w:rsidRDefault="009166E9">
      <w:pPr>
        <w:rPr>
          <w:lang w:eastAsia="zh-CN"/>
        </w:rPr>
      </w:pPr>
      <w:r w:rsidRPr="00E9603C">
        <w:rPr>
          <w:lang w:eastAsia="zh-CN"/>
        </w:rPr>
        <w:t>The analytics ID generation is performed by the NWDAF that received the NF consumer request. NWDAF generates such analytics ID based on the collected data from lower level NWDAFs (e.g. in other NWDAFs instances in the hierarch co-located NWDAFs with NFs) and/or NFs related to the requested area by the consumer of the analytics. The NWDAF that received the consumer request identifies the AOG mode #1 has to be used for interactions with NWDAF for the generation of the requested analytics ID.</w:t>
      </w:r>
    </w:p>
    <w:p w14:paraId="756BC46F" w14:textId="77777777" w:rsidR="009166E9" w:rsidRPr="00E9603C" w:rsidRDefault="009166E9">
      <w:pPr>
        <w:pStyle w:val="NO"/>
        <w:rPr>
          <w:lang w:eastAsia="zh-CN"/>
        </w:rPr>
      </w:pPr>
      <w:r w:rsidRPr="00E9603C">
        <w:rPr>
          <w:lang w:eastAsia="zh-CN"/>
        </w:rPr>
        <w:t>NOTE:</w:t>
      </w:r>
      <w:r w:rsidRPr="00E9603C">
        <w:rPr>
          <w:lang w:eastAsia="zh-CN"/>
        </w:rPr>
        <w:tab/>
        <w:t>For simplicity the figure shows only the case when the proper NWDAF identified by NRF is the Top Level NWDAF. However, a consumer can interact directly with any NWDAF of the hierarchy as long as such NWDAF is the proper NWDAF identified by NRF.</w:t>
      </w:r>
    </w:p>
    <w:p w14:paraId="425BD494" w14:textId="77777777" w:rsidR="009166E9" w:rsidRPr="00E9603C" w:rsidRDefault="009166E9">
      <w:pPr>
        <w:pStyle w:val="TH"/>
      </w:pPr>
      <w:r w:rsidRPr="00E9603C">
        <w:object w:dxaOrig="8088" w:dyaOrig="5095" w14:anchorId="309E0EDC">
          <v:shape id="对象 70" o:spid="_x0000_i1076" type="#_x0000_t75" style="width:403.5pt;height:254pt;mso-position-horizontal-relative:page;mso-position-vertical-relative:page" o:ole="">
            <v:imagedata r:id="rId101" o:title=""/>
          </v:shape>
          <o:OLEObject Type="Embed" ProgID="Word.Picture.8" ShapeID="对象 70" DrawAspect="Content" ObjectID="_1669715982" r:id="rId102"/>
        </w:object>
      </w:r>
    </w:p>
    <w:p w14:paraId="57F70E27" w14:textId="77777777" w:rsidR="009166E9" w:rsidRPr="00E9603C" w:rsidRDefault="009166E9">
      <w:pPr>
        <w:pStyle w:val="TF"/>
        <w:rPr>
          <w:lang w:eastAsia="en-US"/>
        </w:rPr>
      </w:pPr>
      <w:r w:rsidRPr="00E9603C">
        <w:rPr>
          <w:lang w:eastAsia="en-US"/>
        </w:rPr>
        <w:t>Figure 6.</w:t>
      </w:r>
      <w:r w:rsidRPr="00E9603C">
        <w:rPr>
          <w:lang w:eastAsia="zh-CN"/>
        </w:rPr>
        <w:t>17</w:t>
      </w:r>
      <w:r w:rsidRPr="00E9603C">
        <w:rPr>
          <w:lang w:eastAsia="en-US"/>
        </w:rPr>
        <w:t>.2.1-1: Procedures for analytics generation based on Interaction Mode #1</w:t>
      </w:r>
    </w:p>
    <w:p w14:paraId="3BE6C695" w14:textId="77777777" w:rsidR="009166E9" w:rsidRPr="00E9603C" w:rsidRDefault="009166E9">
      <w:pPr>
        <w:pStyle w:val="B1"/>
        <w:rPr>
          <w:lang w:eastAsia="zh-CN"/>
        </w:rPr>
      </w:pPr>
      <w:r w:rsidRPr="00E9603C">
        <w:rPr>
          <w:lang w:eastAsia="zh-CN"/>
        </w:rPr>
        <w:t>0.</w:t>
      </w:r>
      <w:r w:rsidRPr="00E9603C">
        <w:rPr>
          <w:lang w:eastAsia="zh-CN"/>
        </w:rPr>
        <w:tab/>
        <w:t>Consumer of NWDAF analytics interacts with NRF to discover the proper NWDAF instance covering the requested area of the analytics ID to be requested.</w:t>
      </w:r>
    </w:p>
    <w:p w14:paraId="1F5D28DC" w14:textId="77777777" w:rsidR="009166E9" w:rsidRPr="00E9603C" w:rsidRDefault="009166E9">
      <w:pPr>
        <w:pStyle w:val="B1"/>
        <w:rPr>
          <w:lang w:eastAsia="zh-CN"/>
        </w:rPr>
      </w:pPr>
      <w:r w:rsidRPr="00E9603C">
        <w:rPr>
          <w:lang w:eastAsia="zh-CN"/>
        </w:rPr>
        <w:t>1.</w:t>
      </w:r>
      <w:r w:rsidRPr="00E9603C">
        <w:rPr>
          <w:lang w:eastAsia="zh-CN"/>
        </w:rPr>
        <w:tab/>
        <w:t xml:space="preserve">Consumer of NWDAF analytics subscribe to the identified NWDAF. </w:t>
      </w:r>
      <w:r w:rsidRPr="00E9603C">
        <w:t>If the consumer is authorized, it may include the AOG mode #1 in the subscription.</w:t>
      </w:r>
    </w:p>
    <w:p w14:paraId="53F53485" w14:textId="77777777" w:rsidR="009166E9" w:rsidRPr="00E9603C" w:rsidRDefault="009166E9">
      <w:pPr>
        <w:pStyle w:val="B1"/>
        <w:rPr>
          <w:lang w:eastAsia="zh-CN"/>
        </w:rPr>
      </w:pPr>
      <w:r w:rsidRPr="00E9603C">
        <w:rPr>
          <w:lang w:eastAsia="zh-CN"/>
        </w:rPr>
        <w:t>2.</w:t>
      </w:r>
      <w:r w:rsidRPr="00E9603C">
        <w:rPr>
          <w:lang w:eastAsia="zh-CN"/>
        </w:rPr>
        <w:tab/>
        <w:t>If NWDAF does not has the data necessary for generating the requested analytics ID, NWDAF request to the NWDAFs of the lower layers responsible for the areas of the requested analytics ID, the collection of the missing data for the analytics generation. The request for further NWDAFs includes the AOG mode #1, that has be used for any further NWDAF-to-NWDAF interactions for the analytics IDs generation.</w:t>
      </w:r>
    </w:p>
    <w:p w14:paraId="00ECBFCA" w14:textId="77777777" w:rsidR="009166E9" w:rsidRPr="00E9603C" w:rsidRDefault="009166E9">
      <w:pPr>
        <w:pStyle w:val="B1"/>
        <w:rPr>
          <w:lang w:eastAsia="zh-CN"/>
        </w:rPr>
      </w:pPr>
      <w:r w:rsidRPr="00E9603C">
        <w:rPr>
          <w:lang w:eastAsia="zh-CN"/>
        </w:rPr>
        <w:t>3.</w:t>
      </w:r>
      <w:r w:rsidRPr="00E9603C">
        <w:rPr>
          <w:lang w:eastAsia="zh-CN"/>
        </w:rPr>
        <w:tab/>
        <w:t>(a,b) The process of requesting collected data from lower levels of NWDAF is recursively performed (if the NWDAF does not has the data in the area required in the received request from an upper level NWDAF) until reaching the lower level NWDAFs or middle NWDAFs that directly collect from NFs/OAM.</w:t>
      </w:r>
    </w:p>
    <w:p w14:paraId="15866A53" w14:textId="77777777" w:rsidR="009166E9" w:rsidRPr="00E9603C" w:rsidRDefault="009166E9">
      <w:pPr>
        <w:pStyle w:val="B1"/>
        <w:rPr>
          <w:lang w:eastAsia="zh-CN"/>
        </w:rPr>
      </w:pPr>
      <w:r w:rsidRPr="00E9603C">
        <w:rPr>
          <w:lang w:eastAsia="zh-CN"/>
        </w:rPr>
        <w:t>4.</w:t>
      </w:r>
      <w:r w:rsidRPr="00E9603C">
        <w:rPr>
          <w:lang w:eastAsia="zh-CN"/>
        </w:rPr>
        <w:tab/>
        <w:t>The NWDAFs co-located with 5GC NF in lower levels as well as NF/OAM send their respective collected data to the upper level NWDAF.</w:t>
      </w:r>
    </w:p>
    <w:p w14:paraId="60A99FA2" w14:textId="77777777" w:rsidR="009166E9" w:rsidRPr="00E9603C" w:rsidRDefault="009166E9">
      <w:pPr>
        <w:pStyle w:val="B1"/>
        <w:rPr>
          <w:lang w:eastAsia="zh-CN"/>
        </w:rPr>
      </w:pPr>
      <w:r w:rsidRPr="00E9603C">
        <w:rPr>
          <w:lang w:eastAsia="zh-CN"/>
        </w:rPr>
        <w:t>5.</w:t>
      </w:r>
      <w:r w:rsidRPr="00E9603C">
        <w:rPr>
          <w:lang w:eastAsia="zh-CN"/>
        </w:rPr>
        <w:tab/>
        <w:t>If there are several middle layer, each NWDAF in a middle layer that receive a request from an upper layer will send the information.</w:t>
      </w:r>
    </w:p>
    <w:p w14:paraId="665DF901" w14:textId="77777777" w:rsidR="009166E9" w:rsidRPr="00E9603C" w:rsidRDefault="009166E9">
      <w:pPr>
        <w:pStyle w:val="B1"/>
        <w:rPr>
          <w:lang w:eastAsia="zh-CN"/>
        </w:rPr>
      </w:pPr>
      <w:r w:rsidRPr="00E9603C">
        <w:rPr>
          <w:lang w:eastAsia="zh-CN"/>
        </w:rPr>
        <w:t>6.</w:t>
      </w:r>
      <w:r w:rsidRPr="00E9603C">
        <w:rPr>
          <w:lang w:eastAsia="zh-CN"/>
        </w:rPr>
        <w:tab/>
        <w:t>The NWDAF that received the request from the consumer will receive the collected data from all NWDAFs necessary for the analytics calculation and will generate the analytics based on such collected data.</w:t>
      </w:r>
    </w:p>
    <w:p w14:paraId="3E269A24" w14:textId="77777777" w:rsidR="009166E9" w:rsidRPr="00E9603C" w:rsidRDefault="009166E9">
      <w:pPr>
        <w:pStyle w:val="B1"/>
        <w:rPr>
          <w:lang w:eastAsia="zh-CN"/>
        </w:rPr>
      </w:pPr>
      <w:r w:rsidRPr="00E9603C">
        <w:rPr>
          <w:lang w:eastAsia="zh-CN"/>
        </w:rPr>
        <w:t>7.</w:t>
      </w:r>
      <w:r w:rsidRPr="00E9603C">
        <w:rPr>
          <w:lang w:eastAsia="zh-CN"/>
        </w:rPr>
        <w:tab/>
        <w:t>NWDAF that received the consumer request for analytics generation notifies the consumer of such analytics.</w:t>
      </w:r>
    </w:p>
    <w:p w14:paraId="69F43DCD" w14:textId="77777777" w:rsidR="009166E9" w:rsidRPr="00E9603C" w:rsidRDefault="009166E9">
      <w:pPr>
        <w:pStyle w:val="Heading4"/>
      </w:pPr>
      <w:bookmarkStart w:id="5963" w:name="_Toc42770038"/>
      <w:bookmarkStart w:id="5964" w:name="_Toc50022403"/>
      <w:bookmarkStart w:id="5965" w:name="_Toc50309705"/>
      <w:bookmarkStart w:id="5966" w:name="_Toc54770026"/>
      <w:bookmarkStart w:id="5967" w:name="_Toc50023052"/>
      <w:bookmarkStart w:id="5968" w:name="_Toc50023637"/>
      <w:bookmarkStart w:id="5969" w:name="_Toc42779094"/>
      <w:bookmarkStart w:id="5970" w:name="_Toc54786341"/>
      <w:bookmarkStart w:id="5971" w:name="_Toc44004337"/>
      <w:bookmarkStart w:id="5972" w:name="_Toc50021130"/>
      <w:bookmarkStart w:id="5973" w:name="_Toc50579437"/>
      <w:bookmarkStart w:id="5974" w:name="_Toc54779381"/>
      <w:bookmarkStart w:id="5975" w:name="_Toc50021699"/>
      <w:bookmarkStart w:id="5976" w:name="_Toc57201192"/>
      <w:bookmarkStart w:id="5977" w:name="_Toc57641230"/>
      <w:bookmarkStart w:id="5978" w:name="_Toc59101583"/>
      <w:r w:rsidRPr="00E9603C">
        <w:t>6.</w:t>
      </w:r>
      <w:r w:rsidRPr="00E9603C">
        <w:rPr>
          <w:lang w:eastAsia="zh-CN"/>
        </w:rPr>
        <w:t>17</w:t>
      </w:r>
      <w:r w:rsidRPr="00E9603C">
        <w:t>.2.2</w:t>
      </w:r>
      <w:r w:rsidRPr="00E9603C">
        <w:tab/>
        <w:t xml:space="preserve">Interaction Mode#2: </w:t>
      </w:r>
      <w:r w:rsidRPr="00E9603C">
        <w:rPr>
          <w:lang w:eastAsia="zh-CN"/>
        </w:rPr>
        <w:t>Generation based on Aggregated Collected Data</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59F3E2CC" w14:textId="77777777" w:rsidR="009166E9" w:rsidRPr="00E9603C" w:rsidRDefault="009166E9">
      <w:pPr>
        <w:rPr>
          <w:lang w:eastAsia="zh-CN"/>
        </w:rPr>
      </w:pPr>
      <w:r w:rsidRPr="00E9603C">
        <w:rPr>
          <w:lang w:eastAsia="zh-CN"/>
        </w:rPr>
        <w:t>The analytics ID generation is performed at the NWDAF that received the consumer request. NWDAF generates such analytics ID based on aggregated data from lower NWDAF levels. The data types requested to the lower levels are of the same type of the input data required for the analytics ID. However, the lower levels of NWDAF process or aggregate the data samples, for instance, aggregated (avr, max, min), instead of sending every collected sample for the data type at the lower NWDAFs levels. The NWDAF that received the consumer request identifies the AOG mode #2 has to be used for interactions with NWDAF for the generation of the requested analytics ID.</w:t>
      </w:r>
    </w:p>
    <w:p w14:paraId="7C509994" w14:textId="77777777" w:rsidR="009166E9" w:rsidRPr="00E9603C" w:rsidRDefault="009166E9">
      <w:pPr>
        <w:pStyle w:val="NO"/>
        <w:rPr>
          <w:lang w:eastAsia="zh-CN"/>
        </w:rPr>
      </w:pPr>
      <w:r w:rsidRPr="00E9603C">
        <w:rPr>
          <w:lang w:eastAsia="zh-CN"/>
        </w:rPr>
        <w:t>NOTE:</w:t>
      </w:r>
      <w:r w:rsidRPr="00E9603C">
        <w:rPr>
          <w:lang w:eastAsia="zh-CN"/>
        </w:rPr>
        <w:tab/>
        <w:t>For simplicity the figure shows only the case when the proper NWDAF identified by NRF is the Top Level NWDAF. However, a consumer can interact directly with any NWDAF of the hierarchy as long as such NWDAF is the proper NWDAF identified by NRF.</w:t>
      </w:r>
    </w:p>
    <w:p w14:paraId="3B20AB11" w14:textId="77777777" w:rsidR="009166E9" w:rsidRPr="00E9603C" w:rsidRDefault="009166E9">
      <w:pPr>
        <w:pStyle w:val="TH"/>
      </w:pPr>
      <w:r w:rsidRPr="00E9603C">
        <w:object w:dxaOrig="8230" w:dyaOrig="5515" w14:anchorId="3AACE1C4">
          <v:shape id="对象 71" o:spid="_x0000_i1077" type="#_x0000_t75" style="width:410.5pt;height:275pt;mso-position-horizontal-relative:page;mso-position-vertical-relative:page" o:ole="">
            <v:imagedata r:id="rId103" o:title=""/>
          </v:shape>
          <o:OLEObject Type="Embed" ProgID="Word.Picture.8" ShapeID="对象 71" DrawAspect="Content" ObjectID="_1669715983" r:id="rId104"/>
        </w:object>
      </w:r>
    </w:p>
    <w:p w14:paraId="6F4F7F05" w14:textId="77777777" w:rsidR="009166E9" w:rsidRPr="00E9603C" w:rsidRDefault="009166E9">
      <w:pPr>
        <w:pStyle w:val="TF"/>
        <w:rPr>
          <w:lang w:eastAsia="en-US"/>
        </w:rPr>
      </w:pPr>
      <w:r w:rsidRPr="00E9603C">
        <w:rPr>
          <w:lang w:eastAsia="en-US"/>
        </w:rPr>
        <w:t xml:space="preserve">Figure </w:t>
      </w:r>
      <w:r w:rsidRPr="00E9603C">
        <w:t>6.</w:t>
      </w:r>
      <w:r w:rsidRPr="00E9603C">
        <w:rPr>
          <w:lang w:eastAsia="zh-CN"/>
        </w:rPr>
        <w:t>17</w:t>
      </w:r>
      <w:r w:rsidRPr="00E9603C">
        <w:t>.2.2</w:t>
      </w:r>
      <w:r w:rsidRPr="00E9603C">
        <w:rPr>
          <w:lang w:eastAsia="en-US"/>
        </w:rPr>
        <w:t>-1: Procedures for analytics generation based on Interaction Mode #2</w:t>
      </w:r>
    </w:p>
    <w:p w14:paraId="57C8C678" w14:textId="77777777" w:rsidR="009166E9" w:rsidRPr="00E9603C" w:rsidRDefault="009166E9">
      <w:pPr>
        <w:pStyle w:val="B1"/>
      </w:pPr>
      <w:r w:rsidRPr="00E9603C">
        <w:t>0.</w:t>
      </w:r>
      <w:r w:rsidRPr="00E9603C">
        <w:tab/>
        <w:t>Consumer of NWDAF analytics interacts with NRF to discover the proper NWDAF instance covering the requested area of the analytics ID to be requested.</w:t>
      </w:r>
    </w:p>
    <w:p w14:paraId="4C72D9E9" w14:textId="77777777" w:rsidR="009166E9" w:rsidRPr="00E9603C" w:rsidRDefault="009166E9">
      <w:pPr>
        <w:pStyle w:val="B1"/>
      </w:pPr>
      <w:r w:rsidRPr="00E9603C">
        <w:t>1.</w:t>
      </w:r>
      <w:r w:rsidRPr="00E9603C">
        <w:tab/>
        <w:t xml:space="preserve">Consumer of NWDAF analytics subscribe to the identified NWDAF. If the consumer is authorized, it may include the AOG mode #2 and </w:t>
      </w:r>
      <w:r w:rsidRPr="00E9603C">
        <w:rPr>
          <w:lang w:eastAsia="zh-CN"/>
        </w:rPr>
        <w:t>the definition of sets of input data types to be collected as aggregated</w:t>
      </w:r>
      <w:r w:rsidRPr="00E9603C">
        <w:t xml:space="preserve"> in the subscription.</w:t>
      </w:r>
    </w:p>
    <w:p w14:paraId="6D1EA432" w14:textId="77777777" w:rsidR="009166E9" w:rsidRPr="00E9603C" w:rsidRDefault="009166E9">
      <w:pPr>
        <w:pStyle w:val="B1"/>
      </w:pPr>
      <w:r w:rsidRPr="00E9603C">
        <w:t>2.</w:t>
      </w:r>
      <w:r w:rsidRPr="00E9603C">
        <w:tab/>
        <w:t xml:space="preserve">If NWDAF does not has the data necessary for generating the requested analytics ID, NWDAF request to the NWDAFs of the lower layers responsible for the areas of the requested analytics ID, the aggregated data from such level. </w:t>
      </w:r>
      <w:r w:rsidRPr="00E9603C">
        <w:rPr>
          <w:lang w:eastAsia="zh-CN"/>
        </w:rPr>
        <w:t>The request for further NWDAFs includes the AOG mode #2 that has to be used for any further NWDAF-to-NWDAF interactions for the analytics IDs generation.</w:t>
      </w:r>
    </w:p>
    <w:p w14:paraId="4B8E093A" w14:textId="77777777" w:rsidR="009166E9" w:rsidRPr="00E9603C" w:rsidRDefault="009166E9">
      <w:pPr>
        <w:pStyle w:val="B1"/>
      </w:pPr>
      <w:r w:rsidRPr="00E9603C">
        <w:t>3.</w:t>
      </w:r>
      <w:r w:rsidRPr="00E9603C">
        <w:tab/>
        <w:t>(a,b) The process of requesting collected data from lower levels of NWDAF is recursively performed (if the NWDAF does not has the data in the area required in the received request from an upper level NWDAF) until reaching the lower level NWDAFs.</w:t>
      </w:r>
    </w:p>
    <w:p w14:paraId="2304C1AD" w14:textId="77777777" w:rsidR="009166E9" w:rsidRPr="00E9603C" w:rsidRDefault="009166E9">
      <w:pPr>
        <w:pStyle w:val="B1"/>
      </w:pPr>
      <w:r w:rsidRPr="00E9603C">
        <w:t>4.</w:t>
      </w:r>
      <w:r w:rsidRPr="00E9603C">
        <w:tab/>
        <w:t>The NWDAFs co-located with 5GC NF in lower levels send their respective aggregated data to the upper level NWDAF.</w:t>
      </w:r>
    </w:p>
    <w:p w14:paraId="0886C7E4" w14:textId="77777777" w:rsidR="009166E9" w:rsidRPr="00E9603C" w:rsidRDefault="009166E9">
      <w:pPr>
        <w:pStyle w:val="B1"/>
      </w:pPr>
      <w:r w:rsidRPr="00E9603C">
        <w:t>5.</w:t>
      </w:r>
      <w:r w:rsidRPr="00E9603C">
        <w:tab/>
        <w:t>(a,b) If there are several middle layer, each NWDAF in a middle layer that receive a request from an upper layer will aggregated its data (including aggregated data from lower levels) and send such aggregated data.</w:t>
      </w:r>
    </w:p>
    <w:p w14:paraId="35AF3897" w14:textId="77777777" w:rsidR="009166E9" w:rsidRPr="00E9603C" w:rsidRDefault="009166E9">
      <w:pPr>
        <w:pStyle w:val="B1"/>
      </w:pPr>
      <w:r w:rsidRPr="00E9603C">
        <w:t>6.</w:t>
      </w:r>
      <w:r w:rsidRPr="00E9603C">
        <w:tab/>
        <w:t>The NWDAF that received the request from the consumer will receive the aggregated data from all NWDAFs necessary for the analytics calculation and will generate the analytics based on such aggregated data.</w:t>
      </w:r>
    </w:p>
    <w:p w14:paraId="1E1ACCA1" w14:textId="77777777" w:rsidR="009166E9" w:rsidRPr="00E9603C" w:rsidRDefault="009166E9">
      <w:pPr>
        <w:pStyle w:val="B1"/>
      </w:pPr>
      <w:r w:rsidRPr="00E9603C">
        <w:t>7.</w:t>
      </w:r>
      <w:r w:rsidRPr="00E9603C">
        <w:tab/>
        <w:t>NWDAF that received the request for analytics generation notifies the consumer of such analytics.</w:t>
      </w:r>
    </w:p>
    <w:p w14:paraId="0528F2D1" w14:textId="77777777" w:rsidR="009166E9" w:rsidRPr="00E9603C" w:rsidRDefault="009166E9">
      <w:pPr>
        <w:pStyle w:val="Heading4"/>
      </w:pPr>
      <w:bookmarkStart w:id="5979" w:name="_Toc54779382"/>
      <w:bookmarkStart w:id="5980" w:name="_Toc42779095"/>
      <w:bookmarkStart w:id="5981" w:name="_Toc50309706"/>
      <w:bookmarkStart w:id="5982" w:name="_Toc44004338"/>
      <w:bookmarkStart w:id="5983" w:name="_Toc50022404"/>
      <w:bookmarkStart w:id="5984" w:name="_Toc50021700"/>
      <w:bookmarkStart w:id="5985" w:name="_Toc50579438"/>
      <w:bookmarkStart w:id="5986" w:name="_Toc57201193"/>
      <w:bookmarkStart w:id="5987" w:name="_Toc54786342"/>
      <w:bookmarkStart w:id="5988" w:name="_Toc50021131"/>
      <w:bookmarkStart w:id="5989" w:name="_Toc50023053"/>
      <w:bookmarkStart w:id="5990" w:name="_Toc42770039"/>
      <w:bookmarkStart w:id="5991" w:name="_Toc50023638"/>
      <w:bookmarkStart w:id="5992" w:name="_Toc54770027"/>
      <w:bookmarkStart w:id="5993" w:name="_Toc57641231"/>
      <w:bookmarkStart w:id="5994" w:name="_Toc59101584"/>
      <w:r w:rsidRPr="00E9603C">
        <w:t>6.</w:t>
      </w:r>
      <w:r w:rsidRPr="00E9603C">
        <w:rPr>
          <w:lang w:eastAsia="zh-CN"/>
        </w:rPr>
        <w:t>17</w:t>
      </w:r>
      <w:r w:rsidRPr="00E9603C">
        <w:t>.2.3</w:t>
      </w:r>
      <w:r w:rsidRPr="00E9603C">
        <w:tab/>
        <w:t>Interaction Mode#3: Composed/Aggregated Analytics ID</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0EF7E37E" w14:textId="77777777" w:rsidR="009166E9" w:rsidRPr="00E9603C" w:rsidRDefault="009166E9">
      <w:pPr>
        <w:rPr>
          <w:lang w:eastAsia="zh-CN"/>
        </w:rPr>
      </w:pPr>
      <w:r w:rsidRPr="00E9603C">
        <w:rPr>
          <w:lang w:eastAsia="zh-CN"/>
        </w:rPr>
        <w:t>The analytics ID generation is a result of the composition of multiple analytics outputs of the NWDAFs for the area of interested required by the consumer of the analytics ID. The NWDAF that received the consumer request is the upper NWDAF in the hierarch that can coordinate with the lower level NWDAFs covering the required areas. The upper NWDAFs is responsible for subscribing to all NWDAFs involved in the process of generation of the request analytics, receive the multiple analytics outputs from the NWDAFs and compose, i.e, aggregate the multiple analytics outputs into a single analytics output to be sent to the consumer that requested the analytics ID. The NWDAF that received the consumer request identifies the AOG mode #3 has to used for interactions with NWDAFs for the generation of the requested analytics ID.</w:t>
      </w:r>
    </w:p>
    <w:p w14:paraId="56DF08A7" w14:textId="77777777" w:rsidR="009166E9" w:rsidRPr="00E9603C" w:rsidRDefault="009166E9">
      <w:pPr>
        <w:pStyle w:val="NO"/>
        <w:rPr>
          <w:lang w:eastAsia="zh-CN"/>
        </w:rPr>
      </w:pPr>
      <w:r w:rsidRPr="00E9603C">
        <w:rPr>
          <w:lang w:eastAsia="zh-CN"/>
        </w:rPr>
        <w:t>NOTE:</w:t>
      </w:r>
      <w:r w:rsidRPr="00E9603C">
        <w:rPr>
          <w:lang w:eastAsia="zh-CN"/>
        </w:rPr>
        <w:tab/>
        <w:t>For simplicity the figure shows only the case when the proper NWDAF identified by NRF is the Top Level NWDAF. However, a consumer can interact directly with any NWDAF of the hierarchy as long as such NWDAF is the proper NWDAF identified by NRF.</w:t>
      </w:r>
    </w:p>
    <w:p w14:paraId="455BCB21" w14:textId="77777777" w:rsidR="009166E9" w:rsidRPr="00E9603C" w:rsidRDefault="009166E9">
      <w:pPr>
        <w:pStyle w:val="TH"/>
      </w:pPr>
      <w:r w:rsidRPr="00E9603C">
        <w:object w:dxaOrig="8088" w:dyaOrig="5237" w14:anchorId="155DFFDC">
          <v:shape id="对象 72" o:spid="_x0000_i1078" type="#_x0000_t75" style="width:403.5pt;height:261pt;mso-position-horizontal-relative:page;mso-position-vertical-relative:page" o:ole="">
            <v:imagedata r:id="rId105" o:title=""/>
          </v:shape>
          <o:OLEObject Type="Embed" ProgID="Word.Picture.8" ShapeID="对象 72" DrawAspect="Content" ObjectID="_1669715984" r:id="rId106"/>
        </w:object>
      </w:r>
    </w:p>
    <w:p w14:paraId="6D8C905F" w14:textId="77777777" w:rsidR="009166E9" w:rsidRPr="00E9603C" w:rsidRDefault="009166E9">
      <w:pPr>
        <w:pStyle w:val="TF"/>
        <w:rPr>
          <w:lang w:eastAsia="en-US"/>
        </w:rPr>
      </w:pPr>
      <w:r w:rsidRPr="00E9603C">
        <w:rPr>
          <w:lang w:eastAsia="en-US"/>
        </w:rPr>
        <w:t xml:space="preserve">Figure </w:t>
      </w:r>
      <w:r w:rsidRPr="00E9603C">
        <w:t>6.</w:t>
      </w:r>
      <w:r w:rsidRPr="00E9603C">
        <w:rPr>
          <w:lang w:eastAsia="zh-CN"/>
        </w:rPr>
        <w:t>17</w:t>
      </w:r>
      <w:r w:rsidRPr="00E9603C">
        <w:t>.2.3</w:t>
      </w:r>
      <w:r w:rsidRPr="00E9603C">
        <w:rPr>
          <w:lang w:eastAsia="en-US"/>
        </w:rPr>
        <w:t>-1: Procedures for analytics generation based on Interaction Mode #3</w:t>
      </w:r>
    </w:p>
    <w:p w14:paraId="448B6F1E" w14:textId="77777777" w:rsidR="009166E9" w:rsidRPr="00E9603C" w:rsidRDefault="009166E9">
      <w:pPr>
        <w:pStyle w:val="B1"/>
      </w:pPr>
      <w:r w:rsidRPr="00E9603C">
        <w:t>0.</w:t>
      </w:r>
      <w:r w:rsidRPr="00E9603C">
        <w:tab/>
        <w:t>Consumer of NWDAF analytics interacts with NRF to discover the proper NWDAF instance covering the requested area of the analytics ID to be requested.</w:t>
      </w:r>
    </w:p>
    <w:p w14:paraId="3432AD3D" w14:textId="77777777" w:rsidR="009166E9" w:rsidRPr="00E9603C" w:rsidRDefault="009166E9">
      <w:pPr>
        <w:pStyle w:val="B1"/>
      </w:pPr>
      <w:r w:rsidRPr="00E9603C">
        <w:t>1.</w:t>
      </w:r>
      <w:r w:rsidRPr="00E9603C">
        <w:tab/>
        <w:t>Consumer of NWDAF analytics subscribe to the identified NWDAF. If the consumer is authorized, it may include the AOG mode #3 in the subscription.</w:t>
      </w:r>
    </w:p>
    <w:p w14:paraId="172CC0C0" w14:textId="77777777" w:rsidR="009166E9" w:rsidRPr="00E9603C" w:rsidRDefault="009166E9">
      <w:pPr>
        <w:pStyle w:val="B1"/>
      </w:pPr>
      <w:r w:rsidRPr="00E9603C">
        <w:t>2.</w:t>
      </w:r>
      <w:r w:rsidRPr="00E9603C">
        <w:tab/>
        <w:t xml:space="preserve">NWDAF identifies that subscription involves multiple NWDAFs in the lower branches of the hierarchy, if NWDAF is not in the lower level (i.e. co-located with 5GC NF). NWDAF subscribe with the same analytics ID to NWDAFs in the levels below associated with the area of the requested analytics ID by the consumer. </w:t>
      </w:r>
      <w:r w:rsidRPr="00E9603C">
        <w:rPr>
          <w:lang w:eastAsia="zh-CN"/>
        </w:rPr>
        <w:t>The request for further NWDAFs includes the AOG mode #3, that has be used for any further NWDAF-to-NWDAF interactions for the analytics IDs generation.</w:t>
      </w:r>
    </w:p>
    <w:p w14:paraId="2AEB3315" w14:textId="77777777" w:rsidR="009166E9" w:rsidRPr="00E9603C" w:rsidRDefault="009166E9">
      <w:pPr>
        <w:pStyle w:val="B1"/>
      </w:pPr>
      <w:r w:rsidRPr="00E9603C">
        <w:t>3.</w:t>
      </w:r>
      <w:r w:rsidRPr="00E9603C">
        <w:tab/>
        <w:t>(a,b) The process of requesting the same analytics ID to lower level of the hierarchy is recursively performed until reaching the lower level NWDAFs co-located with 5GC NF or middle NWDAFs that can direct generate the analytics ID. The middle level NWDAF receives the notification of the analytics IDs from the lower level NWDAFs</w:t>
      </w:r>
    </w:p>
    <w:p w14:paraId="1C138259" w14:textId="77777777" w:rsidR="009166E9" w:rsidRPr="00E9603C" w:rsidRDefault="009166E9">
      <w:pPr>
        <w:pStyle w:val="B1"/>
      </w:pPr>
      <w:r w:rsidRPr="00E9603C">
        <w:t>4.</w:t>
      </w:r>
      <w:r w:rsidRPr="00E9603C">
        <w:tab/>
        <w:t>The middle level NWDAFs aggregate the received analytics IDs into a single analytics ID.</w:t>
      </w:r>
    </w:p>
    <w:p w14:paraId="337C6261" w14:textId="77777777" w:rsidR="009166E9" w:rsidRPr="00E9603C" w:rsidRDefault="009166E9">
      <w:pPr>
        <w:pStyle w:val="B1"/>
      </w:pPr>
      <w:r w:rsidRPr="00E9603C">
        <w:t>5.</w:t>
      </w:r>
      <w:r w:rsidRPr="00E9603C">
        <w:tab/>
        <w:t>Middle level NWDAF(s) notify/respond notify the upper level NWDAF that requested such analytics ID.</w:t>
      </w:r>
    </w:p>
    <w:p w14:paraId="45D6F91B" w14:textId="77777777" w:rsidR="009166E9" w:rsidRPr="00E9603C" w:rsidRDefault="009166E9">
      <w:pPr>
        <w:pStyle w:val="B1"/>
      </w:pPr>
      <w:r w:rsidRPr="00E9603C">
        <w:t>6.</w:t>
      </w:r>
      <w:r w:rsidRPr="00E9603C">
        <w:tab/>
        <w:t>The NWDAF that received the request from the consumer will receive the multiple analytics IDs from the NWDAFs, and aggregates the multiple analytics IDs in to a single analytics ID according to a rule configured by operators.</w:t>
      </w:r>
    </w:p>
    <w:p w14:paraId="631F60CA" w14:textId="77777777" w:rsidR="009166E9" w:rsidRPr="00E9603C" w:rsidRDefault="009166E9">
      <w:pPr>
        <w:pStyle w:val="B1"/>
      </w:pPr>
      <w:r w:rsidRPr="00E9603C">
        <w:t>7.</w:t>
      </w:r>
      <w:r w:rsidRPr="00E9603C">
        <w:tab/>
        <w:t>NWDAF that received the request for analytics generation notifies the consumer of such analytics with a single analytics output based on the multiple received analytics outputs from NWDAFs of the lower levels of the hierarchy.</w:t>
      </w:r>
    </w:p>
    <w:p w14:paraId="45D1195F" w14:textId="77777777" w:rsidR="009166E9" w:rsidRPr="00E9603C" w:rsidRDefault="009166E9">
      <w:pPr>
        <w:pStyle w:val="Heading4"/>
      </w:pPr>
      <w:bookmarkStart w:id="5995" w:name="_Toc54779383"/>
      <w:bookmarkStart w:id="5996" w:name="_Toc50021132"/>
      <w:bookmarkStart w:id="5997" w:name="_Toc57201194"/>
      <w:bookmarkStart w:id="5998" w:name="_Toc44004339"/>
      <w:bookmarkStart w:id="5999" w:name="_Toc50023054"/>
      <w:bookmarkStart w:id="6000" w:name="_Toc54786343"/>
      <w:bookmarkStart w:id="6001" w:name="_Toc50023639"/>
      <w:bookmarkStart w:id="6002" w:name="_Toc50309707"/>
      <w:bookmarkStart w:id="6003" w:name="_Toc50579439"/>
      <w:bookmarkStart w:id="6004" w:name="_Toc42779096"/>
      <w:bookmarkStart w:id="6005" w:name="_Toc42770040"/>
      <w:bookmarkStart w:id="6006" w:name="_Toc54770028"/>
      <w:bookmarkStart w:id="6007" w:name="_Toc50021701"/>
      <w:bookmarkStart w:id="6008" w:name="_Toc50022405"/>
      <w:bookmarkStart w:id="6009" w:name="_Toc57641232"/>
      <w:bookmarkStart w:id="6010" w:name="_Toc59101585"/>
      <w:r w:rsidRPr="00E9603C">
        <w:t>6.</w:t>
      </w:r>
      <w:r w:rsidRPr="00E9603C">
        <w:rPr>
          <w:lang w:eastAsia="zh-CN"/>
        </w:rPr>
        <w:t>17</w:t>
      </w:r>
      <w:r w:rsidRPr="00E9603C">
        <w:t>.2.4</w:t>
      </w:r>
      <w:r w:rsidRPr="00E9603C">
        <w:tab/>
        <w:t>Interaction Mode#4: Mixed Collected Data</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01C73240" w14:textId="77777777" w:rsidR="009166E9" w:rsidRPr="00E9603C" w:rsidRDefault="009166E9">
      <w:pPr>
        <w:rPr>
          <w:lang w:eastAsia="zh-CN"/>
        </w:rPr>
      </w:pPr>
      <w:r w:rsidRPr="00E9603C">
        <w:rPr>
          <w:lang w:eastAsia="zh-CN"/>
        </w:rPr>
        <w:t>The analytics ID generation is performed by the NWDAF that received the request/subscription from a consumer of analytics. The NWDAF generates such analytics based on information collected from lower level NWDAFs via plain data collected data request (Mode #1), and/or aggregated collected data requests (Mode #2). The NWDAF that received the consumer request identifies the AOG mode #4 has to used for interactions with NWDAFs for the generation of the requested analytics ID. The NWDAF, based on operator configuration, defines which types of data input related to the analytics ID have to be collected using plain data collection (AOG#1) and the ones to be collected using aggregated data (AOG#2). This information is included in the requests that NWDAF sends to other NWDAF when AOG#4 mode is used. Operator may define this differentiation of data collection of input data based on, for instance, analytics ID, type of input data, or per consumer of analytics ID.</w:t>
      </w:r>
    </w:p>
    <w:p w14:paraId="51DF6178" w14:textId="77777777" w:rsidR="009166E9" w:rsidRPr="00E9603C" w:rsidRDefault="009166E9">
      <w:pPr>
        <w:pStyle w:val="NO"/>
        <w:rPr>
          <w:lang w:eastAsia="zh-CN"/>
        </w:rPr>
      </w:pPr>
      <w:r w:rsidRPr="00E9603C">
        <w:rPr>
          <w:lang w:eastAsia="zh-CN"/>
        </w:rPr>
        <w:t>NOTE:</w:t>
      </w:r>
      <w:r w:rsidRPr="00E9603C">
        <w:rPr>
          <w:lang w:eastAsia="zh-CN"/>
        </w:rPr>
        <w:tab/>
        <w:t>For simplicity the figure shows only the case when the proper NWDAF identified by NRF is the Top Level NWDAF. However, a consumer can interact directly with any NWDAF of the hierarchy as long as such NWDAF is the proper NWDAF identified by NRF.</w:t>
      </w:r>
    </w:p>
    <w:bookmarkStart w:id="6011" w:name="_1660039416"/>
    <w:bookmarkEnd w:id="6011"/>
    <w:p w14:paraId="01AB167C" w14:textId="77777777" w:rsidR="009166E9" w:rsidRPr="00E9603C" w:rsidRDefault="009166E9">
      <w:pPr>
        <w:pStyle w:val="TH"/>
      </w:pPr>
      <w:r w:rsidRPr="00E9603C">
        <w:object w:dxaOrig="8789" w:dyaOrig="5821" w14:anchorId="522D64BA">
          <v:shape id="对象 74" o:spid="_x0000_i1079" type="#_x0000_t75" style="width:439pt;height:289.5pt;mso-position-horizontal-relative:page;mso-position-vertical-relative:page" o:ole="">
            <v:imagedata r:id="rId107" o:title=""/>
          </v:shape>
          <o:OLEObject Type="Embed" ProgID="Word.Picture.8" ShapeID="对象 74" DrawAspect="Content" ObjectID="_1669715985" r:id="rId108"/>
        </w:object>
      </w:r>
    </w:p>
    <w:p w14:paraId="1B8A4E05" w14:textId="77777777" w:rsidR="009166E9" w:rsidRPr="00E9603C" w:rsidRDefault="009166E9">
      <w:pPr>
        <w:pStyle w:val="TF"/>
        <w:rPr>
          <w:lang w:eastAsia="en-US"/>
        </w:rPr>
      </w:pPr>
      <w:r w:rsidRPr="00E9603C">
        <w:rPr>
          <w:lang w:eastAsia="en-US"/>
        </w:rPr>
        <w:t xml:space="preserve">Figure </w:t>
      </w:r>
      <w:r w:rsidRPr="00E9603C">
        <w:t>6.</w:t>
      </w:r>
      <w:r w:rsidRPr="00E9603C">
        <w:rPr>
          <w:lang w:eastAsia="zh-CN"/>
        </w:rPr>
        <w:t>17</w:t>
      </w:r>
      <w:r w:rsidRPr="00E9603C">
        <w:t>.2.4</w:t>
      </w:r>
      <w:r w:rsidRPr="00E9603C">
        <w:rPr>
          <w:lang w:eastAsia="en-US"/>
        </w:rPr>
        <w:t>-1: Procedures for analytics generation based on Interaction Mode #4</w:t>
      </w:r>
    </w:p>
    <w:p w14:paraId="23DFC76C" w14:textId="77777777" w:rsidR="009166E9" w:rsidRPr="00E9603C" w:rsidRDefault="009166E9">
      <w:pPr>
        <w:pStyle w:val="B1"/>
      </w:pPr>
      <w:r w:rsidRPr="00E9603C">
        <w:t>0.</w:t>
      </w:r>
      <w:r w:rsidRPr="00E9603C">
        <w:tab/>
        <w:t>Consumer of NWDAF analytics interacts with NRF to discover the proper NWDAF instance covering the requested area of the analytics ID to be requested.</w:t>
      </w:r>
    </w:p>
    <w:p w14:paraId="5AF24E27" w14:textId="77777777" w:rsidR="009166E9" w:rsidRPr="00E9603C" w:rsidRDefault="009166E9">
      <w:pPr>
        <w:pStyle w:val="B1"/>
      </w:pPr>
      <w:r w:rsidRPr="00E9603C">
        <w:t>1.</w:t>
      </w:r>
      <w:r w:rsidRPr="00E9603C">
        <w:tab/>
        <w:t xml:space="preserve">Consumer of NWDAF analytics subscribe to the identified NWDAF. If the consumer is authorized, it may include the AOG mode #4 </w:t>
      </w:r>
      <w:r w:rsidRPr="00E9603C">
        <w:rPr>
          <w:lang w:eastAsia="zh-CN"/>
        </w:rPr>
        <w:t>and the definition of sets of input data types to be collected as plain or aggregated</w:t>
      </w:r>
      <w:r w:rsidRPr="00E9603C">
        <w:t xml:space="preserve"> in the subscription.</w:t>
      </w:r>
    </w:p>
    <w:p w14:paraId="1CAD18CB" w14:textId="77777777" w:rsidR="009166E9" w:rsidRPr="00E9603C" w:rsidRDefault="009166E9">
      <w:pPr>
        <w:pStyle w:val="B1"/>
      </w:pPr>
      <w:r w:rsidRPr="00E9603C">
        <w:t>2.</w:t>
      </w:r>
      <w:r w:rsidRPr="00E9603C">
        <w:tab/>
        <w:t xml:space="preserve">If NWDAF does not has the data necessary for generating the requested analytics ID, NWDAF request to the NWDAFs of the lower layers responsible for the areas of the requested analytics ID, the collected and/or aggregated data from such level, according with the definition of how the types of input data should be collected, i.e., as plain data (AOG#1) or aggregated data (AOG#2). </w:t>
      </w:r>
      <w:r w:rsidRPr="00E9603C">
        <w:rPr>
          <w:lang w:eastAsia="zh-CN"/>
        </w:rPr>
        <w:t>The request for further NWDAFs includes the AOG mode #4 and the definition of sets of input data types to be collected as plain or aggregated. Such information has be used for any further NWDAF-to-NWDAF interactions for the analytics IDs generation</w:t>
      </w:r>
      <w:r w:rsidRPr="00E9603C">
        <w:t>.</w:t>
      </w:r>
    </w:p>
    <w:p w14:paraId="379CE96E" w14:textId="77777777" w:rsidR="009166E9" w:rsidRPr="00E9603C" w:rsidRDefault="009166E9">
      <w:pPr>
        <w:pStyle w:val="B1"/>
      </w:pPr>
      <w:r w:rsidRPr="00E9603C">
        <w:t>3.</w:t>
      </w:r>
      <w:r w:rsidRPr="00E9603C">
        <w:tab/>
        <w:t>(a,b) The process of requesting collected data from lower levels of NWDAF is recursively performed (if the NWDAF does not has the data in the area required in the received request from an upper level NWDAF) until reaching the lower level NWDAFs or middle NWDAFs that directly collect from NFs/OAM.</w:t>
      </w:r>
    </w:p>
    <w:p w14:paraId="19B3F7F5" w14:textId="77777777" w:rsidR="009166E9" w:rsidRPr="00E9603C" w:rsidRDefault="009166E9">
      <w:pPr>
        <w:pStyle w:val="B1"/>
        <w:rPr>
          <w:lang w:eastAsia="zh-CN"/>
        </w:rPr>
      </w:pPr>
      <w:r w:rsidRPr="00E9603C">
        <w:t>4.</w:t>
      </w:r>
      <w:r w:rsidRPr="00E9603C">
        <w:tab/>
        <w:t xml:space="preserve">(a) The NWDAFs in lower levels send to the upper level NWDAF their </w:t>
      </w:r>
      <w:r w:rsidRPr="00E9603C">
        <w:rPr>
          <w:lang w:eastAsia="zh-CN"/>
        </w:rPr>
        <w:t>collected data according with the indication of using plain or aggregation for each type of requested input data.</w:t>
      </w:r>
    </w:p>
    <w:p w14:paraId="283C2110" w14:textId="77777777" w:rsidR="009166E9" w:rsidRPr="00E9603C" w:rsidRDefault="009166E9">
      <w:pPr>
        <w:pStyle w:val="B1"/>
      </w:pPr>
      <w:r w:rsidRPr="00E9603C">
        <w:rPr>
          <w:lang w:eastAsia="zh-CN"/>
        </w:rPr>
        <w:t>(b) NF/OAM send their plain collected data to the requesting NWDAF.</w:t>
      </w:r>
    </w:p>
    <w:p w14:paraId="25CD18FD" w14:textId="77777777" w:rsidR="009166E9" w:rsidRPr="00E9603C" w:rsidRDefault="009166E9">
      <w:pPr>
        <w:pStyle w:val="B1"/>
      </w:pPr>
      <w:r w:rsidRPr="00E9603C">
        <w:t>5.</w:t>
      </w:r>
      <w:r w:rsidRPr="00E9603C">
        <w:tab/>
        <w:t>(a,b) If there are several middle layer, each NWDAF in a middle layer that receive a request from an upper layer will prepare the data (aggregating data from lower levels and/or related collected data NF/OAMs if required per type of requested input data) and send such prepared data to the NWDAF at the upper level that requested it.</w:t>
      </w:r>
    </w:p>
    <w:p w14:paraId="484461E6" w14:textId="77777777" w:rsidR="009166E9" w:rsidRPr="00E9603C" w:rsidRDefault="009166E9">
      <w:pPr>
        <w:pStyle w:val="B1"/>
      </w:pPr>
      <w:r w:rsidRPr="00E9603C">
        <w:t>6.</w:t>
      </w:r>
      <w:r w:rsidRPr="00E9603C">
        <w:tab/>
        <w:t>The NWDAF that received the request from the consumer will receive the requested data from all NWDAFs necessary for the analytics calculation and will generate the analytics based on such received data.</w:t>
      </w:r>
    </w:p>
    <w:p w14:paraId="026C930B" w14:textId="77777777" w:rsidR="009166E9" w:rsidRPr="00E9603C" w:rsidRDefault="009166E9">
      <w:pPr>
        <w:pStyle w:val="B1"/>
      </w:pPr>
      <w:r w:rsidRPr="00E9603C">
        <w:t>7.</w:t>
      </w:r>
      <w:r w:rsidRPr="00E9603C">
        <w:tab/>
        <w:t>NWDAF that received the request for analytics generation notifies the consumer of such analytics.</w:t>
      </w:r>
    </w:p>
    <w:p w14:paraId="1A51C259" w14:textId="77777777" w:rsidR="009166E9" w:rsidRPr="00E9603C" w:rsidRDefault="009166E9">
      <w:pPr>
        <w:pStyle w:val="Heading3"/>
        <w:rPr>
          <w:lang w:eastAsia="zh-CN"/>
        </w:rPr>
      </w:pPr>
      <w:bookmarkStart w:id="6012" w:name="_Toc54779384"/>
      <w:bookmarkStart w:id="6013" w:name="_Toc54786344"/>
      <w:bookmarkStart w:id="6014" w:name="_Toc43393176"/>
      <w:bookmarkStart w:id="6015" w:name="_Toc5320"/>
      <w:bookmarkStart w:id="6016" w:name="_Toc50023640"/>
      <w:bookmarkStart w:id="6017" w:name="_Toc50579440"/>
      <w:bookmarkStart w:id="6018" w:name="_Toc54770029"/>
      <w:bookmarkStart w:id="6019" w:name="_Toc50021702"/>
      <w:bookmarkStart w:id="6020" w:name="_Toc42770041"/>
      <w:bookmarkStart w:id="6021" w:name="_Toc50023055"/>
      <w:bookmarkStart w:id="6022" w:name="_Toc44004340"/>
      <w:bookmarkStart w:id="6023" w:name="_Toc32093"/>
      <w:bookmarkStart w:id="6024" w:name="_Toc57201195"/>
      <w:bookmarkStart w:id="6025" w:name="_Toc50309708"/>
      <w:bookmarkStart w:id="6026" w:name="_Toc22355"/>
      <w:bookmarkStart w:id="6027" w:name="_Toc8412"/>
      <w:bookmarkStart w:id="6028" w:name="_Toc28344"/>
      <w:bookmarkStart w:id="6029" w:name="_Toc42779097"/>
      <w:bookmarkStart w:id="6030" w:name="_Toc1637"/>
      <w:bookmarkStart w:id="6031" w:name="_Toc50021133"/>
      <w:bookmarkStart w:id="6032" w:name="_Toc30545"/>
      <w:bookmarkStart w:id="6033" w:name="_Toc16295"/>
      <w:bookmarkStart w:id="6034" w:name="_Toc50022406"/>
      <w:bookmarkStart w:id="6035" w:name="_Toc57641233"/>
      <w:bookmarkStart w:id="6036" w:name="_Toc59101586"/>
      <w:r w:rsidRPr="00E9603C">
        <w:rPr>
          <w:lang w:eastAsia="zh-CN"/>
        </w:rPr>
        <w:t>6.17.3</w:t>
      </w:r>
      <w:r w:rsidRPr="00E9603C">
        <w:rPr>
          <w:lang w:eastAsia="zh-CN"/>
        </w:rPr>
        <w:tab/>
      </w:r>
      <w:r w:rsidRPr="00E9603C">
        <w:t>Impacts on services, entities and interfaces</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4D999066" w14:textId="77777777" w:rsidR="009166E9" w:rsidRPr="00E9603C" w:rsidRDefault="009166E9">
      <w:pPr>
        <w:rPr>
          <w:lang w:eastAsia="ko-KR"/>
        </w:rPr>
      </w:pPr>
      <w:r w:rsidRPr="00E9603C">
        <w:rPr>
          <w:lang w:eastAsia="ko-KR"/>
        </w:rPr>
        <w:t>NF:</w:t>
      </w:r>
    </w:p>
    <w:p w14:paraId="17456F26" w14:textId="77777777" w:rsidR="009166E9" w:rsidRPr="00E9603C" w:rsidRDefault="009166E9">
      <w:pPr>
        <w:pStyle w:val="B1"/>
        <w:rPr>
          <w:lang w:eastAsia="ko-KR"/>
        </w:rPr>
      </w:pPr>
      <w:r w:rsidRPr="00E9603C">
        <w:rPr>
          <w:lang w:eastAsia="ko-KR"/>
        </w:rPr>
        <w:t>-</w:t>
      </w:r>
      <w:r w:rsidRPr="00E9603C">
        <w:rPr>
          <w:lang w:eastAsia="ko-KR"/>
        </w:rPr>
        <w:tab/>
        <w:t>Authorization to use AOG modes according with operator configuration.</w:t>
      </w:r>
    </w:p>
    <w:p w14:paraId="5DC5D354" w14:textId="77777777" w:rsidR="009166E9" w:rsidRPr="00E9603C" w:rsidRDefault="009166E9">
      <w:pPr>
        <w:rPr>
          <w:lang w:eastAsia="ko-KR"/>
        </w:rPr>
      </w:pPr>
      <w:r w:rsidRPr="00E9603C">
        <w:rPr>
          <w:lang w:eastAsia="ko-KR"/>
        </w:rPr>
        <w:t>NWDAF:</w:t>
      </w:r>
    </w:p>
    <w:p w14:paraId="09492525" w14:textId="77777777" w:rsidR="009166E9" w:rsidRPr="00E9603C" w:rsidRDefault="009166E9">
      <w:pPr>
        <w:pStyle w:val="B1"/>
        <w:rPr>
          <w:lang w:eastAsia="ko-KR"/>
        </w:rPr>
      </w:pPr>
      <w:r w:rsidRPr="00E9603C">
        <w:rPr>
          <w:lang w:eastAsia="ko-KR"/>
        </w:rPr>
        <w:t>-</w:t>
      </w:r>
      <w:r w:rsidRPr="00E9603C">
        <w:rPr>
          <w:lang w:eastAsia="ko-KR"/>
        </w:rPr>
        <w:tab/>
        <w:t>Extensions of NWDAF configuration and NWDAF subscription services to allow proper interactions among NWDAFs for analytics generation.</w:t>
      </w:r>
    </w:p>
    <w:p w14:paraId="5622B7EF" w14:textId="77777777" w:rsidR="009166E9" w:rsidRPr="00E9603C" w:rsidRDefault="009166E9">
      <w:pPr>
        <w:pStyle w:val="B1"/>
        <w:rPr>
          <w:lang w:eastAsia="ko-KR"/>
        </w:rPr>
      </w:pPr>
      <w:r w:rsidRPr="00E9603C">
        <w:rPr>
          <w:lang w:eastAsia="ko-KR"/>
        </w:rPr>
        <w:t>-</w:t>
      </w:r>
      <w:r w:rsidRPr="00E9603C">
        <w:rPr>
          <w:lang w:eastAsia="ko-KR"/>
        </w:rPr>
        <w:tab/>
        <w:t>Definition of new NWDAF service to support interactions related to data collection (not analytics consumption) among NWDAFs.</w:t>
      </w:r>
    </w:p>
    <w:p w14:paraId="0CF72E35" w14:textId="77777777" w:rsidR="009166E9" w:rsidRPr="00E9603C" w:rsidRDefault="009166E9">
      <w:pPr>
        <w:rPr>
          <w:lang w:eastAsia="ko-KR"/>
        </w:rPr>
      </w:pPr>
      <w:r w:rsidRPr="00E9603C">
        <w:rPr>
          <w:lang w:eastAsia="ko-KR"/>
        </w:rPr>
        <w:t>NRF:</w:t>
      </w:r>
    </w:p>
    <w:p w14:paraId="01B46DB1" w14:textId="77777777" w:rsidR="009166E9" w:rsidRPr="00E9603C" w:rsidRDefault="009166E9">
      <w:pPr>
        <w:pStyle w:val="B1"/>
        <w:rPr>
          <w:lang w:eastAsia="zh-CN"/>
        </w:rPr>
      </w:pPr>
      <w:r w:rsidRPr="00E9603C">
        <w:rPr>
          <w:lang w:eastAsia="ko-KR"/>
        </w:rPr>
        <w:t>-</w:t>
      </w:r>
      <w:r w:rsidRPr="00E9603C">
        <w:rPr>
          <w:lang w:eastAsia="ko-KR"/>
        </w:rPr>
        <w:tab/>
        <w:t>Identify the lowest possible NWDAF in the hierarchy able to be the entry point for a consumer of analytics ID.</w:t>
      </w:r>
    </w:p>
    <w:p w14:paraId="01E0C8E4" w14:textId="77777777" w:rsidR="009166E9" w:rsidRPr="00E9603C" w:rsidRDefault="009166E9">
      <w:pPr>
        <w:pStyle w:val="Heading2"/>
        <w:rPr>
          <w:lang w:eastAsia="zh-CN"/>
        </w:rPr>
      </w:pPr>
      <w:bookmarkStart w:id="6037" w:name="_Toc50579441"/>
      <w:bookmarkStart w:id="6038" w:name="_Toc50023056"/>
      <w:bookmarkStart w:id="6039" w:name="_Toc44004341"/>
      <w:bookmarkStart w:id="6040" w:name="_Toc7200"/>
      <w:bookmarkStart w:id="6041" w:name="_Toc28913"/>
      <w:bookmarkStart w:id="6042" w:name="_Toc50023641"/>
      <w:bookmarkStart w:id="6043" w:name="_Toc908"/>
      <w:bookmarkStart w:id="6044" w:name="_Toc43393177"/>
      <w:bookmarkStart w:id="6045" w:name="_Toc25060"/>
      <w:bookmarkStart w:id="6046" w:name="_Toc23183"/>
      <w:bookmarkStart w:id="6047" w:name="_Toc50021134"/>
      <w:bookmarkStart w:id="6048" w:name="_Toc17974"/>
      <w:bookmarkStart w:id="6049" w:name="_Toc50309709"/>
      <w:bookmarkStart w:id="6050" w:name="_Toc54779385"/>
      <w:bookmarkStart w:id="6051" w:name="_Toc54786345"/>
      <w:bookmarkStart w:id="6052" w:name="_Toc54770030"/>
      <w:bookmarkStart w:id="6053" w:name="_Toc42779098"/>
      <w:bookmarkStart w:id="6054" w:name="_Toc30055"/>
      <w:bookmarkStart w:id="6055" w:name="_Toc6414"/>
      <w:bookmarkStart w:id="6056" w:name="_Toc57201196"/>
      <w:bookmarkStart w:id="6057" w:name="_Toc50021703"/>
      <w:bookmarkStart w:id="6058" w:name="_Toc42770042"/>
      <w:bookmarkStart w:id="6059" w:name="_Toc50022407"/>
      <w:bookmarkStart w:id="6060" w:name="_Toc57641234"/>
      <w:bookmarkStart w:id="6061" w:name="_Toc59101587"/>
      <w:r w:rsidRPr="00E9603C">
        <w:rPr>
          <w:lang w:eastAsia="zh-CN"/>
        </w:rPr>
        <w:t>6.18</w:t>
      </w:r>
      <w:r w:rsidRPr="00E9603C">
        <w:rPr>
          <w:lang w:eastAsia="zh-CN"/>
        </w:rPr>
        <w:tab/>
        <w:t>Solution #18: Roles and inter-NWDAF instance cooperation from upper level NWDAF to lower level NWDAF in hierarchical architecture</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27877F0A" w14:textId="77777777" w:rsidR="009166E9" w:rsidRPr="00E9603C" w:rsidRDefault="009166E9">
      <w:pPr>
        <w:pStyle w:val="Heading3"/>
      </w:pPr>
      <w:bookmarkStart w:id="6062" w:name="_Toc10472"/>
      <w:bookmarkStart w:id="6063" w:name="_Toc50579442"/>
      <w:bookmarkStart w:id="6064" w:name="_Toc50309710"/>
      <w:bookmarkStart w:id="6065" w:name="_Toc50023642"/>
      <w:bookmarkStart w:id="6066" w:name="_Toc50023057"/>
      <w:bookmarkStart w:id="6067" w:name="_Toc50022408"/>
      <w:bookmarkStart w:id="6068" w:name="_Toc50021704"/>
      <w:bookmarkStart w:id="6069" w:name="_Toc50021135"/>
      <w:bookmarkStart w:id="6070" w:name="_Toc44004342"/>
      <w:bookmarkStart w:id="6071" w:name="_Toc43393178"/>
      <w:bookmarkStart w:id="6072" w:name="_Toc28836"/>
      <w:bookmarkStart w:id="6073" w:name="_Toc28929"/>
      <w:bookmarkStart w:id="6074" w:name="_Toc17017"/>
      <w:bookmarkStart w:id="6075" w:name="_Toc16439"/>
      <w:bookmarkStart w:id="6076" w:name="_Toc42770043"/>
      <w:bookmarkStart w:id="6077" w:name="_Toc22774"/>
      <w:bookmarkStart w:id="6078" w:name="_Toc1628"/>
      <w:bookmarkStart w:id="6079" w:name="_Toc54770031"/>
      <w:bookmarkStart w:id="6080" w:name="_Toc54779386"/>
      <w:bookmarkStart w:id="6081" w:name="_Toc54786346"/>
      <w:bookmarkStart w:id="6082" w:name="_Toc42779099"/>
      <w:bookmarkStart w:id="6083" w:name="_Toc57201197"/>
      <w:bookmarkStart w:id="6084" w:name="_Toc20990"/>
      <w:bookmarkStart w:id="6085" w:name="_Toc57641235"/>
      <w:bookmarkStart w:id="6086" w:name="_Toc59101588"/>
      <w:r w:rsidRPr="00E9603C">
        <w:t>6.</w:t>
      </w:r>
      <w:r w:rsidRPr="00E9603C">
        <w:rPr>
          <w:lang w:eastAsia="zh-CN"/>
        </w:rPr>
        <w:t>18</w:t>
      </w:r>
      <w:r w:rsidRPr="00E9603C">
        <w:t>.1</w:t>
      </w:r>
      <w:r w:rsidRPr="00E9603C">
        <w:tab/>
        <w:t>Description</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1421738E" w14:textId="77777777" w:rsidR="009166E9" w:rsidRPr="00E9603C" w:rsidRDefault="009166E9">
      <w:pPr>
        <w:rPr>
          <w:rFonts w:eastAsia="MS Mincho"/>
        </w:rPr>
      </w:pPr>
      <w:r w:rsidRPr="00E9603C">
        <w:rPr>
          <w:lang w:eastAsia="zh-CN"/>
        </w:rPr>
        <w:t>This solution is proposed for Key Issue 2: Multiple NWDAF instances.</w:t>
      </w:r>
    </w:p>
    <w:p w14:paraId="625AC103" w14:textId="77777777" w:rsidR="009166E9" w:rsidRPr="00E9603C" w:rsidRDefault="009166E9">
      <w:r w:rsidRPr="00E9603C">
        <w:t>Multiple NWDAF instances can be cooperated with each other in a hierarchical architecture to support different roles and functionalities. Example of NWDAF role and hierarchy can be identified based on the Serving area such as NWDAF instances are configured with the information of the NWDAF Serving Area. A requirement of the hierarchical NWDAF architecture is inter-NWDAF instance cooperation, in particular, mechanisms for efficient data collection to coordinate between NWDAF instances in different hierarchies.</w:t>
      </w:r>
    </w:p>
    <w:p w14:paraId="4EAB734B" w14:textId="77777777" w:rsidR="009166E9" w:rsidRPr="00E9603C" w:rsidRDefault="009166E9">
      <w:r w:rsidRPr="00E9603C">
        <w:t>For example, in the hierarchical architecture, the lower-tier NWDAF instances may offer data collection requests or subscriptions to the higher-tier NWDAF. The higher-tier NWDAF can request or subscribe data from different source NFs or NWDAFs on behalf of multiple NWDAF instances and distribute data to multiple NWDAF instances. The data collection requests or subscriptions refers to the data to be collected from source NFs or the aggregated data or the analytics data to be collected from other NWDAF instances in different hierarchies.</w:t>
      </w:r>
    </w:p>
    <w:p w14:paraId="2272F0F8" w14:textId="77777777" w:rsidR="009166E9" w:rsidRPr="00E9603C" w:rsidRDefault="009166E9">
      <w:pPr>
        <w:pStyle w:val="Heading3"/>
      </w:pPr>
      <w:bookmarkStart w:id="6087" w:name="_Toc21209"/>
      <w:bookmarkStart w:id="6088" w:name="_Toc43393180"/>
      <w:bookmarkStart w:id="6089" w:name="_Toc7257"/>
      <w:bookmarkStart w:id="6090" w:name="_Toc44004344"/>
      <w:bookmarkStart w:id="6091" w:name="_Toc42779101"/>
      <w:bookmarkStart w:id="6092" w:name="_Toc3214"/>
      <w:bookmarkStart w:id="6093" w:name="_Toc50579443"/>
      <w:bookmarkStart w:id="6094" w:name="_Toc57201198"/>
      <w:bookmarkStart w:id="6095" w:name="_Toc54779387"/>
      <w:bookmarkStart w:id="6096" w:name="_Toc50023058"/>
      <w:bookmarkStart w:id="6097" w:name="_Toc21543"/>
      <w:bookmarkStart w:id="6098" w:name="_Toc50021136"/>
      <w:bookmarkStart w:id="6099" w:name="_Toc5654"/>
      <w:bookmarkStart w:id="6100" w:name="_Toc50023643"/>
      <w:bookmarkStart w:id="6101" w:name="_Toc50021705"/>
      <w:bookmarkStart w:id="6102" w:name="_Toc50309711"/>
      <w:bookmarkStart w:id="6103" w:name="_Toc4763"/>
      <w:bookmarkStart w:id="6104" w:name="_Toc54786347"/>
      <w:bookmarkStart w:id="6105" w:name="_Toc9784"/>
      <w:bookmarkStart w:id="6106" w:name="_Toc42770045"/>
      <w:bookmarkStart w:id="6107" w:name="_Toc54770032"/>
      <w:bookmarkStart w:id="6108" w:name="_Toc50022409"/>
      <w:bookmarkStart w:id="6109" w:name="_Toc23891"/>
      <w:bookmarkStart w:id="6110" w:name="_Toc57641236"/>
      <w:bookmarkStart w:id="6111" w:name="_Toc59101589"/>
      <w:r w:rsidRPr="00E9603C">
        <w:t>6.</w:t>
      </w:r>
      <w:r w:rsidRPr="00E9603C">
        <w:rPr>
          <w:lang w:eastAsia="zh-CN"/>
        </w:rPr>
        <w:t>18</w:t>
      </w:r>
      <w:r w:rsidRPr="00E9603C">
        <w:t>.2</w:t>
      </w:r>
      <w:r w:rsidRPr="00E9603C">
        <w:tab/>
        <w:t>Procedure</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2E932313" w14:textId="77777777" w:rsidR="009166E9" w:rsidRPr="00E9603C" w:rsidRDefault="009166E9">
      <w:r w:rsidRPr="00E9603C">
        <w:t>The NWDAF instances in hierarchical architecture are categorized as top level, middle level and lower level. Nevertheless, this is just an example of 3-levels of hierarchy deployment and the solution can support N-levels of hierarchy. In each level one or more NWDAF instance is able to coordinate the triggering of data collection in its associated lower level by providing mechanisms for efficient data collection. Optionally, the NWDAF instances are configured with the role of Data Collection Coordination (DCC) functionality. The procedure of different cases of inter-NWDAF instance cooperation in hierarchical architecture to coordinate data collection is presented from Figure 6.</w:t>
      </w:r>
      <w:r w:rsidRPr="00E9603C">
        <w:rPr>
          <w:lang w:eastAsia="zh-CN"/>
        </w:rPr>
        <w:t>18</w:t>
      </w:r>
      <w:r w:rsidRPr="00E9603C">
        <w:t>.2.1-1, Figure 6.</w:t>
      </w:r>
      <w:r w:rsidRPr="00E9603C">
        <w:rPr>
          <w:lang w:eastAsia="zh-CN"/>
        </w:rPr>
        <w:t>18</w:t>
      </w:r>
      <w:r w:rsidRPr="00E9603C">
        <w:t>.2.2-1 and Figure 6.</w:t>
      </w:r>
      <w:r w:rsidRPr="00E9603C">
        <w:rPr>
          <w:lang w:eastAsia="zh-CN"/>
        </w:rPr>
        <w:t>18</w:t>
      </w:r>
      <w:r w:rsidRPr="00E9603C">
        <w:t>.2.3-1 below.</w:t>
      </w:r>
    </w:p>
    <w:p w14:paraId="5DB56698" w14:textId="77777777" w:rsidR="009166E9" w:rsidRPr="00E9603C" w:rsidRDefault="009166E9">
      <w:r w:rsidRPr="00E9603C">
        <w:t xml:space="preserve">The discovery of NWDAFs in the different levels of the hierarchy shall be based on NWDAF Serving area and analytics IDs information exposed in NWDAF NF Profile. Every NWDAF is configured by the operator with the hierarchy information. The hierarchy information defines: a) the whole hierarchy architecture in terms of list of TAs </w:t>
      </w:r>
      <w:r w:rsidRPr="00E9603C">
        <w:rPr>
          <w:lang w:eastAsia="zh-CN"/>
        </w:rPr>
        <w:t xml:space="preserve">belonging to each </w:t>
      </w:r>
      <w:r w:rsidRPr="00E9603C">
        <w:t>level of the hierarchy; b) the level of the hierarchy associated with the configured NWDAF also in terms of list of TAs, which in turn is equivalent to NWDAF serving area. Based on the hierarchy information, an NWDAF in a level of the hierarchy interacts with NRF to discover the NWDAFs associated with upper and lower levels of the hierarchy. When interacting with NRF, an NWDAF retrieves the discovered NWDAF profiles and using the NWDAF serving area information available in such profiles, the NWDAF is able to map each the discovered NWDAF to the levels and branches of the hierarchy architecture.</w:t>
      </w:r>
    </w:p>
    <w:p w14:paraId="132DB521" w14:textId="77777777" w:rsidR="009166E9" w:rsidRPr="00E9603C" w:rsidRDefault="009166E9">
      <w:pPr>
        <w:pStyle w:val="NO"/>
      </w:pPr>
      <w:r w:rsidRPr="00E9603C">
        <w:t>NOTE 1:</w:t>
      </w:r>
      <w:r w:rsidRPr="00E9603C">
        <w:tab/>
        <w:t>The configuration of the hierarchy architecture, i.e., list of TAs per level of the hierarchy can be changed by operator. NWDAF shall be configured to trigger further interactions with NRF upon any change in hierarchy architecture.</w:t>
      </w:r>
    </w:p>
    <w:p w14:paraId="5B8A79A5" w14:textId="77777777" w:rsidR="009166E9" w:rsidRPr="00E9603C" w:rsidRDefault="009166E9">
      <w:pPr>
        <w:pStyle w:val="NO"/>
      </w:pPr>
      <w:r w:rsidRPr="00E9603C">
        <w:t>NOTE 2:</w:t>
      </w:r>
      <w:r w:rsidRPr="00E9603C">
        <w:tab/>
        <w:t>The NWDAFs association with the level of the hierarchy architecture can change even if the whole hierarchy architecture (i.e., list of TAs per levels of hierarchy) does not change. For instance, the operator might change the NWDAF serving area of an NWDAF, and therefore, change the level (or branch) of such NWDAF in the hierarchy architecture. NWDAF shall be configured to trigger further interactions with NRF upon any change in its configuration of NWDAF serving area.</w:t>
      </w:r>
    </w:p>
    <w:p w14:paraId="6A6993CB" w14:textId="77777777" w:rsidR="009166E9" w:rsidRPr="00E9603C" w:rsidRDefault="009166E9">
      <w:r w:rsidRPr="00E9603C">
        <w:t>In hierarchical NWDAF architecture, each NWDAF in the different levels of the hierarchy may consider to use local mapping of subscriptions to coordinate the data collection. For example, an Analytics instance ID which is a local unique ID (e.g., a combination of Analytics ID and Analytics filter information) can be used for the mapping of the subscription for same analytics ID from different consumers into a single process of analytics output generation, whereas Event instance ID which is a local unique ID (e.g., a combination of Event ID and Event filter information) used for the mapping of subscriptions to the same data to be collected from the same data source with one or more analytics instance IDs. If the NWDAF in one level of the hierarchy receives a new Analytics subscription request to Analytics ID, the NWDAF only creates an Analytics Instance ID, if no existing Analytics Instance ID can support the new Analytics subscription request. For example, a new Analytics subscription request with the same Analytics filter information is already subscribed by one Analytics consumer and an Analytics Instance ID is already created, the new Analytics subscription request can be mapped with the existing Analytics Instance ID. The same concept is applied to the Event instance ID(s) for the subscription/request of data collection. If a new Analytics Instance ID is created by a NWDAF, the NWDAF only creates new Event Instance ID(s) if the existing Event Instance IDs cannot be used.</w:t>
      </w:r>
    </w:p>
    <w:p w14:paraId="6F57BF51" w14:textId="77777777" w:rsidR="009166E9" w:rsidRPr="00E9603C" w:rsidRDefault="009166E9">
      <w:pPr>
        <w:pStyle w:val="Heading4"/>
      </w:pPr>
      <w:bookmarkStart w:id="6112" w:name="_Toc50023059"/>
      <w:bookmarkStart w:id="6113" w:name="_Toc50023644"/>
      <w:bookmarkStart w:id="6114" w:name="_Toc50309712"/>
      <w:bookmarkStart w:id="6115" w:name="_Toc50579444"/>
      <w:bookmarkStart w:id="6116" w:name="_Toc42770046"/>
      <w:bookmarkStart w:id="6117" w:name="_Toc42779102"/>
      <w:bookmarkStart w:id="6118" w:name="_Toc54770033"/>
      <w:bookmarkStart w:id="6119" w:name="_Toc54779388"/>
      <w:bookmarkStart w:id="6120" w:name="_Toc54786348"/>
      <w:bookmarkStart w:id="6121" w:name="_Toc44004345"/>
      <w:bookmarkStart w:id="6122" w:name="_Toc50021137"/>
      <w:bookmarkStart w:id="6123" w:name="_Toc57201199"/>
      <w:bookmarkStart w:id="6124" w:name="_Toc50021706"/>
      <w:bookmarkStart w:id="6125" w:name="_Toc50022410"/>
      <w:bookmarkStart w:id="6126" w:name="_Toc57641237"/>
      <w:bookmarkStart w:id="6127" w:name="_Toc59101590"/>
      <w:r w:rsidRPr="00E9603C">
        <w:t>6.</w:t>
      </w:r>
      <w:r w:rsidRPr="00E9603C">
        <w:rPr>
          <w:lang w:eastAsia="zh-CN"/>
        </w:rPr>
        <w:t>18</w:t>
      </w:r>
      <w:r w:rsidRPr="00E9603C">
        <w:t>.2.1</w:t>
      </w:r>
      <w:r w:rsidRPr="00E9603C">
        <w:tab/>
        <w:t>Case 1: Inter-NWDAF instance cooperation in hierarchical architecture</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145367D6" w14:textId="77777777" w:rsidR="009166E9" w:rsidRPr="00E9603C" w:rsidRDefault="009166E9">
      <w:pPr>
        <w:pStyle w:val="TH"/>
      </w:pPr>
      <w:r w:rsidRPr="00E9603C">
        <w:object w:dxaOrig="16342" w:dyaOrig="6968" w14:anchorId="327E0A30">
          <v:shape id="对象 76" o:spid="_x0000_i1080" type="#_x0000_t75" style="width:480.5pt;height:204pt;mso-position-horizontal-relative:page;mso-position-vertical-relative:page" o:ole="">
            <v:imagedata r:id="rId109" o:title=""/>
          </v:shape>
          <o:OLEObject Type="Embed" ProgID="Visio.Drawing.15" ShapeID="对象 76" DrawAspect="Content" ObjectID="_1669715986" r:id="rId110"/>
        </w:object>
      </w:r>
    </w:p>
    <w:p w14:paraId="5EC33550" w14:textId="77777777" w:rsidR="009166E9" w:rsidRPr="00E9603C" w:rsidRDefault="009166E9">
      <w:pPr>
        <w:pStyle w:val="TF"/>
        <w:rPr>
          <w:lang w:eastAsia="en-US"/>
        </w:rPr>
      </w:pPr>
      <w:r w:rsidRPr="00E9603C">
        <w:rPr>
          <w:lang w:eastAsia="en-US"/>
        </w:rPr>
        <w:t>Figure 6.</w:t>
      </w:r>
      <w:r w:rsidRPr="00E9603C">
        <w:rPr>
          <w:lang w:eastAsia="zh-CN"/>
        </w:rPr>
        <w:t>18</w:t>
      </w:r>
      <w:r w:rsidRPr="00E9603C">
        <w:rPr>
          <w:lang w:eastAsia="en-US"/>
        </w:rPr>
        <w:t>.2.1-1: Case 1: Procedure for inter-NWDAF instance cooperation in hierarchical architecture</w:t>
      </w:r>
    </w:p>
    <w:p w14:paraId="01E11D3A" w14:textId="77777777" w:rsidR="009166E9" w:rsidRPr="00E9603C" w:rsidRDefault="009166E9">
      <w:pPr>
        <w:pStyle w:val="B1"/>
      </w:pPr>
      <w:r w:rsidRPr="00E9603C">
        <w:t>1.</w:t>
      </w:r>
      <w:r w:rsidRPr="00E9603C">
        <w:tab/>
        <w:t>NWDAF instances are configured with the role, e.g. the information of the NWDAF Serving Area of its own tier, as well as the NWDAF serving areas in its associated lower tiers.</w:t>
      </w:r>
    </w:p>
    <w:p w14:paraId="342AE169" w14:textId="77777777" w:rsidR="009166E9" w:rsidRPr="00E9603C" w:rsidRDefault="009166E9">
      <w:pPr>
        <w:pStyle w:val="B1"/>
      </w:pPr>
      <w:r w:rsidRPr="00E9603C">
        <w:t>2.</w:t>
      </w:r>
      <w:r w:rsidRPr="00E9603C">
        <w:tab/>
        <w:t>An Analytics consumer requests to the NWDAF in a tier n (e.g, top level) for an Analytics subscription request.</w:t>
      </w:r>
    </w:p>
    <w:p w14:paraId="6C163A7B" w14:textId="77777777" w:rsidR="009166E9" w:rsidRPr="00E9603C" w:rsidRDefault="009166E9">
      <w:pPr>
        <w:pStyle w:val="B1"/>
      </w:pPr>
      <w:r w:rsidRPr="00E9603C">
        <w:t>3a.</w:t>
      </w:r>
      <w:r w:rsidRPr="00E9603C">
        <w:tab/>
        <w:t>The top level NWDAF is configured with mechanisms for efficient data collection. To coordinate the data collection, the top level NWDAF generates the local mapping of an identification of a subscription to an Analytics IDs and the data to be collected from data source NFs. The mapping can be generated based on the identification of subscription to an Analytics IDs from step 2 and the list of identification of triggered data to be collected for such Analytics ID generation at other NWDAFs, NFs, AFs, and OAM. Then the top level NWDAF determines, based on the association information, if there an existing subscription to the same analytics ID had already triggered the subscription or request of the same data.</w:t>
      </w:r>
    </w:p>
    <w:p w14:paraId="2BCE8083" w14:textId="77777777" w:rsidR="009166E9" w:rsidRPr="00E9603C" w:rsidRDefault="009166E9">
      <w:pPr>
        <w:pStyle w:val="B1"/>
      </w:pPr>
      <w:r w:rsidRPr="00E9603C">
        <w:t>3b.</w:t>
      </w:r>
      <w:r w:rsidRPr="00E9603C">
        <w:tab/>
        <w:t>If there an existing subscription to the same analytics ID had already triggered for the data collection, the top level NWDAF sends Analytics output to the Analytics consumer, based on the collected data.</w:t>
      </w:r>
    </w:p>
    <w:p w14:paraId="2C24F6EF" w14:textId="77777777" w:rsidR="009166E9" w:rsidRPr="00E9603C" w:rsidRDefault="009166E9">
      <w:pPr>
        <w:pStyle w:val="Heading4"/>
      </w:pPr>
      <w:bookmarkStart w:id="6128" w:name="_Toc50021138"/>
      <w:bookmarkStart w:id="6129" w:name="_Toc42770047"/>
      <w:bookmarkStart w:id="6130" w:name="_Toc50579445"/>
      <w:bookmarkStart w:id="6131" w:name="_Toc50023060"/>
      <w:bookmarkStart w:id="6132" w:name="_Toc50309713"/>
      <w:bookmarkStart w:id="6133" w:name="_Toc50022411"/>
      <w:bookmarkStart w:id="6134" w:name="_Toc42779103"/>
      <w:bookmarkStart w:id="6135" w:name="_Toc50021707"/>
      <w:bookmarkStart w:id="6136" w:name="_Toc54770034"/>
      <w:bookmarkStart w:id="6137" w:name="_Toc54779389"/>
      <w:bookmarkStart w:id="6138" w:name="_Toc54786349"/>
      <w:bookmarkStart w:id="6139" w:name="_Toc44004346"/>
      <w:bookmarkStart w:id="6140" w:name="_Toc57201200"/>
      <w:bookmarkStart w:id="6141" w:name="_Toc50023645"/>
      <w:bookmarkStart w:id="6142" w:name="_Toc57641238"/>
      <w:bookmarkStart w:id="6143" w:name="_Toc59101591"/>
      <w:r w:rsidRPr="00E9603C">
        <w:t>6.</w:t>
      </w:r>
      <w:r w:rsidRPr="00E9603C">
        <w:rPr>
          <w:lang w:eastAsia="zh-CN"/>
        </w:rPr>
        <w:t>18</w:t>
      </w:r>
      <w:r w:rsidRPr="00E9603C">
        <w:t>.2.2</w:t>
      </w:r>
      <w:r w:rsidRPr="00E9603C">
        <w:tab/>
        <w:t>Case 2: Inter-NWDAF instance cooperation in hierarchical architecture</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21220465" w14:textId="77777777" w:rsidR="009166E9" w:rsidRPr="00E9603C" w:rsidRDefault="009166E9">
      <w:pPr>
        <w:pStyle w:val="TH"/>
      </w:pPr>
      <w:r w:rsidRPr="00E9603C">
        <w:object w:dxaOrig="15239" w:dyaOrig="9423" w14:anchorId="2859AC61">
          <v:shape id="对象 78" o:spid="_x0000_i1081" type="#_x0000_t75" style="width:472.5pt;height:291.5pt;mso-position-horizontal-relative:page;mso-position-vertical-relative:page" o:ole="">
            <v:imagedata r:id="rId111" o:title=""/>
          </v:shape>
          <o:OLEObject Type="Embed" ProgID="Visio.Drawing.15" ShapeID="对象 78" DrawAspect="Content" ObjectID="_1669715987" r:id="rId112"/>
        </w:object>
      </w:r>
    </w:p>
    <w:p w14:paraId="310F5ACD" w14:textId="77777777" w:rsidR="009166E9" w:rsidRPr="00E9603C" w:rsidRDefault="009166E9">
      <w:pPr>
        <w:pStyle w:val="TF"/>
      </w:pPr>
      <w:r w:rsidRPr="00E9603C">
        <w:rPr>
          <w:lang w:eastAsia="en-US"/>
        </w:rPr>
        <w:t>Figure 6.</w:t>
      </w:r>
      <w:r w:rsidRPr="00E9603C">
        <w:rPr>
          <w:lang w:eastAsia="zh-CN"/>
        </w:rPr>
        <w:t>18</w:t>
      </w:r>
      <w:r w:rsidRPr="00E9603C">
        <w:rPr>
          <w:lang w:eastAsia="en-US"/>
        </w:rPr>
        <w:t>.2.2-1: Case 2: Procedure for inter-NWDAF instance cooperation in hierarchical architecture</w:t>
      </w:r>
    </w:p>
    <w:p w14:paraId="351B4895" w14:textId="77777777" w:rsidR="009166E9" w:rsidRPr="00E9603C" w:rsidRDefault="009166E9">
      <w:pPr>
        <w:pStyle w:val="B1"/>
      </w:pPr>
      <w:r w:rsidRPr="00E9603C">
        <w:t>1-3a.</w:t>
      </w:r>
      <w:r w:rsidRPr="00E9603C">
        <w:tab/>
        <w:t>Same as steps (1-3a) in Figure 6.18.2.1-1.</w:t>
      </w:r>
    </w:p>
    <w:p w14:paraId="72BC5B5C" w14:textId="77777777" w:rsidR="009166E9" w:rsidRPr="00E9603C" w:rsidRDefault="009166E9">
      <w:pPr>
        <w:pStyle w:val="B1"/>
      </w:pPr>
      <w:r w:rsidRPr="00E9603C">
        <w:t>3b.</w:t>
      </w:r>
      <w:r w:rsidRPr="00E9603C">
        <w:tab/>
        <w:t>If the triggered of data collection for the subscription request is not available, the top level NWDAF sends the request for data collection to the NWDAF in the middle level, that has DCC functionality.</w:t>
      </w:r>
    </w:p>
    <w:p w14:paraId="3F09D374" w14:textId="77777777" w:rsidR="009166E9" w:rsidRPr="00E9603C" w:rsidRDefault="009166E9">
      <w:pPr>
        <w:pStyle w:val="B1"/>
      </w:pPr>
      <w:r w:rsidRPr="00E9603C">
        <w:t>4a.</w:t>
      </w:r>
      <w:r w:rsidRPr="00E9603C">
        <w:tab/>
        <w:t>The middle level NWDAF creates and check the mapping of an identification of a subscription request and the list of identification of triggered of data to be collected according to step 3a in Figure 6.18.2.1-1.</w:t>
      </w:r>
    </w:p>
    <w:p w14:paraId="7701ECDE" w14:textId="77777777" w:rsidR="009166E9" w:rsidRPr="00E9603C" w:rsidRDefault="009166E9">
      <w:pPr>
        <w:pStyle w:val="B1"/>
      </w:pPr>
      <w:r w:rsidRPr="00E9603C">
        <w:t>4b.</w:t>
      </w:r>
      <w:r w:rsidRPr="00E9603C">
        <w:tab/>
        <w:t>If an existing subscription to the same request ID had already triggered the data collection, the middle level NWDAF sends the request data to the top level NWDAF.</w:t>
      </w:r>
    </w:p>
    <w:p w14:paraId="1FE8F7C9" w14:textId="77777777" w:rsidR="009166E9" w:rsidRPr="00E9603C" w:rsidRDefault="009166E9">
      <w:pPr>
        <w:pStyle w:val="B1"/>
      </w:pPr>
      <w:r w:rsidRPr="00E9603C">
        <w:t>4c.</w:t>
      </w:r>
      <w:r w:rsidRPr="00E9603C">
        <w:tab/>
        <w:t>The top level NWDAF sends Analytics output to the Analytics consumer, based on the collected data.</w:t>
      </w:r>
    </w:p>
    <w:p w14:paraId="4776ACAA" w14:textId="77777777" w:rsidR="009166E9" w:rsidRPr="00E9603C" w:rsidRDefault="009166E9">
      <w:pPr>
        <w:pStyle w:val="Heading4"/>
      </w:pPr>
      <w:bookmarkStart w:id="6144" w:name="_Toc42770048"/>
      <w:bookmarkStart w:id="6145" w:name="_Toc42779104"/>
      <w:bookmarkStart w:id="6146" w:name="_Toc44004347"/>
      <w:bookmarkStart w:id="6147" w:name="_Toc50021139"/>
      <w:bookmarkStart w:id="6148" w:name="_Toc50023646"/>
      <w:bookmarkStart w:id="6149" w:name="_Toc50022412"/>
      <w:bookmarkStart w:id="6150" w:name="_Toc54770035"/>
      <w:bookmarkStart w:id="6151" w:name="_Toc54786350"/>
      <w:bookmarkStart w:id="6152" w:name="_Toc50021708"/>
      <w:bookmarkStart w:id="6153" w:name="_Toc50023061"/>
      <w:bookmarkStart w:id="6154" w:name="_Toc57201201"/>
      <w:bookmarkStart w:id="6155" w:name="_Toc54779390"/>
      <w:bookmarkStart w:id="6156" w:name="_Toc50579446"/>
      <w:bookmarkStart w:id="6157" w:name="_Toc50309714"/>
      <w:bookmarkStart w:id="6158" w:name="_Toc57641239"/>
      <w:bookmarkStart w:id="6159" w:name="_Toc59101592"/>
      <w:r w:rsidRPr="00E9603C">
        <w:t>6.</w:t>
      </w:r>
      <w:r w:rsidRPr="00E9603C">
        <w:rPr>
          <w:lang w:eastAsia="zh-CN"/>
        </w:rPr>
        <w:t>18</w:t>
      </w:r>
      <w:r w:rsidRPr="00E9603C">
        <w:t>.2.3</w:t>
      </w:r>
      <w:r w:rsidRPr="00E9603C">
        <w:tab/>
        <w:t>Case 3: Inter-NWDAF instance cooperation in hierarchical architecture</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2ECADD03" w14:textId="77777777" w:rsidR="009166E9" w:rsidRPr="00E9603C" w:rsidRDefault="009166E9">
      <w:pPr>
        <w:pStyle w:val="TH"/>
      </w:pPr>
      <w:r w:rsidRPr="00E9603C">
        <w:object w:dxaOrig="15249" w:dyaOrig="9429" w14:anchorId="1336D005">
          <v:shape id="对象 80" o:spid="_x0000_i1082" type="#_x0000_t75" style="width:432.5pt;height:267pt;mso-position-horizontal-relative:page;mso-position-vertical-relative:page" o:ole="">
            <v:imagedata r:id="rId113" o:title=""/>
          </v:shape>
          <o:OLEObject Type="Embed" ProgID="Visio.Drawing.15" ShapeID="对象 80" DrawAspect="Content" ObjectID="_1669715988" r:id="rId114"/>
        </w:object>
      </w:r>
    </w:p>
    <w:p w14:paraId="378D7B1B" w14:textId="77777777" w:rsidR="009166E9" w:rsidRPr="00E9603C" w:rsidRDefault="009166E9">
      <w:pPr>
        <w:pStyle w:val="TF"/>
      </w:pPr>
      <w:r w:rsidRPr="00E9603C">
        <w:rPr>
          <w:lang w:eastAsia="en-US"/>
        </w:rPr>
        <w:t>Figure 6.</w:t>
      </w:r>
      <w:r w:rsidRPr="00E9603C">
        <w:rPr>
          <w:lang w:eastAsia="zh-CN"/>
        </w:rPr>
        <w:t>18</w:t>
      </w:r>
      <w:r w:rsidRPr="00E9603C">
        <w:rPr>
          <w:lang w:eastAsia="en-US"/>
        </w:rPr>
        <w:t>.2.3-1: Case 3: Procedure for inter-NWDAF instance cooperation in hierarchical architecture</w:t>
      </w:r>
    </w:p>
    <w:p w14:paraId="49B88B6E" w14:textId="77777777" w:rsidR="009166E9" w:rsidRPr="00E9603C" w:rsidRDefault="009166E9">
      <w:pPr>
        <w:pStyle w:val="B1"/>
      </w:pPr>
      <w:r w:rsidRPr="00E9603C">
        <w:t>1-4a.</w:t>
      </w:r>
      <w:r w:rsidRPr="00E9603C">
        <w:tab/>
        <w:t>Same as steps (1-4a) in Figure 6.18.2.2-1.</w:t>
      </w:r>
    </w:p>
    <w:p w14:paraId="47C9E5E2" w14:textId="77777777" w:rsidR="009166E9" w:rsidRPr="00E9603C" w:rsidRDefault="009166E9">
      <w:pPr>
        <w:pStyle w:val="B1"/>
      </w:pPr>
      <w:r w:rsidRPr="00E9603C">
        <w:t>4b.</w:t>
      </w:r>
      <w:r w:rsidRPr="00E9603C">
        <w:tab/>
        <w:t>If the triggered of data collection for the subscription request is not available, the middle level NWDAF sends the request for data collection to the NWDAF in the lower level, that has DCC functionality.</w:t>
      </w:r>
    </w:p>
    <w:p w14:paraId="2784F0A9" w14:textId="77777777" w:rsidR="009166E9" w:rsidRPr="00E9603C" w:rsidRDefault="009166E9">
      <w:pPr>
        <w:pStyle w:val="B1"/>
      </w:pPr>
      <w:r w:rsidRPr="00E9603C">
        <w:t>4c.</w:t>
      </w:r>
      <w:r w:rsidRPr="00E9603C">
        <w:tab/>
        <w:t>If the triggered of data collection for the subscription request requires a new data subscription from the data source, e.g. NF, the middle level NWDAF sends the subscription request for collected data from NF.</w:t>
      </w:r>
    </w:p>
    <w:p w14:paraId="321149E7" w14:textId="77777777" w:rsidR="009166E9" w:rsidRPr="00E9603C" w:rsidRDefault="009166E9">
      <w:pPr>
        <w:pStyle w:val="B1"/>
      </w:pPr>
      <w:r w:rsidRPr="00E9603C">
        <w:t>5a.</w:t>
      </w:r>
      <w:r w:rsidRPr="00E9603C">
        <w:tab/>
        <w:t>After receiving the request from step 4b, the lower level NWDAF creates and check the mapping of an identification of a subscription request and the list of identification of triggered of data to be collected according to step 3a in Figure 6.18.2.1-1.</w:t>
      </w:r>
    </w:p>
    <w:p w14:paraId="5C4CF9D5" w14:textId="77777777" w:rsidR="009166E9" w:rsidRPr="00E9603C" w:rsidRDefault="009166E9">
      <w:pPr>
        <w:pStyle w:val="B1"/>
      </w:pPr>
      <w:r w:rsidRPr="00E9603C">
        <w:t>5b.</w:t>
      </w:r>
      <w:r w:rsidRPr="00E9603C">
        <w:tab/>
        <w:t>If an existing subscription to the same request ID had already triggered the data collection, the lower level NWDAF sends the request data to the middle level NWDAF as per step 4b. In a similar way, the requested data as per step 4c is sent to the middle level NWDAF by the data source, NF.</w:t>
      </w:r>
    </w:p>
    <w:p w14:paraId="10195532" w14:textId="77777777" w:rsidR="009166E9" w:rsidRPr="00E9603C" w:rsidRDefault="009166E9">
      <w:pPr>
        <w:pStyle w:val="B1"/>
      </w:pPr>
      <w:r w:rsidRPr="00E9603C">
        <w:t>5c.</w:t>
      </w:r>
      <w:r w:rsidRPr="00E9603C">
        <w:tab/>
        <w:t>The collected data is sent to the requested NWDAF, the top level NWDAF.</w:t>
      </w:r>
    </w:p>
    <w:p w14:paraId="36E61976" w14:textId="77777777" w:rsidR="009166E9" w:rsidRPr="00E9603C" w:rsidRDefault="009166E9">
      <w:pPr>
        <w:pStyle w:val="B1"/>
      </w:pPr>
      <w:r w:rsidRPr="00E9603C">
        <w:t>5d.</w:t>
      </w:r>
      <w:r w:rsidRPr="00E9603C">
        <w:tab/>
        <w:t>The top level NWDAF sends Analytics output to the Analytics consumer, based on the collected data from middle level NWDAF.</w:t>
      </w:r>
    </w:p>
    <w:p w14:paraId="346B837B" w14:textId="77777777" w:rsidR="009166E9" w:rsidRPr="00E9603C" w:rsidRDefault="009166E9">
      <w:pPr>
        <w:pStyle w:val="Heading3"/>
      </w:pPr>
      <w:bookmarkStart w:id="6160" w:name="_Toc376"/>
      <w:bookmarkStart w:id="6161" w:name="_Toc50021140"/>
      <w:bookmarkStart w:id="6162" w:name="_Toc2101"/>
      <w:bookmarkStart w:id="6163" w:name="_Toc50579447"/>
      <w:bookmarkStart w:id="6164" w:name="_Toc13053"/>
      <w:bookmarkStart w:id="6165" w:name="_Toc50309715"/>
      <w:bookmarkStart w:id="6166" w:name="_Toc44004348"/>
      <w:bookmarkStart w:id="6167" w:name="_Toc57201202"/>
      <w:bookmarkStart w:id="6168" w:name="_Toc54786351"/>
      <w:bookmarkStart w:id="6169" w:name="_Toc54779391"/>
      <w:bookmarkStart w:id="6170" w:name="_Toc54770036"/>
      <w:bookmarkStart w:id="6171" w:name="_Toc50021709"/>
      <w:bookmarkStart w:id="6172" w:name="_Toc4075"/>
      <w:bookmarkStart w:id="6173" w:name="_Toc10018"/>
      <w:bookmarkStart w:id="6174" w:name="_Toc50022413"/>
      <w:bookmarkStart w:id="6175" w:name="_Toc42770049"/>
      <w:bookmarkStart w:id="6176" w:name="_Toc16219"/>
      <w:bookmarkStart w:id="6177" w:name="_Toc24792"/>
      <w:bookmarkStart w:id="6178" w:name="_Toc42779105"/>
      <w:bookmarkStart w:id="6179" w:name="_Toc43393181"/>
      <w:bookmarkStart w:id="6180" w:name="_Toc50023062"/>
      <w:bookmarkStart w:id="6181" w:name="_Toc50023647"/>
      <w:bookmarkStart w:id="6182" w:name="_Toc6787"/>
      <w:bookmarkStart w:id="6183" w:name="_Toc57641240"/>
      <w:bookmarkStart w:id="6184" w:name="_Toc59101593"/>
      <w:r w:rsidRPr="00E9603C">
        <w:t>6.</w:t>
      </w:r>
      <w:r w:rsidRPr="00E9603C">
        <w:rPr>
          <w:lang w:eastAsia="zh-CN"/>
        </w:rPr>
        <w:t>18</w:t>
      </w:r>
      <w:r w:rsidRPr="00E9603C">
        <w:t>.3</w:t>
      </w:r>
      <w:r w:rsidRPr="00E9603C">
        <w:tab/>
        <w:t>Impacts on services, entities and interfaces</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1B9FE7B1" w14:textId="77777777" w:rsidR="009166E9" w:rsidRPr="00E9603C" w:rsidRDefault="009166E9">
      <w:r w:rsidRPr="00E9603C">
        <w:t>NWDAF:</w:t>
      </w:r>
    </w:p>
    <w:p w14:paraId="60883B41" w14:textId="77777777" w:rsidR="009166E9" w:rsidRPr="00E9603C" w:rsidRDefault="009166E9">
      <w:pPr>
        <w:pStyle w:val="B1"/>
      </w:pPr>
      <w:r w:rsidRPr="00E9603C">
        <w:t>-</w:t>
      </w:r>
      <w:r w:rsidRPr="00E9603C">
        <w:tab/>
        <w:t>Inter-coordination of NWDAF instances in different hierarchies and mechanisms to support DCC functionalities in hierarchical architecture.</w:t>
      </w:r>
    </w:p>
    <w:p w14:paraId="6556112A" w14:textId="77777777" w:rsidR="009166E9" w:rsidRPr="00E9603C" w:rsidRDefault="009166E9">
      <w:pPr>
        <w:pStyle w:val="B1"/>
      </w:pPr>
      <w:r w:rsidRPr="00E9603C">
        <w:t>-</w:t>
      </w:r>
      <w:r w:rsidRPr="00E9603C">
        <w:tab/>
        <w:t>Local mapping mechanisms to coordinate data collection with NWDAF instances in different hierarchies, e.g., using new parameters of Analytics instance ID and Event instance ID.</w:t>
      </w:r>
    </w:p>
    <w:p w14:paraId="31DD6F52" w14:textId="77777777" w:rsidR="009166E9" w:rsidRPr="00E9603C" w:rsidRDefault="009166E9">
      <w:pPr>
        <w:pStyle w:val="B1"/>
      </w:pPr>
      <w:r w:rsidRPr="00E9603C">
        <w:t>-</w:t>
      </w:r>
      <w:r w:rsidRPr="00E9603C">
        <w:tab/>
        <w:t>New NWDAF services to expose collected data (not analytics output) between NWDAF instances in different levels of hierarchies.</w:t>
      </w:r>
    </w:p>
    <w:p w14:paraId="17046852" w14:textId="77777777" w:rsidR="009166E9" w:rsidRPr="00E9603C" w:rsidRDefault="009166E9">
      <w:pPr>
        <w:pStyle w:val="B1"/>
        <w:rPr>
          <w:lang w:eastAsia="en-US"/>
        </w:rPr>
      </w:pPr>
      <w:r w:rsidRPr="00E9603C">
        <w:t>-</w:t>
      </w:r>
      <w:r w:rsidRPr="00E9603C">
        <w:tab/>
        <w:t xml:space="preserve">Definition of hierarchy information containing: a) the whole hierarchy architecture in terms of list of TAs </w:t>
      </w:r>
      <w:r w:rsidRPr="00E9603C">
        <w:rPr>
          <w:lang w:eastAsia="zh-CN"/>
        </w:rPr>
        <w:t xml:space="preserve">belonging to each </w:t>
      </w:r>
      <w:r w:rsidRPr="00E9603C">
        <w:t>level of the hierarchy; b) the level of the hierarchy associated with the configured NWDAF also in terms of list of TAs.</w:t>
      </w:r>
    </w:p>
    <w:p w14:paraId="1F22C8DD" w14:textId="77777777" w:rsidR="009166E9" w:rsidRPr="00E9603C" w:rsidRDefault="009166E9">
      <w:pPr>
        <w:pStyle w:val="Heading2"/>
        <w:rPr>
          <w:lang w:eastAsia="en-US"/>
        </w:rPr>
      </w:pPr>
      <w:bookmarkStart w:id="6185" w:name="_Toc50023063"/>
      <w:bookmarkStart w:id="6186" w:name="_Toc42770050"/>
      <w:bookmarkStart w:id="6187" w:name="_Toc25129"/>
      <w:bookmarkStart w:id="6188" w:name="_Toc30005"/>
      <w:bookmarkStart w:id="6189" w:name="_Toc50023648"/>
      <w:bookmarkStart w:id="6190" w:name="_Toc50021710"/>
      <w:bookmarkStart w:id="6191" w:name="_Toc43393182"/>
      <w:bookmarkStart w:id="6192" w:name="_Toc54779392"/>
      <w:bookmarkStart w:id="6193" w:name="_Toc50309716"/>
      <w:bookmarkStart w:id="6194" w:name="_Toc57201203"/>
      <w:bookmarkStart w:id="6195" w:name="_Toc15013"/>
      <w:bookmarkStart w:id="6196" w:name="_Toc13931"/>
      <w:bookmarkStart w:id="6197" w:name="_Toc44004349"/>
      <w:bookmarkStart w:id="6198" w:name="_Toc15042"/>
      <w:bookmarkStart w:id="6199" w:name="_Toc50021141"/>
      <w:bookmarkStart w:id="6200" w:name="_Toc5200"/>
      <w:bookmarkStart w:id="6201" w:name="_Toc50579448"/>
      <w:bookmarkStart w:id="6202" w:name="_Toc2835"/>
      <w:bookmarkStart w:id="6203" w:name="_Toc50022414"/>
      <w:bookmarkStart w:id="6204" w:name="_Toc54770037"/>
      <w:bookmarkStart w:id="6205" w:name="_Toc30509"/>
      <w:bookmarkStart w:id="6206" w:name="_Toc54786352"/>
      <w:bookmarkStart w:id="6207" w:name="_Toc42779106"/>
      <w:bookmarkStart w:id="6208" w:name="_Toc57641241"/>
      <w:bookmarkStart w:id="6209" w:name="_Toc59101594"/>
      <w:r w:rsidRPr="00E9603C">
        <w:rPr>
          <w:lang w:eastAsia="en-US"/>
        </w:rPr>
        <w:t>6.</w:t>
      </w:r>
      <w:r w:rsidRPr="00E9603C">
        <w:rPr>
          <w:lang w:eastAsia="zh-CN"/>
        </w:rPr>
        <w:t>19</w:t>
      </w:r>
      <w:r w:rsidRPr="00E9603C">
        <w:rPr>
          <w:lang w:eastAsia="en-US"/>
        </w:rPr>
        <w:tab/>
        <w:t xml:space="preserve">Solution </w:t>
      </w:r>
      <w:r w:rsidRPr="00E9603C">
        <w:rPr>
          <w:lang w:eastAsia="zh-CN"/>
        </w:rPr>
        <w:t>#19</w:t>
      </w:r>
      <w:r w:rsidRPr="00E9603C">
        <w:rPr>
          <w:lang w:eastAsia="en-US"/>
        </w:rPr>
        <w:t xml:space="preserve">: </w:t>
      </w:r>
      <w:r w:rsidRPr="00E9603C">
        <w:rPr>
          <w:rFonts w:cs="Arial"/>
          <w:bCs/>
          <w:iCs/>
        </w:rPr>
        <w:t>Multiple NWDAFs interactions for analytics consumption and composition related to large areas</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14808D2C" w14:textId="77777777" w:rsidR="009166E9" w:rsidRPr="00E9603C" w:rsidRDefault="009166E9">
      <w:pPr>
        <w:pStyle w:val="Heading3"/>
        <w:rPr>
          <w:lang w:eastAsia="ko-KR"/>
        </w:rPr>
      </w:pPr>
      <w:bookmarkStart w:id="6210" w:name="_Toc42779107"/>
      <w:bookmarkStart w:id="6211" w:name="_Toc22726"/>
      <w:bookmarkStart w:id="6212" w:name="_Toc25949"/>
      <w:bookmarkStart w:id="6213" w:name="_Toc9340"/>
      <w:bookmarkStart w:id="6214" w:name="_Toc24345"/>
      <w:bookmarkStart w:id="6215" w:name="_Toc42770051"/>
      <w:bookmarkStart w:id="6216" w:name="_Toc14070"/>
      <w:bookmarkStart w:id="6217" w:name="_Toc50579449"/>
      <w:bookmarkStart w:id="6218" w:name="_Toc50309717"/>
      <w:bookmarkStart w:id="6219" w:name="_Toc50023064"/>
      <w:bookmarkStart w:id="6220" w:name="_Toc50023649"/>
      <w:bookmarkStart w:id="6221" w:name="_Toc50022415"/>
      <w:bookmarkStart w:id="6222" w:name="_Toc50021142"/>
      <w:bookmarkStart w:id="6223" w:name="_Toc43393183"/>
      <w:bookmarkStart w:id="6224" w:name="_Toc10322"/>
      <w:bookmarkStart w:id="6225" w:name="_Toc50021711"/>
      <w:bookmarkStart w:id="6226" w:name="_Toc21628"/>
      <w:bookmarkStart w:id="6227" w:name="_Toc54770038"/>
      <w:bookmarkStart w:id="6228" w:name="_Toc54779393"/>
      <w:bookmarkStart w:id="6229" w:name="_Toc54786353"/>
      <w:bookmarkStart w:id="6230" w:name="_Toc32563"/>
      <w:bookmarkStart w:id="6231" w:name="_Toc57201204"/>
      <w:bookmarkStart w:id="6232" w:name="_Toc44004350"/>
      <w:bookmarkStart w:id="6233" w:name="_Toc57641242"/>
      <w:bookmarkStart w:id="6234" w:name="_Toc59101595"/>
      <w:r w:rsidRPr="00E9603C">
        <w:rPr>
          <w:lang w:eastAsia="ko-KR"/>
        </w:rPr>
        <w:t>6.</w:t>
      </w:r>
      <w:r w:rsidRPr="00E9603C">
        <w:rPr>
          <w:lang w:eastAsia="zh-CN"/>
        </w:rPr>
        <w:t>19</w:t>
      </w:r>
      <w:r w:rsidRPr="00E9603C">
        <w:rPr>
          <w:lang w:eastAsia="ko-KR"/>
        </w:rPr>
        <w:t>.1</w:t>
      </w:r>
      <w:r w:rsidRPr="00E9603C">
        <w:rPr>
          <w:lang w:eastAsia="ko-KR"/>
        </w:rPr>
        <w:tab/>
        <w:t>High-level Description</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22B47E05" w14:textId="77777777" w:rsidR="009166E9" w:rsidRPr="00E9603C" w:rsidRDefault="009166E9">
      <w:r w:rsidRPr="00E9603C">
        <w:t>This clause describes a solution for KI#2 for enhancing interactions among NWDAFs to support composition of a single analytics for a large area of interest with baseline parameters.</w:t>
      </w:r>
    </w:p>
    <w:p w14:paraId="01533FAA" w14:textId="77777777" w:rsidR="009166E9" w:rsidRPr="00E9603C" w:rsidRDefault="009166E9">
      <w:r w:rsidRPr="00E9603C">
        <w:t>The core of this solution is to propose the usage of the proper parametrization for the generation of analytics IDs of the same type that need to be aggregated into a single analytics ID output. Therefore, this solution proposes the usage of baseline parameters parametrization for the subscription of analytics ID of the same type into the multiple required NWDAFs.</w:t>
      </w:r>
    </w:p>
    <w:p w14:paraId="71BE18EC" w14:textId="77777777" w:rsidR="009166E9" w:rsidRPr="00E9603C" w:rsidRDefault="009166E9">
      <w:pPr>
        <w:rPr>
          <w:lang w:eastAsia="ko-KR"/>
        </w:rPr>
      </w:pPr>
      <w:r w:rsidRPr="00E9603C">
        <w:t>The proposed baseline parameters are relevant for NWDAFs interactions because they assure the usage of the same statistical properties and output strategy among the multiple NWDAFs required to aggregate multiple analytics IDs of the same type into a single analytics ID output.</w:t>
      </w:r>
    </w:p>
    <w:p w14:paraId="24CF1078" w14:textId="77777777" w:rsidR="009166E9" w:rsidRPr="00E9603C" w:rsidRDefault="009166E9">
      <w:r w:rsidRPr="00E9603C">
        <w:t>This solution also considers that the aggregation of analytics IDs can happen following two situations:</w:t>
      </w:r>
    </w:p>
    <w:p w14:paraId="36B79ED7" w14:textId="77777777" w:rsidR="009166E9" w:rsidRPr="00E9603C" w:rsidRDefault="009166E9">
      <w:pPr>
        <w:pStyle w:val="B1"/>
      </w:pPr>
      <w:r w:rsidRPr="00E9603C">
        <w:t>-</w:t>
      </w:r>
      <w:r w:rsidRPr="00E9603C">
        <w:tab/>
        <w:t>NWDAF as a central point for aggregation (Option A): assumes that NWDAFs are the entities in the system capable to compose or aggregate a single analytics output based on the multiple analytics outputs of the same type.</w:t>
      </w:r>
    </w:p>
    <w:p w14:paraId="3D557061" w14:textId="77777777" w:rsidR="009166E9" w:rsidRPr="00E9603C" w:rsidRDefault="009166E9">
      <w:pPr>
        <w:pStyle w:val="B1"/>
      </w:pPr>
      <w:r w:rsidRPr="00E9603C">
        <w:t>-</w:t>
      </w:r>
      <w:r w:rsidRPr="00E9603C">
        <w:tab/>
        <w:t>NWDAF and/or NFs can perform analytics aggregation (Option B): operator may decide to allow certain NFs, such as NEF, to operate also with the capability to compose or aggregate analytics IDs outputs of the same type. In this case, both NWDAFs and allowed NFs have the capability to aggregate analytics IDs.</w:t>
      </w:r>
    </w:p>
    <w:p w14:paraId="11C4FDA7" w14:textId="77777777" w:rsidR="009166E9" w:rsidRPr="00E9603C" w:rsidRDefault="009166E9">
      <w:r w:rsidRPr="00E9603C">
        <w:t xml:space="preserve">The NWDAF or NFs with such capability are configured with the composition rule that defines the aggregation function to compose the </w:t>
      </w:r>
      <w:r w:rsidRPr="00E9603C">
        <w:rPr>
          <w:rFonts w:eastAsia="MS Mincho"/>
        </w:rPr>
        <w:t>fields of multiple analytics outputs of the same analytics type into a single analytics output that is provided to an analytics consumer.</w:t>
      </w:r>
    </w:p>
    <w:p w14:paraId="4D439CED" w14:textId="77777777" w:rsidR="009166E9" w:rsidRPr="00E9603C" w:rsidRDefault="009166E9">
      <w:r w:rsidRPr="00E9603C">
        <w:t>NWDAFs or NFs are also configured with the baseline parameters allowed per type of analytics type (i.e. analytics IDs). The baseline parameters are:</w:t>
      </w:r>
    </w:p>
    <w:p w14:paraId="35E7FED9" w14:textId="77777777" w:rsidR="009166E9" w:rsidRPr="00E9603C" w:rsidRDefault="009166E9">
      <w:pPr>
        <w:pStyle w:val="B1"/>
      </w:pPr>
      <w:r w:rsidRPr="00E9603C">
        <w:t>-</w:t>
      </w:r>
      <w:r w:rsidRPr="00E9603C">
        <w:tab/>
        <w:t xml:space="preserve">Dataset statistical properties: parameter that defines requirements for the selection and preparation of the collected data (e.g. balanced datasets - uniformly distributed samples in labels of predictions) or processes (e.g. </w:t>
      </w:r>
      <w:r w:rsidRPr="00E9603C">
        <w:rPr>
          <w:bCs/>
        </w:rPr>
        <w:t>time dependent weights, covariance</w:t>
      </w:r>
      <w:r w:rsidRPr="00E9603C">
        <w:t>) to be used for the analytics generation. This parameter guarantees that all NWDAFs involved in the generation of a single analytics output will have data samples treated with the same statistical requirements. This can reduce the chances of discrepancies that can lead consumer of the single analytics ID to suboptimal decisions.</w:t>
      </w:r>
    </w:p>
    <w:p w14:paraId="2028A100" w14:textId="77777777" w:rsidR="009166E9" w:rsidRPr="00E9603C" w:rsidRDefault="009166E9">
      <w:pPr>
        <w:pStyle w:val="B1"/>
      </w:pPr>
      <w:r w:rsidRPr="00E9603C">
        <w:t>-</w:t>
      </w:r>
      <w:r w:rsidRPr="00E9603C">
        <w:tab/>
        <w:t>Output strategy: parameter that defines when an analytics output will be sent to a consumer enabling a synchronization on the output generated by multiple NWDAFs. Two output strategies are defined:</w:t>
      </w:r>
    </w:p>
    <w:p w14:paraId="51B5527E" w14:textId="77777777" w:rsidR="009166E9" w:rsidRPr="00E9603C" w:rsidRDefault="009166E9">
      <w:pPr>
        <w:pStyle w:val="B2"/>
      </w:pPr>
      <w:r w:rsidRPr="00E9603C">
        <w:t>-</w:t>
      </w:r>
      <w:r w:rsidRPr="00E9603C">
        <w:tab/>
        <w:t>Binary output strategy: analytics output will be sent to the consumer only when the preferred level of accuracy is reached before the time deadline, both indicated in the subscription and any periodicity in the analytics reporting mode is ignored until the level of accuracy is reached, in the case of a first notification.</w:t>
      </w:r>
    </w:p>
    <w:p w14:paraId="342A8F47" w14:textId="77777777" w:rsidR="009166E9" w:rsidRPr="00E9603C" w:rsidRDefault="009166E9">
      <w:pPr>
        <w:pStyle w:val="B2"/>
      </w:pPr>
      <w:r w:rsidRPr="00E9603C">
        <w:t>-</w:t>
      </w:r>
      <w:r w:rsidRPr="00E9603C">
        <w:tab/>
        <w:t>Gradient output strategy: analytics output will be sent to the consumer following the periodicity indicated in the analytics reporting information included in the subscription regardless if the requested level of accuracy has been reached. In this new output strategy mode, the periodicity in analytics reporting information has precedence over the level of accuracy. NWDAF includes in the output sent to the consumer the level of accuracy reached for the specific notification for a cycle of the periodicity.</w:t>
      </w:r>
    </w:p>
    <w:p w14:paraId="5FC77906" w14:textId="77777777" w:rsidR="009166E9" w:rsidRPr="00E9603C" w:rsidRDefault="009166E9">
      <w:bookmarkStart w:id="6235" w:name="_Toc42779108"/>
      <w:bookmarkStart w:id="6236" w:name="_Toc42770052"/>
      <w:bookmarkStart w:id="6237" w:name="_Toc27970"/>
      <w:bookmarkStart w:id="6238" w:name="_Toc27938"/>
      <w:bookmarkStart w:id="6239" w:name="_Toc20694"/>
      <w:bookmarkStart w:id="6240" w:name="_Toc11208"/>
      <w:bookmarkStart w:id="6241" w:name="_Toc17238"/>
      <w:bookmarkStart w:id="6242" w:name="_Toc44004351"/>
      <w:bookmarkStart w:id="6243" w:name="_Toc21033"/>
      <w:bookmarkStart w:id="6244" w:name="_Toc43393184"/>
      <w:bookmarkStart w:id="6245" w:name="_Toc12272"/>
      <w:bookmarkStart w:id="6246" w:name="_Toc9084"/>
      <w:r w:rsidRPr="00E9603C">
        <w:t>The proposed baseline parameters are relevant for NFs consumers because of the following reasons:</w:t>
      </w:r>
    </w:p>
    <w:p w14:paraId="027ABA0B" w14:textId="77777777" w:rsidR="009166E9" w:rsidRPr="00E9603C" w:rsidRDefault="009166E9">
      <w:pPr>
        <w:pStyle w:val="B1"/>
      </w:pPr>
      <w:r w:rsidRPr="00E9603C">
        <w:t>-</w:t>
      </w:r>
      <w:r w:rsidRPr="00E9603C">
        <w:tab/>
        <w:t>NF consumers of NWDAF may use the dataset statistical properties information in order to influence the data selection mechanisms to be used for the generation of an analytics IDs. This parameter allows NF consumers of analytics ID to have assurances that the generated analytics ID reflects the statistical characteristics of the data that are relevant for the consumer in all different NWDAFs involved in the analytics generation;</w:t>
      </w:r>
    </w:p>
    <w:p w14:paraId="393FE9D3" w14:textId="77777777" w:rsidR="009166E9" w:rsidRPr="00E9603C" w:rsidRDefault="009166E9">
      <w:pPr>
        <w:pStyle w:val="B1"/>
      </w:pPr>
      <w:r w:rsidRPr="00E9603C">
        <w:t>-</w:t>
      </w:r>
      <w:r w:rsidRPr="00E9603C">
        <w:tab/>
        <w:t xml:space="preserve">The output strategy allows NF consumers of NWDAF to indicate via binary or gradient options how NWDAFs handle the relationship among: "preferred level of accuracy of the analytics" as listed in </w:t>
      </w:r>
      <w:r w:rsidR="00E9603C" w:rsidRPr="00E9603C">
        <w:t>TS</w:t>
      </w:r>
      <w:r w:rsidR="00E9603C">
        <w:t> </w:t>
      </w:r>
      <w:r w:rsidR="00E9603C" w:rsidRPr="00E9603C">
        <w:t>23.288</w:t>
      </w:r>
      <w:r w:rsidR="00E9603C">
        <w:t> </w:t>
      </w:r>
      <w:r w:rsidR="00E9603C" w:rsidRPr="00E9603C">
        <w:t>[</w:t>
      </w:r>
      <w:r w:rsidRPr="00E9603C">
        <w:t xml:space="preserve">5] clause 6.1.3; the parameter "time when analytics information is needed" as listed in </w:t>
      </w:r>
      <w:r w:rsidR="00E9603C" w:rsidRPr="00E9603C">
        <w:t>TS</w:t>
      </w:r>
      <w:r w:rsidR="00E9603C">
        <w:t> </w:t>
      </w:r>
      <w:r w:rsidR="00E9603C" w:rsidRPr="00E9603C">
        <w:t>23.288</w:t>
      </w:r>
      <w:r w:rsidR="00E9603C">
        <w:t> </w:t>
      </w:r>
      <w:r w:rsidR="00E9603C" w:rsidRPr="00E9603C">
        <w:t>[</w:t>
      </w:r>
      <w:r w:rsidRPr="00E9603C">
        <w:t xml:space="preserve">5] clause 6.1.3; the "periodic reporting mode in an Analytics Reporting Information" as listed in </w:t>
      </w:r>
      <w:r w:rsidR="00E9603C" w:rsidRPr="00E9603C">
        <w:t>TS</w:t>
      </w:r>
      <w:r w:rsidR="00E9603C">
        <w:t> </w:t>
      </w:r>
      <w:r w:rsidR="00E9603C" w:rsidRPr="00E9603C">
        <w:t>23.288</w:t>
      </w:r>
      <w:r w:rsidR="00E9603C">
        <w:t> </w:t>
      </w:r>
      <w:r w:rsidR="00E9603C" w:rsidRPr="00E9603C">
        <w:t>[</w:t>
      </w:r>
      <w:r w:rsidRPr="00E9603C">
        <w:t xml:space="preserve">5] clause 6.1.3; and the availability of data as listed in </w:t>
      </w:r>
      <w:r w:rsidR="00E9603C" w:rsidRPr="00E9603C">
        <w:t>TS</w:t>
      </w:r>
      <w:r w:rsidR="00E9603C">
        <w:t> </w:t>
      </w:r>
      <w:r w:rsidR="00E9603C" w:rsidRPr="00E9603C">
        <w:t>23.288</w:t>
      </w:r>
      <w:r w:rsidR="00E9603C">
        <w:t> </w:t>
      </w:r>
      <w:r w:rsidR="00E9603C" w:rsidRPr="00E9603C">
        <w:t>[</w:t>
      </w:r>
      <w:r w:rsidRPr="00E9603C">
        <w:t>5] clause 6.2.1. If preferred level of accuracy is more important than providing an output, the binary strategy is used in the aggregation of the analytics ID outputs to guarantee that all analytics outputs have equivalent confidence in the prediction. If having an analytics output is more important than reaching the preferred level of accuracy, then all NWDAFs involved in the aggregation of a single analytics ID output must operate with the gradient output strategy and timely provide the output indicating the level of accuracy at the moment of the output generation.</w:t>
      </w:r>
    </w:p>
    <w:p w14:paraId="63FA1579" w14:textId="77777777" w:rsidR="009166E9" w:rsidRPr="00E9603C" w:rsidRDefault="009166E9">
      <w:pPr>
        <w:pStyle w:val="Heading3"/>
        <w:rPr>
          <w:lang w:eastAsia="ko-KR"/>
        </w:rPr>
      </w:pPr>
      <w:bookmarkStart w:id="6247" w:name="_Toc50022416"/>
      <w:bookmarkStart w:id="6248" w:name="_Toc50023065"/>
      <w:bookmarkStart w:id="6249" w:name="_Toc50021143"/>
      <w:bookmarkStart w:id="6250" w:name="_Toc50021712"/>
      <w:bookmarkStart w:id="6251" w:name="_Toc50023650"/>
      <w:bookmarkStart w:id="6252" w:name="_Toc50309718"/>
      <w:bookmarkStart w:id="6253" w:name="_Toc50579450"/>
      <w:bookmarkStart w:id="6254" w:name="_Toc54770039"/>
      <w:bookmarkStart w:id="6255" w:name="_Toc54779394"/>
      <w:bookmarkStart w:id="6256" w:name="_Toc54786354"/>
      <w:bookmarkStart w:id="6257" w:name="_Toc57201205"/>
      <w:bookmarkStart w:id="6258" w:name="_Toc57641243"/>
      <w:bookmarkStart w:id="6259" w:name="_Toc59101596"/>
      <w:r w:rsidRPr="00E9603C">
        <w:rPr>
          <w:lang w:eastAsia="ko-KR"/>
        </w:rPr>
        <w:t>6.</w:t>
      </w:r>
      <w:r w:rsidRPr="00E9603C">
        <w:rPr>
          <w:lang w:eastAsia="zh-CN"/>
        </w:rPr>
        <w:t>19</w:t>
      </w:r>
      <w:r w:rsidRPr="00E9603C">
        <w:rPr>
          <w:lang w:eastAsia="ko-KR"/>
        </w:rPr>
        <w:t>.2</w:t>
      </w:r>
      <w:r w:rsidRPr="00E9603C">
        <w:rPr>
          <w:lang w:eastAsia="ko-KR"/>
        </w:rPr>
        <w:tab/>
        <w:t>Procedure for NWDAF Interactions</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0C16C14A" w14:textId="77777777" w:rsidR="009166E9" w:rsidRPr="00E9603C" w:rsidRDefault="009166E9">
      <w:pPr>
        <w:pStyle w:val="Heading4"/>
        <w:rPr>
          <w:lang w:eastAsia="ko-KR"/>
        </w:rPr>
      </w:pPr>
      <w:bookmarkStart w:id="6260" w:name="_Toc54786355"/>
      <w:bookmarkStart w:id="6261" w:name="_Toc54770040"/>
      <w:bookmarkStart w:id="6262" w:name="_Toc57201206"/>
      <w:bookmarkStart w:id="6263" w:name="_Toc54779395"/>
      <w:bookmarkStart w:id="6264" w:name="_Toc57641244"/>
      <w:bookmarkStart w:id="6265" w:name="_Toc59101597"/>
      <w:r w:rsidRPr="00E9603C">
        <w:rPr>
          <w:lang w:eastAsia="ko-KR"/>
        </w:rPr>
        <w:t>6.</w:t>
      </w:r>
      <w:r w:rsidRPr="00E9603C">
        <w:rPr>
          <w:lang w:eastAsia="zh-CN"/>
        </w:rPr>
        <w:t>19</w:t>
      </w:r>
      <w:r w:rsidRPr="00E9603C">
        <w:rPr>
          <w:lang w:eastAsia="ko-KR"/>
        </w:rPr>
        <w:t>.2.1</w:t>
      </w:r>
      <w:r w:rsidRPr="00E9603C">
        <w:rPr>
          <w:lang w:eastAsia="ko-KR"/>
        </w:rPr>
        <w:tab/>
        <w:t>Procedure for NWDAF as Central Aggregation Point</w:t>
      </w:r>
      <w:bookmarkEnd w:id="6260"/>
      <w:bookmarkEnd w:id="6261"/>
      <w:bookmarkEnd w:id="6262"/>
      <w:bookmarkEnd w:id="6263"/>
      <w:bookmarkEnd w:id="6264"/>
      <w:bookmarkEnd w:id="6265"/>
    </w:p>
    <w:p w14:paraId="6001F0CC" w14:textId="77777777" w:rsidR="009166E9" w:rsidRPr="00E9603C" w:rsidRDefault="009166E9">
      <w:r w:rsidRPr="00E9603C">
        <w:t>The procedure in Figure 6.</w:t>
      </w:r>
      <w:r w:rsidRPr="00E9603C">
        <w:rPr>
          <w:lang w:eastAsia="zh-CN"/>
        </w:rPr>
        <w:t>19</w:t>
      </w:r>
      <w:r w:rsidRPr="00E9603C">
        <w:t>.2.1-1 illustrate the enhanced mechanisms for NWDAF interactions for analytics generation targeting large areas, when only NWDAFs can aggregate analytics IDs output of the same type into a single analytics ID output. This possibility is regarded as option A..</w:t>
      </w:r>
    </w:p>
    <w:p w14:paraId="457FB5CC" w14:textId="77777777" w:rsidR="009166E9" w:rsidRPr="00E9603C" w:rsidRDefault="009166E9">
      <w:pPr>
        <w:pStyle w:val="TH"/>
      </w:pPr>
      <w:r w:rsidRPr="00E9603C">
        <w:object w:dxaOrig="7095" w:dyaOrig="7220" w14:anchorId="38D70DEF">
          <v:shape id="对象 81" o:spid="_x0000_i1083" type="#_x0000_t75" style="width:354pt;height:5in;mso-position-horizontal-relative:page;mso-position-vertical-relative:page" o:ole="">
            <v:imagedata r:id="rId115" o:title=""/>
          </v:shape>
          <o:OLEObject Type="Embed" ProgID="Word.Picture.8" ShapeID="对象 81" DrawAspect="Content" ObjectID="_1669715989" r:id="rId116"/>
        </w:object>
      </w:r>
    </w:p>
    <w:p w14:paraId="4F6E3E55" w14:textId="77777777" w:rsidR="009166E9" w:rsidRPr="00E9603C" w:rsidRDefault="009166E9">
      <w:pPr>
        <w:pStyle w:val="TF"/>
        <w:rPr>
          <w:lang w:eastAsia="en-US"/>
        </w:rPr>
      </w:pPr>
      <w:r w:rsidRPr="00E9603C">
        <w:rPr>
          <w:lang w:eastAsia="en-US"/>
        </w:rPr>
        <w:t>Figure 6.</w:t>
      </w:r>
      <w:r w:rsidRPr="00E9603C">
        <w:rPr>
          <w:lang w:eastAsia="zh-CN"/>
        </w:rPr>
        <w:t>19</w:t>
      </w:r>
      <w:r w:rsidRPr="00E9603C">
        <w:rPr>
          <w:lang w:eastAsia="en-US"/>
        </w:rPr>
        <w:t>.2.1-1: (Option A) NWDAF interactions for single analytics output generation for large areas of interest</w:t>
      </w:r>
    </w:p>
    <w:p w14:paraId="535A19F2" w14:textId="77777777" w:rsidR="009166E9" w:rsidRPr="00E9603C" w:rsidRDefault="009166E9">
      <w:pPr>
        <w:pStyle w:val="B1"/>
      </w:pPr>
      <w:r w:rsidRPr="00E9603C">
        <w:t>1.</w:t>
      </w:r>
      <w:r w:rsidRPr="00E9603C">
        <w:tab/>
        <w:t>NF Consumer determines the proper NWDAF to subscribe for the required analytics ID covering the entire area of interest based on NRF discovery.</w:t>
      </w:r>
    </w:p>
    <w:p w14:paraId="42A2354D" w14:textId="77777777" w:rsidR="009166E9" w:rsidRPr="00E9603C" w:rsidRDefault="009166E9">
      <w:pPr>
        <w:pStyle w:val="NO"/>
      </w:pPr>
      <w:r w:rsidRPr="00E9603C">
        <w:t>NOTE 1: The determination of the proper NWDAF is out of the scope of this solution.</w:t>
      </w:r>
    </w:p>
    <w:p w14:paraId="63E3A363" w14:textId="77777777" w:rsidR="009166E9" w:rsidRPr="00E9603C" w:rsidRDefault="009166E9">
      <w:pPr>
        <w:pStyle w:val="B1"/>
      </w:pPr>
      <w:r w:rsidRPr="00E9603C">
        <w:t>2.</w:t>
      </w:r>
      <w:r w:rsidRPr="00E9603C">
        <w:tab/>
        <w:t>NF Consumer subscribes to determined NWDAF capable of composing the single analytics output (e.g.NWDAF#1), including in the subscription, the analytics ID, analytics filter information the whole area of interest for the required analytics ID (e.g. AoI = A,B), analytics reporting information, level of accuracy and the output strategy. The NF consumer may include the dataset statistical properties in case it wants to influence the dataset selection mechanisms for the analytics ID generation.</w:t>
      </w:r>
    </w:p>
    <w:p w14:paraId="2EFFF3B1" w14:textId="77777777" w:rsidR="009166E9" w:rsidRPr="00E9603C" w:rsidRDefault="009166E9">
      <w:pPr>
        <w:pStyle w:val="B1"/>
      </w:pPr>
      <w:r w:rsidRPr="00E9603C">
        <w:t>3.</w:t>
      </w:r>
      <w:r w:rsidRPr="00E9603C">
        <w:tab/>
        <w:t>Based on the received request/subscription NWDAF#1 identifies the need for interaction with other NWDAF instances. NWDAF#1 determines the proper NWDAFs serving the areas it needs to aggregate the multiple analytics IDs outputs of the same type into a single analytics ID output based on NRF discovery.</w:t>
      </w:r>
    </w:p>
    <w:p w14:paraId="2C34A844" w14:textId="77777777" w:rsidR="009166E9" w:rsidRPr="00E9603C" w:rsidRDefault="009166E9">
      <w:pPr>
        <w:pStyle w:val="B1"/>
      </w:pPr>
      <w:r w:rsidRPr="00E9603C">
        <w:t>4.</w:t>
      </w:r>
      <w:r w:rsidRPr="00E9603C">
        <w:tab/>
        <w:t>NWDAF#1 triggers the analytics generation in its serving area. Based on the composition rule, NWDAF#1 associates the requested analytics ID by the Consumer, the local analytics output to be generated, and the identification of the further NWDAFs require to properly cover the requested area of interest from the NF consumer.</w:t>
      </w:r>
    </w:p>
    <w:p w14:paraId="7B27FFCF" w14:textId="77777777" w:rsidR="009166E9" w:rsidRPr="00E9603C" w:rsidRDefault="009166E9">
      <w:pPr>
        <w:pStyle w:val="B1"/>
      </w:pPr>
      <w:r w:rsidRPr="00E9603C">
        <w:t>5.</w:t>
      </w:r>
      <w:r w:rsidRPr="00E9603C">
        <w:tab/>
        <w:t>NWDAF#1 subscribes/requests to the further identified NWDAFs (e.g. NWDAF#2) with the same analytics ID, analytics reporting information, level of accuracy. If the NF consumer provided the dataset statistical properties, and output strategy , the NWDAF uses the same parameters from the original NF consumer request into the request to the identified NWDAFs. If the NF consumer did not provide the baseline parameters, the NWDAF determines the baseline parameters that it needs to use for the interactions with other NWDAF. With the confirmation of the subscription/request to the further NWDAFs, NWDAF#1 further associated the subscription identification of each requested analytics ID to the composition rule.</w:t>
      </w:r>
    </w:p>
    <w:p w14:paraId="488D9080" w14:textId="77777777" w:rsidR="009166E9" w:rsidRPr="00E9603C" w:rsidRDefault="009166E9">
      <w:pPr>
        <w:pStyle w:val="B1"/>
      </w:pPr>
      <w:r w:rsidRPr="00E9603C">
        <w:t>6.</w:t>
      </w:r>
      <w:r w:rsidRPr="00E9603C">
        <w:tab/>
        <w:t>(a,b) Each further NWDAF (e.g. NWDAF#2) generates its analytics output according with the requested/subscribed parameters and sends the analytics output to the NWDAF#1.</w:t>
      </w:r>
    </w:p>
    <w:p w14:paraId="79ED5257" w14:textId="77777777" w:rsidR="009166E9" w:rsidRPr="00E9603C" w:rsidRDefault="009166E9">
      <w:pPr>
        <w:pStyle w:val="B1"/>
      </w:pPr>
      <w:r w:rsidRPr="00E9603C">
        <w:t>7.</w:t>
      </w:r>
      <w:r w:rsidRPr="00E9603C">
        <w:tab/>
        <w:t>NWDAF#1 generates the single analytics output according with the composition rule, based on local generated analytics output at NWDAF#1 and all received analytics outputs from the further NWDAFs (e.g. NWDAF#2).</w:t>
      </w:r>
    </w:p>
    <w:p w14:paraId="207CDDA0" w14:textId="77777777" w:rsidR="009166E9" w:rsidRPr="00E9603C" w:rsidRDefault="009166E9">
      <w:pPr>
        <w:pStyle w:val="B1"/>
      </w:pPr>
      <w:r w:rsidRPr="00E9603C">
        <w:t>8.</w:t>
      </w:r>
      <w:r w:rsidRPr="00E9603C">
        <w:tab/>
        <w:t>NWDAF#1 send the notification/response to the NF Consumer with a single analytics output generated based on the composition rule.</w:t>
      </w:r>
    </w:p>
    <w:p w14:paraId="714F0D14" w14:textId="77777777" w:rsidR="009166E9" w:rsidRPr="00E9603C" w:rsidRDefault="009166E9">
      <w:pPr>
        <w:pStyle w:val="NO"/>
      </w:pPr>
      <w:r w:rsidRPr="00E9603C">
        <w:rPr>
          <w:lang w:eastAsia="zh-CN"/>
        </w:rPr>
        <w:t>NOTE:</w:t>
      </w:r>
      <w:r w:rsidRPr="00E9603C">
        <w:rPr>
          <w:lang w:eastAsia="zh-CN"/>
        </w:rPr>
        <w:tab/>
        <w:t>Steps 3-8 are recursive and may be further executed by any NWDAF (e.g., NWDAF#2) that receive a subscription/request for analytics ID and requires interactions with other NWDAFs.</w:t>
      </w:r>
    </w:p>
    <w:p w14:paraId="00B59CD3" w14:textId="77777777" w:rsidR="009166E9" w:rsidRPr="00E9603C" w:rsidRDefault="009166E9">
      <w:pPr>
        <w:pStyle w:val="Heading4"/>
        <w:rPr>
          <w:lang w:eastAsia="ko-KR"/>
        </w:rPr>
      </w:pPr>
      <w:bookmarkStart w:id="6266" w:name="_Toc50579451"/>
      <w:bookmarkStart w:id="6267" w:name="_Toc4036"/>
      <w:bookmarkStart w:id="6268" w:name="_Toc13657"/>
      <w:bookmarkStart w:id="6269" w:name="_Toc50022417"/>
      <w:bookmarkStart w:id="6270" w:name="_Toc5121"/>
      <w:bookmarkStart w:id="6271" w:name="_Toc24923"/>
      <w:bookmarkStart w:id="6272" w:name="_Toc42770053"/>
      <w:bookmarkStart w:id="6273" w:name="_Toc13263"/>
      <w:bookmarkStart w:id="6274" w:name="_Toc43393185"/>
      <w:bookmarkStart w:id="6275" w:name="_Toc42779109"/>
      <w:bookmarkStart w:id="6276" w:name="_Toc30296"/>
      <w:bookmarkStart w:id="6277" w:name="_Toc16339"/>
      <w:bookmarkStart w:id="6278" w:name="_Toc54770041"/>
      <w:bookmarkStart w:id="6279" w:name="_Toc54779396"/>
      <w:bookmarkStart w:id="6280" w:name="_Toc54786356"/>
      <w:bookmarkStart w:id="6281" w:name="_Toc57201207"/>
      <w:bookmarkStart w:id="6282" w:name="_Toc10418"/>
      <w:bookmarkStart w:id="6283" w:name="_Toc44004352"/>
      <w:bookmarkStart w:id="6284" w:name="_Toc50021144"/>
      <w:bookmarkStart w:id="6285" w:name="_Toc50021713"/>
      <w:bookmarkStart w:id="6286" w:name="_Toc50023066"/>
      <w:bookmarkStart w:id="6287" w:name="_Toc50023651"/>
      <w:bookmarkStart w:id="6288" w:name="_Toc50309719"/>
      <w:bookmarkStart w:id="6289" w:name="_Toc57641245"/>
      <w:bookmarkStart w:id="6290" w:name="_Toc59101598"/>
      <w:r w:rsidRPr="00E9603C">
        <w:rPr>
          <w:lang w:eastAsia="ko-KR"/>
        </w:rPr>
        <w:t>6.</w:t>
      </w:r>
      <w:r w:rsidRPr="00E9603C">
        <w:rPr>
          <w:lang w:eastAsia="zh-CN"/>
        </w:rPr>
        <w:t>19</w:t>
      </w:r>
      <w:r w:rsidRPr="00E9603C">
        <w:rPr>
          <w:lang w:eastAsia="ko-KR"/>
        </w:rPr>
        <w:t>.2.2</w:t>
      </w:r>
      <w:r w:rsidRPr="00E9603C">
        <w:rPr>
          <w:lang w:eastAsia="ko-KR"/>
        </w:rPr>
        <w:tab/>
        <w:t>Procedure for Mixed Aggregation Points</w:t>
      </w:r>
      <w:bookmarkEnd w:id="6278"/>
      <w:bookmarkEnd w:id="6279"/>
      <w:bookmarkEnd w:id="6280"/>
      <w:bookmarkEnd w:id="6281"/>
      <w:bookmarkEnd w:id="6289"/>
      <w:bookmarkEnd w:id="6290"/>
    </w:p>
    <w:p w14:paraId="524DF523" w14:textId="77777777" w:rsidR="009166E9" w:rsidRPr="00E9603C" w:rsidRDefault="009166E9">
      <w:r w:rsidRPr="00E9603C">
        <w:t>The procedure in Figure 6.</w:t>
      </w:r>
      <w:r w:rsidRPr="00E9603C">
        <w:rPr>
          <w:lang w:eastAsia="zh-CN"/>
        </w:rPr>
        <w:t>19</w:t>
      </w:r>
      <w:r w:rsidRPr="00E9603C">
        <w:t>.2.2-1 illustrate the enhanced mechanisms for NWDAF interactions for analytics generation targeting large areas when both NWDAFs or NF consumers can aggregate analytics IDs output of the same type into a single analytics ID output.</w:t>
      </w:r>
    </w:p>
    <w:bookmarkStart w:id="6291" w:name="_1664167012"/>
    <w:bookmarkEnd w:id="6291"/>
    <w:p w14:paraId="13C2192F" w14:textId="77777777" w:rsidR="009166E9" w:rsidRPr="00E9603C" w:rsidRDefault="009166E9">
      <w:pPr>
        <w:pStyle w:val="TH"/>
      </w:pPr>
      <w:r w:rsidRPr="00E9603C">
        <w:object w:dxaOrig="7095" w:dyaOrig="7220" w14:anchorId="2D3E538E">
          <v:shape id="_x0000_i1084" type="#_x0000_t75" style="width:355pt;height:5in;mso-position-horizontal-relative:page;mso-position-vertical-relative:page" o:ole="">
            <v:imagedata r:id="rId115" o:title=""/>
          </v:shape>
          <o:OLEObject Type="Embed" ProgID="Word.Picture.8" ShapeID="_x0000_i1084" DrawAspect="Content" ObjectID="_1669715990" r:id="rId117"/>
        </w:object>
      </w:r>
    </w:p>
    <w:p w14:paraId="184CDA5F" w14:textId="77777777" w:rsidR="009166E9" w:rsidRPr="00E9603C" w:rsidRDefault="009166E9">
      <w:pPr>
        <w:pStyle w:val="TF"/>
        <w:rPr>
          <w:lang w:eastAsia="en-US"/>
        </w:rPr>
      </w:pPr>
      <w:r w:rsidRPr="00E9603C">
        <w:rPr>
          <w:lang w:eastAsia="en-US"/>
        </w:rPr>
        <w:t>Figure 6.</w:t>
      </w:r>
      <w:r w:rsidRPr="00E9603C">
        <w:rPr>
          <w:lang w:eastAsia="zh-CN"/>
        </w:rPr>
        <w:t>19</w:t>
      </w:r>
      <w:r w:rsidRPr="00E9603C">
        <w:rPr>
          <w:lang w:eastAsia="en-US"/>
        </w:rPr>
        <w:t>.2.2-1: (Option B) Interactions for single analytics output generation for large areas of interest</w:t>
      </w:r>
    </w:p>
    <w:p w14:paraId="57622E20" w14:textId="77777777" w:rsidR="009166E9" w:rsidRPr="00E9603C" w:rsidRDefault="009166E9">
      <w:pPr>
        <w:pStyle w:val="B1"/>
      </w:pPr>
      <w:r w:rsidRPr="00E9603C">
        <w:t>1.</w:t>
      </w:r>
      <w:r w:rsidRPr="00E9603C">
        <w:tab/>
        <w:t>NF Consumer determines the proper NWDAF(s) to subscribe for the required analytics ID covering the entire area of interest based on NRF discovery.</w:t>
      </w:r>
    </w:p>
    <w:p w14:paraId="6C9063A1" w14:textId="77777777" w:rsidR="009166E9" w:rsidRPr="00E9603C" w:rsidRDefault="009166E9">
      <w:pPr>
        <w:pStyle w:val="NO"/>
      </w:pPr>
      <w:r w:rsidRPr="00E9603C">
        <w:t>NOTE 1:</w:t>
      </w:r>
      <w:r w:rsidRPr="00E9603C">
        <w:tab/>
        <w:t>The determination of the proper NWDAF is out of the scope of this solution.</w:t>
      </w:r>
    </w:p>
    <w:p w14:paraId="7A4B07CD" w14:textId="77777777" w:rsidR="009166E9" w:rsidRPr="00E9603C" w:rsidRDefault="009166E9">
      <w:pPr>
        <w:pStyle w:val="B1"/>
      </w:pPr>
      <w:r w:rsidRPr="00E9603C">
        <w:t>2.</w:t>
      </w:r>
      <w:r w:rsidRPr="00E9603C">
        <w:tab/>
        <w:t>If the NF Consumer is not allowed to aggregated analytics ID,NF Consumer subscribes to the determined NWDAF capable of composing the single analytics output (e.g.NWDAF#1), including in the subscription, the analytics ID, analytics filter information the whole area of interest for the required analytics ID (e.g. AoI = A,B), analytics reporting information, level of accuracy and the output strategy. The NF consumer may include the dataset statistical properties in case it wants to influence the dataset selection mechanisms for the analytics ID generation.</w:t>
      </w:r>
    </w:p>
    <w:p w14:paraId="2B774E77" w14:textId="77777777" w:rsidR="009166E9" w:rsidRPr="00E9603C" w:rsidRDefault="009166E9">
      <w:pPr>
        <w:pStyle w:val="B1"/>
        <w:ind w:firstLine="0"/>
      </w:pPr>
      <w:r w:rsidRPr="00E9603C">
        <w:t>In case the NF Consumer is allowed by operator to perform the aggregation of analytics IDs, the NF consumer sends the request for analytics IDs for all the discovered NWDAF using the same analytics ID, analytics reporting information, level of accuracy, output strategy and baseline parameters to all NWDAFs. The analytics filter may be specific to the areas covered by each NWDAF. Based on the composition rule, NF consumer associates the required analytics ID to each subscription correlation ID from the required NWDAF.</w:t>
      </w:r>
    </w:p>
    <w:p w14:paraId="1B0A02F9" w14:textId="77777777" w:rsidR="009166E9" w:rsidRPr="00E9603C" w:rsidRDefault="009166E9">
      <w:pPr>
        <w:pStyle w:val="NO"/>
        <w:rPr>
          <w:lang w:eastAsia="zh-CN"/>
        </w:rPr>
      </w:pPr>
      <w:r w:rsidRPr="00E9603C">
        <w:rPr>
          <w:lang w:eastAsia="zh-CN"/>
        </w:rPr>
        <w:t>NOTE 2:</w:t>
      </w:r>
      <w:r w:rsidRPr="00E9603C">
        <w:rPr>
          <w:lang w:eastAsia="zh-CN"/>
        </w:rPr>
        <w:tab/>
        <w:t>Steps 3 - 5 are skipped if NF consumer is allowed to aggregate multiple analytics ID outputs into a single analytics output.</w:t>
      </w:r>
    </w:p>
    <w:p w14:paraId="6A20D8D4" w14:textId="77777777" w:rsidR="009166E9" w:rsidRPr="00E9603C" w:rsidRDefault="009166E9">
      <w:pPr>
        <w:pStyle w:val="B1"/>
      </w:pPr>
      <w:r w:rsidRPr="00E9603C">
        <w:t>3.</w:t>
      </w:r>
      <w:r w:rsidRPr="00E9603C">
        <w:tab/>
        <w:t>Based on the received request/subscription NWDAF#1 identifies the need for interaction with other NWDAF instances. NWDAF#1 determines the proper NWDAFs serving the areas it needs to aggregate the multiple analytics IDs outputs of the same type into a single analytics ID output based on NRF discovery.</w:t>
      </w:r>
    </w:p>
    <w:p w14:paraId="092B3D12" w14:textId="77777777" w:rsidR="009166E9" w:rsidRPr="00E9603C" w:rsidRDefault="009166E9">
      <w:pPr>
        <w:pStyle w:val="B1"/>
      </w:pPr>
      <w:r w:rsidRPr="00E9603C">
        <w:t>4.</w:t>
      </w:r>
      <w:r w:rsidRPr="00E9603C">
        <w:tab/>
        <w:t>NWDAF#1 triggers the analytics generation in its serving area. Based on the composition rule, NWDAF#1 associates the requested analytics ID by the Consumer, the local analytics output to be generated, and the identification of the further NWDAFs require to properly cover the requested area of interest from the NF consumer.</w:t>
      </w:r>
    </w:p>
    <w:p w14:paraId="5AD29F46" w14:textId="77777777" w:rsidR="009166E9" w:rsidRPr="00E9603C" w:rsidRDefault="009166E9">
      <w:pPr>
        <w:pStyle w:val="B1"/>
      </w:pPr>
      <w:r w:rsidRPr="00E9603C">
        <w:t>5.</w:t>
      </w:r>
      <w:r w:rsidRPr="00E9603C">
        <w:tab/>
        <w:t>NWDAF#1 subscribes/requests to the further identified NWDAFs (e.g. NWDAF#2) with the same analytics ID, analytics reporting information, level of accuracy. If the NF consumer provided the dataset statistical properties, and output strategy , the NWDAF uses the same parameters from the original NF consumer request into the request to the identified NWDAFs. If the NF consumer did not provide the baseline parameters, the NWDAF determines the baseline parameters that need to be used for the interactions with other NWDAF. With the confirmation of the subscription/request to the further NWDAFs, NWDAF#1 further associated the subscription identification of each requested analytics ID to the composition rule.</w:t>
      </w:r>
    </w:p>
    <w:p w14:paraId="5D35220F" w14:textId="77777777" w:rsidR="009166E9" w:rsidRPr="00E9603C" w:rsidRDefault="009166E9">
      <w:pPr>
        <w:pStyle w:val="B1"/>
        <w:ind w:firstLine="0"/>
        <w:rPr>
          <w:lang w:eastAsia="en-US"/>
        </w:rPr>
      </w:pPr>
      <w:r w:rsidRPr="00E9603C">
        <w:t>6.</w:t>
      </w:r>
      <w:r w:rsidRPr="00E9603C">
        <w:tab/>
        <w:t xml:space="preserve">(a,b) Each NWDAF (e.g. NWDAF#2) generates its analytics output according with the requested/subscribed parameters and sends the analytics output to the requester of such analytics ID (NWDAF#1, or NF consumer if allowed to aggregate analytics ID).In case NF consumer if allowed to aggregate analytics ID, the NWDAF#1 in the procedure of </w:t>
      </w:r>
      <w:r w:rsidRPr="00E9603C">
        <w:rPr>
          <w:lang w:eastAsia="en-US"/>
        </w:rPr>
        <w:t>Figure 6.</w:t>
      </w:r>
      <w:r w:rsidRPr="00E9603C">
        <w:rPr>
          <w:lang w:eastAsia="zh-CN"/>
        </w:rPr>
        <w:t>19</w:t>
      </w:r>
      <w:r w:rsidRPr="00E9603C">
        <w:rPr>
          <w:lang w:eastAsia="en-US"/>
        </w:rPr>
        <w:t>.2-1 also sends its generated analytics ID to the NF Consumer.</w:t>
      </w:r>
    </w:p>
    <w:p w14:paraId="5A688D49" w14:textId="77777777" w:rsidR="009166E9" w:rsidRPr="00E9603C" w:rsidRDefault="009166E9">
      <w:pPr>
        <w:pStyle w:val="B1"/>
      </w:pPr>
      <w:r w:rsidRPr="00E9603C">
        <w:t>7.</w:t>
      </w:r>
      <w:r w:rsidRPr="00E9603C">
        <w:tab/>
        <w:t>NWDAF#1 generates the single analytics output according with the composition rule, based on local generated analytics output at NWDAF#1 and all received analytics outputs from the further NWDAFs (e.g. NWDAF#2).</w:t>
      </w:r>
    </w:p>
    <w:p w14:paraId="780122AD" w14:textId="77777777" w:rsidR="009166E9" w:rsidRPr="00E9603C" w:rsidRDefault="009166E9">
      <w:pPr>
        <w:pStyle w:val="B1"/>
      </w:pPr>
      <w:r w:rsidRPr="00E9603C">
        <w:tab/>
        <w:t>In case the NF consumers are allowed to aggregate analytics IDs, the aggregation in Step 7 is then executed by the NF consumer. The NF consumer generates the single analytics output according with the composition rule based on all analytics outputs received from the NWDAFs (e.g., NWDAF #1, and NWDAF #2).</w:t>
      </w:r>
    </w:p>
    <w:p w14:paraId="5E9C3C09" w14:textId="77777777" w:rsidR="009166E9" w:rsidRPr="00E9603C" w:rsidRDefault="009166E9">
      <w:pPr>
        <w:pStyle w:val="NO"/>
        <w:rPr>
          <w:lang w:eastAsia="zh-CN"/>
        </w:rPr>
      </w:pPr>
      <w:r w:rsidRPr="00E9603C">
        <w:rPr>
          <w:lang w:eastAsia="zh-CN"/>
        </w:rPr>
        <w:t>NOTE 3:</w:t>
      </w:r>
      <w:r w:rsidRPr="00E9603C">
        <w:rPr>
          <w:lang w:eastAsia="zh-CN"/>
        </w:rPr>
        <w:tab/>
        <w:t>In case the NF consumers are allowed to aggregate analytics IDs, step 8 is skipped.</w:t>
      </w:r>
    </w:p>
    <w:p w14:paraId="2AB80268" w14:textId="77777777" w:rsidR="009166E9" w:rsidRPr="00E9603C" w:rsidRDefault="009166E9">
      <w:pPr>
        <w:pStyle w:val="B1"/>
      </w:pPr>
      <w:r w:rsidRPr="00E9603C">
        <w:t>8.</w:t>
      </w:r>
      <w:r w:rsidRPr="00E9603C">
        <w:tab/>
        <w:t>NWDAF#1 send the notification/response to the NF Consumer with a single analytics output generated based on the composition rule.</w:t>
      </w:r>
    </w:p>
    <w:p w14:paraId="70412127" w14:textId="77777777" w:rsidR="009166E9" w:rsidRPr="00E9603C" w:rsidRDefault="009166E9">
      <w:pPr>
        <w:pStyle w:val="NO"/>
        <w:rPr>
          <w:lang w:eastAsia="zh-CN"/>
        </w:rPr>
      </w:pPr>
      <w:r w:rsidRPr="00E9603C">
        <w:rPr>
          <w:lang w:eastAsia="zh-CN"/>
        </w:rPr>
        <w:t>NOTE 4:</w:t>
      </w:r>
      <w:r w:rsidRPr="00E9603C">
        <w:rPr>
          <w:lang w:eastAsia="zh-CN"/>
        </w:rPr>
        <w:tab/>
        <w:t>In case of only NWDAFs are allowed to aggregate analytics IDs, Steps 3-8 are recursive and may be further executed by any NWDAF (e.g., NWDAF#2) that receive a subscription/request for analytics ID and requires interactions with other NWDAFs.</w:t>
      </w:r>
    </w:p>
    <w:p w14:paraId="0DA1B90D" w14:textId="77777777" w:rsidR="009166E9" w:rsidRPr="00E9603C" w:rsidRDefault="009166E9">
      <w:pPr>
        <w:pStyle w:val="Heading3"/>
        <w:rPr>
          <w:lang w:eastAsia="zh-CN"/>
        </w:rPr>
      </w:pPr>
      <w:bookmarkStart w:id="6292" w:name="_Toc57201208"/>
      <w:bookmarkStart w:id="6293" w:name="_Toc54770042"/>
      <w:bookmarkStart w:id="6294" w:name="_Toc54779397"/>
      <w:bookmarkStart w:id="6295" w:name="_Toc54786357"/>
      <w:bookmarkStart w:id="6296" w:name="_Toc57641246"/>
      <w:bookmarkStart w:id="6297" w:name="_Toc59101599"/>
      <w:r w:rsidRPr="00E9603C">
        <w:rPr>
          <w:lang w:eastAsia="zh-CN"/>
        </w:rPr>
        <w:t>6.19.3</w:t>
      </w:r>
      <w:r w:rsidRPr="00E9603C">
        <w:rPr>
          <w:lang w:eastAsia="zh-CN"/>
        </w:rPr>
        <w:tab/>
      </w:r>
      <w:r w:rsidRPr="00E9603C">
        <w:t>Impacts on services, entities and interfaces</w:t>
      </w:r>
      <w:bookmarkEnd w:id="6266"/>
      <w:bookmarkEnd w:id="6267"/>
      <w:bookmarkEnd w:id="6268"/>
      <w:bookmarkEnd w:id="6269"/>
      <w:bookmarkEnd w:id="6270"/>
      <w:bookmarkEnd w:id="6271"/>
      <w:bookmarkEnd w:id="6272"/>
      <w:bookmarkEnd w:id="6273"/>
      <w:bookmarkEnd w:id="6274"/>
      <w:bookmarkEnd w:id="6275"/>
      <w:bookmarkEnd w:id="6276"/>
      <w:bookmarkEnd w:id="6277"/>
      <w:bookmarkEnd w:id="6282"/>
      <w:bookmarkEnd w:id="6283"/>
      <w:bookmarkEnd w:id="6284"/>
      <w:bookmarkEnd w:id="6285"/>
      <w:bookmarkEnd w:id="6286"/>
      <w:bookmarkEnd w:id="6287"/>
      <w:bookmarkEnd w:id="6288"/>
      <w:bookmarkEnd w:id="6292"/>
      <w:bookmarkEnd w:id="6293"/>
      <w:bookmarkEnd w:id="6294"/>
      <w:bookmarkEnd w:id="6295"/>
      <w:bookmarkEnd w:id="6296"/>
      <w:bookmarkEnd w:id="6297"/>
    </w:p>
    <w:p w14:paraId="1044E026" w14:textId="77777777" w:rsidR="009166E9" w:rsidRPr="00E9603C" w:rsidRDefault="009166E9">
      <w:pPr>
        <w:rPr>
          <w:lang w:eastAsia="ko-KR"/>
        </w:rPr>
      </w:pPr>
      <w:r w:rsidRPr="00E9603C">
        <w:rPr>
          <w:lang w:eastAsia="ko-KR"/>
        </w:rPr>
        <w:t>NWDAF:</w:t>
      </w:r>
    </w:p>
    <w:p w14:paraId="3D57BCAA" w14:textId="77777777" w:rsidR="009166E9" w:rsidRPr="00E9603C" w:rsidRDefault="009166E9">
      <w:pPr>
        <w:pStyle w:val="B1"/>
        <w:rPr>
          <w:lang w:eastAsia="ko-KR"/>
        </w:rPr>
      </w:pPr>
      <w:r w:rsidRPr="00E9603C">
        <w:rPr>
          <w:lang w:eastAsia="ko-KR"/>
        </w:rPr>
        <w:t>-</w:t>
      </w:r>
      <w:r w:rsidRPr="00E9603C">
        <w:rPr>
          <w:lang w:eastAsia="ko-KR"/>
        </w:rPr>
        <w:tab/>
        <w:t>Extension of services to support the new input parameters: dataset statistical properties and output strategy.</w:t>
      </w:r>
    </w:p>
    <w:p w14:paraId="69ED9BB3" w14:textId="77777777" w:rsidR="009166E9" w:rsidRPr="00E9603C" w:rsidRDefault="009166E9">
      <w:pPr>
        <w:pStyle w:val="B1"/>
        <w:rPr>
          <w:lang w:eastAsia="ko-KR"/>
        </w:rPr>
      </w:pPr>
      <w:r w:rsidRPr="00E9603C">
        <w:rPr>
          <w:lang w:eastAsia="ko-KR"/>
        </w:rPr>
        <w:t>-</w:t>
      </w:r>
      <w:r w:rsidRPr="00E9603C">
        <w:rPr>
          <w:lang w:eastAsia="ko-KR"/>
        </w:rPr>
        <w:tab/>
        <w:t>Extension of NWDAF capabilities to generate a single analytics output based on multiple analytics.</w:t>
      </w:r>
    </w:p>
    <w:p w14:paraId="5B7B08FA" w14:textId="77777777" w:rsidR="009166E9" w:rsidRPr="00E9603C" w:rsidRDefault="009166E9">
      <w:pPr>
        <w:rPr>
          <w:lang w:eastAsia="en-US"/>
        </w:rPr>
      </w:pPr>
      <w:bookmarkStart w:id="6298" w:name="_Toc50023652"/>
      <w:bookmarkStart w:id="6299" w:name="_Toc1357"/>
      <w:bookmarkStart w:id="6300" w:name="_Toc42770054"/>
      <w:bookmarkStart w:id="6301" w:name="_Toc50023067"/>
      <w:bookmarkStart w:id="6302" w:name="_Toc11648"/>
      <w:bookmarkStart w:id="6303" w:name="_Toc12075"/>
      <w:bookmarkStart w:id="6304" w:name="_Toc9754"/>
      <w:bookmarkStart w:id="6305" w:name="_Toc24960"/>
      <w:bookmarkStart w:id="6306" w:name="_Toc50021714"/>
      <w:bookmarkStart w:id="6307" w:name="_Toc3477"/>
      <w:bookmarkStart w:id="6308" w:name="_Toc43393186"/>
      <w:bookmarkStart w:id="6309" w:name="_Toc8075"/>
      <w:bookmarkStart w:id="6310" w:name="_Toc44004353"/>
      <w:bookmarkStart w:id="6311" w:name="_Toc50021145"/>
      <w:bookmarkStart w:id="6312" w:name="_Toc50309720"/>
      <w:bookmarkStart w:id="6313" w:name="_Toc4868"/>
      <w:bookmarkStart w:id="6314" w:name="_Toc50022418"/>
      <w:bookmarkStart w:id="6315" w:name="_Toc42779110"/>
      <w:bookmarkStart w:id="6316" w:name="_Toc50579452"/>
      <w:r w:rsidRPr="00E9603C">
        <w:rPr>
          <w:lang w:eastAsia="en-US"/>
        </w:rPr>
        <w:t>NFs:</w:t>
      </w:r>
    </w:p>
    <w:p w14:paraId="1A144EB1" w14:textId="77777777" w:rsidR="009166E9" w:rsidRPr="00E9603C" w:rsidRDefault="009166E9">
      <w:pPr>
        <w:pStyle w:val="B1"/>
        <w:rPr>
          <w:lang w:eastAsia="ko-KR"/>
        </w:rPr>
      </w:pPr>
      <w:r w:rsidRPr="00E9603C">
        <w:rPr>
          <w:lang w:eastAsia="ko-KR"/>
        </w:rPr>
        <w:t>-</w:t>
      </w:r>
      <w:r w:rsidRPr="00E9603C">
        <w:rPr>
          <w:lang w:eastAsia="ko-KR"/>
        </w:rPr>
        <w:tab/>
        <w:t>If allowed by operator to aggregate analytics IDs, extension of capabilities generate a single analytics output based on multiple analytics.</w:t>
      </w:r>
    </w:p>
    <w:p w14:paraId="181B970C" w14:textId="77777777" w:rsidR="009166E9" w:rsidRPr="00E9603C" w:rsidRDefault="009166E9">
      <w:pPr>
        <w:pStyle w:val="Heading2"/>
      </w:pPr>
      <w:bookmarkStart w:id="6317" w:name="_Toc54770043"/>
      <w:bookmarkStart w:id="6318" w:name="_Toc54779398"/>
      <w:bookmarkStart w:id="6319" w:name="_Toc54786358"/>
      <w:bookmarkStart w:id="6320" w:name="_Toc57201209"/>
      <w:bookmarkStart w:id="6321" w:name="_Toc57641247"/>
      <w:bookmarkStart w:id="6322" w:name="_Toc59101600"/>
      <w:r w:rsidRPr="00E9603C">
        <w:rPr>
          <w:lang w:eastAsia="zh-CN"/>
        </w:rPr>
        <w:t>6.20</w:t>
      </w:r>
      <w:r w:rsidRPr="00E9603C">
        <w:rPr>
          <w:lang w:eastAsia="ko-KR"/>
        </w:rPr>
        <w:tab/>
      </w:r>
      <w:r w:rsidRPr="00E9603C">
        <w:t>Solution</w:t>
      </w:r>
      <w:r w:rsidRPr="00E9603C">
        <w:rPr>
          <w:lang w:eastAsia="zh-CN"/>
        </w:rPr>
        <w:t xml:space="preserve"> #20</w:t>
      </w:r>
      <w:r w:rsidRPr="00E9603C">
        <w:t>: UE abnormal behaviour analytics interaction between multiple NWDAF</w:t>
      </w:r>
      <w:r w:rsidRPr="00E9603C">
        <w:rPr>
          <w:lang w:eastAsia="zh-CN"/>
        </w:rPr>
        <w:t xml:space="preserve"> instances</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757E6A6B" w14:textId="77777777" w:rsidR="009166E9" w:rsidRPr="00E9603C" w:rsidRDefault="009166E9">
      <w:pPr>
        <w:pStyle w:val="Heading3"/>
      </w:pPr>
      <w:bookmarkStart w:id="6323" w:name="_Toc50309721"/>
      <w:bookmarkStart w:id="6324" w:name="_Toc6113"/>
      <w:bookmarkStart w:id="6325" w:name="_Toc42779111"/>
      <w:bookmarkStart w:id="6326" w:name="_Toc28833"/>
      <w:bookmarkStart w:id="6327" w:name="_Toc50021146"/>
      <w:bookmarkStart w:id="6328" w:name="_Toc27205"/>
      <w:bookmarkStart w:id="6329" w:name="_Toc50023653"/>
      <w:bookmarkStart w:id="6330" w:name="_Toc50023068"/>
      <w:bookmarkStart w:id="6331" w:name="_Toc8904"/>
      <w:bookmarkStart w:id="6332" w:name="_Toc7948"/>
      <w:bookmarkStart w:id="6333" w:name="_Toc50022419"/>
      <w:bookmarkStart w:id="6334" w:name="_Toc42770055"/>
      <w:bookmarkStart w:id="6335" w:name="_Toc50579453"/>
      <w:bookmarkStart w:id="6336" w:name="_Toc44004354"/>
      <w:bookmarkStart w:id="6337" w:name="_Toc43393187"/>
      <w:bookmarkStart w:id="6338" w:name="_Toc4375"/>
      <w:bookmarkStart w:id="6339" w:name="_Toc50021715"/>
      <w:bookmarkStart w:id="6340" w:name="_Toc18731"/>
      <w:bookmarkStart w:id="6341" w:name="_Toc18963"/>
      <w:bookmarkStart w:id="6342" w:name="_Toc54770044"/>
      <w:bookmarkStart w:id="6343" w:name="_Toc54779399"/>
      <w:bookmarkStart w:id="6344" w:name="_Toc54786359"/>
      <w:bookmarkStart w:id="6345" w:name="_Toc57201210"/>
      <w:bookmarkStart w:id="6346" w:name="_Toc57641248"/>
      <w:bookmarkStart w:id="6347" w:name="_Toc59101601"/>
      <w:r w:rsidRPr="00E9603C">
        <w:t>6.</w:t>
      </w:r>
      <w:r w:rsidRPr="00E9603C">
        <w:rPr>
          <w:lang w:eastAsia="zh-CN"/>
        </w:rPr>
        <w:t>20</w:t>
      </w:r>
      <w:r w:rsidRPr="00E9603C">
        <w:t>.1</w:t>
      </w:r>
      <w:r w:rsidRPr="00E9603C">
        <w:tab/>
        <w:t>Description</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0DC57A85" w14:textId="77777777" w:rsidR="009166E9" w:rsidRPr="00E9603C" w:rsidRDefault="009166E9">
      <w:pPr>
        <w:rPr>
          <w:lang w:eastAsia="zh-CN"/>
        </w:rPr>
      </w:pPr>
      <w:r w:rsidRPr="00E9603C">
        <w:rPr>
          <w:lang w:eastAsia="zh-CN"/>
        </w:rPr>
        <w:t>This solution is proposed to address Key Issue #2: Multiple NWDAF instances.</w:t>
      </w:r>
    </w:p>
    <w:p w14:paraId="6BF9E64D" w14:textId="77777777" w:rsidR="009166E9" w:rsidRPr="00E9603C" w:rsidRDefault="009166E9">
      <w:pPr>
        <w:rPr>
          <w:lang w:eastAsia="zh-CN"/>
        </w:rPr>
      </w:pPr>
      <w:r w:rsidRPr="00E9603C">
        <w:rPr>
          <w:lang w:eastAsia="zh-CN"/>
        </w:rPr>
        <w:t>This contribution focus on the aspects of how analytics generation can be enhanced in multiple NWDAFs case, e.g. whether NWDAFs can cooperate with each other.</w:t>
      </w:r>
    </w:p>
    <w:p w14:paraId="6D051BB2" w14:textId="77777777" w:rsidR="009166E9" w:rsidRPr="00E9603C" w:rsidRDefault="009166E9">
      <w:pPr>
        <w:rPr>
          <w:lang w:eastAsia="zh-CN"/>
        </w:rPr>
      </w:pPr>
      <w:r w:rsidRPr="00E9603C">
        <w:rPr>
          <w:lang w:eastAsia="zh-CN"/>
        </w:rPr>
        <w:t>When multiple NWDAFs exist, not all of them need to be able to provide the same type of analytics results and some specific NWDAF instance(s) could support certain types of analytics, which are identified by analytics IDs. However, no specific requirement has been defined regarding how different NWDAFs could cooperate, i.e. in Rel-16 each NWDAF acts independently from the other NWDAFs.</w:t>
      </w:r>
    </w:p>
    <w:p w14:paraId="78046217" w14:textId="77777777" w:rsidR="009166E9" w:rsidRPr="00E9603C" w:rsidRDefault="009166E9">
      <w:pPr>
        <w:rPr>
          <w:lang w:eastAsia="zh-CN"/>
        </w:rPr>
      </w:pPr>
      <w:r w:rsidRPr="00E9603C">
        <w:rPr>
          <w:lang w:eastAsia="zh-CN"/>
        </w:rPr>
        <w:t>One NWDAF in one network may provide the specific type of analytics e.g. UE abnormal behaviour analytics, which may be useful for other NWDAF(s) e.g. to generate analytics generation.</w:t>
      </w:r>
    </w:p>
    <w:p w14:paraId="5B33F1E2" w14:textId="77777777" w:rsidR="009166E9" w:rsidRPr="00E9603C" w:rsidRDefault="009166E9">
      <w:pPr>
        <w:pStyle w:val="Heading3"/>
      </w:pPr>
      <w:bookmarkStart w:id="6348" w:name="_Toc4261"/>
      <w:bookmarkStart w:id="6349" w:name="_Toc44004355"/>
      <w:bookmarkStart w:id="6350" w:name="_Toc50023069"/>
      <w:bookmarkStart w:id="6351" w:name="_Toc50023654"/>
      <w:bookmarkStart w:id="6352" w:name="_Toc5938"/>
      <w:bookmarkStart w:id="6353" w:name="_Toc25991"/>
      <w:bookmarkStart w:id="6354" w:name="_Toc50579454"/>
      <w:bookmarkStart w:id="6355" w:name="_Toc54770045"/>
      <w:bookmarkStart w:id="6356" w:name="_Toc54779400"/>
      <w:bookmarkStart w:id="6357" w:name="_Toc54786360"/>
      <w:bookmarkStart w:id="6358" w:name="_Toc43393188"/>
      <w:bookmarkStart w:id="6359" w:name="_Toc50021147"/>
      <w:bookmarkStart w:id="6360" w:name="_Toc50309722"/>
      <w:bookmarkStart w:id="6361" w:name="_Toc50022420"/>
      <w:bookmarkStart w:id="6362" w:name="_Toc50021716"/>
      <w:bookmarkStart w:id="6363" w:name="_Toc42770056"/>
      <w:bookmarkStart w:id="6364" w:name="_Toc57201211"/>
      <w:bookmarkStart w:id="6365" w:name="_Toc9263"/>
      <w:bookmarkStart w:id="6366" w:name="_Toc15753"/>
      <w:bookmarkStart w:id="6367" w:name="_Toc8884"/>
      <w:bookmarkStart w:id="6368" w:name="_Toc3184"/>
      <w:bookmarkStart w:id="6369" w:name="_Toc42779112"/>
      <w:bookmarkStart w:id="6370" w:name="_Toc32748"/>
      <w:bookmarkStart w:id="6371" w:name="_Toc57641249"/>
      <w:bookmarkStart w:id="6372" w:name="_Toc59101602"/>
      <w:r w:rsidRPr="00E9603C">
        <w:t>6.</w:t>
      </w:r>
      <w:r w:rsidRPr="00E9603C">
        <w:rPr>
          <w:lang w:eastAsia="zh-CN"/>
        </w:rPr>
        <w:t>20</w:t>
      </w:r>
      <w:r w:rsidRPr="00E9603C">
        <w:t>.2</w:t>
      </w:r>
      <w:r w:rsidRPr="00E9603C">
        <w:tab/>
        <w:t>Procedures</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bookmarkStart w:id="6373" w:name="_1650711807"/>
    <w:bookmarkEnd w:id="6373"/>
    <w:p w14:paraId="72D349BC" w14:textId="77777777" w:rsidR="009166E9" w:rsidRPr="00E9603C" w:rsidRDefault="009166E9">
      <w:pPr>
        <w:pStyle w:val="TH"/>
        <w:rPr>
          <w:lang w:eastAsia="zh-CN"/>
        </w:rPr>
      </w:pPr>
      <w:r w:rsidRPr="00E9603C">
        <w:object w:dxaOrig="9072" w:dyaOrig="8368" w14:anchorId="4B183E3C">
          <v:shape id="对象 156" o:spid="_x0000_i1085" type="#_x0000_t75" style="width:453.5pt;height:409pt;mso-position-horizontal-relative:page;mso-position-vertical-relative:page" o:ole="">
            <v:imagedata r:id="rId118" o:title=""/>
          </v:shape>
          <o:OLEObject Type="Embed" ProgID="Word.Picture.8" ShapeID="对象 156" DrawAspect="Content" ObjectID="_1669715991" r:id="rId119"/>
        </w:object>
      </w:r>
    </w:p>
    <w:p w14:paraId="2EC09AF2" w14:textId="77777777" w:rsidR="009166E9" w:rsidRPr="00E9603C" w:rsidRDefault="009166E9">
      <w:pPr>
        <w:pStyle w:val="TF"/>
      </w:pPr>
      <w:r w:rsidRPr="00E9603C">
        <w:t>Figure 6.</w:t>
      </w:r>
      <w:r w:rsidRPr="00E9603C">
        <w:rPr>
          <w:lang w:eastAsia="zh-CN"/>
        </w:rPr>
        <w:t>20</w:t>
      </w:r>
      <w:r w:rsidRPr="00E9603C">
        <w:t>.2-1: Procedure for UE abnormal behaviour analytics interaction between multiple NWDAF(s)</w:t>
      </w:r>
    </w:p>
    <w:p w14:paraId="2E051440" w14:textId="77777777" w:rsidR="009166E9" w:rsidRPr="00E9603C" w:rsidRDefault="009166E9">
      <w:pPr>
        <w:pStyle w:val="B1"/>
      </w:pPr>
      <w:r w:rsidRPr="00E9603C">
        <w:t>1-2.</w:t>
      </w:r>
      <w:r w:rsidRPr="00E9603C">
        <w:tab/>
        <w:t>The NF sends Nnwdaf_AnalyticsSubscription_Subscribe or Nnwdaf_AnalyticsInfo_Request to the NWDAF1 responsible for a certain Analytics ID and the NWDAF1 sends Nnwdaf_AnalyticsSubscription_Notify.</w:t>
      </w:r>
    </w:p>
    <w:p w14:paraId="13E6A907" w14:textId="77777777" w:rsidR="009166E9" w:rsidRPr="00E9603C" w:rsidRDefault="009166E9">
      <w:pPr>
        <w:pStyle w:val="B1"/>
      </w:pPr>
      <w:r w:rsidRPr="00E9603C">
        <w:t>3.</w:t>
      </w:r>
      <w:r w:rsidRPr="00E9603C">
        <w:tab/>
        <w:t>Procedure for UE abnormal behaviour identification and analytics generation in the NWDAF2 for Abnormal behaviour analytics.</w:t>
      </w:r>
    </w:p>
    <w:p w14:paraId="12EF39DA" w14:textId="77777777" w:rsidR="009166E9" w:rsidRPr="00E9603C" w:rsidRDefault="009166E9">
      <w:pPr>
        <w:pStyle w:val="B1"/>
      </w:pPr>
      <w:r w:rsidRPr="00E9603C">
        <w:t>4-5.</w:t>
      </w:r>
      <w:r w:rsidRPr="00E9603C">
        <w:tab/>
        <w:t>The NWDAF1 responsible for the certain Analytics ID sends Nnwdaf_AnalyticsSubscription_Subscribe or Nnwdaf_AnalyticsInfo_Request (Analytics ID="UE abnormal behaviour") to the NWDAF2 responsible for Abnormal behaviour analytics and the NWDAF2 sends Nnwdaf_AnalyticsSubscription_Notify.</w:t>
      </w:r>
    </w:p>
    <w:p w14:paraId="7E8B1E88" w14:textId="77777777" w:rsidR="009166E9" w:rsidRPr="00E9603C" w:rsidRDefault="009166E9">
      <w:pPr>
        <w:pStyle w:val="B1"/>
      </w:pPr>
      <w:r w:rsidRPr="00E9603C">
        <w:tab/>
        <w:t>The NWDAF2 provides the abnormal UE list and the observed time window to the NWDAF 1, indicating the time window of the abnormal behaviour analytics.</w:t>
      </w:r>
    </w:p>
    <w:p w14:paraId="3A1F4C68" w14:textId="77777777" w:rsidR="009166E9" w:rsidRPr="00E9603C" w:rsidRDefault="009166E9">
      <w:pPr>
        <w:pStyle w:val="B1"/>
      </w:pPr>
      <w:r w:rsidRPr="00E9603C">
        <w:t>6-7.</w:t>
      </w:r>
      <w:r w:rsidRPr="00E9603C">
        <w:tab/>
        <w:t>Based on the observed time window for the abnormal behaviour analytics, the NWDAF1 figures out when the abnormal situation occurs and when the abnormal situation is resolved.</w:t>
      </w:r>
    </w:p>
    <w:p w14:paraId="5DC2F524" w14:textId="77777777" w:rsidR="009166E9" w:rsidRPr="00E9603C" w:rsidRDefault="009166E9">
      <w:r w:rsidRPr="00E9603C">
        <w:t>The NWDAF1 may train a new model and generate a new analytics for the certain Analytics ID, and provides the updated analytics and/or corresponding validity period to the analytics consumer.</w:t>
      </w:r>
    </w:p>
    <w:p w14:paraId="1B434B3C" w14:textId="77777777" w:rsidR="009166E9" w:rsidRPr="00E9603C" w:rsidRDefault="009166E9">
      <w:pPr>
        <w:pStyle w:val="Heading3"/>
      </w:pPr>
      <w:bookmarkStart w:id="6374" w:name="_Toc57201212"/>
      <w:bookmarkStart w:id="6375" w:name="_Toc50021717"/>
      <w:bookmarkStart w:id="6376" w:name="_Toc50022421"/>
      <w:bookmarkStart w:id="6377" w:name="_Toc50579455"/>
      <w:bookmarkStart w:id="6378" w:name="_Toc50021148"/>
      <w:bookmarkStart w:id="6379" w:name="_Toc50023655"/>
      <w:bookmarkStart w:id="6380" w:name="_Toc50023070"/>
      <w:bookmarkStart w:id="6381" w:name="_Toc50309723"/>
      <w:bookmarkStart w:id="6382" w:name="_Toc54770046"/>
      <w:bookmarkStart w:id="6383" w:name="_Toc54779401"/>
      <w:bookmarkStart w:id="6384" w:name="_Toc54786361"/>
      <w:bookmarkStart w:id="6385" w:name="_Toc57641250"/>
      <w:bookmarkStart w:id="6386" w:name="_Toc59101603"/>
      <w:r w:rsidRPr="00E9603C">
        <w:t>6.20.3</w:t>
      </w:r>
      <w:r w:rsidRPr="00E9603C">
        <w:tab/>
        <w:t>Impacts on services, entities and interfaces</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7FA9F883" w14:textId="77777777" w:rsidR="009166E9" w:rsidRPr="00E9603C" w:rsidRDefault="009166E9">
      <w:pPr>
        <w:rPr>
          <w:rFonts w:eastAsia="SimSun"/>
          <w:lang w:eastAsia="zh-CN"/>
        </w:rPr>
      </w:pPr>
      <w:r w:rsidRPr="00E9603C">
        <w:rPr>
          <w:rFonts w:eastAsia="SimSun"/>
          <w:lang w:eastAsia="zh-CN"/>
        </w:rPr>
        <w:t>NWDAF for UE abnormal behaviour analytics as an analytics provider:</w:t>
      </w:r>
    </w:p>
    <w:p w14:paraId="36AFB0E0" w14:textId="77777777" w:rsidR="009166E9" w:rsidRPr="00E9603C" w:rsidRDefault="009166E9">
      <w:pPr>
        <w:rPr>
          <w:lang w:eastAsia="zh-CN"/>
        </w:rPr>
      </w:pPr>
      <w:r w:rsidRPr="00E9603C">
        <w:rPr>
          <w:lang w:eastAsia="zh-CN"/>
        </w:rPr>
        <w:t>-</w:t>
      </w:r>
      <w:r w:rsidRPr="00E9603C">
        <w:rPr>
          <w:lang w:eastAsia="zh-CN"/>
        </w:rPr>
        <w:tab/>
        <w:t>Provides</w:t>
      </w:r>
      <w:r w:rsidRPr="00E9603C">
        <w:t xml:space="preserve"> the observed time window of the </w:t>
      </w:r>
      <w:r w:rsidRPr="00E9603C">
        <w:rPr>
          <w:lang w:eastAsia="zh-CN"/>
        </w:rPr>
        <w:t>abnormal behaviour analytics</w:t>
      </w:r>
      <w:r w:rsidRPr="00E9603C">
        <w:t>,</w:t>
      </w:r>
      <w:r w:rsidRPr="00E9603C">
        <w:rPr>
          <w:lang w:eastAsia="zh-CN"/>
        </w:rPr>
        <w:t xml:space="preserve"> </w:t>
      </w:r>
      <w:r w:rsidRPr="00E9603C">
        <w:t>indicating the time window of the abnormal behaviour analytics.</w:t>
      </w:r>
    </w:p>
    <w:p w14:paraId="0D2161D0" w14:textId="77777777" w:rsidR="009166E9" w:rsidRPr="00E9603C" w:rsidRDefault="009166E9">
      <w:pPr>
        <w:rPr>
          <w:rFonts w:eastAsia="SimSun"/>
          <w:lang w:eastAsia="zh-CN"/>
        </w:rPr>
      </w:pPr>
      <w:r w:rsidRPr="00E9603C">
        <w:rPr>
          <w:rFonts w:eastAsia="SimSun"/>
          <w:lang w:eastAsia="zh-CN"/>
        </w:rPr>
        <w:t>NWDAF for other analytics as an analytics consumer:</w:t>
      </w:r>
    </w:p>
    <w:p w14:paraId="54B21345" w14:textId="77777777" w:rsidR="009166E9" w:rsidRPr="00E9603C" w:rsidRDefault="009166E9">
      <w:pPr>
        <w:rPr>
          <w:lang w:eastAsia="zh-CN"/>
        </w:rPr>
      </w:pPr>
      <w:r w:rsidRPr="00E9603C">
        <w:rPr>
          <w:lang w:eastAsia="zh-CN"/>
        </w:rPr>
        <w:t>-</w:t>
      </w:r>
      <w:r w:rsidRPr="00E9603C">
        <w:rPr>
          <w:lang w:eastAsia="zh-CN"/>
        </w:rPr>
        <w:tab/>
        <w:t>Obtain the abnormal UE list and related abnormal behaviour analytics with the observed time window from NWDAF for UE abnormal behaviour analytics;</w:t>
      </w:r>
    </w:p>
    <w:p w14:paraId="4E9A2C6F" w14:textId="77777777" w:rsidR="009166E9" w:rsidRPr="00E9603C" w:rsidRDefault="009166E9">
      <w:pPr>
        <w:rPr>
          <w:lang w:eastAsia="zh-CN"/>
        </w:rPr>
      </w:pPr>
      <w:r w:rsidRPr="00E9603C">
        <w:rPr>
          <w:lang w:eastAsia="zh-CN"/>
        </w:rPr>
        <w:t>-</w:t>
      </w:r>
      <w:r w:rsidRPr="00E9603C">
        <w:rPr>
          <w:lang w:eastAsia="zh-CN"/>
        </w:rPr>
        <w:tab/>
        <w:t>Based on UE abnormal behaviour analytics, figures out when the abnormal situation occurs and when the abnormal situation is resolved;</w:t>
      </w:r>
    </w:p>
    <w:p w14:paraId="0BA78D85" w14:textId="77777777" w:rsidR="009166E9" w:rsidRPr="00E9603C" w:rsidRDefault="009166E9">
      <w:pPr>
        <w:rPr>
          <w:lang w:eastAsia="zh-CN"/>
        </w:rPr>
      </w:pPr>
      <w:r w:rsidRPr="00E9603C">
        <w:rPr>
          <w:lang w:eastAsia="zh-CN"/>
        </w:rPr>
        <w:t>-</w:t>
      </w:r>
      <w:r w:rsidRPr="00E9603C">
        <w:rPr>
          <w:lang w:eastAsia="zh-CN"/>
        </w:rPr>
        <w:tab/>
        <w:t>Trains a new model and generates a new analytics for the certain Analytics ID, and provides the updated analytics and corresponding validity period to the analytics consumer.</w:t>
      </w:r>
    </w:p>
    <w:p w14:paraId="35ECF013" w14:textId="77777777" w:rsidR="009166E9" w:rsidRPr="00E9603C" w:rsidRDefault="009166E9">
      <w:pPr>
        <w:pStyle w:val="Heading2"/>
      </w:pPr>
      <w:bookmarkStart w:id="6387" w:name="_Toc29944"/>
      <w:bookmarkStart w:id="6388" w:name="_Toc23390"/>
      <w:bookmarkStart w:id="6389" w:name="_Toc3285"/>
      <w:bookmarkStart w:id="6390" w:name="_Toc28465"/>
      <w:bookmarkStart w:id="6391" w:name="_Toc7321"/>
      <w:bookmarkStart w:id="6392" w:name="_Toc44004356"/>
      <w:bookmarkStart w:id="6393" w:name="_Toc54770047"/>
      <w:bookmarkStart w:id="6394" w:name="_Toc54779402"/>
      <w:bookmarkStart w:id="6395" w:name="_Toc54786362"/>
      <w:bookmarkStart w:id="6396" w:name="_Toc42770057"/>
      <w:bookmarkStart w:id="6397" w:name="_Toc50021149"/>
      <w:bookmarkStart w:id="6398" w:name="_Toc50579456"/>
      <w:bookmarkStart w:id="6399" w:name="_Toc50309724"/>
      <w:bookmarkStart w:id="6400" w:name="_Toc50021718"/>
      <w:bookmarkStart w:id="6401" w:name="_Toc50022422"/>
      <w:bookmarkStart w:id="6402" w:name="_Toc50023071"/>
      <w:bookmarkStart w:id="6403" w:name="_Toc57201213"/>
      <w:bookmarkStart w:id="6404" w:name="_Toc50023656"/>
      <w:bookmarkStart w:id="6405" w:name="_Toc20634"/>
      <w:bookmarkStart w:id="6406" w:name="_Toc42779113"/>
      <w:bookmarkStart w:id="6407" w:name="_Toc43393189"/>
      <w:bookmarkStart w:id="6408" w:name="_Toc17153"/>
      <w:bookmarkStart w:id="6409" w:name="_Toc5492"/>
      <w:bookmarkStart w:id="6410" w:name="_Toc57641251"/>
      <w:bookmarkStart w:id="6411" w:name="_Toc59101604"/>
      <w:r w:rsidRPr="00E9603C">
        <w:rPr>
          <w:lang w:eastAsia="zh-CN"/>
        </w:rPr>
        <w:t>6.21</w:t>
      </w:r>
      <w:r w:rsidRPr="00E9603C">
        <w:rPr>
          <w:lang w:eastAsia="ko-KR"/>
        </w:rPr>
        <w:tab/>
      </w:r>
      <w:r w:rsidRPr="00E9603C">
        <w:t>Solution</w:t>
      </w:r>
      <w:r w:rsidRPr="00E9603C">
        <w:rPr>
          <w:lang w:eastAsia="zh-CN"/>
        </w:rPr>
        <w:t xml:space="preserve"> #21</w:t>
      </w:r>
      <w:r w:rsidRPr="00E9603C">
        <w:t>: Inter-NWDAF instance cooperation based on NWDAF profile</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5DC2CAB0" w14:textId="77777777" w:rsidR="009166E9" w:rsidRPr="00E9603C" w:rsidRDefault="009166E9">
      <w:pPr>
        <w:pStyle w:val="Heading3"/>
      </w:pPr>
      <w:bookmarkStart w:id="6412" w:name="_Toc23842"/>
      <w:bookmarkStart w:id="6413" w:name="_Toc42770058"/>
      <w:bookmarkStart w:id="6414" w:name="_Toc43393190"/>
      <w:bookmarkStart w:id="6415" w:name="_Toc50309725"/>
      <w:bookmarkStart w:id="6416" w:name="_Toc44004357"/>
      <w:bookmarkStart w:id="6417" w:name="_Toc2353"/>
      <w:bookmarkStart w:id="6418" w:name="_Toc50022423"/>
      <w:bookmarkStart w:id="6419" w:name="_Toc50023072"/>
      <w:bookmarkStart w:id="6420" w:name="_Toc42779114"/>
      <w:bookmarkStart w:id="6421" w:name="_Toc13160"/>
      <w:bookmarkStart w:id="6422" w:name="_Toc17072"/>
      <w:bookmarkStart w:id="6423" w:name="_Toc27703"/>
      <w:bookmarkStart w:id="6424" w:name="_Toc50579457"/>
      <w:bookmarkStart w:id="6425" w:name="_Toc50021150"/>
      <w:bookmarkStart w:id="6426" w:name="_Toc50021719"/>
      <w:bookmarkStart w:id="6427" w:name="_Toc50023657"/>
      <w:bookmarkStart w:id="6428" w:name="_Toc6170"/>
      <w:bookmarkStart w:id="6429" w:name="_Toc54770048"/>
      <w:bookmarkStart w:id="6430" w:name="_Toc54779403"/>
      <w:bookmarkStart w:id="6431" w:name="_Toc54786363"/>
      <w:bookmarkStart w:id="6432" w:name="_Toc25869"/>
      <w:bookmarkStart w:id="6433" w:name="_Toc57201214"/>
      <w:bookmarkStart w:id="6434" w:name="_Toc15133"/>
      <w:bookmarkStart w:id="6435" w:name="_Toc57641252"/>
      <w:bookmarkStart w:id="6436" w:name="_Toc59101605"/>
      <w:r w:rsidRPr="00E9603C">
        <w:t>6.</w:t>
      </w:r>
      <w:r w:rsidRPr="00E9603C">
        <w:rPr>
          <w:lang w:eastAsia="zh-CN"/>
        </w:rPr>
        <w:t>21</w:t>
      </w:r>
      <w:r w:rsidRPr="00E9603C">
        <w:t>.1</w:t>
      </w:r>
      <w:r w:rsidRPr="00E9603C">
        <w:tab/>
        <w:t>Description</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14E6AE36" w14:textId="77777777" w:rsidR="009166E9" w:rsidRPr="00E9603C" w:rsidRDefault="009166E9">
      <w:pPr>
        <w:pStyle w:val="Heading4"/>
      </w:pPr>
      <w:bookmarkStart w:id="6437" w:name="_Toc42779115"/>
      <w:bookmarkStart w:id="6438" w:name="_Toc4599"/>
      <w:bookmarkStart w:id="6439" w:name="_Toc29869"/>
      <w:bookmarkStart w:id="6440" w:name="_Toc50579458"/>
      <w:bookmarkStart w:id="6441" w:name="_Toc50022424"/>
      <w:bookmarkStart w:id="6442" w:name="_Toc50021151"/>
      <w:bookmarkStart w:id="6443" w:name="_Toc50023658"/>
      <w:bookmarkStart w:id="6444" w:name="_Toc30824"/>
      <w:bookmarkStart w:id="6445" w:name="_Toc50021720"/>
      <w:bookmarkStart w:id="6446" w:name="_Toc43393191"/>
      <w:bookmarkStart w:id="6447" w:name="_Toc50023073"/>
      <w:bookmarkStart w:id="6448" w:name="_Toc19517"/>
      <w:bookmarkStart w:id="6449" w:name="_Toc32373"/>
      <w:bookmarkStart w:id="6450" w:name="_Toc42770059"/>
      <w:bookmarkStart w:id="6451" w:name="_Toc7129"/>
      <w:bookmarkStart w:id="6452" w:name="_Toc1053"/>
      <w:bookmarkStart w:id="6453" w:name="_Toc11287"/>
      <w:bookmarkStart w:id="6454" w:name="_Toc44004358"/>
      <w:bookmarkStart w:id="6455" w:name="_Toc50309726"/>
      <w:bookmarkStart w:id="6456" w:name="_Toc54770049"/>
      <w:bookmarkStart w:id="6457" w:name="_Toc54779404"/>
      <w:bookmarkStart w:id="6458" w:name="_Toc54786364"/>
      <w:bookmarkStart w:id="6459" w:name="_Toc57201215"/>
      <w:bookmarkStart w:id="6460" w:name="_Toc57641253"/>
      <w:bookmarkStart w:id="6461" w:name="_Toc59101606"/>
      <w:r w:rsidRPr="00E9603C">
        <w:t>6.</w:t>
      </w:r>
      <w:r w:rsidRPr="00E9603C">
        <w:rPr>
          <w:lang w:eastAsia="zh-CN"/>
        </w:rPr>
        <w:t>21</w:t>
      </w:r>
      <w:r w:rsidRPr="00E9603C">
        <w:t>.1.1</w:t>
      </w:r>
      <w:r w:rsidRPr="00E9603C">
        <w:tab/>
        <w:t>General</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70B61326" w14:textId="77777777" w:rsidR="009166E9" w:rsidRPr="00E9603C" w:rsidRDefault="009166E9">
      <w:pPr>
        <w:rPr>
          <w:rFonts w:eastAsia="MS Mincho"/>
        </w:rPr>
      </w:pPr>
      <w:r w:rsidRPr="00E9603C">
        <w:rPr>
          <w:lang w:eastAsia="zh-CN"/>
        </w:rPr>
        <w:t>This solution is proposed for Key Issue 2: Multiple NWDAF instances.</w:t>
      </w:r>
    </w:p>
    <w:p w14:paraId="1409883A" w14:textId="77777777" w:rsidR="009166E9" w:rsidRPr="00E9603C" w:rsidRDefault="009166E9">
      <w:pPr>
        <w:rPr>
          <w:lang w:eastAsia="zh-CN"/>
        </w:rPr>
      </w:pPr>
      <w:r w:rsidRPr="00E9603C">
        <w:rPr>
          <w:lang w:eastAsia="zh-CN"/>
        </w:rPr>
        <w:t>NWDAF instance may co-locate with 5GC NFs or be a logic component of 5GC NF instance. The NWDAF instance may collect and process the raw data from the 5GC NFs. The co-locating NWDAF instance provides processed data on behalf of the 5GC NFs when other NWDAF instances collect data from the 5GC NFs. The processed data is comparable to raw data, which means the NWDAF collocated with NG can pre-process the data e.g. data aggregation.</w:t>
      </w:r>
    </w:p>
    <w:p w14:paraId="4CBBD071" w14:textId="77777777" w:rsidR="009166E9" w:rsidRPr="00E9603C" w:rsidRDefault="009166E9">
      <w:pPr>
        <w:rPr>
          <w:lang w:eastAsia="zh-CN"/>
        </w:rPr>
      </w:pPr>
      <w:r w:rsidRPr="00E9603C">
        <w:rPr>
          <w:lang w:eastAsia="zh-CN"/>
        </w:rPr>
        <w:t>The 5GC NF co-locating with NWDAF instance adds NF instance ID into the NWDAF profile and registers to NRF.</w:t>
      </w:r>
    </w:p>
    <w:p w14:paraId="5C3861CE" w14:textId="77777777" w:rsidR="009166E9" w:rsidRPr="00E9603C" w:rsidRDefault="009166E9">
      <w:pPr>
        <w:rPr>
          <w:lang w:eastAsia="zh-CN"/>
        </w:rPr>
      </w:pPr>
      <w:r w:rsidRPr="00E9603C">
        <w:rPr>
          <w:lang w:eastAsia="zh-CN"/>
        </w:rPr>
        <w:t>NWDAF instance queries NRF the profiles of other NWDAF instances. Based on the profiles, it finds other NWDAF instances providing processed data of 5GC NFs for analytics.</w:t>
      </w:r>
    </w:p>
    <w:p w14:paraId="7A0D051B" w14:textId="77777777" w:rsidR="009166E9" w:rsidRPr="00E9603C" w:rsidRDefault="009166E9">
      <w:pPr>
        <w:pStyle w:val="Heading4"/>
      </w:pPr>
      <w:bookmarkStart w:id="6462" w:name="_Toc6241"/>
      <w:bookmarkStart w:id="6463" w:name="_Toc44004359"/>
      <w:bookmarkStart w:id="6464" w:name="_Toc57201216"/>
      <w:bookmarkStart w:id="6465" w:name="_Toc50021152"/>
      <w:bookmarkStart w:id="6466" w:name="_Toc43393192"/>
      <w:bookmarkStart w:id="6467" w:name="_Toc54786365"/>
      <w:bookmarkStart w:id="6468" w:name="_Toc50022425"/>
      <w:bookmarkStart w:id="6469" w:name="_Toc54779405"/>
      <w:bookmarkStart w:id="6470" w:name="_Toc42779116"/>
      <w:bookmarkStart w:id="6471" w:name="_Toc42770060"/>
      <w:bookmarkStart w:id="6472" w:name="_Toc50021721"/>
      <w:bookmarkStart w:id="6473" w:name="_Toc50309727"/>
      <w:bookmarkStart w:id="6474" w:name="_Toc50023074"/>
      <w:bookmarkStart w:id="6475" w:name="_Toc50023659"/>
      <w:bookmarkStart w:id="6476" w:name="_Toc50579459"/>
      <w:bookmarkStart w:id="6477" w:name="_Toc16008"/>
      <w:bookmarkStart w:id="6478" w:name="_Toc19502"/>
      <w:bookmarkStart w:id="6479" w:name="_Toc11129"/>
      <w:bookmarkStart w:id="6480" w:name="_Toc30210"/>
      <w:bookmarkStart w:id="6481" w:name="_Toc27758"/>
      <w:bookmarkStart w:id="6482" w:name="_Toc24402"/>
      <w:bookmarkStart w:id="6483" w:name="_Toc54770050"/>
      <w:bookmarkStart w:id="6484" w:name="_Toc24364"/>
      <w:bookmarkStart w:id="6485" w:name="_Toc57641254"/>
      <w:bookmarkStart w:id="6486" w:name="_Toc59101607"/>
      <w:r w:rsidRPr="00E9603C">
        <w:t>6.</w:t>
      </w:r>
      <w:r w:rsidRPr="00E9603C">
        <w:rPr>
          <w:lang w:eastAsia="zh-CN"/>
        </w:rPr>
        <w:t>21</w:t>
      </w:r>
      <w:r w:rsidRPr="00E9603C">
        <w:t>.1.2</w:t>
      </w:r>
      <w:r w:rsidRPr="00E9603C">
        <w:tab/>
        <w:t>Procedures</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6089E4E0" w14:textId="77777777" w:rsidR="009166E9" w:rsidRPr="00E9603C" w:rsidRDefault="009166E9">
      <w:pPr>
        <w:pStyle w:val="TH"/>
      </w:pPr>
      <w:r w:rsidRPr="00E9603C">
        <w:object w:dxaOrig="9648" w:dyaOrig="5050" w14:anchorId="7C1860DB">
          <v:shape id="对象 83" o:spid="_x0000_i1086" type="#_x0000_t75" style="width:481.5pt;height:252pt;mso-position-horizontal-relative:page;mso-position-vertical-relative:page" o:ole="">
            <v:imagedata r:id="rId120" o:title=""/>
          </v:shape>
          <o:OLEObject Type="Embed" ProgID="Word.Picture.8" ShapeID="对象 83" DrawAspect="Content" ObjectID="_1669715992" r:id="rId121"/>
        </w:object>
      </w:r>
    </w:p>
    <w:p w14:paraId="251E602F" w14:textId="77777777" w:rsidR="009166E9" w:rsidRPr="00E9603C" w:rsidRDefault="009166E9">
      <w:pPr>
        <w:pStyle w:val="TF"/>
        <w:rPr>
          <w:lang w:eastAsia="zh-CN"/>
        </w:rPr>
      </w:pPr>
      <w:r w:rsidRPr="00E9603C">
        <w:t xml:space="preserve">Figure </w:t>
      </w:r>
      <w:r w:rsidRPr="00E9603C">
        <w:rPr>
          <w:lang w:eastAsia="zh-CN"/>
        </w:rPr>
        <w:t>6.21.1.2</w:t>
      </w:r>
      <w:r w:rsidRPr="00E9603C">
        <w:t>-1: Procedures</w:t>
      </w:r>
      <w:r w:rsidRPr="00E9603C">
        <w:rPr>
          <w:lang w:eastAsia="zh-CN"/>
        </w:rPr>
        <w:t xml:space="preserve"> for cooperation between NWDAF instances</w:t>
      </w:r>
    </w:p>
    <w:p w14:paraId="195CB9C0" w14:textId="77777777" w:rsidR="009166E9" w:rsidRPr="00E9603C" w:rsidRDefault="009166E9">
      <w:pPr>
        <w:pStyle w:val="B1"/>
      </w:pPr>
      <w:r w:rsidRPr="00E9603C">
        <w:rPr>
          <w:lang w:eastAsia="zh-CN"/>
        </w:rPr>
        <w:t>1.</w:t>
      </w:r>
      <w:r w:rsidRPr="00E9603C">
        <w:rPr>
          <w:lang w:eastAsia="zh-CN"/>
        </w:rPr>
        <w:tab/>
        <w:t>The N</w:t>
      </w:r>
      <w:r w:rsidRPr="00E9603C">
        <w:t>WDAF queries NRF and gets the profiles of other NWDAF instances. Based on the NF instance ID in the profile, The NWDAF gets the information that which NWDAF instance is able to provide processed data on behalf of which NF.</w:t>
      </w:r>
    </w:p>
    <w:p w14:paraId="154EC9F4" w14:textId="77777777" w:rsidR="009166E9" w:rsidRPr="00E9603C" w:rsidRDefault="009166E9">
      <w:pPr>
        <w:pStyle w:val="B1"/>
      </w:pPr>
      <w:r w:rsidRPr="00E9603C">
        <w:t>2.</w:t>
      </w:r>
      <w:r w:rsidRPr="00E9603C">
        <w:tab/>
        <w:t xml:space="preserve">The NWDAF service consumer subscribes to or requests analytics information by invoking the </w:t>
      </w:r>
      <w:bookmarkStart w:id="6487" w:name="OLE_LINK11"/>
      <w:bookmarkStart w:id="6488" w:name="OLE_LINK12"/>
      <w:r w:rsidRPr="00E9603C">
        <w:t>Nnwdaf_AnalyticsSubscription_Subscribe</w:t>
      </w:r>
      <w:bookmarkEnd w:id="6487"/>
      <w:bookmarkEnd w:id="6488"/>
      <w:r w:rsidRPr="00E9603C">
        <w:t xml:space="preserve"> or Nnwdaf_AnalyticsInfo_Request service operation towards NWDAF 1.</w:t>
      </w:r>
    </w:p>
    <w:p w14:paraId="0AA648E5" w14:textId="77777777" w:rsidR="009166E9" w:rsidRPr="00E9603C" w:rsidRDefault="009166E9">
      <w:pPr>
        <w:pStyle w:val="B1"/>
      </w:pPr>
      <w:r w:rsidRPr="00E9603C">
        <w:t>3.</w:t>
      </w:r>
      <w:r w:rsidRPr="00E9603C">
        <w:tab/>
        <w:t>NWDAF 1 decides the required data to be collected according to the request Analytics ID. Because according to the NWDAF profile 5GC NF co-locates with NWDAF 2, NWDAF 1 requests NWDAF 2 to provide processed data on behalf of 5GC NF.</w:t>
      </w:r>
    </w:p>
    <w:p w14:paraId="284735F6" w14:textId="77777777" w:rsidR="009166E9" w:rsidRPr="00E9603C" w:rsidRDefault="009166E9">
      <w:pPr>
        <w:pStyle w:val="B1"/>
      </w:pPr>
      <w:r w:rsidRPr="00E9603C">
        <w:t>4.</w:t>
      </w:r>
      <w:r w:rsidRPr="00E9603C">
        <w:tab/>
        <w:t>The NWDAF 2 provides processed data to the NWDAF 1 by Nnwdaf_ProcessedData_Response or Nnwdaf_ProcessedData_Notify service operation.</w:t>
      </w:r>
    </w:p>
    <w:p w14:paraId="4EEDDDC2" w14:textId="77777777" w:rsidR="009166E9" w:rsidRPr="00E9603C" w:rsidRDefault="009166E9">
      <w:pPr>
        <w:pStyle w:val="B1"/>
      </w:pPr>
      <w:bookmarkStart w:id="6489" w:name="OLE_LINK14"/>
      <w:bookmarkStart w:id="6490" w:name="OLE_LINK13"/>
      <w:r w:rsidRPr="00E9603C">
        <w:t>5.</w:t>
      </w:r>
      <w:r w:rsidRPr="00E9603C">
        <w:tab/>
        <w:t>NWDAF 1</w:t>
      </w:r>
      <w:bookmarkEnd w:id="6489"/>
      <w:bookmarkEnd w:id="6490"/>
      <w:r w:rsidRPr="00E9603C">
        <w:t xml:space="preserve"> may collect other required data from other NF, AF, or OAM.</w:t>
      </w:r>
    </w:p>
    <w:p w14:paraId="16612895" w14:textId="77777777" w:rsidR="009166E9" w:rsidRPr="00E9603C" w:rsidRDefault="009166E9">
      <w:pPr>
        <w:pStyle w:val="B1"/>
        <w:rPr>
          <w:lang w:eastAsia="zh-CN"/>
        </w:rPr>
      </w:pPr>
      <w:r w:rsidRPr="00E9603C">
        <w:t>6.</w:t>
      </w:r>
      <w:r w:rsidRPr="00E9603C">
        <w:tab/>
        <w:t>NWDAF 1 provides the anal</w:t>
      </w:r>
      <w:r w:rsidRPr="00E9603C">
        <w:rPr>
          <w:lang w:eastAsia="zh-CN"/>
        </w:rPr>
        <w:t xml:space="preserve">ytics information to the NWDAF service consumer by invoking Nnwdaf_AnalyticsSubscription_Notify or </w:t>
      </w:r>
      <w:bookmarkStart w:id="6491" w:name="OLE_LINK9"/>
      <w:bookmarkStart w:id="6492" w:name="OLE_LINK10"/>
      <w:r w:rsidRPr="00E9603C">
        <w:rPr>
          <w:lang w:eastAsia="zh-CN"/>
        </w:rPr>
        <w:t>Nnwdaf_AnalyticsInfo_Re</w:t>
      </w:r>
      <w:bookmarkEnd w:id="6491"/>
      <w:bookmarkEnd w:id="6492"/>
      <w:r w:rsidRPr="00E9603C">
        <w:rPr>
          <w:lang w:eastAsia="zh-CN"/>
        </w:rPr>
        <w:t>sponse service operation.</w:t>
      </w:r>
    </w:p>
    <w:p w14:paraId="285E8C16" w14:textId="77777777" w:rsidR="009166E9" w:rsidRPr="00E9603C" w:rsidRDefault="009166E9">
      <w:pPr>
        <w:pStyle w:val="Heading3"/>
        <w:rPr>
          <w:lang w:eastAsia="zh-CN"/>
        </w:rPr>
      </w:pPr>
      <w:bookmarkStart w:id="6493" w:name="_Toc27901"/>
      <w:bookmarkStart w:id="6494" w:name="_Toc2521"/>
      <w:bookmarkStart w:id="6495" w:name="_Toc10713"/>
      <w:bookmarkStart w:id="6496" w:name="_Toc43393193"/>
      <w:bookmarkStart w:id="6497" w:name="_Toc1587"/>
      <w:bookmarkStart w:id="6498" w:name="_Toc28947"/>
      <w:bookmarkStart w:id="6499" w:name="_Toc15329"/>
      <w:bookmarkStart w:id="6500" w:name="_Toc42770061"/>
      <w:bookmarkStart w:id="6501" w:name="_Toc29459"/>
      <w:bookmarkStart w:id="6502" w:name="_Toc50021722"/>
      <w:bookmarkStart w:id="6503" w:name="_Toc44004360"/>
      <w:bookmarkStart w:id="6504" w:name="_Toc50021153"/>
      <w:bookmarkStart w:id="6505" w:name="_Toc50023075"/>
      <w:bookmarkStart w:id="6506" w:name="_Toc50023660"/>
      <w:bookmarkStart w:id="6507" w:name="_Toc50309728"/>
      <w:bookmarkStart w:id="6508" w:name="_Toc50022426"/>
      <w:bookmarkStart w:id="6509" w:name="_Toc7010"/>
      <w:bookmarkStart w:id="6510" w:name="_Toc54770051"/>
      <w:bookmarkStart w:id="6511" w:name="_Toc54779406"/>
      <w:bookmarkStart w:id="6512" w:name="_Toc54786366"/>
      <w:bookmarkStart w:id="6513" w:name="_Toc50579460"/>
      <w:bookmarkStart w:id="6514" w:name="_Toc57201217"/>
      <w:bookmarkStart w:id="6515" w:name="_Toc42779117"/>
      <w:bookmarkStart w:id="6516" w:name="_Toc57641255"/>
      <w:bookmarkStart w:id="6517" w:name="_Toc59101608"/>
      <w:r w:rsidRPr="00E9603C">
        <w:rPr>
          <w:lang w:eastAsia="zh-CN"/>
        </w:rPr>
        <w:t>6.21.2</w:t>
      </w:r>
      <w:r w:rsidRPr="00E9603C">
        <w:rPr>
          <w:lang w:eastAsia="zh-CN"/>
        </w:rPr>
        <w:tab/>
      </w:r>
      <w:r w:rsidRPr="00E9603C">
        <w:t>Impacts on services, entities and interfaces</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4E30E50F" w14:textId="77777777" w:rsidR="009166E9" w:rsidRPr="00E9603C" w:rsidRDefault="009166E9">
      <w:pPr>
        <w:rPr>
          <w:lang w:eastAsia="ko-KR"/>
        </w:rPr>
      </w:pPr>
      <w:r w:rsidRPr="00E9603C">
        <w:rPr>
          <w:lang w:eastAsia="ko-KR"/>
        </w:rPr>
        <w:t>NWDAF:</w:t>
      </w:r>
    </w:p>
    <w:p w14:paraId="44D04BB6" w14:textId="77777777" w:rsidR="009166E9" w:rsidRPr="00E9603C" w:rsidRDefault="009166E9">
      <w:pPr>
        <w:pStyle w:val="B1"/>
        <w:rPr>
          <w:lang w:eastAsia="ko-KR"/>
        </w:rPr>
      </w:pPr>
      <w:r w:rsidRPr="00E9603C">
        <w:rPr>
          <w:lang w:eastAsia="ko-KR"/>
        </w:rPr>
        <w:t>-</w:t>
      </w:r>
      <w:r w:rsidRPr="00E9603C">
        <w:rPr>
          <w:lang w:eastAsia="ko-KR"/>
        </w:rPr>
        <w:tab/>
        <w:t>In NWDAF profile, add instance ID of 5GC NF co-locating with NWDAF instance.</w:t>
      </w:r>
    </w:p>
    <w:p w14:paraId="05F5681A" w14:textId="77777777" w:rsidR="009166E9" w:rsidRPr="00E9603C" w:rsidRDefault="009166E9">
      <w:pPr>
        <w:pStyle w:val="B1"/>
        <w:rPr>
          <w:lang w:eastAsia="ko-KR"/>
        </w:rPr>
      </w:pPr>
      <w:r w:rsidRPr="00E9603C">
        <w:rPr>
          <w:lang w:eastAsia="ko-KR"/>
        </w:rPr>
        <w:t>-</w:t>
      </w:r>
      <w:r w:rsidRPr="00E9603C">
        <w:rPr>
          <w:lang w:eastAsia="ko-KR"/>
        </w:rPr>
        <w:tab/>
        <w:t>NWDAF supports to provide processed data on behalf of co-locating 5GC NFs.</w:t>
      </w:r>
    </w:p>
    <w:p w14:paraId="32A75EE6" w14:textId="77777777" w:rsidR="009166E9" w:rsidRPr="00E9603C" w:rsidRDefault="009166E9">
      <w:pPr>
        <w:pStyle w:val="B1"/>
        <w:rPr>
          <w:lang w:eastAsia="ko-KR"/>
        </w:rPr>
      </w:pPr>
      <w:r w:rsidRPr="00E9603C">
        <w:rPr>
          <w:lang w:eastAsia="ko-KR"/>
        </w:rPr>
        <w:t>-</w:t>
      </w:r>
      <w:r w:rsidRPr="00E9603C">
        <w:rPr>
          <w:lang w:eastAsia="ko-KR"/>
        </w:rPr>
        <w:tab/>
        <w:t>NWDAF supports to query NRF and gets the profiles of other NWDAF instances.</w:t>
      </w:r>
    </w:p>
    <w:p w14:paraId="59F072E6" w14:textId="77777777" w:rsidR="009166E9" w:rsidRPr="00E9603C" w:rsidRDefault="009166E9">
      <w:pPr>
        <w:pStyle w:val="B1"/>
        <w:rPr>
          <w:lang w:eastAsia="ko-KR"/>
        </w:rPr>
      </w:pPr>
      <w:r w:rsidRPr="00E9603C">
        <w:rPr>
          <w:lang w:eastAsia="ko-KR"/>
        </w:rPr>
        <w:t>-</w:t>
      </w:r>
      <w:r w:rsidRPr="00E9603C">
        <w:rPr>
          <w:lang w:eastAsia="ko-KR"/>
        </w:rPr>
        <w:tab/>
        <w:t>Based on the profile, NWDAF finds other NWDAF instances providing processed data of 5GC NFs.</w:t>
      </w:r>
    </w:p>
    <w:p w14:paraId="7874B71F" w14:textId="77777777" w:rsidR="009166E9" w:rsidRPr="00E9603C" w:rsidRDefault="009166E9">
      <w:pPr>
        <w:pStyle w:val="B1"/>
        <w:rPr>
          <w:lang w:eastAsia="ko-KR"/>
        </w:rPr>
      </w:pPr>
      <w:r w:rsidRPr="00E9603C">
        <w:rPr>
          <w:lang w:eastAsia="ko-KR"/>
        </w:rPr>
        <w:t>-</w:t>
      </w:r>
      <w:r w:rsidRPr="00E9603C">
        <w:rPr>
          <w:lang w:eastAsia="ko-KR"/>
        </w:rPr>
        <w:tab/>
        <w:t>NWDAF supports to collect processed data of 5GC NFs from other NWDAF instances for analytics.</w:t>
      </w:r>
    </w:p>
    <w:p w14:paraId="30A20ABC" w14:textId="77777777" w:rsidR="009166E9" w:rsidRPr="00E9603C" w:rsidRDefault="009166E9">
      <w:pPr>
        <w:rPr>
          <w:lang w:eastAsia="ko-KR"/>
        </w:rPr>
      </w:pPr>
      <w:r w:rsidRPr="00E9603C">
        <w:rPr>
          <w:lang w:eastAsia="ko-KR"/>
        </w:rPr>
        <w:t>NRF:</w:t>
      </w:r>
    </w:p>
    <w:p w14:paraId="5382AC7B" w14:textId="77777777" w:rsidR="009166E9" w:rsidRPr="00E9603C" w:rsidRDefault="009166E9">
      <w:pPr>
        <w:pStyle w:val="B1"/>
        <w:rPr>
          <w:lang w:eastAsia="ko-KR"/>
        </w:rPr>
      </w:pPr>
      <w:r w:rsidRPr="00E9603C">
        <w:rPr>
          <w:lang w:eastAsia="ko-KR"/>
        </w:rPr>
        <w:t>-</w:t>
      </w:r>
      <w:r w:rsidRPr="00E9603C">
        <w:rPr>
          <w:lang w:eastAsia="ko-KR"/>
        </w:rPr>
        <w:tab/>
        <w:t>NRF supports to provide NWDAF profiles for other NWDAF instance discovery.</w:t>
      </w:r>
    </w:p>
    <w:p w14:paraId="571FD0E2" w14:textId="77777777" w:rsidR="009166E9" w:rsidRPr="00E9603C" w:rsidRDefault="009166E9">
      <w:pPr>
        <w:pStyle w:val="Heading2"/>
        <w:rPr>
          <w:lang w:eastAsia="zh-CN"/>
        </w:rPr>
      </w:pPr>
      <w:bookmarkStart w:id="6518" w:name="_Toc43393194"/>
      <w:bookmarkStart w:id="6519" w:name="_Toc44004361"/>
      <w:bookmarkStart w:id="6520" w:name="_Toc50021154"/>
      <w:bookmarkStart w:id="6521" w:name="_Toc22642"/>
      <w:bookmarkStart w:id="6522" w:name="_Toc50021723"/>
      <w:bookmarkStart w:id="6523" w:name="_Toc50022427"/>
      <w:bookmarkStart w:id="6524" w:name="_Toc50023076"/>
      <w:bookmarkStart w:id="6525" w:name="_Toc50023661"/>
      <w:bookmarkStart w:id="6526" w:name="_Toc10433"/>
      <w:bookmarkStart w:id="6527" w:name="_Toc31117"/>
      <w:bookmarkStart w:id="6528" w:name="_Toc17706"/>
      <w:bookmarkStart w:id="6529" w:name="_Toc4365"/>
      <w:bookmarkStart w:id="6530" w:name="_Toc57201218"/>
      <w:bookmarkStart w:id="6531" w:name="_Toc42779118"/>
      <w:bookmarkStart w:id="6532" w:name="_Toc42770062"/>
      <w:bookmarkStart w:id="6533" w:name="_Toc50579461"/>
      <w:bookmarkStart w:id="6534" w:name="_Toc11271"/>
      <w:bookmarkStart w:id="6535" w:name="_Toc1019"/>
      <w:bookmarkStart w:id="6536" w:name="_Toc21769"/>
      <w:bookmarkStart w:id="6537" w:name="_Toc54770052"/>
      <w:bookmarkStart w:id="6538" w:name="_Toc54779407"/>
      <w:bookmarkStart w:id="6539" w:name="_Toc54786367"/>
      <w:bookmarkStart w:id="6540" w:name="_Toc50309729"/>
      <w:bookmarkStart w:id="6541" w:name="_Toc57641256"/>
      <w:bookmarkStart w:id="6542" w:name="_Toc59101609"/>
      <w:r w:rsidRPr="00E9603C">
        <w:rPr>
          <w:lang w:eastAsia="zh-CN"/>
        </w:rPr>
        <w:t>6.22</w:t>
      </w:r>
      <w:r w:rsidRPr="00E9603C">
        <w:rPr>
          <w:lang w:eastAsia="ko-KR"/>
        </w:rPr>
        <w:tab/>
      </w:r>
      <w:r w:rsidRPr="00E9603C">
        <w:t>Solution</w:t>
      </w:r>
      <w:r w:rsidRPr="00E9603C">
        <w:rPr>
          <w:lang w:eastAsia="zh-CN"/>
        </w:rPr>
        <w:t xml:space="preserve"> #22</w:t>
      </w:r>
      <w:r w:rsidRPr="00E9603C">
        <w:t xml:space="preserve">: mitigation of the load </w:t>
      </w:r>
      <w:r w:rsidRPr="00E9603C">
        <w:rPr>
          <w:lang w:eastAsia="zh-CN"/>
        </w:rPr>
        <w:t>for</w:t>
      </w:r>
      <w:r w:rsidRPr="00E9603C">
        <w:t xml:space="preserve"> Data Collection</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7A9D6502" w14:textId="77777777" w:rsidR="009166E9" w:rsidRPr="00E9603C" w:rsidRDefault="009166E9">
      <w:pPr>
        <w:pStyle w:val="Heading3"/>
      </w:pPr>
      <w:bookmarkStart w:id="6543" w:name="_Toc43393195"/>
      <w:bookmarkStart w:id="6544" w:name="_Toc13114"/>
      <w:bookmarkStart w:id="6545" w:name="_Toc42779119"/>
      <w:bookmarkStart w:id="6546" w:name="_Toc44004362"/>
      <w:bookmarkStart w:id="6547" w:name="_Toc50309730"/>
      <w:bookmarkStart w:id="6548" w:name="_Toc50021155"/>
      <w:bookmarkStart w:id="6549" w:name="_Toc50021724"/>
      <w:bookmarkStart w:id="6550" w:name="_Toc50022428"/>
      <w:bookmarkStart w:id="6551" w:name="_Toc50023077"/>
      <w:bookmarkStart w:id="6552" w:name="_Toc50023662"/>
      <w:bookmarkStart w:id="6553" w:name="_Toc28745"/>
      <w:bookmarkStart w:id="6554" w:name="_Toc31673"/>
      <w:bookmarkStart w:id="6555" w:name="_Toc8049"/>
      <w:bookmarkStart w:id="6556" w:name="_Toc6145"/>
      <w:bookmarkStart w:id="6557" w:name="_Toc42770063"/>
      <w:bookmarkStart w:id="6558" w:name="_Toc54770053"/>
      <w:bookmarkStart w:id="6559" w:name="_Toc54779408"/>
      <w:bookmarkStart w:id="6560" w:name="_Toc54786368"/>
      <w:bookmarkStart w:id="6561" w:name="_Toc4278"/>
      <w:bookmarkStart w:id="6562" w:name="_Toc50579462"/>
      <w:bookmarkStart w:id="6563" w:name="_Toc57201219"/>
      <w:bookmarkStart w:id="6564" w:name="_Toc24599"/>
      <w:bookmarkStart w:id="6565" w:name="_Toc22892"/>
      <w:bookmarkStart w:id="6566" w:name="_Toc57641257"/>
      <w:bookmarkStart w:id="6567" w:name="_Toc59101610"/>
      <w:r w:rsidRPr="00E9603C">
        <w:t>6.</w:t>
      </w:r>
      <w:r w:rsidRPr="00E9603C">
        <w:rPr>
          <w:lang w:eastAsia="zh-CN"/>
        </w:rPr>
        <w:t>22</w:t>
      </w:r>
      <w:r w:rsidRPr="00E9603C">
        <w:t>.1</w:t>
      </w:r>
      <w:r w:rsidRPr="00E9603C">
        <w:tab/>
        <w:t>Description</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0339080C" w14:textId="77777777" w:rsidR="009166E9" w:rsidRPr="00E9603C" w:rsidRDefault="009166E9">
      <w:pPr>
        <w:rPr>
          <w:lang w:eastAsia="zh-CN"/>
        </w:rPr>
      </w:pPr>
      <w:r w:rsidRPr="00E9603C">
        <w:rPr>
          <w:lang w:eastAsia="zh-CN"/>
        </w:rPr>
        <w:t>This solution is proposed for Key Issue 2: Multiple NWDAF instances.</w:t>
      </w:r>
    </w:p>
    <w:p w14:paraId="3DF673D3" w14:textId="77777777" w:rsidR="009166E9" w:rsidRPr="00E9603C" w:rsidRDefault="009166E9">
      <w:pPr>
        <w:rPr>
          <w:lang w:eastAsia="zh-CN"/>
        </w:rPr>
      </w:pPr>
      <w:r w:rsidRPr="00E9603C">
        <w:rPr>
          <w:lang w:eastAsia="zh-CN"/>
        </w:rPr>
        <w:t>T</w:t>
      </w:r>
      <w:r w:rsidRPr="00E9603C">
        <w:rPr>
          <w:lang w:eastAsia="en-US"/>
        </w:rPr>
        <w:t xml:space="preserve">here may be multiple NWDAF instances deployed in the same PLMN and </w:t>
      </w:r>
      <w:r w:rsidRPr="00E9603C">
        <w:rPr>
          <w:lang w:eastAsia="zh-CN"/>
        </w:rPr>
        <w:t>such</w:t>
      </w:r>
      <w:r w:rsidRPr="00E9603C">
        <w:rPr>
          <w:lang w:eastAsia="en-US"/>
        </w:rPr>
        <w:t xml:space="preserve"> NWDAF instances may request same data from same NF</w:t>
      </w:r>
      <w:r w:rsidRPr="00E9603C">
        <w:rPr>
          <w:lang w:eastAsia="zh-CN"/>
        </w:rPr>
        <w:t>s, thus it is unnecessary for an NF to report duplicated data to all such NWDAFs.</w:t>
      </w:r>
    </w:p>
    <w:p w14:paraId="32C639BA" w14:textId="77777777" w:rsidR="009166E9" w:rsidRPr="00E9603C" w:rsidRDefault="009166E9">
      <w:pPr>
        <w:rPr>
          <w:lang w:eastAsia="zh-CN"/>
        </w:rPr>
      </w:pPr>
      <w:r w:rsidRPr="00E9603C">
        <w:rPr>
          <w:lang w:eastAsia="en-US"/>
        </w:rPr>
        <w:t xml:space="preserve">In order to avoid different NWDAF instances </w:t>
      </w:r>
      <w:r w:rsidRPr="00E9603C">
        <w:rPr>
          <w:lang w:eastAsia="zh-CN"/>
        </w:rPr>
        <w:t xml:space="preserve">to </w:t>
      </w:r>
      <w:r w:rsidRPr="00E9603C">
        <w:rPr>
          <w:lang w:eastAsia="en-US"/>
        </w:rPr>
        <w:t>collect same data</w:t>
      </w:r>
      <w:r w:rsidRPr="00E9603C">
        <w:t xml:space="preserve"> </w:t>
      </w:r>
      <w:r w:rsidRPr="00E9603C">
        <w:rPr>
          <w:lang w:eastAsia="en-US"/>
        </w:rPr>
        <w:t xml:space="preserve">for different analysis purposes, a </w:t>
      </w:r>
      <w:r w:rsidRPr="00E9603C">
        <w:rPr>
          <w:lang w:eastAsia="zh-CN"/>
        </w:rPr>
        <w:t>NWDAF</w:t>
      </w:r>
      <w:r w:rsidRPr="00E9603C">
        <w:rPr>
          <w:lang w:eastAsia="en-US"/>
        </w:rPr>
        <w:t xml:space="preserve"> </w:t>
      </w:r>
      <w:r w:rsidRPr="00E9603C">
        <w:rPr>
          <w:lang w:eastAsia="zh-CN"/>
        </w:rPr>
        <w:t xml:space="preserve">which is responsible for data collection and data storage is introduced into the 5GC. As data collected from OAM/NFs is stored in this specific NWDAF with data storage function (called NWDAFdsf), any authorized NWDAF instance can interact with this NWDAFdsf to retrieve the cached data. By this way, the signalling load for same data collection can be mitigated. </w:t>
      </w:r>
      <w:r w:rsidRPr="00E9603C">
        <w:rPr>
          <w:lang w:eastAsia="en-US"/>
        </w:rPr>
        <w:t xml:space="preserve">The following Figure </w:t>
      </w:r>
      <w:r w:rsidRPr="00E9603C">
        <w:rPr>
          <w:lang w:eastAsia="zh-CN"/>
        </w:rPr>
        <w:t>6.22</w:t>
      </w:r>
      <w:r w:rsidRPr="00E9603C">
        <w:rPr>
          <w:lang w:eastAsia="en-US"/>
        </w:rPr>
        <w:t xml:space="preserve">.1-1 shows </w:t>
      </w:r>
      <w:r w:rsidRPr="00E9603C">
        <w:rPr>
          <w:lang w:eastAsia="zh-CN"/>
        </w:rPr>
        <w:t>the data collection architecture supporting NWDAFdsf</w:t>
      </w:r>
      <w:r w:rsidRPr="00E9603C">
        <w:rPr>
          <w:lang w:eastAsia="en-US"/>
        </w:rPr>
        <w:t>.</w:t>
      </w:r>
    </w:p>
    <w:p w14:paraId="79A15767" w14:textId="77777777" w:rsidR="009166E9" w:rsidRPr="00E9603C" w:rsidRDefault="009166E9">
      <w:pPr>
        <w:pStyle w:val="TH"/>
        <w:rPr>
          <w:lang w:eastAsia="zh-CN"/>
        </w:rPr>
      </w:pPr>
      <w:r w:rsidRPr="00E9603C">
        <w:rPr>
          <w:lang w:eastAsia="zh-CN"/>
        </w:rPr>
        <w:object w:dxaOrig="6199" w:dyaOrig="3944" w14:anchorId="4E48A253">
          <v:shape id="对象 161" o:spid="_x0000_i1087" type="#_x0000_t75" style="width:232pt;height:147pt;mso-position-horizontal-relative:page;mso-position-vertical-relative:page" o:ole="">
            <v:imagedata r:id="rId122" o:title=""/>
          </v:shape>
          <o:OLEObject Type="Embed" ProgID="Visio.Drawing.11" ShapeID="对象 161" DrawAspect="Content" ObjectID="_1669715993" r:id="rId123"/>
        </w:object>
      </w:r>
    </w:p>
    <w:p w14:paraId="3DA30B85" w14:textId="77777777" w:rsidR="009166E9" w:rsidRPr="00E9603C" w:rsidRDefault="009166E9">
      <w:pPr>
        <w:pStyle w:val="TF"/>
        <w:rPr>
          <w:lang w:eastAsia="zh-CN"/>
        </w:rPr>
      </w:pPr>
      <w:r w:rsidRPr="00E9603C">
        <w:t xml:space="preserve">Figure </w:t>
      </w:r>
      <w:r w:rsidRPr="00E9603C">
        <w:rPr>
          <w:lang w:eastAsia="zh-CN"/>
        </w:rPr>
        <w:t>6</w:t>
      </w:r>
      <w:r w:rsidRPr="00E9603C">
        <w:t>.</w:t>
      </w:r>
      <w:r w:rsidRPr="00E9603C">
        <w:rPr>
          <w:lang w:eastAsia="zh-CN"/>
        </w:rPr>
        <w:t>22</w:t>
      </w:r>
      <w:r w:rsidRPr="00E9603C">
        <w:t>.</w:t>
      </w:r>
      <w:r w:rsidRPr="00E9603C">
        <w:rPr>
          <w:lang w:eastAsia="zh-CN"/>
        </w:rPr>
        <w:t>1-1</w:t>
      </w:r>
      <w:r w:rsidRPr="00E9603C">
        <w:t xml:space="preserve">: </w:t>
      </w:r>
      <w:r w:rsidRPr="00E9603C">
        <w:rPr>
          <w:lang w:eastAsia="zh-CN"/>
        </w:rPr>
        <w:t>Data collection architecture supporting NWDAFdsf</w:t>
      </w:r>
    </w:p>
    <w:p w14:paraId="32FDC5F5" w14:textId="77777777" w:rsidR="009166E9" w:rsidRPr="00E9603C" w:rsidRDefault="009166E9">
      <w:pPr>
        <w:pStyle w:val="NO"/>
        <w:rPr>
          <w:lang w:eastAsia="zh-CN"/>
        </w:rPr>
      </w:pPr>
      <w:r w:rsidRPr="00E9603C">
        <w:rPr>
          <w:lang w:eastAsia="zh-CN"/>
        </w:rPr>
        <w:t>NOTE:</w:t>
      </w:r>
      <w:r w:rsidRPr="00E9603C">
        <w:rPr>
          <w:lang w:eastAsia="zh-CN"/>
        </w:rPr>
        <w:tab/>
        <w:t>As NWDAFs in a PLMN may be deployed in same/different operator's data centers, there may be multiple NWDAFdsf deployed in a PLMN, e.g. each per data center.</w:t>
      </w:r>
    </w:p>
    <w:p w14:paraId="4CA01D46" w14:textId="77777777" w:rsidR="009166E9" w:rsidRPr="00E9603C" w:rsidRDefault="009166E9">
      <w:pPr>
        <w:pStyle w:val="B1"/>
      </w:pPr>
      <w:r w:rsidRPr="00E9603C">
        <w:t xml:space="preserve">The </w:t>
      </w:r>
      <w:r w:rsidRPr="00E9603C">
        <w:rPr>
          <w:lang w:eastAsia="zh-CN"/>
        </w:rPr>
        <w:t>main functionalities of the NWDAFdsf include</w:t>
      </w:r>
      <w:r w:rsidRPr="00E9603C">
        <w:t>:</w:t>
      </w:r>
    </w:p>
    <w:p w14:paraId="358FD508" w14:textId="77777777" w:rsidR="009166E9" w:rsidRPr="00E9603C" w:rsidRDefault="009166E9">
      <w:pPr>
        <w:pStyle w:val="B1"/>
      </w:pPr>
      <w:bookmarkStart w:id="6568" w:name="OLE_LINK72"/>
      <w:bookmarkStart w:id="6569" w:name="OLE_LINK71"/>
      <w:bookmarkStart w:id="6570" w:name="OLE_LINK68"/>
      <w:bookmarkStart w:id="6571" w:name="OLE_LINK70"/>
      <w:bookmarkStart w:id="6572" w:name="OLE_LINK69"/>
      <w:bookmarkStart w:id="6573" w:name="OLE_LINK73"/>
      <w:r w:rsidRPr="00E9603C">
        <w:t>-</w:t>
      </w:r>
      <w:r w:rsidRPr="00E9603C">
        <w:tab/>
      </w:r>
      <w:bookmarkEnd w:id="6568"/>
      <w:bookmarkEnd w:id="6569"/>
      <w:bookmarkEnd w:id="6570"/>
      <w:bookmarkEnd w:id="6571"/>
      <w:bookmarkEnd w:id="6572"/>
      <w:bookmarkEnd w:id="6573"/>
      <w:r w:rsidRPr="00E9603C">
        <w:t>Data collection from 5GC NFs;</w:t>
      </w:r>
    </w:p>
    <w:p w14:paraId="69EC5C23" w14:textId="77777777" w:rsidR="009166E9" w:rsidRPr="00E9603C" w:rsidRDefault="009166E9">
      <w:pPr>
        <w:pStyle w:val="B1"/>
      </w:pPr>
      <w:r w:rsidRPr="00E9603C">
        <w:t>-</w:t>
      </w:r>
      <w:r w:rsidRPr="00E9603C">
        <w:tab/>
        <w:t>Caching the collected data;</w:t>
      </w:r>
    </w:p>
    <w:p w14:paraId="2B978874" w14:textId="77777777" w:rsidR="009166E9" w:rsidRPr="00E9603C" w:rsidRDefault="009166E9">
      <w:pPr>
        <w:pStyle w:val="B1"/>
        <w:rPr>
          <w:lang w:eastAsia="zh-CN"/>
        </w:rPr>
      </w:pPr>
      <w:r w:rsidRPr="00E9603C">
        <w:t>-</w:t>
      </w:r>
      <w:r w:rsidRPr="00E9603C">
        <w:tab/>
        <w:t>Exposure of the cached data to authorized NWD</w:t>
      </w:r>
      <w:r w:rsidRPr="00E9603C">
        <w:rPr>
          <w:lang w:eastAsia="zh-CN"/>
        </w:rPr>
        <w:t>AF instance.</w:t>
      </w:r>
    </w:p>
    <w:p w14:paraId="6F5A8688" w14:textId="77777777" w:rsidR="009166E9" w:rsidRPr="00E9603C" w:rsidRDefault="009166E9">
      <w:pPr>
        <w:pStyle w:val="Heading3"/>
        <w:rPr>
          <w:lang w:eastAsia="zh-CN"/>
        </w:rPr>
      </w:pPr>
      <w:bookmarkStart w:id="6574" w:name="_Toc22735"/>
      <w:bookmarkStart w:id="6575" w:name="_Toc42779120"/>
      <w:bookmarkStart w:id="6576" w:name="_Toc50023078"/>
      <w:bookmarkStart w:id="6577" w:name="_Toc57201220"/>
      <w:bookmarkStart w:id="6578" w:name="_Toc50021725"/>
      <w:bookmarkStart w:id="6579" w:name="_Toc42770064"/>
      <w:bookmarkStart w:id="6580" w:name="_Toc32167"/>
      <w:bookmarkStart w:id="6581" w:name="_Toc50021156"/>
      <w:bookmarkStart w:id="6582" w:name="_Toc50023663"/>
      <w:bookmarkStart w:id="6583" w:name="_Toc44004363"/>
      <w:bookmarkStart w:id="6584" w:name="_Toc54786369"/>
      <w:bookmarkStart w:id="6585" w:name="_Toc6008"/>
      <w:bookmarkStart w:id="6586" w:name="_Toc31129"/>
      <w:bookmarkStart w:id="6587" w:name="_Toc50309731"/>
      <w:bookmarkStart w:id="6588" w:name="_Toc50579463"/>
      <w:bookmarkStart w:id="6589" w:name="_Toc24003"/>
      <w:bookmarkStart w:id="6590" w:name="_Toc14737"/>
      <w:bookmarkStart w:id="6591" w:name="_Toc17740"/>
      <w:bookmarkStart w:id="6592" w:name="_Toc43393196"/>
      <w:bookmarkStart w:id="6593" w:name="_Toc54770054"/>
      <w:bookmarkStart w:id="6594" w:name="_Toc54779409"/>
      <w:bookmarkStart w:id="6595" w:name="_Toc50022429"/>
      <w:bookmarkStart w:id="6596" w:name="_Toc17683"/>
      <w:bookmarkStart w:id="6597" w:name="_Toc57641258"/>
      <w:bookmarkStart w:id="6598" w:name="_Toc59101611"/>
      <w:r w:rsidRPr="00E9603C">
        <w:t>6.</w:t>
      </w:r>
      <w:r w:rsidRPr="00E9603C">
        <w:rPr>
          <w:lang w:eastAsia="zh-CN"/>
        </w:rPr>
        <w:t>22</w:t>
      </w:r>
      <w:r w:rsidRPr="00E9603C">
        <w:t>.</w:t>
      </w:r>
      <w:r w:rsidRPr="00E9603C">
        <w:rPr>
          <w:lang w:eastAsia="zh-CN"/>
        </w:rPr>
        <w:t>2</w:t>
      </w:r>
      <w:r w:rsidRPr="00E9603C">
        <w:tab/>
      </w:r>
      <w:r w:rsidRPr="00E9603C">
        <w:rPr>
          <w:lang w:eastAsia="zh-CN"/>
        </w:rPr>
        <w:t>Procedures</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7EE7F8AD" w14:textId="77777777" w:rsidR="009166E9" w:rsidRPr="00E9603C" w:rsidRDefault="009166E9">
      <w:pPr>
        <w:pStyle w:val="TH"/>
      </w:pPr>
      <w:r w:rsidRPr="00E9603C">
        <w:rPr>
          <w:lang w:eastAsia="zh-CN"/>
        </w:rPr>
        <w:object w:dxaOrig="8320" w:dyaOrig="8702" w14:anchorId="5388323A">
          <v:shape id="对象 163" o:spid="_x0000_i1088" type="#_x0000_t75" style="width:311.5pt;height:325.5pt;mso-position-horizontal-relative:page;mso-position-vertical-relative:page" o:ole="">
            <v:imagedata r:id="rId124" o:title=""/>
          </v:shape>
          <o:OLEObject Type="Embed" ProgID="Visio.Drawing.11" ShapeID="对象 163" DrawAspect="Content" ObjectID="_1669715994" r:id="rId125"/>
        </w:object>
      </w:r>
    </w:p>
    <w:p w14:paraId="243C0CFF" w14:textId="77777777" w:rsidR="009166E9" w:rsidRPr="00E9603C" w:rsidRDefault="009166E9">
      <w:pPr>
        <w:pStyle w:val="TF"/>
        <w:rPr>
          <w:rFonts w:eastAsia="Yu Mincho"/>
          <w:lang w:eastAsia="zh-CN"/>
        </w:rPr>
      </w:pPr>
      <w:r w:rsidRPr="00E9603C">
        <w:t xml:space="preserve">Figure </w:t>
      </w:r>
      <w:r w:rsidRPr="00E9603C">
        <w:rPr>
          <w:lang w:eastAsia="zh-CN"/>
        </w:rPr>
        <w:t>6</w:t>
      </w:r>
      <w:r w:rsidRPr="00E9603C">
        <w:t>.</w:t>
      </w:r>
      <w:r w:rsidRPr="00E9603C">
        <w:rPr>
          <w:lang w:eastAsia="zh-CN"/>
        </w:rPr>
        <w:t>22</w:t>
      </w:r>
      <w:r w:rsidRPr="00E9603C">
        <w:t>.</w:t>
      </w:r>
      <w:r w:rsidRPr="00E9603C">
        <w:rPr>
          <w:lang w:eastAsia="zh-CN"/>
        </w:rPr>
        <w:t>2-1</w:t>
      </w:r>
      <w:r w:rsidRPr="00E9603C">
        <w:t xml:space="preserve">: </w:t>
      </w:r>
      <w:r w:rsidRPr="00E9603C">
        <w:rPr>
          <w:lang w:eastAsia="zh-CN"/>
        </w:rPr>
        <w:t>D</w:t>
      </w:r>
      <w:r w:rsidRPr="00E9603C">
        <w:t>ata</w:t>
      </w:r>
      <w:r w:rsidRPr="00E9603C">
        <w:rPr>
          <w:lang w:eastAsia="zh-CN"/>
        </w:rPr>
        <w:t xml:space="preserve"> collection</w:t>
      </w:r>
      <w:r w:rsidRPr="00E9603C">
        <w:t xml:space="preserve"> </w:t>
      </w:r>
      <w:r w:rsidRPr="00E9603C">
        <w:rPr>
          <w:lang w:eastAsia="zh-CN"/>
        </w:rPr>
        <w:t>with the help of NWDAFdsf</w:t>
      </w:r>
    </w:p>
    <w:p w14:paraId="2ECB47C3" w14:textId="77777777" w:rsidR="009166E9" w:rsidRPr="00E9603C" w:rsidRDefault="009166E9">
      <w:pPr>
        <w:pStyle w:val="B1"/>
        <w:rPr>
          <w:lang w:eastAsia="zh-CN"/>
        </w:rPr>
      </w:pPr>
      <w:r w:rsidRPr="00E9603C">
        <w:rPr>
          <w:lang w:eastAsia="zh-CN"/>
        </w:rPr>
        <w:t>1.</w:t>
      </w:r>
      <w:r w:rsidRPr="00E9603C">
        <w:rPr>
          <w:lang w:eastAsia="zh-CN"/>
        </w:rPr>
        <w:tab/>
        <w:t>When a NWDAF needs to collect network data from NFs, it invokes Nnwdaf_EventExposure_Subscribe (NF ID, Event ID, Target of Event Reporting) to retrieve data from the NWDAFdsf instead of sending request to the NFs directly.</w:t>
      </w:r>
    </w:p>
    <w:p w14:paraId="478CD55D" w14:textId="77777777" w:rsidR="009166E9" w:rsidRPr="00E9603C" w:rsidRDefault="009166E9">
      <w:pPr>
        <w:pStyle w:val="B1"/>
        <w:rPr>
          <w:lang w:eastAsia="zh-CN"/>
        </w:rPr>
      </w:pPr>
      <w:r w:rsidRPr="00E9603C">
        <w:rPr>
          <w:lang w:eastAsia="zh-CN"/>
        </w:rPr>
        <w:t>2.</w:t>
      </w:r>
      <w:r w:rsidRPr="00E9603C">
        <w:rPr>
          <w:lang w:eastAsia="zh-CN"/>
        </w:rPr>
        <w:tab/>
        <w:t>The NWDAFdsf may reject the subscription request if the NWDAF is not allowed to retrieve data from the NWDAdsf. In this case, the NWDAF may need to collect data from the NFs directly.</w:t>
      </w:r>
    </w:p>
    <w:p w14:paraId="00E21C3E" w14:textId="77777777" w:rsidR="009166E9" w:rsidRPr="00E9603C" w:rsidRDefault="009166E9">
      <w:pPr>
        <w:pStyle w:val="B1"/>
        <w:rPr>
          <w:lang w:eastAsia="zh-CN"/>
        </w:rPr>
      </w:pPr>
      <w:r w:rsidRPr="00E9603C">
        <w:rPr>
          <w:lang w:eastAsia="zh-CN"/>
        </w:rPr>
        <w:tab/>
        <w:t>If the NWDAFdsf has no related network data, it invokes Nnf_EventExposure_Subscribe (NF ID, Event ID, Target of Event Reporting) to collect the data from the NFs identified by the NF ID.</w:t>
      </w:r>
    </w:p>
    <w:p w14:paraId="7D6226A0" w14:textId="77777777" w:rsidR="009166E9" w:rsidRPr="00E9603C" w:rsidRDefault="009166E9">
      <w:pPr>
        <w:pStyle w:val="B1"/>
        <w:rPr>
          <w:lang w:eastAsia="zh-CN"/>
        </w:rPr>
      </w:pPr>
      <w:r w:rsidRPr="00E9603C">
        <w:rPr>
          <w:lang w:eastAsia="zh-CN"/>
        </w:rPr>
        <w:t>3.</w:t>
      </w:r>
      <w:r w:rsidRPr="00E9603C">
        <w:rPr>
          <w:lang w:eastAsia="zh-CN"/>
        </w:rPr>
        <w:tab/>
        <w:t>The NWDAFdsf receives and caches the data reported by the NFs.</w:t>
      </w:r>
    </w:p>
    <w:p w14:paraId="3970B97E" w14:textId="77777777" w:rsidR="009166E9" w:rsidRPr="00E9603C" w:rsidRDefault="009166E9">
      <w:pPr>
        <w:pStyle w:val="B1"/>
        <w:rPr>
          <w:lang w:eastAsia="zh-CN"/>
        </w:rPr>
      </w:pPr>
      <w:r w:rsidRPr="00E9603C">
        <w:rPr>
          <w:lang w:eastAsia="zh-CN"/>
        </w:rPr>
        <w:t>4.</w:t>
      </w:r>
      <w:r w:rsidRPr="00E9603C">
        <w:rPr>
          <w:lang w:eastAsia="zh-CN"/>
        </w:rPr>
        <w:tab/>
        <w:t>The NWDAFdsf notifies the NWDAF 1 of the requested data.</w:t>
      </w:r>
    </w:p>
    <w:p w14:paraId="3488F569" w14:textId="77777777" w:rsidR="009166E9" w:rsidRPr="00E9603C" w:rsidRDefault="009166E9">
      <w:pPr>
        <w:pStyle w:val="B1"/>
        <w:rPr>
          <w:lang w:eastAsia="zh-CN"/>
        </w:rPr>
      </w:pPr>
      <w:r w:rsidRPr="00E9603C">
        <w:rPr>
          <w:lang w:eastAsia="zh-CN"/>
        </w:rPr>
        <w:t>5.</w:t>
      </w:r>
      <w:r w:rsidRPr="00E9603C">
        <w:rPr>
          <w:lang w:eastAsia="zh-CN"/>
        </w:rPr>
        <w:tab/>
        <w:t>Another NWDAF (e.g. NWDAF 2) may request collection for same data from the NWDAFdsf.</w:t>
      </w:r>
    </w:p>
    <w:p w14:paraId="053B806F" w14:textId="77777777" w:rsidR="009166E9" w:rsidRPr="00E9603C" w:rsidRDefault="009166E9">
      <w:pPr>
        <w:pStyle w:val="B1"/>
        <w:rPr>
          <w:lang w:eastAsia="zh-CN"/>
        </w:rPr>
      </w:pPr>
      <w:r w:rsidRPr="00E9603C">
        <w:rPr>
          <w:lang w:eastAsia="zh-CN"/>
        </w:rPr>
        <w:t>6.</w:t>
      </w:r>
      <w:r w:rsidRPr="00E9603C">
        <w:rPr>
          <w:lang w:eastAsia="zh-CN"/>
        </w:rPr>
        <w:tab/>
        <w:t>As the same data has been cached in the NWDAFdsf, the NWDAFdsf can directly respond the NWDAF 2 with the cached data.</w:t>
      </w:r>
    </w:p>
    <w:p w14:paraId="56BADA25" w14:textId="77777777" w:rsidR="009166E9" w:rsidRPr="00E9603C" w:rsidRDefault="009166E9">
      <w:pPr>
        <w:pStyle w:val="B1"/>
        <w:rPr>
          <w:lang w:eastAsia="zh-CN"/>
        </w:rPr>
      </w:pPr>
      <w:r w:rsidRPr="00E9603C">
        <w:rPr>
          <w:lang w:eastAsia="zh-CN"/>
        </w:rPr>
        <w:t>7.</w:t>
      </w:r>
      <w:r w:rsidRPr="00E9603C">
        <w:rPr>
          <w:lang w:eastAsia="zh-CN"/>
        </w:rPr>
        <w:tab/>
        <w:t>The NWDAF 1 can send unsubscribe request to the NWDAFdsf if current data collection is not needed any longer.</w:t>
      </w:r>
    </w:p>
    <w:p w14:paraId="594FA3A4" w14:textId="77777777" w:rsidR="009166E9" w:rsidRPr="00E9603C" w:rsidRDefault="009166E9">
      <w:pPr>
        <w:pStyle w:val="B1"/>
        <w:rPr>
          <w:lang w:eastAsia="zh-CN"/>
        </w:rPr>
      </w:pPr>
      <w:r w:rsidRPr="00E9603C">
        <w:rPr>
          <w:lang w:eastAsia="zh-CN"/>
        </w:rPr>
        <w:t>8.</w:t>
      </w:r>
      <w:r w:rsidRPr="00E9603C">
        <w:rPr>
          <w:lang w:eastAsia="zh-CN"/>
        </w:rPr>
        <w:tab/>
        <w:t>Other NWDAFs may also unsubscribe network data from the NWDAFdsf.</w:t>
      </w:r>
    </w:p>
    <w:p w14:paraId="5F45C17D" w14:textId="77777777" w:rsidR="009166E9" w:rsidRPr="00E9603C" w:rsidRDefault="009166E9">
      <w:pPr>
        <w:pStyle w:val="B1"/>
        <w:rPr>
          <w:lang w:eastAsia="zh-CN"/>
        </w:rPr>
      </w:pPr>
      <w:r w:rsidRPr="00E9603C">
        <w:rPr>
          <w:lang w:eastAsia="zh-CN"/>
        </w:rPr>
        <w:t>9.</w:t>
      </w:r>
      <w:r w:rsidRPr="00E9603C">
        <w:rPr>
          <w:lang w:eastAsia="zh-CN"/>
        </w:rPr>
        <w:tab/>
        <w:t>If all NWDAFs subscribing same data collection unsubscribe from the NWDAFdsf, the NWDAFdsf can send Nnf_EventExposure_unSubscribe to the related NFs. It is up to NWDAFdsf implementation to handle the cached data, e.g. the NWDAFdsf drops the cached data if it has no enough storage or the cached data becomes invalid.</w:t>
      </w:r>
    </w:p>
    <w:p w14:paraId="121CBC5E" w14:textId="77777777" w:rsidR="009166E9" w:rsidRPr="00E9603C" w:rsidRDefault="009166E9">
      <w:pPr>
        <w:pStyle w:val="Heading3"/>
        <w:rPr>
          <w:lang w:eastAsia="zh-CN"/>
        </w:rPr>
      </w:pPr>
      <w:bookmarkStart w:id="6599" w:name="_Toc54786370"/>
      <w:bookmarkStart w:id="6600" w:name="_Toc7359"/>
      <w:bookmarkStart w:id="6601" w:name="_Toc42779121"/>
      <w:bookmarkStart w:id="6602" w:name="_Toc15145"/>
      <w:bookmarkStart w:id="6603" w:name="_Toc50021726"/>
      <w:bookmarkStart w:id="6604" w:name="_Toc8543"/>
      <w:bookmarkStart w:id="6605" w:name="_Toc10891"/>
      <w:bookmarkStart w:id="6606" w:name="_Toc43393197"/>
      <w:bookmarkStart w:id="6607" w:name="_Toc50022430"/>
      <w:bookmarkStart w:id="6608" w:name="_Toc14173"/>
      <w:bookmarkStart w:id="6609" w:name="_Toc50579464"/>
      <w:bookmarkStart w:id="6610" w:name="_Toc24375"/>
      <w:bookmarkStart w:id="6611" w:name="_Toc50023079"/>
      <w:bookmarkStart w:id="6612" w:name="_Toc42770065"/>
      <w:bookmarkStart w:id="6613" w:name="_Toc54770055"/>
      <w:bookmarkStart w:id="6614" w:name="_Toc54779410"/>
      <w:bookmarkStart w:id="6615" w:name="_Toc50309732"/>
      <w:bookmarkStart w:id="6616" w:name="_Toc20553"/>
      <w:bookmarkStart w:id="6617" w:name="_Toc50023664"/>
      <w:bookmarkStart w:id="6618" w:name="_Toc44004364"/>
      <w:bookmarkStart w:id="6619" w:name="_Toc2519"/>
      <w:bookmarkStart w:id="6620" w:name="_Toc50021157"/>
      <w:bookmarkStart w:id="6621" w:name="_Toc57201221"/>
      <w:bookmarkStart w:id="6622" w:name="_Toc57641259"/>
      <w:bookmarkStart w:id="6623" w:name="_Toc59101612"/>
      <w:r w:rsidRPr="00E9603C">
        <w:rPr>
          <w:lang w:eastAsia="zh-CN"/>
        </w:rPr>
        <w:t>6.22.3</w:t>
      </w:r>
      <w:r w:rsidRPr="00E9603C">
        <w:rPr>
          <w:lang w:eastAsia="zh-CN"/>
        </w:rPr>
        <w:tab/>
      </w:r>
      <w:r w:rsidRPr="00E9603C">
        <w:t>Impacts on services, entities and interfaces</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73732176" w14:textId="77777777" w:rsidR="009166E9" w:rsidRPr="00E9603C" w:rsidRDefault="009166E9">
      <w:pPr>
        <w:pStyle w:val="Heading2"/>
      </w:pPr>
      <w:bookmarkStart w:id="6624" w:name="_Toc26141"/>
      <w:bookmarkStart w:id="6625" w:name="_Toc43393198"/>
      <w:bookmarkStart w:id="6626" w:name="_Toc12586"/>
      <w:bookmarkStart w:id="6627" w:name="_Toc50021727"/>
      <w:bookmarkStart w:id="6628" w:name="_Toc673"/>
      <w:bookmarkStart w:id="6629" w:name="_Toc42770066"/>
      <w:bookmarkStart w:id="6630" w:name="_Toc50309733"/>
      <w:bookmarkStart w:id="6631" w:name="_Toc50023665"/>
      <w:bookmarkStart w:id="6632" w:name="_Toc16002"/>
      <w:bookmarkStart w:id="6633" w:name="_Toc32098"/>
      <w:bookmarkStart w:id="6634" w:name="_Toc3005"/>
      <w:bookmarkStart w:id="6635" w:name="_Toc25170"/>
      <w:bookmarkStart w:id="6636" w:name="_Toc44004365"/>
      <w:bookmarkStart w:id="6637" w:name="_Toc1085"/>
      <w:bookmarkStart w:id="6638" w:name="_Toc50021158"/>
      <w:bookmarkStart w:id="6639" w:name="_Toc50022431"/>
      <w:bookmarkStart w:id="6640" w:name="_Toc50579465"/>
      <w:bookmarkStart w:id="6641" w:name="_Toc54770056"/>
      <w:bookmarkStart w:id="6642" w:name="_Toc54779411"/>
      <w:bookmarkStart w:id="6643" w:name="_Toc54786371"/>
      <w:bookmarkStart w:id="6644" w:name="_Toc50023080"/>
      <w:bookmarkStart w:id="6645" w:name="_Toc57201222"/>
      <w:bookmarkStart w:id="6646" w:name="_Toc42779122"/>
      <w:bookmarkStart w:id="6647" w:name="_Toc57641260"/>
      <w:bookmarkStart w:id="6648" w:name="_Toc59101613"/>
      <w:r w:rsidRPr="00E9603C">
        <w:rPr>
          <w:lang w:eastAsia="zh-CN"/>
        </w:rPr>
        <w:t>6.23</w:t>
      </w:r>
      <w:r w:rsidRPr="00E9603C">
        <w:rPr>
          <w:lang w:eastAsia="ko-KR"/>
        </w:rPr>
        <w:tab/>
      </w:r>
      <w:r w:rsidRPr="00E9603C">
        <w:t>Solution</w:t>
      </w:r>
      <w:r w:rsidRPr="00E9603C">
        <w:rPr>
          <w:lang w:eastAsia="zh-CN"/>
        </w:rPr>
        <w:t xml:space="preserve"> #23</w:t>
      </w:r>
      <w:r w:rsidRPr="00E9603C">
        <w:t>: flexible data collection and data analysis for hierarchical NWDAF architecture</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22D7985E" w14:textId="77777777" w:rsidR="009166E9" w:rsidRPr="00E9603C" w:rsidRDefault="009166E9">
      <w:pPr>
        <w:pStyle w:val="Heading3"/>
      </w:pPr>
      <w:bookmarkStart w:id="6649" w:name="_Toc50023081"/>
      <w:bookmarkStart w:id="6650" w:name="_Toc29451"/>
      <w:bookmarkStart w:id="6651" w:name="_Toc30738"/>
      <w:bookmarkStart w:id="6652" w:name="_Toc7863"/>
      <w:bookmarkStart w:id="6653" w:name="_Toc50022432"/>
      <w:bookmarkStart w:id="6654" w:name="_Toc50579466"/>
      <w:bookmarkStart w:id="6655" w:name="_Toc17848"/>
      <w:bookmarkStart w:id="6656" w:name="_Toc43393199"/>
      <w:bookmarkStart w:id="6657" w:name="_Toc28985"/>
      <w:bookmarkStart w:id="6658" w:name="_Toc50023666"/>
      <w:bookmarkStart w:id="6659" w:name="_Toc42770067"/>
      <w:bookmarkStart w:id="6660" w:name="_Toc50021159"/>
      <w:bookmarkStart w:id="6661" w:name="_Toc44004366"/>
      <w:bookmarkStart w:id="6662" w:name="_Toc50021728"/>
      <w:bookmarkStart w:id="6663" w:name="_Toc16156"/>
      <w:bookmarkStart w:id="6664" w:name="_Toc42779123"/>
      <w:bookmarkStart w:id="6665" w:name="_Toc50309734"/>
      <w:bookmarkStart w:id="6666" w:name="_Toc24643"/>
      <w:bookmarkStart w:id="6667" w:name="_Toc26143"/>
      <w:bookmarkStart w:id="6668" w:name="_Toc54770057"/>
      <w:bookmarkStart w:id="6669" w:name="_Toc54779412"/>
      <w:bookmarkStart w:id="6670" w:name="_Toc54786372"/>
      <w:bookmarkStart w:id="6671" w:name="_Toc57201223"/>
      <w:bookmarkStart w:id="6672" w:name="_Toc57641261"/>
      <w:bookmarkStart w:id="6673" w:name="_Toc59101614"/>
      <w:r w:rsidRPr="00E9603C">
        <w:t>6.</w:t>
      </w:r>
      <w:r w:rsidRPr="00E9603C">
        <w:rPr>
          <w:lang w:eastAsia="zh-CN"/>
        </w:rPr>
        <w:t>23</w:t>
      </w:r>
      <w:r w:rsidRPr="00E9603C">
        <w:t>.1</w:t>
      </w:r>
      <w:r w:rsidRPr="00E9603C">
        <w:tab/>
        <w:t>Description</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43FD0239" w14:textId="77777777" w:rsidR="009166E9" w:rsidRPr="00E9603C" w:rsidRDefault="009166E9">
      <w:pPr>
        <w:rPr>
          <w:rFonts w:eastAsia="MS Mincho"/>
        </w:rPr>
      </w:pPr>
      <w:r w:rsidRPr="00E9603C">
        <w:rPr>
          <w:lang w:eastAsia="zh-CN"/>
        </w:rPr>
        <w:t>This solution is proposed for Key Issue 2: Multiple NWDAF instances.</w:t>
      </w:r>
    </w:p>
    <w:p w14:paraId="5C4B27C3" w14:textId="77777777" w:rsidR="009166E9" w:rsidRPr="00E9603C" w:rsidRDefault="009166E9">
      <w:r w:rsidRPr="00E9603C">
        <w:t>In case multiple NWDAFs are deployed, these NWDAFs may provide the same Analytics ID(s) or different Analytics ID(s) and be deployed in different service area or same service area. The NWDAF may organize other NWDAF(s) that support the same Analytics ID(s) to provide the request analytics. The NWDAF may organize other NWDAF(s) to provide data collection whose service area overlap the NWDAF interesting area.</w:t>
      </w:r>
    </w:p>
    <w:p w14:paraId="4A4142A0" w14:textId="77777777" w:rsidR="009166E9" w:rsidRPr="00E9603C" w:rsidRDefault="009166E9">
      <w:pPr>
        <w:rPr>
          <w:lang w:eastAsia="zh-CN"/>
        </w:rPr>
      </w:pPr>
      <w:r w:rsidRPr="00E9603C">
        <w:rPr>
          <w:lang w:eastAsia="zh-CN"/>
        </w:rPr>
        <w:t xml:space="preserve">To support the multiple NWDAF(s) flexible deployment (e.g. per NF instance, per NF set, per slice etc.), the NWDAF service area information may be NF instance ID(s) or NF set ID(s) or </w:t>
      </w:r>
      <w:r w:rsidRPr="00E9603C">
        <w:t>S-NSSAI(s). In this case, the NWDAF seems to be associated with NF instance(s) or NF set(s) or slice(s).</w:t>
      </w:r>
    </w:p>
    <w:p w14:paraId="44A5C559" w14:textId="77777777" w:rsidR="009166E9" w:rsidRPr="00E9603C" w:rsidRDefault="009166E9">
      <w:pPr>
        <w:rPr>
          <w:lang w:eastAsia="zh-CN"/>
        </w:rPr>
      </w:pPr>
      <w:r w:rsidRPr="00E9603C">
        <w:rPr>
          <w:lang w:eastAsia="zh-CN"/>
        </w:rPr>
        <w:t>To support the multiple NWDAF(s) flexible deployment, the NWDAF instance may only support function of data collection and data exposure.</w:t>
      </w:r>
    </w:p>
    <w:p w14:paraId="2690BD47" w14:textId="77777777" w:rsidR="009166E9" w:rsidRPr="00E9603C" w:rsidRDefault="009166E9">
      <w:pPr>
        <w:pStyle w:val="Heading3"/>
      </w:pPr>
      <w:bookmarkStart w:id="6674" w:name="_Toc31805"/>
      <w:bookmarkStart w:id="6675" w:name="_Toc50022433"/>
      <w:bookmarkStart w:id="6676" w:name="_Toc50023667"/>
      <w:bookmarkStart w:id="6677" w:name="_Toc29235"/>
      <w:bookmarkStart w:id="6678" w:name="_Toc42779124"/>
      <w:bookmarkStart w:id="6679" w:name="_Toc50309735"/>
      <w:bookmarkStart w:id="6680" w:name="_Toc14481"/>
      <w:bookmarkStart w:id="6681" w:name="_Toc50579467"/>
      <w:bookmarkStart w:id="6682" w:name="_Toc8309"/>
      <w:bookmarkStart w:id="6683" w:name="_Toc10179"/>
      <w:bookmarkStart w:id="6684" w:name="_Toc57201224"/>
      <w:bookmarkStart w:id="6685" w:name="_Toc54786373"/>
      <w:bookmarkStart w:id="6686" w:name="_Toc10615"/>
      <w:bookmarkStart w:id="6687" w:name="_Toc42770068"/>
      <w:bookmarkStart w:id="6688" w:name="_Toc43393200"/>
      <w:bookmarkStart w:id="6689" w:name="_Toc44004367"/>
      <w:bookmarkStart w:id="6690" w:name="_Toc50023082"/>
      <w:bookmarkStart w:id="6691" w:name="_Toc23218"/>
      <w:bookmarkStart w:id="6692" w:name="_Toc54770058"/>
      <w:bookmarkStart w:id="6693" w:name="_Toc54779413"/>
      <w:bookmarkStart w:id="6694" w:name="_Toc10724"/>
      <w:bookmarkStart w:id="6695" w:name="_Toc50021160"/>
      <w:bookmarkStart w:id="6696" w:name="_Toc50021729"/>
      <w:bookmarkStart w:id="6697" w:name="_Toc57641262"/>
      <w:bookmarkStart w:id="6698" w:name="_Toc59101615"/>
      <w:r w:rsidRPr="00E9603C">
        <w:t>6.</w:t>
      </w:r>
      <w:r w:rsidRPr="00E9603C">
        <w:rPr>
          <w:lang w:eastAsia="zh-CN"/>
        </w:rPr>
        <w:t>23</w:t>
      </w:r>
      <w:r w:rsidRPr="00E9603C">
        <w:t>.2</w:t>
      </w:r>
      <w:r w:rsidRPr="00E9603C">
        <w:tab/>
        <w:t>Procedures</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19BA0D62" w14:textId="77777777" w:rsidR="009166E9" w:rsidRPr="00E9603C" w:rsidRDefault="009166E9">
      <w:pPr>
        <w:pStyle w:val="Heading4"/>
        <w:rPr>
          <w:lang w:eastAsia="zh-CN"/>
        </w:rPr>
      </w:pPr>
      <w:bookmarkStart w:id="6699" w:name="_Toc50023083"/>
      <w:bookmarkStart w:id="6700" w:name="_Toc50022434"/>
      <w:bookmarkStart w:id="6701" w:name="_Toc43393201"/>
      <w:bookmarkStart w:id="6702" w:name="_Toc7089"/>
      <w:bookmarkStart w:id="6703" w:name="_Toc29839"/>
      <w:bookmarkStart w:id="6704" w:name="_Toc20959"/>
      <w:bookmarkStart w:id="6705" w:name="_Toc42779125"/>
      <w:bookmarkStart w:id="6706" w:name="_Toc42770069"/>
      <w:bookmarkStart w:id="6707" w:name="_Toc16729"/>
      <w:bookmarkStart w:id="6708" w:name="_Toc44004368"/>
      <w:bookmarkStart w:id="6709" w:name="_Toc50309736"/>
      <w:bookmarkStart w:id="6710" w:name="_Toc20940"/>
      <w:bookmarkStart w:id="6711" w:name="_Toc50579468"/>
      <w:bookmarkStart w:id="6712" w:name="_Toc50021730"/>
      <w:bookmarkStart w:id="6713" w:name="_Toc50023668"/>
      <w:bookmarkStart w:id="6714" w:name="_Toc54770059"/>
      <w:bookmarkStart w:id="6715" w:name="_Toc54779414"/>
      <w:bookmarkStart w:id="6716" w:name="_Toc54786374"/>
      <w:bookmarkStart w:id="6717" w:name="_Toc25783"/>
      <w:bookmarkStart w:id="6718" w:name="_Toc21302"/>
      <w:bookmarkStart w:id="6719" w:name="_Toc57201225"/>
      <w:bookmarkStart w:id="6720" w:name="_Toc50021161"/>
      <w:bookmarkStart w:id="6721" w:name="_Toc21785"/>
      <w:bookmarkStart w:id="6722" w:name="_Toc57641263"/>
      <w:bookmarkStart w:id="6723" w:name="_Toc59101616"/>
      <w:r w:rsidRPr="00E9603C">
        <w:rPr>
          <w:lang w:eastAsia="zh-CN"/>
        </w:rPr>
        <w:t>6.23.2.1</w:t>
      </w:r>
      <w:r w:rsidRPr="00E9603C">
        <w:rPr>
          <w:lang w:eastAsia="zh-CN"/>
        </w:rPr>
        <w:tab/>
        <w:t>Procedure of multi-NWDAFs assisted analytics and data collection</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11A0321C" w14:textId="77777777" w:rsidR="009166E9" w:rsidRPr="00E9603C" w:rsidRDefault="009166E9">
      <w:pPr>
        <w:pStyle w:val="TH"/>
      </w:pPr>
      <w:r w:rsidRPr="00E9603C">
        <w:object w:dxaOrig="12894" w:dyaOrig="15961" w14:anchorId="2AFBC060">
          <v:shape id="对象 164" o:spid="_x0000_i1089" type="#_x0000_t75" style="width:479.5pt;height:594.5pt;mso-position-horizontal-relative:page;mso-position-vertical-relative:page" o:ole="">
            <v:imagedata r:id="rId126" o:title=""/>
          </v:shape>
          <o:OLEObject Type="Embed" ProgID="Visio.Drawing.11" ShapeID="对象 164" DrawAspect="Content" ObjectID="_1669715995" r:id="rId127"/>
        </w:object>
      </w:r>
    </w:p>
    <w:p w14:paraId="49AF16EA" w14:textId="77777777" w:rsidR="009166E9" w:rsidRPr="00E9603C" w:rsidRDefault="009166E9">
      <w:pPr>
        <w:pStyle w:val="TF"/>
      </w:pPr>
      <w:r w:rsidRPr="00E9603C">
        <w:t>Figure 6.23.2.1-1: Procedure of multi-NWDAFs assisted analytics</w:t>
      </w:r>
    </w:p>
    <w:p w14:paraId="5D0EF86E" w14:textId="77777777" w:rsidR="009166E9" w:rsidRPr="00E9603C" w:rsidRDefault="009166E9">
      <w:r w:rsidRPr="00E9603C">
        <w:t>It is assumed that index (k) shows the NWDAF instance ID in a multi-instance deployment. Each NWDAF(k) services the target area of the NWDAF interesting and/or has overlapping Analytics ID(s) with NWDAF.</w:t>
      </w:r>
    </w:p>
    <w:p w14:paraId="225D839B" w14:textId="77777777" w:rsidR="009166E9" w:rsidRPr="00E9603C" w:rsidRDefault="009166E9">
      <w:pPr>
        <w:pStyle w:val="B1"/>
        <w:rPr>
          <w:lang w:eastAsia="zh-CN"/>
        </w:rPr>
      </w:pPr>
      <w:r w:rsidRPr="00E9603C">
        <w:rPr>
          <w:lang w:eastAsia="zh-CN"/>
        </w:rPr>
        <w:t>1.</w:t>
      </w:r>
      <w:r w:rsidRPr="00E9603C">
        <w:rPr>
          <w:lang w:eastAsia="zh-CN"/>
        </w:rPr>
        <w:tab/>
        <w:t>NWDAF service consumer subscribes/requests to the identified NWDAF including Analytics ID(s).</w:t>
      </w:r>
    </w:p>
    <w:p w14:paraId="788E9D82" w14:textId="77777777" w:rsidR="009166E9" w:rsidRPr="00E9603C" w:rsidRDefault="009166E9">
      <w:pPr>
        <w:pStyle w:val="B1"/>
        <w:rPr>
          <w:lang w:eastAsia="zh-CN"/>
        </w:rPr>
      </w:pPr>
      <w:r w:rsidRPr="00E9603C">
        <w:rPr>
          <w:lang w:eastAsia="zh-CN"/>
        </w:rPr>
        <w:t>2.</w:t>
      </w:r>
      <w:r w:rsidRPr="00E9603C">
        <w:rPr>
          <w:lang w:eastAsia="zh-CN"/>
        </w:rPr>
        <w:tab/>
        <w:t>The NWDAF decides which data should be collected per Analytics ID(s) and from which NF instance(s) the data should be collected according to information (e.g. Area of Interesting or UE related or specified NF(s) etc.) receiving from the consumer request.</w:t>
      </w:r>
    </w:p>
    <w:p w14:paraId="123D7A04" w14:textId="77777777" w:rsidR="009166E9" w:rsidRPr="00E9603C" w:rsidRDefault="009166E9">
      <w:pPr>
        <w:pStyle w:val="B1"/>
        <w:rPr>
          <w:lang w:eastAsia="zh-CN"/>
        </w:rPr>
      </w:pPr>
      <w:r w:rsidRPr="00E9603C">
        <w:rPr>
          <w:lang w:eastAsia="zh-CN"/>
        </w:rPr>
        <w:tab/>
        <w:t xml:space="preserve">If the NF instance(s) is in the service area of NWDAF, the NWDAF may collect data directly as specified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5B7EB39C" w14:textId="77777777" w:rsidR="009166E9" w:rsidRPr="00E9603C" w:rsidRDefault="009166E9">
      <w:pPr>
        <w:pStyle w:val="B1"/>
        <w:rPr>
          <w:lang w:eastAsia="zh-CN"/>
        </w:rPr>
      </w:pPr>
      <w:r w:rsidRPr="00E9603C">
        <w:rPr>
          <w:lang w:eastAsia="zh-CN"/>
        </w:rPr>
        <w:tab/>
        <w:t>If the NWDAF needs the help of other NWDAF(s), the NWDAF obtains the NWDAF(k) who is serving the NF instance(s) as step 2a. The NWDAF sends subscribes/requests to the NWDAF(k) including the Analytics ID(s) and NF ID(s) as step 2b. If the NWDAF derives the analytics itself, the NWDAF sends data collection request to the NWDAF(k) including NF ID(s) and data that the NWDAF request as step 2c.</w:t>
      </w:r>
    </w:p>
    <w:p w14:paraId="26BD3E71" w14:textId="77777777" w:rsidR="009166E9" w:rsidRPr="00E9603C" w:rsidRDefault="009166E9">
      <w:pPr>
        <w:pStyle w:val="B1"/>
        <w:rPr>
          <w:lang w:eastAsia="zh-CN"/>
        </w:rPr>
      </w:pPr>
      <w:r w:rsidRPr="00E9603C">
        <w:rPr>
          <w:lang w:eastAsia="zh-CN"/>
        </w:rPr>
        <w:t>3.</w:t>
      </w:r>
      <w:r w:rsidRPr="00E9603C">
        <w:rPr>
          <w:lang w:eastAsia="zh-CN"/>
        </w:rPr>
        <w:tab/>
        <w:t>The NWDAF(k) collects data from the requested NF ID(s) and/or derives analytics information that requested Analytics ID(s).</w:t>
      </w:r>
    </w:p>
    <w:p w14:paraId="45113590" w14:textId="77777777" w:rsidR="009166E9" w:rsidRPr="00E9603C" w:rsidRDefault="009166E9">
      <w:pPr>
        <w:pStyle w:val="B1"/>
        <w:rPr>
          <w:lang w:eastAsia="zh-CN"/>
        </w:rPr>
      </w:pPr>
      <w:r w:rsidRPr="00E9603C">
        <w:rPr>
          <w:lang w:eastAsia="zh-CN"/>
        </w:rPr>
        <w:t>4.</w:t>
      </w:r>
      <w:r w:rsidRPr="00E9603C">
        <w:rPr>
          <w:lang w:eastAsia="zh-CN"/>
        </w:rPr>
        <w:tab/>
        <w:t>The NWDAF(k) notifies/responses the collection data or analytics information.</w:t>
      </w:r>
    </w:p>
    <w:p w14:paraId="4040BE36" w14:textId="77777777" w:rsidR="009166E9" w:rsidRPr="00E9603C" w:rsidRDefault="009166E9">
      <w:pPr>
        <w:pStyle w:val="B1"/>
        <w:rPr>
          <w:lang w:eastAsia="zh-CN"/>
        </w:rPr>
      </w:pPr>
      <w:r w:rsidRPr="00E9603C">
        <w:rPr>
          <w:lang w:eastAsia="zh-CN"/>
        </w:rPr>
        <w:t>5.</w:t>
      </w:r>
      <w:r w:rsidRPr="00E9603C">
        <w:rPr>
          <w:lang w:eastAsia="zh-CN"/>
        </w:rPr>
        <w:tab/>
        <w:t>The NWDAF composes analytics information according to the collection data or analytics information from NWDAF(k).</w:t>
      </w:r>
    </w:p>
    <w:p w14:paraId="0ECE02D9" w14:textId="77777777" w:rsidR="009166E9" w:rsidRPr="00E9603C" w:rsidRDefault="009166E9">
      <w:pPr>
        <w:pStyle w:val="B1"/>
        <w:rPr>
          <w:lang w:eastAsia="zh-CN"/>
        </w:rPr>
      </w:pPr>
      <w:r w:rsidRPr="00E9603C">
        <w:rPr>
          <w:lang w:eastAsia="zh-CN"/>
        </w:rPr>
        <w:t>6.</w:t>
      </w:r>
      <w:r w:rsidRPr="00E9603C">
        <w:rPr>
          <w:lang w:eastAsia="zh-CN"/>
        </w:rPr>
        <w:tab/>
        <w:t>The NWDAF notifies/responses analytics information to consumer.</w:t>
      </w:r>
    </w:p>
    <w:p w14:paraId="10500185" w14:textId="77777777" w:rsidR="009166E9" w:rsidRPr="00E9603C" w:rsidRDefault="009166E9">
      <w:pPr>
        <w:pStyle w:val="Heading3"/>
        <w:rPr>
          <w:lang w:eastAsia="zh-CN"/>
        </w:rPr>
      </w:pPr>
      <w:bookmarkStart w:id="6724" w:name="_Toc50309737"/>
      <w:bookmarkStart w:id="6725" w:name="_Toc43393202"/>
      <w:bookmarkStart w:id="6726" w:name="_Toc42779126"/>
      <w:bookmarkStart w:id="6727" w:name="_Toc20586"/>
      <w:bookmarkStart w:id="6728" w:name="_Toc29653"/>
      <w:bookmarkStart w:id="6729" w:name="_Toc23269"/>
      <w:bookmarkStart w:id="6730" w:name="_Toc50021162"/>
      <w:bookmarkStart w:id="6731" w:name="_Toc44004369"/>
      <w:bookmarkStart w:id="6732" w:name="_Toc50023669"/>
      <w:bookmarkStart w:id="6733" w:name="_Toc16034"/>
      <w:bookmarkStart w:id="6734" w:name="_Toc2941"/>
      <w:bookmarkStart w:id="6735" w:name="_Toc30954"/>
      <w:bookmarkStart w:id="6736" w:name="_Toc50579469"/>
      <w:bookmarkStart w:id="6737" w:name="_Toc42770070"/>
      <w:bookmarkStart w:id="6738" w:name="_Toc8997"/>
      <w:bookmarkStart w:id="6739" w:name="_Toc1073"/>
      <w:bookmarkStart w:id="6740" w:name="_Toc50023084"/>
      <w:bookmarkStart w:id="6741" w:name="_Toc54770060"/>
      <w:bookmarkStart w:id="6742" w:name="_Toc54779415"/>
      <w:bookmarkStart w:id="6743" w:name="_Toc54786375"/>
      <w:bookmarkStart w:id="6744" w:name="_Toc50021731"/>
      <w:bookmarkStart w:id="6745" w:name="_Toc57201226"/>
      <w:bookmarkStart w:id="6746" w:name="_Toc50022435"/>
      <w:bookmarkStart w:id="6747" w:name="_Toc57641264"/>
      <w:bookmarkStart w:id="6748" w:name="_Toc59101617"/>
      <w:r w:rsidRPr="00E9603C">
        <w:rPr>
          <w:lang w:eastAsia="zh-CN"/>
        </w:rPr>
        <w:t>6.23.3</w:t>
      </w:r>
      <w:r w:rsidRPr="00E9603C">
        <w:rPr>
          <w:lang w:eastAsia="zh-CN"/>
        </w:rPr>
        <w:tab/>
      </w:r>
      <w:r w:rsidRPr="00E9603C">
        <w:t>Impacts on services, entities and interfaces</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6857181E" w14:textId="77777777" w:rsidR="009166E9" w:rsidRPr="00E9603C" w:rsidRDefault="009166E9">
      <w:r w:rsidRPr="00E9603C">
        <w:t>No impact on current services, entities and interfaces, except:</w:t>
      </w:r>
    </w:p>
    <w:p w14:paraId="704517B4" w14:textId="77777777" w:rsidR="009166E9" w:rsidRPr="00E9603C" w:rsidRDefault="009166E9">
      <w:pPr>
        <w:pStyle w:val="B1"/>
        <w:rPr>
          <w:lang w:eastAsia="ko-KR"/>
        </w:rPr>
      </w:pPr>
      <w:r w:rsidRPr="00E9603C">
        <w:rPr>
          <w:lang w:eastAsia="ko-KR"/>
        </w:rPr>
        <w:t>-</w:t>
      </w:r>
      <w:r w:rsidRPr="00E9603C">
        <w:rPr>
          <w:lang w:eastAsia="ko-KR"/>
        </w:rPr>
        <w:tab/>
        <w:t>NWDAF supports data collection exposure;</w:t>
      </w:r>
    </w:p>
    <w:p w14:paraId="25AB484E" w14:textId="77777777" w:rsidR="009166E9" w:rsidRPr="00E9603C" w:rsidRDefault="009166E9">
      <w:pPr>
        <w:pStyle w:val="B1"/>
        <w:rPr>
          <w:lang w:eastAsia="ko-KR"/>
        </w:rPr>
      </w:pPr>
      <w:r w:rsidRPr="00E9603C">
        <w:rPr>
          <w:lang w:eastAsia="ko-KR"/>
        </w:rPr>
        <w:t>-</w:t>
      </w:r>
      <w:r w:rsidRPr="00E9603C">
        <w:rPr>
          <w:lang w:eastAsia="ko-KR"/>
        </w:rPr>
        <w:tab/>
      </w:r>
      <w:r w:rsidRPr="00E9603C">
        <w:rPr>
          <w:lang w:eastAsia="zh-CN"/>
        </w:rPr>
        <w:t>NWDAF service area may be defined as NF ID(s) or set of NF ID(s) or slice(s).</w:t>
      </w:r>
    </w:p>
    <w:p w14:paraId="3701B22D" w14:textId="77777777" w:rsidR="009166E9" w:rsidRPr="00E9603C" w:rsidRDefault="009166E9">
      <w:pPr>
        <w:pStyle w:val="Heading2"/>
      </w:pPr>
      <w:bookmarkStart w:id="6749" w:name="_Toc6365"/>
      <w:bookmarkStart w:id="6750" w:name="_Toc44004370"/>
      <w:bookmarkStart w:id="6751" w:name="_Toc50021163"/>
      <w:bookmarkStart w:id="6752" w:name="_Toc30453"/>
      <w:bookmarkStart w:id="6753" w:name="_Toc14848"/>
      <w:bookmarkStart w:id="6754" w:name="_Toc9104"/>
      <w:bookmarkStart w:id="6755" w:name="_Toc19309"/>
      <w:bookmarkStart w:id="6756" w:name="_Toc50022436"/>
      <w:bookmarkStart w:id="6757" w:name="_Toc50023670"/>
      <w:bookmarkStart w:id="6758" w:name="_Toc24021"/>
      <w:bookmarkStart w:id="6759" w:name="_Toc5455"/>
      <w:bookmarkStart w:id="6760" w:name="_Toc23167"/>
      <w:bookmarkStart w:id="6761" w:name="_Toc42779127"/>
      <w:bookmarkStart w:id="6762" w:name="_Toc50021732"/>
      <w:bookmarkStart w:id="6763" w:name="_Toc42770071"/>
      <w:bookmarkStart w:id="6764" w:name="_Toc43393203"/>
      <w:bookmarkStart w:id="6765" w:name="_Toc50023085"/>
      <w:bookmarkStart w:id="6766" w:name="_Toc50309738"/>
      <w:bookmarkStart w:id="6767" w:name="_Toc50579470"/>
      <w:bookmarkStart w:id="6768" w:name="_Toc54770061"/>
      <w:bookmarkStart w:id="6769" w:name="_Toc54779416"/>
      <w:bookmarkStart w:id="6770" w:name="_Toc54786376"/>
      <w:bookmarkStart w:id="6771" w:name="_Toc57201227"/>
      <w:bookmarkStart w:id="6772" w:name="_Toc57641265"/>
      <w:bookmarkStart w:id="6773" w:name="_Toc59101618"/>
      <w:r w:rsidRPr="00E9603C">
        <w:rPr>
          <w:lang w:eastAsia="zh-CN"/>
        </w:rPr>
        <w:t>6.24</w:t>
      </w:r>
      <w:r w:rsidRPr="00E9603C">
        <w:rPr>
          <w:lang w:eastAsia="ko-KR"/>
        </w:rPr>
        <w:tab/>
      </w:r>
      <w:r w:rsidRPr="00E9603C">
        <w:t>Solution</w:t>
      </w:r>
      <w:r w:rsidRPr="00E9603C">
        <w:rPr>
          <w:lang w:eastAsia="zh-CN"/>
        </w:rPr>
        <w:t xml:space="preserve"> #24</w:t>
      </w:r>
      <w:r w:rsidRPr="00E9603C">
        <w:t>: Federated Learning among Multiple NWDAF Instances</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571D3A05" w14:textId="77777777" w:rsidR="009166E9" w:rsidRPr="00E9603C" w:rsidRDefault="009166E9">
      <w:pPr>
        <w:pStyle w:val="Heading3"/>
      </w:pPr>
      <w:bookmarkStart w:id="6774" w:name="_Toc50579471"/>
      <w:bookmarkStart w:id="6775" w:name="_Toc50021733"/>
      <w:bookmarkStart w:id="6776" w:name="_Toc50309739"/>
      <w:bookmarkStart w:id="6777" w:name="_Toc42779128"/>
      <w:bookmarkStart w:id="6778" w:name="_Toc22183"/>
      <w:bookmarkStart w:id="6779" w:name="_Toc1971"/>
      <w:bookmarkStart w:id="6780" w:name="_Toc16973"/>
      <w:bookmarkStart w:id="6781" w:name="_Toc30878"/>
      <w:bookmarkStart w:id="6782" w:name="_Toc27670"/>
      <w:bookmarkStart w:id="6783" w:name="_Toc54770062"/>
      <w:bookmarkStart w:id="6784" w:name="_Toc54779417"/>
      <w:bookmarkStart w:id="6785" w:name="_Toc54786377"/>
      <w:bookmarkStart w:id="6786" w:name="_Toc42770072"/>
      <w:bookmarkStart w:id="6787" w:name="_Toc24508"/>
      <w:bookmarkStart w:id="6788" w:name="_Toc43393204"/>
      <w:bookmarkStart w:id="6789" w:name="_Toc50022437"/>
      <w:bookmarkStart w:id="6790" w:name="_Toc15327"/>
      <w:bookmarkStart w:id="6791" w:name="_Toc57201228"/>
      <w:bookmarkStart w:id="6792" w:name="_Toc31776"/>
      <w:bookmarkStart w:id="6793" w:name="_Toc50023671"/>
      <w:bookmarkStart w:id="6794" w:name="_Toc44004371"/>
      <w:bookmarkStart w:id="6795" w:name="_Toc50021164"/>
      <w:bookmarkStart w:id="6796" w:name="_Toc50023086"/>
      <w:bookmarkStart w:id="6797" w:name="_Toc57641266"/>
      <w:bookmarkStart w:id="6798" w:name="_Toc59101619"/>
      <w:r w:rsidRPr="00E9603C">
        <w:t>6.</w:t>
      </w:r>
      <w:r w:rsidRPr="00E9603C">
        <w:rPr>
          <w:lang w:eastAsia="zh-CN"/>
        </w:rPr>
        <w:t>24</w:t>
      </w:r>
      <w:r w:rsidRPr="00E9603C">
        <w:t>.1</w:t>
      </w:r>
      <w:r w:rsidRPr="00E9603C">
        <w:tab/>
        <w:t>Description</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1747AB35" w14:textId="77777777" w:rsidR="009166E9" w:rsidRPr="00E9603C" w:rsidRDefault="009166E9">
      <w:pPr>
        <w:rPr>
          <w:lang w:eastAsia="zh-CN"/>
        </w:rPr>
      </w:pPr>
      <w:r w:rsidRPr="00E9603C">
        <w:rPr>
          <w:lang w:eastAsia="zh-CN"/>
        </w:rPr>
        <w:t xml:space="preserve">This is a solution for </w:t>
      </w:r>
      <w:r w:rsidRPr="00E9603C">
        <w:rPr>
          <w:color w:val="auto"/>
          <w:lang w:eastAsia="zh-CN"/>
        </w:rPr>
        <w:t>the Key Issue#2</w:t>
      </w:r>
      <w:r w:rsidRPr="00E9603C">
        <w:rPr>
          <w:lang w:eastAsia="zh-CN"/>
        </w:rPr>
        <w:t>: Multiple NWDAF instances</w:t>
      </w:r>
      <w:r w:rsidRPr="00E9603C">
        <w:rPr>
          <w:color w:val="auto"/>
          <w:lang w:eastAsia="zh-CN"/>
        </w:rPr>
        <w:t xml:space="preserve"> and </w:t>
      </w:r>
      <w:r w:rsidRPr="00E9603C">
        <w:t>Key Issue #19: Trained data model sharing between multiple NWDAF instances</w:t>
      </w:r>
      <w:r w:rsidRPr="00E9603C">
        <w:rPr>
          <w:color w:val="auto"/>
          <w:lang w:eastAsia="zh-CN"/>
        </w:rPr>
        <w:t>.</w:t>
      </w:r>
    </w:p>
    <w:p w14:paraId="337FDE7B" w14:textId="77777777" w:rsidR="009166E9" w:rsidRPr="00E9603C" w:rsidRDefault="009166E9">
      <w:pPr>
        <w:pStyle w:val="Heading4"/>
      </w:pPr>
      <w:bookmarkStart w:id="6799" w:name="_Toc42770073"/>
      <w:bookmarkStart w:id="6800" w:name="_Toc15401"/>
      <w:bookmarkStart w:id="6801" w:name="_Toc11847"/>
      <w:bookmarkStart w:id="6802" w:name="_Toc20072"/>
      <w:bookmarkStart w:id="6803" w:name="_Toc16165"/>
      <w:bookmarkStart w:id="6804" w:name="_Toc54770063"/>
      <w:bookmarkStart w:id="6805" w:name="_Toc30495"/>
      <w:bookmarkStart w:id="6806" w:name="_Toc42779129"/>
      <w:bookmarkStart w:id="6807" w:name="_Toc43393205"/>
      <w:bookmarkStart w:id="6808" w:name="_Toc50021734"/>
      <w:bookmarkStart w:id="6809" w:name="_Toc44004372"/>
      <w:bookmarkStart w:id="6810" w:name="_Toc50021165"/>
      <w:bookmarkStart w:id="6811" w:name="_Toc50023672"/>
      <w:bookmarkStart w:id="6812" w:name="_Toc50022438"/>
      <w:bookmarkStart w:id="6813" w:name="_Toc7439"/>
      <w:bookmarkStart w:id="6814" w:name="_Toc18556"/>
      <w:bookmarkStart w:id="6815" w:name="_Toc50023087"/>
      <w:bookmarkStart w:id="6816" w:name="_Toc50309740"/>
      <w:bookmarkStart w:id="6817" w:name="_Toc50579472"/>
      <w:bookmarkStart w:id="6818" w:name="_Toc11563"/>
      <w:bookmarkStart w:id="6819" w:name="_Toc54779418"/>
      <w:bookmarkStart w:id="6820" w:name="_Toc54786378"/>
      <w:bookmarkStart w:id="6821" w:name="_Toc57201229"/>
      <w:bookmarkStart w:id="6822" w:name="_Toc57641267"/>
      <w:bookmarkStart w:id="6823" w:name="_Toc59101620"/>
      <w:r w:rsidRPr="00E9603C">
        <w:t>6.</w:t>
      </w:r>
      <w:r w:rsidRPr="00E9603C">
        <w:rPr>
          <w:lang w:eastAsia="zh-CN"/>
        </w:rPr>
        <w:t>24</w:t>
      </w:r>
      <w:r w:rsidRPr="00E9603C">
        <w:t>.1.1</w:t>
      </w:r>
      <w:r w:rsidRPr="00E9603C">
        <w:tab/>
        <w:t>General</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4B86E070" w14:textId="77777777" w:rsidR="009166E9" w:rsidRPr="00E9603C" w:rsidRDefault="009166E9">
      <w:pPr>
        <w:rPr>
          <w:lang w:eastAsia="zh-CN"/>
        </w:rPr>
      </w:pPr>
      <w:r w:rsidRPr="00E9603C">
        <w:rPr>
          <w:lang w:eastAsia="zh-CN"/>
        </w:rPr>
        <w:t>As shown in Figure 6.24.1.1-1, multiple NWDAF will be deployed in a big PLMN, so maybe it is difficult for NWDAF to centralize all the raw data that are distributed in different Areas. However, it is desired or reasonable for the NWDAF distributed in an Area to share its model or data analytics with others NWDAFs.</w:t>
      </w:r>
    </w:p>
    <w:p w14:paraId="105CF4AB" w14:textId="77777777" w:rsidR="009166E9" w:rsidRPr="00E9603C" w:rsidRDefault="009166E9">
      <w:pPr>
        <w:pStyle w:val="TH"/>
        <w:rPr>
          <w:lang w:eastAsia="zh-CN"/>
        </w:rPr>
      </w:pPr>
      <w:r w:rsidRPr="00E9603C">
        <w:rPr>
          <w:lang w:eastAsia="zh-CN"/>
        </w:rPr>
        <w:object w:dxaOrig="7677" w:dyaOrig="2628" w14:anchorId="170FEC88">
          <v:shape id="_x0000_i1090" type="#_x0000_t75" style="width:401.5pt;height:137pt;mso-position-horizontal-relative:page;mso-position-vertical-relative:page" o:ole="">
            <v:imagedata r:id="rId128" o:title=""/>
          </v:shape>
          <o:OLEObject Type="Embed" ProgID="Visio.Drawing.15" ShapeID="_x0000_i1090" DrawAspect="Content" ObjectID="_1669715996" r:id="rId129"/>
        </w:object>
      </w:r>
    </w:p>
    <w:p w14:paraId="5922FEA4" w14:textId="77777777" w:rsidR="009166E9" w:rsidRPr="00E9603C" w:rsidRDefault="009166E9">
      <w:pPr>
        <w:pStyle w:val="TF"/>
        <w:rPr>
          <w:lang w:eastAsia="zh-CN"/>
        </w:rPr>
      </w:pPr>
      <w:r w:rsidRPr="00E9603C">
        <w:rPr>
          <w:lang w:eastAsia="en-US"/>
        </w:rPr>
        <w:t>Figure 6.</w:t>
      </w:r>
      <w:r w:rsidRPr="00E9603C">
        <w:rPr>
          <w:lang w:eastAsia="zh-CN"/>
        </w:rPr>
        <w:t>24</w:t>
      </w:r>
      <w:r w:rsidRPr="00E9603C">
        <w:rPr>
          <w:lang w:eastAsia="en-US"/>
        </w:rPr>
        <w:t>.1.1-1: Hierarchical NWDAF deployment in a PLMN</w:t>
      </w:r>
    </w:p>
    <w:p w14:paraId="2E8FAE19" w14:textId="77777777" w:rsidR="009166E9" w:rsidRPr="00E9603C" w:rsidRDefault="009166E9">
      <w:pPr>
        <w:rPr>
          <w:lang w:eastAsia="zh-CN"/>
        </w:rPr>
      </w:pPr>
      <w:r w:rsidRPr="00E9603C">
        <w:rPr>
          <w:lang w:eastAsia="zh-CN"/>
        </w:rPr>
        <w:t>Federated Learning (also called Federated Machine Learning) could be a possible solution to handle the issues such as data privacy and security, model training efficiency, and so on, in which there is no need for raw data transferring (e.g. centralized into single NWDAF) but only need for model sharing. For example, with multiple level NWDAF architecture, NWDAFs may be co-located with an 5GC NF (e.g. UPF, SMF), and the raw data cannot be exposed due to privacy concerns and performance reasons. In such case, the federated learning will be a good way to let a Server NWDAF coordinate with multiple localized NWDAFs to complete a machine learning.</w:t>
      </w:r>
    </w:p>
    <w:p w14:paraId="5916CAB9" w14:textId="77777777" w:rsidR="009166E9" w:rsidRPr="00E9603C" w:rsidRDefault="009166E9">
      <w:pPr>
        <w:rPr>
          <w:lang w:eastAsia="zh-CN"/>
        </w:rPr>
      </w:pPr>
      <w:r w:rsidRPr="00E9603C">
        <w:rPr>
          <w:lang w:eastAsia="zh-CN"/>
        </w:rPr>
        <w:t>The main idea of Federated Learning is to build machine-learning models based on data sets that are distributed in different network functions. A Client NWDAF (e.g. deployed in a domain or network function) locally trains the local ML model with its own data and share it to the server NWDAF. With local ML models from different Client NWDAFs, the Server NWDAF could aggregate them into a global or optimal ML model or ML model parameters and send them back to the Client NWDAFs for inference.</w:t>
      </w:r>
    </w:p>
    <w:p w14:paraId="5A6C0CA6" w14:textId="77777777" w:rsidR="009166E9" w:rsidRPr="00E9603C" w:rsidRDefault="009166E9">
      <w:pPr>
        <w:rPr>
          <w:lang w:eastAsia="zh-CN"/>
        </w:rPr>
      </w:pPr>
      <w:r w:rsidRPr="00E9603C">
        <w:rPr>
          <w:lang w:eastAsia="zh-CN"/>
        </w:rPr>
        <w:t>This solution tries to involve the idea of Federated Learning into the NWDAF-based architecture, which aims to investigate the following aspects:</w:t>
      </w:r>
    </w:p>
    <w:p w14:paraId="7E2E164A" w14:textId="77777777" w:rsidR="009166E9" w:rsidRPr="00E9603C" w:rsidRDefault="009166E9">
      <w:pPr>
        <w:pStyle w:val="B1"/>
        <w:rPr>
          <w:lang w:eastAsia="zh-CN"/>
        </w:rPr>
      </w:pPr>
      <w:r w:rsidRPr="00E9603C">
        <w:rPr>
          <w:lang w:eastAsia="zh-CN"/>
        </w:rPr>
        <w:t>-</w:t>
      </w:r>
      <w:r w:rsidRPr="00E9603C">
        <w:rPr>
          <w:lang w:eastAsia="zh-CN"/>
        </w:rPr>
        <w:tab/>
        <w:t>Registration and discovery of multiple NWDAF instances that support Federated Learning;</w:t>
      </w:r>
    </w:p>
    <w:p w14:paraId="491A1ADB" w14:textId="77777777" w:rsidR="009166E9" w:rsidRPr="00E9603C" w:rsidRDefault="009166E9">
      <w:pPr>
        <w:pStyle w:val="B1"/>
        <w:rPr>
          <w:lang w:eastAsia="zh-CN"/>
        </w:rPr>
      </w:pPr>
      <w:r w:rsidRPr="00E9603C">
        <w:rPr>
          <w:lang w:eastAsia="zh-CN"/>
        </w:rPr>
        <w:t>-</w:t>
      </w:r>
      <w:r w:rsidRPr="00E9603C">
        <w:rPr>
          <w:lang w:eastAsia="zh-CN"/>
        </w:rPr>
        <w:tab/>
        <w:t>How to share the ML models or ML model parameters during the Federated Learning training procedure among multiple NWDAF instances.</w:t>
      </w:r>
    </w:p>
    <w:p w14:paraId="098514B6" w14:textId="77777777" w:rsidR="009166E9" w:rsidRPr="00E9603C" w:rsidRDefault="009166E9">
      <w:pPr>
        <w:pStyle w:val="Heading4"/>
      </w:pPr>
      <w:bookmarkStart w:id="6824" w:name="_Toc50021166"/>
      <w:bookmarkStart w:id="6825" w:name="_Toc50023673"/>
      <w:bookmarkStart w:id="6826" w:name="_Toc50022439"/>
      <w:bookmarkStart w:id="6827" w:name="_Toc50579473"/>
      <w:bookmarkStart w:id="6828" w:name="_Toc43393206"/>
      <w:bookmarkStart w:id="6829" w:name="_Toc50023088"/>
      <w:bookmarkStart w:id="6830" w:name="_Toc57201230"/>
      <w:bookmarkStart w:id="6831" w:name="_Toc50309741"/>
      <w:bookmarkStart w:id="6832" w:name="_Toc50021735"/>
      <w:bookmarkStart w:id="6833" w:name="_Toc54770064"/>
      <w:bookmarkStart w:id="6834" w:name="_Toc54779419"/>
      <w:bookmarkStart w:id="6835" w:name="_Toc54786379"/>
      <w:bookmarkStart w:id="6836" w:name="_Toc44004373"/>
      <w:bookmarkStart w:id="6837" w:name="_Toc57641268"/>
      <w:bookmarkStart w:id="6838" w:name="_Toc59101621"/>
      <w:r w:rsidRPr="00E9603C">
        <w:t>6.24.1.2</w:t>
      </w:r>
      <w:r w:rsidRPr="00E9603C">
        <w:tab/>
        <w:t>General procedure for Federated Learning among Multiple NWDAF Instances</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517832BA" w14:textId="77777777" w:rsidR="009166E9" w:rsidRPr="00E9603C" w:rsidRDefault="009166E9">
      <w:pPr>
        <w:pStyle w:val="TH"/>
        <w:rPr>
          <w:color w:val="auto"/>
          <w:lang w:eastAsia="en-US"/>
        </w:rPr>
      </w:pPr>
      <w:r w:rsidRPr="00E9603C">
        <w:object w:dxaOrig="12875" w:dyaOrig="11124" w14:anchorId="58F1E616">
          <v:shape id="_x0000_i1091" type="#_x0000_t75" style="width:426pt;height:368pt;mso-position-horizontal-relative:page;mso-position-vertical-relative:page" o:ole="">
            <v:fill o:detectmouseclick="t"/>
            <v:imagedata r:id="rId130" o:title=""/>
          </v:shape>
          <o:OLEObject Type="Embed" ProgID="Visio.Drawing.11" ShapeID="_x0000_i1091" DrawAspect="Content" ObjectID="_1669715997" r:id="rId131"/>
        </w:object>
      </w:r>
    </w:p>
    <w:p w14:paraId="0B3EF4A5" w14:textId="77777777" w:rsidR="009166E9" w:rsidRPr="00E9603C" w:rsidRDefault="009166E9">
      <w:pPr>
        <w:pStyle w:val="TF"/>
        <w:rPr>
          <w:rFonts w:cs="Arial"/>
          <w:lang w:eastAsia="zh-CN"/>
        </w:rPr>
      </w:pPr>
      <w:r w:rsidRPr="00E9603C">
        <w:rPr>
          <w:lang w:eastAsia="en-US"/>
        </w:rPr>
        <w:t>Figure 6.</w:t>
      </w:r>
      <w:r w:rsidRPr="00E9603C">
        <w:rPr>
          <w:lang w:eastAsia="zh-CN"/>
        </w:rPr>
        <w:t>24</w:t>
      </w:r>
      <w:r w:rsidRPr="00E9603C">
        <w:rPr>
          <w:lang w:eastAsia="en-US"/>
        </w:rPr>
        <w:t>.1.2-1: General procedure for Federated Learning among Multiple NWDAF Instances</w:t>
      </w:r>
    </w:p>
    <w:p w14:paraId="093C2713" w14:textId="77777777" w:rsidR="009166E9" w:rsidRPr="00E9603C" w:rsidRDefault="009166E9">
      <w:pPr>
        <w:pStyle w:val="B1"/>
        <w:rPr>
          <w:lang w:eastAsia="zh-CN"/>
        </w:rPr>
      </w:pPr>
      <w:r w:rsidRPr="00E9603C">
        <w:rPr>
          <w:lang w:eastAsia="zh-CN"/>
        </w:rPr>
        <w:t>1-3.</w:t>
      </w:r>
      <w:r w:rsidRPr="00E9603C">
        <w:rPr>
          <w:lang w:eastAsia="zh-CN"/>
        </w:rPr>
        <w:tab/>
        <w:t>Client NWDAF registers its NF profile (</w:t>
      </w:r>
      <w:r w:rsidRPr="00E9603C">
        <w:rPr>
          <w:rFonts w:eastAsia="SimSun"/>
          <w:lang w:eastAsia="zh-CN"/>
        </w:rPr>
        <w:t>Client NWDAF Type (</w:t>
      </w:r>
      <w:r w:rsidRPr="00E9603C">
        <w:rPr>
          <w:lang w:eastAsia="zh-CN"/>
        </w:rPr>
        <w:t>see</w:t>
      </w:r>
      <w:r w:rsidRPr="00E9603C">
        <w:t xml:space="preserve"> </w:t>
      </w:r>
      <w:r w:rsidR="00E9603C" w:rsidRPr="00E9603C">
        <w:t>TS</w:t>
      </w:r>
      <w:r w:rsidR="00E9603C">
        <w:t> </w:t>
      </w:r>
      <w:r w:rsidR="00E9603C" w:rsidRPr="00E9603C">
        <w:t>23.502</w:t>
      </w:r>
      <w:r w:rsidR="00E9603C">
        <w:t> </w:t>
      </w:r>
      <w:r w:rsidR="00E9603C" w:rsidRPr="00E9603C">
        <w:t>[</w:t>
      </w:r>
      <w:r w:rsidRPr="00E9603C">
        <w:t>3] clause 5.2.7.2.2</w:t>
      </w:r>
      <w:r w:rsidRPr="00E9603C">
        <w:rPr>
          <w:rFonts w:eastAsia="SimSun"/>
          <w:lang w:eastAsia="zh-CN"/>
        </w:rPr>
        <w:t xml:space="preserve">), Address of Client NWDAF, Support of Federated Learning capability information, </w:t>
      </w:r>
      <w:r w:rsidRPr="00E9603C">
        <w:t>Analytics ID(s)</w:t>
      </w:r>
      <w:r w:rsidRPr="00E9603C">
        <w:rPr>
          <w:rFonts w:eastAsia="SimSun"/>
          <w:lang w:eastAsia="zh-CN"/>
        </w:rPr>
        <w:t xml:space="preserve">) </w:t>
      </w:r>
      <w:r w:rsidRPr="00E9603C">
        <w:rPr>
          <w:lang w:eastAsia="zh-CN"/>
        </w:rPr>
        <w:t>into NRF.</w:t>
      </w:r>
    </w:p>
    <w:p w14:paraId="63B3C22A" w14:textId="77777777" w:rsidR="009166E9" w:rsidRPr="00E9603C" w:rsidRDefault="009166E9">
      <w:pPr>
        <w:pStyle w:val="B1"/>
        <w:rPr>
          <w:lang w:eastAsia="zh-CN"/>
        </w:rPr>
      </w:pPr>
      <w:r w:rsidRPr="00E9603C">
        <w:rPr>
          <w:lang w:eastAsia="zh-CN"/>
        </w:rPr>
        <w:t>4-6.</w:t>
      </w:r>
      <w:r w:rsidRPr="00E9603C">
        <w:rPr>
          <w:lang w:eastAsia="zh-CN"/>
        </w:rPr>
        <w:tab/>
        <w:t xml:space="preserve">Server NWDAF discovers one or multiple Client NWDAF instances which could be used for Federated Learning via the NRF to get IP addresses of Client NWDAF instances by invoking the Nnrf_NFDiscovery_Request (Analytics ID, </w:t>
      </w:r>
      <w:r w:rsidRPr="00E9603C">
        <w:rPr>
          <w:rFonts w:eastAsia="SimSun"/>
          <w:lang w:eastAsia="zh-CN"/>
        </w:rPr>
        <w:t>Support of Federated Learning capability information</w:t>
      </w:r>
      <w:r w:rsidRPr="00E9603C">
        <w:rPr>
          <w:lang w:eastAsia="zh-CN"/>
        </w:rPr>
        <w:t>) service operation.</w:t>
      </w:r>
    </w:p>
    <w:p w14:paraId="022CC34B" w14:textId="77777777" w:rsidR="009166E9" w:rsidRPr="00E9603C" w:rsidRDefault="009166E9">
      <w:pPr>
        <w:rPr>
          <w:lang w:eastAsia="zh-CN"/>
        </w:rPr>
      </w:pPr>
      <w:r w:rsidRPr="00E9603C">
        <w:rPr>
          <w:lang w:eastAsia="zh-CN"/>
        </w:rPr>
        <w:t>It is assumed an Analytics Id is preconfigured for a type of Federated Learning. Thus, the NRF can realize the Server NWDAF is requesting to perform federated learning based on the pre-configuration. And the NRF responds to the central NWDAF the IP address of multiple NWDAF instances which support the Analytics Id.</w:t>
      </w:r>
    </w:p>
    <w:p w14:paraId="0A4CB54B" w14:textId="77777777" w:rsidR="009166E9" w:rsidRPr="00E9603C" w:rsidRDefault="009166E9">
      <w:pPr>
        <w:pStyle w:val="NO"/>
        <w:rPr>
          <w:lang w:eastAsia="zh-CN"/>
        </w:rPr>
      </w:pPr>
      <w:r w:rsidRPr="00E9603C">
        <w:rPr>
          <w:lang w:eastAsia="zh-CN"/>
        </w:rPr>
        <w:t>NOTE 1</w:t>
      </w:r>
      <w:r w:rsidRPr="00E9603C">
        <w:rPr>
          <w:rFonts w:ascii="MS Mincho" w:eastAsia="MS Mincho" w:hAnsi="MS Mincho" w:cs="MS Mincho"/>
          <w:lang w:eastAsia="zh-CN"/>
        </w:rPr>
        <w:t>：</w:t>
      </w:r>
      <w:r w:rsidRPr="00E9603C">
        <w:rPr>
          <w:lang w:eastAsia="zh-CN"/>
        </w:rPr>
        <w:tab/>
        <w:t>The analytic ID(s) supporting Federated Learning can be configured by operator.</w:t>
      </w:r>
    </w:p>
    <w:p w14:paraId="3BD3B5B2" w14:textId="77777777" w:rsidR="009166E9" w:rsidRPr="00E9603C" w:rsidRDefault="009166E9">
      <w:pPr>
        <w:pStyle w:val="B1"/>
        <w:rPr>
          <w:lang w:eastAsia="zh-CN"/>
        </w:rPr>
      </w:pPr>
      <w:r w:rsidRPr="00E9603C">
        <w:rPr>
          <w:lang w:eastAsia="zh-CN"/>
        </w:rPr>
        <w:t>7a:</w:t>
      </w:r>
      <w:r w:rsidRPr="00E9603C">
        <w:rPr>
          <w:lang w:eastAsia="zh-CN"/>
        </w:rPr>
        <w:tab/>
        <w:t>Each client NWDAF communicates licensing conditions for its data and training infrastructure to participate in the federated learning task. These conditions can be based on policies set-up based on how sensitive the data is, how much compute is expected to be needed to perform local training, who will get the use the trained model, etc.</w:t>
      </w:r>
    </w:p>
    <w:p w14:paraId="43EE4805" w14:textId="77777777" w:rsidR="009166E9" w:rsidRPr="00E9603C" w:rsidRDefault="009166E9">
      <w:pPr>
        <w:pStyle w:val="B1"/>
        <w:rPr>
          <w:lang w:eastAsia="zh-CN"/>
        </w:rPr>
      </w:pPr>
      <w:r w:rsidRPr="00E9603C">
        <w:rPr>
          <w:lang w:eastAsia="zh-CN"/>
        </w:rPr>
        <w:t>7b:</w:t>
      </w:r>
      <w:r w:rsidRPr="00E9603C">
        <w:rPr>
          <w:lang w:eastAsia="zh-CN"/>
        </w:rPr>
        <w:tab/>
        <w:t>Based on the response from NRF, Server NWDAF selects which NWDAF clients will participate based on its desired license model.</w:t>
      </w:r>
    </w:p>
    <w:p w14:paraId="274DB49F" w14:textId="77777777" w:rsidR="009166E9" w:rsidRPr="00E9603C" w:rsidRDefault="009166E9">
      <w:pPr>
        <w:pStyle w:val="B1"/>
        <w:rPr>
          <w:lang w:eastAsia="zh-CN"/>
        </w:rPr>
      </w:pPr>
      <w:r w:rsidRPr="00E9603C">
        <w:rPr>
          <w:lang w:eastAsia="zh-CN"/>
        </w:rPr>
        <w:t>7c.</w:t>
      </w:r>
      <w:r w:rsidRPr="00E9603C">
        <w:rPr>
          <w:lang w:eastAsia="zh-CN"/>
        </w:rPr>
        <w:tab/>
        <w:t>Server NWDAF sends a request to the selected Client NWDAFs that participate in the Federated learning according to steps 7a and 7b including some parameters (such as initial ML model, data type list, maximum response time window, etc.) to help the local model training for Federated Learning.</w:t>
      </w:r>
    </w:p>
    <w:p w14:paraId="6B16F234" w14:textId="77777777" w:rsidR="009166E9" w:rsidRPr="00E9603C" w:rsidRDefault="009166E9">
      <w:pPr>
        <w:pStyle w:val="B1"/>
        <w:rPr>
          <w:lang w:eastAsia="zh-CN"/>
        </w:rPr>
      </w:pPr>
      <w:r w:rsidRPr="00E9603C">
        <w:rPr>
          <w:lang w:eastAsia="zh-CN"/>
        </w:rPr>
        <w:t>8.</w:t>
      </w:r>
      <w:r w:rsidRPr="00E9603C">
        <w:rPr>
          <w:lang w:eastAsia="zh-CN"/>
        </w:rPr>
        <w:tab/>
        <w:t xml:space="preserve">Each Client NWDAF collects its local data by using the current mechanism in clause 6.2,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6A56A8CD" w14:textId="77777777" w:rsidR="009166E9" w:rsidRPr="00E9603C" w:rsidRDefault="009166E9">
      <w:pPr>
        <w:pStyle w:val="B1"/>
        <w:rPr>
          <w:lang w:eastAsia="zh-CN"/>
        </w:rPr>
      </w:pPr>
      <w:r w:rsidRPr="00E9603C">
        <w:rPr>
          <w:lang w:eastAsia="zh-CN"/>
        </w:rPr>
        <w:t>9.</w:t>
      </w:r>
      <w:r w:rsidRPr="00E9603C">
        <w:rPr>
          <w:lang w:eastAsia="zh-CN"/>
        </w:rPr>
        <w:tab/>
        <w:t>During Federated Learning training procedure, each Client NWDAF further trains the retrieved ML model from the server NWDAF based on its own data, and reports the results of ML model training to the Server NWDAF, e.g. the gradiente.</w:t>
      </w:r>
    </w:p>
    <w:p w14:paraId="1996C0AD" w14:textId="77777777" w:rsidR="009166E9" w:rsidRPr="00E9603C" w:rsidRDefault="009166E9">
      <w:pPr>
        <w:pStyle w:val="NO"/>
        <w:rPr>
          <w:lang w:eastAsia="zh-CN"/>
        </w:rPr>
      </w:pPr>
      <w:r w:rsidRPr="00E9603C">
        <w:t>NOTE </w:t>
      </w:r>
      <w:r w:rsidRPr="00E9603C">
        <w:rPr>
          <w:rFonts w:eastAsia="SimSun"/>
          <w:lang w:eastAsia="zh-CN"/>
        </w:rPr>
        <w:t>2</w:t>
      </w:r>
      <w:r w:rsidRPr="00E9603C">
        <w:t>:</w:t>
      </w:r>
      <w:r w:rsidRPr="00E9603C">
        <w:tab/>
        <w:t>Server NWDAF interacts with Client NWDAF to deliver and update the ML model, and how to transfer the ML model and local ML model training results are up to the conclusion of KI#19.</w:t>
      </w:r>
    </w:p>
    <w:p w14:paraId="476A7E85" w14:textId="77777777" w:rsidR="009166E9" w:rsidRPr="00E9603C" w:rsidRDefault="009166E9">
      <w:pPr>
        <w:pStyle w:val="B1"/>
        <w:rPr>
          <w:lang w:eastAsia="zh-CN"/>
        </w:rPr>
      </w:pPr>
      <w:r w:rsidRPr="00E9603C">
        <w:rPr>
          <w:lang w:eastAsia="zh-CN"/>
        </w:rPr>
        <w:t>10.</w:t>
      </w:r>
      <w:r w:rsidRPr="00E9603C">
        <w:rPr>
          <w:lang w:eastAsia="zh-CN"/>
        </w:rPr>
        <w:tab/>
        <w:t>The Server NWDAF aggregates all the local ML model training results retrieved at step 9 such as the gradient to update the global ML model.</w:t>
      </w:r>
    </w:p>
    <w:p w14:paraId="5B848DB4" w14:textId="77777777" w:rsidR="009166E9" w:rsidRPr="00E9603C" w:rsidRDefault="009166E9">
      <w:pPr>
        <w:pStyle w:val="B1"/>
        <w:rPr>
          <w:lang w:eastAsia="zh-CN"/>
        </w:rPr>
      </w:pPr>
      <w:r w:rsidRPr="00E9603C">
        <w:rPr>
          <w:lang w:eastAsia="zh-CN"/>
        </w:rPr>
        <w:t>11.</w:t>
      </w:r>
      <w:r w:rsidRPr="00E9603C">
        <w:rPr>
          <w:lang w:eastAsia="zh-CN"/>
        </w:rPr>
        <w:tab/>
        <w:t>The Server NWDAF sends the aggregated ML model information (updated ML model) to each Client NWDAF for next ground model training.</w:t>
      </w:r>
    </w:p>
    <w:p w14:paraId="073D26FC" w14:textId="77777777" w:rsidR="009166E9" w:rsidRPr="00E9603C" w:rsidRDefault="009166E9">
      <w:pPr>
        <w:pStyle w:val="B1"/>
        <w:rPr>
          <w:lang w:eastAsia="zh-CN"/>
        </w:rPr>
      </w:pPr>
      <w:r w:rsidRPr="00E9603C">
        <w:rPr>
          <w:lang w:eastAsia="zh-CN"/>
        </w:rPr>
        <w:t>12.</w:t>
      </w:r>
      <w:r w:rsidRPr="00E9603C">
        <w:rPr>
          <w:lang w:eastAsia="zh-CN"/>
        </w:rPr>
        <w:tab/>
        <w:t>Each Client NWDAF updates its own ML model based on the aggregated model information (updated ML model) distributed by the Server NWDAF at step 11.</w:t>
      </w:r>
    </w:p>
    <w:p w14:paraId="500D36EF" w14:textId="77777777" w:rsidR="009166E9" w:rsidRPr="00E9603C" w:rsidRDefault="009166E9">
      <w:pPr>
        <w:pStyle w:val="NO"/>
        <w:rPr>
          <w:lang w:eastAsia="zh-CN"/>
        </w:rPr>
      </w:pPr>
      <w:r w:rsidRPr="00E9603C">
        <w:rPr>
          <w:lang w:eastAsia="zh-CN"/>
        </w:rPr>
        <w:t>NOTE 3:</w:t>
      </w:r>
      <w:r w:rsidRPr="00E9603C">
        <w:rPr>
          <w:lang w:eastAsia="zh-CN"/>
        </w:rPr>
        <w:tab/>
        <w:t>The steps 8-12 should be repeated until the training termination condition (e.g. maximum number of iterations, or the result of loss function is lower than a threshold) is reached.</w:t>
      </w:r>
    </w:p>
    <w:p w14:paraId="2601612B" w14:textId="77777777" w:rsidR="009166E9" w:rsidRPr="00E9603C" w:rsidRDefault="009166E9">
      <w:pPr>
        <w:rPr>
          <w:lang w:eastAsia="zh-CN"/>
        </w:rPr>
      </w:pPr>
      <w:r w:rsidRPr="00E9603C">
        <w:rPr>
          <w:lang w:eastAsia="zh-CN"/>
        </w:rPr>
        <w:t>After the training procedure is finished, the globally optimal ML model or ML model parameters could be distributed to the Client NWDAFs for the inference.</w:t>
      </w:r>
    </w:p>
    <w:p w14:paraId="1DF96924" w14:textId="77777777" w:rsidR="009166E9" w:rsidRPr="00E9603C" w:rsidRDefault="009166E9">
      <w:pPr>
        <w:pStyle w:val="Heading4"/>
      </w:pPr>
      <w:bookmarkStart w:id="6839" w:name="_Toc50309742"/>
      <w:bookmarkStart w:id="6840" w:name="_Toc50023674"/>
      <w:bookmarkStart w:id="6841" w:name="_Toc50023089"/>
      <w:bookmarkStart w:id="6842" w:name="_Toc50022440"/>
      <w:bookmarkStart w:id="6843" w:name="_Toc50021167"/>
      <w:bookmarkStart w:id="6844" w:name="_Toc44004374"/>
      <w:bookmarkStart w:id="6845" w:name="_Toc22482"/>
      <w:bookmarkStart w:id="6846" w:name="_Toc50021736"/>
      <w:bookmarkStart w:id="6847" w:name="_Toc32023"/>
      <w:bookmarkStart w:id="6848" w:name="_Toc27275"/>
      <w:bookmarkStart w:id="6849" w:name="_Toc42779131"/>
      <w:bookmarkStart w:id="6850" w:name="_Toc42770075"/>
      <w:bookmarkStart w:id="6851" w:name="_Toc20826"/>
      <w:bookmarkStart w:id="6852" w:name="_Toc43393207"/>
      <w:bookmarkStart w:id="6853" w:name="_Toc6666"/>
      <w:bookmarkStart w:id="6854" w:name="_Toc10986"/>
      <w:bookmarkStart w:id="6855" w:name="_Toc6880"/>
      <w:bookmarkStart w:id="6856" w:name="_Toc54770065"/>
      <w:bookmarkStart w:id="6857" w:name="_Toc54779420"/>
      <w:bookmarkStart w:id="6858" w:name="_Toc54786380"/>
      <w:bookmarkStart w:id="6859" w:name="_Toc15680"/>
      <w:bookmarkStart w:id="6860" w:name="_Toc57201231"/>
      <w:bookmarkStart w:id="6861" w:name="_Toc50579474"/>
      <w:bookmarkStart w:id="6862" w:name="_Toc57641269"/>
      <w:bookmarkStart w:id="6863" w:name="_Toc59101622"/>
      <w:r w:rsidRPr="00E9603C">
        <w:t>6.</w:t>
      </w:r>
      <w:r w:rsidRPr="00E9603C">
        <w:rPr>
          <w:lang w:eastAsia="zh-CN"/>
        </w:rPr>
        <w:t>24</w:t>
      </w:r>
      <w:r w:rsidRPr="00E9603C">
        <w:t>.1.3</w:t>
      </w:r>
      <w:r w:rsidRPr="00E9603C">
        <w:tab/>
        <w:t>Procedure for usage of Federated Learning in Abnormal Behaviour</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04435E9A" w14:textId="77777777" w:rsidR="009166E9" w:rsidRPr="00E9603C" w:rsidRDefault="009166E9">
      <w:pPr>
        <w:pStyle w:val="TH"/>
        <w:rPr>
          <w:lang w:eastAsia="en-US"/>
        </w:rPr>
      </w:pPr>
      <w:r w:rsidRPr="00E9603C">
        <w:rPr>
          <w:lang w:eastAsia="en-US"/>
        </w:rPr>
        <w:object w:dxaOrig="9122" w:dyaOrig="6432" w14:anchorId="5314BB2C">
          <v:shape id="对象 62" o:spid="_x0000_i1092" type="#_x0000_t75" style="width:467pt;height:373.5pt;mso-position-horizontal-relative:page;mso-position-vertical-relative:page" o:ole="">
            <v:fill o:detectmouseclick="t"/>
            <v:imagedata r:id="rId132" o:title=""/>
          </v:shape>
          <o:OLEObject Type="Embed" ProgID="Visio.Drawing.15" ShapeID="对象 62" DrawAspect="Content" ObjectID="_1669715998" r:id="rId133"/>
        </w:object>
      </w:r>
    </w:p>
    <w:p w14:paraId="2790E93A" w14:textId="77777777" w:rsidR="009166E9" w:rsidRPr="00E9603C" w:rsidRDefault="009166E9">
      <w:pPr>
        <w:pStyle w:val="TF"/>
        <w:rPr>
          <w:rFonts w:cs="Arial"/>
          <w:lang w:eastAsia="zh-CN"/>
        </w:rPr>
      </w:pPr>
      <w:r w:rsidRPr="00E9603C">
        <w:rPr>
          <w:lang w:eastAsia="en-US"/>
        </w:rPr>
        <w:t>Figure 6.</w:t>
      </w:r>
      <w:r w:rsidRPr="00E9603C">
        <w:rPr>
          <w:lang w:eastAsia="zh-CN"/>
        </w:rPr>
        <w:t>24</w:t>
      </w:r>
      <w:r w:rsidRPr="00E9603C">
        <w:rPr>
          <w:lang w:eastAsia="en-US"/>
        </w:rPr>
        <w:t>.1.3-1: Procedure for usage of Federated Learning in Abnormal Behaviour</w:t>
      </w:r>
    </w:p>
    <w:p w14:paraId="7D502125" w14:textId="77777777" w:rsidR="009166E9" w:rsidRPr="00E9603C" w:rsidRDefault="009166E9">
      <w:pPr>
        <w:pStyle w:val="B1"/>
      </w:pPr>
      <w:r w:rsidRPr="00E9603C">
        <w:t>1.</w:t>
      </w:r>
      <w:r w:rsidRPr="00E9603C">
        <w:tab/>
        <w:t xml:space="preserve">A Server NWDAF determines to train an Abnormal Classifier using the input data defined in Table 6.7.5.2-1, </w:t>
      </w:r>
      <w:r w:rsidR="00E9603C" w:rsidRPr="00E9603C">
        <w:t>TS</w:t>
      </w:r>
      <w:r w:rsidR="00E9603C">
        <w:t> </w:t>
      </w:r>
      <w:r w:rsidR="00E9603C" w:rsidRPr="00E9603C">
        <w:t>23.288</w:t>
      </w:r>
      <w:r w:rsidR="00E9603C">
        <w:t> </w:t>
      </w:r>
      <w:r w:rsidR="00E9603C" w:rsidRPr="00E9603C">
        <w:t>[</w:t>
      </w:r>
      <w:r w:rsidRPr="00E9603C">
        <w:t>5]). The Server NWDAF discovers two Client NWDAFs i.e. Client NWDAF 1 in Area A, Client NWDAF 2 in Area B that are participating in the license model as defined in steps 7 in figure 6.24.1.2-1.</w:t>
      </w:r>
    </w:p>
    <w:p w14:paraId="061488CC" w14:textId="77777777" w:rsidR="009166E9" w:rsidRPr="00E9603C" w:rsidRDefault="009166E9">
      <w:pPr>
        <w:pStyle w:val="B1"/>
      </w:pPr>
      <w:r w:rsidRPr="00E9603C">
        <w:t>2.</w:t>
      </w:r>
      <w:r w:rsidRPr="00E9603C">
        <w:tab/>
        <w:t xml:space="preserve">Client NWDAF 1 and Client NWDAF 2 collect raw data from SMF and AMF, respectively. The data collection procedures from AMF and SMF are defined in step 2-3, clause 6.7.5.4, </w:t>
      </w:r>
      <w:r w:rsidR="00E9603C" w:rsidRPr="00E9603C">
        <w:t>TS</w:t>
      </w:r>
      <w:r w:rsidR="00E9603C">
        <w:t> </w:t>
      </w:r>
      <w:r w:rsidR="00E9603C" w:rsidRPr="00E9603C">
        <w:t>23.288</w:t>
      </w:r>
      <w:r w:rsidR="00E9603C">
        <w:t> </w:t>
      </w:r>
      <w:r w:rsidR="00E9603C" w:rsidRPr="00E9603C">
        <w:t>[</w:t>
      </w:r>
      <w:r w:rsidRPr="00E9603C">
        <w:t>5].</w:t>
      </w:r>
    </w:p>
    <w:p w14:paraId="5CD0B36E" w14:textId="77777777" w:rsidR="009166E9" w:rsidRPr="00E9603C" w:rsidRDefault="009166E9">
      <w:pPr>
        <w:pStyle w:val="B1"/>
      </w:pPr>
      <w:r w:rsidRPr="00E9603C">
        <w:t>3-4.</w:t>
      </w:r>
      <w:r w:rsidRPr="00E9603C">
        <w:tab/>
        <w:t xml:space="preserve">Client NWDAF 1 and Client NWDAF 2 collect Exception information from AF, respectively. The Exception information is defined in clause 6.7.5.2, </w:t>
      </w:r>
      <w:r w:rsidR="00E9603C" w:rsidRPr="00E9603C">
        <w:t>TS</w:t>
      </w:r>
      <w:r w:rsidR="00E9603C">
        <w:t> </w:t>
      </w:r>
      <w:r w:rsidR="00E9603C" w:rsidRPr="00E9603C">
        <w:t>23.288</w:t>
      </w:r>
      <w:r w:rsidR="00E9603C">
        <w:t> </w:t>
      </w:r>
      <w:r w:rsidR="00E9603C" w:rsidRPr="00E9603C">
        <w:t>[</w:t>
      </w:r>
      <w:r w:rsidRPr="00E9603C">
        <w:t>5].</w:t>
      </w:r>
    </w:p>
    <w:p w14:paraId="4D805B13" w14:textId="77777777" w:rsidR="009166E9" w:rsidRPr="00E9603C" w:rsidRDefault="009166E9">
      <w:pPr>
        <w:rPr>
          <w:lang w:eastAsia="zh-CN"/>
        </w:rPr>
      </w:pPr>
      <w:r w:rsidRPr="00E9603C">
        <w:rPr>
          <w:lang w:eastAsia="zh-CN"/>
        </w:rPr>
        <w:t>Repeat from step 5-8 until the training termination condition (e.g. maximum number of iterations) is fulfilled:</w:t>
      </w:r>
    </w:p>
    <w:p w14:paraId="5032D91E" w14:textId="77777777" w:rsidR="009166E9" w:rsidRPr="00E9603C" w:rsidRDefault="009166E9">
      <w:pPr>
        <w:pStyle w:val="B1"/>
      </w:pPr>
      <w:r w:rsidRPr="00E9603C">
        <w:t>5.</w:t>
      </w:r>
      <w:r w:rsidRPr="00E9603C">
        <w:tab/>
        <w:t>During Federated Learning training procedure, based on the local raw data, Client NWDAF 1 and Client NWDAF 2 further train the retrieved Abnormal Classifier from the Server NWDAF, respectively.</w:t>
      </w:r>
    </w:p>
    <w:p w14:paraId="49C03F58" w14:textId="77777777" w:rsidR="009166E9" w:rsidRPr="00E9603C" w:rsidRDefault="009166E9">
      <w:pPr>
        <w:pStyle w:val="B1"/>
      </w:pPr>
      <w:r w:rsidRPr="00E9603C">
        <w:t>6.</w:t>
      </w:r>
      <w:r w:rsidRPr="00E9603C">
        <w:tab/>
        <w:t>Client NWDAF 1 and Client NWDAF 2 respectively report the information of local training results for Abnormal Classifier (e.g. volume of the local dataset, parameters for update of the Abnormal Classifier) to the Server NWDAF.</w:t>
      </w:r>
    </w:p>
    <w:p w14:paraId="6F4AFEF0" w14:textId="77777777" w:rsidR="009166E9" w:rsidRPr="00E9603C" w:rsidRDefault="009166E9">
      <w:pPr>
        <w:pStyle w:val="B1"/>
      </w:pPr>
      <w:r w:rsidRPr="00E9603C">
        <w:t>7.</w:t>
      </w:r>
      <w:r w:rsidRPr="00E9603C">
        <w:tab/>
        <w:t>Server NWDAF aggregates all the local training results for Abnormal Classifier to derive the aggregated Abnormal Classifier information.</w:t>
      </w:r>
    </w:p>
    <w:p w14:paraId="2B233393" w14:textId="77777777" w:rsidR="009166E9" w:rsidRPr="00E9603C" w:rsidRDefault="009166E9">
      <w:pPr>
        <w:pStyle w:val="B1"/>
      </w:pPr>
      <w:r w:rsidRPr="00E9603C">
        <w:t>8.</w:t>
      </w:r>
      <w:r w:rsidRPr="00E9603C">
        <w:tab/>
        <w:t>Server NWDAF sends the aggregated Abnormal Classifier information to Client NWDAF 1 and Client NWDAF 2, and then, Client NWDAF 1 and Client NWDAF 2 update the its own Abnormal Classifier based on the aggregated Abnormal Classifier information distributed by the Server NWDAF.</w:t>
      </w:r>
    </w:p>
    <w:p w14:paraId="007E67F2" w14:textId="77777777" w:rsidR="009166E9" w:rsidRPr="00E9603C" w:rsidRDefault="009166E9">
      <w:r w:rsidRPr="00E9603C">
        <w:t>After the training procedure is finished, the globally optimal Abnormal Classifier or Abnormal Classifier parameters could be distributed to the Client NWDAF 1 and Client NWDAF 2 as well as the new Client NWDAFs, if requested, for the inference.</w:t>
      </w:r>
    </w:p>
    <w:p w14:paraId="0C6664B7" w14:textId="77777777" w:rsidR="009166E9" w:rsidRPr="00E9603C" w:rsidRDefault="009166E9">
      <w:pPr>
        <w:pStyle w:val="Heading3"/>
        <w:rPr>
          <w:lang w:eastAsia="zh-CN"/>
        </w:rPr>
      </w:pPr>
      <w:bookmarkStart w:id="6864" w:name="_Toc50023675"/>
      <w:bookmarkStart w:id="6865" w:name="_Toc50021737"/>
      <w:bookmarkStart w:id="6866" w:name="_Toc42770076"/>
      <w:bookmarkStart w:id="6867" w:name="_Toc50309743"/>
      <w:bookmarkStart w:id="6868" w:name="_Toc6347"/>
      <w:bookmarkStart w:id="6869" w:name="_Toc42779132"/>
      <w:bookmarkStart w:id="6870" w:name="_Toc43393208"/>
      <w:bookmarkStart w:id="6871" w:name="_Toc12019"/>
      <w:bookmarkStart w:id="6872" w:name="_Toc44004375"/>
      <w:bookmarkStart w:id="6873" w:name="_Toc50579475"/>
      <w:bookmarkStart w:id="6874" w:name="_Toc18181"/>
      <w:bookmarkStart w:id="6875" w:name="_Toc50021168"/>
      <w:bookmarkStart w:id="6876" w:name="_Toc15737"/>
      <w:bookmarkStart w:id="6877" w:name="_Toc30334"/>
      <w:bookmarkStart w:id="6878" w:name="_Toc5398"/>
      <w:bookmarkStart w:id="6879" w:name="_Toc54770066"/>
      <w:bookmarkStart w:id="6880" w:name="_Toc54779421"/>
      <w:bookmarkStart w:id="6881" w:name="_Toc54786381"/>
      <w:bookmarkStart w:id="6882" w:name="_Toc9478"/>
      <w:bookmarkStart w:id="6883" w:name="_Toc50022441"/>
      <w:bookmarkStart w:id="6884" w:name="_Toc57201232"/>
      <w:bookmarkStart w:id="6885" w:name="_Toc50023090"/>
      <w:bookmarkStart w:id="6886" w:name="_Toc1925"/>
      <w:bookmarkStart w:id="6887" w:name="_Toc57641270"/>
      <w:bookmarkStart w:id="6888" w:name="_Toc59101623"/>
      <w:r w:rsidRPr="00E9603C">
        <w:rPr>
          <w:lang w:eastAsia="zh-CN"/>
        </w:rPr>
        <w:t>6.24.2</w:t>
      </w:r>
      <w:r w:rsidRPr="00E9603C">
        <w:rPr>
          <w:lang w:eastAsia="zh-CN"/>
        </w:rPr>
        <w:tab/>
      </w:r>
      <w:r w:rsidRPr="00E9603C">
        <w:t>Impacts on services, entities and interfaces</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4F3283FE" w14:textId="77777777" w:rsidR="009166E9" w:rsidRPr="00E9603C" w:rsidRDefault="009166E9">
      <w:pPr>
        <w:rPr>
          <w:lang w:eastAsia="ko-KR"/>
        </w:rPr>
      </w:pPr>
      <w:r w:rsidRPr="00E9603C">
        <w:rPr>
          <w:lang w:eastAsia="ko-KR"/>
        </w:rPr>
        <w:t>NWDAF:</w:t>
      </w:r>
    </w:p>
    <w:p w14:paraId="5FFE7F80" w14:textId="77777777" w:rsidR="009166E9" w:rsidRPr="00E9603C" w:rsidRDefault="009166E9">
      <w:pPr>
        <w:pStyle w:val="B1"/>
        <w:rPr>
          <w:lang w:eastAsia="ko-KR"/>
        </w:rPr>
      </w:pPr>
      <w:r w:rsidRPr="00E9603C">
        <w:rPr>
          <w:lang w:eastAsia="ko-KR"/>
        </w:rPr>
        <w:t>-</w:t>
      </w:r>
      <w:r w:rsidRPr="00E9603C">
        <w:rPr>
          <w:lang w:eastAsia="ko-KR"/>
        </w:rPr>
        <w:tab/>
        <w:t>Registration into NRF;</w:t>
      </w:r>
    </w:p>
    <w:p w14:paraId="416E39F3" w14:textId="77777777" w:rsidR="009166E9" w:rsidRPr="00E9603C" w:rsidRDefault="009166E9">
      <w:pPr>
        <w:pStyle w:val="B1"/>
        <w:rPr>
          <w:lang w:eastAsia="ko-KR"/>
        </w:rPr>
      </w:pPr>
      <w:r w:rsidRPr="00E9603C">
        <w:rPr>
          <w:lang w:eastAsia="ko-KR"/>
        </w:rPr>
        <w:t>-</w:t>
      </w:r>
      <w:r w:rsidRPr="00E9603C">
        <w:rPr>
          <w:rFonts w:eastAsia="SimSun"/>
          <w:lang w:eastAsia="zh-CN"/>
        </w:rPr>
        <w:tab/>
      </w:r>
      <w:r w:rsidRPr="00E9603C">
        <w:t>New Data Analytics (i.e. new Analytics ID) for Federated Learning, which can be configured by operator</w:t>
      </w:r>
    </w:p>
    <w:p w14:paraId="3CB2010F" w14:textId="77777777" w:rsidR="009166E9" w:rsidRPr="00E9603C" w:rsidRDefault="009166E9">
      <w:pPr>
        <w:pStyle w:val="B2"/>
        <w:rPr>
          <w:lang w:eastAsia="ko-KR"/>
        </w:rPr>
      </w:pPr>
      <w:r w:rsidRPr="00E9603C">
        <w:rPr>
          <w:lang w:eastAsia="ko-KR"/>
        </w:rPr>
        <w:t>-</w:t>
      </w:r>
      <w:r w:rsidRPr="00E9603C">
        <w:rPr>
          <w:lang w:eastAsia="ko-KR"/>
        </w:rPr>
        <w:tab/>
        <w:t>As a server NWDAF,</w:t>
      </w:r>
    </w:p>
    <w:p w14:paraId="13DF77DD" w14:textId="77777777" w:rsidR="009166E9" w:rsidRPr="00E9603C" w:rsidRDefault="009166E9">
      <w:pPr>
        <w:pStyle w:val="B3"/>
      </w:pPr>
      <w:r w:rsidRPr="00E9603C">
        <w:t>-</w:t>
      </w:r>
      <w:r w:rsidRPr="00E9603C">
        <w:tab/>
        <w:t>Discover request to NRF with the analytics id corresponding to a federated learning</w:t>
      </w:r>
    </w:p>
    <w:p w14:paraId="7F0623D6" w14:textId="77777777" w:rsidR="009166E9" w:rsidRPr="00E9603C" w:rsidRDefault="009166E9">
      <w:pPr>
        <w:pStyle w:val="B3"/>
      </w:pPr>
      <w:r w:rsidRPr="00E9603C">
        <w:t>-</w:t>
      </w:r>
      <w:r w:rsidRPr="00E9603C">
        <w:tab/>
        <w:t>Client NWDAF instances discovery;</w:t>
      </w:r>
    </w:p>
    <w:p w14:paraId="2999BEAE" w14:textId="77777777" w:rsidR="009166E9" w:rsidRPr="00E9603C" w:rsidRDefault="009166E9">
      <w:pPr>
        <w:pStyle w:val="B3"/>
      </w:pPr>
      <w:r w:rsidRPr="00E9603C">
        <w:t>-</w:t>
      </w:r>
      <w:r w:rsidRPr="00E9603C">
        <w:tab/>
        <w:t>Receiving licensing condition from Client NWDAF to check the Client NWDAF's</w:t>
      </w:r>
      <w:r w:rsidRPr="00E9603C">
        <w:rPr>
          <w:lang w:eastAsia="zh-CN"/>
        </w:rPr>
        <w:t xml:space="preserve"> participation in the federated learning task;</w:t>
      </w:r>
    </w:p>
    <w:p w14:paraId="0A34EF75" w14:textId="77777777" w:rsidR="009166E9" w:rsidRPr="00E9603C" w:rsidRDefault="009166E9">
      <w:pPr>
        <w:pStyle w:val="B3"/>
      </w:pPr>
      <w:r w:rsidRPr="00E9603C">
        <w:t>-</w:t>
      </w:r>
      <w:r w:rsidRPr="00E9603C">
        <w:tab/>
        <w:t>Initial Federated Learning parameters determination and distribution;</w:t>
      </w:r>
    </w:p>
    <w:p w14:paraId="2BD3119B" w14:textId="77777777" w:rsidR="009166E9" w:rsidRPr="00E9603C" w:rsidRDefault="009166E9">
      <w:pPr>
        <w:pStyle w:val="B3"/>
      </w:pPr>
      <w:r w:rsidRPr="00E9603C">
        <w:t>-</w:t>
      </w:r>
      <w:r w:rsidRPr="00E9603C">
        <w:tab/>
        <w:t>Collection of local ML model information from the Client NWDAF instances;</w:t>
      </w:r>
    </w:p>
    <w:p w14:paraId="5B572054" w14:textId="77777777" w:rsidR="009166E9" w:rsidRPr="00E9603C" w:rsidRDefault="009166E9">
      <w:pPr>
        <w:pStyle w:val="B3"/>
      </w:pPr>
      <w:r w:rsidRPr="00E9603C">
        <w:t>-</w:t>
      </w:r>
      <w:r w:rsidRPr="00E9603C">
        <w:tab/>
      </w:r>
      <w:r w:rsidRPr="00E9603C">
        <w:rPr>
          <w:lang w:eastAsia="ko-KR"/>
        </w:rPr>
        <w:t xml:space="preserve">Aggregates local model information to update ML model, e.g. for gradient calculation, </w:t>
      </w:r>
      <w:r w:rsidRPr="00E9603C">
        <w:t>reporting to the Server NWDAF;</w:t>
      </w:r>
    </w:p>
    <w:p w14:paraId="3880191F" w14:textId="77777777" w:rsidR="009166E9" w:rsidRPr="00E9603C" w:rsidRDefault="009166E9">
      <w:pPr>
        <w:pStyle w:val="B1"/>
        <w:ind w:left="851"/>
      </w:pPr>
      <w:r w:rsidRPr="00E9603C">
        <w:t>-</w:t>
      </w:r>
      <w:r w:rsidRPr="00E9603C">
        <w:tab/>
        <w:t>As a Client NWDAF,</w:t>
      </w:r>
    </w:p>
    <w:p w14:paraId="2550959A" w14:textId="77777777" w:rsidR="009166E9" w:rsidRPr="00E9603C" w:rsidRDefault="009166E9">
      <w:pPr>
        <w:pStyle w:val="B3"/>
      </w:pPr>
      <w:r w:rsidRPr="00E9603C">
        <w:t>-</w:t>
      </w:r>
      <w:r w:rsidRPr="00E9603C">
        <w:tab/>
        <w:t xml:space="preserve">Receive aggregated model information </w:t>
      </w:r>
      <w:r w:rsidRPr="00E9603C">
        <w:rPr>
          <w:lang w:eastAsia="ko-KR"/>
        </w:rPr>
        <w:t>(updated ML model)</w:t>
      </w:r>
      <w:r w:rsidRPr="00E9603C">
        <w:t xml:space="preserve"> from Server NWDAF and perform local ML model update.</w:t>
      </w:r>
    </w:p>
    <w:p w14:paraId="1F87F888" w14:textId="77777777" w:rsidR="009166E9" w:rsidRPr="00E9603C" w:rsidRDefault="009166E9">
      <w:pPr>
        <w:pStyle w:val="B3"/>
        <w:rPr>
          <w:lang w:eastAsia="ko-KR"/>
        </w:rPr>
      </w:pPr>
      <w:r w:rsidRPr="00E9603C">
        <w:t>-</w:t>
      </w:r>
      <w:r w:rsidRPr="00E9603C">
        <w:tab/>
        <w:t>Report the licensing conditions to the Server NWDAF.</w:t>
      </w:r>
    </w:p>
    <w:p w14:paraId="3E564D1A" w14:textId="77777777" w:rsidR="009166E9" w:rsidRPr="00E9603C" w:rsidRDefault="009166E9">
      <w:pPr>
        <w:rPr>
          <w:lang w:eastAsia="ko-KR"/>
        </w:rPr>
      </w:pPr>
      <w:r w:rsidRPr="00E9603C">
        <w:rPr>
          <w:lang w:eastAsia="ko-KR"/>
        </w:rPr>
        <w:t>NRF:</w:t>
      </w:r>
    </w:p>
    <w:p w14:paraId="0FD8B42B" w14:textId="77777777" w:rsidR="009166E9" w:rsidRPr="00E9603C" w:rsidRDefault="009166E9">
      <w:pPr>
        <w:pStyle w:val="B1"/>
        <w:rPr>
          <w:lang w:eastAsia="ko-KR"/>
        </w:rPr>
      </w:pPr>
      <w:r w:rsidRPr="00E9603C">
        <w:rPr>
          <w:lang w:eastAsia="ko-KR"/>
        </w:rPr>
        <w:t>-</w:t>
      </w:r>
      <w:r w:rsidRPr="00E9603C">
        <w:rPr>
          <w:lang w:eastAsia="ko-KR"/>
        </w:rPr>
        <w:tab/>
        <w:t>Server NWDAF and Client NWDAF registration and discovery.</w:t>
      </w:r>
    </w:p>
    <w:p w14:paraId="0784814F" w14:textId="77777777" w:rsidR="009166E9" w:rsidRPr="00E9603C" w:rsidRDefault="009166E9">
      <w:pPr>
        <w:pStyle w:val="Heading2"/>
      </w:pPr>
      <w:bookmarkStart w:id="6889" w:name="_Toc31096564"/>
      <w:bookmarkStart w:id="6890" w:name="_Toc50021738"/>
      <w:bookmarkStart w:id="6891" w:name="_Toc44004376"/>
      <w:bookmarkStart w:id="6892" w:name="_Toc8905"/>
      <w:bookmarkStart w:id="6893" w:name="_Toc50023091"/>
      <w:bookmarkStart w:id="6894" w:name="_Toc50579476"/>
      <w:bookmarkStart w:id="6895" w:name="_Toc23955"/>
      <w:bookmarkStart w:id="6896" w:name="_Toc50022442"/>
      <w:bookmarkStart w:id="6897" w:name="_Toc42770077"/>
      <w:bookmarkStart w:id="6898" w:name="_Toc50021169"/>
      <w:bookmarkStart w:id="6899" w:name="_Toc43393209"/>
      <w:bookmarkStart w:id="6900" w:name="_Toc12414"/>
      <w:bookmarkStart w:id="6901" w:name="_Toc42779133"/>
      <w:bookmarkStart w:id="6902" w:name="_Toc28868"/>
      <w:bookmarkStart w:id="6903" w:name="_Toc23095"/>
      <w:bookmarkStart w:id="6904" w:name="_Toc50023676"/>
      <w:bookmarkStart w:id="6905" w:name="_Toc26887"/>
      <w:bookmarkStart w:id="6906" w:name="_Toc26555"/>
      <w:bookmarkStart w:id="6907" w:name="_Toc21059"/>
      <w:bookmarkStart w:id="6908" w:name="_Toc50309744"/>
      <w:bookmarkStart w:id="6909" w:name="_Toc54770067"/>
      <w:bookmarkStart w:id="6910" w:name="_Toc54779422"/>
      <w:bookmarkStart w:id="6911" w:name="_Toc54786382"/>
      <w:bookmarkStart w:id="6912" w:name="_Toc57201233"/>
      <w:bookmarkStart w:id="6913" w:name="_Toc57641271"/>
      <w:bookmarkStart w:id="6914" w:name="_Toc59101624"/>
      <w:r w:rsidRPr="00E9603C">
        <w:t>6.25</w:t>
      </w:r>
      <w:r w:rsidRPr="00E9603C">
        <w:tab/>
        <w:t xml:space="preserve">Solution #25: </w:t>
      </w:r>
      <w:bookmarkEnd w:id="6889"/>
      <w:r w:rsidRPr="00E9603C">
        <w:t>Exposing UE mobility analytics for multiple NWDAFs case</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01616335" w14:textId="77777777" w:rsidR="009166E9" w:rsidRPr="00E9603C" w:rsidRDefault="009166E9">
      <w:pPr>
        <w:pStyle w:val="Heading3"/>
        <w:rPr>
          <w:sz w:val="24"/>
          <w:lang w:eastAsia="ko-KR"/>
        </w:rPr>
      </w:pPr>
      <w:bookmarkStart w:id="6915" w:name="_Toc11255"/>
      <w:bookmarkStart w:id="6916" w:name="_Toc22667"/>
      <w:bookmarkStart w:id="6917" w:name="_Toc25061"/>
      <w:bookmarkStart w:id="6918" w:name="_Toc44004377"/>
      <w:bookmarkStart w:id="6919" w:name="_Toc50021170"/>
      <w:bookmarkStart w:id="6920" w:name="_Toc50021739"/>
      <w:bookmarkStart w:id="6921" w:name="_Toc50022443"/>
      <w:bookmarkStart w:id="6922" w:name="_Toc50023092"/>
      <w:bookmarkStart w:id="6923" w:name="_Toc50023677"/>
      <w:bookmarkStart w:id="6924" w:name="_Toc42770078"/>
      <w:bookmarkStart w:id="6925" w:name="_Toc50579477"/>
      <w:bookmarkStart w:id="6926" w:name="_Toc50309745"/>
      <w:bookmarkStart w:id="6927" w:name="_Toc42779134"/>
      <w:bookmarkStart w:id="6928" w:name="_Toc29336"/>
      <w:bookmarkStart w:id="6929" w:name="_Toc14305"/>
      <w:bookmarkStart w:id="6930" w:name="_Toc57201234"/>
      <w:bookmarkStart w:id="6931" w:name="_Toc54770068"/>
      <w:bookmarkStart w:id="6932" w:name="_Toc15184"/>
      <w:bookmarkStart w:id="6933" w:name="_Toc32649"/>
      <w:bookmarkStart w:id="6934" w:name="_Toc17574"/>
      <w:bookmarkStart w:id="6935" w:name="_Toc43393210"/>
      <w:bookmarkStart w:id="6936" w:name="_Toc54779423"/>
      <w:bookmarkStart w:id="6937" w:name="_Toc54786383"/>
      <w:bookmarkStart w:id="6938" w:name="_Toc57641272"/>
      <w:bookmarkStart w:id="6939" w:name="_Toc59101625"/>
      <w:r w:rsidRPr="00E9603C">
        <w:rPr>
          <w:sz w:val="24"/>
          <w:lang w:eastAsia="ko-KR"/>
        </w:rPr>
        <w:t>6.</w:t>
      </w:r>
      <w:r w:rsidRPr="00E9603C">
        <w:rPr>
          <w:sz w:val="24"/>
          <w:lang w:eastAsia="zh-CN"/>
        </w:rPr>
        <w:t>25</w:t>
      </w:r>
      <w:r w:rsidRPr="00E9603C">
        <w:rPr>
          <w:sz w:val="24"/>
          <w:lang w:eastAsia="ko-KR"/>
        </w:rPr>
        <w:t>.1</w:t>
      </w:r>
      <w:r w:rsidRPr="00E9603C">
        <w:rPr>
          <w:sz w:val="24"/>
          <w:lang w:eastAsia="zh-CN"/>
        </w:rPr>
        <w:tab/>
      </w:r>
      <w:r w:rsidRPr="00E9603C">
        <w:rPr>
          <w:sz w:val="24"/>
          <w:lang w:eastAsia="ko-KR"/>
        </w:rPr>
        <w:t>Introduction</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1027A1E1" w14:textId="77777777" w:rsidR="009166E9" w:rsidRPr="00E9603C" w:rsidRDefault="009166E9">
      <w:pPr>
        <w:rPr>
          <w:lang w:eastAsia="zh-CN"/>
        </w:rPr>
      </w:pPr>
      <w:r w:rsidRPr="00E9603C">
        <w:rPr>
          <w:lang w:eastAsia="zh-CN"/>
        </w:rPr>
        <w:t>This solution addresses Key Issue #2: Multiple NWDAF instances.</w:t>
      </w:r>
    </w:p>
    <w:p w14:paraId="5B79DC00" w14:textId="77777777" w:rsidR="009166E9" w:rsidRPr="00E9603C" w:rsidRDefault="009166E9">
      <w:r w:rsidRPr="00E9603C">
        <w:rPr>
          <w:lang w:eastAsia="zh-CN"/>
        </w:rPr>
        <w:t>The UE mobility</w:t>
      </w:r>
      <w:r w:rsidRPr="00E9603C">
        <w:t xml:space="preserve"> </w:t>
      </w:r>
      <w:r w:rsidRPr="00E9603C">
        <w:rPr>
          <w:lang w:eastAsia="zh-CN"/>
        </w:rPr>
        <w:t>information</w:t>
      </w:r>
      <w:r w:rsidRPr="00E9603C">
        <w:t xml:space="preserve"> is </w:t>
      </w:r>
      <w:r w:rsidRPr="00E9603C">
        <w:rPr>
          <w:lang w:eastAsia="zh-CN"/>
        </w:rPr>
        <w:t>regarded</w:t>
      </w:r>
      <w:r w:rsidRPr="00E9603C">
        <w:t xml:space="preserve"> </w:t>
      </w:r>
      <w:r w:rsidRPr="00E9603C">
        <w:rPr>
          <w:lang w:eastAsia="zh-CN"/>
        </w:rPr>
        <w:t>as</w:t>
      </w:r>
      <w:r w:rsidRPr="00E9603C">
        <w:t xml:space="preserve"> useful information for e.g. some certain commercial usage for deriving commercial footprint between shopping centres.</w:t>
      </w:r>
    </w:p>
    <w:p w14:paraId="6CF9D83B" w14:textId="77777777" w:rsidR="009166E9" w:rsidRPr="00E9603C" w:rsidRDefault="009166E9">
      <w:r w:rsidRPr="00E9603C">
        <w:rPr>
          <w:lang w:eastAsia="zh-CN"/>
        </w:rPr>
        <w:t>T</w:t>
      </w:r>
      <w:r w:rsidRPr="00E9603C">
        <w:t xml:space="preserve">he awareness of users who even stayed in some areas </w:t>
      </w:r>
      <w:r w:rsidRPr="00E9603C">
        <w:rPr>
          <w:lang w:eastAsia="zh-CN"/>
        </w:rPr>
        <w:t>may</w:t>
      </w:r>
      <w:r w:rsidRPr="00E9603C">
        <w:t xml:space="preserve"> become </w:t>
      </w:r>
      <w:r w:rsidRPr="00E9603C">
        <w:rPr>
          <w:lang w:eastAsia="zh-CN"/>
        </w:rPr>
        <w:t xml:space="preserve">useful </w:t>
      </w:r>
      <w:r w:rsidRPr="00E9603C">
        <w:t xml:space="preserve">e.g. </w:t>
      </w:r>
    </w:p>
    <w:p w14:paraId="47E94B11" w14:textId="77777777" w:rsidR="009166E9" w:rsidRPr="00E9603C" w:rsidRDefault="009166E9">
      <w:r w:rsidRPr="00E9603C">
        <w:t xml:space="preserve">Case 1: The AFs inside </w:t>
      </w:r>
      <w:r w:rsidRPr="00E9603C">
        <w:rPr>
          <w:lang w:eastAsia="zh-CN"/>
        </w:rPr>
        <w:t xml:space="preserve">Source Area of Interest A </w:t>
      </w:r>
      <w:r w:rsidRPr="00E9603C">
        <w:t xml:space="preserve">may need to enquiry the users who once stayed in </w:t>
      </w:r>
      <w:r w:rsidRPr="00E9603C">
        <w:rPr>
          <w:lang w:eastAsia="zh-CN"/>
        </w:rPr>
        <w:t>Target Area of Interest B in target period 1 as</w:t>
      </w:r>
      <w:r w:rsidRPr="00E9603C">
        <w:t xml:space="preserve"> depicted in the below figure.</w:t>
      </w:r>
    </w:p>
    <w:p w14:paraId="5BF199ED" w14:textId="77777777" w:rsidR="009166E9" w:rsidRPr="00E9603C" w:rsidRDefault="009166E9">
      <w:r w:rsidRPr="00E9603C">
        <w:t xml:space="preserve">Case 2: The AFs inside </w:t>
      </w:r>
      <w:r w:rsidRPr="00E9603C">
        <w:rPr>
          <w:lang w:eastAsia="zh-CN"/>
        </w:rPr>
        <w:t xml:space="preserve">Source AOI A </w:t>
      </w:r>
      <w:r w:rsidRPr="00E9603C">
        <w:t xml:space="preserve">may need to enquiry the users who once stayed in </w:t>
      </w:r>
      <w:r w:rsidRPr="00E9603C">
        <w:rPr>
          <w:lang w:eastAsia="zh-CN"/>
        </w:rPr>
        <w:t xml:space="preserve">Target AOI B in target period 1 and </w:t>
      </w:r>
      <w:r w:rsidRPr="00E9603C">
        <w:t xml:space="preserve">once stayed in </w:t>
      </w:r>
      <w:r w:rsidRPr="00E9603C">
        <w:rPr>
          <w:lang w:eastAsia="zh-CN"/>
        </w:rPr>
        <w:t>Target AOI C in target period 2 as</w:t>
      </w:r>
      <w:r w:rsidRPr="00E9603C">
        <w:t xml:space="preserve"> depicted in the below figure.</w:t>
      </w:r>
    </w:p>
    <w:p w14:paraId="5EAAEF43" w14:textId="77777777" w:rsidR="009166E9" w:rsidRPr="00E9603C" w:rsidRDefault="009166E9">
      <w:pPr>
        <w:pStyle w:val="TH"/>
      </w:pPr>
      <w:r w:rsidRPr="00E9603C">
        <w:object w:dxaOrig="5844" w:dyaOrig="5560" w14:anchorId="5D5D7760">
          <v:shape id="对象 75" o:spid="_x0000_i1093" type="#_x0000_t75" style="width:368pt;height:285pt;mso-position-horizontal-relative:page;mso-position-vertical-relative:page" o:ole="">
            <v:imagedata r:id="rId134" o:title=""/>
          </v:shape>
          <o:OLEObject Type="Embed" ProgID="Visio.Drawing.15" ShapeID="对象 75" DrawAspect="Content" ObjectID="_1669715999" r:id="rId135"/>
        </w:object>
      </w:r>
    </w:p>
    <w:p w14:paraId="5EA9D932" w14:textId="77777777" w:rsidR="009166E9" w:rsidRPr="00E9603C" w:rsidRDefault="009166E9">
      <w:pPr>
        <w:pStyle w:val="TF"/>
      </w:pPr>
      <w:r w:rsidRPr="00E9603C">
        <w:t>Figure 6.</w:t>
      </w:r>
      <w:r w:rsidRPr="00E9603C">
        <w:rPr>
          <w:lang w:eastAsia="zh-CN"/>
        </w:rPr>
        <w:t>25</w:t>
      </w:r>
      <w:r w:rsidRPr="00E9603C">
        <w:t>.1-1: UE mobility analytics provided to NF/AF</w:t>
      </w:r>
    </w:p>
    <w:p w14:paraId="34FE36AB" w14:textId="77777777" w:rsidR="009166E9" w:rsidRPr="00E9603C" w:rsidRDefault="009166E9">
      <w:pPr>
        <w:rPr>
          <w:lang w:eastAsia="zh-CN"/>
        </w:rPr>
      </w:pPr>
      <w:r w:rsidRPr="00E9603C">
        <w:rPr>
          <w:lang w:eastAsia="zh-CN"/>
        </w:rPr>
        <w:t>To address the above use case, the solution is to enhance the existing mechanism of data collection and analytics generation for the scenario of multiple NWDAFs.</w:t>
      </w:r>
    </w:p>
    <w:p w14:paraId="1784205B" w14:textId="77777777" w:rsidR="009166E9" w:rsidRPr="00E9603C" w:rsidRDefault="009166E9">
      <w:pPr>
        <w:pStyle w:val="Heading3"/>
        <w:rPr>
          <w:lang w:eastAsia="ko-KR"/>
        </w:rPr>
      </w:pPr>
      <w:bookmarkStart w:id="6940" w:name="_Toc54786384"/>
      <w:bookmarkStart w:id="6941" w:name="_Toc54770069"/>
      <w:bookmarkStart w:id="6942" w:name="_Toc57201235"/>
      <w:bookmarkStart w:id="6943" w:name="_Toc32266"/>
      <w:bookmarkStart w:id="6944" w:name="_Toc10979"/>
      <w:bookmarkStart w:id="6945" w:name="_Toc54779424"/>
      <w:bookmarkStart w:id="6946" w:name="_Toc10567"/>
      <w:bookmarkStart w:id="6947" w:name="_Toc9006"/>
      <w:bookmarkStart w:id="6948" w:name="_Toc42770079"/>
      <w:bookmarkStart w:id="6949" w:name="_Toc50021171"/>
      <w:bookmarkStart w:id="6950" w:name="_Toc50309746"/>
      <w:bookmarkStart w:id="6951" w:name="_Toc42779135"/>
      <w:bookmarkStart w:id="6952" w:name="_Toc43393211"/>
      <w:bookmarkStart w:id="6953" w:name="_Toc2019"/>
      <w:bookmarkStart w:id="6954" w:name="_Toc9231"/>
      <w:bookmarkStart w:id="6955" w:name="_Toc24171"/>
      <w:bookmarkStart w:id="6956" w:name="_Toc10425"/>
      <w:bookmarkStart w:id="6957" w:name="_Toc44004378"/>
      <w:bookmarkStart w:id="6958" w:name="_Toc50021740"/>
      <w:bookmarkStart w:id="6959" w:name="_Toc50022444"/>
      <w:bookmarkStart w:id="6960" w:name="_Toc50023093"/>
      <w:bookmarkStart w:id="6961" w:name="_Toc50023678"/>
      <w:bookmarkStart w:id="6962" w:name="_Toc50579478"/>
      <w:bookmarkStart w:id="6963" w:name="_Toc57641273"/>
      <w:bookmarkStart w:id="6964" w:name="_Toc59101626"/>
      <w:r w:rsidRPr="00E9603C">
        <w:rPr>
          <w:lang w:eastAsia="ko-KR"/>
        </w:rPr>
        <w:t>6.25.2</w:t>
      </w:r>
      <w:r w:rsidRPr="00E9603C">
        <w:rPr>
          <w:lang w:eastAsia="ko-KR"/>
        </w:rPr>
        <w:tab/>
        <w:t>Input data</w:t>
      </w:r>
      <w:bookmarkEnd w:id="6940"/>
      <w:bookmarkEnd w:id="6941"/>
      <w:bookmarkEnd w:id="6942"/>
      <w:bookmarkEnd w:id="6945"/>
      <w:bookmarkEnd w:id="6963"/>
      <w:bookmarkEnd w:id="6964"/>
    </w:p>
    <w:p w14:paraId="42D9FB8E" w14:textId="77777777" w:rsidR="009166E9" w:rsidRPr="00E9603C" w:rsidRDefault="009166E9">
      <w:pPr>
        <w:rPr>
          <w:lang w:eastAsia="zh-CN"/>
        </w:rPr>
      </w:pPr>
      <w:r w:rsidRPr="00E9603C">
        <w:rPr>
          <w:lang w:eastAsia="zh-CN"/>
        </w:rPr>
        <w:t xml:space="preserve">Input Data is defined in Table 6.7.2.2-1, Table 6.7.2.2-2, clause 6.7.2.2,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respectively.</w:t>
      </w:r>
    </w:p>
    <w:p w14:paraId="3F944EC7" w14:textId="77777777" w:rsidR="009166E9" w:rsidRPr="00E9603C" w:rsidRDefault="009166E9">
      <w:pPr>
        <w:pStyle w:val="Heading3"/>
        <w:rPr>
          <w:lang w:eastAsia="ko-KR"/>
        </w:rPr>
      </w:pPr>
      <w:bookmarkStart w:id="6965" w:name="_Toc54770070"/>
      <w:bookmarkStart w:id="6966" w:name="_Toc54779425"/>
      <w:bookmarkStart w:id="6967" w:name="_Toc54786385"/>
      <w:bookmarkStart w:id="6968" w:name="_Toc57201236"/>
      <w:bookmarkStart w:id="6969" w:name="_Toc57641274"/>
      <w:bookmarkStart w:id="6970" w:name="_Toc59101627"/>
      <w:r w:rsidRPr="00E9603C">
        <w:rPr>
          <w:lang w:eastAsia="ko-KR"/>
        </w:rPr>
        <w:t>6.25.3</w:t>
      </w:r>
      <w:r w:rsidRPr="00E9603C">
        <w:rPr>
          <w:lang w:eastAsia="ko-KR"/>
        </w:rPr>
        <w:tab/>
        <w:t>Output Analytics</w:t>
      </w:r>
      <w:bookmarkEnd w:id="6965"/>
      <w:bookmarkEnd w:id="6966"/>
      <w:bookmarkEnd w:id="6967"/>
      <w:bookmarkEnd w:id="6968"/>
      <w:bookmarkEnd w:id="6969"/>
      <w:bookmarkEnd w:id="6970"/>
    </w:p>
    <w:p w14:paraId="379EFA1E" w14:textId="77777777" w:rsidR="009166E9" w:rsidRPr="00E9603C" w:rsidRDefault="009166E9">
      <w:pPr>
        <w:rPr>
          <w:rFonts w:eastAsia="DengXian"/>
          <w:lang w:eastAsia="zh-CN"/>
        </w:rPr>
      </w:pPr>
      <w:r w:rsidRPr="00E9603C">
        <w:rPr>
          <w:lang w:eastAsia="zh-CN"/>
        </w:rPr>
        <w:t xml:space="preserve">Output Data is defined in </w:t>
      </w:r>
      <w:r w:rsidRPr="00E9603C">
        <w:t>Table</w:t>
      </w:r>
      <w:r w:rsidRPr="00E9603C">
        <w:rPr>
          <w:lang w:eastAsia="zh-CN"/>
        </w:rPr>
        <w:t xml:space="preserve"> 6.7.2.3-1</w:t>
      </w:r>
      <w:r w:rsidRPr="00E9603C">
        <w:rPr>
          <w:rFonts w:eastAsia="DengXian"/>
          <w:lang w:eastAsia="zh-CN"/>
        </w:rPr>
        <w:t xml:space="preserve"> and </w:t>
      </w:r>
      <w:r w:rsidRPr="00E9603C">
        <w:t>Table</w:t>
      </w:r>
      <w:r w:rsidRPr="00E9603C">
        <w:rPr>
          <w:lang w:eastAsia="zh-CN"/>
        </w:rPr>
        <w:t xml:space="preserve"> 6.7.2.3-2</w:t>
      </w:r>
      <w:r w:rsidRPr="00E9603C">
        <w:rPr>
          <w:rFonts w:eastAsia="DengXian"/>
          <w:lang w:eastAsia="zh-CN"/>
        </w:rPr>
        <w:t xml:space="preserve">, </w:t>
      </w:r>
      <w:r w:rsidR="00E9603C" w:rsidRPr="00E9603C">
        <w:rPr>
          <w:rFonts w:eastAsia="DengXian"/>
          <w:lang w:eastAsia="zh-CN"/>
        </w:rPr>
        <w:t>TS</w:t>
      </w:r>
      <w:r w:rsidR="00E9603C">
        <w:rPr>
          <w:rFonts w:eastAsia="DengXian"/>
          <w:lang w:eastAsia="zh-CN"/>
        </w:rPr>
        <w:t> </w:t>
      </w:r>
      <w:r w:rsidR="00E9603C" w:rsidRPr="00E9603C">
        <w:rPr>
          <w:rFonts w:eastAsia="DengXian"/>
          <w:lang w:eastAsia="zh-CN"/>
        </w:rPr>
        <w:t>23.288</w:t>
      </w:r>
      <w:r w:rsidR="00E9603C">
        <w:rPr>
          <w:rFonts w:eastAsia="DengXian"/>
          <w:lang w:eastAsia="zh-CN"/>
        </w:rPr>
        <w:t> </w:t>
      </w:r>
      <w:r w:rsidR="00E9603C" w:rsidRPr="00E9603C">
        <w:rPr>
          <w:rFonts w:eastAsia="DengXian"/>
          <w:lang w:eastAsia="zh-CN"/>
        </w:rPr>
        <w:t>[</w:t>
      </w:r>
      <w:r w:rsidRPr="00E9603C">
        <w:rPr>
          <w:rFonts w:eastAsia="DengXian"/>
          <w:lang w:eastAsia="zh-CN"/>
        </w:rPr>
        <w:t xml:space="preserve">5] </w:t>
      </w:r>
      <w:r w:rsidRPr="00E9603C">
        <w:rPr>
          <w:lang w:eastAsia="zh-CN"/>
        </w:rPr>
        <w:t xml:space="preserve">clause 6.7.2.3,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respectively.</w:t>
      </w:r>
    </w:p>
    <w:p w14:paraId="68EE11DC" w14:textId="77777777" w:rsidR="009166E9" w:rsidRPr="00E9603C" w:rsidRDefault="009166E9">
      <w:pPr>
        <w:pStyle w:val="Heading3"/>
        <w:rPr>
          <w:lang w:eastAsia="ko-KR"/>
        </w:rPr>
      </w:pPr>
      <w:bookmarkStart w:id="6971" w:name="_Toc54770071"/>
      <w:bookmarkStart w:id="6972" w:name="_Toc54779426"/>
      <w:bookmarkStart w:id="6973" w:name="_Toc54786386"/>
      <w:bookmarkStart w:id="6974" w:name="_Toc57201237"/>
      <w:bookmarkStart w:id="6975" w:name="_Toc57641275"/>
      <w:bookmarkStart w:id="6976" w:name="_Toc59101628"/>
      <w:r w:rsidRPr="00E9603C">
        <w:rPr>
          <w:lang w:eastAsia="ko-KR"/>
        </w:rPr>
        <w:t>6.</w:t>
      </w:r>
      <w:r w:rsidRPr="00E9603C">
        <w:rPr>
          <w:lang w:eastAsia="zh-CN"/>
        </w:rPr>
        <w:t>25</w:t>
      </w:r>
      <w:r w:rsidRPr="00E9603C">
        <w:rPr>
          <w:lang w:eastAsia="ko-KR"/>
        </w:rPr>
        <w:t>.4</w:t>
      </w:r>
      <w:r w:rsidRPr="00E9603C">
        <w:rPr>
          <w:lang w:eastAsia="ko-KR"/>
        </w:rPr>
        <w:tab/>
        <w:t>Procedures</w:t>
      </w:r>
      <w:bookmarkEnd w:id="6943"/>
      <w:bookmarkEnd w:id="6944"/>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71"/>
      <w:bookmarkEnd w:id="6972"/>
      <w:bookmarkEnd w:id="6973"/>
      <w:bookmarkEnd w:id="6974"/>
      <w:bookmarkEnd w:id="6975"/>
      <w:bookmarkEnd w:id="6976"/>
    </w:p>
    <w:bookmarkStart w:id="6977" w:name="_MON_1647965282"/>
    <w:bookmarkEnd w:id="6977"/>
    <w:bookmarkStart w:id="6978" w:name="_1666095745"/>
    <w:bookmarkEnd w:id="6978"/>
    <w:p w14:paraId="10301145" w14:textId="77777777" w:rsidR="009166E9" w:rsidRPr="00E9603C" w:rsidRDefault="009166E9">
      <w:pPr>
        <w:pStyle w:val="TH"/>
      </w:pPr>
      <w:r w:rsidRPr="00E9603C">
        <w:object w:dxaOrig="10632" w:dyaOrig="9060" w14:anchorId="65B98965">
          <v:shape id="对象 77" o:spid="_x0000_i1094" type="#_x0000_t75" style="width:531.5pt;height:454pt;mso-position-horizontal-relative:page;mso-position-vertical-relative:page" o:ole="">
            <v:imagedata r:id="rId136" o:title=""/>
          </v:shape>
          <o:OLEObject Type="Embed" ProgID="Word.Picture.8" ShapeID="对象 77" DrawAspect="Content" ObjectID="_1669716000" r:id="rId137"/>
        </w:object>
      </w:r>
    </w:p>
    <w:p w14:paraId="1F135092" w14:textId="77777777" w:rsidR="009166E9" w:rsidRPr="00E9603C" w:rsidRDefault="009166E9">
      <w:pPr>
        <w:pStyle w:val="TF"/>
      </w:pPr>
      <w:r w:rsidRPr="00E9603C">
        <w:t>Figure 6.</w:t>
      </w:r>
      <w:r w:rsidRPr="00E9603C">
        <w:rPr>
          <w:lang w:eastAsia="zh-CN"/>
        </w:rPr>
        <w:t>25</w:t>
      </w:r>
      <w:r w:rsidRPr="00E9603C">
        <w:t>.4-1: Procedure for UE mobility analytics provided to NF/</w:t>
      </w:r>
      <w:r w:rsidRPr="00E9603C">
        <w:rPr>
          <w:rFonts w:eastAsia="DengXian"/>
          <w:lang w:eastAsia="zh-CN"/>
        </w:rPr>
        <w:t>AF</w:t>
      </w:r>
    </w:p>
    <w:p w14:paraId="4306B5F9" w14:textId="77777777" w:rsidR="009166E9" w:rsidRPr="00E9603C" w:rsidRDefault="009166E9">
      <w:pPr>
        <w:pStyle w:val="B1"/>
      </w:pPr>
      <w:r w:rsidRPr="00E9603C">
        <w:t>1a.</w:t>
      </w:r>
      <w:r w:rsidRPr="00E9603C">
        <w:tab/>
        <w:t>To obtain the SUPI list and their related mobility analytics, e.g. user location and time slot, who currently stays in Source Area of Interest and once stayed in Target Area of Interest(s) in target period(s) or not stayed in Target Area of Interest(s) in target period(s), the NF/AF sends:</w:t>
      </w:r>
    </w:p>
    <w:p w14:paraId="737FEF7D" w14:textId="77777777" w:rsidR="009166E9" w:rsidRPr="00E9603C" w:rsidRDefault="009166E9">
      <w:pPr>
        <w:pStyle w:val="B2"/>
      </w:pPr>
      <w:r w:rsidRPr="00E9603C">
        <w:t>-</w:t>
      </w:r>
      <w:r w:rsidRPr="00E9603C">
        <w:tab/>
        <w:t>For case 1, an Analytics subscription or request (Analytics ID = UE mobility, Analytics Filter information = Source AOI A, Target AOI B, Analytics Reporting information = Analytics target period 1) to the NWDAF1 serving the Source AOI A by Nnwdaf_AnalyticsSubscription_Subscribe or Nnwdaf_AnalyticsInfo_Request.</w:t>
      </w:r>
    </w:p>
    <w:p w14:paraId="0E138D0B" w14:textId="77777777" w:rsidR="009166E9" w:rsidRPr="00E9603C" w:rsidRDefault="009166E9">
      <w:pPr>
        <w:pStyle w:val="B2"/>
      </w:pPr>
      <w:r w:rsidRPr="00E9603C">
        <w:t>-</w:t>
      </w:r>
      <w:r w:rsidRPr="00E9603C">
        <w:tab/>
        <w:t>For case 2, an Analytics subscription or request (Analytics ID = UE mobility, Analytics Filter information = Source AOI A, Target AOI B, Target AOI C, Analytics Reporting information = Analytics target period 1, Analytics target period 2) to the NWDAF1 by Nnwdaf_AnalyticsSubscription_Subscribe or Nnwdaf_AnalyticsInfo_Request.</w:t>
      </w:r>
    </w:p>
    <w:p w14:paraId="1F169193" w14:textId="77777777" w:rsidR="009166E9" w:rsidRPr="00E9603C" w:rsidRDefault="009166E9">
      <w:r w:rsidRPr="00E9603C">
        <w:t>For these untrusted NFs, the NF sends the subscription or request via a NEF, where the NF invokes NEF service Nnef_AnalyticsExposure_Subscribe.</w:t>
      </w:r>
    </w:p>
    <w:p w14:paraId="3FDB7F2E" w14:textId="77777777" w:rsidR="009166E9" w:rsidRPr="00E9603C" w:rsidRDefault="009166E9">
      <w:pPr>
        <w:pStyle w:val="B1"/>
      </w:pPr>
      <w:r w:rsidRPr="00E9603C">
        <w:t>1b-1c.</w:t>
      </w:r>
      <w:r w:rsidRPr="00E9603C">
        <w:tab/>
        <w:t xml:space="preserve">Authorization for the AF is performed in the NEF in case the NEF is used. The NEF will then convey the request to the NWDAF1 as defined in the clause 6.1.2.2, </w:t>
      </w:r>
      <w:r w:rsidR="00E9603C" w:rsidRPr="00E9603C">
        <w:t>TS</w:t>
      </w:r>
      <w:r w:rsidR="00E9603C">
        <w:t> </w:t>
      </w:r>
      <w:r w:rsidR="00E9603C" w:rsidRPr="00E9603C">
        <w:t>23.288</w:t>
      </w:r>
      <w:r w:rsidR="00E9603C">
        <w:t> </w:t>
      </w:r>
      <w:r w:rsidR="00E9603C" w:rsidRPr="00E9603C">
        <w:t>[</w:t>
      </w:r>
      <w:r w:rsidRPr="00E9603C">
        <w:t>5].</w:t>
      </w:r>
    </w:p>
    <w:p w14:paraId="62AAEC30" w14:textId="77777777" w:rsidR="009166E9" w:rsidRPr="00E9603C" w:rsidRDefault="009166E9">
      <w:pPr>
        <w:pStyle w:val="B1"/>
      </w:pPr>
      <w:r w:rsidRPr="00E9603C">
        <w:t>2a-2e</w:t>
      </w:r>
      <w:r w:rsidRPr="00E9603C">
        <w:tab/>
        <w:t xml:space="preserve">Upon reception of the request from the NF directly or via the NEF for untrusted NF, the NWDAF1 may subscribe/request to events from AMF/AF/OAM for UE location information, as the steps 2a-2e described in the clause 6.7.2.4, </w:t>
      </w:r>
      <w:r w:rsidR="00E9603C" w:rsidRPr="00E9603C">
        <w:t>TS</w:t>
      </w:r>
      <w:r w:rsidR="00E9603C">
        <w:t> </w:t>
      </w:r>
      <w:r w:rsidR="00E9603C" w:rsidRPr="00E9603C">
        <w:t>23.288</w:t>
      </w:r>
      <w:r w:rsidR="00E9603C">
        <w:t> </w:t>
      </w:r>
      <w:r w:rsidR="00E9603C" w:rsidRPr="00E9603C">
        <w:t>[</w:t>
      </w:r>
      <w:r w:rsidRPr="00E9603C">
        <w:t>5].The NWDAF figures out a candidate SUPI list who currently stays in Source Area of Interest A.</w:t>
      </w:r>
    </w:p>
    <w:p w14:paraId="5233DD88" w14:textId="77777777" w:rsidR="009166E9" w:rsidRPr="00E9603C" w:rsidRDefault="009166E9">
      <w:pPr>
        <w:pStyle w:val="B1"/>
      </w:pPr>
      <w:r w:rsidRPr="00E9603C">
        <w:t>2f-2g.</w:t>
      </w:r>
      <w:r w:rsidRPr="00E9603C">
        <w:tab/>
        <w:t>For case 1, to obtain UE mobility analytics in Target Area of Interest B and related target period 1, the NWDAF1 sends Analytics subscribe/request (Analytics ID = UE mobility, Target of Analytics Reporting = list of SUPIs, Analytics Filter information = Target AOI B, Analytics Reporting information = Analytics target period 1) to the NWDAF2 serving the Target Area of Interest. The NWDAF2 provides data analytics to the NWDAF1 including SUPI list 2 and their related mobility analytics, who once stayed in Target Area of Interest B in target period 1.</w:t>
      </w:r>
    </w:p>
    <w:p w14:paraId="2AC67A0F" w14:textId="77777777" w:rsidR="009166E9" w:rsidRPr="00E9603C" w:rsidRDefault="009166E9">
      <w:pPr>
        <w:pStyle w:val="B1"/>
      </w:pPr>
      <w:r w:rsidRPr="00E9603C">
        <w:tab/>
        <w:t>For case 2, besides the same interactions between NWDAF1 and NWDAF2 to obtain SUPI list 2 and their UE mobility analytics in Target Area of Interest B and related target period 1, in addition</w:t>
      </w:r>
      <w:r w:rsidRPr="00E9603C">
        <w:rPr>
          <w:rFonts w:ascii="SimSun" w:eastAsia="SimSun" w:hAnsi="SimSun"/>
          <w:lang w:eastAsia="zh-CN"/>
        </w:rPr>
        <w:t>,</w:t>
      </w:r>
      <w:r w:rsidRPr="00E9603C">
        <w:t>to obtain SUPI list 3 and UE mobility analytics in Target Area of Interest C and related target period 2, the NWDAF1 sends Analytics subscribe/request (Analytics ID = UE mobility, Target of Analytics Reporting = list of SUPIs, Analytics Filter information = Target AOI C, Analytics Reporting information = Analytics target period 2) to the NWDAF3 serving the Target Area of Interest C. The NWDAF3 provides data analytics to the NWDAF1 including SUPI list 3 and their related mobility analytics, who once stayed in Target Area of Interest C in target period 2.</w:t>
      </w:r>
    </w:p>
    <w:p w14:paraId="1B454826" w14:textId="77777777" w:rsidR="009166E9" w:rsidRPr="00E9603C" w:rsidRDefault="009166E9">
      <w:pPr>
        <w:pStyle w:val="NO"/>
        <w:rPr>
          <w:lang w:eastAsia="zh-CN"/>
        </w:rPr>
      </w:pPr>
      <w:r w:rsidRPr="00E9603C">
        <w:rPr>
          <w:lang w:eastAsia="zh-CN"/>
        </w:rPr>
        <w:t>NOTE:</w:t>
      </w:r>
      <w:r w:rsidRPr="00E9603C">
        <w:rPr>
          <w:lang w:eastAsia="zh-CN"/>
        </w:rPr>
        <w:tab/>
        <w:t>It is assumed that the NWDAF2 could collect data and keep for a certain period of time, e.g. 2 weeks, which could be configured by the operators.</w:t>
      </w:r>
    </w:p>
    <w:p w14:paraId="4BEDA435" w14:textId="77777777" w:rsidR="009166E9" w:rsidRPr="00E9603C" w:rsidRDefault="009166E9">
      <w:pPr>
        <w:pStyle w:val="B1"/>
        <w:rPr>
          <w:lang w:eastAsia="zh-CN"/>
        </w:rPr>
      </w:pPr>
      <w:r w:rsidRPr="00E9603C">
        <w:rPr>
          <w:lang w:eastAsia="zh-CN"/>
        </w:rPr>
        <w:t>3.</w:t>
      </w:r>
      <w:r w:rsidRPr="00E9603C">
        <w:rPr>
          <w:lang w:eastAsia="zh-CN"/>
        </w:rPr>
        <w:tab/>
        <w:t>The NWDAF1 derives requested analytics, i.e.:</w:t>
      </w:r>
    </w:p>
    <w:p w14:paraId="76C16D40" w14:textId="77777777" w:rsidR="009166E9" w:rsidRPr="00E9603C" w:rsidRDefault="009166E9">
      <w:pPr>
        <w:pStyle w:val="B2"/>
      </w:pPr>
      <w:r w:rsidRPr="00E9603C">
        <w:t>-</w:t>
      </w:r>
      <w:r w:rsidRPr="00E9603C">
        <w:tab/>
        <w:t xml:space="preserve">For case 1, based on SUPI list 2 and their UE mobility analytics in Target AOI B provided by NWDAF2 and the UE mobility analytics in Source AOI A obtained by NWDAF1 itself, NWDAF1 derives the SUPI list and their aggregated UE mobility analytics, who currently stay in Source AOI A and once stayed in Target AOI B in target period 1. </w:t>
      </w:r>
    </w:p>
    <w:p w14:paraId="758934F2" w14:textId="77777777" w:rsidR="009166E9" w:rsidRPr="00E9603C" w:rsidRDefault="009166E9">
      <w:pPr>
        <w:pStyle w:val="B2"/>
        <w:rPr>
          <w:lang w:eastAsia="zh-CN"/>
        </w:rPr>
      </w:pPr>
      <w:r w:rsidRPr="00E9603C">
        <w:t>-</w:t>
      </w:r>
      <w:r w:rsidRPr="00E9603C">
        <w:tab/>
        <w:t>For case 2, based on SUPI list 2 and their UE mobility analytics in Target AOI B provided by NWDAF2, SUPI list 3 and their UE mobility analytics in Target AOI C provided by NWDAF3, and the UE mobility analytics in Source AOI A obtained by NWDAF1 itself, NWDAF1 derives the intersection SUPI list and their aggregated UE mobility analytics, who currently stay in Source AOI A and once stayed in Target AOI B in target period 1 and in Target AOI C in target period 2</w:t>
      </w:r>
      <w:r w:rsidRPr="00E9603C">
        <w:rPr>
          <w:lang w:eastAsia="zh-CN"/>
        </w:rPr>
        <w:t>.</w:t>
      </w:r>
    </w:p>
    <w:p w14:paraId="2BC11C21" w14:textId="77777777" w:rsidR="009166E9" w:rsidRPr="00E9603C" w:rsidRDefault="009166E9">
      <w:pPr>
        <w:pStyle w:val="B1"/>
        <w:rPr>
          <w:lang w:eastAsia="zh-CN"/>
        </w:rPr>
      </w:pPr>
      <w:r w:rsidRPr="00E9603C">
        <w:rPr>
          <w:lang w:eastAsia="zh-CN"/>
        </w:rPr>
        <w:t>4a-4b.</w:t>
      </w:r>
      <w:r w:rsidRPr="00E9603C">
        <w:rPr>
          <w:lang w:eastAsia="zh-CN"/>
        </w:rPr>
        <w:tab/>
        <w:t xml:space="preserve">The NWDAF1 sends the requested UE analytics to the NF/AF. The details for UE mobility analytics provided by the NWDAF are defined in the clause 6.7.2.3,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Based on the analytics provided by the NWDAF1, the NF/AF derives the mobility related information for these UEs.</w:t>
      </w:r>
    </w:p>
    <w:p w14:paraId="2A60ED57" w14:textId="77777777" w:rsidR="009166E9" w:rsidRPr="00E9603C" w:rsidRDefault="009166E9">
      <w:pPr>
        <w:rPr>
          <w:lang w:eastAsia="zh-CN"/>
        </w:rPr>
      </w:pPr>
      <w:r w:rsidRPr="00E9603C">
        <w:rPr>
          <w:lang w:eastAsia="zh-CN"/>
        </w:rPr>
        <w:t>For these untrusted NFs, the NWDAF1 provides requested UE analytics to the NF via a NEF.</w:t>
      </w:r>
    </w:p>
    <w:p w14:paraId="637DE3CB" w14:textId="77777777" w:rsidR="009166E9" w:rsidRPr="00E9603C" w:rsidRDefault="009166E9">
      <w:pPr>
        <w:pStyle w:val="Heading3"/>
        <w:rPr>
          <w:lang w:eastAsia="zh-CN"/>
        </w:rPr>
      </w:pPr>
      <w:bookmarkStart w:id="6979" w:name="_Toc54770072"/>
      <w:bookmarkStart w:id="6980" w:name="_Toc54779427"/>
      <w:bookmarkStart w:id="6981" w:name="_Toc54786387"/>
      <w:bookmarkStart w:id="6982" w:name="_Toc57201238"/>
      <w:bookmarkStart w:id="6983" w:name="_Toc12880"/>
      <w:bookmarkStart w:id="6984" w:name="_Toc50309747"/>
      <w:bookmarkStart w:id="6985" w:name="_Toc50022445"/>
      <w:bookmarkStart w:id="6986" w:name="_Toc50023679"/>
      <w:bookmarkStart w:id="6987" w:name="_Toc44004379"/>
      <w:bookmarkStart w:id="6988" w:name="_Toc50021741"/>
      <w:bookmarkStart w:id="6989" w:name="_Toc42770080"/>
      <w:bookmarkStart w:id="6990" w:name="_Toc42779136"/>
      <w:bookmarkStart w:id="6991" w:name="_Toc50023094"/>
      <w:bookmarkStart w:id="6992" w:name="_Toc43393212"/>
      <w:bookmarkStart w:id="6993" w:name="_Toc27927"/>
      <w:bookmarkStart w:id="6994" w:name="_Toc13330"/>
      <w:bookmarkStart w:id="6995" w:name="_Toc15088"/>
      <w:bookmarkStart w:id="6996" w:name="_Toc50579479"/>
      <w:bookmarkStart w:id="6997" w:name="_Toc50021172"/>
      <w:bookmarkStart w:id="6998" w:name="_Toc25304"/>
      <w:bookmarkStart w:id="6999" w:name="_Toc28566"/>
      <w:bookmarkStart w:id="7000" w:name="_Toc14218"/>
      <w:bookmarkStart w:id="7001" w:name="_Toc29347"/>
      <w:bookmarkStart w:id="7002" w:name="_Toc57641276"/>
      <w:bookmarkStart w:id="7003" w:name="_Toc59101629"/>
      <w:r w:rsidRPr="00E9603C">
        <w:rPr>
          <w:lang w:eastAsia="zh-CN"/>
        </w:rPr>
        <w:t>6.25.5</w:t>
      </w:r>
      <w:r w:rsidRPr="00E9603C">
        <w:rPr>
          <w:lang w:eastAsia="zh-CN"/>
        </w:rPr>
        <w:tab/>
      </w:r>
      <w:r w:rsidRPr="00E9603C">
        <w:t>Impacts on services, entities and interfaces</w:t>
      </w:r>
      <w:bookmarkEnd w:id="6979"/>
      <w:bookmarkEnd w:id="6980"/>
      <w:bookmarkEnd w:id="6981"/>
      <w:bookmarkEnd w:id="6982"/>
      <w:bookmarkEnd w:id="7002"/>
      <w:bookmarkEnd w:id="7003"/>
    </w:p>
    <w:p w14:paraId="6F98BDA2" w14:textId="77777777" w:rsidR="009166E9" w:rsidRPr="00E9603C" w:rsidRDefault="009166E9">
      <w:pPr>
        <w:rPr>
          <w:lang w:eastAsia="ko-KR"/>
        </w:rPr>
      </w:pPr>
      <w:r w:rsidRPr="00E9603C">
        <w:rPr>
          <w:lang w:eastAsia="ko-KR"/>
        </w:rPr>
        <w:t>NWDAF:</w:t>
      </w:r>
    </w:p>
    <w:p w14:paraId="51AFD65A" w14:textId="77777777" w:rsidR="009166E9" w:rsidRPr="00E9603C" w:rsidRDefault="009166E9">
      <w:pPr>
        <w:pStyle w:val="B1"/>
        <w:rPr>
          <w:lang w:eastAsia="ko-KR"/>
        </w:rPr>
      </w:pPr>
      <w:r w:rsidRPr="00E9603C">
        <w:rPr>
          <w:lang w:eastAsia="ko-KR"/>
        </w:rPr>
        <w:t>-</w:t>
      </w:r>
      <w:r w:rsidRPr="00E9603C">
        <w:rPr>
          <w:lang w:eastAsia="ko-KR"/>
        </w:rPr>
        <w:tab/>
        <w:t xml:space="preserve">For UE mobility analytics, extend the filter information of the existing Nnwdaf_AnalyticsSubscription_Subscribe service or Nnwdaf_AnalyticsInfo_Request service, by including a new analytic filter = Source Area of Interest and Target Area of Interest(s), and extending </w:t>
      </w:r>
      <w:r w:rsidRPr="00E9603C">
        <w:t>Analytics Reporting information to contain multiple Analytics target periods if necessary</w:t>
      </w:r>
      <w:r w:rsidRPr="00E9603C">
        <w:rPr>
          <w:lang w:eastAsia="ko-KR"/>
        </w:rPr>
        <w:t>.</w:t>
      </w:r>
    </w:p>
    <w:p w14:paraId="61BF271D" w14:textId="77777777" w:rsidR="009166E9" w:rsidRPr="00E9603C" w:rsidRDefault="009166E9">
      <w:pPr>
        <w:rPr>
          <w:lang w:eastAsia="ko-KR"/>
        </w:rPr>
      </w:pPr>
      <w:r w:rsidRPr="00E9603C">
        <w:rPr>
          <w:lang w:eastAsia="ko-KR"/>
        </w:rPr>
        <w:t>NEF:</w:t>
      </w:r>
    </w:p>
    <w:p w14:paraId="7D4C7D5D" w14:textId="77777777" w:rsidR="009166E9" w:rsidRPr="00E9603C" w:rsidRDefault="009166E9">
      <w:pPr>
        <w:pStyle w:val="B1"/>
        <w:rPr>
          <w:lang w:eastAsia="ko-KR"/>
        </w:rPr>
      </w:pPr>
      <w:r w:rsidRPr="00E9603C">
        <w:rPr>
          <w:lang w:eastAsia="ko-KR"/>
        </w:rPr>
        <w:t>-</w:t>
      </w:r>
      <w:r w:rsidRPr="00E9603C">
        <w:rPr>
          <w:lang w:eastAsia="ko-KR"/>
        </w:rPr>
        <w:tab/>
        <w:t>For UE mobility analytics</w:t>
      </w:r>
      <w:r w:rsidRPr="00E9603C">
        <w:rPr>
          <w:rFonts w:ascii="DengXian" w:eastAsia="DengXian" w:hAnsi="DengXian"/>
          <w:lang w:eastAsia="zh-CN"/>
        </w:rPr>
        <w:t xml:space="preserve">, </w:t>
      </w:r>
      <w:r w:rsidRPr="00E9603C">
        <w:t xml:space="preserve">extend the filter information of the existing Nnef_AnalyticsExposure_Subscribe service, by </w:t>
      </w:r>
      <w:r w:rsidRPr="00E9603C">
        <w:rPr>
          <w:lang w:eastAsia="ko-KR"/>
        </w:rPr>
        <w:t xml:space="preserve">including a new analytic filter = Source Area of Interest and Target Area of Interest(s), and extending </w:t>
      </w:r>
      <w:r w:rsidRPr="00E9603C">
        <w:t>Analytics Reporting information to contain multiple Analytics target periods if necessary</w:t>
      </w:r>
      <w:r w:rsidRPr="00E9603C">
        <w:rPr>
          <w:lang w:eastAsia="ko-KR"/>
        </w:rPr>
        <w:t>.</w:t>
      </w:r>
    </w:p>
    <w:p w14:paraId="7A726652" w14:textId="77777777" w:rsidR="009166E9" w:rsidRPr="00E9603C" w:rsidRDefault="009166E9">
      <w:pPr>
        <w:pStyle w:val="Heading2"/>
        <w:rPr>
          <w:lang w:eastAsia="zh-CN"/>
        </w:rPr>
      </w:pPr>
      <w:bookmarkStart w:id="7004" w:name="_Toc54770073"/>
      <w:bookmarkStart w:id="7005" w:name="_Toc54779428"/>
      <w:bookmarkStart w:id="7006" w:name="_Toc54786388"/>
      <w:bookmarkStart w:id="7007" w:name="_Toc57201239"/>
      <w:bookmarkStart w:id="7008" w:name="_Toc57641277"/>
      <w:bookmarkStart w:id="7009" w:name="_Toc59101630"/>
      <w:r w:rsidRPr="00E9603C">
        <w:t>6.</w:t>
      </w:r>
      <w:r w:rsidRPr="00E9603C">
        <w:rPr>
          <w:lang w:eastAsia="zh-CN"/>
        </w:rPr>
        <w:t>26</w:t>
      </w:r>
      <w:r w:rsidRPr="00E9603C">
        <w:tab/>
        <w:t xml:space="preserve">Solution </w:t>
      </w:r>
      <w:r w:rsidRPr="00E9603C">
        <w:rPr>
          <w:lang w:eastAsia="zh-CN"/>
        </w:rPr>
        <w:t>#26</w:t>
      </w:r>
      <w:r w:rsidRPr="00E9603C">
        <w:t>: Reselection of NWDAF</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4"/>
      <w:bookmarkEnd w:id="7005"/>
      <w:bookmarkEnd w:id="7006"/>
      <w:bookmarkEnd w:id="7007"/>
      <w:bookmarkEnd w:id="7008"/>
      <w:bookmarkEnd w:id="7009"/>
    </w:p>
    <w:p w14:paraId="11CC5CA4" w14:textId="77777777" w:rsidR="009166E9" w:rsidRPr="00E9603C" w:rsidRDefault="009166E9">
      <w:pPr>
        <w:pStyle w:val="Heading3"/>
      </w:pPr>
      <w:bookmarkStart w:id="7010" w:name="_Toc18475"/>
      <w:bookmarkStart w:id="7011" w:name="_Toc28558"/>
      <w:bookmarkStart w:id="7012" w:name="_Toc50023095"/>
      <w:bookmarkStart w:id="7013" w:name="_Toc57201240"/>
      <w:bookmarkStart w:id="7014" w:name="_Toc54770074"/>
      <w:bookmarkStart w:id="7015" w:name="_Toc28342"/>
      <w:bookmarkStart w:id="7016" w:name="_Toc22312"/>
      <w:bookmarkStart w:id="7017" w:name="_Toc54786389"/>
      <w:bookmarkStart w:id="7018" w:name="_Toc54779429"/>
      <w:bookmarkStart w:id="7019" w:name="_Toc42779137"/>
      <w:bookmarkStart w:id="7020" w:name="_Toc17492"/>
      <w:bookmarkStart w:id="7021" w:name="_Toc42770081"/>
      <w:bookmarkStart w:id="7022" w:name="_Toc50023680"/>
      <w:bookmarkStart w:id="7023" w:name="_Toc50022446"/>
      <w:bookmarkStart w:id="7024" w:name="_Toc15065"/>
      <w:bookmarkStart w:id="7025" w:name="_Toc23701"/>
      <w:bookmarkStart w:id="7026" w:name="_Toc43393213"/>
      <w:bookmarkStart w:id="7027" w:name="_Toc50309748"/>
      <w:bookmarkStart w:id="7028" w:name="_Toc29468"/>
      <w:bookmarkStart w:id="7029" w:name="_Toc44004380"/>
      <w:bookmarkStart w:id="7030" w:name="_Toc50021173"/>
      <w:bookmarkStart w:id="7031" w:name="_Toc50021742"/>
      <w:bookmarkStart w:id="7032" w:name="_Toc50579480"/>
      <w:bookmarkStart w:id="7033" w:name="_Toc57641278"/>
      <w:bookmarkStart w:id="7034" w:name="_Toc59101631"/>
      <w:r w:rsidRPr="00E9603C">
        <w:t>6.</w:t>
      </w:r>
      <w:r w:rsidRPr="00E9603C">
        <w:rPr>
          <w:lang w:eastAsia="zh-CN"/>
        </w:rPr>
        <w:t>26</w:t>
      </w:r>
      <w:r w:rsidRPr="00E9603C">
        <w:t>.1</w:t>
      </w:r>
      <w:r w:rsidRPr="00E9603C">
        <w:tab/>
        <w:t>Description</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680AB500" w14:textId="77777777" w:rsidR="009166E9" w:rsidRPr="00E9603C" w:rsidRDefault="009166E9">
      <w:pPr>
        <w:pStyle w:val="Heading4"/>
        <w:rPr>
          <w:lang w:eastAsia="zh-CN"/>
        </w:rPr>
      </w:pPr>
      <w:bookmarkStart w:id="7035" w:name="_Toc32306"/>
      <w:bookmarkStart w:id="7036" w:name="_Toc50023681"/>
      <w:bookmarkStart w:id="7037" w:name="_Toc17158"/>
      <w:bookmarkStart w:id="7038" w:name="_Toc50309749"/>
      <w:bookmarkStart w:id="7039" w:name="_Toc50022447"/>
      <w:bookmarkStart w:id="7040" w:name="_Toc42779138"/>
      <w:bookmarkStart w:id="7041" w:name="_Toc28914"/>
      <w:bookmarkStart w:id="7042" w:name="_Toc50021743"/>
      <w:bookmarkStart w:id="7043" w:name="_Toc50021174"/>
      <w:bookmarkStart w:id="7044" w:name="_Toc42770082"/>
      <w:bookmarkStart w:id="7045" w:name="_Toc22729"/>
      <w:bookmarkStart w:id="7046" w:name="_Toc50023096"/>
      <w:bookmarkStart w:id="7047" w:name="_Toc20120"/>
      <w:bookmarkStart w:id="7048" w:name="_Toc12458"/>
      <w:bookmarkStart w:id="7049" w:name="_Toc30062"/>
      <w:bookmarkStart w:id="7050" w:name="_Toc54770075"/>
      <w:bookmarkStart w:id="7051" w:name="_Toc54779430"/>
      <w:bookmarkStart w:id="7052" w:name="_Toc54786390"/>
      <w:bookmarkStart w:id="7053" w:name="_Toc44004381"/>
      <w:bookmarkStart w:id="7054" w:name="_Toc50579481"/>
      <w:bookmarkStart w:id="7055" w:name="_Toc57201241"/>
      <w:bookmarkStart w:id="7056" w:name="_Toc43393214"/>
      <w:bookmarkStart w:id="7057" w:name="_Toc21853"/>
      <w:bookmarkStart w:id="7058" w:name="_Toc57641279"/>
      <w:bookmarkStart w:id="7059" w:name="_Toc59101632"/>
      <w:r w:rsidRPr="00E9603C">
        <w:rPr>
          <w:lang w:eastAsia="zh-CN"/>
        </w:rPr>
        <w:t>6.26.1.1</w:t>
      </w:r>
      <w:r w:rsidRPr="00E9603C">
        <w:rPr>
          <w:lang w:eastAsia="zh-CN"/>
        </w:rPr>
        <w:tab/>
        <w:t>General</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7DCEAE64" w14:textId="77777777" w:rsidR="009166E9" w:rsidRPr="00E9603C" w:rsidRDefault="009166E9">
      <w:pPr>
        <w:rPr>
          <w:lang w:eastAsia="ko-KR"/>
        </w:rPr>
      </w:pPr>
      <w:r w:rsidRPr="00E9603C">
        <w:rPr>
          <w:lang w:eastAsia="ko-KR"/>
        </w:rPr>
        <w:t>This solution is for Key Issue #2: Multiple NWDAF instances.</w:t>
      </w:r>
    </w:p>
    <w:p w14:paraId="7D053A05" w14:textId="77777777" w:rsidR="009166E9" w:rsidRPr="00E9603C" w:rsidRDefault="009166E9">
      <w:pPr>
        <w:rPr>
          <w:lang w:eastAsia="ko-KR"/>
        </w:rPr>
      </w:pPr>
      <w:r w:rsidRPr="00E9603C">
        <w:rPr>
          <w:lang w:eastAsia="zh-CN"/>
        </w:rPr>
        <w:t>In scenarios that multiple NWDAF instances are deployed in the same 5G network, there are some cases that the serving NWDAF of a consumer NF may need to be changed during the operation due to, e.g. UE mobility, change in NWDAF profile, new addition or removal of NWDAF instances, etc. Upon change of a serving NWDAF instance, it is required to inform the related consumer NF of the event and possibly to update subscriptions between the NWDAF and the consumer NF. The subscriptions can be renewed between the new NWDAF instance and the consumer NF, while some of the analytics data and stored input data can be retrieved from the previous serving NWDAF instance by the new NWDAF instance, if applicable, to facilitate producing analytics at the new NWDAF. The new NWDAF may provide the previous serving NWDAF with information on data types it wants to retrieve from the previous serving NWDAF.</w:t>
      </w:r>
    </w:p>
    <w:p w14:paraId="4C8FD038" w14:textId="77777777" w:rsidR="009166E9" w:rsidRPr="00E9603C" w:rsidRDefault="009166E9">
      <w:pPr>
        <w:pStyle w:val="Heading4"/>
        <w:rPr>
          <w:lang w:eastAsia="zh-CN"/>
        </w:rPr>
      </w:pPr>
      <w:bookmarkStart w:id="7060" w:name="_Toc50022448"/>
      <w:bookmarkStart w:id="7061" w:name="_Toc50021744"/>
      <w:bookmarkStart w:id="7062" w:name="_Toc50023097"/>
      <w:bookmarkStart w:id="7063" w:name="_Toc50021175"/>
      <w:bookmarkStart w:id="7064" w:name="_Toc44004382"/>
      <w:bookmarkStart w:id="7065" w:name="_Toc12360"/>
      <w:bookmarkStart w:id="7066" w:name="_Toc43393215"/>
      <w:bookmarkStart w:id="7067" w:name="_Toc42770083"/>
      <w:bookmarkStart w:id="7068" w:name="_Toc31894"/>
      <w:bookmarkStart w:id="7069" w:name="_Toc19133"/>
      <w:bookmarkStart w:id="7070" w:name="_Toc19398"/>
      <w:bookmarkStart w:id="7071" w:name="_Toc42779139"/>
      <w:bookmarkStart w:id="7072" w:name="_Toc4650"/>
      <w:bookmarkStart w:id="7073" w:name="_Toc30435"/>
      <w:bookmarkStart w:id="7074" w:name="_Toc11247"/>
      <w:bookmarkStart w:id="7075" w:name="_Toc31463"/>
      <w:bookmarkStart w:id="7076" w:name="_Toc50579482"/>
      <w:bookmarkStart w:id="7077" w:name="_Toc54770076"/>
      <w:bookmarkStart w:id="7078" w:name="_Toc54779431"/>
      <w:bookmarkStart w:id="7079" w:name="_Toc54786391"/>
      <w:bookmarkStart w:id="7080" w:name="_Toc50023682"/>
      <w:bookmarkStart w:id="7081" w:name="_Toc57201242"/>
      <w:bookmarkStart w:id="7082" w:name="_Toc50309750"/>
      <w:bookmarkStart w:id="7083" w:name="_Toc57641280"/>
      <w:bookmarkStart w:id="7084" w:name="_Toc59101633"/>
      <w:r w:rsidRPr="00E9603C">
        <w:rPr>
          <w:lang w:eastAsia="zh-CN"/>
        </w:rPr>
        <w:t>6.26.1.2</w:t>
      </w:r>
      <w:r w:rsidRPr="00E9603C">
        <w:rPr>
          <w:lang w:eastAsia="zh-CN"/>
        </w:rPr>
        <w:tab/>
        <w:t>Procedure</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4433DEAB" w14:textId="77777777" w:rsidR="009166E9" w:rsidRPr="00E9603C" w:rsidRDefault="009166E9">
      <w:pPr>
        <w:pStyle w:val="TH"/>
      </w:pPr>
      <w:r w:rsidRPr="00E9603C">
        <w:object w:dxaOrig="9551" w:dyaOrig="13279" w14:anchorId="19D8DAA2">
          <v:shape id="对象 79" o:spid="_x0000_i1095" type="#_x0000_t75" style="width:358pt;height:498pt;mso-position-horizontal-relative:page;mso-position-vertical-relative:page" o:ole="">
            <v:imagedata r:id="rId138" o:title=""/>
          </v:shape>
          <o:OLEObject Type="Embed" ProgID="Visio.Drawing.15" ShapeID="对象 79" DrawAspect="Content" ObjectID="_1669716001" r:id="rId139"/>
        </w:object>
      </w:r>
    </w:p>
    <w:p w14:paraId="14F2164C" w14:textId="77777777" w:rsidR="009166E9" w:rsidRPr="00E9603C" w:rsidRDefault="009166E9">
      <w:pPr>
        <w:pStyle w:val="TF"/>
        <w:rPr>
          <w:lang w:eastAsia="zh-CN"/>
        </w:rPr>
      </w:pPr>
      <w:r w:rsidRPr="00E9603C">
        <w:t>Figure 6.</w:t>
      </w:r>
      <w:r w:rsidRPr="00E9603C">
        <w:rPr>
          <w:lang w:eastAsia="zh-CN"/>
        </w:rPr>
        <w:t>26</w:t>
      </w:r>
      <w:r w:rsidRPr="00E9603C">
        <w:t>.1.2-1: Reselection of NWDAF instance</w:t>
      </w:r>
    </w:p>
    <w:p w14:paraId="264E22B9" w14:textId="77777777" w:rsidR="009166E9" w:rsidRPr="00E9603C" w:rsidRDefault="009166E9">
      <w:pPr>
        <w:pStyle w:val="B1"/>
      </w:pPr>
      <w:r w:rsidRPr="00E9603C">
        <w:rPr>
          <w:lang w:eastAsia="zh-CN"/>
        </w:rPr>
        <w:t>1.</w:t>
      </w:r>
      <w:r w:rsidRPr="00E9603C">
        <w:rPr>
          <w:lang w:eastAsia="zh-CN"/>
        </w:rPr>
        <w:tab/>
      </w:r>
      <w:r w:rsidRPr="00E9603C">
        <w:t>A consumer NF sends a Nnwdaf_AnalyticsSubscription_Subscribe message to the NWDAF #1 which request subscription to the analytics data indicated by Analytics ID, Target of Reporting and Event Reporting Information.</w:t>
      </w:r>
    </w:p>
    <w:p w14:paraId="1E96E721" w14:textId="77777777" w:rsidR="009166E9" w:rsidRPr="00E9603C" w:rsidRDefault="009166E9">
      <w:pPr>
        <w:pStyle w:val="B1"/>
      </w:pPr>
      <w:r w:rsidRPr="00E9603C">
        <w:t>2.</w:t>
      </w:r>
      <w:r w:rsidRPr="00E9603C">
        <w:tab/>
        <w:t>The NWDAF#1 sends Nnf_EventExposure_Subscribe message to request subscription of input data from the source NF.</w:t>
      </w:r>
    </w:p>
    <w:p w14:paraId="1E2DA140" w14:textId="77777777" w:rsidR="009166E9" w:rsidRPr="00E9603C" w:rsidRDefault="009166E9">
      <w:pPr>
        <w:pStyle w:val="B1"/>
      </w:pPr>
      <w:r w:rsidRPr="00E9603C">
        <w:t>3.</w:t>
      </w:r>
      <w:r w:rsidRPr="00E9603C">
        <w:tab/>
        <w:t>The source NF responds to the NWDAF with Nnf_EventExposure_Notify to accept the requested subscription.</w:t>
      </w:r>
    </w:p>
    <w:p w14:paraId="578FD9EF" w14:textId="77777777" w:rsidR="009166E9" w:rsidRPr="00E9603C" w:rsidRDefault="009166E9">
      <w:pPr>
        <w:pStyle w:val="B1"/>
      </w:pPr>
      <w:r w:rsidRPr="00E9603C">
        <w:t>4.</w:t>
      </w:r>
      <w:r w:rsidRPr="00E9603C">
        <w:tab/>
        <w:t>The NWDAF #1 sends Nnwdaf_AnalyticsSubscription_Notify to the consumer NF to inform that the requested subscription has been accepted.</w:t>
      </w:r>
    </w:p>
    <w:p w14:paraId="44A87CD1" w14:textId="77777777" w:rsidR="009166E9" w:rsidRPr="00E9603C" w:rsidRDefault="009166E9">
      <w:pPr>
        <w:pStyle w:val="B1"/>
        <w:rPr>
          <w:lang w:eastAsia="zh-CN"/>
        </w:rPr>
      </w:pPr>
      <w:r w:rsidRPr="00E9603C">
        <w:t>5.</w:t>
      </w:r>
      <w:r w:rsidRPr="00E9603C">
        <w:tab/>
        <w:t xml:space="preserve">The NWDAF #1 </w:t>
      </w:r>
      <w:r w:rsidRPr="00E9603C">
        <w:rPr>
          <w:rFonts w:eastAsia="SimSun"/>
          <w:lang w:eastAsia="zh-CN"/>
        </w:rPr>
        <w:t xml:space="preserve">decides </w:t>
      </w:r>
      <w:r w:rsidRPr="00E9603C">
        <w:t>reselection of NWDAF instance</w:t>
      </w:r>
      <w:r w:rsidRPr="00E9603C">
        <w:rPr>
          <w:rFonts w:eastAsia="SimSun"/>
          <w:lang w:eastAsia="zh-CN"/>
        </w:rPr>
        <w:t>, based on</w:t>
      </w:r>
      <w:r w:rsidRPr="00E9603C">
        <w:t xml:space="preserve">, e.g. UE mobility </w:t>
      </w:r>
      <w:r w:rsidRPr="00E9603C">
        <w:rPr>
          <w:rFonts w:eastAsia="SimSun"/>
          <w:lang w:eastAsia="zh-CN"/>
        </w:rPr>
        <w:t>(event notification from AMF)</w:t>
      </w:r>
      <w:r w:rsidRPr="00E9603C">
        <w:t>, change in NWDAF profile (e.g. change of NWDAF service area or selection priority), new addition or rem</w:t>
      </w:r>
      <w:r w:rsidRPr="00E9603C">
        <w:rPr>
          <w:lang w:eastAsia="zh-CN"/>
        </w:rPr>
        <w:t>oval of NWDAF instances, etc.</w:t>
      </w:r>
    </w:p>
    <w:p w14:paraId="0EC93359" w14:textId="77777777" w:rsidR="009166E9" w:rsidRPr="00E9603C" w:rsidRDefault="009166E9">
      <w:pPr>
        <w:pStyle w:val="B1"/>
        <w:rPr>
          <w:lang w:eastAsia="zh-CN"/>
        </w:rPr>
      </w:pPr>
      <w:r w:rsidRPr="00E9603C">
        <w:rPr>
          <w:lang w:eastAsia="zh-CN"/>
        </w:rPr>
        <w:t>6.</w:t>
      </w:r>
      <w:r w:rsidRPr="00E9603C">
        <w:rPr>
          <w:lang w:eastAsia="zh-CN"/>
        </w:rPr>
        <w:tab/>
      </w:r>
      <w:r w:rsidRPr="00E9603C">
        <w:t>The NWDAF #1, optionally, sends an Nnwdaf_AnalyticsInfo_Request message to the NWDAF #2 to check acceptability of relocation at the NWDAF #2. The message includes "Handover Preparation" indication and subscription information, consisting of Subscription ID, Analytics ID, Target of Reporting and Event Reporting Information,</w:t>
      </w:r>
      <w:r w:rsidRPr="00E9603C">
        <w:rPr>
          <w:lang w:eastAsia="zh-CN"/>
        </w:rPr>
        <w:t xml:space="preserve"> that the NWDAF#1 stores for analytics subscriptions of consumer NFs</w:t>
      </w:r>
      <w:r w:rsidRPr="00E9603C">
        <w:rPr>
          <w:rFonts w:eastAsia="SimSun"/>
          <w:lang w:eastAsia="zh-CN"/>
        </w:rPr>
        <w:t xml:space="preserve">. </w:t>
      </w:r>
      <w:r w:rsidRPr="00E9603C">
        <w:rPr>
          <w:lang w:eastAsia="ko-KR"/>
        </w:rPr>
        <w:t xml:space="preserve">To select a target NWDAF, the NWDAF #1 may retrieve the NF profile information of candidate target NWDAFs from the NRF, using Nnrf_NFDiscovery with input parameters, such as Analytics ID(s), preferred target NF location and TAI) as specified in </w:t>
      </w:r>
      <w:r w:rsidR="00E9603C" w:rsidRPr="00E9603C">
        <w:rPr>
          <w:lang w:eastAsia="ko-KR"/>
        </w:rPr>
        <w:t>TS</w:t>
      </w:r>
      <w:r w:rsidR="00E9603C">
        <w:rPr>
          <w:lang w:eastAsia="ko-KR"/>
        </w:rPr>
        <w:t> </w:t>
      </w:r>
      <w:r w:rsidR="00E9603C" w:rsidRPr="00E9603C">
        <w:rPr>
          <w:lang w:eastAsia="ko-KR"/>
        </w:rPr>
        <w:t>23.501</w:t>
      </w:r>
      <w:r w:rsidR="00E9603C">
        <w:rPr>
          <w:lang w:eastAsia="ko-KR"/>
        </w:rPr>
        <w:t> </w:t>
      </w:r>
      <w:r w:rsidR="00E9603C" w:rsidRPr="00E9603C">
        <w:rPr>
          <w:lang w:eastAsia="ko-KR"/>
        </w:rPr>
        <w:t>[</w:t>
      </w:r>
      <w:r w:rsidRPr="00E9603C">
        <w:rPr>
          <w:lang w:eastAsia="ko-KR"/>
        </w:rPr>
        <w:t>2]/</w:t>
      </w:r>
      <w:r w:rsidR="00E9603C" w:rsidRPr="00E9603C">
        <w:rPr>
          <w:lang w:eastAsia="ko-KR"/>
        </w:rPr>
        <w:t>TS</w:t>
      </w:r>
      <w:r w:rsidR="00E9603C">
        <w:rPr>
          <w:lang w:eastAsia="ko-KR"/>
        </w:rPr>
        <w:t> </w:t>
      </w:r>
      <w:r w:rsidR="00E9603C" w:rsidRPr="00E9603C">
        <w:rPr>
          <w:lang w:eastAsia="ko-KR"/>
        </w:rPr>
        <w:t>23.502</w:t>
      </w:r>
      <w:r w:rsidR="00E9603C">
        <w:rPr>
          <w:lang w:eastAsia="ko-KR"/>
        </w:rPr>
        <w:t> </w:t>
      </w:r>
      <w:r w:rsidR="00E9603C" w:rsidRPr="00E9603C">
        <w:rPr>
          <w:lang w:eastAsia="ko-KR"/>
        </w:rPr>
        <w:t>[</w:t>
      </w:r>
      <w:r w:rsidRPr="00E9603C">
        <w:rPr>
          <w:lang w:eastAsia="ko-KR"/>
        </w:rPr>
        <w:t>3].</w:t>
      </w:r>
    </w:p>
    <w:p w14:paraId="57C39381" w14:textId="77777777" w:rsidR="009166E9" w:rsidRPr="00E9603C" w:rsidRDefault="009166E9">
      <w:pPr>
        <w:pStyle w:val="NO"/>
        <w:rPr>
          <w:lang w:eastAsia="zh-CN"/>
        </w:rPr>
      </w:pPr>
      <w:r w:rsidRPr="00E9603C">
        <w:rPr>
          <w:lang w:eastAsia="ko-KR"/>
        </w:rPr>
        <w:t>NOTE:</w:t>
      </w:r>
      <w:r w:rsidRPr="00E9603C">
        <w:rPr>
          <w:lang w:eastAsia="ko-KR"/>
        </w:rPr>
        <w:tab/>
        <w:t>The step 6 and 7 are optional and can be omitted in case that the NWDAF #1 is configured not to check the acceptance of the relocation with NWDAF #2.</w:t>
      </w:r>
    </w:p>
    <w:p w14:paraId="04FEA238" w14:textId="77777777" w:rsidR="009166E9" w:rsidRPr="00E9603C" w:rsidRDefault="009166E9">
      <w:pPr>
        <w:pStyle w:val="B1"/>
        <w:rPr>
          <w:lang w:eastAsia="zh-CN"/>
        </w:rPr>
      </w:pPr>
      <w:r w:rsidRPr="00E9603C">
        <w:rPr>
          <w:lang w:eastAsia="zh-CN"/>
        </w:rPr>
        <w:t>7.</w:t>
      </w:r>
      <w:r w:rsidRPr="00E9603C">
        <w:rPr>
          <w:lang w:eastAsia="zh-CN"/>
        </w:rPr>
        <w:tab/>
        <w:t>The NWDAF #2 responds to the NWDAF #1 with a Nnwdaf_AnalyticsInfo_Response message which includes information on the subscription supported by the NWDAF #2. The NWDAF #2 may include an indication for transfer of collected data from the NWDAF #1 in the message. If step 6 is not performed, the step 7 is skipped.</w:t>
      </w:r>
    </w:p>
    <w:p w14:paraId="37A1F677" w14:textId="77777777" w:rsidR="009166E9" w:rsidRPr="00E9603C" w:rsidRDefault="009166E9">
      <w:pPr>
        <w:pStyle w:val="B1"/>
      </w:pPr>
      <w:r w:rsidRPr="00E9603C">
        <w:rPr>
          <w:lang w:eastAsia="zh-CN"/>
        </w:rPr>
        <w:t>8.</w:t>
      </w:r>
      <w:r w:rsidRPr="00E9603C">
        <w:rPr>
          <w:lang w:eastAsia="zh-CN"/>
        </w:rPr>
        <w:tab/>
        <w:t>The NWDAF #1</w:t>
      </w:r>
      <w:r w:rsidRPr="00E9603C">
        <w:t xml:space="preserve"> sends an Nnwdaf_AnalyticsInfo_Request message to the selected target NWDAF #2 to request a handover of the analytics subscriptions. The message includes "Handover" indication and subscription information.</w:t>
      </w:r>
    </w:p>
    <w:p w14:paraId="5B790EF1" w14:textId="77777777" w:rsidR="009166E9" w:rsidRPr="00E9603C" w:rsidRDefault="009166E9">
      <w:pPr>
        <w:pStyle w:val="B1"/>
        <w:rPr>
          <w:lang w:eastAsia="zh-CN"/>
        </w:rPr>
      </w:pPr>
      <w:r w:rsidRPr="00E9603C">
        <w:t>9.</w:t>
      </w:r>
      <w:r w:rsidRPr="00E9603C">
        <w:tab/>
      </w:r>
      <w:r w:rsidRPr="00E9603C">
        <w:rPr>
          <w:lang w:eastAsia="zh-CN"/>
        </w:rPr>
        <w:t>The NWDAF #2 responds to the NWDAF #1 with a Nnwdaf_AnalyticsInfo_Response message which includes information on the subscription selected by the NWDAF #2. The NWDAF #2 may include an indication for transfer of collected data from the NWDAF #1 in the message.</w:t>
      </w:r>
    </w:p>
    <w:p w14:paraId="4E3F19FA" w14:textId="77777777" w:rsidR="009166E9" w:rsidRPr="00E9603C" w:rsidRDefault="009166E9">
      <w:pPr>
        <w:pStyle w:val="B1"/>
      </w:pPr>
      <w:r w:rsidRPr="00E9603C">
        <w:rPr>
          <w:lang w:eastAsia="zh-CN"/>
        </w:rPr>
        <w:t>10.</w:t>
      </w:r>
      <w:r w:rsidRPr="00E9603C">
        <w:rPr>
          <w:lang w:eastAsia="zh-CN"/>
        </w:rPr>
        <w:tab/>
        <w:t xml:space="preserve">The NWDAF #2 sends </w:t>
      </w:r>
      <w:r w:rsidRPr="00E9603C">
        <w:t>an Nnwdaf_AnalyticsInfo_Request message to the NWDAF #1 to request transfer of stored analytics data and/or the collected input data.</w:t>
      </w:r>
    </w:p>
    <w:p w14:paraId="65D47145" w14:textId="77777777" w:rsidR="009166E9" w:rsidRPr="00E9603C" w:rsidRDefault="009166E9">
      <w:pPr>
        <w:pStyle w:val="B1"/>
      </w:pPr>
      <w:r w:rsidRPr="00E9603C">
        <w:t>11.</w:t>
      </w:r>
      <w:r w:rsidRPr="00E9603C">
        <w:tab/>
      </w:r>
      <w:r w:rsidRPr="00E9603C">
        <w:rPr>
          <w:lang w:eastAsia="zh-CN"/>
        </w:rPr>
        <w:t xml:space="preserve">The NWDAF #1 responds to send </w:t>
      </w:r>
      <w:r w:rsidRPr="00E9603C">
        <w:t>stored analytics data and/or the collected input data</w:t>
      </w:r>
      <w:r w:rsidRPr="00E9603C">
        <w:rPr>
          <w:lang w:eastAsia="zh-CN"/>
        </w:rPr>
        <w:t xml:space="preserve"> to the NWDAF #2.</w:t>
      </w:r>
    </w:p>
    <w:p w14:paraId="220A6206" w14:textId="77777777" w:rsidR="009166E9" w:rsidRPr="00E9603C" w:rsidRDefault="009166E9">
      <w:pPr>
        <w:pStyle w:val="B1"/>
      </w:pPr>
      <w:r w:rsidRPr="00E9603C">
        <w:t>12.</w:t>
      </w:r>
      <w:r w:rsidRPr="00E9603C">
        <w:tab/>
        <w:t>The NWDAF #1 sends the source NF a Nnf_EventExposure_Subscribe which requests subscription for data collection from the source NF.</w:t>
      </w:r>
    </w:p>
    <w:p w14:paraId="035F409F" w14:textId="77777777" w:rsidR="009166E9" w:rsidRPr="00E9603C" w:rsidRDefault="009166E9">
      <w:pPr>
        <w:pStyle w:val="B1"/>
      </w:pPr>
      <w:r w:rsidRPr="00E9603C">
        <w:t>13.</w:t>
      </w:r>
      <w:r w:rsidRPr="00E9603C">
        <w:tab/>
        <w:t>The source NF responds to the NWDAF #2 with a Nnf_EventExposure_Notify.</w:t>
      </w:r>
    </w:p>
    <w:p w14:paraId="783ECF54" w14:textId="77777777" w:rsidR="009166E9" w:rsidRPr="00E9603C" w:rsidRDefault="009166E9">
      <w:pPr>
        <w:pStyle w:val="B1"/>
        <w:rPr>
          <w:lang w:eastAsia="zh-CN"/>
        </w:rPr>
      </w:pPr>
      <w:r w:rsidRPr="00E9603C">
        <w:t>14.</w:t>
      </w:r>
      <w:r w:rsidRPr="00E9603C">
        <w:tab/>
        <w:t>The NWD</w:t>
      </w:r>
      <w:r w:rsidRPr="00E9603C">
        <w:rPr>
          <w:lang w:eastAsia="zh-CN"/>
        </w:rPr>
        <w:t>AF #2 sends Nnwdaf_AnalyticsSubscription_Notify to request to renew the subscription identified by the subscription IDs received from the NWDAF #1, using analytics subscription information received in step 6 or 8.</w:t>
      </w:r>
    </w:p>
    <w:p w14:paraId="1CA4B2DE" w14:textId="77777777" w:rsidR="009166E9" w:rsidRPr="00E9603C" w:rsidRDefault="009166E9">
      <w:pPr>
        <w:pStyle w:val="Heading3"/>
        <w:rPr>
          <w:lang w:eastAsia="zh-CN"/>
        </w:rPr>
      </w:pPr>
      <w:bookmarkStart w:id="7085" w:name="_Toc54779432"/>
      <w:bookmarkStart w:id="7086" w:name="_Toc50023098"/>
      <w:bookmarkStart w:id="7087" w:name="_Toc25827"/>
      <w:bookmarkStart w:id="7088" w:name="_Toc50023683"/>
      <w:bookmarkStart w:id="7089" w:name="_Toc43393216"/>
      <w:bookmarkStart w:id="7090" w:name="_Toc28042"/>
      <w:bookmarkStart w:id="7091" w:name="_Toc22459"/>
      <w:bookmarkStart w:id="7092" w:name="_Toc50309751"/>
      <w:bookmarkStart w:id="7093" w:name="_Toc14443"/>
      <w:bookmarkStart w:id="7094" w:name="_Toc9817"/>
      <w:bookmarkStart w:id="7095" w:name="_Toc50022449"/>
      <w:bookmarkStart w:id="7096" w:name="_Toc50021745"/>
      <w:bookmarkStart w:id="7097" w:name="_Toc1678"/>
      <w:bookmarkStart w:id="7098" w:name="_Toc44004383"/>
      <w:bookmarkStart w:id="7099" w:name="_Toc42770084"/>
      <w:bookmarkStart w:id="7100" w:name="_Toc28008"/>
      <w:bookmarkStart w:id="7101" w:name="_Toc50579483"/>
      <w:bookmarkStart w:id="7102" w:name="_Toc42779140"/>
      <w:bookmarkStart w:id="7103" w:name="_Toc50021176"/>
      <w:bookmarkStart w:id="7104" w:name="_Toc54770077"/>
      <w:bookmarkStart w:id="7105" w:name="_Toc8420"/>
      <w:bookmarkStart w:id="7106" w:name="_Toc54786392"/>
      <w:bookmarkStart w:id="7107" w:name="_Toc57201243"/>
      <w:bookmarkStart w:id="7108" w:name="_Toc57641281"/>
      <w:bookmarkStart w:id="7109" w:name="_Toc59101634"/>
      <w:r w:rsidRPr="00E9603C">
        <w:rPr>
          <w:lang w:eastAsia="zh-CN"/>
        </w:rPr>
        <w:t>6.26.2</w:t>
      </w:r>
      <w:r w:rsidRPr="00E9603C">
        <w:rPr>
          <w:lang w:eastAsia="zh-CN"/>
        </w:rPr>
        <w:tab/>
      </w:r>
      <w:r w:rsidRPr="00E9603C">
        <w:t>Impacts on services, entities and interfaces</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756EB11B" w14:textId="77777777" w:rsidR="009166E9" w:rsidRPr="00E9603C" w:rsidRDefault="009166E9">
      <w:pPr>
        <w:rPr>
          <w:lang w:eastAsia="ko-KR"/>
        </w:rPr>
      </w:pPr>
      <w:r w:rsidRPr="00E9603C">
        <w:rPr>
          <w:lang w:eastAsia="ko-KR"/>
        </w:rPr>
        <w:t>NWDAF:</w:t>
      </w:r>
    </w:p>
    <w:p w14:paraId="328D5D6F" w14:textId="77777777" w:rsidR="009166E9" w:rsidRPr="00E9603C" w:rsidRDefault="009166E9">
      <w:pPr>
        <w:pStyle w:val="B1"/>
        <w:rPr>
          <w:lang w:eastAsia="ko-KR"/>
        </w:rPr>
      </w:pPr>
      <w:r w:rsidRPr="00E9603C">
        <w:rPr>
          <w:lang w:eastAsia="ko-KR"/>
        </w:rPr>
        <w:t>-</w:t>
      </w:r>
      <w:r w:rsidRPr="00E9603C">
        <w:rPr>
          <w:lang w:eastAsia="ko-KR"/>
        </w:rPr>
        <w:tab/>
        <w:t>Need to upgrade to support a subscription transfer procedure</w:t>
      </w:r>
    </w:p>
    <w:p w14:paraId="74463247" w14:textId="77777777" w:rsidR="009166E9" w:rsidRPr="00E9603C" w:rsidRDefault="009166E9">
      <w:pPr>
        <w:pStyle w:val="B1"/>
        <w:rPr>
          <w:lang w:eastAsia="ko-KR"/>
        </w:rPr>
      </w:pPr>
      <w:r w:rsidRPr="00E9603C">
        <w:rPr>
          <w:lang w:eastAsia="ko-KR"/>
        </w:rPr>
        <w:t>-</w:t>
      </w:r>
      <w:r w:rsidRPr="00E9603C">
        <w:rPr>
          <w:lang w:eastAsia="ko-KR"/>
        </w:rPr>
        <w:tab/>
        <w:t>Need to upgrade to transfer and receive stored analytics and input data</w:t>
      </w:r>
    </w:p>
    <w:p w14:paraId="4403CE85" w14:textId="77777777" w:rsidR="009166E9" w:rsidRPr="00E9603C" w:rsidRDefault="009166E9">
      <w:pPr>
        <w:pStyle w:val="B1"/>
        <w:rPr>
          <w:lang w:eastAsia="ko-KR"/>
        </w:rPr>
      </w:pPr>
      <w:r w:rsidRPr="00E9603C">
        <w:rPr>
          <w:lang w:eastAsia="ko-KR"/>
        </w:rPr>
        <w:t>-</w:t>
      </w:r>
      <w:r w:rsidRPr="00E9603C">
        <w:rPr>
          <w:lang w:eastAsia="ko-KR"/>
        </w:rPr>
        <w:tab/>
        <w:t>Need to support Nnwdaf_AnalyticsInfo service enhanced to inform the target NWDAF of handover preparation and handover of analytics subscriptions.</w:t>
      </w:r>
    </w:p>
    <w:p w14:paraId="6116A08D" w14:textId="77777777" w:rsidR="009166E9" w:rsidRPr="00E9603C" w:rsidRDefault="009166E9">
      <w:pPr>
        <w:rPr>
          <w:lang w:eastAsia="zh-CN"/>
        </w:rPr>
      </w:pPr>
      <w:r w:rsidRPr="00E9603C">
        <w:rPr>
          <w:lang w:eastAsia="zh-CN"/>
        </w:rPr>
        <w:t>Consumer NF:</w:t>
      </w:r>
    </w:p>
    <w:p w14:paraId="3C1A3211" w14:textId="77777777" w:rsidR="009166E9" w:rsidRPr="00E9603C" w:rsidRDefault="009166E9">
      <w:pPr>
        <w:pStyle w:val="B1"/>
        <w:rPr>
          <w:lang w:eastAsia="zh-CN"/>
        </w:rPr>
      </w:pPr>
      <w:r w:rsidRPr="00E9603C">
        <w:rPr>
          <w:lang w:eastAsia="zh-CN"/>
        </w:rPr>
        <w:t>-</w:t>
      </w:r>
      <w:r w:rsidRPr="00E9603C">
        <w:rPr>
          <w:lang w:eastAsia="zh-CN"/>
        </w:rPr>
        <w:tab/>
        <w:t>Need to upgrade to support subscription renewal with a new NWDAF instance</w:t>
      </w:r>
    </w:p>
    <w:p w14:paraId="53FF7EC8" w14:textId="77777777" w:rsidR="009166E9" w:rsidRPr="00E9603C" w:rsidRDefault="009166E9">
      <w:pPr>
        <w:pStyle w:val="B1"/>
        <w:rPr>
          <w:lang w:eastAsia="zh-CN"/>
        </w:rPr>
      </w:pPr>
      <w:r w:rsidRPr="00E9603C">
        <w:rPr>
          <w:bCs/>
          <w:lang w:eastAsia="zh-CN"/>
        </w:rPr>
        <w:t>-</w:t>
      </w:r>
      <w:r w:rsidRPr="00E9603C">
        <w:rPr>
          <w:bCs/>
          <w:lang w:eastAsia="zh-CN"/>
        </w:rPr>
        <w:tab/>
        <w:t xml:space="preserve">Need to support an </w:t>
      </w:r>
      <w:r w:rsidRPr="00E9603C">
        <w:rPr>
          <w:lang w:eastAsia="ko-KR"/>
        </w:rPr>
        <w:t>additional parameter for Nnwdaf_AnalyticsSubscription_Notify which indicates reselection of NWDAF instance</w:t>
      </w:r>
    </w:p>
    <w:p w14:paraId="0BAF98E0" w14:textId="77777777" w:rsidR="009166E9" w:rsidRPr="00E9603C" w:rsidRDefault="009166E9">
      <w:pPr>
        <w:pStyle w:val="Heading2"/>
        <w:rPr>
          <w:lang w:eastAsia="zh-CN"/>
        </w:rPr>
      </w:pPr>
      <w:bookmarkStart w:id="7110" w:name="_Toc24498"/>
      <w:bookmarkStart w:id="7111" w:name="_Toc31396"/>
      <w:bookmarkStart w:id="7112" w:name="_Toc42770085"/>
      <w:bookmarkStart w:id="7113" w:name="_Toc44004384"/>
      <w:bookmarkStart w:id="7114" w:name="_Toc50579484"/>
      <w:bookmarkStart w:id="7115" w:name="_Toc50023684"/>
      <w:bookmarkStart w:id="7116" w:name="_Toc54770078"/>
      <w:bookmarkStart w:id="7117" w:name="_Toc54786393"/>
      <w:bookmarkStart w:id="7118" w:name="_Toc50021177"/>
      <w:bookmarkStart w:id="7119" w:name="_Toc50022450"/>
      <w:bookmarkStart w:id="7120" w:name="_Toc50309752"/>
      <w:bookmarkStart w:id="7121" w:name="_Toc50021746"/>
      <w:bookmarkStart w:id="7122" w:name="_Toc57201244"/>
      <w:bookmarkStart w:id="7123" w:name="_Toc18262"/>
      <w:bookmarkStart w:id="7124" w:name="_Toc54779433"/>
      <w:bookmarkStart w:id="7125" w:name="_Toc13710"/>
      <w:bookmarkStart w:id="7126" w:name="_Toc17062"/>
      <w:bookmarkStart w:id="7127" w:name="_Toc30054"/>
      <w:bookmarkStart w:id="7128" w:name="_Toc28410"/>
      <w:bookmarkStart w:id="7129" w:name="_Toc7399"/>
      <w:bookmarkStart w:id="7130" w:name="_Toc43393217"/>
      <w:bookmarkStart w:id="7131" w:name="_Toc42779141"/>
      <w:bookmarkStart w:id="7132" w:name="_Toc50023099"/>
      <w:bookmarkStart w:id="7133" w:name="_Toc57641282"/>
      <w:bookmarkStart w:id="7134" w:name="_Toc59101635"/>
      <w:r w:rsidRPr="00E9603C">
        <w:t>6.</w:t>
      </w:r>
      <w:r w:rsidRPr="00E9603C">
        <w:rPr>
          <w:lang w:eastAsia="zh-CN"/>
        </w:rPr>
        <w:t>27</w:t>
      </w:r>
      <w:r w:rsidRPr="00E9603C">
        <w:tab/>
        <w:t xml:space="preserve">Solution </w:t>
      </w:r>
      <w:r w:rsidRPr="00E9603C">
        <w:rPr>
          <w:lang w:eastAsia="zh-CN"/>
        </w:rPr>
        <w:t>#27</w:t>
      </w:r>
      <w:r w:rsidRPr="00E9603C">
        <w:t xml:space="preserve">: </w:t>
      </w:r>
      <w:r w:rsidRPr="00E9603C">
        <w:rPr>
          <w:lang w:eastAsia="zh-CN"/>
        </w:rPr>
        <w:t>UE data as an input for analytics generation</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4"/>
      <w:bookmarkEnd w:id="7130"/>
      <w:bookmarkEnd w:id="7131"/>
      <w:bookmarkEnd w:id="7132"/>
      <w:bookmarkEnd w:id="7133"/>
      <w:bookmarkEnd w:id="7134"/>
    </w:p>
    <w:p w14:paraId="6A887129" w14:textId="77777777" w:rsidR="009166E9" w:rsidRPr="00E9603C" w:rsidRDefault="009166E9">
      <w:pPr>
        <w:pStyle w:val="Heading3"/>
      </w:pPr>
      <w:bookmarkStart w:id="7135" w:name="_Toc42779142"/>
      <w:bookmarkStart w:id="7136" w:name="_Toc43393218"/>
      <w:bookmarkStart w:id="7137" w:name="_Toc50023685"/>
      <w:bookmarkStart w:id="7138" w:name="_Toc50022451"/>
      <w:bookmarkStart w:id="7139" w:name="_Toc44004385"/>
      <w:bookmarkStart w:id="7140" w:name="_Toc27872"/>
      <w:bookmarkStart w:id="7141" w:name="_Toc31398"/>
      <w:bookmarkStart w:id="7142" w:name="_Toc2017"/>
      <w:bookmarkStart w:id="7143" w:name="_Toc50021178"/>
      <w:bookmarkStart w:id="7144" w:name="_Toc27082"/>
      <w:bookmarkStart w:id="7145" w:name="_Toc27850"/>
      <w:bookmarkStart w:id="7146" w:name="_Toc8693"/>
      <w:bookmarkStart w:id="7147" w:name="_Toc42770086"/>
      <w:bookmarkStart w:id="7148" w:name="_Toc523985659"/>
      <w:bookmarkStart w:id="7149" w:name="_Toc15062"/>
      <w:bookmarkStart w:id="7150" w:name="_Toc15825"/>
      <w:bookmarkStart w:id="7151" w:name="_Toc311"/>
      <w:bookmarkStart w:id="7152" w:name="_Toc50021747"/>
      <w:bookmarkStart w:id="7153" w:name="_Toc28775"/>
      <w:bookmarkStart w:id="7154" w:name="_Toc10686"/>
      <w:bookmarkStart w:id="7155" w:name="_Toc54786394"/>
      <w:bookmarkStart w:id="7156" w:name="_Toc54779434"/>
      <w:bookmarkStart w:id="7157" w:name="_Toc54770079"/>
      <w:bookmarkStart w:id="7158" w:name="_Toc50023100"/>
      <w:bookmarkStart w:id="7159" w:name="_Toc57201245"/>
      <w:bookmarkStart w:id="7160" w:name="_Toc50309753"/>
      <w:bookmarkStart w:id="7161" w:name="_Toc26003"/>
      <w:bookmarkStart w:id="7162" w:name="_Toc50579485"/>
      <w:bookmarkStart w:id="7163" w:name="_Toc57641283"/>
      <w:bookmarkStart w:id="7164" w:name="_Toc59101636"/>
      <w:r w:rsidRPr="00E9603C">
        <w:t>6.</w:t>
      </w:r>
      <w:r w:rsidRPr="00E9603C">
        <w:rPr>
          <w:lang w:eastAsia="zh-CN"/>
        </w:rPr>
        <w:t>27</w:t>
      </w:r>
      <w:r w:rsidRPr="00E9603C">
        <w:t>.1</w:t>
      </w:r>
      <w:r w:rsidRPr="00E9603C">
        <w:tab/>
        <w:t>Description</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0F6A1D0C" w14:textId="77777777" w:rsidR="009166E9" w:rsidRPr="00E9603C" w:rsidRDefault="009166E9">
      <w:r w:rsidRPr="00E9603C">
        <w:t>This clause describes a solution to Key Issue #8: UE data as an input for analytics generation.</w:t>
      </w:r>
    </w:p>
    <w:p w14:paraId="74E8FF17" w14:textId="77777777" w:rsidR="009166E9" w:rsidRPr="00E9603C" w:rsidRDefault="009166E9">
      <w:pPr>
        <w:pStyle w:val="Heading4"/>
      </w:pPr>
      <w:bookmarkStart w:id="7165" w:name="_Toc50309754"/>
      <w:bookmarkStart w:id="7166" w:name="_Toc31608"/>
      <w:bookmarkStart w:id="7167" w:name="_Toc50021179"/>
      <w:bookmarkStart w:id="7168" w:name="_Toc21145"/>
      <w:bookmarkStart w:id="7169" w:name="_Toc50023101"/>
      <w:bookmarkStart w:id="7170" w:name="_Toc42779143"/>
      <w:bookmarkStart w:id="7171" w:name="_Toc11220"/>
      <w:bookmarkStart w:id="7172" w:name="_Toc44004386"/>
      <w:bookmarkStart w:id="7173" w:name="_Toc50021748"/>
      <w:bookmarkStart w:id="7174" w:name="_Toc29641"/>
      <w:bookmarkStart w:id="7175" w:name="_Toc4580"/>
      <w:bookmarkStart w:id="7176" w:name="_Toc50023686"/>
      <w:bookmarkStart w:id="7177" w:name="_Toc10441"/>
      <w:bookmarkStart w:id="7178" w:name="_Toc25963"/>
      <w:bookmarkStart w:id="7179" w:name="_Toc26010"/>
      <w:bookmarkStart w:id="7180" w:name="_Toc9906"/>
      <w:bookmarkStart w:id="7181" w:name="_Toc30531"/>
      <w:bookmarkStart w:id="7182" w:name="_Toc50022452"/>
      <w:bookmarkStart w:id="7183" w:name="_Toc43393219"/>
      <w:bookmarkStart w:id="7184" w:name="_Toc523985660"/>
      <w:bookmarkStart w:id="7185" w:name="_Toc54770080"/>
      <w:bookmarkStart w:id="7186" w:name="_Toc54779435"/>
      <w:bookmarkStart w:id="7187" w:name="_Toc54786395"/>
      <w:bookmarkStart w:id="7188" w:name="_Toc42770087"/>
      <w:bookmarkStart w:id="7189" w:name="_Toc8933"/>
      <w:bookmarkStart w:id="7190" w:name="_Toc57201246"/>
      <w:bookmarkStart w:id="7191" w:name="_Toc21398"/>
      <w:bookmarkStart w:id="7192" w:name="_Toc50579486"/>
      <w:bookmarkStart w:id="7193" w:name="_Toc57641284"/>
      <w:bookmarkStart w:id="7194" w:name="_Toc59101637"/>
      <w:r w:rsidRPr="00E9603C">
        <w:rPr>
          <w:lang w:eastAsia="zh-CN"/>
        </w:rPr>
        <w:t>6.27.1.1</w:t>
      </w:r>
      <w:r w:rsidRPr="00E9603C">
        <w:rPr>
          <w:lang w:eastAsia="zh-CN"/>
        </w:rPr>
        <w:tab/>
      </w:r>
      <w:r w:rsidRPr="00E9603C">
        <w:t>Principles of the Solution</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98F1C3A" w14:textId="77777777" w:rsidR="009166E9" w:rsidRPr="00E9603C" w:rsidRDefault="009166E9">
      <w:r w:rsidRPr="00E9603C">
        <w:t>The principle of the solution is that an AF for UE Application Layer data collection is introduced. This AF is provided and controlled by the MNO and communicates via a protocol over HTTPS on the user plane with the ASP (Application Service Provider) Application Client in the UE. The AF for UE data collection in turn distils and enriches input data provided by the Application Client in the UE and exposes the resulting Analytics Information to the NWDAF via the normal Naf_EventExposure mechanism. The solution is applicable to both 3GPP defined services and non-3GPP defined services.</w:t>
      </w:r>
    </w:p>
    <w:p w14:paraId="723AB51C" w14:textId="77777777" w:rsidR="009166E9" w:rsidRPr="00E9603C" w:rsidRDefault="009166E9">
      <w:r w:rsidRPr="00E9603C">
        <w:t>A SLA between the MNO and the ASP exists that determines (per Application Id in use by the ASP) a) the MNO AF for the ASP´s UE Application Client to connect to, e.g. via FQDN, b) the information that the ASP's UE Application Client shares with the MNO AF (i.e. Service Experience data, UE Communication data and Exception Information, although this list can be extended with other data that the UE can provide in the scope of Rel-17 and onwards, but this solution does not define new data) c) the authentication info for MNO AF: method and data to be used by the ASP's UE Application Client to ensure that the entity to send data to is actually the MNO AF and d) the authentication info for the ASP's UE Application Client: method and data to be used by the MNO AF to verify that the entity it is to receive data from is actually the ASP's UE Application Client. e) data normalization algorithm (if used) for the collected data from UEs.</w:t>
      </w:r>
    </w:p>
    <w:p w14:paraId="5142DD6B" w14:textId="77777777" w:rsidR="009166E9" w:rsidRPr="00E9603C" w:rsidRDefault="009166E9">
      <w:r w:rsidRPr="00E9603C">
        <w:t>The MNO AF that the ASP connects to also registers in NRF as serving the internal Application Id. (registers the internal Application ID used in the Event Exposure). The MNO AF also maps the external Application IdIs (provided by the UE App Client) into the internal Application Id that is used in Event Exposure.</w:t>
      </w:r>
    </w:p>
    <w:bookmarkStart w:id="7195" w:name="_1656150236"/>
    <w:bookmarkEnd w:id="7195"/>
    <w:p w14:paraId="0D354198" w14:textId="77777777" w:rsidR="009166E9" w:rsidRPr="00E9603C" w:rsidRDefault="009166E9">
      <w:pPr>
        <w:pStyle w:val="TH"/>
      </w:pPr>
      <w:r w:rsidRPr="00E9603C">
        <w:object w:dxaOrig="7818" w:dyaOrig="3833" w14:anchorId="2F4844C1">
          <v:shape id="对象 340" o:spid="_x0000_i1096" type="#_x0000_t75" style="width:480pt;height:284pt;mso-position-horizontal-relative:page;mso-position-vertical-relative:page" o:ole="">
            <v:imagedata r:id="rId140" o:title=""/>
          </v:shape>
          <o:OLEObject Type="Embed" ProgID="Visio.Drawing.15" ShapeID="对象 340" DrawAspect="Content" ObjectID="_1669716002" r:id="rId141"/>
        </w:object>
      </w:r>
    </w:p>
    <w:p w14:paraId="4F221106" w14:textId="77777777" w:rsidR="009166E9" w:rsidRPr="00E9603C" w:rsidRDefault="009166E9">
      <w:pPr>
        <w:pStyle w:val="TF"/>
      </w:pPr>
      <w:r w:rsidRPr="00E9603C">
        <w:t xml:space="preserve">Figure </w:t>
      </w:r>
      <w:r w:rsidRPr="00E9603C">
        <w:rPr>
          <w:lang w:eastAsia="zh-CN"/>
        </w:rPr>
        <w:t xml:space="preserve">6.27.1.1-1: </w:t>
      </w:r>
      <w:r w:rsidRPr="00E9603C">
        <w:t>Schematic picture of the setup</w:t>
      </w:r>
    </w:p>
    <w:p w14:paraId="68F404D8" w14:textId="77777777" w:rsidR="009166E9" w:rsidRPr="00E9603C" w:rsidRDefault="009166E9">
      <w:r w:rsidRPr="00E9603C">
        <w:t>The figure above schematically shows the setup. The ordinary ASP Application Server serves the ASP Application Client with content etc. but may also provide FQDN as well as authorization and authentication details (this info may also be pre-provisioned to the Application Client) for the communication with the AF dedicated to UE data collection. The authorization and authentication details will include the following information:</w:t>
      </w:r>
    </w:p>
    <w:p w14:paraId="746AC15C" w14:textId="77777777" w:rsidR="009166E9" w:rsidRPr="00E9603C" w:rsidRDefault="009166E9">
      <w:pPr>
        <w:pStyle w:val="B1"/>
      </w:pPr>
      <w:r w:rsidRPr="00E9603C">
        <w:t>-</w:t>
      </w:r>
      <w:r w:rsidRPr="00E9603C">
        <w:tab/>
        <w:t>Whether ASP Application Client is allowed to provide data to the AF for UE data collection.</w:t>
      </w:r>
    </w:p>
    <w:p w14:paraId="3E88E008" w14:textId="77777777" w:rsidR="009166E9" w:rsidRPr="00E9603C" w:rsidRDefault="009166E9">
      <w:pPr>
        <w:pStyle w:val="B1"/>
      </w:pPr>
      <w:r w:rsidRPr="00E9603C">
        <w:t>-</w:t>
      </w:r>
      <w:r w:rsidRPr="00E9603C">
        <w:tab/>
        <w:t>Which parameters are authorized to provide to the AF for UE data collection.</w:t>
      </w:r>
    </w:p>
    <w:p w14:paraId="24076541" w14:textId="77777777" w:rsidR="009166E9" w:rsidRPr="00E9603C" w:rsidRDefault="009166E9">
      <w:pPr>
        <w:pStyle w:val="B1"/>
      </w:pPr>
      <w:r w:rsidRPr="00E9603C">
        <w:t>-</w:t>
      </w:r>
      <w:r w:rsidRPr="00E9603C">
        <w:tab/>
        <w:t>The authorization information to enable the ASP (Application Client) to verify that the entity to send data to is actually the MNO AF</w:t>
      </w:r>
    </w:p>
    <w:p w14:paraId="4AC439FE" w14:textId="77777777" w:rsidR="009166E9" w:rsidRPr="00E9603C" w:rsidRDefault="009166E9">
      <w:r w:rsidRPr="00E9603C">
        <w:t>The ASP Application Client is designed to establish a use plane communication with the AF for UE data collection using the FQDN and the authorization/authentication details that the ASP provides to the Application Client only if the privacy setting allow sharing application data with the MNO. This communication channel is established over the user plane using the existing PDU session.</w:t>
      </w:r>
    </w:p>
    <w:p w14:paraId="64F194C5" w14:textId="77777777" w:rsidR="009166E9" w:rsidRPr="00E9603C" w:rsidRDefault="009166E9">
      <w:pPr>
        <w:pStyle w:val="NO"/>
      </w:pPr>
      <w:r w:rsidRPr="00E9603C">
        <w:t>NOTE:</w:t>
      </w:r>
      <w:r w:rsidRPr="00E9603C">
        <w:rPr>
          <w:rFonts w:eastAsia="SimSun"/>
          <w:lang w:eastAsia="zh-CN"/>
        </w:rPr>
        <w:tab/>
      </w:r>
      <w:r w:rsidRPr="00E9603C">
        <w:t>This solution is to be checked with SA WG3 (on security aspects) and with SA WG4 (on the UE Application Client to MNO AF communication). Responses will be taking into account as input for conclusions.</w:t>
      </w:r>
    </w:p>
    <w:p w14:paraId="22E53F0E" w14:textId="77777777" w:rsidR="009166E9" w:rsidRPr="00E9603C" w:rsidRDefault="009166E9">
      <w:pPr>
        <w:pStyle w:val="Heading4"/>
      </w:pPr>
      <w:bookmarkStart w:id="7196" w:name="_Toc22664"/>
      <w:bookmarkStart w:id="7197" w:name="_Toc28467"/>
      <w:bookmarkStart w:id="7198" w:name="_Toc18349"/>
      <w:bookmarkStart w:id="7199" w:name="_Toc32221"/>
      <w:bookmarkStart w:id="7200" w:name="_Toc10123"/>
      <w:bookmarkStart w:id="7201" w:name="_Toc25567"/>
      <w:bookmarkStart w:id="7202" w:name="_Toc25293"/>
      <w:bookmarkStart w:id="7203" w:name="_Toc24455"/>
      <w:bookmarkStart w:id="7204" w:name="_Toc42779144"/>
      <w:bookmarkStart w:id="7205" w:name="_Toc44004387"/>
      <w:bookmarkStart w:id="7206" w:name="_Toc50023687"/>
      <w:bookmarkStart w:id="7207" w:name="_Toc50021180"/>
      <w:bookmarkStart w:id="7208" w:name="_Toc50021749"/>
      <w:bookmarkStart w:id="7209" w:name="_Toc9586"/>
      <w:bookmarkStart w:id="7210" w:name="_Toc50022453"/>
      <w:bookmarkStart w:id="7211" w:name="_Toc42770088"/>
      <w:bookmarkStart w:id="7212" w:name="_Toc43393220"/>
      <w:bookmarkStart w:id="7213" w:name="_Toc50309755"/>
      <w:bookmarkStart w:id="7214" w:name="_Toc50023102"/>
      <w:bookmarkStart w:id="7215" w:name="_Toc6383"/>
      <w:bookmarkStart w:id="7216" w:name="_Toc14742"/>
      <w:bookmarkStart w:id="7217" w:name="_Toc50579487"/>
      <w:bookmarkStart w:id="7218" w:name="_Toc8086"/>
      <w:bookmarkStart w:id="7219" w:name="_Toc54770081"/>
      <w:bookmarkStart w:id="7220" w:name="_Toc54779436"/>
      <w:bookmarkStart w:id="7221" w:name="_Toc57201247"/>
      <w:bookmarkStart w:id="7222" w:name="_Toc54786396"/>
      <w:bookmarkStart w:id="7223" w:name="_Toc57641285"/>
      <w:bookmarkStart w:id="7224" w:name="_Toc59101638"/>
      <w:r w:rsidRPr="00E9603C">
        <w:rPr>
          <w:lang w:eastAsia="zh-CN"/>
        </w:rPr>
        <w:t>6.27.1.2</w:t>
      </w:r>
      <w:r w:rsidRPr="00E9603C">
        <w:rPr>
          <w:lang w:eastAsia="zh-CN"/>
        </w:rPr>
        <w:tab/>
      </w:r>
      <w:r w:rsidRPr="00E9603C">
        <w:t>UE establishes connection to AF for UE data collection</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4FB0CEBB" w14:textId="77777777" w:rsidR="009166E9" w:rsidRPr="00E9603C" w:rsidRDefault="009166E9">
      <w:r w:rsidRPr="00E9603C">
        <w:t>An ASP Application Client (in the UE), for which the SLA between the MNO and the ASP indicates that data is to be collected and as part of the end user's agreement with the ASP is established that sharing this data for analytics is okay, is configured to establish a connection with the MNO AF for UE data collection over the user plane when in operation. The connection is established over the existing PDU session used by the ASP Application Client.</w:t>
      </w:r>
    </w:p>
    <w:p w14:paraId="4CF7C32F" w14:textId="77777777" w:rsidR="009166E9" w:rsidRPr="00E9603C" w:rsidRDefault="009166E9">
      <w:pPr>
        <w:pStyle w:val="TH"/>
      </w:pPr>
      <w:r w:rsidRPr="00E9603C">
        <w:object w:dxaOrig="7096" w:dyaOrig="2412" w14:anchorId="02827A08">
          <v:shape id="对象 98" o:spid="_x0000_i1097" type="#_x0000_t75" style="width:482pt;height:163.5pt;mso-position-horizontal-relative:page;mso-position-vertical-relative:page" o:ole="">
            <v:imagedata r:id="rId142" o:title=""/>
          </v:shape>
          <o:OLEObject Type="Embed" ProgID="Visio.Drawing.15" ShapeID="对象 98" DrawAspect="Content" ObjectID="_1669716003" r:id="rId143"/>
        </w:object>
      </w:r>
    </w:p>
    <w:p w14:paraId="5807C773" w14:textId="77777777" w:rsidR="009166E9" w:rsidRPr="00E9603C" w:rsidRDefault="009166E9">
      <w:pPr>
        <w:pStyle w:val="TF"/>
      </w:pPr>
      <w:r w:rsidRPr="00E9603C">
        <w:t>Figure 6.</w:t>
      </w:r>
      <w:r w:rsidRPr="00E9603C">
        <w:rPr>
          <w:lang w:eastAsia="zh-CN"/>
        </w:rPr>
        <w:t>27</w:t>
      </w:r>
      <w:r w:rsidRPr="00E9603C">
        <w:t>.1.2-1: UE ASP Application Client connects to MNO AF for data collection</w:t>
      </w:r>
    </w:p>
    <w:p w14:paraId="3D7B7DC4" w14:textId="77777777" w:rsidR="009166E9" w:rsidRPr="00E9603C" w:rsidRDefault="009166E9">
      <w:pPr>
        <w:pStyle w:val="B1"/>
      </w:pPr>
      <w:r w:rsidRPr="00E9603C">
        <w:t>1.</w:t>
      </w:r>
      <w:r w:rsidRPr="00E9603C">
        <w:tab/>
        <w:t>The user starts or interacts with the Application Client in the UE.</w:t>
      </w:r>
    </w:p>
    <w:p w14:paraId="45948CC3" w14:textId="77777777" w:rsidR="009166E9" w:rsidRPr="00E9603C" w:rsidRDefault="009166E9">
      <w:pPr>
        <w:pStyle w:val="B1"/>
      </w:pPr>
      <w:r w:rsidRPr="00E9603C">
        <w:t>2.</w:t>
      </w:r>
      <w:r w:rsidRPr="00E9603C">
        <w:tab/>
        <w:t>(Not mandatory) the Application Client contacts the Application Server.</w:t>
      </w:r>
    </w:p>
    <w:p w14:paraId="6EE8F665" w14:textId="77777777" w:rsidR="009166E9" w:rsidRPr="00E9603C" w:rsidRDefault="009166E9">
      <w:pPr>
        <w:pStyle w:val="B1"/>
      </w:pPr>
      <w:r w:rsidRPr="00E9603C">
        <w:t>3.</w:t>
      </w:r>
      <w:r w:rsidRPr="00E9603C">
        <w:tab/>
        <w:t>(Not mandatory) the Application Client may receive data (FQDN) needed for the user plane connection to the MNO AF for UE for data collection. This data may also be pre-provisioned to the Application Client.</w:t>
      </w:r>
    </w:p>
    <w:p w14:paraId="7A416D8F" w14:textId="77777777" w:rsidR="009166E9" w:rsidRPr="00E9603C" w:rsidRDefault="009166E9">
      <w:pPr>
        <w:pStyle w:val="B1"/>
      </w:pPr>
      <w:r w:rsidRPr="00E9603C">
        <w:t>4.</w:t>
      </w:r>
      <w:r w:rsidRPr="00E9603C">
        <w:tab/>
        <w:t>The Application Client initialises the setup of a user plane connection over the existing PDU session to the MNO AF for data collection.</w:t>
      </w:r>
    </w:p>
    <w:p w14:paraId="3B15044E" w14:textId="77777777" w:rsidR="009166E9" w:rsidRPr="00E9603C" w:rsidRDefault="009166E9">
      <w:pPr>
        <w:pStyle w:val="NO"/>
      </w:pPr>
      <w:r w:rsidRPr="00E9603C">
        <w:t>NOTE:</w:t>
      </w:r>
      <w:r w:rsidRPr="00E9603C">
        <w:tab/>
        <w:t>Whether multiple user plane connections are established or a single user plane connection is established for different applications between the UE and MNO AF are based on implementations that are out of scope of 3GPP.</w:t>
      </w:r>
    </w:p>
    <w:p w14:paraId="3052F9D5" w14:textId="77777777" w:rsidR="009166E9" w:rsidRPr="00E9603C" w:rsidRDefault="009166E9">
      <w:pPr>
        <w:pStyle w:val="B1"/>
      </w:pPr>
      <w:r w:rsidRPr="00E9603C">
        <w:t>5.</w:t>
      </w:r>
      <w:r w:rsidRPr="00E9603C">
        <w:tab/>
        <w:t>Connection ready for use.</w:t>
      </w:r>
    </w:p>
    <w:p w14:paraId="7A471D84" w14:textId="77777777" w:rsidR="009166E9" w:rsidRPr="00E9603C" w:rsidRDefault="009166E9">
      <w:r w:rsidRPr="00E9603C">
        <w:t>As result of the steps 1 to 5, the Application Client provides the Application Id and the UE IP address that will be stored in the MNO AF to request input data from the UE Application Client.</w:t>
      </w:r>
    </w:p>
    <w:p w14:paraId="1544598D" w14:textId="77777777" w:rsidR="009166E9" w:rsidRPr="00E9603C" w:rsidRDefault="009166E9">
      <w:r w:rsidRPr="00E9603C">
        <w:t>Note that steps 1 to 5 described in figure 6.27.1.21 are out of the scope of SA WG2 work, those are pre-requisites to describe how the MNO AF gets information to identify the UE Application Client to contact with.</w:t>
      </w:r>
    </w:p>
    <w:p w14:paraId="7A2C2ECA" w14:textId="77777777" w:rsidR="009166E9" w:rsidRPr="00E9603C" w:rsidRDefault="009166E9">
      <w:r w:rsidRPr="00E9603C">
        <w:t>Note that this procedure is used to establish a user plane connection between the ASP's UE Application Client and the MNO AF, next step is to request the UE Application Client with the input data to collect to start the data collection as described in 6.27.1.3.</w:t>
      </w:r>
    </w:p>
    <w:p w14:paraId="0C0C00E9" w14:textId="77777777" w:rsidR="009166E9" w:rsidRPr="00E9603C" w:rsidRDefault="009166E9">
      <w:pPr>
        <w:pStyle w:val="Heading4"/>
      </w:pPr>
      <w:bookmarkStart w:id="7225" w:name="_Toc50021750"/>
      <w:bookmarkStart w:id="7226" w:name="_Toc23190"/>
      <w:bookmarkStart w:id="7227" w:name="_Toc7924"/>
      <w:bookmarkStart w:id="7228" w:name="_Toc23359"/>
      <w:bookmarkStart w:id="7229" w:name="_Toc42779145"/>
      <w:bookmarkStart w:id="7230" w:name="_Toc44004388"/>
      <w:bookmarkStart w:id="7231" w:name="_Toc28937"/>
      <w:bookmarkStart w:id="7232" w:name="_Toc43393221"/>
      <w:bookmarkStart w:id="7233" w:name="_Toc26083"/>
      <w:bookmarkStart w:id="7234" w:name="_Toc50309756"/>
      <w:bookmarkStart w:id="7235" w:name="_Toc50022454"/>
      <w:bookmarkStart w:id="7236" w:name="_Toc50579488"/>
      <w:bookmarkStart w:id="7237" w:name="_Toc50021181"/>
      <w:bookmarkStart w:id="7238" w:name="_Toc6062"/>
      <w:bookmarkStart w:id="7239" w:name="_Toc4637"/>
      <w:bookmarkStart w:id="7240" w:name="_Toc29479"/>
      <w:bookmarkStart w:id="7241" w:name="_Toc8421"/>
      <w:bookmarkStart w:id="7242" w:name="_Toc54770082"/>
      <w:bookmarkStart w:id="7243" w:name="_Toc54779437"/>
      <w:bookmarkStart w:id="7244" w:name="_Toc54786397"/>
      <w:bookmarkStart w:id="7245" w:name="_Toc50023103"/>
      <w:bookmarkStart w:id="7246" w:name="_Toc50023688"/>
      <w:bookmarkStart w:id="7247" w:name="_Toc30443"/>
      <w:bookmarkStart w:id="7248" w:name="_Toc57201248"/>
      <w:bookmarkStart w:id="7249" w:name="_Toc28415"/>
      <w:bookmarkStart w:id="7250" w:name="_Toc1096"/>
      <w:bookmarkStart w:id="7251" w:name="_Toc42770089"/>
      <w:bookmarkStart w:id="7252" w:name="_Toc57641286"/>
      <w:bookmarkStart w:id="7253" w:name="_Toc59101639"/>
      <w:r w:rsidRPr="00E9603C">
        <w:rPr>
          <w:lang w:eastAsia="zh-CN"/>
        </w:rPr>
        <w:t>6.27.1.3</w:t>
      </w:r>
      <w:r w:rsidRPr="00E9603C">
        <w:rPr>
          <w:lang w:eastAsia="zh-CN"/>
        </w:rPr>
        <w:tab/>
        <w:t>UE Data Collection over user plane</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p>
    <w:p w14:paraId="438B9222" w14:textId="77777777" w:rsidR="009166E9" w:rsidRPr="00E9603C" w:rsidRDefault="009166E9">
      <w:r w:rsidRPr="00E9603C">
        <w:t>When the MNO AF for UE data collection receives a subscription for data from a NWDAF it communicates with the ASP Application Clients over the user plane connection described in clause 6.27.1.2 and instructs them to deliver data. The MNO AF for UE data collection processes (e.g. enriches, aggregates or normalizes) the data from the ASP's UE Application Clients and supplies the result to the NWDAF using Naf_EventExpoure_Notify.</w:t>
      </w:r>
    </w:p>
    <w:p w14:paraId="5C71F1A0" w14:textId="77777777" w:rsidR="009166E9" w:rsidRPr="00E9603C" w:rsidRDefault="009166E9">
      <w:r w:rsidRPr="00E9603C">
        <w:t>The figure below schematically shows the exchanges made from a NF subscribing to Analytics from a NWDAF to the NWDAF starting to deliver Notifications.</w:t>
      </w:r>
    </w:p>
    <w:p w14:paraId="1A4F67B6" w14:textId="77777777" w:rsidR="009166E9" w:rsidRPr="00E9603C" w:rsidRDefault="009166E9">
      <w:pPr>
        <w:pStyle w:val="TH"/>
      </w:pPr>
      <w:r w:rsidRPr="00E9603C">
        <w:object w:dxaOrig="7174" w:dyaOrig="2767" w14:anchorId="6290372E">
          <v:shape id="对象 96" o:spid="_x0000_i1098" type="#_x0000_t75" style="width:481.5pt;height:185.5pt;mso-position-horizontal-relative:page;mso-position-vertical-relative:page" o:ole="">
            <v:imagedata r:id="rId144" o:title=""/>
          </v:shape>
          <o:OLEObject Type="Embed" ProgID="Visio.Drawing.15" ShapeID="对象 96" DrawAspect="Content" ObjectID="_1669716004" r:id="rId145"/>
        </w:object>
      </w:r>
    </w:p>
    <w:p w14:paraId="734A69C3" w14:textId="77777777" w:rsidR="009166E9" w:rsidRPr="00E9603C" w:rsidRDefault="009166E9">
      <w:pPr>
        <w:pStyle w:val="TF"/>
      </w:pPr>
      <w:r w:rsidRPr="00E9603C">
        <w:t>Figure 6.</w:t>
      </w:r>
      <w:r w:rsidRPr="00E9603C">
        <w:rPr>
          <w:lang w:eastAsia="zh-CN"/>
        </w:rPr>
        <w:t>27</w:t>
      </w:r>
      <w:r w:rsidRPr="00E9603C">
        <w:t xml:space="preserve">.1.3-1: </w:t>
      </w:r>
      <w:bookmarkStart w:id="7254" w:name="_Hlk9953028"/>
      <w:r w:rsidRPr="00E9603C">
        <w:t>UE ASP Application Client Data provided to NWDAF</w:t>
      </w:r>
    </w:p>
    <w:bookmarkEnd w:id="7254"/>
    <w:p w14:paraId="08C843F9" w14:textId="77777777" w:rsidR="009166E9" w:rsidRPr="00E9603C" w:rsidRDefault="009166E9">
      <w:pPr>
        <w:pStyle w:val="B1"/>
      </w:pPr>
      <w:r w:rsidRPr="00E9603C">
        <w:t>1.</w:t>
      </w:r>
      <w:r w:rsidRPr="00E9603C">
        <w:tab/>
        <w:t xml:space="preserve">An NF subscribes to Analytics from the NWDAF. Each Analytics Id defines its input data in </w:t>
      </w:r>
      <w:r w:rsidR="00E9603C" w:rsidRPr="00E9603C">
        <w:t>TS</w:t>
      </w:r>
      <w:r w:rsidR="00E9603C">
        <w:t> </w:t>
      </w:r>
      <w:r w:rsidR="00E9603C" w:rsidRPr="00E9603C">
        <w:t>23.288</w:t>
      </w:r>
      <w:r w:rsidR="00E9603C">
        <w:t> </w:t>
      </w:r>
      <w:r w:rsidR="00E9603C" w:rsidRPr="00E9603C">
        <w:t>[</w:t>
      </w:r>
      <w:r w:rsidRPr="00E9603C">
        <w:t>5], that includes Analytics Filter information including e.g. AoI, Application ID(s), Note that NWDAF may initiate data collection prior to this subscription.</w:t>
      </w:r>
    </w:p>
    <w:p w14:paraId="05E44AC1" w14:textId="77777777" w:rsidR="009166E9" w:rsidRPr="00E9603C" w:rsidRDefault="009166E9">
      <w:pPr>
        <w:pStyle w:val="NO"/>
        <w:rPr>
          <w:lang w:eastAsia="ko-KR"/>
        </w:rPr>
      </w:pPr>
      <w:r w:rsidRPr="00E9603C">
        <w:rPr>
          <w:lang w:eastAsia="ko-KR"/>
        </w:rPr>
        <w:t>NOTE 1:</w:t>
      </w:r>
      <w:r w:rsidRPr="00E9603C">
        <w:rPr>
          <w:lang w:eastAsia="ko-KR"/>
        </w:rPr>
        <w:tab/>
        <w:t>Whether and how to use Application Status as Analytics Filter Information can be discussed at normative phase.</w:t>
      </w:r>
    </w:p>
    <w:p w14:paraId="2214706F" w14:textId="77777777" w:rsidR="009166E9" w:rsidRPr="00E9603C" w:rsidRDefault="009166E9">
      <w:pPr>
        <w:pStyle w:val="B1"/>
      </w:pPr>
      <w:r w:rsidRPr="00E9603C">
        <w:t>2.</w:t>
      </w:r>
      <w:r w:rsidRPr="00E9603C">
        <w:tab/>
        <w:t>The NWDAF determines using Nnrf_NFDiscovery Request including the Application ID(s) provided by NWDAF, which AF for UE data collection provided by the MNO to use.</w:t>
      </w:r>
    </w:p>
    <w:p w14:paraId="052A0D26" w14:textId="77777777" w:rsidR="009166E9" w:rsidRPr="00E9603C" w:rsidRDefault="009166E9">
      <w:pPr>
        <w:pStyle w:val="B1"/>
      </w:pPr>
      <w:r w:rsidRPr="00E9603C">
        <w:t>3.</w:t>
      </w:r>
      <w:r w:rsidRPr="00E9603C">
        <w:tab/>
        <w:t xml:space="preserve">The NWDAF subscribes to the AF for UE data collection input data for analytics, using Naf_EventExposure Subscribe including the Target for Event Reporting (i.e. SUPI, Internal Group Identifier or any UE), both Event ID(s), Event Filters listed in clause 5.2.19.2.1 in </w:t>
      </w:r>
      <w:r w:rsidR="00E9603C" w:rsidRPr="00E9603C">
        <w:t>TS</w:t>
      </w:r>
      <w:r w:rsidR="00E9603C">
        <w:t> </w:t>
      </w:r>
      <w:r w:rsidR="00E9603C" w:rsidRPr="00E9603C">
        <w:t>23.502</w:t>
      </w:r>
      <w:r w:rsidR="00E9603C">
        <w:t> </w:t>
      </w:r>
      <w:r w:rsidR="00E9603C" w:rsidRPr="00E9603C">
        <w:t>[</w:t>
      </w:r>
      <w:r w:rsidRPr="00E9603C">
        <w:t>3] and the Application ID(s) for which input data is requested. Analytics Filter information included by the consumer NF in step 1 can be applied to the Event Filters.</w:t>
      </w:r>
    </w:p>
    <w:p w14:paraId="39470E79" w14:textId="77777777" w:rsidR="009166E9" w:rsidRPr="00E9603C" w:rsidRDefault="009166E9">
      <w:pPr>
        <w:pStyle w:val="B1"/>
      </w:pPr>
      <w:r w:rsidRPr="00E9603C">
        <w:t>4.</w:t>
      </w:r>
      <w:r w:rsidRPr="00E9603C">
        <w:tab/>
        <w:t>The AF for UE data collection determines which ASP Application Clients are in scope for data collection. If the NWDAF provided an Internal-Group-Id as Target for Event Reporting, then the MNO AF needs to find the list of SUPIs within that Internal-Group-Id. If the NWDAF provided "any UE" as target, then NWDAF checks the Analytics Filter and contacts AMF to find the list of SUPIs in that area of interest. The NWDAF contacts all of the ASP Application Clients supporting that Application Id. If the NWDAF provided an Area of Interest or Network Slice as Target for Event Reporting, then the MNO AF needs to find the list of SUPIs that are in scope. The MNO AF requests the ASP's UE Application Client to start reporting input data as requested in the SLA.</w:t>
      </w:r>
    </w:p>
    <w:p w14:paraId="7602FD1D" w14:textId="77777777" w:rsidR="009166E9" w:rsidRPr="00E9603C" w:rsidRDefault="009166E9">
      <w:pPr>
        <w:pStyle w:val="B1"/>
      </w:pPr>
      <w:r w:rsidRPr="00E9603C">
        <w:t>5.</w:t>
      </w:r>
      <w:r w:rsidRPr="00E9603C">
        <w:tab/>
        <w:t>The AF for UE data collection communicates with the ASP Application Client(s) in scope over the connection setup as described in clause 6.27.1.2 and requests and receives data from them. This procedure can be used to collect data for both 3GPP defined services and non-3GPP defined services.</w:t>
      </w:r>
    </w:p>
    <w:p w14:paraId="6BB53479" w14:textId="77777777" w:rsidR="009166E9" w:rsidRPr="00E9603C" w:rsidRDefault="009166E9">
      <w:pPr>
        <w:pStyle w:val="B1"/>
      </w:pPr>
      <w:r w:rsidRPr="00E9603C">
        <w:tab/>
        <w:t>Event Filters in the received Naf_EventExposure will be used to only request data from Application Clients in UEs that are of interest given the filters.</w:t>
      </w:r>
    </w:p>
    <w:p w14:paraId="21AAF860" w14:textId="77777777" w:rsidR="009166E9" w:rsidRPr="00E9603C" w:rsidRDefault="009166E9">
      <w:pPr>
        <w:pStyle w:val="NO"/>
      </w:pPr>
      <w:r w:rsidRPr="00E9603C">
        <w:t>NOTE 2:</w:t>
      </w:r>
      <w:r w:rsidRPr="00E9603C">
        <w:rPr>
          <w:lang w:eastAsia="zh-CN"/>
        </w:rPr>
        <w:tab/>
      </w:r>
      <w:r w:rsidRPr="00E9603C">
        <w:t>The protocol to be used in these exchanges to be defined by SA WG4.</w:t>
      </w:r>
    </w:p>
    <w:p w14:paraId="37073C70" w14:textId="77777777" w:rsidR="009166E9" w:rsidRPr="00E9603C" w:rsidRDefault="009166E9">
      <w:pPr>
        <w:pStyle w:val="B1"/>
      </w:pPr>
      <w:r w:rsidRPr="00E9603C">
        <w:t>6.</w:t>
      </w:r>
      <w:r w:rsidRPr="00E9603C">
        <w:tab/>
        <w:t>The AF for UE data collection receives the input data from the UE, processes it (e.g. enriches, aggregates and normalizes), then enforces the Event ID(s) and the Event Filter(s) and then notifies the NWDAF on the data collected according to NWDAF subscription.</w:t>
      </w:r>
    </w:p>
    <w:p w14:paraId="2BA66C0E" w14:textId="77777777" w:rsidR="009166E9" w:rsidRPr="00E9603C" w:rsidRDefault="009166E9">
      <w:pPr>
        <w:pStyle w:val="B1"/>
      </w:pPr>
      <w:r w:rsidRPr="00E9603C">
        <w:t>7.</w:t>
      </w:r>
      <w:r w:rsidRPr="00E9603C">
        <w:tab/>
        <w:t>The NWDAF produces Analytics.</w:t>
      </w:r>
    </w:p>
    <w:p w14:paraId="2A8C26FC" w14:textId="77777777" w:rsidR="009166E9" w:rsidRPr="00E9603C" w:rsidRDefault="009166E9">
      <w:pPr>
        <w:pStyle w:val="B1"/>
      </w:pPr>
      <w:r w:rsidRPr="00E9603C">
        <w:t>8.</w:t>
      </w:r>
      <w:r w:rsidRPr="00E9603C">
        <w:tab/>
        <w:t>The NWDAF provides analytics to the consumer NF.</w:t>
      </w:r>
    </w:p>
    <w:p w14:paraId="5DC0597A" w14:textId="77777777" w:rsidR="009166E9" w:rsidRPr="00E9603C" w:rsidRDefault="009166E9">
      <w:pPr>
        <w:pStyle w:val="Heading4"/>
      </w:pPr>
      <w:bookmarkStart w:id="7255" w:name="_Toc42770090"/>
      <w:bookmarkStart w:id="7256" w:name="_Toc50022455"/>
      <w:bookmarkStart w:id="7257" w:name="_Toc43393222"/>
      <w:bookmarkStart w:id="7258" w:name="_Toc7738"/>
      <w:bookmarkStart w:id="7259" w:name="_Toc24370"/>
      <w:bookmarkStart w:id="7260" w:name="_Toc50021182"/>
      <w:bookmarkStart w:id="7261" w:name="_Toc13999"/>
      <w:bookmarkStart w:id="7262" w:name="_Toc28891"/>
      <w:bookmarkStart w:id="7263" w:name="_Toc50309757"/>
      <w:bookmarkStart w:id="7264" w:name="_Toc57201249"/>
      <w:bookmarkStart w:id="7265" w:name="_Toc9042"/>
      <w:bookmarkStart w:id="7266" w:name="_Toc50021751"/>
      <w:bookmarkStart w:id="7267" w:name="_Toc0"/>
      <w:bookmarkStart w:id="7268" w:name="_Toc24886"/>
      <w:bookmarkStart w:id="7269" w:name="_Toc44004389"/>
      <w:bookmarkStart w:id="7270" w:name="_Toc523985664"/>
      <w:bookmarkStart w:id="7271" w:name="_Toc7973"/>
      <w:bookmarkStart w:id="7272" w:name="_Toc50023104"/>
      <w:bookmarkStart w:id="7273" w:name="_Toc29573"/>
      <w:bookmarkStart w:id="7274" w:name="_Toc54786398"/>
      <w:bookmarkStart w:id="7275" w:name="_Toc50579489"/>
      <w:bookmarkStart w:id="7276" w:name="_Toc28493"/>
      <w:bookmarkStart w:id="7277" w:name="_Toc50023689"/>
      <w:bookmarkStart w:id="7278" w:name="_Toc42779146"/>
      <w:bookmarkStart w:id="7279" w:name="_Toc31414"/>
      <w:bookmarkStart w:id="7280" w:name="_Toc54770083"/>
      <w:bookmarkStart w:id="7281" w:name="_Toc54779438"/>
      <w:bookmarkStart w:id="7282" w:name="_Toc30539"/>
      <w:bookmarkStart w:id="7283" w:name="_Toc57641287"/>
      <w:bookmarkStart w:id="7284" w:name="_Toc59101640"/>
      <w:r w:rsidRPr="00E9603C">
        <w:rPr>
          <w:lang w:eastAsia="zh-CN"/>
        </w:rPr>
        <w:t>6.27.1.4</w:t>
      </w:r>
      <w:r w:rsidRPr="00E9603C">
        <w:rPr>
          <w:lang w:eastAsia="zh-CN"/>
        </w:rPr>
        <w:tab/>
        <w:t>Privacy and Integrity Protection of the Analytic Data</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3735858C" w14:textId="77777777" w:rsidR="009166E9" w:rsidRPr="00E9603C" w:rsidRDefault="009166E9">
      <w:r w:rsidRPr="00E9603C">
        <w:t>The communication between the ASP Application Client and the AF for UE data collection for the NWDAF will use HTTPS. In addition, integrity protection and ciphering may be applied to the data. Further, as the ASP ultimately decides what data that is shared with the MNO via the AF for UE data collection for the NWDAF the ASP is responsible for ensuring that user privacy is not compromised, that is the user has an agreement with the ASP that allows or denies the possibility to share ASP's UE Application Client data with the MNO. The APS's UE Application Client is instructed by the ASP to establish a connection with the MNO AF only if that agreement allows the client to share data with the MNO.</w:t>
      </w:r>
    </w:p>
    <w:p w14:paraId="1B5118BD" w14:textId="77777777" w:rsidR="009166E9" w:rsidRPr="00E9603C" w:rsidRDefault="009166E9">
      <w:pPr>
        <w:pStyle w:val="Heading4"/>
        <w:rPr>
          <w:lang w:eastAsia="zh-CN"/>
        </w:rPr>
      </w:pPr>
      <w:bookmarkStart w:id="7285" w:name="_Toc50021183"/>
      <w:bookmarkStart w:id="7286" w:name="_Toc54779439"/>
      <w:bookmarkStart w:id="7287" w:name="_Toc54786399"/>
      <w:bookmarkStart w:id="7288" w:name="_Toc50579490"/>
      <w:bookmarkStart w:id="7289" w:name="_Toc50022456"/>
      <w:bookmarkStart w:id="7290" w:name="_Toc50023105"/>
      <w:bookmarkStart w:id="7291" w:name="_Toc57201250"/>
      <w:bookmarkStart w:id="7292" w:name="_Toc50023690"/>
      <w:bookmarkStart w:id="7293" w:name="_Toc54770084"/>
      <w:bookmarkStart w:id="7294" w:name="_Toc50309758"/>
      <w:bookmarkStart w:id="7295" w:name="_Toc50021752"/>
      <w:bookmarkStart w:id="7296" w:name="_Toc57641288"/>
      <w:bookmarkStart w:id="7297" w:name="_Toc59101641"/>
      <w:r w:rsidRPr="00E9603C">
        <w:rPr>
          <w:lang w:eastAsia="zh-CN"/>
        </w:rPr>
        <w:t>6.27.1.5</w:t>
      </w:r>
      <w:r w:rsidRPr="00E9603C">
        <w:rPr>
          <w:lang w:eastAsia="zh-CN"/>
        </w:rPr>
        <w:tab/>
        <w:t>Authentication of the MNO AF and the UE Application Client</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112ECC13" w14:textId="77777777" w:rsidR="009166E9" w:rsidRPr="00E9603C" w:rsidRDefault="009166E9">
      <w:r w:rsidRPr="00E9603C">
        <w:t>In order to enable the MNO (AF) to verify that the entity to receive data from is actually the ASP Application Client, both method and data to be used by the MNO AF to authenticate it are negotiated as part of the SLA between the MNO and the ASP.</w:t>
      </w:r>
    </w:p>
    <w:p w14:paraId="4B57BE55" w14:textId="77777777" w:rsidR="009166E9" w:rsidRPr="00E9603C" w:rsidRDefault="009166E9">
      <w:r w:rsidRPr="00E9603C">
        <w:t>Similarly, in order to enable the ASP (Application Client) to verify that the entity to send data to is actually the MNO AF, both method and data to be used by the ASP Application Client in the UE to authenticate it are negotiated as part of the SLA between the MNO and the ASP. ASP sends the method and data that is used to authenticate MNO AF to UE Application Client as specified in clause 6.27.1.1.</w:t>
      </w:r>
    </w:p>
    <w:p w14:paraId="002D9D06" w14:textId="77777777" w:rsidR="009166E9" w:rsidRPr="00E9603C" w:rsidRDefault="009166E9">
      <w:pPr>
        <w:pStyle w:val="Heading4"/>
        <w:rPr>
          <w:lang w:eastAsia="zh-CN"/>
        </w:rPr>
      </w:pPr>
      <w:bookmarkStart w:id="7298" w:name="_Toc50579491"/>
      <w:bookmarkStart w:id="7299" w:name="_Toc50023691"/>
      <w:bookmarkStart w:id="7300" w:name="_Toc50309759"/>
      <w:bookmarkStart w:id="7301" w:name="_Toc50021184"/>
      <w:bookmarkStart w:id="7302" w:name="_Toc50022457"/>
      <w:bookmarkStart w:id="7303" w:name="_Toc50023106"/>
      <w:bookmarkStart w:id="7304" w:name="_Toc50021753"/>
      <w:bookmarkStart w:id="7305" w:name="_Toc54770085"/>
      <w:bookmarkStart w:id="7306" w:name="_Toc54779440"/>
      <w:bookmarkStart w:id="7307" w:name="_Toc57201251"/>
      <w:bookmarkStart w:id="7308" w:name="_Toc54786400"/>
      <w:bookmarkStart w:id="7309" w:name="_Toc57641289"/>
      <w:bookmarkStart w:id="7310" w:name="_Toc59101642"/>
      <w:r w:rsidRPr="00E9603C">
        <w:rPr>
          <w:lang w:eastAsia="zh-CN"/>
        </w:rPr>
        <w:t>6.27.1.6</w:t>
      </w:r>
      <w:r w:rsidRPr="00E9603C">
        <w:rPr>
          <w:lang w:eastAsia="zh-CN"/>
        </w:rPr>
        <w:tab/>
        <w:t>Correlating UE Application Client data and NWDAF requested input data.</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70ED8FFF" w14:textId="77777777" w:rsidR="009166E9" w:rsidRPr="00E9603C" w:rsidRDefault="009166E9">
      <w:pPr>
        <w:pStyle w:val="EditorsNote"/>
      </w:pPr>
    </w:p>
    <w:p w14:paraId="64BA18E8" w14:textId="77777777" w:rsidR="009166E9" w:rsidRPr="00E9603C" w:rsidRDefault="009166E9">
      <w:pPr>
        <w:rPr>
          <w:lang w:eastAsia="zh-CN"/>
        </w:rPr>
      </w:pPr>
      <w:r w:rsidRPr="00E9603C">
        <w:rPr>
          <w:lang w:eastAsia="zh-CN"/>
        </w:rPr>
        <w:t>The UE Application client provides the UE IP address/prefix and the external Application Id while the NWDAF request contains the SUPI and the internal Application Id. The MNO AF needs to correlate both,</w:t>
      </w:r>
    </w:p>
    <w:p w14:paraId="525A5A77" w14:textId="77777777" w:rsidR="009166E9" w:rsidRPr="00E9603C" w:rsidRDefault="009166E9">
      <w:pPr>
        <w:pStyle w:val="NO"/>
        <w:rPr>
          <w:lang w:eastAsia="zh-CN"/>
        </w:rPr>
      </w:pPr>
      <w:r w:rsidRPr="00E9603C">
        <w:rPr>
          <w:lang w:eastAsia="zh-CN"/>
        </w:rPr>
        <w:t>NOTE:</w:t>
      </w:r>
      <w:r w:rsidRPr="00E9603C">
        <w:rPr>
          <w:lang w:eastAsia="zh-CN"/>
        </w:rPr>
        <w:tab/>
        <w:t>It is assumed UE IP address is known at MNO AF based on application-level interactions between UE Application client and MNO AF. The interactions to retrieve UE IP address at MNO AF is out of scope of SA2.</w:t>
      </w:r>
    </w:p>
    <w:p w14:paraId="6F4D6D6E" w14:textId="77777777" w:rsidR="009166E9" w:rsidRPr="00E9603C" w:rsidRDefault="009166E9">
      <w:pPr>
        <w:rPr>
          <w:lang w:eastAsia="zh-CN"/>
        </w:rPr>
      </w:pPr>
      <w:r w:rsidRPr="00E9603C">
        <w:rPr>
          <w:lang w:eastAsia="zh-CN"/>
        </w:rPr>
        <w:t>In order to correlate the external and internal Application Id (or related Event ID), the MNO AF registers at the NRF as supporting both Applications (or related Event ID) as part of its NF profile.</w:t>
      </w:r>
    </w:p>
    <w:p w14:paraId="086C0BE0" w14:textId="77777777" w:rsidR="009166E9" w:rsidRPr="00E9603C" w:rsidRDefault="009166E9">
      <w:pPr>
        <w:rPr>
          <w:lang w:eastAsia="zh-CN"/>
        </w:rPr>
      </w:pPr>
      <w:r w:rsidRPr="00E9603C">
        <w:t>If a SUPI is provided as the target of analytics reporting</w:t>
      </w:r>
      <w:r w:rsidRPr="00E9603C">
        <w:rPr>
          <w:lang w:eastAsia="zh-CN"/>
        </w:rPr>
        <w:t>, in order to correlate the SUPI and the UE IP address/prefix, the MNO AF obtains the PDU sessions active for the SUPI, DNN and S-NSSAI if provided by NWDAF and then subscribes to Event IP address allocation and release to SMF. The procedure is shown below.</w:t>
      </w:r>
    </w:p>
    <w:p w14:paraId="34104E0B" w14:textId="77777777" w:rsidR="009166E9" w:rsidRPr="00E9603C" w:rsidRDefault="009166E9">
      <w:pPr>
        <w:pStyle w:val="TH"/>
      </w:pPr>
      <w:r w:rsidRPr="00E9603C">
        <w:rPr>
          <w:lang w:eastAsia="zh-CN"/>
        </w:rPr>
        <w:object w:dxaOrig="6637" w:dyaOrig="5275" w14:anchorId="51A1DB58">
          <v:shape id="_x0000_i1099" type="#_x0000_t75" style="width:340pt;height:270.5pt;mso-position-horizontal-relative:page;mso-position-vertical-relative:page" o:ole="">
            <v:imagedata r:id="rId146" o:title=""/>
          </v:shape>
          <o:OLEObject Type="Embed" ProgID="Visio.Drawing.15" ShapeID="_x0000_i1099" DrawAspect="Content" ObjectID="_1669716005" r:id="rId147"/>
        </w:object>
      </w:r>
    </w:p>
    <w:p w14:paraId="708EC247" w14:textId="77777777" w:rsidR="009166E9" w:rsidRPr="00E9603C" w:rsidRDefault="009166E9">
      <w:pPr>
        <w:pStyle w:val="TF"/>
      </w:pPr>
      <w:r w:rsidRPr="00E9603C">
        <w:t>Figure 6.27.1.6-1: Retrieving UE IP address/prefix allocated for a SUPI, DNN and S-NSSAI</w:t>
      </w:r>
    </w:p>
    <w:p w14:paraId="2FC0062B" w14:textId="77777777" w:rsidR="009166E9" w:rsidRPr="00E9603C" w:rsidRDefault="009166E9">
      <w:pPr>
        <w:pStyle w:val="B1"/>
        <w:rPr>
          <w:lang w:eastAsia="zh-CN"/>
        </w:rPr>
      </w:pPr>
      <w:bookmarkStart w:id="7311" w:name="_Toc50021754"/>
      <w:bookmarkStart w:id="7312" w:name="_Toc50021185"/>
      <w:bookmarkStart w:id="7313" w:name="_Toc50023107"/>
      <w:bookmarkStart w:id="7314" w:name="_Toc50579492"/>
      <w:bookmarkStart w:id="7315" w:name="_Toc50309760"/>
      <w:bookmarkStart w:id="7316" w:name="_Toc50023692"/>
      <w:bookmarkStart w:id="7317" w:name="_Toc50022458"/>
      <w:r w:rsidRPr="00E9603C">
        <w:rPr>
          <w:lang w:eastAsia="zh-CN"/>
        </w:rPr>
        <w:t>1</w:t>
      </w:r>
      <w:r w:rsidRPr="00E9603C">
        <w:rPr>
          <w:lang w:eastAsia="zh-CN"/>
        </w:rPr>
        <w:tab/>
        <w:t>Triggered by Naf Event Exposure request with Target for Event Reporting set to SUPI, or the Internal-Group.Id, the MNO AF contacts UDM using Nudm_SDM_Subscribe including the target SUPI, and S-NSSASI if available as well as the Data type set to UE context in SMF data. If an Internal-Group-Id is provided the MNO AF requests UDM to provide the list of SUPIs using the Nudm_SMF_Get service including the Internal Group-Id and Data type set to Group data. The UDM provide the UE context data including the SMFs serving the SUPI. This step may also be needed multiple times, one per SUPI.</w:t>
      </w:r>
    </w:p>
    <w:p w14:paraId="74B97A82" w14:textId="77777777" w:rsidR="009166E9" w:rsidRPr="00E9603C" w:rsidRDefault="009166E9">
      <w:pPr>
        <w:pStyle w:val="B1"/>
        <w:rPr>
          <w:lang w:eastAsia="zh-CN"/>
        </w:rPr>
      </w:pPr>
      <w:r w:rsidRPr="00E9603C">
        <w:rPr>
          <w:lang w:eastAsia="zh-CN"/>
        </w:rPr>
        <w:t>2</w:t>
      </w:r>
      <w:r w:rsidRPr="00E9603C">
        <w:rPr>
          <w:lang w:eastAsia="zh-CN"/>
        </w:rPr>
        <w:tab/>
        <w:t xml:space="preserve">The MNO AF contacts each SMF in the list of SMF serving the SUPI using Nsmf_EventExposure, Event Id on UE IP Address / prefix allocation change or </w:t>
      </w:r>
      <w:r w:rsidRPr="00E9603C">
        <w:rPr>
          <w:rFonts w:eastAsia="DengXian"/>
        </w:rPr>
        <w:t>PDU Session Establishment and/or PDU Session Release</w:t>
      </w:r>
      <w:r w:rsidRPr="00E9603C">
        <w:rPr>
          <w:lang w:eastAsia="zh-CN"/>
        </w:rPr>
        <w:t>.</w:t>
      </w:r>
    </w:p>
    <w:p w14:paraId="0A9DB3BB" w14:textId="77777777" w:rsidR="009166E9" w:rsidRPr="00E9603C" w:rsidRDefault="009166E9">
      <w:pPr>
        <w:pStyle w:val="B1"/>
        <w:rPr>
          <w:lang w:eastAsia="zh-CN"/>
        </w:rPr>
      </w:pPr>
      <w:r w:rsidRPr="00E9603C">
        <w:rPr>
          <w:lang w:eastAsia="zh-CN"/>
        </w:rPr>
        <w:t>3</w:t>
      </w:r>
      <w:r w:rsidRPr="00E9603C">
        <w:rPr>
          <w:lang w:eastAsia="zh-CN"/>
        </w:rPr>
        <w:tab/>
        <w:t>The SMF provides the UE IP address (es) / prefix (es) allocated to a SUPI.</w:t>
      </w:r>
    </w:p>
    <w:p w14:paraId="5F04D2FD" w14:textId="77777777" w:rsidR="009166E9" w:rsidRPr="00E9603C" w:rsidRDefault="009166E9">
      <w:pPr>
        <w:pStyle w:val="B1"/>
        <w:rPr>
          <w:lang w:eastAsia="zh-CN"/>
        </w:rPr>
      </w:pPr>
      <w:r w:rsidRPr="00E9603C">
        <w:rPr>
          <w:lang w:eastAsia="zh-CN"/>
        </w:rPr>
        <w:t>4</w:t>
      </w:r>
      <w:r w:rsidRPr="00E9603C">
        <w:rPr>
          <w:lang w:eastAsia="zh-CN"/>
        </w:rPr>
        <w:tab/>
        <w:t>The MNO AF stores it for later use, and updates it depending on the notifications from SMF.</w:t>
      </w:r>
    </w:p>
    <w:p w14:paraId="571F2DBE" w14:textId="77777777" w:rsidR="009166E9" w:rsidRPr="00E9603C" w:rsidRDefault="009166E9">
      <w:pPr>
        <w:rPr>
          <w:lang w:eastAsia="zh-CN"/>
        </w:rPr>
      </w:pPr>
      <w:bookmarkStart w:id="7318" w:name="_Toc54770086"/>
      <w:bookmarkStart w:id="7319" w:name="_Toc54779441"/>
      <w:bookmarkStart w:id="7320" w:name="_Toc54786401"/>
      <w:r w:rsidRPr="00E9603C">
        <w:t xml:space="preserve">If the target of analytics reporting is any UE, MNO AF subscribes to </w:t>
      </w:r>
      <w:r w:rsidRPr="00E9603C">
        <w:rPr>
          <w:lang w:eastAsia="zh-CN"/>
        </w:rPr>
        <w:t xml:space="preserve">NRF Discovery based on the event filter provided on </w:t>
      </w:r>
      <w:r w:rsidRPr="00E9603C">
        <w:rPr>
          <w:rFonts w:eastAsia="SimSun"/>
          <w:lang w:eastAsia="zh-CN"/>
        </w:rPr>
        <w:t xml:space="preserve">the area of interest </w:t>
      </w:r>
      <w:r w:rsidRPr="00E9603C">
        <w:rPr>
          <w:color w:val="002060"/>
          <w:lang w:eastAsia="zh-CN"/>
        </w:rPr>
        <w:t xml:space="preserve">(as list of TAIs) </w:t>
      </w:r>
      <w:r w:rsidRPr="00E9603C">
        <w:rPr>
          <w:rFonts w:eastAsia="SimSun"/>
          <w:lang w:eastAsia="zh-CN"/>
        </w:rPr>
        <w:t>to find matching AMF instances. The SUPIs are retrieved from relevant AMF(s) based on the event filter and then the procedure to interact with SMF as above is followed per individual SUPI or list of SUPIs.</w:t>
      </w:r>
    </w:p>
    <w:p w14:paraId="622AB933" w14:textId="77777777" w:rsidR="009166E9" w:rsidRPr="00E9603C" w:rsidRDefault="009166E9">
      <w:pPr>
        <w:pStyle w:val="Heading4"/>
        <w:rPr>
          <w:lang w:eastAsia="zh-CN"/>
        </w:rPr>
      </w:pPr>
      <w:bookmarkStart w:id="7321" w:name="_Toc57201252"/>
      <w:bookmarkStart w:id="7322" w:name="_Toc57641290"/>
      <w:bookmarkStart w:id="7323" w:name="_Toc59101643"/>
      <w:r w:rsidRPr="00E9603C">
        <w:rPr>
          <w:lang w:eastAsia="zh-CN"/>
        </w:rPr>
        <w:t>6.27.1.7</w:t>
      </w:r>
      <w:r w:rsidRPr="00E9603C">
        <w:rPr>
          <w:lang w:eastAsia="zh-CN"/>
        </w:rPr>
        <w:tab/>
        <w:t>MNO AF notifications to NWDAF about input data requested.</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1C0FB7F1" w14:textId="77777777" w:rsidR="009166E9" w:rsidRPr="00E9603C" w:rsidRDefault="009166E9">
      <w:r w:rsidRPr="00E9603C">
        <w:rPr>
          <w:lang w:eastAsia="zh-CN"/>
        </w:rPr>
        <w:t>One of the Event Filters is the Area of interest, in this case the UE App Id reports the Event with an associated time stamp and at the same time the MNO AF requests the AMF where the SUPI is registered to provide the UE location, then at the time the input data is collected, the MNO AF adds the UE location at the provided time stamp before forwarding to the NWDAF, the procedure is shown below.</w:t>
      </w:r>
    </w:p>
    <w:p w14:paraId="221046EF" w14:textId="77777777" w:rsidR="009166E9" w:rsidRPr="00E9603C" w:rsidRDefault="009166E9">
      <w:pPr>
        <w:pStyle w:val="Heading3"/>
        <w:rPr>
          <w:lang w:eastAsia="zh-CN"/>
        </w:rPr>
      </w:pPr>
      <w:bookmarkStart w:id="7324" w:name="_Toc23845"/>
      <w:bookmarkStart w:id="7325" w:name="_Toc57201253"/>
      <w:bookmarkStart w:id="7326" w:name="_Toc54786402"/>
      <w:bookmarkStart w:id="7327" w:name="_Toc50023108"/>
      <w:bookmarkStart w:id="7328" w:name="_Toc12960"/>
      <w:bookmarkStart w:id="7329" w:name="_Toc3821"/>
      <w:bookmarkStart w:id="7330" w:name="_Toc50023693"/>
      <w:bookmarkStart w:id="7331" w:name="_Toc28832"/>
      <w:bookmarkStart w:id="7332" w:name="_Toc20454"/>
      <w:bookmarkStart w:id="7333" w:name="_Toc20375"/>
      <w:bookmarkStart w:id="7334" w:name="_Toc50021755"/>
      <w:bookmarkStart w:id="7335" w:name="_Toc42779147"/>
      <w:bookmarkStart w:id="7336" w:name="_Toc54770087"/>
      <w:bookmarkStart w:id="7337" w:name="_Toc54779442"/>
      <w:bookmarkStart w:id="7338" w:name="_Toc50309761"/>
      <w:bookmarkStart w:id="7339" w:name="_Toc50579493"/>
      <w:bookmarkStart w:id="7340" w:name="_Toc42770091"/>
      <w:bookmarkStart w:id="7341" w:name="_Toc43393223"/>
      <w:bookmarkStart w:id="7342" w:name="_Toc31462"/>
      <w:bookmarkStart w:id="7343" w:name="_Toc1810"/>
      <w:bookmarkStart w:id="7344" w:name="_Toc20210"/>
      <w:bookmarkStart w:id="7345" w:name="_Toc9463"/>
      <w:bookmarkStart w:id="7346" w:name="_Toc50021186"/>
      <w:bookmarkStart w:id="7347" w:name="_Toc44004390"/>
      <w:bookmarkStart w:id="7348" w:name="_Toc523985665"/>
      <w:bookmarkStart w:id="7349" w:name="_Toc15311"/>
      <w:bookmarkStart w:id="7350" w:name="_Toc50022459"/>
      <w:bookmarkStart w:id="7351" w:name="_Toc20875"/>
      <w:bookmarkStart w:id="7352" w:name="_Toc57641291"/>
      <w:bookmarkStart w:id="7353" w:name="_Toc59101644"/>
      <w:r w:rsidRPr="00E9603C">
        <w:rPr>
          <w:lang w:eastAsia="zh-CN"/>
        </w:rPr>
        <w:t>6.27.2</w:t>
      </w:r>
      <w:r w:rsidRPr="00E9603C">
        <w:rPr>
          <w:lang w:eastAsia="zh-CN"/>
        </w:rPr>
        <w:tab/>
      </w:r>
      <w:r w:rsidRPr="00E9603C">
        <w:t>Impacts on services, entities and interfaces</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657E0302" w14:textId="77777777" w:rsidR="009166E9" w:rsidRPr="00E9603C" w:rsidRDefault="009166E9">
      <w:pPr>
        <w:rPr>
          <w:lang w:eastAsia="zh-CN"/>
        </w:rPr>
      </w:pPr>
      <w:r w:rsidRPr="00E9603C">
        <w:rPr>
          <w:lang w:eastAsia="zh-CN"/>
        </w:rPr>
        <w:t>AF for UE data collection (MNO AF):</w:t>
      </w:r>
    </w:p>
    <w:p w14:paraId="2E4648CE" w14:textId="77777777" w:rsidR="009166E9" w:rsidRPr="00E9603C" w:rsidRDefault="009166E9">
      <w:pPr>
        <w:pStyle w:val="B1"/>
        <w:rPr>
          <w:lang w:eastAsia="zh-CN"/>
        </w:rPr>
      </w:pPr>
      <w:r w:rsidRPr="00E9603C">
        <w:rPr>
          <w:lang w:eastAsia="zh-CN"/>
        </w:rPr>
        <w:t>-</w:t>
      </w:r>
      <w:r w:rsidRPr="00E9603C">
        <w:rPr>
          <w:lang w:eastAsia="zh-CN"/>
        </w:rPr>
        <w:tab/>
        <w:t>Method(s) to authenticate and authorize Application Clients must be developed in SA WG3/SA WG4.</w:t>
      </w:r>
    </w:p>
    <w:p w14:paraId="5963E1F3" w14:textId="77777777" w:rsidR="009166E9" w:rsidRPr="00E9603C" w:rsidRDefault="009166E9">
      <w:pPr>
        <w:pStyle w:val="B1"/>
        <w:rPr>
          <w:lang w:eastAsia="zh-CN"/>
        </w:rPr>
      </w:pPr>
      <w:r w:rsidRPr="00E9603C">
        <w:rPr>
          <w:lang w:eastAsia="zh-CN"/>
        </w:rPr>
        <w:t>-</w:t>
      </w:r>
      <w:r w:rsidRPr="00E9603C">
        <w:rPr>
          <w:lang w:eastAsia="zh-CN"/>
        </w:rPr>
        <w:tab/>
        <w:t>Methods and procedures, as well as identifiers to use, to identify, correlate and translate internal and external Application IDs, internal and external UE identifiers, and IP addresses must be defined.</w:t>
      </w:r>
    </w:p>
    <w:p w14:paraId="67DFFC52" w14:textId="77777777" w:rsidR="009166E9" w:rsidRPr="00E9603C" w:rsidRDefault="009166E9">
      <w:pPr>
        <w:rPr>
          <w:lang w:eastAsia="zh-CN"/>
        </w:rPr>
      </w:pPr>
      <w:r w:rsidRPr="00E9603C">
        <w:rPr>
          <w:lang w:eastAsia="zh-CN"/>
        </w:rPr>
        <w:t>NWDAF:</w:t>
      </w:r>
    </w:p>
    <w:p w14:paraId="16DFB5DA" w14:textId="77777777" w:rsidR="009166E9" w:rsidRPr="00E9603C" w:rsidRDefault="009166E9">
      <w:pPr>
        <w:pStyle w:val="B1"/>
        <w:rPr>
          <w:lang w:eastAsia="zh-CN"/>
        </w:rPr>
      </w:pPr>
      <w:r w:rsidRPr="00E9603C">
        <w:rPr>
          <w:lang w:eastAsia="zh-CN"/>
        </w:rPr>
        <w:t>-</w:t>
      </w:r>
      <w:r w:rsidRPr="00E9603C">
        <w:rPr>
          <w:lang w:eastAsia="zh-CN"/>
        </w:rPr>
        <w:tab/>
        <w:t>Discovery of Application data reporting method (via ASP AF, MNO AF) per Application ID must be added.</w:t>
      </w:r>
    </w:p>
    <w:p w14:paraId="1F501A6E" w14:textId="77777777" w:rsidR="009166E9" w:rsidRPr="00E9603C" w:rsidRDefault="009166E9">
      <w:pPr>
        <w:pStyle w:val="B1"/>
        <w:rPr>
          <w:lang w:eastAsia="zh-CN"/>
        </w:rPr>
      </w:pPr>
      <w:r w:rsidRPr="00E9603C">
        <w:rPr>
          <w:lang w:eastAsia="zh-CN"/>
        </w:rPr>
        <w:t>-</w:t>
      </w:r>
      <w:r w:rsidRPr="00E9603C">
        <w:rPr>
          <w:lang w:eastAsia="zh-CN"/>
        </w:rPr>
        <w:tab/>
        <w:t>Discovery of which AF for UE data collection to use (given Application ID, Analytics ID, UE IDs, etc.) must be added.</w:t>
      </w:r>
    </w:p>
    <w:p w14:paraId="5F12A435" w14:textId="77777777" w:rsidR="009166E9" w:rsidRPr="00E9603C" w:rsidRDefault="009166E9">
      <w:r w:rsidRPr="00E9603C">
        <w:t>UE Application Client:</w:t>
      </w:r>
    </w:p>
    <w:p w14:paraId="69327292" w14:textId="77777777" w:rsidR="009166E9" w:rsidRPr="00E9603C" w:rsidRDefault="009166E9">
      <w:pPr>
        <w:pStyle w:val="B1"/>
      </w:pPr>
      <w:r w:rsidRPr="00E9603C">
        <w:rPr>
          <w:lang w:eastAsia="zh-CN"/>
        </w:rPr>
        <w:t>-</w:t>
      </w:r>
      <w:r w:rsidRPr="00E9603C">
        <w:rPr>
          <w:lang w:eastAsia="zh-CN"/>
        </w:rPr>
        <w:tab/>
        <w:t>Connection and communication procedures towards AF for UE data collection must be added. The protocol is to be described by SA WG4.</w:t>
      </w:r>
    </w:p>
    <w:p w14:paraId="4F624BC4" w14:textId="77777777" w:rsidR="009166E9" w:rsidRPr="00E9603C" w:rsidRDefault="009166E9">
      <w:pPr>
        <w:pStyle w:val="Heading2"/>
        <w:rPr>
          <w:lang w:eastAsia="zh-CN"/>
        </w:rPr>
      </w:pPr>
      <w:bookmarkStart w:id="7354" w:name="_Toc50023694"/>
      <w:bookmarkStart w:id="7355" w:name="_Toc50023109"/>
      <w:bookmarkStart w:id="7356" w:name="_Toc50021756"/>
      <w:bookmarkStart w:id="7357" w:name="_Toc50021187"/>
      <w:bookmarkStart w:id="7358" w:name="_Toc44004391"/>
      <w:bookmarkStart w:id="7359" w:name="_Toc43393224"/>
      <w:bookmarkStart w:id="7360" w:name="_Toc42779148"/>
      <w:bookmarkStart w:id="7361" w:name="_Toc42770092"/>
      <w:bookmarkStart w:id="7362" w:name="_Toc19205"/>
      <w:bookmarkStart w:id="7363" w:name="_Toc54770088"/>
      <w:bookmarkStart w:id="7364" w:name="_Toc54779443"/>
      <w:bookmarkStart w:id="7365" w:name="_Toc9144"/>
      <w:bookmarkStart w:id="7366" w:name="_Toc54786403"/>
      <w:bookmarkStart w:id="7367" w:name="_Toc50579494"/>
      <w:bookmarkStart w:id="7368" w:name="_Toc57201254"/>
      <w:bookmarkStart w:id="7369" w:name="_Toc50022460"/>
      <w:bookmarkStart w:id="7370" w:name="_Toc50309762"/>
      <w:bookmarkStart w:id="7371" w:name="_Toc57641292"/>
      <w:bookmarkStart w:id="7372" w:name="_Toc59101645"/>
      <w:r w:rsidRPr="00E9603C">
        <w:rPr>
          <w:lang w:eastAsia="zh-CN"/>
        </w:rPr>
        <w:t>6</w:t>
      </w:r>
      <w:r w:rsidRPr="00E9603C">
        <w:t>.</w:t>
      </w:r>
      <w:r w:rsidRPr="00E9603C">
        <w:rPr>
          <w:lang w:eastAsia="zh-CN"/>
        </w:rPr>
        <w:t>28</w:t>
      </w:r>
      <w:r w:rsidRPr="00E9603C">
        <w:tab/>
        <w:t>Solution #</w:t>
      </w:r>
      <w:r w:rsidRPr="00E9603C">
        <w:rPr>
          <w:lang w:eastAsia="zh-CN"/>
        </w:rPr>
        <w:t>28</w:t>
      </w:r>
      <w:r w:rsidRPr="00E9603C">
        <w:t xml:space="preserve">: </w:t>
      </w:r>
      <w:r w:rsidRPr="00E9603C">
        <w:rPr>
          <w:rFonts w:cs="Arial"/>
          <w:color w:val="000000"/>
          <w:szCs w:val="32"/>
          <w:lang w:eastAsia="zh-CN"/>
        </w:rPr>
        <w:t>UE assisted analysis for usage of network slice</w:t>
      </w:r>
      <w:bookmarkEnd w:id="7123"/>
      <w:bookmarkEnd w:id="7125"/>
      <w:bookmarkEnd w:id="7126"/>
      <w:bookmarkEnd w:id="7127"/>
      <w:bookmarkEnd w:id="7128"/>
      <w:bookmarkEnd w:id="7129"/>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09017A4B" w14:textId="77777777" w:rsidR="009166E9" w:rsidRPr="00E9603C" w:rsidRDefault="009166E9">
      <w:pPr>
        <w:pStyle w:val="Heading3"/>
      </w:pPr>
      <w:bookmarkStart w:id="7373" w:name="_Toc15853"/>
      <w:bookmarkStart w:id="7374" w:name="_Toc43393225"/>
      <w:bookmarkStart w:id="7375" w:name="_Toc44004392"/>
      <w:bookmarkStart w:id="7376" w:name="_Toc50021188"/>
      <w:bookmarkStart w:id="7377" w:name="_Toc50021757"/>
      <w:bookmarkStart w:id="7378" w:name="_Toc50022461"/>
      <w:bookmarkStart w:id="7379" w:name="_Toc50023110"/>
      <w:bookmarkStart w:id="7380" w:name="_Toc23646"/>
      <w:bookmarkStart w:id="7381" w:name="_Toc50023695"/>
      <w:bookmarkStart w:id="7382" w:name="_Toc50309763"/>
      <w:bookmarkStart w:id="7383" w:name="_Toc50579495"/>
      <w:bookmarkStart w:id="7384" w:name="_Toc32048"/>
      <w:bookmarkStart w:id="7385" w:name="_Toc1577"/>
      <w:bookmarkStart w:id="7386" w:name="_Toc12249"/>
      <w:bookmarkStart w:id="7387" w:name="_Toc28954"/>
      <w:bookmarkStart w:id="7388" w:name="_Toc42770093"/>
      <w:bookmarkStart w:id="7389" w:name="_Toc6029"/>
      <w:bookmarkStart w:id="7390" w:name="_Toc54770089"/>
      <w:bookmarkStart w:id="7391" w:name="_Toc54779444"/>
      <w:bookmarkStart w:id="7392" w:name="_Toc54786404"/>
      <w:bookmarkStart w:id="7393" w:name="_Toc42779149"/>
      <w:bookmarkStart w:id="7394" w:name="_Toc57201255"/>
      <w:bookmarkStart w:id="7395" w:name="_Toc27151"/>
      <w:bookmarkStart w:id="7396" w:name="_Toc57641293"/>
      <w:bookmarkStart w:id="7397" w:name="_Toc59101646"/>
      <w:r w:rsidRPr="00E9603C">
        <w:rPr>
          <w:lang w:eastAsia="zh-CN"/>
        </w:rPr>
        <w:t>6</w:t>
      </w:r>
      <w:r w:rsidRPr="00E9603C">
        <w:t>.</w:t>
      </w:r>
      <w:r w:rsidRPr="00E9603C">
        <w:rPr>
          <w:lang w:eastAsia="zh-CN"/>
        </w:rPr>
        <w:t>28.1</w:t>
      </w:r>
      <w:r w:rsidRPr="00E9603C">
        <w:rPr>
          <w:lang w:eastAsia="zh-CN"/>
        </w:rPr>
        <w:tab/>
        <w:t>D</w:t>
      </w:r>
      <w:r w:rsidRPr="00E9603C">
        <w:t>escription</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18BD4BCA" w14:textId="77777777" w:rsidR="009166E9" w:rsidRPr="00E9603C" w:rsidRDefault="009166E9">
      <w:pPr>
        <w:pStyle w:val="Heading4"/>
        <w:rPr>
          <w:lang w:eastAsia="zh-CN"/>
        </w:rPr>
      </w:pPr>
      <w:bookmarkStart w:id="7398" w:name="_Toc32567"/>
      <w:bookmarkStart w:id="7399" w:name="_Toc829"/>
      <w:bookmarkStart w:id="7400" w:name="_Toc43393226"/>
      <w:bookmarkStart w:id="7401" w:name="_Toc4291"/>
      <w:bookmarkStart w:id="7402" w:name="_Toc31945"/>
      <w:bookmarkStart w:id="7403" w:name="_Toc50309764"/>
      <w:bookmarkStart w:id="7404" w:name="_Toc12564"/>
      <w:bookmarkStart w:id="7405" w:name="_Toc13997"/>
      <w:bookmarkStart w:id="7406" w:name="_Toc44004393"/>
      <w:bookmarkStart w:id="7407" w:name="_Toc50021189"/>
      <w:bookmarkStart w:id="7408" w:name="_Toc50022462"/>
      <w:bookmarkStart w:id="7409" w:name="_Toc50023111"/>
      <w:bookmarkStart w:id="7410" w:name="_Toc50023696"/>
      <w:bookmarkStart w:id="7411" w:name="_Toc50579496"/>
      <w:bookmarkStart w:id="7412" w:name="_Toc42770094"/>
      <w:bookmarkStart w:id="7413" w:name="_Toc57201256"/>
      <w:bookmarkStart w:id="7414" w:name="_Toc20804"/>
      <w:bookmarkStart w:id="7415" w:name="_Toc42779150"/>
      <w:bookmarkStart w:id="7416" w:name="_Toc50021758"/>
      <w:bookmarkStart w:id="7417" w:name="_Toc22394"/>
      <w:bookmarkStart w:id="7418" w:name="_Toc54770090"/>
      <w:bookmarkStart w:id="7419" w:name="_Toc54779445"/>
      <w:bookmarkStart w:id="7420" w:name="_Toc54786405"/>
      <w:bookmarkStart w:id="7421" w:name="_Toc57641294"/>
      <w:bookmarkStart w:id="7422" w:name="_Toc59101647"/>
      <w:r w:rsidRPr="00E9603C">
        <w:rPr>
          <w:lang w:eastAsia="zh-CN"/>
        </w:rPr>
        <w:t>6.28.1.1</w:t>
      </w:r>
      <w:r w:rsidRPr="00E9603C">
        <w:rPr>
          <w:lang w:eastAsia="zh-CN"/>
        </w:rPr>
        <w:tab/>
        <w:t>General</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3111553B" w14:textId="77777777" w:rsidR="009166E9" w:rsidRPr="00E9603C" w:rsidRDefault="009166E9">
      <w:pPr>
        <w:rPr>
          <w:rFonts w:eastAsia="SimSun"/>
          <w:lang w:eastAsia="zh-CN"/>
        </w:rPr>
      </w:pPr>
      <w:r w:rsidRPr="00E9603C">
        <w:rPr>
          <w:rFonts w:eastAsia="SimSun"/>
          <w:lang w:eastAsia="zh-CN"/>
        </w:rPr>
        <w:t>This solution is proposed to address KI#8.</w:t>
      </w:r>
    </w:p>
    <w:p w14:paraId="00FF91E7" w14:textId="77777777" w:rsidR="009166E9" w:rsidRPr="00E9603C" w:rsidRDefault="009166E9">
      <w:pPr>
        <w:rPr>
          <w:rFonts w:eastAsia="SimSun"/>
          <w:lang w:eastAsia="zh-CN"/>
        </w:rPr>
      </w:pPr>
      <w:r w:rsidRPr="00E9603C">
        <w:rPr>
          <w:rFonts w:eastAsia="SimSun"/>
          <w:lang w:eastAsia="zh-CN"/>
        </w:rPr>
        <w:t>URSP is a key point for network slicing service. The URSP evaluation is a behaviour in NAS layer (an example is shown in figure-6.28.1.1), however as described in clause 6.6.2.3 in TS 23.503, the UE may associate the application traffic to different PDU session (incl. S-NSSAI) per time, location, URSP enforcement, etc. Also, as described in clause 4.2.3 in TS 24.526, UE shall ignore the unknown or unexpected URSP rules when evaluating the URSP rules to associate an application to PDU session.</w:t>
      </w:r>
    </w:p>
    <w:p w14:paraId="678CF9BF" w14:textId="77777777" w:rsidR="009166E9" w:rsidRPr="00E9603C" w:rsidRDefault="009166E9">
      <w:pPr>
        <w:rPr>
          <w:rFonts w:eastAsia="SimSun"/>
          <w:lang w:eastAsia="zh-CN"/>
        </w:rPr>
      </w:pPr>
      <w:r w:rsidRPr="00E9603C">
        <w:rPr>
          <w:rFonts w:eastAsia="SimSun"/>
          <w:lang w:eastAsia="zh-CN"/>
        </w:rPr>
        <w:t>For the UE behaviour mentioned above, UE does not notify the network the result of URSP evaluation. In other words, once the URSP is distributed to UE, neither core network nor the application server knows which URSP rule(s) are enforced. Thus, the network cannot know whether the URSP rules (e.g. the parameters in URSP rule, the Rule precedence) are set properly.</w:t>
      </w:r>
    </w:p>
    <w:p w14:paraId="26560262" w14:textId="77777777" w:rsidR="009166E9" w:rsidRPr="00E9603C" w:rsidRDefault="009166E9">
      <w:pPr>
        <w:pStyle w:val="TH"/>
      </w:pPr>
      <w:r w:rsidRPr="00E9603C">
        <w:object w:dxaOrig="18611" w:dyaOrig="7066" w14:anchorId="4968A492">
          <v:shape id="对象 97" o:spid="_x0000_i1100" type="#_x0000_t75" style="width:481pt;height:182.5pt;mso-position-horizontal-relative:page;mso-position-vertical-relative:page" o:ole="">
            <v:imagedata r:id="rId148" o:title=""/>
          </v:shape>
          <o:OLEObject Type="Embed" ProgID="Visio.Drawing.11" ShapeID="对象 97" DrawAspect="Content" ObjectID="_1669716006" r:id="rId149"/>
        </w:object>
      </w:r>
    </w:p>
    <w:p w14:paraId="4CA6416B" w14:textId="77777777" w:rsidR="009166E9" w:rsidRPr="00E9603C" w:rsidRDefault="009166E9">
      <w:pPr>
        <w:pStyle w:val="TF"/>
        <w:rPr>
          <w:rFonts w:eastAsia="SimSun"/>
          <w:lang w:eastAsia="zh-CN"/>
        </w:rPr>
      </w:pPr>
      <w:r w:rsidRPr="00E9603C">
        <w:t>Figure 6.28.1.1: Example of URSP evaluation</w:t>
      </w:r>
    </w:p>
    <w:p w14:paraId="21287B37" w14:textId="77777777" w:rsidR="009166E9" w:rsidRPr="00E9603C" w:rsidRDefault="009166E9">
      <w:pPr>
        <w:rPr>
          <w:lang w:eastAsia="zh-CN"/>
        </w:rPr>
      </w:pPr>
      <w:r w:rsidRPr="00E9603C">
        <w:t>The network may need to verify that the traffic is routed over a PDU session that complies with the characteristics sent in the URSP rule.</w:t>
      </w:r>
      <w:r w:rsidRPr="00E9603C">
        <w:rPr>
          <w:lang w:eastAsia="zh-CN"/>
        </w:rPr>
        <w:t xml:space="preserve"> Although the NWDAF may receive information such as service behaviour analytics and/or service experience analytics from an AF, service behaviour analytics and/or service experience analytics is not sufficient for the network determine if the URSP rules that are installed in a UE need to be updated. In order verify proper URSP enforcement and optimize the distribution of URSP, the NWDAF needs to collect data from UE and other NF about how URSP rules are being applied by the UE and what URSP rules are installed. The NWDAF can provide the PCF information about how URSP rules are being applied and the PCF uses this information to check that the UE is correctly applying URSP Rules and decide if new URSP rules need to be sent to the UE or if URSP rules need to be removed from the UE.</w:t>
      </w:r>
    </w:p>
    <w:p w14:paraId="290BC28D" w14:textId="77777777" w:rsidR="009166E9" w:rsidRPr="00E9603C" w:rsidRDefault="009166E9">
      <w:pPr>
        <w:rPr>
          <w:lang w:eastAsia="zh-CN"/>
        </w:rPr>
      </w:pPr>
      <w:r w:rsidRPr="00E9603C">
        <w:rPr>
          <w:lang w:eastAsia="zh-CN"/>
        </w:rPr>
        <w:t xml:space="preserve">It is proposed that UE provides data related to usage of URSP to NWDAF. To achieve it, a new container can be used for direct communication between UE and NWDAF. Thus the UE can include the data into the container and use the NAS message to send the container to NWDAF. Also, NWDAF may include an indication that a URSP Enforcement Report is desired in the Container. </w:t>
      </w:r>
      <w:r w:rsidRPr="00E9603C">
        <w:rPr>
          <w:rFonts w:eastAsia="SimSun"/>
          <w:lang w:eastAsia="zh-CN"/>
        </w:rPr>
        <w:t>The indication may be used to indicate two options:</w:t>
      </w:r>
    </w:p>
    <w:p w14:paraId="43335F55" w14:textId="77777777" w:rsidR="009166E9" w:rsidRPr="00E9603C" w:rsidRDefault="009166E9">
      <w:pPr>
        <w:rPr>
          <w:lang w:eastAsia="zh-CN"/>
        </w:rPr>
      </w:pPr>
      <w:r w:rsidRPr="00E9603C">
        <w:rPr>
          <w:rFonts w:eastAsia="SimSun"/>
          <w:lang w:eastAsia="zh-CN"/>
        </w:rPr>
        <w:t xml:space="preserve">1) </w:t>
      </w:r>
      <w:r w:rsidRPr="00E9603C">
        <w:rPr>
          <w:lang w:eastAsia="zh-CN"/>
        </w:rPr>
        <w:t>When URSP (re)evaluation happens, UE sends URSP Enforcement Report to NWDAF (e.g. the newly adopted URSP rules/RSDs) to NWDAF if the association between Application and PDU session is changed. Or</w:t>
      </w:r>
    </w:p>
    <w:p w14:paraId="24DD1DFE" w14:textId="77777777" w:rsidR="009166E9" w:rsidRPr="00E9603C" w:rsidRDefault="009166E9">
      <w:pPr>
        <w:rPr>
          <w:lang w:eastAsia="zh-CN"/>
        </w:rPr>
      </w:pPr>
      <w:r w:rsidRPr="00E9603C">
        <w:rPr>
          <w:lang w:eastAsia="zh-CN"/>
        </w:rPr>
        <w:t>2) UE stores the URSP Enforcement Report when it receives the indication and sends to NWDAF every time it further receives the indication.</w:t>
      </w:r>
    </w:p>
    <w:p w14:paraId="51D45225" w14:textId="77777777" w:rsidR="009166E9" w:rsidRPr="00E9603C" w:rsidRDefault="009166E9">
      <w:pPr>
        <w:rPr>
          <w:rFonts w:eastAsia="SimSun"/>
          <w:lang w:eastAsia="zh-CN"/>
        </w:rPr>
      </w:pPr>
      <w:r w:rsidRPr="00E9603C">
        <w:rPr>
          <w:rFonts w:eastAsia="SimSun"/>
          <w:lang w:eastAsia="zh-CN"/>
        </w:rPr>
        <w:t>The URSP enforcement report can indicate the time information as well.</w:t>
      </w:r>
    </w:p>
    <w:p w14:paraId="59602A1C" w14:textId="77777777" w:rsidR="009166E9" w:rsidRPr="00E9603C" w:rsidRDefault="009166E9">
      <w:pPr>
        <w:pStyle w:val="NO"/>
        <w:rPr>
          <w:lang w:eastAsia="zh-CN"/>
        </w:rPr>
      </w:pPr>
      <w:r w:rsidRPr="00E9603C">
        <w:rPr>
          <w:lang w:eastAsia="zh-CN"/>
        </w:rPr>
        <w:t>NOTE:</w:t>
      </w:r>
      <w:r w:rsidRPr="00E9603C">
        <w:rPr>
          <w:lang w:eastAsia="zh-CN"/>
        </w:rPr>
        <w:tab/>
        <w:t>there could be an alternative way for data transfer between UE and NWDAF, which is depending on the conclusion of KI#8 (how to transfer data between UE and NWDAF.</w:t>
      </w:r>
    </w:p>
    <w:p w14:paraId="593C57C0" w14:textId="77777777" w:rsidR="009166E9" w:rsidRPr="00E9603C" w:rsidRDefault="009166E9">
      <w:pPr>
        <w:rPr>
          <w:lang w:eastAsia="zh-CN"/>
        </w:rPr>
      </w:pPr>
      <w:r w:rsidRPr="00E9603C">
        <w:rPr>
          <w:lang w:eastAsia="zh-CN"/>
        </w:rPr>
        <w:t>The NWDAF collects the data from UE and other NF, to derive the analytics for usage of network slice.</w:t>
      </w:r>
    </w:p>
    <w:p w14:paraId="7AFF49F2" w14:textId="77777777" w:rsidR="009166E9" w:rsidRPr="00E9603C" w:rsidRDefault="009166E9">
      <w:pPr>
        <w:pStyle w:val="Heading4"/>
        <w:rPr>
          <w:lang w:eastAsia="zh-CN"/>
        </w:rPr>
      </w:pPr>
      <w:bookmarkStart w:id="7423" w:name="_Toc50022463"/>
      <w:bookmarkStart w:id="7424" w:name="_Toc50023112"/>
      <w:bookmarkStart w:id="7425" w:name="_Toc12839"/>
      <w:bookmarkStart w:id="7426" w:name="_Toc50023697"/>
      <w:bookmarkStart w:id="7427" w:name="_Toc23957"/>
      <w:bookmarkStart w:id="7428" w:name="_Toc43393227"/>
      <w:bookmarkStart w:id="7429" w:name="_Toc50021190"/>
      <w:bookmarkStart w:id="7430" w:name="_Toc50309765"/>
      <w:bookmarkStart w:id="7431" w:name="_Toc31491"/>
      <w:bookmarkStart w:id="7432" w:name="_Toc6848"/>
      <w:bookmarkStart w:id="7433" w:name="_Toc14484"/>
      <w:bookmarkStart w:id="7434" w:name="_Toc50579497"/>
      <w:bookmarkStart w:id="7435" w:name="_Toc17107"/>
      <w:bookmarkStart w:id="7436" w:name="_Toc27550"/>
      <w:bookmarkStart w:id="7437" w:name="_Toc42779151"/>
      <w:bookmarkStart w:id="7438" w:name="_Toc54770091"/>
      <w:bookmarkStart w:id="7439" w:name="_Toc54779446"/>
      <w:bookmarkStart w:id="7440" w:name="_Toc54786406"/>
      <w:bookmarkStart w:id="7441" w:name="_Toc30760"/>
      <w:bookmarkStart w:id="7442" w:name="_Toc42770095"/>
      <w:bookmarkStart w:id="7443" w:name="_Toc57201257"/>
      <w:bookmarkStart w:id="7444" w:name="_Toc50021759"/>
      <w:bookmarkStart w:id="7445" w:name="_Toc44004394"/>
      <w:bookmarkStart w:id="7446" w:name="_Toc57641295"/>
      <w:bookmarkStart w:id="7447" w:name="_Toc59101648"/>
      <w:r w:rsidRPr="00E9603C">
        <w:rPr>
          <w:lang w:eastAsia="zh-CN"/>
        </w:rPr>
        <w:t>6.28.1.2</w:t>
      </w:r>
      <w:r w:rsidRPr="00E9603C">
        <w:rPr>
          <w:lang w:eastAsia="zh-CN"/>
        </w:rPr>
        <w:tab/>
        <w:t>Input data</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2EC4CA04" w14:textId="77777777" w:rsidR="009166E9" w:rsidRPr="00E9603C" w:rsidRDefault="009166E9">
      <w:pPr>
        <w:rPr>
          <w:lang w:eastAsia="zh-CN"/>
        </w:rPr>
      </w:pPr>
      <w:r w:rsidRPr="00E9603C">
        <w:rPr>
          <w:lang w:eastAsia="zh-CN"/>
        </w:rPr>
        <w:t>Since the URSP evaluation is a behaviour in NAS layer, once the URSP is distributed to UE, neither core network nor the application server knows which URSP rule(s) are enforced. In order to verify proper URSP enforcement and optimize the distribution of URSP, NWDAF shall be able to collect data from UE and other NF, as described below:</w:t>
      </w:r>
    </w:p>
    <w:p w14:paraId="4E86D418" w14:textId="77777777" w:rsidR="009166E9" w:rsidRPr="00E9603C" w:rsidRDefault="009166E9">
      <w:pPr>
        <w:pStyle w:val="TH"/>
      </w:pPr>
      <w:r w:rsidRPr="00E9603C">
        <w:t>Table 6.28.1.2-1: data for URSP enforcement collected by NWDAF</w:t>
      </w:r>
    </w:p>
    <w:tbl>
      <w:tblPr>
        <w:tblW w:w="0" w:type="auto"/>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843"/>
        <w:gridCol w:w="4671"/>
      </w:tblGrid>
      <w:tr w:rsidR="009166E9" w:rsidRPr="00E9603C" w14:paraId="690C2806" w14:textId="77777777">
        <w:trPr>
          <w:cantSplit/>
        </w:trPr>
        <w:tc>
          <w:tcPr>
            <w:tcW w:w="2406" w:type="dxa"/>
          </w:tcPr>
          <w:p w14:paraId="258371FD" w14:textId="77777777" w:rsidR="009166E9" w:rsidRPr="00E9603C" w:rsidRDefault="009166E9">
            <w:pPr>
              <w:pStyle w:val="TAH"/>
              <w:rPr>
                <w:rFonts w:eastAsia="SimSun"/>
                <w:lang w:eastAsia="zh-CN"/>
              </w:rPr>
            </w:pPr>
            <w:r w:rsidRPr="00E9603C">
              <w:rPr>
                <w:rFonts w:eastAsia="SimSun"/>
                <w:lang w:eastAsia="zh-CN"/>
              </w:rPr>
              <w:t>Information</w:t>
            </w:r>
          </w:p>
        </w:tc>
        <w:tc>
          <w:tcPr>
            <w:tcW w:w="1843" w:type="dxa"/>
          </w:tcPr>
          <w:p w14:paraId="3EB8C583" w14:textId="77777777" w:rsidR="009166E9" w:rsidRPr="00E9603C" w:rsidRDefault="009166E9">
            <w:pPr>
              <w:pStyle w:val="TAH"/>
              <w:rPr>
                <w:rFonts w:eastAsia="SimSun"/>
                <w:lang w:eastAsia="zh-CN"/>
              </w:rPr>
            </w:pPr>
            <w:r w:rsidRPr="00E9603C">
              <w:rPr>
                <w:rFonts w:eastAsia="SimSun"/>
                <w:lang w:eastAsia="zh-CN"/>
              </w:rPr>
              <w:t>Source</w:t>
            </w:r>
          </w:p>
        </w:tc>
        <w:tc>
          <w:tcPr>
            <w:tcW w:w="4671" w:type="dxa"/>
          </w:tcPr>
          <w:p w14:paraId="517DFAD2" w14:textId="77777777" w:rsidR="009166E9" w:rsidRPr="00E9603C" w:rsidRDefault="009166E9">
            <w:pPr>
              <w:pStyle w:val="TAH"/>
              <w:rPr>
                <w:rFonts w:eastAsia="SimSun"/>
                <w:lang w:eastAsia="zh-CN"/>
              </w:rPr>
            </w:pPr>
            <w:r w:rsidRPr="00E9603C">
              <w:rPr>
                <w:rFonts w:eastAsia="SimSun"/>
                <w:lang w:eastAsia="zh-CN"/>
              </w:rPr>
              <w:t>Description</w:t>
            </w:r>
          </w:p>
        </w:tc>
      </w:tr>
      <w:tr w:rsidR="009166E9" w:rsidRPr="00E9603C" w14:paraId="2C553AB1" w14:textId="77777777">
        <w:trPr>
          <w:cantSplit/>
        </w:trPr>
        <w:tc>
          <w:tcPr>
            <w:tcW w:w="2406" w:type="dxa"/>
          </w:tcPr>
          <w:p w14:paraId="126850F0" w14:textId="77777777" w:rsidR="009166E9" w:rsidRPr="00E9603C" w:rsidRDefault="009166E9">
            <w:pPr>
              <w:pStyle w:val="TAL"/>
            </w:pPr>
            <w:r w:rsidRPr="00E9603C">
              <w:t>URSP Enforcement Report</w:t>
            </w:r>
          </w:p>
        </w:tc>
        <w:tc>
          <w:tcPr>
            <w:tcW w:w="1843" w:type="dxa"/>
          </w:tcPr>
          <w:p w14:paraId="46F5CA19" w14:textId="77777777" w:rsidR="009166E9" w:rsidRPr="00E9603C" w:rsidRDefault="009166E9">
            <w:pPr>
              <w:pStyle w:val="TAC"/>
              <w:rPr>
                <w:rFonts w:eastAsia="SimSun"/>
                <w:lang w:eastAsia="zh-CN"/>
              </w:rPr>
            </w:pPr>
            <w:r w:rsidRPr="00E9603C">
              <w:rPr>
                <w:rFonts w:eastAsia="SimSun"/>
                <w:lang w:eastAsia="zh-CN"/>
              </w:rPr>
              <w:t>UE</w:t>
            </w:r>
          </w:p>
        </w:tc>
        <w:tc>
          <w:tcPr>
            <w:tcW w:w="4671" w:type="dxa"/>
          </w:tcPr>
          <w:p w14:paraId="5E5702C9" w14:textId="77777777" w:rsidR="009166E9" w:rsidRPr="00E9603C" w:rsidRDefault="009166E9">
            <w:pPr>
              <w:pStyle w:val="TAL"/>
              <w:rPr>
                <w:rFonts w:eastAsia="SimSun"/>
                <w:lang w:eastAsia="zh-CN"/>
              </w:rPr>
            </w:pPr>
            <w:r w:rsidRPr="00E9603C">
              <w:rPr>
                <w:rFonts w:eastAsia="SimSun"/>
                <w:lang w:eastAsia="zh-CN"/>
              </w:rPr>
              <w:t>The UE sends a URSP Enforcement Report based on an indication from network. The indication is sent by NWDAF.</w:t>
            </w:r>
          </w:p>
          <w:p w14:paraId="4B12D3D4" w14:textId="77777777" w:rsidR="009166E9" w:rsidRPr="00E9603C" w:rsidRDefault="009166E9">
            <w:pPr>
              <w:pStyle w:val="TAL"/>
              <w:rPr>
                <w:rFonts w:eastAsia="SimSun"/>
                <w:lang w:eastAsia="zh-CN"/>
              </w:rPr>
            </w:pPr>
            <w:r w:rsidRPr="00E9603C">
              <w:rPr>
                <w:rFonts w:eastAsia="SimSun"/>
                <w:lang w:eastAsia="zh-CN"/>
              </w:rPr>
              <w:t>It can indicate the time information.</w:t>
            </w:r>
          </w:p>
        </w:tc>
      </w:tr>
      <w:tr w:rsidR="009166E9" w:rsidRPr="00E9603C" w14:paraId="79EF83B0" w14:textId="77777777">
        <w:trPr>
          <w:cantSplit/>
        </w:trPr>
        <w:tc>
          <w:tcPr>
            <w:tcW w:w="2406" w:type="dxa"/>
          </w:tcPr>
          <w:p w14:paraId="5CB96780" w14:textId="77777777" w:rsidR="009166E9" w:rsidRPr="00E9603C" w:rsidRDefault="009166E9">
            <w:pPr>
              <w:pStyle w:val="TAL"/>
              <w:rPr>
                <w:lang w:eastAsia="zh-CN"/>
              </w:rPr>
            </w:pPr>
            <w:r w:rsidRPr="00E9603C">
              <w:rPr>
                <w:lang w:eastAsia="zh-CN"/>
              </w:rPr>
              <w:t>The mapping between traffic descriptor and the Application(s)</w:t>
            </w:r>
          </w:p>
        </w:tc>
        <w:tc>
          <w:tcPr>
            <w:tcW w:w="1843" w:type="dxa"/>
          </w:tcPr>
          <w:p w14:paraId="4FC4731D" w14:textId="77777777" w:rsidR="009166E9" w:rsidRPr="00E9603C" w:rsidRDefault="009166E9">
            <w:pPr>
              <w:pStyle w:val="TAC"/>
              <w:rPr>
                <w:rFonts w:eastAsia="SimSun"/>
                <w:lang w:eastAsia="zh-CN"/>
              </w:rPr>
            </w:pPr>
            <w:r w:rsidRPr="00E9603C">
              <w:rPr>
                <w:rFonts w:eastAsia="SimSun"/>
                <w:lang w:eastAsia="zh-CN"/>
              </w:rPr>
              <w:t>PCF/AF</w:t>
            </w:r>
          </w:p>
        </w:tc>
        <w:tc>
          <w:tcPr>
            <w:tcW w:w="4671" w:type="dxa"/>
          </w:tcPr>
          <w:p w14:paraId="3E8102AA" w14:textId="77777777" w:rsidR="009166E9" w:rsidRPr="00E9603C" w:rsidRDefault="009166E9">
            <w:pPr>
              <w:pStyle w:val="TAL"/>
              <w:rPr>
                <w:rFonts w:eastAsia="SimSun"/>
                <w:lang w:eastAsia="zh-CN"/>
              </w:rPr>
            </w:pPr>
            <w:r w:rsidRPr="00E9603C">
              <w:rPr>
                <w:rFonts w:eastAsia="SimSun"/>
                <w:lang w:eastAsia="zh-CN"/>
              </w:rPr>
              <w:t>There can be multiple traffic descriptors are corresponding to a certain application.</w:t>
            </w:r>
          </w:p>
          <w:p w14:paraId="76501982" w14:textId="77777777" w:rsidR="009166E9" w:rsidRPr="00E9603C" w:rsidRDefault="009166E9">
            <w:pPr>
              <w:pStyle w:val="TAL"/>
              <w:rPr>
                <w:rFonts w:eastAsia="SimSun"/>
                <w:lang w:eastAsia="zh-CN"/>
              </w:rPr>
            </w:pPr>
            <w:r w:rsidRPr="00E9603C">
              <w:rPr>
                <w:rFonts w:eastAsia="SimSun"/>
                <w:lang w:eastAsia="zh-CN"/>
              </w:rPr>
              <w:t>PCF/AF can notify which application a Traffic Descriptor is corresponding to.</w:t>
            </w:r>
          </w:p>
        </w:tc>
      </w:tr>
      <w:tr w:rsidR="009166E9" w:rsidRPr="00E9603C" w14:paraId="2B449636" w14:textId="77777777">
        <w:trPr>
          <w:cantSplit/>
        </w:trPr>
        <w:tc>
          <w:tcPr>
            <w:tcW w:w="2406" w:type="dxa"/>
          </w:tcPr>
          <w:p w14:paraId="749BF3B1" w14:textId="77777777" w:rsidR="009166E9" w:rsidRPr="00E9603C" w:rsidRDefault="009166E9">
            <w:pPr>
              <w:pStyle w:val="TAL"/>
              <w:rPr>
                <w:lang w:eastAsia="zh-CN"/>
              </w:rPr>
            </w:pPr>
            <w:r w:rsidRPr="00E9603C">
              <w:rPr>
                <w:lang w:eastAsia="zh-CN"/>
              </w:rPr>
              <w:t>The URSP rules distributed to UE</w:t>
            </w:r>
          </w:p>
        </w:tc>
        <w:tc>
          <w:tcPr>
            <w:tcW w:w="1843" w:type="dxa"/>
          </w:tcPr>
          <w:p w14:paraId="1DE0B7C7" w14:textId="77777777" w:rsidR="009166E9" w:rsidRPr="00E9603C" w:rsidRDefault="009166E9">
            <w:pPr>
              <w:pStyle w:val="TAC"/>
              <w:rPr>
                <w:rFonts w:eastAsia="SimSun"/>
                <w:lang w:eastAsia="zh-CN"/>
              </w:rPr>
            </w:pPr>
            <w:r w:rsidRPr="00E9603C">
              <w:rPr>
                <w:rFonts w:eastAsia="SimSun"/>
                <w:lang w:eastAsia="zh-CN"/>
              </w:rPr>
              <w:t>PCF/AF</w:t>
            </w:r>
          </w:p>
        </w:tc>
        <w:tc>
          <w:tcPr>
            <w:tcW w:w="4671" w:type="dxa"/>
          </w:tcPr>
          <w:p w14:paraId="50F7051D" w14:textId="77777777" w:rsidR="009166E9" w:rsidRPr="00E9603C" w:rsidRDefault="009166E9">
            <w:pPr>
              <w:pStyle w:val="TAL"/>
              <w:rPr>
                <w:rFonts w:eastAsia="SimSun"/>
                <w:lang w:eastAsia="zh-CN"/>
              </w:rPr>
            </w:pPr>
            <w:r w:rsidRPr="00E9603C">
              <w:rPr>
                <w:rFonts w:eastAsia="SimSun"/>
                <w:lang w:eastAsia="zh-CN"/>
              </w:rPr>
              <w:t>URSP may be updated.</w:t>
            </w:r>
          </w:p>
          <w:p w14:paraId="2F8C0FBD" w14:textId="77777777" w:rsidR="009166E9" w:rsidRPr="00E9603C" w:rsidRDefault="009166E9">
            <w:pPr>
              <w:pStyle w:val="TAL"/>
              <w:rPr>
                <w:rFonts w:eastAsia="SimSun"/>
                <w:lang w:eastAsia="zh-CN"/>
              </w:rPr>
            </w:pPr>
            <w:r w:rsidRPr="00E9603C">
              <w:rPr>
                <w:rFonts w:eastAsia="SimSun"/>
                <w:lang w:eastAsia="zh-CN"/>
              </w:rPr>
              <w:t>PCF/AF can notify which URSP rules are distributed to UE per time/location.</w:t>
            </w:r>
          </w:p>
        </w:tc>
      </w:tr>
    </w:tbl>
    <w:p w14:paraId="01435336" w14:textId="77777777" w:rsidR="009166E9" w:rsidRPr="00E9603C" w:rsidRDefault="009166E9">
      <w:pPr>
        <w:pStyle w:val="B1"/>
        <w:rPr>
          <w:lang w:eastAsia="zh-CN"/>
        </w:rPr>
      </w:pPr>
    </w:p>
    <w:p w14:paraId="0EDBFDEF" w14:textId="77777777" w:rsidR="009166E9" w:rsidRPr="00E9603C" w:rsidRDefault="009166E9">
      <w:pPr>
        <w:pStyle w:val="Heading4"/>
        <w:rPr>
          <w:lang w:eastAsia="zh-CN"/>
        </w:rPr>
      </w:pPr>
      <w:bookmarkStart w:id="7448" w:name="_Toc42779152"/>
      <w:bookmarkStart w:id="7449" w:name="_Toc19361"/>
      <w:bookmarkStart w:id="7450" w:name="_Toc42770096"/>
      <w:bookmarkStart w:id="7451" w:name="_Toc26520"/>
      <w:bookmarkStart w:id="7452" w:name="_Toc14427"/>
      <w:bookmarkStart w:id="7453" w:name="_Toc5230"/>
      <w:bookmarkStart w:id="7454" w:name="_Toc50023698"/>
      <w:bookmarkStart w:id="7455" w:name="_Toc28581"/>
      <w:bookmarkStart w:id="7456" w:name="_Toc44004395"/>
      <w:bookmarkStart w:id="7457" w:name="_Toc50021191"/>
      <w:bookmarkStart w:id="7458" w:name="_Toc50309766"/>
      <w:bookmarkStart w:id="7459" w:name="_Toc50021760"/>
      <w:bookmarkStart w:id="7460" w:name="_Toc50022464"/>
      <w:bookmarkStart w:id="7461" w:name="_Toc50023113"/>
      <w:bookmarkStart w:id="7462" w:name="_Toc50579498"/>
      <w:bookmarkStart w:id="7463" w:name="_Toc43393228"/>
      <w:bookmarkStart w:id="7464" w:name="_Toc13253"/>
      <w:bookmarkStart w:id="7465" w:name="_Toc9722"/>
      <w:bookmarkStart w:id="7466" w:name="_Toc4730"/>
      <w:bookmarkStart w:id="7467" w:name="_Toc57201258"/>
      <w:bookmarkStart w:id="7468" w:name="_Toc54770092"/>
      <w:bookmarkStart w:id="7469" w:name="_Toc54779447"/>
      <w:bookmarkStart w:id="7470" w:name="_Toc54786407"/>
      <w:bookmarkStart w:id="7471" w:name="_Toc57641296"/>
      <w:bookmarkStart w:id="7472" w:name="_Toc59101649"/>
      <w:r w:rsidRPr="00E9603C">
        <w:rPr>
          <w:lang w:eastAsia="zh-CN"/>
        </w:rPr>
        <w:t>6.28.1.3</w:t>
      </w:r>
      <w:r w:rsidRPr="00E9603C">
        <w:rPr>
          <w:lang w:eastAsia="zh-CN"/>
        </w:rPr>
        <w:tab/>
        <w:t xml:space="preserve">Output </w:t>
      </w:r>
      <w:r w:rsidRPr="00E9603C">
        <w:rPr>
          <w:sz w:val="22"/>
          <w:lang w:eastAsia="zh-CN"/>
        </w:rPr>
        <w:t>Analytics</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28A97FF6" w14:textId="77777777" w:rsidR="009166E9" w:rsidRPr="00E9603C" w:rsidRDefault="009166E9">
      <w:pPr>
        <w:rPr>
          <w:lang w:eastAsia="zh-CN"/>
        </w:rPr>
      </w:pPr>
      <w:r w:rsidRPr="00E9603C">
        <w:rPr>
          <w:lang w:eastAsia="zh-CN"/>
        </w:rPr>
        <w:t>NWDAF can analyse the data collected from UE and NFs and provide the output that is shown in the table below. The output analytics may be used by the PCF to check that the UE is correctly applying URSP Rules and decide if new URSP rules need to be send to the UE or URSP rules need to be removed from the UE.:</w:t>
      </w:r>
    </w:p>
    <w:p w14:paraId="099EBFF3" w14:textId="77777777" w:rsidR="009166E9" w:rsidRPr="00E9603C" w:rsidRDefault="009166E9">
      <w:pPr>
        <w:pStyle w:val="TH"/>
        <w:rPr>
          <w:lang w:eastAsia="zh-CN"/>
        </w:rPr>
      </w:pPr>
      <w:r w:rsidRPr="00E9603C">
        <w:rPr>
          <w:lang w:eastAsia="zh-CN"/>
        </w:rPr>
        <w:t>Table 6.28.1.3-1: statistics for UE's usage of Network slice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2"/>
        <w:gridCol w:w="5533"/>
      </w:tblGrid>
      <w:tr w:rsidR="009166E9" w:rsidRPr="00E9603C" w14:paraId="32741791" w14:textId="77777777">
        <w:trPr>
          <w:cantSplit/>
          <w:trHeight w:val="199"/>
        </w:trPr>
        <w:tc>
          <w:tcPr>
            <w:tcW w:w="3352" w:type="dxa"/>
          </w:tcPr>
          <w:p w14:paraId="2A367242" w14:textId="77777777" w:rsidR="009166E9" w:rsidRPr="00E9603C" w:rsidRDefault="009166E9">
            <w:pPr>
              <w:pStyle w:val="TAH"/>
              <w:rPr>
                <w:lang w:eastAsia="zh-CN"/>
              </w:rPr>
            </w:pPr>
            <w:r w:rsidRPr="00E9603C">
              <w:rPr>
                <w:lang w:eastAsia="zh-CN"/>
              </w:rPr>
              <w:t>Analytics</w:t>
            </w:r>
          </w:p>
        </w:tc>
        <w:tc>
          <w:tcPr>
            <w:tcW w:w="5533" w:type="dxa"/>
          </w:tcPr>
          <w:p w14:paraId="05CA06D0" w14:textId="77777777" w:rsidR="009166E9" w:rsidRPr="00E9603C" w:rsidRDefault="009166E9">
            <w:pPr>
              <w:pStyle w:val="TAH"/>
              <w:rPr>
                <w:lang w:eastAsia="zh-CN"/>
              </w:rPr>
            </w:pPr>
            <w:r w:rsidRPr="00E9603C">
              <w:rPr>
                <w:lang w:eastAsia="zh-CN"/>
              </w:rPr>
              <w:t>Description</w:t>
            </w:r>
          </w:p>
        </w:tc>
      </w:tr>
      <w:tr w:rsidR="009166E9" w:rsidRPr="00E9603C" w14:paraId="43415149" w14:textId="77777777">
        <w:trPr>
          <w:cantSplit/>
          <w:trHeight w:val="199"/>
        </w:trPr>
        <w:tc>
          <w:tcPr>
            <w:tcW w:w="3352" w:type="dxa"/>
          </w:tcPr>
          <w:p w14:paraId="2AB8E823" w14:textId="77777777" w:rsidR="009166E9" w:rsidRPr="00E9603C" w:rsidRDefault="009166E9">
            <w:pPr>
              <w:pStyle w:val="TAL"/>
            </w:pPr>
            <w:r w:rsidRPr="00E9603C">
              <w:t>List of URSP rule/RSDs</w:t>
            </w:r>
          </w:p>
        </w:tc>
        <w:tc>
          <w:tcPr>
            <w:tcW w:w="5533" w:type="dxa"/>
          </w:tcPr>
          <w:p w14:paraId="12AE495E" w14:textId="77777777" w:rsidR="009166E9" w:rsidRPr="00E9603C" w:rsidRDefault="009166E9">
            <w:pPr>
              <w:pStyle w:val="TAL"/>
            </w:pPr>
            <w:r w:rsidRPr="00E9603C">
              <w:t>The URSP rule/RSDs distributed to UE</w:t>
            </w:r>
          </w:p>
        </w:tc>
      </w:tr>
      <w:tr w:rsidR="009166E9" w:rsidRPr="00E9603C" w14:paraId="2ED473FD" w14:textId="77777777">
        <w:trPr>
          <w:cantSplit/>
          <w:trHeight w:val="199"/>
        </w:trPr>
        <w:tc>
          <w:tcPr>
            <w:tcW w:w="3352" w:type="dxa"/>
          </w:tcPr>
          <w:p w14:paraId="3BD82D35" w14:textId="77777777" w:rsidR="009166E9" w:rsidRPr="00E9603C" w:rsidRDefault="009166E9">
            <w:pPr>
              <w:pStyle w:val="TAL"/>
              <w:rPr>
                <w:rFonts w:eastAsia="SimSun"/>
              </w:rPr>
            </w:pPr>
            <w:r w:rsidRPr="00E9603C">
              <w:rPr>
                <w:rFonts w:eastAsia="SimSun"/>
              </w:rPr>
              <w:t>Applied URSP rule/RSDs</w:t>
            </w:r>
          </w:p>
        </w:tc>
        <w:tc>
          <w:tcPr>
            <w:tcW w:w="5533" w:type="dxa"/>
            <w:tcBorders>
              <w:bottom w:val="single" w:sz="4" w:space="0" w:color="auto"/>
            </w:tcBorders>
          </w:tcPr>
          <w:p w14:paraId="6F4B1794" w14:textId="77777777" w:rsidR="009166E9" w:rsidRPr="00E9603C" w:rsidRDefault="009166E9">
            <w:pPr>
              <w:pStyle w:val="TAL"/>
              <w:rPr>
                <w:rFonts w:eastAsia="SimSun"/>
              </w:rPr>
            </w:pPr>
            <w:r w:rsidRPr="00E9603C">
              <w:rPr>
                <w:rFonts w:eastAsia="SimSun"/>
              </w:rPr>
              <w:t>The applied URSP rule/RSDs by UE</w:t>
            </w:r>
          </w:p>
        </w:tc>
      </w:tr>
      <w:tr w:rsidR="009166E9" w:rsidRPr="00E9603C" w14:paraId="228C5990" w14:textId="77777777">
        <w:trPr>
          <w:cantSplit/>
          <w:trHeight w:val="199"/>
        </w:trPr>
        <w:tc>
          <w:tcPr>
            <w:tcW w:w="3352" w:type="dxa"/>
            <w:vAlign w:val="center"/>
          </w:tcPr>
          <w:p w14:paraId="2772880E" w14:textId="77777777" w:rsidR="009166E9" w:rsidRPr="00E9603C" w:rsidRDefault="009166E9">
            <w:pPr>
              <w:pStyle w:val="TAL"/>
            </w:pPr>
            <w:r w:rsidRPr="00E9603C">
              <w:t>Which network slice(s) (S-NSSAI) for a given application are used.</w:t>
            </w:r>
          </w:p>
        </w:tc>
        <w:tc>
          <w:tcPr>
            <w:tcW w:w="5533" w:type="dxa"/>
            <w:tcBorders>
              <w:bottom w:val="nil"/>
            </w:tcBorders>
          </w:tcPr>
          <w:p w14:paraId="6FDA3E13" w14:textId="77777777" w:rsidR="009166E9" w:rsidRPr="00E9603C" w:rsidRDefault="009166E9">
            <w:pPr>
              <w:pStyle w:val="TAL"/>
              <w:rPr>
                <w:rFonts w:eastAsia="SimSun"/>
              </w:rPr>
            </w:pPr>
            <w:r w:rsidRPr="00E9603C">
              <w:rPr>
                <w:rFonts w:eastAsia="SimSun"/>
              </w:rPr>
              <w:t>Due to URSP evaluation, the UE does not always use the most prioritized or latest URSP rule/RSDs.</w:t>
            </w:r>
            <w:r w:rsidRPr="00E9603C">
              <w:t xml:space="preserve"> This entry provides the</w:t>
            </w:r>
          </w:p>
        </w:tc>
      </w:tr>
      <w:tr w:rsidR="009166E9" w:rsidRPr="00E9603C" w14:paraId="4EB06A03" w14:textId="77777777">
        <w:trPr>
          <w:cantSplit/>
          <w:trHeight w:val="199"/>
        </w:trPr>
        <w:tc>
          <w:tcPr>
            <w:tcW w:w="3352" w:type="dxa"/>
            <w:vAlign w:val="center"/>
          </w:tcPr>
          <w:p w14:paraId="7D54AA1F" w14:textId="77777777" w:rsidR="009166E9" w:rsidRPr="00E9603C" w:rsidRDefault="009166E9">
            <w:pPr>
              <w:pStyle w:val="TAL"/>
            </w:pPr>
            <w:r w:rsidRPr="00E9603C">
              <w:t>How long for a network slices is used for the application.</w:t>
            </w:r>
          </w:p>
        </w:tc>
        <w:tc>
          <w:tcPr>
            <w:tcW w:w="5533" w:type="dxa"/>
            <w:tcBorders>
              <w:top w:val="nil"/>
            </w:tcBorders>
          </w:tcPr>
          <w:p w14:paraId="340F6C09" w14:textId="77777777" w:rsidR="009166E9" w:rsidRPr="00E9603C" w:rsidRDefault="009166E9">
            <w:pPr>
              <w:pStyle w:val="TAL"/>
            </w:pPr>
            <w:r w:rsidRPr="00E9603C">
              <w:t>statistics about if and how often for an S-NSSAI is used for a given UE.</w:t>
            </w:r>
          </w:p>
        </w:tc>
      </w:tr>
      <w:tr w:rsidR="009166E9" w:rsidRPr="00E9603C" w14:paraId="3A3BF95C" w14:textId="77777777">
        <w:trPr>
          <w:cantSplit/>
          <w:trHeight w:val="199"/>
        </w:trPr>
        <w:tc>
          <w:tcPr>
            <w:tcW w:w="3352" w:type="dxa"/>
            <w:vAlign w:val="center"/>
          </w:tcPr>
          <w:p w14:paraId="60DFDFA3" w14:textId="77777777" w:rsidR="009166E9" w:rsidRPr="00E9603C" w:rsidRDefault="009166E9">
            <w:pPr>
              <w:pStyle w:val="TAL"/>
              <w:rPr>
                <w:rFonts w:eastAsia="SimSun"/>
              </w:rPr>
            </w:pPr>
            <w:r w:rsidRPr="00E9603C">
              <w:rPr>
                <w:rFonts w:eastAsia="SimSun"/>
              </w:rPr>
              <w:t>Time information</w:t>
            </w:r>
          </w:p>
        </w:tc>
        <w:tc>
          <w:tcPr>
            <w:tcW w:w="5533" w:type="dxa"/>
          </w:tcPr>
          <w:p w14:paraId="0793554C" w14:textId="77777777" w:rsidR="009166E9" w:rsidRPr="00E9603C" w:rsidRDefault="009166E9">
            <w:pPr>
              <w:pStyle w:val="TAL"/>
            </w:pPr>
            <w:r w:rsidRPr="00E9603C">
              <w:t>Indicates the Analytics target period</w:t>
            </w:r>
          </w:p>
        </w:tc>
      </w:tr>
    </w:tbl>
    <w:p w14:paraId="29DA1378" w14:textId="77777777" w:rsidR="009166E9" w:rsidRPr="00E9603C" w:rsidRDefault="009166E9">
      <w:pPr>
        <w:rPr>
          <w:lang w:eastAsia="zh-CN"/>
        </w:rPr>
      </w:pPr>
    </w:p>
    <w:p w14:paraId="2E299C4A" w14:textId="77777777" w:rsidR="009166E9" w:rsidRPr="00E9603C" w:rsidRDefault="009166E9">
      <w:pPr>
        <w:pStyle w:val="TH"/>
        <w:rPr>
          <w:lang w:eastAsia="zh-CN"/>
        </w:rPr>
      </w:pPr>
      <w:r w:rsidRPr="00E9603C">
        <w:rPr>
          <w:lang w:eastAsia="zh-CN"/>
        </w:rPr>
        <w:t>Table 6.28.1.3-2: Prediction for UE's usage of Network slice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2"/>
        <w:gridCol w:w="5533"/>
      </w:tblGrid>
      <w:tr w:rsidR="009166E9" w:rsidRPr="00E9603C" w14:paraId="54CF3AC8" w14:textId="77777777">
        <w:trPr>
          <w:cantSplit/>
          <w:trHeight w:val="199"/>
        </w:trPr>
        <w:tc>
          <w:tcPr>
            <w:tcW w:w="3352" w:type="dxa"/>
          </w:tcPr>
          <w:p w14:paraId="0D5D977B" w14:textId="77777777" w:rsidR="009166E9" w:rsidRPr="00E9603C" w:rsidRDefault="009166E9">
            <w:pPr>
              <w:pStyle w:val="TAH"/>
              <w:rPr>
                <w:lang w:eastAsia="zh-CN"/>
              </w:rPr>
            </w:pPr>
            <w:r w:rsidRPr="00E9603C">
              <w:rPr>
                <w:lang w:eastAsia="zh-CN"/>
              </w:rPr>
              <w:t>Analytics</w:t>
            </w:r>
          </w:p>
        </w:tc>
        <w:tc>
          <w:tcPr>
            <w:tcW w:w="5533" w:type="dxa"/>
          </w:tcPr>
          <w:p w14:paraId="5A88FFEE" w14:textId="77777777" w:rsidR="009166E9" w:rsidRPr="00E9603C" w:rsidRDefault="009166E9">
            <w:pPr>
              <w:pStyle w:val="TAH"/>
              <w:rPr>
                <w:lang w:eastAsia="zh-CN"/>
              </w:rPr>
            </w:pPr>
            <w:r w:rsidRPr="00E9603C">
              <w:rPr>
                <w:lang w:eastAsia="zh-CN"/>
              </w:rPr>
              <w:t>Description</w:t>
            </w:r>
          </w:p>
        </w:tc>
      </w:tr>
      <w:tr w:rsidR="009166E9" w:rsidRPr="00E9603C" w14:paraId="2EE59CD3" w14:textId="77777777">
        <w:trPr>
          <w:cantSplit/>
          <w:trHeight w:val="199"/>
        </w:trPr>
        <w:tc>
          <w:tcPr>
            <w:tcW w:w="3352" w:type="dxa"/>
          </w:tcPr>
          <w:p w14:paraId="2D0EE505" w14:textId="77777777" w:rsidR="009166E9" w:rsidRPr="00E9603C" w:rsidRDefault="009166E9">
            <w:pPr>
              <w:pStyle w:val="TAL"/>
            </w:pPr>
            <w:r w:rsidRPr="00E9603C">
              <w:t>List of URSP rule/RSDs for distribution</w:t>
            </w:r>
          </w:p>
        </w:tc>
        <w:tc>
          <w:tcPr>
            <w:tcW w:w="5533" w:type="dxa"/>
          </w:tcPr>
          <w:p w14:paraId="2F74CCE8" w14:textId="77777777" w:rsidR="009166E9" w:rsidRPr="00E9603C" w:rsidRDefault="009166E9">
            <w:pPr>
              <w:pStyle w:val="TAL"/>
            </w:pPr>
            <w:r w:rsidRPr="00E9603C">
              <w:t>The URSP rule/RSDs to be distributed to UE</w:t>
            </w:r>
          </w:p>
        </w:tc>
      </w:tr>
      <w:tr w:rsidR="009166E9" w:rsidRPr="00E9603C" w14:paraId="0C1096ED" w14:textId="77777777">
        <w:trPr>
          <w:cantSplit/>
          <w:trHeight w:val="199"/>
        </w:trPr>
        <w:tc>
          <w:tcPr>
            <w:tcW w:w="3352" w:type="dxa"/>
          </w:tcPr>
          <w:p w14:paraId="39BE1B80" w14:textId="77777777" w:rsidR="009166E9" w:rsidRPr="00E9603C" w:rsidRDefault="009166E9">
            <w:pPr>
              <w:pStyle w:val="TAL"/>
              <w:rPr>
                <w:rFonts w:eastAsia="SimSun"/>
              </w:rPr>
            </w:pPr>
            <w:r w:rsidRPr="00E9603C">
              <w:rPr>
                <w:rFonts w:eastAsia="SimSun"/>
              </w:rPr>
              <w:t>Applied URSP rule/RSDs</w:t>
            </w:r>
          </w:p>
        </w:tc>
        <w:tc>
          <w:tcPr>
            <w:tcW w:w="5533" w:type="dxa"/>
            <w:tcBorders>
              <w:bottom w:val="single" w:sz="4" w:space="0" w:color="auto"/>
            </w:tcBorders>
          </w:tcPr>
          <w:p w14:paraId="4D31D6F7" w14:textId="77777777" w:rsidR="009166E9" w:rsidRPr="00E9603C" w:rsidRDefault="009166E9">
            <w:pPr>
              <w:pStyle w:val="TAL"/>
              <w:rPr>
                <w:rFonts w:eastAsia="SimSun"/>
              </w:rPr>
            </w:pPr>
            <w:r w:rsidRPr="00E9603C">
              <w:rPr>
                <w:rFonts w:eastAsia="SimSun"/>
              </w:rPr>
              <w:t>The URSP rule/RSDs to be applied by UE</w:t>
            </w:r>
          </w:p>
        </w:tc>
      </w:tr>
      <w:tr w:rsidR="009166E9" w:rsidRPr="00E9603C" w14:paraId="50E4E8F4" w14:textId="77777777">
        <w:trPr>
          <w:cantSplit/>
          <w:trHeight w:val="199"/>
        </w:trPr>
        <w:tc>
          <w:tcPr>
            <w:tcW w:w="3352" w:type="dxa"/>
            <w:vAlign w:val="center"/>
          </w:tcPr>
          <w:p w14:paraId="737AC9BA" w14:textId="77777777" w:rsidR="009166E9" w:rsidRPr="00E9603C" w:rsidRDefault="009166E9">
            <w:pPr>
              <w:pStyle w:val="TAL"/>
            </w:pPr>
            <w:r w:rsidRPr="00E9603C">
              <w:t>Which network slice(s) (S-NSSAI) for a given application are used.</w:t>
            </w:r>
          </w:p>
        </w:tc>
        <w:tc>
          <w:tcPr>
            <w:tcW w:w="5533" w:type="dxa"/>
            <w:tcBorders>
              <w:bottom w:val="nil"/>
            </w:tcBorders>
          </w:tcPr>
          <w:p w14:paraId="4899D749" w14:textId="77777777" w:rsidR="009166E9" w:rsidRPr="00E9603C" w:rsidRDefault="009166E9">
            <w:pPr>
              <w:pStyle w:val="TAL"/>
              <w:rPr>
                <w:rFonts w:eastAsia="SimSun"/>
              </w:rPr>
            </w:pPr>
            <w:r w:rsidRPr="00E9603C">
              <w:t>Due to URSP evaluation, the UE does not always use the most prioritized or latest URSP rule/RSDs. This entry provides the</w:t>
            </w:r>
          </w:p>
        </w:tc>
      </w:tr>
      <w:tr w:rsidR="009166E9" w:rsidRPr="00E9603C" w14:paraId="36F8A035" w14:textId="77777777">
        <w:trPr>
          <w:cantSplit/>
          <w:trHeight w:val="199"/>
        </w:trPr>
        <w:tc>
          <w:tcPr>
            <w:tcW w:w="3352" w:type="dxa"/>
            <w:vAlign w:val="center"/>
          </w:tcPr>
          <w:p w14:paraId="78C9C5E2" w14:textId="77777777" w:rsidR="009166E9" w:rsidRPr="00E9603C" w:rsidRDefault="009166E9">
            <w:pPr>
              <w:pStyle w:val="TAL"/>
            </w:pPr>
            <w:r w:rsidRPr="00E9603C">
              <w:t>How long for a network slices is used for the application.</w:t>
            </w:r>
          </w:p>
        </w:tc>
        <w:tc>
          <w:tcPr>
            <w:tcW w:w="5533" w:type="dxa"/>
            <w:tcBorders>
              <w:top w:val="nil"/>
            </w:tcBorders>
          </w:tcPr>
          <w:p w14:paraId="6FB968DC" w14:textId="77777777" w:rsidR="009166E9" w:rsidRPr="00E9603C" w:rsidRDefault="009166E9">
            <w:pPr>
              <w:pStyle w:val="TAL"/>
            </w:pPr>
            <w:r w:rsidRPr="00E9603C">
              <w:t>statistics about if and how often for an S-NSSAI is used for a given UE.</w:t>
            </w:r>
          </w:p>
        </w:tc>
      </w:tr>
      <w:tr w:rsidR="009166E9" w:rsidRPr="00E9603C" w14:paraId="0ACAEFBE" w14:textId="77777777">
        <w:trPr>
          <w:cantSplit/>
          <w:trHeight w:val="199"/>
        </w:trPr>
        <w:tc>
          <w:tcPr>
            <w:tcW w:w="3352" w:type="dxa"/>
            <w:vAlign w:val="center"/>
          </w:tcPr>
          <w:p w14:paraId="7B26D476" w14:textId="77777777" w:rsidR="009166E9" w:rsidRPr="00E9603C" w:rsidRDefault="009166E9">
            <w:pPr>
              <w:pStyle w:val="TAL"/>
              <w:rPr>
                <w:rFonts w:eastAsia="SimSun"/>
              </w:rPr>
            </w:pPr>
            <w:r w:rsidRPr="00E9603C">
              <w:rPr>
                <w:rFonts w:eastAsia="SimSun"/>
              </w:rPr>
              <w:t>Time information</w:t>
            </w:r>
          </w:p>
        </w:tc>
        <w:tc>
          <w:tcPr>
            <w:tcW w:w="5533" w:type="dxa"/>
            <w:vAlign w:val="center"/>
          </w:tcPr>
          <w:p w14:paraId="1BB1B073" w14:textId="77777777" w:rsidR="009166E9" w:rsidRPr="00E9603C" w:rsidRDefault="009166E9">
            <w:pPr>
              <w:pStyle w:val="TAL"/>
              <w:rPr>
                <w:rFonts w:eastAsia="SimSun"/>
              </w:rPr>
            </w:pPr>
            <w:r w:rsidRPr="00E9603C">
              <w:rPr>
                <w:rFonts w:eastAsia="SimSun"/>
              </w:rPr>
              <w:t>Indicates the Analytics target period</w:t>
            </w:r>
          </w:p>
        </w:tc>
      </w:tr>
      <w:tr w:rsidR="009166E9" w:rsidRPr="00E9603C" w14:paraId="6EB64C7A" w14:textId="77777777">
        <w:trPr>
          <w:cantSplit/>
          <w:trHeight w:val="199"/>
        </w:trPr>
        <w:tc>
          <w:tcPr>
            <w:tcW w:w="3352" w:type="dxa"/>
            <w:vAlign w:val="center"/>
          </w:tcPr>
          <w:p w14:paraId="265BF5D6" w14:textId="77777777" w:rsidR="009166E9" w:rsidRPr="00E9603C" w:rsidRDefault="009166E9">
            <w:pPr>
              <w:pStyle w:val="TAL"/>
              <w:rPr>
                <w:rFonts w:eastAsia="SimSun"/>
              </w:rPr>
            </w:pPr>
            <w:r w:rsidRPr="00E9603C">
              <w:rPr>
                <w:rFonts w:eastAsia="SimSun"/>
              </w:rPr>
              <w:t>Confidence</w:t>
            </w:r>
          </w:p>
        </w:tc>
        <w:tc>
          <w:tcPr>
            <w:tcW w:w="5533" w:type="dxa"/>
          </w:tcPr>
          <w:p w14:paraId="30F2D3DB" w14:textId="77777777" w:rsidR="009166E9" w:rsidRPr="00E9603C" w:rsidRDefault="009166E9">
            <w:pPr>
              <w:pStyle w:val="TAL"/>
              <w:rPr>
                <w:rFonts w:eastAsia="SimSun"/>
              </w:rPr>
            </w:pPr>
            <w:r w:rsidRPr="00E9603C">
              <w:t>Confidence of the prediction</w:t>
            </w:r>
          </w:p>
        </w:tc>
      </w:tr>
    </w:tbl>
    <w:p w14:paraId="62A0CEF1" w14:textId="77777777" w:rsidR="009166E9" w:rsidRPr="00E9603C" w:rsidRDefault="009166E9">
      <w:pPr>
        <w:rPr>
          <w:lang w:eastAsia="zh-CN"/>
        </w:rPr>
      </w:pPr>
    </w:p>
    <w:p w14:paraId="4E2FDFAC" w14:textId="77777777" w:rsidR="009166E9" w:rsidRPr="00E9603C" w:rsidRDefault="009166E9">
      <w:r w:rsidRPr="00E9603C">
        <w:t>The NWDAF can share the analytics output (statistics and/or predictions) to consumers (e.g. PCF and AF). And based on the output, PCF can aware the enforcement of URSP rules and adjust the URSP rulesaccordingly. For example, if an URSP rule is never used for a certain UEs, then it might be due to the Traffic Descriptor is misconfigured and MNO, OTT, UE vendor may collaborate to fix it.</w:t>
      </w:r>
    </w:p>
    <w:p w14:paraId="1DA4A772" w14:textId="77777777" w:rsidR="009166E9" w:rsidRPr="00E9603C" w:rsidRDefault="009166E9">
      <w:pPr>
        <w:pStyle w:val="Heading4"/>
        <w:rPr>
          <w:lang w:eastAsia="zh-CN"/>
        </w:rPr>
      </w:pPr>
      <w:bookmarkStart w:id="7473" w:name="_Toc54779448"/>
      <w:bookmarkStart w:id="7474" w:name="_Toc57201259"/>
      <w:bookmarkStart w:id="7475" w:name="_Toc50579499"/>
      <w:bookmarkStart w:id="7476" w:name="_Toc50023699"/>
      <w:bookmarkStart w:id="7477" w:name="_Toc50023114"/>
      <w:bookmarkStart w:id="7478" w:name="_Toc50021761"/>
      <w:bookmarkStart w:id="7479" w:name="_Toc54786408"/>
      <w:bookmarkStart w:id="7480" w:name="_Toc50309767"/>
      <w:bookmarkStart w:id="7481" w:name="_Toc50022465"/>
      <w:bookmarkStart w:id="7482" w:name="_Toc50021192"/>
      <w:bookmarkStart w:id="7483" w:name="_Toc54770093"/>
      <w:bookmarkStart w:id="7484" w:name="_Toc57641297"/>
      <w:bookmarkStart w:id="7485" w:name="_Toc59101650"/>
      <w:r w:rsidRPr="00E9603C">
        <w:rPr>
          <w:lang w:eastAsia="zh-CN"/>
        </w:rPr>
        <w:t>6.28.1.4</w:t>
      </w:r>
      <w:r w:rsidRPr="00E9603C">
        <w:rPr>
          <w:lang w:eastAsia="zh-CN"/>
        </w:rPr>
        <w:tab/>
        <w:t>Procedure</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50B891B6" w14:textId="77777777" w:rsidR="009166E9" w:rsidRPr="00E9603C" w:rsidRDefault="009166E9">
      <w:pPr>
        <w:pStyle w:val="TH"/>
        <w:rPr>
          <w:rFonts w:eastAsia="SimSun"/>
          <w:lang w:eastAsia="zh-CN"/>
        </w:rPr>
      </w:pPr>
      <w:r w:rsidRPr="00E9603C">
        <w:object w:dxaOrig="17714" w:dyaOrig="12278" w14:anchorId="4E7E5A91">
          <v:shape id="_x0000_i1101" type="#_x0000_t75" style="width:412pt;height:285pt;mso-position-horizontal-relative:page;mso-position-vertical-relative:page" o:ole="">
            <v:imagedata r:id="rId150" o:title=""/>
          </v:shape>
          <o:OLEObject Type="Embed" ProgID="Visio.Drawing.11" ShapeID="_x0000_i1101" DrawAspect="Content" ObjectID="_1669716007" r:id="rId151"/>
        </w:object>
      </w:r>
    </w:p>
    <w:p w14:paraId="53BAD007" w14:textId="77777777" w:rsidR="009166E9" w:rsidRPr="00E9603C" w:rsidRDefault="009166E9">
      <w:pPr>
        <w:pStyle w:val="TF"/>
        <w:rPr>
          <w:lang w:eastAsia="zh-CN"/>
        </w:rPr>
      </w:pPr>
      <w:r w:rsidRPr="00E9603C">
        <w:rPr>
          <w:lang w:eastAsia="zh-CN"/>
        </w:rPr>
        <w:t>Figure 6.28.1.4: Procedure for analytics of usage of network slice and update URSP to UE accordingly</w:t>
      </w:r>
    </w:p>
    <w:p w14:paraId="40CB7F60" w14:textId="77777777" w:rsidR="009166E9" w:rsidRPr="00E9603C" w:rsidRDefault="009166E9">
      <w:pPr>
        <w:pStyle w:val="B1"/>
        <w:rPr>
          <w:lang w:eastAsia="zh-CN"/>
        </w:rPr>
      </w:pPr>
      <w:r w:rsidRPr="00E9603C">
        <w:rPr>
          <w:lang w:eastAsia="zh-CN"/>
        </w:rPr>
        <w:t>1.</w:t>
      </w:r>
      <w:r w:rsidRPr="00E9603C">
        <w:rPr>
          <w:lang w:eastAsia="zh-CN"/>
        </w:rPr>
        <w:tab/>
        <w:t>NWDAF collects data for URSP enforcement from UE as described in Table 6.28.1.2-1.</w:t>
      </w:r>
    </w:p>
    <w:p w14:paraId="59E24FC1" w14:textId="77777777" w:rsidR="009166E9" w:rsidRPr="00E9603C" w:rsidRDefault="009166E9">
      <w:pPr>
        <w:pStyle w:val="B1"/>
        <w:rPr>
          <w:lang w:eastAsia="zh-CN"/>
        </w:rPr>
      </w:pPr>
      <w:r w:rsidRPr="00E9603C">
        <w:rPr>
          <w:lang w:eastAsia="zh-CN"/>
        </w:rPr>
        <w:t>2.</w:t>
      </w:r>
      <w:r w:rsidRPr="00E9603C">
        <w:rPr>
          <w:lang w:eastAsia="zh-CN"/>
        </w:rPr>
        <w:tab/>
        <w:t>NWDAF may collects data from PCF and/or AF as described in Table 6.28.1.2-1.</w:t>
      </w:r>
    </w:p>
    <w:p w14:paraId="5A1A7CB3" w14:textId="77777777" w:rsidR="009166E9" w:rsidRPr="00E9603C" w:rsidRDefault="009166E9">
      <w:pPr>
        <w:pStyle w:val="B1"/>
        <w:rPr>
          <w:lang w:eastAsia="zh-CN"/>
        </w:rPr>
      </w:pPr>
      <w:r w:rsidRPr="00E9603C">
        <w:rPr>
          <w:lang w:eastAsia="zh-CN"/>
        </w:rPr>
        <w:t>3.</w:t>
      </w:r>
      <w:r w:rsidRPr="00E9603C">
        <w:rPr>
          <w:lang w:eastAsia="zh-CN"/>
        </w:rPr>
        <w:tab/>
        <w:t>Based on the input in step-1 and 2, NWDAF derives the analytics result as described in Table 6.28.1.3-1 and Table 6.28.1.3-2.</w:t>
      </w:r>
    </w:p>
    <w:p w14:paraId="452EB3D9" w14:textId="77777777" w:rsidR="009166E9" w:rsidRPr="00E9603C" w:rsidRDefault="009166E9">
      <w:pPr>
        <w:pStyle w:val="B1"/>
        <w:rPr>
          <w:lang w:eastAsia="zh-CN"/>
        </w:rPr>
      </w:pPr>
      <w:r w:rsidRPr="00E9603C">
        <w:rPr>
          <w:lang w:eastAsia="zh-CN"/>
        </w:rPr>
        <w:t>4.</w:t>
      </w:r>
      <w:r w:rsidRPr="00E9603C">
        <w:rPr>
          <w:lang w:eastAsia="zh-CN"/>
        </w:rPr>
        <w:tab/>
        <w:t xml:space="preserve">The analytic result can be exposed to PCF and/or AF. PCF and AF may interact to update the URSP rules. Then PCF may distribute the updated URSP to UE using UCU procedure as specified in clause 4.2.4.3 in </w:t>
      </w:r>
      <w:r w:rsidR="00E9603C" w:rsidRPr="00E9603C">
        <w:rPr>
          <w:lang w:eastAsia="zh-CN"/>
        </w:rPr>
        <w:t>TS</w:t>
      </w:r>
      <w:r w:rsidR="00E9603C">
        <w:rPr>
          <w:lang w:eastAsia="zh-CN"/>
        </w:rPr>
        <w:t> </w:t>
      </w:r>
      <w:r w:rsidR="00E9603C" w:rsidRPr="00E9603C">
        <w:rPr>
          <w:lang w:eastAsia="zh-CN"/>
        </w:rPr>
        <w:t>23.502</w:t>
      </w:r>
      <w:r w:rsidR="00E9603C">
        <w:rPr>
          <w:lang w:eastAsia="zh-CN"/>
        </w:rPr>
        <w:t> </w:t>
      </w:r>
      <w:r w:rsidR="00E9603C" w:rsidRPr="00E9603C">
        <w:rPr>
          <w:lang w:eastAsia="zh-CN"/>
        </w:rPr>
        <w:t>[</w:t>
      </w:r>
      <w:r w:rsidRPr="00E9603C">
        <w:rPr>
          <w:lang w:eastAsia="zh-CN"/>
        </w:rPr>
        <w:t>3].</w:t>
      </w:r>
    </w:p>
    <w:p w14:paraId="2BB656FD" w14:textId="77777777" w:rsidR="009166E9" w:rsidRPr="00E9603C" w:rsidRDefault="009166E9">
      <w:pPr>
        <w:pStyle w:val="Heading3"/>
        <w:rPr>
          <w:lang w:eastAsia="zh-CN"/>
        </w:rPr>
      </w:pPr>
      <w:bookmarkStart w:id="7486" w:name="_Toc31555"/>
      <w:bookmarkStart w:id="7487" w:name="_Toc23140"/>
      <w:bookmarkStart w:id="7488" w:name="_Toc50022466"/>
      <w:bookmarkStart w:id="7489" w:name="_Toc50023115"/>
      <w:bookmarkStart w:id="7490" w:name="_Toc50021762"/>
      <w:bookmarkStart w:id="7491" w:name="_Toc57201260"/>
      <w:bookmarkStart w:id="7492" w:name="_Toc54779449"/>
      <w:bookmarkStart w:id="7493" w:name="_Toc42770097"/>
      <w:bookmarkStart w:id="7494" w:name="_Toc17418"/>
      <w:bookmarkStart w:id="7495" w:name="_Toc15614"/>
      <w:bookmarkStart w:id="7496" w:name="_Toc54786409"/>
      <w:bookmarkStart w:id="7497" w:name="_Toc54770094"/>
      <w:bookmarkStart w:id="7498" w:name="_Toc44004396"/>
      <w:bookmarkStart w:id="7499" w:name="_Toc50021193"/>
      <w:bookmarkStart w:id="7500" w:name="_Toc7365"/>
      <w:bookmarkStart w:id="7501" w:name="_Toc6014"/>
      <w:bookmarkStart w:id="7502" w:name="_Toc50579500"/>
      <w:bookmarkStart w:id="7503" w:name="_Toc50309768"/>
      <w:bookmarkStart w:id="7504" w:name="_Toc50023700"/>
      <w:bookmarkStart w:id="7505" w:name="_Toc42779153"/>
      <w:bookmarkStart w:id="7506" w:name="_Toc43393229"/>
      <w:bookmarkStart w:id="7507" w:name="_Toc946"/>
      <w:bookmarkStart w:id="7508" w:name="_Toc7581"/>
      <w:bookmarkStart w:id="7509" w:name="_Toc57641298"/>
      <w:bookmarkStart w:id="7510" w:name="_Toc59101651"/>
      <w:r w:rsidRPr="00E9603C">
        <w:rPr>
          <w:lang w:eastAsia="zh-CN"/>
        </w:rPr>
        <w:t>6</w:t>
      </w:r>
      <w:r w:rsidRPr="00E9603C">
        <w:t>.</w:t>
      </w:r>
      <w:r w:rsidRPr="00E9603C">
        <w:rPr>
          <w:lang w:eastAsia="zh-CN"/>
        </w:rPr>
        <w:t>28.2</w:t>
      </w:r>
      <w:r w:rsidRPr="00E9603C">
        <w:rPr>
          <w:lang w:eastAsia="zh-CN"/>
        </w:rPr>
        <w:tab/>
      </w:r>
      <w:r w:rsidRPr="00E9603C">
        <w:t>Impacts on services, entities and interfaces</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0D33E282" w14:textId="77777777" w:rsidR="009166E9" w:rsidRPr="00E9603C" w:rsidRDefault="009166E9">
      <w:pPr>
        <w:rPr>
          <w:rFonts w:eastAsia="SimSun"/>
          <w:lang w:eastAsia="zh-CN"/>
        </w:rPr>
      </w:pPr>
      <w:r w:rsidRPr="00E9603C">
        <w:rPr>
          <w:rFonts w:eastAsia="SimSun"/>
          <w:lang w:eastAsia="zh-CN"/>
        </w:rPr>
        <w:t>UE:</w:t>
      </w:r>
    </w:p>
    <w:p w14:paraId="1A854A5A" w14:textId="77777777" w:rsidR="009166E9" w:rsidRPr="00E9603C" w:rsidRDefault="009166E9">
      <w:pPr>
        <w:pStyle w:val="B1"/>
        <w:rPr>
          <w:lang w:eastAsia="zh-CN"/>
        </w:rPr>
      </w:pPr>
      <w:r w:rsidRPr="00E9603C">
        <w:rPr>
          <w:lang w:eastAsia="zh-CN"/>
        </w:rPr>
        <w:t>-</w:t>
      </w:r>
      <w:r w:rsidRPr="00E9603C">
        <w:rPr>
          <w:lang w:eastAsia="zh-CN"/>
        </w:rPr>
        <w:tab/>
        <w:t>Provides the data for URSP enforcement as described in Table 6.28.1.2;</w:t>
      </w:r>
    </w:p>
    <w:p w14:paraId="06823039" w14:textId="77777777" w:rsidR="009166E9" w:rsidRPr="00E9603C" w:rsidRDefault="009166E9">
      <w:pPr>
        <w:rPr>
          <w:lang w:eastAsia="zh-CN"/>
        </w:rPr>
      </w:pPr>
      <w:r w:rsidRPr="00E9603C">
        <w:rPr>
          <w:lang w:eastAsia="zh-CN"/>
        </w:rPr>
        <w:t>PCF/AF:</w:t>
      </w:r>
    </w:p>
    <w:p w14:paraId="4B809FCC" w14:textId="77777777" w:rsidR="009166E9" w:rsidRPr="00E9603C" w:rsidRDefault="009166E9">
      <w:pPr>
        <w:pStyle w:val="B1"/>
        <w:rPr>
          <w:lang w:eastAsia="zh-CN"/>
        </w:rPr>
      </w:pPr>
      <w:r w:rsidRPr="00E9603C">
        <w:rPr>
          <w:lang w:eastAsia="zh-CN"/>
        </w:rPr>
        <w:t>-</w:t>
      </w:r>
      <w:r w:rsidRPr="00E9603C">
        <w:rPr>
          <w:lang w:eastAsia="zh-CN"/>
        </w:rPr>
        <w:tab/>
        <w:t>Provides the the URSP rules distributed to UE and the mapping between traffic descriptor and the Application(s) as described in Table 6.28.1.2;</w:t>
      </w:r>
    </w:p>
    <w:p w14:paraId="207F2B94" w14:textId="77777777" w:rsidR="009166E9" w:rsidRPr="00E9603C" w:rsidRDefault="009166E9">
      <w:pPr>
        <w:rPr>
          <w:rFonts w:eastAsia="SimSun"/>
          <w:lang w:eastAsia="zh-CN"/>
        </w:rPr>
      </w:pPr>
      <w:r w:rsidRPr="00E9603C">
        <w:rPr>
          <w:rFonts w:eastAsia="SimSun"/>
          <w:lang w:eastAsia="zh-CN"/>
        </w:rPr>
        <w:t>NWDAF:</w:t>
      </w:r>
    </w:p>
    <w:p w14:paraId="49B797C5" w14:textId="77777777" w:rsidR="009166E9" w:rsidRPr="00E9603C" w:rsidRDefault="009166E9">
      <w:pPr>
        <w:pStyle w:val="B1"/>
        <w:rPr>
          <w:lang w:eastAsia="zh-CN"/>
        </w:rPr>
      </w:pPr>
      <w:r w:rsidRPr="00E9603C">
        <w:rPr>
          <w:lang w:eastAsia="zh-CN"/>
        </w:rPr>
        <w:t>-</w:t>
      </w:r>
      <w:r w:rsidRPr="00E9603C">
        <w:rPr>
          <w:lang w:eastAsia="zh-CN"/>
        </w:rPr>
        <w:tab/>
        <w:t>Support analytics of usage of network slice based on input from UE and PCF/AF as described in Table 6.28.1.3</w:t>
      </w:r>
    </w:p>
    <w:p w14:paraId="23463397" w14:textId="77777777" w:rsidR="009166E9" w:rsidRPr="00E9603C" w:rsidRDefault="009166E9">
      <w:pPr>
        <w:pStyle w:val="B1"/>
        <w:rPr>
          <w:lang w:eastAsia="zh-CN"/>
        </w:rPr>
      </w:pPr>
      <w:r w:rsidRPr="00E9603C">
        <w:rPr>
          <w:lang w:eastAsia="zh-CN"/>
        </w:rPr>
        <w:t>-</w:t>
      </w:r>
      <w:r w:rsidRPr="00E9603C">
        <w:rPr>
          <w:lang w:eastAsia="zh-CN"/>
        </w:rPr>
        <w:tab/>
        <w:t>Exposure the analytics to other NF (e.g. PCF and AF);</w:t>
      </w:r>
    </w:p>
    <w:p w14:paraId="5735E538" w14:textId="77777777" w:rsidR="009166E9" w:rsidRPr="00E9603C" w:rsidRDefault="009166E9">
      <w:pPr>
        <w:rPr>
          <w:rFonts w:eastAsia="SimSun"/>
          <w:lang w:eastAsia="zh-CN"/>
        </w:rPr>
      </w:pPr>
      <w:r w:rsidRPr="00E9603C">
        <w:rPr>
          <w:rFonts w:eastAsia="SimSun"/>
          <w:lang w:eastAsia="zh-CN"/>
        </w:rPr>
        <w:t>AMF:</w:t>
      </w:r>
    </w:p>
    <w:p w14:paraId="49A78C7B" w14:textId="77777777" w:rsidR="009166E9" w:rsidRPr="00E9603C" w:rsidRDefault="009166E9">
      <w:pPr>
        <w:pStyle w:val="B1"/>
        <w:rPr>
          <w:lang w:eastAsia="zh-CN"/>
        </w:rPr>
      </w:pPr>
      <w:r w:rsidRPr="00E9603C">
        <w:rPr>
          <w:lang w:eastAsia="zh-CN"/>
        </w:rPr>
        <w:t>-</w:t>
      </w:r>
      <w:r w:rsidRPr="00E9603C">
        <w:rPr>
          <w:lang w:eastAsia="zh-CN"/>
        </w:rPr>
        <w:tab/>
        <w:t>Support to transfer a new container (i.e. a new value for payload container) between UE and NWDAF.</w:t>
      </w:r>
    </w:p>
    <w:p w14:paraId="3BC51D2E" w14:textId="77777777" w:rsidR="009166E9" w:rsidRPr="00E9603C" w:rsidRDefault="009166E9">
      <w:pPr>
        <w:pStyle w:val="Heading2"/>
        <w:rPr>
          <w:lang w:eastAsia="zh-CN"/>
        </w:rPr>
      </w:pPr>
      <w:bookmarkStart w:id="7511" w:name="_Toc42779155"/>
      <w:bookmarkStart w:id="7512" w:name="_Toc42770099"/>
      <w:bookmarkStart w:id="7513" w:name="_Toc43393231"/>
      <w:bookmarkStart w:id="7514" w:name="_Toc18134"/>
      <w:bookmarkStart w:id="7515" w:name="_Toc7432"/>
      <w:bookmarkStart w:id="7516" w:name="_Toc6796"/>
      <w:bookmarkStart w:id="7517" w:name="_Toc50309769"/>
      <w:bookmarkStart w:id="7518" w:name="_Toc50021763"/>
      <w:bookmarkStart w:id="7519" w:name="_Toc50021194"/>
      <w:bookmarkStart w:id="7520" w:name="_Toc50022467"/>
      <w:bookmarkStart w:id="7521" w:name="_Toc26323"/>
      <w:bookmarkStart w:id="7522" w:name="_Toc44004398"/>
      <w:bookmarkStart w:id="7523" w:name="_Toc50023116"/>
      <w:bookmarkStart w:id="7524" w:name="_Toc18192"/>
      <w:bookmarkStart w:id="7525" w:name="_Toc19631"/>
      <w:bookmarkStart w:id="7526" w:name="_Toc54770095"/>
      <w:bookmarkStart w:id="7527" w:name="_Toc54779450"/>
      <w:bookmarkStart w:id="7528" w:name="_Toc54786410"/>
      <w:bookmarkStart w:id="7529" w:name="_Toc6288"/>
      <w:bookmarkStart w:id="7530" w:name="_Toc50023701"/>
      <w:bookmarkStart w:id="7531" w:name="_Toc57201261"/>
      <w:bookmarkStart w:id="7532" w:name="_Toc24680"/>
      <w:bookmarkStart w:id="7533" w:name="_Toc50579501"/>
      <w:bookmarkStart w:id="7534" w:name="_Toc57641299"/>
      <w:bookmarkStart w:id="7535" w:name="_Toc59101652"/>
      <w:r w:rsidRPr="00E9603C">
        <w:rPr>
          <w:lang w:eastAsia="ko-KR"/>
        </w:rPr>
        <w:t>6</w:t>
      </w:r>
      <w:r w:rsidRPr="00E9603C">
        <w:rPr>
          <w:lang w:eastAsia="zh-CN"/>
        </w:rPr>
        <w:t>.29</w:t>
      </w:r>
      <w:r w:rsidRPr="00E9603C">
        <w:rPr>
          <w:lang w:eastAsia="ko-KR"/>
        </w:rPr>
        <w:tab/>
      </w:r>
      <w:r w:rsidRPr="00E9603C">
        <w:t>Solution #29: Support UE data as an input for Control Plane analytics</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13FD4707" w14:textId="77777777" w:rsidR="009166E9" w:rsidRPr="00E9603C" w:rsidRDefault="009166E9">
      <w:pPr>
        <w:pStyle w:val="Heading3"/>
      </w:pPr>
      <w:bookmarkStart w:id="7536" w:name="_Toc26159"/>
      <w:bookmarkStart w:id="7537" w:name="_Toc2264"/>
      <w:bookmarkStart w:id="7538" w:name="_Toc50021195"/>
      <w:bookmarkStart w:id="7539" w:name="_Toc43393232"/>
      <w:bookmarkStart w:id="7540" w:name="_Toc42770100"/>
      <w:bookmarkStart w:id="7541" w:name="_Toc50021764"/>
      <w:bookmarkStart w:id="7542" w:name="_Toc50022468"/>
      <w:bookmarkStart w:id="7543" w:name="_Toc50023117"/>
      <w:bookmarkStart w:id="7544" w:name="_Toc50023702"/>
      <w:bookmarkStart w:id="7545" w:name="_Toc29522"/>
      <w:bookmarkStart w:id="7546" w:name="_Toc12113"/>
      <w:bookmarkStart w:id="7547" w:name="_Toc31575"/>
      <w:bookmarkStart w:id="7548" w:name="_Toc50309770"/>
      <w:bookmarkStart w:id="7549" w:name="_Toc4789"/>
      <w:bookmarkStart w:id="7550" w:name="_Toc9971"/>
      <w:bookmarkStart w:id="7551" w:name="_Toc3884"/>
      <w:bookmarkStart w:id="7552" w:name="_Toc50579502"/>
      <w:bookmarkStart w:id="7553" w:name="_Toc54770096"/>
      <w:bookmarkStart w:id="7554" w:name="_Toc54779451"/>
      <w:bookmarkStart w:id="7555" w:name="_Toc54786411"/>
      <w:bookmarkStart w:id="7556" w:name="_Toc42779156"/>
      <w:bookmarkStart w:id="7557" w:name="_Toc57201262"/>
      <w:bookmarkStart w:id="7558" w:name="_Toc44004399"/>
      <w:bookmarkStart w:id="7559" w:name="_Toc57641300"/>
      <w:bookmarkStart w:id="7560" w:name="_Toc59101653"/>
      <w:r w:rsidRPr="00E9603C">
        <w:t>6.29.1</w:t>
      </w:r>
      <w:r w:rsidRPr="00E9603C">
        <w:rPr>
          <w:lang w:eastAsia="zh-CN"/>
        </w:rPr>
        <w:tab/>
      </w:r>
      <w:r w:rsidRPr="00E9603C">
        <w:t>Description</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769A9ECC" w14:textId="77777777" w:rsidR="009166E9" w:rsidRPr="00E9603C" w:rsidRDefault="009166E9">
      <w:r w:rsidRPr="00E9603C">
        <w:t>This solution is proposed for Key Issue 8: UE data as an input for analytics generation.</w:t>
      </w:r>
    </w:p>
    <w:p w14:paraId="24CAEE59" w14:textId="77777777" w:rsidR="009166E9" w:rsidRPr="00E9603C" w:rsidRDefault="009166E9">
      <w:r w:rsidRPr="00E9603C">
        <w:t>UEs are natural data collection points to gather more localised input data to generate analytics. This is enhanced by logging sensor data, including UE orientation, altitude, location, speed and heading as also captured in RAN WG studies in Rel-16 (</w:t>
      </w:r>
      <w:r w:rsidR="00E9603C" w:rsidRPr="00E9603C">
        <w:t>TR</w:t>
      </w:r>
      <w:r w:rsidR="00E9603C">
        <w:t> </w:t>
      </w:r>
      <w:r w:rsidR="00E9603C" w:rsidRPr="00E9603C">
        <w:t>37.816</w:t>
      </w:r>
      <w:r w:rsidR="00E9603C">
        <w:t> </w:t>
      </w:r>
      <w:r w:rsidR="00E9603C" w:rsidRPr="00E9603C">
        <w:t>[</w:t>
      </w:r>
      <w:r w:rsidRPr="00E9603C">
        <w:t>13]).</w:t>
      </w:r>
    </w:p>
    <w:p w14:paraId="18269816" w14:textId="77777777" w:rsidR="009166E9" w:rsidRPr="00E9603C" w:rsidRDefault="009166E9">
      <w:r w:rsidRPr="00E9603C">
        <w:t>When it comes to social behaviour and social gatherings like sport matches, concerts, operas festivals etc., several UEs may adopt tightly correlated behaviours that we refer here to as "collective behaviour" without any explicit group designation. As an example, such UEs may adopt similar route, velocity, orientation, mobility pattern or relative proximity as a collective behaviour within a joint event (e.g. to reach a destination spot). As a result, collecting input parameters from UEs that reflect user intent or indicate likely actions that such UEs may take can be useful to generate analytics data within the 5GC at NWDAF.</w:t>
      </w:r>
    </w:p>
    <w:p w14:paraId="1BA54FF9" w14:textId="77777777" w:rsidR="009166E9" w:rsidRPr="00E9603C" w:rsidRDefault="009166E9">
      <w:r w:rsidRPr="00E9603C">
        <w:t xml:space="preserve">As an example, based on such input data (indicating a collective user behaviour), NWDAF may generate analytics to identify expected changes in load per tracking area (TA) or AMF region via identifying correlation in collective behaviour of the indicated non-designated group. Accordingly, OAM (or other related consumer NFs) may utilise the load analytics (if applicable) to adjust the weight factor per AMF instance within an AMF set (under Operator policy) based on the above collective behaviour-derived analytics (within a given AMF region or TA as defined by </w:t>
      </w:r>
      <w:r w:rsidR="00E9603C" w:rsidRPr="00E9603C">
        <w:t>TS</w:t>
      </w:r>
      <w:r w:rsidR="00E9603C">
        <w:t> </w:t>
      </w:r>
      <w:r w:rsidR="00E9603C" w:rsidRPr="00E9603C">
        <w:t>23.502</w:t>
      </w:r>
      <w:r w:rsidR="00E9603C">
        <w:t> </w:t>
      </w:r>
      <w:r w:rsidR="00E9603C" w:rsidRPr="00E9603C">
        <w:t>[</w:t>
      </w:r>
      <w:r w:rsidRPr="00E9603C">
        <w:t>3]) to avoid future overloads / congestions.</w:t>
      </w:r>
    </w:p>
    <w:p w14:paraId="2FF9BDFA" w14:textId="77777777" w:rsidR="009166E9" w:rsidRPr="00E9603C" w:rsidRDefault="009166E9">
      <w:pPr>
        <w:pStyle w:val="NO"/>
      </w:pPr>
      <w:r w:rsidRPr="00E9603C">
        <w:t>NOTE:</w:t>
      </w:r>
      <w:r w:rsidRPr="00E9603C">
        <w:tab/>
        <w:t>Whether and how OAM may use NWDAF analytics needs to be determined by SA WG5.</w:t>
      </w:r>
    </w:p>
    <w:p w14:paraId="1AF9F458" w14:textId="77777777" w:rsidR="009166E9" w:rsidRPr="00E9603C" w:rsidRDefault="009166E9">
      <w:r w:rsidRPr="00E9603C">
        <w:t>Another example, multiple applications, which are classified into foreground (FG) and background (BG), could be run in a UE at the same time. The FG application means the application status in active mode and the BG application means the application status in in active mode. The Applications status i.e. active or inactive can be managed differently to efﬁciently guarantee the service experience in case of network congestion.</w:t>
      </w:r>
    </w:p>
    <w:p w14:paraId="021F8341" w14:textId="77777777" w:rsidR="009166E9" w:rsidRPr="00E9603C" w:rsidRDefault="009166E9">
      <w:pPr>
        <w:pStyle w:val="B1"/>
      </w:pPr>
      <w:r w:rsidRPr="00E9603C">
        <w:t>-</w:t>
      </w:r>
      <w:r w:rsidRPr="00E9603C">
        <w:tab/>
        <w:t>For application status in active mode, a UE sends a request to the application server or other UEs and then, they immediately respond to the UE. When network congestion occurs on Foreground application, the user is likely to notice a delay since Foreground application is generated by the user interaction.</w:t>
      </w:r>
    </w:p>
    <w:p w14:paraId="0DFAF955" w14:textId="77777777" w:rsidR="009166E9" w:rsidRPr="00E9603C" w:rsidRDefault="009166E9">
      <w:pPr>
        <w:pStyle w:val="B1"/>
      </w:pPr>
      <w:r w:rsidRPr="00E9603C">
        <w:t>-</w:t>
      </w:r>
      <w:r w:rsidRPr="00E9603C">
        <w:tab/>
        <w:t>For application status in inactive mode, a UE periodically communicates with application servers in order to exchange or update information. Even when the network congestion occurs, the user of the UE is unlikely to notice the delay of the communications.</w:t>
      </w:r>
    </w:p>
    <w:p w14:paraId="703BE581" w14:textId="77777777" w:rsidR="009166E9" w:rsidRPr="00E9603C" w:rsidRDefault="009166E9">
      <w:r w:rsidRPr="00E9603C">
        <w:t>However, it is difﬁcult for the mobile operators to distinguish those types of Application Status only by IP addresses/port numbers.</w:t>
      </w:r>
    </w:p>
    <w:p w14:paraId="44E07C7A" w14:textId="77777777" w:rsidR="009166E9" w:rsidRPr="00E9603C" w:rsidRDefault="009166E9">
      <w:r w:rsidRPr="00E9603C">
        <w:t>Therefore, the NWDAF could collect this Application Status from UE during the training phase, and then an Application Status Classifier could be trained to help determine if a new flow of an application is in FG or BG status during the inference phase. Finally, the FG or BG status for the new flow could be exposure to the 5GC NF (e.g. PCF) to determine new QoS parameters for the new flow.</w:t>
      </w:r>
    </w:p>
    <w:p w14:paraId="73141C79" w14:textId="77777777" w:rsidR="009166E9" w:rsidRPr="00E9603C" w:rsidRDefault="009166E9">
      <w:pPr>
        <w:pStyle w:val="Heading3"/>
        <w:rPr>
          <w:lang w:eastAsia="zh-CN"/>
        </w:rPr>
      </w:pPr>
      <w:bookmarkStart w:id="7561" w:name="_Toc43393233"/>
      <w:bookmarkStart w:id="7562" w:name="_Toc16466"/>
      <w:bookmarkStart w:id="7563" w:name="_Toc50309771"/>
      <w:bookmarkStart w:id="7564" w:name="_Toc20240"/>
      <w:bookmarkStart w:id="7565" w:name="_Toc50023703"/>
      <w:bookmarkStart w:id="7566" w:name="_Toc42770101"/>
      <w:bookmarkStart w:id="7567" w:name="_Toc31240"/>
      <w:bookmarkStart w:id="7568" w:name="_Toc8614"/>
      <w:bookmarkStart w:id="7569" w:name="_Toc3636"/>
      <w:bookmarkStart w:id="7570" w:name="_Toc2133"/>
      <w:bookmarkStart w:id="7571" w:name="_Toc42779157"/>
      <w:bookmarkStart w:id="7572" w:name="_Toc26814"/>
      <w:bookmarkStart w:id="7573" w:name="_Toc29691"/>
      <w:bookmarkStart w:id="7574" w:name="_Toc44004400"/>
      <w:bookmarkStart w:id="7575" w:name="_Toc50021196"/>
      <w:bookmarkStart w:id="7576" w:name="_Toc50021765"/>
      <w:bookmarkStart w:id="7577" w:name="_Toc50022469"/>
      <w:bookmarkStart w:id="7578" w:name="_Toc50023118"/>
      <w:bookmarkStart w:id="7579" w:name="_Toc50579503"/>
      <w:bookmarkStart w:id="7580" w:name="_Toc54770097"/>
      <w:bookmarkStart w:id="7581" w:name="_Toc54779452"/>
      <w:bookmarkStart w:id="7582" w:name="_Toc54786412"/>
      <w:bookmarkStart w:id="7583" w:name="_Toc57201263"/>
      <w:bookmarkStart w:id="7584" w:name="_Toc57641301"/>
      <w:bookmarkStart w:id="7585" w:name="_Toc59101654"/>
      <w:r w:rsidRPr="00E9603C">
        <w:rPr>
          <w:lang w:eastAsia="zh-CN"/>
        </w:rPr>
        <w:t>6.29.</w:t>
      </w:r>
      <w:r w:rsidRPr="00E9603C">
        <w:rPr>
          <w:rStyle w:val="Heading3Char"/>
        </w:rPr>
        <w:t>2</w:t>
      </w:r>
      <w:r w:rsidRPr="00E9603C">
        <w:rPr>
          <w:lang w:eastAsia="zh-CN"/>
        </w:rPr>
        <w:tab/>
        <w:t>Input Data</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65954B16" w14:textId="77777777" w:rsidR="009166E9" w:rsidRPr="00E9603C" w:rsidRDefault="009166E9">
      <w:pPr>
        <w:pStyle w:val="Heading4"/>
        <w:rPr>
          <w:lang w:eastAsia="zh-CN"/>
        </w:rPr>
      </w:pPr>
      <w:bookmarkStart w:id="7586" w:name="_Toc54786413"/>
      <w:bookmarkStart w:id="7587" w:name="_Toc54770098"/>
      <w:bookmarkStart w:id="7588" w:name="_Toc57201264"/>
      <w:bookmarkStart w:id="7589" w:name="_Toc54779453"/>
      <w:bookmarkStart w:id="7590" w:name="_Toc57641302"/>
      <w:bookmarkStart w:id="7591" w:name="_Toc59101655"/>
      <w:r w:rsidRPr="00E9603C">
        <w:rPr>
          <w:lang w:eastAsia="zh-CN"/>
        </w:rPr>
        <w:t>6.29.2.1</w:t>
      </w:r>
      <w:r w:rsidRPr="00E9603C">
        <w:rPr>
          <w:lang w:eastAsia="zh-CN"/>
        </w:rPr>
        <w:tab/>
        <w:t>UE input data for Collective Behaviour</w:t>
      </w:r>
      <w:bookmarkEnd w:id="7586"/>
      <w:bookmarkEnd w:id="7587"/>
      <w:bookmarkEnd w:id="7588"/>
      <w:bookmarkEnd w:id="7589"/>
      <w:bookmarkEnd w:id="7590"/>
      <w:bookmarkEnd w:id="7591"/>
    </w:p>
    <w:p w14:paraId="2B6E7205" w14:textId="77777777" w:rsidR="009166E9" w:rsidRPr="00E9603C" w:rsidRDefault="009166E9">
      <w:pPr>
        <w:rPr>
          <w:lang w:eastAsia="zh-CN"/>
        </w:rPr>
      </w:pPr>
      <w:r w:rsidRPr="00E9603C">
        <w:rPr>
          <w:lang w:eastAsia="zh-CN"/>
        </w:rPr>
        <w:t xml:space="preserve">For the purpose of enhancing the NF load analytics, the NWDAF may collect the information as listed in Table 6.29.2-1 from UE. This is in addition to input data in clause 6.5.2,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4718FA4A" w14:textId="77777777" w:rsidR="009166E9" w:rsidRPr="00E9603C" w:rsidRDefault="009166E9">
      <w:pPr>
        <w:pStyle w:val="TH"/>
      </w:pPr>
      <w:r w:rsidRPr="00E9603C">
        <w:t xml:space="preserve">Table 6.29.2.1-1: UE input data for Collective Behaviour (possibly </w:t>
      </w:r>
      <w:r w:rsidRPr="00E9603C">
        <w:rPr>
          <w:lang w:eastAsia="zh-CN"/>
        </w:rPr>
        <w:t>via MNO AF after anonymization, statistical analysis or normalisation)</w:t>
      </w:r>
    </w:p>
    <w:tbl>
      <w:tblPr>
        <w:tblW w:w="0" w:type="auto"/>
        <w:tblInd w:w="720" w:type="dxa"/>
        <w:tblLayout w:type="fixed"/>
        <w:tblLook w:val="0000" w:firstRow="0" w:lastRow="0" w:firstColumn="0" w:lastColumn="0" w:noHBand="0" w:noVBand="0"/>
      </w:tblPr>
      <w:tblGrid>
        <w:gridCol w:w="2198"/>
        <w:gridCol w:w="1726"/>
        <w:gridCol w:w="5210"/>
      </w:tblGrid>
      <w:tr w:rsidR="009166E9" w:rsidRPr="00E9603C" w14:paraId="08AFB9BC" w14:textId="77777777">
        <w:trPr>
          <w:cantSplit/>
        </w:trPr>
        <w:tc>
          <w:tcPr>
            <w:tcW w:w="21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46C5DF" w14:textId="77777777" w:rsidR="009166E9" w:rsidRPr="00E9603C" w:rsidRDefault="009166E9">
            <w:pPr>
              <w:pStyle w:val="TAH"/>
              <w:rPr>
                <w:color w:val="auto"/>
                <w:lang w:eastAsia="en-US"/>
              </w:rPr>
            </w:pPr>
            <w:r w:rsidRPr="00E9603C">
              <w:t>Information</w:t>
            </w:r>
          </w:p>
        </w:tc>
        <w:tc>
          <w:tcPr>
            <w:tcW w:w="172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21BF72" w14:textId="77777777" w:rsidR="009166E9" w:rsidRPr="00E9603C" w:rsidRDefault="009166E9">
            <w:pPr>
              <w:pStyle w:val="TAH"/>
            </w:pPr>
            <w:r w:rsidRPr="00E9603C">
              <w:t>Source</w:t>
            </w:r>
          </w:p>
        </w:tc>
        <w:tc>
          <w:tcPr>
            <w:tcW w:w="52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BBA648A" w14:textId="77777777" w:rsidR="009166E9" w:rsidRPr="00E9603C" w:rsidRDefault="009166E9">
            <w:pPr>
              <w:pStyle w:val="TAH"/>
            </w:pPr>
            <w:r w:rsidRPr="00E9603C">
              <w:t>Description</w:t>
            </w:r>
          </w:p>
        </w:tc>
      </w:tr>
      <w:tr w:rsidR="009166E9" w:rsidRPr="00E9603C" w14:paraId="0B66066F" w14:textId="77777777">
        <w:trPr>
          <w:cantSplit/>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750C3B" w14:textId="77777777" w:rsidR="009166E9" w:rsidRPr="00E9603C" w:rsidRDefault="009166E9">
            <w:pPr>
              <w:pStyle w:val="TAL"/>
            </w:pPr>
            <w:r w:rsidRPr="00E9603C">
              <w:rPr>
                <w:lang w:eastAsia="zh-CN"/>
              </w:rPr>
              <w:t>List of UE IDs</w:t>
            </w:r>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1D631059" w14:textId="77777777" w:rsidR="009166E9" w:rsidRPr="00E9603C" w:rsidRDefault="009166E9">
            <w:pPr>
              <w:pStyle w:val="TAC"/>
            </w:pPr>
            <w:r w:rsidRPr="00E9603C">
              <w:t>AF</w:t>
            </w:r>
          </w:p>
          <w:p w14:paraId="7C76E2CC" w14:textId="77777777" w:rsidR="009166E9" w:rsidRPr="00E9603C" w:rsidRDefault="009166E9">
            <w:pPr>
              <w:pStyle w:val="TAC"/>
            </w:pPr>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77E79C59" w14:textId="77777777" w:rsidR="009166E9" w:rsidRPr="00E9603C" w:rsidRDefault="009166E9">
            <w:pPr>
              <w:pStyle w:val="TAL"/>
              <w:rPr>
                <w:lang w:eastAsia="zh-CN"/>
              </w:rPr>
            </w:pPr>
            <w:r w:rsidRPr="00E9603C">
              <w:t xml:space="preserve">List of </w:t>
            </w:r>
            <w:r w:rsidRPr="00E9603C">
              <w:rPr>
                <w:lang w:eastAsia="zh-CN"/>
              </w:rPr>
              <w:t xml:space="preserve">external UE IDs </w:t>
            </w:r>
            <w:r w:rsidRPr="00E9603C">
              <w:t xml:space="preserve">identified with a collective behaviour within area of interest </w:t>
            </w:r>
          </w:p>
        </w:tc>
      </w:tr>
      <w:tr w:rsidR="009166E9" w:rsidRPr="00E9603C" w14:paraId="122D5858" w14:textId="77777777">
        <w:trPr>
          <w:cantSplit/>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118CCA" w14:textId="77777777" w:rsidR="009166E9" w:rsidRPr="00E9603C" w:rsidRDefault="009166E9">
            <w:pPr>
              <w:pStyle w:val="TAL"/>
              <w:rPr>
                <w:lang w:eastAsia="zh-CN"/>
              </w:rPr>
            </w:pPr>
            <w:r w:rsidRPr="00E9603C">
              <w:t>UE velocity, orientation</w:t>
            </w:r>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105311A1" w14:textId="77777777" w:rsidR="009166E9" w:rsidRPr="00E9603C" w:rsidRDefault="009166E9">
            <w:pPr>
              <w:pStyle w:val="TAC"/>
            </w:pPr>
            <w:r w:rsidRPr="00E9603C">
              <w:t>MDT</w:t>
            </w:r>
          </w:p>
          <w:p w14:paraId="5DD804B5" w14:textId="77777777" w:rsidR="009166E9" w:rsidRPr="00E9603C" w:rsidRDefault="009166E9">
            <w:pPr>
              <w:pStyle w:val="TAC"/>
            </w:pPr>
            <w:r w:rsidRPr="00E9603C">
              <w:t>(see NOTE 1)</w:t>
            </w:r>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43398EF0" w14:textId="77777777" w:rsidR="009166E9" w:rsidRPr="00E9603C" w:rsidRDefault="009166E9">
            <w:pPr>
              <w:pStyle w:val="TAL"/>
            </w:pPr>
            <w:r w:rsidRPr="00E9603C">
              <w:t>UE Velocity, Orientation.</w:t>
            </w:r>
          </w:p>
        </w:tc>
      </w:tr>
      <w:tr w:rsidR="009166E9" w:rsidRPr="00E9603C" w14:paraId="3803F9DC" w14:textId="77777777">
        <w:trPr>
          <w:cantSplit/>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A2E28F" w14:textId="77777777" w:rsidR="009166E9" w:rsidRPr="00E9603C" w:rsidRDefault="009166E9">
            <w:pPr>
              <w:pStyle w:val="TAL"/>
              <w:rPr>
                <w:lang w:eastAsia="zh-CN"/>
              </w:rPr>
            </w:pPr>
            <w:r w:rsidRPr="00E9603C">
              <w:t>Collective Attribute</w:t>
            </w:r>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33DA89CD" w14:textId="77777777" w:rsidR="009166E9" w:rsidRPr="00E9603C" w:rsidRDefault="009166E9">
            <w:pPr>
              <w:pStyle w:val="TAC"/>
            </w:pPr>
            <w:r w:rsidRPr="00E9603C">
              <w:t>AF</w:t>
            </w:r>
          </w:p>
          <w:p w14:paraId="61E54F11" w14:textId="77777777" w:rsidR="009166E9" w:rsidRPr="00E9603C" w:rsidRDefault="009166E9">
            <w:pPr>
              <w:pStyle w:val="TAC"/>
            </w:pPr>
            <w:r w:rsidRPr="00E9603C">
              <w:t>(see NOTE 2)</w:t>
            </w:r>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351737F6" w14:textId="77777777" w:rsidR="009166E9" w:rsidRPr="00E9603C" w:rsidRDefault="009166E9">
            <w:pPr>
              <w:pStyle w:val="TAL"/>
            </w:pPr>
            <w:r w:rsidRPr="00E9603C">
              <w:t>Characterise UE IDs in close relative proximity to each other</w:t>
            </w:r>
          </w:p>
          <w:p w14:paraId="56CAAAB6" w14:textId="77777777" w:rsidR="009166E9" w:rsidRPr="00E9603C" w:rsidRDefault="009166E9">
            <w:pPr>
              <w:pStyle w:val="TAL"/>
            </w:pPr>
          </w:p>
        </w:tc>
      </w:tr>
      <w:tr w:rsidR="009166E9" w:rsidRPr="00E9603C" w14:paraId="13DA4FD9" w14:textId="77777777">
        <w:trPr>
          <w:cantSplit/>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953C6D" w14:textId="77777777" w:rsidR="009166E9" w:rsidRPr="00E9603C" w:rsidRDefault="009166E9">
            <w:pPr>
              <w:pStyle w:val="TAL"/>
              <w:rPr>
                <w:lang w:eastAsia="en-US"/>
              </w:rPr>
            </w:pPr>
            <w:r w:rsidRPr="00E9603C">
              <w:t xml:space="preserve">Collective Attribute </w:t>
            </w:r>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773BCA5B" w14:textId="77777777" w:rsidR="009166E9" w:rsidRPr="00E9603C" w:rsidRDefault="009166E9">
            <w:pPr>
              <w:pStyle w:val="TAC"/>
            </w:pPr>
            <w:r w:rsidRPr="00E9603C">
              <w:t>AF</w:t>
            </w:r>
          </w:p>
          <w:p w14:paraId="4BCEFE11" w14:textId="77777777" w:rsidR="009166E9" w:rsidRPr="00E9603C" w:rsidRDefault="009166E9">
            <w:pPr>
              <w:pStyle w:val="TAC"/>
            </w:pPr>
            <w:r w:rsidRPr="00E9603C">
              <w:t>(see NOTE 3, 4)</w:t>
            </w:r>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5EF5B980" w14:textId="77777777" w:rsidR="009166E9" w:rsidRPr="00E9603C" w:rsidRDefault="009166E9">
            <w:pPr>
              <w:pStyle w:val="TAL"/>
              <w:rPr>
                <w:lang w:eastAsia="zh-CN"/>
              </w:rPr>
            </w:pPr>
            <w:r w:rsidRPr="00E9603C">
              <w:rPr>
                <w:lang w:eastAsia="zh-CN"/>
              </w:rPr>
              <w:t>Characterise</w:t>
            </w:r>
            <w:r w:rsidRPr="00E9603C">
              <w:t xml:space="preserve"> collective attribute per list of UE IDs (Route, Destination, Average Speed, Time Interval spent per location).</w:t>
            </w:r>
          </w:p>
        </w:tc>
      </w:tr>
      <w:tr w:rsidR="009166E9" w:rsidRPr="00E9603C" w14:paraId="07BE2FDF" w14:textId="77777777">
        <w:trPr>
          <w:cantSplit/>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360456" w14:textId="77777777" w:rsidR="009166E9" w:rsidRPr="00E9603C" w:rsidRDefault="009166E9">
            <w:pPr>
              <w:pStyle w:val="TAL"/>
            </w:pPr>
            <w:r w:rsidRPr="00E9603C">
              <w:t>Timestamp</w:t>
            </w:r>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68511C2D" w14:textId="77777777" w:rsidR="009166E9" w:rsidRPr="00E9603C" w:rsidRDefault="009166E9">
            <w:pPr>
              <w:pStyle w:val="TAC"/>
            </w:pPr>
            <w:r w:rsidRPr="00E9603C">
              <w:t>AF</w:t>
            </w:r>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0AB2C863" w14:textId="77777777" w:rsidR="009166E9" w:rsidRPr="00E9603C" w:rsidRDefault="009166E9">
            <w:pPr>
              <w:pStyle w:val="TAL"/>
              <w:rPr>
                <w:lang w:eastAsia="zh-CN"/>
              </w:rPr>
            </w:pPr>
            <w:r w:rsidRPr="00E9603C">
              <w:t xml:space="preserve">A time stamp of time that the collective attribute collected. </w:t>
            </w:r>
          </w:p>
        </w:tc>
      </w:tr>
      <w:tr w:rsidR="009166E9" w:rsidRPr="00E9603C" w14:paraId="10293996" w14:textId="77777777">
        <w:trPr>
          <w:cantSplit/>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3F3071" w14:textId="77777777" w:rsidR="009166E9" w:rsidRPr="00E9603C" w:rsidRDefault="009166E9">
            <w:pPr>
              <w:pStyle w:val="TAL"/>
            </w:pPr>
            <w:r w:rsidRPr="00E9603C">
              <w:t>Application ID(s)</w:t>
            </w:r>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61321BE4" w14:textId="77777777" w:rsidR="009166E9" w:rsidRPr="00E9603C" w:rsidRDefault="009166E9">
            <w:pPr>
              <w:pStyle w:val="TAC"/>
              <w:rPr>
                <w:lang w:eastAsia="zh-CN"/>
              </w:rPr>
            </w:pPr>
            <w:r w:rsidRPr="00E9603C">
              <w:rPr>
                <w:lang w:eastAsia="zh-CN"/>
              </w:rPr>
              <w:t>AF</w:t>
            </w:r>
          </w:p>
          <w:p w14:paraId="5A64E68C" w14:textId="77777777" w:rsidR="009166E9" w:rsidRPr="00E9603C" w:rsidRDefault="009166E9">
            <w:pPr>
              <w:pStyle w:val="TAC"/>
              <w:rPr>
                <w:lang w:eastAsia="zh-CN"/>
              </w:rPr>
            </w:pPr>
            <w:r w:rsidRPr="00E9603C">
              <w:t>(see NOTE 5)</w:t>
            </w:r>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6BED7833" w14:textId="77777777" w:rsidR="009166E9" w:rsidRPr="00E9603C" w:rsidRDefault="009166E9">
            <w:pPr>
              <w:pStyle w:val="TAL"/>
              <w:rPr>
                <w:lang w:eastAsia="zh-CN"/>
              </w:rPr>
            </w:pPr>
            <w:r w:rsidRPr="00E9603C">
              <w:rPr>
                <w:lang w:eastAsia="zh-CN"/>
              </w:rPr>
              <w:t>I</w:t>
            </w:r>
            <w:r w:rsidRPr="00E9603C">
              <w:t>dentify</w:t>
            </w:r>
            <w:r w:rsidRPr="00E9603C">
              <w:rPr>
                <w:lang w:eastAsia="zh-CN"/>
              </w:rPr>
              <w:t>ing</w:t>
            </w:r>
            <w:r w:rsidRPr="00E9603C">
              <w:t xml:space="preserve"> the </w:t>
            </w:r>
            <w:r w:rsidRPr="00E9603C">
              <w:rPr>
                <w:lang w:eastAsia="zh-CN"/>
              </w:rPr>
              <w:t>application providing this information</w:t>
            </w:r>
          </w:p>
        </w:tc>
      </w:tr>
      <w:tr w:rsidR="009166E9" w:rsidRPr="00E9603C" w14:paraId="6957A2ED" w14:textId="77777777">
        <w:trPr>
          <w:cantSplit/>
          <w:trHeight w:val="636"/>
        </w:trPr>
        <w:tc>
          <w:tcPr>
            <w:tcW w:w="9134"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tcPr>
          <w:p w14:paraId="1892E91D" w14:textId="77777777" w:rsidR="009166E9" w:rsidRPr="00E9603C" w:rsidRDefault="009166E9">
            <w:pPr>
              <w:pStyle w:val="NO"/>
            </w:pPr>
            <w:r w:rsidRPr="00E9603C">
              <w:t>NOTE 1:</w:t>
            </w:r>
            <w:r w:rsidRPr="00E9603C">
              <w:rPr>
                <w:lang w:eastAsia="zh-CN"/>
              </w:rPr>
              <w:tab/>
            </w:r>
            <w:r w:rsidRPr="00E9603C">
              <w:t xml:space="preserve">UE input data collection for a specific UE (via MDT), can be done as captured in 6.2.3.1, </w:t>
            </w:r>
            <w:r w:rsidR="00E9603C" w:rsidRPr="00E9603C">
              <w:t>TS</w:t>
            </w:r>
            <w:r w:rsidR="00E9603C">
              <w:t> </w:t>
            </w:r>
            <w:r w:rsidR="00E9603C" w:rsidRPr="00E9603C">
              <w:t>23.288</w:t>
            </w:r>
            <w:r w:rsidR="00E9603C">
              <w:t> </w:t>
            </w:r>
            <w:r w:rsidR="00E9603C" w:rsidRPr="00E9603C">
              <w:t>[</w:t>
            </w:r>
            <w:r w:rsidRPr="00E9603C">
              <w:t>5]</w:t>
            </w:r>
          </w:p>
          <w:p w14:paraId="5705CB29" w14:textId="77777777" w:rsidR="009166E9" w:rsidRPr="00E9603C" w:rsidRDefault="009166E9">
            <w:pPr>
              <w:pStyle w:val="NO"/>
            </w:pPr>
            <w:r w:rsidRPr="00E9603C">
              <w:t>NOTE 2:</w:t>
            </w:r>
            <w:r w:rsidRPr="00E9603C">
              <w:rPr>
                <w:lang w:eastAsia="zh-CN"/>
              </w:rPr>
              <w:tab/>
            </w:r>
            <w:r w:rsidRPr="00E9603C">
              <w:t xml:space="preserve">UE input data collection from AF for known parameters can be done based on clause 6.2.2.3, </w:t>
            </w:r>
            <w:r w:rsidR="00E9603C" w:rsidRPr="00E9603C">
              <w:t>TS</w:t>
            </w:r>
            <w:r w:rsidR="00E9603C">
              <w:t> </w:t>
            </w:r>
            <w:r w:rsidR="00E9603C" w:rsidRPr="00E9603C">
              <w:t>23.288</w:t>
            </w:r>
            <w:r w:rsidR="00E9603C">
              <w:t> </w:t>
            </w:r>
            <w:r w:rsidR="00E9603C" w:rsidRPr="00E9603C">
              <w:t>[</w:t>
            </w:r>
            <w:r w:rsidRPr="00E9603C">
              <w:t>5].</w:t>
            </w:r>
          </w:p>
          <w:p w14:paraId="144FC4A1" w14:textId="77777777" w:rsidR="009166E9" w:rsidRPr="00E9603C" w:rsidRDefault="009166E9">
            <w:pPr>
              <w:pStyle w:val="NO"/>
            </w:pPr>
            <w:r w:rsidRPr="00E9603C">
              <w:t>NOTE 3:</w:t>
            </w:r>
            <w:r w:rsidRPr="00E9603C">
              <w:rPr>
                <w:lang w:eastAsia="zh-CN"/>
              </w:rPr>
              <w:tab/>
            </w:r>
            <w:r w:rsidRPr="00E9603C">
              <w:t>If the NWDAF e.g. through prior AF reporting and/ or MDT does not have the requested parameters, it may request the (MNO) AF to configure the application client in the UE in order to provide the data to the (MNO) AF. This enables the (MNO) AF to provide the data to the NWDAF as defined in clause 6.29.4.</w:t>
            </w:r>
          </w:p>
          <w:p w14:paraId="53371B12" w14:textId="77777777" w:rsidR="009166E9" w:rsidRPr="00E9603C" w:rsidRDefault="009166E9">
            <w:pPr>
              <w:pStyle w:val="NO"/>
            </w:pPr>
            <w:r w:rsidRPr="00E9603C">
              <w:t>NOTE 4:</w:t>
            </w:r>
            <w:r w:rsidRPr="00E9603C">
              <w:rPr>
                <w:lang w:eastAsia="zh-CN"/>
              </w:rPr>
              <w:tab/>
            </w:r>
            <w:r w:rsidRPr="00E9603C">
              <w:t>The collection of data is subject to application client support and user consent to be checked at UE configuration step (see step 0 of Figure 6.29.4-2 in clause 6.29.4).</w:t>
            </w:r>
          </w:p>
          <w:p w14:paraId="04165F6E" w14:textId="77777777" w:rsidR="009166E9" w:rsidRPr="00E9603C" w:rsidRDefault="009166E9">
            <w:pPr>
              <w:pStyle w:val="NO"/>
            </w:pPr>
            <w:r w:rsidRPr="00E9603C">
              <w:t>NOTE 5:</w:t>
            </w:r>
            <w:r w:rsidRPr="00E9603C">
              <w:rPr>
                <w:lang w:eastAsia="zh-CN"/>
              </w:rPr>
              <w:tab/>
            </w:r>
            <w:r w:rsidRPr="00E9603C">
              <w:t xml:space="preserve">The application ID(s) is optional. If the application ID(s) is not provided, the relevant application ID(s) can be identified by NWDAF based on the procedure covered in clause 6.2.2.3, </w:t>
            </w:r>
            <w:r w:rsidR="00E9603C" w:rsidRPr="00E9603C">
              <w:t>TS</w:t>
            </w:r>
            <w:r w:rsidR="00E9603C">
              <w:t> </w:t>
            </w:r>
            <w:r w:rsidR="00E9603C" w:rsidRPr="00E9603C">
              <w:t>23.288</w:t>
            </w:r>
            <w:r w:rsidR="00E9603C">
              <w:t> </w:t>
            </w:r>
            <w:r w:rsidR="00E9603C" w:rsidRPr="00E9603C">
              <w:t>[</w:t>
            </w:r>
            <w:r w:rsidRPr="00E9603C">
              <w:t>5] (e.g. based on event ID(s) configured or registered).</w:t>
            </w:r>
          </w:p>
        </w:tc>
      </w:tr>
    </w:tbl>
    <w:p w14:paraId="62123F21" w14:textId="77777777" w:rsidR="009166E9" w:rsidRPr="00E9603C" w:rsidRDefault="009166E9">
      <w:pPr>
        <w:rPr>
          <w:lang w:eastAsia="zh-CN"/>
        </w:rPr>
      </w:pPr>
    </w:p>
    <w:p w14:paraId="710CB771" w14:textId="77777777" w:rsidR="009166E9" w:rsidRPr="00E9603C" w:rsidRDefault="009166E9">
      <w:pPr>
        <w:rPr>
          <w:lang w:eastAsia="zh-CN"/>
        </w:rPr>
      </w:pPr>
      <w:r w:rsidRPr="00E9603C">
        <w:rPr>
          <w:lang w:eastAsia="zh-CN"/>
        </w:rPr>
        <w:t xml:space="preserve">The parameters outlined in Table 6.29.2.1-1 may characterise different sets of </w:t>
      </w:r>
      <w:r w:rsidRPr="00E9603C">
        <w:t>UE IDs with a given collective (behaviour) attribute and a time stamp. Based upon these, the NWDAF may determine or predict the number of UEs that are expected to enter into specific TA(s) or AMF Region(s).</w:t>
      </w:r>
    </w:p>
    <w:p w14:paraId="0FE65DD1" w14:textId="77777777" w:rsidR="009166E9" w:rsidRPr="00E9603C" w:rsidRDefault="009166E9">
      <w:pPr>
        <w:pStyle w:val="Heading4"/>
        <w:ind w:left="0" w:firstLine="0"/>
        <w:rPr>
          <w:lang w:eastAsia="zh-CN"/>
        </w:rPr>
      </w:pPr>
      <w:bookmarkStart w:id="7592" w:name="_Toc50023119"/>
      <w:bookmarkStart w:id="7593" w:name="_Toc50022470"/>
      <w:bookmarkStart w:id="7594" w:name="_Toc50021766"/>
      <w:bookmarkStart w:id="7595" w:name="_Toc50021197"/>
      <w:bookmarkStart w:id="7596" w:name="_Toc44004401"/>
      <w:bookmarkStart w:id="7597" w:name="_Toc8831"/>
      <w:bookmarkStart w:id="7598" w:name="_Toc54770099"/>
      <w:bookmarkStart w:id="7599" w:name="_Toc54779454"/>
      <w:bookmarkStart w:id="7600" w:name="_Toc54786414"/>
      <w:bookmarkStart w:id="7601" w:name="_Toc57201265"/>
      <w:bookmarkStart w:id="7602" w:name="_Toc43393234"/>
      <w:bookmarkStart w:id="7603" w:name="_Toc17467"/>
      <w:bookmarkStart w:id="7604" w:name="_Toc26040"/>
      <w:bookmarkStart w:id="7605" w:name="_Toc29774"/>
      <w:bookmarkStart w:id="7606" w:name="_Toc42779158"/>
      <w:bookmarkStart w:id="7607" w:name="_Toc13019"/>
      <w:bookmarkStart w:id="7608" w:name="_Toc7673"/>
      <w:bookmarkStart w:id="7609" w:name="_Toc21740"/>
      <w:bookmarkStart w:id="7610" w:name="_Toc50023704"/>
      <w:bookmarkStart w:id="7611" w:name="_Toc50309772"/>
      <w:bookmarkStart w:id="7612" w:name="_Toc50579504"/>
      <w:bookmarkStart w:id="7613" w:name="_Toc21468"/>
      <w:bookmarkStart w:id="7614" w:name="_Toc42770102"/>
      <w:bookmarkStart w:id="7615" w:name="_Toc57641303"/>
      <w:bookmarkStart w:id="7616" w:name="_Toc59101656"/>
      <w:r w:rsidRPr="00E9603C">
        <w:rPr>
          <w:lang w:eastAsia="zh-CN"/>
        </w:rPr>
        <w:t>6.29.2.2</w:t>
      </w:r>
      <w:r w:rsidRPr="00E9603C">
        <w:rPr>
          <w:lang w:eastAsia="zh-CN"/>
        </w:rPr>
        <w:tab/>
        <w:t>Application status analytics input</w:t>
      </w:r>
      <w:bookmarkEnd w:id="7598"/>
      <w:bookmarkEnd w:id="7599"/>
      <w:bookmarkEnd w:id="7600"/>
      <w:bookmarkEnd w:id="7601"/>
      <w:bookmarkEnd w:id="7615"/>
      <w:bookmarkEnd w:id="7616"/>
    </w:p>
    <w:p w14:paraId="13A9E6D5" w14:textId="77777777" w:rsidR="009166E9" w:rsidRPr="00E9603C" w:rsidRDefault="009166E9">
      <w:pPr>
        <w:pStyle w:val="TH"/>
      </w:pPr>
      <w:r w:rsidRPr="00E9603C">
        <w:t>Table 6.29.2.2-1: UE Input data for application status analytics</w:t>
      </w:r>
    </w:p>
    <w:tbl>
      <w:tblPr>
        <w:tblW w:w="0" w:type="auto"/>
        <w:tblInd w:w="720" w:type="dxa"/>
        <w:tblLayout w:type="fixed"/>
        <w:tblLook w:val="0000" w:firstRow="0" w:lastRow="0" w:firstColumn="0" w:lastColumn="0" w:noHBand="0" w:noVBand="0"/>
      </w:tblPr>
      <w:tblGrid>
        <w:gridCol w:w="2198"/>
        <w:gridCol w:w="1726"/>
        <w:gridCol w:w="5210"/>
      </w:tblGrid>
      <w:tr w:rsidR="009166E9" w:rsidRPr="00E9603C" w14:paraId="193663F4" w14:textId="77777777">
        <w:trPr>
          <w:cantSplit/>
        </w:trPr>
        <w:tc>
          <w:tcPr>
            <w:tcW w:w="21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92CED" w14:textId="77777777" w:rsidR="009166E9" w:rsidRPr="00E9603C" w:rsidRDefault="009166E9">
            <w:pPr>
              <w:pStyle w:val="TAH"/>
              <w:rPr>
                <w:color w:val="auto"/>
                <w:lang w:eastAsia="en-US"/>
              </w:rPr>
            </w:pPr>
            <w:r w:rsidRPr="00E9603C">
              <w:t>Information</w:t>
            </w:r>
          </w:p>
        </w:tc>
        <w:tc>
          <w:tcPr>
            <w:tcW w:w="172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7F1B" w14:textId="77777777" w:rsidR="009166E9" w:rsidRPr="00E9603C" w:rsidRDefault="009166E9">
            <w:pPr>
              <w:pStyle w:val="TAH"/>
            </w:pPr>
            <w:r w:rsidRPr="00E9603C">
              <w:t>Source</w:t>
            </w:r>
          </w:p>
        </w:tc>
        <w:tc>
          <w:tcPr>
            <w:tcW w:w="52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7D1DDCB" w14:textId="77777777" w:rsidR="009166E9" w:rsidRPr="00E9603C" w:rsidRDefault="009166E9">
            <w:pPr>
              <w:pStyle w:val="TAH"/>
            </w:pPr>
            <w:r w:rsidRPr="00E9603C">
              <w:t>Description</w:t>
            </w:r>
          </w:p>
        </w:tc>
      </w:tr>
      <w:tr w:rsidR="009166E9" w:rsidRPr="00E9603C" w14:paraId="1B7E6034" w14:textId="77777777">
        <w:trPr>
          <w:cantSplit/>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A54BC0" w14:textId="77777777" w:rsidR="009166E9" w:rsidRPr="00E9603C" w:rsidRDefault="009166E9">
            <w:pPr>
              <w:pStyle w:val="TAL"/>
            </w:pPr>
            <w:r w:rsidRPr="00E9603C">
              <w:t>&gt; Application ID(s)</w:t>
            </w:r>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1E57E2DD" w14:textId="77777777" w:rsidR="009166E9" w:rsidRPr="00E9603C" w:rsidRDefault="009166E9">
            <w:pPr>
              <w:pStyle w:val="TAC"/>
              <w:rPr>
                <w:lang w:eastAsia="zh-CN"/>
              </w:rPr>
            </w:pPr>
            <w:r w:rsidRPr="00E9603C">
              <w:rPr>
                <w:lang w:eastAsia="zh-CN"/>
              </w:rPr>
              <w:t>AF</w:t>
            </w:r>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2CA6F128" w14:textId="77777777" w:rsidR="009166E9" w:rsidRPr="00E9603C" w:rsidRDefault="009166E9">
            <w:pPr>
              <w:pStyle w:val="TAL"/>
              <w:rPr>
                <w:lang w:eastAsia="zh-CN"/>
              </w:rPr>
            </w:pPr>
            <w:r w:rsidRPr="00E9603C">
              <w:rPr>
                <w:lang w:eastAsia="zh-CN"/>
              </w:rPr>
              <w:t>I</w:t>
            </w:r>
            <w:r w:rsidRPr="00E9603C">
              <w:t>dentify</w:t>
            </w:r>
            <w:r w:rsidRPr="00E9603C">
              <w:rPr>
                <w:lang w:eastAsia="zh-CN"/>
              </w:rPr>
              <w:t>ing</w:t>
            </w:r>
            <w:r w:rsidRPr="00E9603C">
              <w:t xml:space="preserve"> the </w:t>
            </w:r>
            <w:r w:rsidRPr="00E9603C">
              <w:rPr>
                <w:lang w:eastAsia="zh-CN"/>
              </w:rPr>
              <w:t>application providing this information</w:t>
            </w:r>
          </w:p>
        </w:tc>
      </w:tr>
      <w:tr w:rsidR="009166E9" w:rsidRPr="00E9603C" w14:paraId="67543DCB" w14:textId="77777777">
        <w:trPr>
          <w:cantSplit/>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3D681B" w14:textId="77777777" w:rsidR="009166E9" w:rsidRPr="00E9603C" w:rsidRDefault="009166E9">
            <w:pPr>
              <w:pStyle w:val="TAL"/>
            </w:pPr>
            <w:r w:rsidRPr="00E9603C">
              <w:rPr>
                <w:rFonts w:eastAsia="MS Mincho"/>
              </w:rPr>
              <w:t>&gt; Timestamp</w:t>
            </w:r>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00CFBD03" w14:textId="77777777" w:rsidR="009166E9" w:rsidRPr="00E9603C" w:rsidRDefault="009166E9">
            <w:pPr>
              <w:pStyle w:val="TAC"/>
              <w:rPr>
                <w:lang w:eastAsia="zh-CN"/>
              </w:rPr>
            </w:pPr>
            <w:r w:rsidRPr="00E9603C">
              <w:rPr>
                <w:rFonts w:eastAsia="SimSun"/>
                <w:lang w:eastAsia="zh-CN"/>
              </w:rPr>
              <w:t>UE/AF</w:t>
            </w:r>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3C92D077" w14:textId="77777777" w:rsidR="009166E9" w:rsidRPr="00E9603C" w:rsidRDefault="009166E9">
            <w:pPr>
              <w:pStyle w:val="TAL"/>
              <w:rPr>
                <w:lang w:eastAsia="zh-CN"/>
              </w:rPr>
            </w:pPr>
            <w:r w:rsidRPr="00E9603C">
              <w:rPr>
                <w:rFonts w:eastAsia="SimSun"/>
                <w:lang w:eastAsia="zh-CN"/>
              </w:rPr>
              <w:t>Identifying a timestamp for the application</w:t>
            </w:r>
          </w:p>
        </w:tc>
      </w:tr>
      <w:tr w:rsidR="009166E9" w:rsidRPr="00E9603C" w14:paraId="04A9AC26" w14:textId="77777777">
        <w:trPr>
          <w:cantSplit/>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D394E0" w14:textId="77777777" w:rsidR="009166E9" w:rsidRPr="00E9603C" w:rsidRDefault="009166E9">
            <w:pPr>
              <w:pStyle w:val="TAL"/>
            </w:pPr>
            <w:r w:rsidRPr="00E9603C">
              <w:rPr>
                <w:rFonts w:eastAsia="MS Mincho"/>
              </w:rPr>
              <w:t>&gt; IP 5-tuple</w:t>
            </w:r>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41032014" w14:textId="77777777" w:rsidR="009166E9" w:rsidRPr="00E9603C" w:rsidRDefault="009166E9">
            <w:pPr>
              <w:pStyle w:val="TAC"/>
              <w:rPr>
                <w:lang w:eastAsia="zh-CN"/>
              </w:rPr>
            </w:pPr>
            <w:r w:rsidRPr="00E9603C">
              <w:rPr>
                <w:rFonts w:eastAsia="SimSun"/>
                <w:lang w:eastAsia="zh-CN"/>
              </w:rPr>
              <w:t>UE/AF</w:t>
            </w:r>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2FF27CC7" w14:textId="77777777" w:rsidR="009166E9" w:rsidRPr="00E9603C" w:rsidRDefault="009166E9">
            <w:pPr>
              <w:pStyle w:val="TAL"/>
              <w:rPr>
                <w:lang w:eastAsia="zh-CN"/>
              </w:rPr>
            </w:pPr>
            <w:r w:rsidRPr="00E9603C">
              <w:t>Identify a flow of the application</w:t>
            </w:r>
          </w:p>
        </w:tc>
      </w:tr>
      <w:tr w:rsidR="009166E9" w:rsidRPr="00E9603C" w14:paraId="58B5955C" w14:textId="77777777">
        <w:trPr>
          <w:cantSplit/>
        </w:trPr>
        <w:tc>
          <w:tcPr>
            <w:tcW w:w="21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3DD6B6" w14:textId="77777777" w:rsidR="009166E9" w:rsidRPr="00E9603C" w:rsidRDefault="009166E9">
            <w:pPr>
              <w:pStyle w:val="TAL"/>
            </w:pPr>
            <w:r w:rsidRPr="00E9603C">
              <w:rPr>
                <w:rFonts w:eastAsia="MS Mincho"/>
              </w:rPr>
              <w:t>&gt; Application Status (NOTE)</w:t>
            </w:r>
          </w:p>
        </w:tc>
        <w:tc>
          <w:tcPr>
            <w:tcW w:w="1726" w:type="dxa"/>
            <w:tcBorders>
              <w:top w:val="nil"/>
              <w:left w:val="nil"/>
              <w:bottom w:val="single" w:sz="8" w:space="0" w:color="auto"/>
              <w:right w:val="single" w:sz="8" w:space="0" w:color="auto"/>
            </w:tcBorders>
            <w:tcMar>
              <w:top w:w="0" w:type="dxa"/>
              <w:left w:w="108" w:type="dxa"/>
              <w:bottom w:w="0" w:type="dxa"/>
              <w:right w:w="108" w:type="dxa"/>
            </w:tcMar>
          </w:tcPr>
          <w:p w14:paraId="6B630B10" w14:textId="77777777" w:rsidR="009166E9" w:rsidRPr="00E9603C" w:rsidRDefault="009166E9">
            <w:pPr>
              <w:pStyle w:val="TAC"/>
              <w:rPr>
                <w:lang w:eastAsia="zh-CN"/>
              </w:rPr>
            </w:pPr>
            <w:r w:rsidRPr="00E9603C">
              <w:rPr>
                <w:rFonts w:eastAsia="SimSun"/>
                <w:lang w:eastAsia="zh-CN"/>
              </w:rPr>
              <w:t>UE/AF</w:t>
            </w:r>
          </w:p>
        </w:tc>
        <w:tc>
          <w:tcPr>
            <w:tcW w:w="5210" w:type="dxa"/>
            <w:tcBorders>
              <w:top w:val="nil"/>
              <w:left w:val="nil"/>
              <w:bottom w:val="single" w:sz="8" w:space="0" w:color="auto"/>
              <w:right w:val="single" w:sz="8" w:space="0" w:color="auto"/>
            </w:tcBorders>
            <w:tcMar>
              <w:top w:w="0" w:type="dxa"/>
              <w:left w:w="108" w:type="dxa"/>
              <w:bottom w:w="0" w:type="dxa"/>
              <w:right w:w="108" w:type="dxa"/>
            </w:tcMar>
          </w:tcPr>
          <w:p w14:paraId="51AC43E5" w14:textId="77777777" w:rsidR="009166E9" w:rsidRPr="00E9603C" w:rsidRDefault="009166E9">
            <w:pPr>
              <w:pStyle w:val="TAL"/>
              <w:rPr>
                <w:lang w:eastAsia="zh-CN"/>
              </w:rPr>
            </w:pPr>
            <w:r w:rsidRPr="00E9603C">
              <w:rPr>
                <w:rFonts w:eastAsia="SimSun"/>
                <w:lang w:eastAsia="zh-CN"/>
              </w:rPr>
              <w:t>Indicate the flow of the application is in a foreground status (i.e. active status) or background status (i.e. inactive status)</w:t>
            </w:r>
          </w:p>
        </w:tc>
      </w:tr>
      <w:tr w:rsidR="009166E9" w:rsidRPr="00E9603C" w14:paraId="4C4644F2" w14:textId="77777777">
        <w:trPr>
          <w:cantSplit/>
          <w:trHeight w:val="636"/>
        </w:trPr>
        <w:tc>
          <w:tcPr>
            <w:tcW w:w="9134"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tcPr>
          <w:p w14:paraId="492FDD36" w14:textId="77777777" w:rsidR="009166E9" w:rsidRPr="00E9603C" w:rsidRDefault="009166E9">
            <w:pPr>
              <w:pStyle w:val="NO"/>
            </w:pPr>
            <w:r w:rsidRPr="00E9603C">
              <w:t>NOTE:</w:t>
            </w:r>
            <w:r w:rsidRPr="00E9603C">
              <w:rPr>
                <w:lang w:eastAsia="zh-CN"/>
              </w:rPr>
              <w:tab/>
            </w:r>
            <w:r w:rsidRPr="00E9603C">
              <w:t xml:space="preserve">The </w:t>
            </w:r>
            <w:r w:rsidRPr="00E9603C">
              <w:rPr>
                <w:rFonts w:eastAsia="MS Mincho"/>
              </w:rPr>
              <w:t>Application Status</w:t>
            </w:r>
            <w:r w:rsidRPr="00E9603C">
              <w:t xml:space="preserve"> could help NWDAF to train an </w:t>
            </w:r>
            <w:r w:rsidRPr="00E9603C">
              <w:rPr>
                <w:rFonts w:eastAsia="MS Mincho"/>
              </w:rPr>
              <w:t>Application Status</w:t>
            </w:r>
            <w:r w:rsidRPr="00E9603C">
              <w:t xml:space="preserve"> Classifier, which could be used to classify a new application data into </w:t>
            </w:r>
            <w:r w:rsidRPr="00E9603C">
              <w:rPr>
                <w:rFonts w:eastAsia="SimSun"/>
              </w:rPr>
              <w:t>foreground status or background status</w:t>
            </w:r>
            <w:r w:rsidRPr="00E9603C">
              <w:t>.</w:t>
            </w:r>
          </w:p>
        </w:tc>
      </w:tr>
    </w:tbl>
    <w:p w14:paraId="3ECFDA12" w14:textId="77777777" w:rsidR="009166E9" w:rsidRPr="00E9603C" w:rsidRDefault="009166E9">
      <w:pPr>
        <w:rPr>
          <w:lang w:eastAsia="zh-CN"/>
        </w:rPr>
      </w:pPr>
    </w:p>
    <w:p w14:paraId="46EDBC6E" w14:textId="77777777" w:rsidR="009166E9" w:rsidRPr="00E9603C" w:rsidRDefault="009166E9">
      <w:pPr>
        <w:pStyle w:val="Heading3"/>
        <w:rPr>
          <w:lang w:eastAsia="zh-CN"/>
        </w:rPr>
      </w:pPr>
      <w:bookmarkStart w:id="7617" w:name="_Toc57201266"/>
      <w:bookmarkStart w:id="7618" w:name="_Toc54770100"/>
      <w:bookmarkStart w:id="7619" w:name="_Toc54779455"/>
      <w:bookmarkStart w:id="7620" w:name="_Toc54786415"/>
      <w:bookmarkStart w:id="7621" w:name="_Toc57641304"/>
      <w:bookmarkStart w:id="7622" w:name="_Toc59101657"/>
      <w:r w:rsidRPr="00E9603C">
        <w:rPr>
          <w:lang w:eastAsia="zh-CN"/>
        </w:rPr>
        <w:t>6.29.3</w:t>
      </w:r>
      <w:r w:rsidRPr="00E9603C">
        <w:rPr>
          <w:lang w:eastAsia="zh-CN"/>
        </w:rPr>
        <w:tab/>
        <w:t>Output Analytics</w:t>
      </w:r>
      <w:bookmarkEnd w:id="7592"/>
      <w:bookmarkEnd w:id="7593"/>
      <w:bookmarkEnd w:id="7594"/>
      <w:bookmarkEnd w:id="7595"/>
      <w:bookmarkEnd w:id="7596"/>
      <w:bookmarkEnd w:id="7597"/>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7"/>
      <w:bookmarkEnd w:id="7618"/>
      <w:bookmarkEnd w:id="7619"/>
      <w:bookmarkEnd w:id="7620"/>
      <w:bookmarkEnd w:id="7621"/>
      <w:bookmarkEnd w:id="7622"/>
    </w:p>
    <w:p w14:paraId="2962A446" w14:textId="77777777" w:rsidR="009166E9" w:rsidRPr="00E9603C" w:rsidRDefault="009166E9">
      <w:pPr>
        <w:pStyle w:val="Heading4"/>
        <w:rPr>
          <w:lang w:eastAsia="zh-CN"/>
        </w:rPr>
      </w:pPr>
      <w:bookmarkStart w:id="7623" w:name="_Toc57201267"/>
      <w:bookmarkStart w:id="7624" w:name="_Toc54770101"/>
      <w:bookmarkStart w:id="7625" w:name="_Toc54779456"/>
      <w:bookmarkStart w:id="7626" w:name="_Toc54786416"/>
      <w:bookmarkStart w:id="7627" w:name="_Toc57641305"/>
      <w:bookmarkStart w:id="7628" w:name="_Toc59101658"/>
      <w:r w:rsidRPr="00E9603C">
        <w:rPr>
          <w:lang w:eastAsia="zh-CN"/>
        </w:rPr>
        <w:t>6.29.3.1</w:t>
      </w:r>
      <w:r w:rsidRPr="00E9603C">
        <w:rPr>
          <w:lang w:eastAsia="zh-CN"/>
        </w:rPr>
        <w:tab/>
        <w:t>NF load analytics output</w:t>
      </w:r>
      <w:bookmarkEnd w:id="7623"/>
      <w:bookmarkEnd w:id="7624"/>
      <w:bookmarkEnd w:id="7625"/>
      <w:bookmarkEnd w:id="7626"/>
      <w:bookmarkEnd w:id="7627"/>
      <w:bookmarkEnd w:id="7628"/>
    </w:p>
    <w:p w14:paraId="4844E2E0" w14:textId="77777777" w:rsidR="009166E9" w:rsidRPr="00E9603C" w:rsidRDefault="009166E9">
      <w:r w:rsidRPr="00E9603C">
        <w:rPr>
          <w:lang w:eastAsia="zh-CN"/>
        </w:rPr>
        <w:t xml:space="preserve">For the purpose of enhancing the NF load analytics, the NWDAF may generate analytics as listed in </w:t>
      </w:r>
      <w:r w:rsidRPr="00E9603C">
        <w:t xml:space="preserve">Table 6.29.3.1-1 and Table 6.29.3.1-2. This is in addition to NF load statistics and predictions in clause 6.5.3, </w:t>
      </w:r>
      <w:r w:rsidR="00E9603C" w:rsidRPr="00E9603C">
        <w:t>TS</w:t>
      </w:r>
      <w:r w:rsidR="00E9603C">
        <w:t> </w:t>
      </w:r>
      <w:r w:rsidR="00E9603C" w:rsidRPr="00E9603C">
        <w:t>23.288</w:t>
      </w:r>
      <w:r w:rsidR="00E9603C">
        <w:t> </w:t>
      </w:r>
      <w:r w:rsidR="00E9603C" w:rsidRPr="00E9603C">
        <w:t>[</w:t>
      </w:r>
      <w:r w:rsidRPr="00E9603C">
        <w:t>5].</w:t>
      </w:r>
    </w:p>
    <w:p w14:paraId="15C0963A" w14:textId="77777777" w:rsidR="009166E9" w:rsidRPr="00E9603C" w:rsidRDefault="009166E9">
      <w:pPr>
        <w:pStyle w:val="TH"/>
      </w:pPr>
      <w:r w:rsidRPr="00E9603C">
        <w:rPr>
          <w:lang w:eastAsia="zh-CN"/>
        </w:rPr>
        <w:t xml:space="preserve">Table </w:t>
      </w:r>
      <w:r w:rsidRPr="00E9603C">
        <w:t>6.29</w:t>
      </w:r>
      <w:r w:rsidRPr="00E9603C">
        <w:rPr>
          <w:lang w:eastAsia="zh-CN"/>
        </w:rPr>
        <w:t>.3.1-1</w:t>
      </w:r>
      <w:r w:rsidRPr="00E9603C">
        <w:t xml:space="preserve">: NF load </w:t>
      </w:r>
      <w:r w:rsidRPr="00E9603C">
        <w:rPr>
          <w:lang w:eastAsia="zh-CN"/>
        </w:rPr>
        <w:t>statistics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4729"/>
      </w:tblGrid>
      <w:tr w:rsidR="009166E9" w:rsidRPr="00E9603C" w14:paraId="7802EBB3" w14:textId="77777777">
        <w:trPr>
          <w:cantSplit/>
          <w:trHeight w:val="182"/>
          <w:jc w:val="center"/>
        </w:trPr>
        <w:tc>
          <w:tcPr>
            <w:tcW w:w="3382" w:type="dxa"/>
          </w:tcPr>
          <w:p w14:paraId="184FE34C" w14:textId="77777777" w:rsidR="009166E9" w:rsidRPr="00E9603C" w:rsidRDefault="009166E9">
            <w:pPr>
              <w:pStyle w:val="TAH"/>
            </w:pPr>
            <w:r w:rsidRPr="00E9603C">
              <w:t>Information</w:t>
            </w:r>
          </w:p>
        </w:tc>
        <w:tc>
          <w:tcPr>
            <w:tcW w:w="4729" w:type="dxa"/>
          </w:tcPr>
          <w:p w14:paraId="4BCFA53D" w14:textId="77777777" w:rsidR="009166E9" w:rsidRPr="00E9603C" w:rsidRDefault="009166E9">
            <w:pPr>
              <w:pStyle w:val="TAH"/>
            </w:pPr>
            <w:r w:rsidRPr="00E9603C">
              <w:t>Description</w:t>
            </w:r>
          </w:p>
        </w:tc>
      </w:tr>
      <w:tr w:rsidR="009166E9" w:rsidRPr="00E9603C" w14:paraId="64DBDD6B" w14:textId="77777777">
        <w:trPr>
          <w:cantSplit/>
          <w:trHeight w:val="557"/>
          <w:jc w:val="center"/>
        </w:trPr>
        <w:tc>
          <w:tcPr>
            <w:tcW w:w="3382" w:type="dxa"/>
            <w:vAlign w:val="center"/>
          </w:tcPr>
          <w:p w14:paraId="23192A5D" w14:textId="77777777" w:rsidR="009166E9" w:rsidRPr="00E9603C" w:rsidRDefault="009166E9">
            <w:pPr>
              <w:pStyle w:val="TAL"/>
            </w:pPr>
            <w:r w:rsidRPr="00E9603C">
              <w:t>List of resource status (1..max)</w:t>
            </w:r>
          </w:p>
        </w:tc>
        <w:tc>
          <w:tcPr>
            <w:tcW w:w="4729" w:type="dxa"/>
            <w:vAlign w:val="center"/>
          </w:tcPr>
          <w:p w14:paraId="177B00D6" w14:textId="77777777" w:rsidR="009166E9" w:rsidRPr="00E9603C" w:rsidRDefault="009166E9">
            <w:pPr>
              <w:pStyle w:val="TAL"/>
            </w:pPr>
            <w:r w:rsidRPr="00E9603C">
              <w:t>List of observed load information for each NF instance along with the corresponding NF id / NF Set ID (as applicable)</w:t>
            </w:r>
          </w:p>
        </w:tc>
      </w:tr>
      <w:tr w:rsidR="009166E9" w:rsidRPr="00E9603C" w14:paraId="4409959A" w14:textId="77777777">
        <w:trPr>
          <w:cantSplit/>
          <w:trHeight w:val="364"/>
          <w:jc w:val="center"/>
        </w:trPr>
        <w:tc>
          <w:tcPr>
            <w:tcW w:w="3382" w:type="dxa"/>
            <w:vAlign w:val="center"/>
          </w:tcPr>
          <w:p w14:paraId="61CA3D3E" w14:textId="77777777" w:rsidR="009166E9" w:rsidRPr="00E9603C" w:rsidRDefault="009166E9">
            <w:pPr>
              <w:pStyle w:val="TAL"/>
            </w:pPr>
            <w:r w:rsidRPr="00E9603C">
              <w:t>&gt; NF load (per area of interest)</w:t>
            </w:r>
          </w:p>
          <w:p w14:paraId="269C5887" w14:textId="77777777" w:rsidR="009166E9" w:rsidRPr="00E9603C" w:rsidRDefault="009166E9">
            <w:pPr>
              <w:pStyle w:val="TAL"/>
            </w:pPr>
            <w:r w:rsidRPr="00E9603C">
              <w:t>(NOTE 1)</w:t>
            </w:r>
          </w:p>
        </w:tc>
        <w:tc>
          <w:tcPr>
            <w:tcW w:w="4729" w:type="dxa"/>
            <w:vAlign w:val="center"/>
          </w:tcPr>
          <w:p w14:paraId="56FD0730" w14:textId="77777777" w:rsidR="009166E9" w:rsidRPr="00E9603C" w:rsidRDefault="009166E9">
            <w:pPr>
              <w:pStyle w:val="TAL"/>
            </w:pPr>
            <w:r w:rsidRPr="00E9603C">
              <w:t>The average load of the NF instances over the area of interest</w:t>
            </w:r>
          </w:p>
        </w:tc>
      </w:tr>
      <w:tr w:rsidR="009166E9" w:rsidRPr="00E9603C" w14:paraId="76CD3C9A" w14:textId="77777777">
        <w:trPr>
          <w:cantSplit/>
          <w:trHeight w:val="579"/>
          <w:jc w:val="center"/>
        </w:trPr>
        <w:tc>
          <w:tcPr>
            <w:tcW w:w="8111" w:type="dxa"/>
            <w:gridSpan w:val="2"/>
            <w:vAlign w:val="center"/>
          </w:tcPr>
          <w:p w14:paraId="3EBD14A1" w14:textId="77777777" w:rsidR="009166E9" w:rsidRPr="00E9603C" w:rsidRDefault="009166E9">
            <w:pPr>
              <w:pStyle w:val="NO"/>
            </w:pPr>
            <w:r w:rsidRPr="00E9603C">
              <w:t>NOTE 1:</w:t>
            </w:r>
            <w:r w:rsidRPr="00E9603C">
              <w:rPr>
                <w:rFonts w:eastAsia="Yu Mincho"/>
              </w:rPr>
              <w:tab/>
            </w:r>
            <w:r w:rsidRPr="00E9603C">
              <w:t>Applicable only to AMF load based on Input data in clause 6.29.2.1, Table 6.29.2.1-1.</w:t>
            </w:r>
          </w:p>
        </w:tc>
      </w:tr>
    </w:tbl>
    <w:p w14:paraId="3A9AD12A" w14:textId="77777777" w:rsidR="009166E9" w:rsidRPr="00E9603C" w:rsidRDefault="009166E9">
      <w:pPr>
        <w:rPr>
          <w:lang w:eastAsia="zh-CN"/>
        </w:rPr>
      </w:pPr>
    </w:p>
    <w:p w14:paraId="6056FD6A" w14:textId="77777777" w:rsidR="009166E9" w:rsidRPr="00E9603C" w:rsidRDefault="009166E9">
      <w:pPr>
        <w:pStyle w:val="TH"/>
      </w:pPr>
      <w:r w:rsidRPr="00E9603C">
        <w:rPr>
          <w:lang w:eastAsia="zh-CN"/>
        </w:rPr>
        <w:t xml:space="preserve">Table </w:t>
      </w:r>
      <w:r w:rsidRPr="00E9603C">
        <w:t>6.29</w:t>
      </w:r>
      <w:r w:rsidRPr="00E9603C">
        <w:rPr>
          <w:lang w:eastAsia="zh-CN"/>
        </w:rPr>
        <w:t>.3.1-2</w:t>
      </w:r>
      <w:r w:rsidRPr="00E9603C">
        <w:t xml:space="preserve">: NF load </w:t>
      </w:r>
      <w:r w:rsidRPr="00E9603C">
        <w:rPr>
          <w:lang w:eastAsia="zh-CN"/>
        </w:rPr>
        <w:t>predictions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9"/>
        <w:gridCol w:w="4775"/>
      </w:tblGrid>
      <w:tr w:rsidR="009166E9" w:rsidRPr="00E9603C" w14:paraId="4658A620" w14:textId="77777777">
        <w:trPr>
          <w:cantSplit/>
          <w:jc w:val="center"/>
        </w:trPr>
        <w:tc>
          <w:tcPr>
            <w:tcW w:w="3359" w:type="dxa"/>
          </w:tcPr>
          <w:p w14:paraId="0444BE74" w14:textId="77777777" w:rsidR="009166E9" w:rsidRPr="00E9603C" w:rsidRDefault="009166E9">
            <w:pPr>
              <w:pStyle w:val="TAH"/>
            </w:pPr>
            <w:r w:rsidRPr="00E9603C">
              <w:t>Information</w:t>
            </w:r>
          </w:p>
        </w:tc>
        <w:tc>
          <w:tcPr>
            <w:tcW w:w="4775" w:type="dxa"/>
          </w:tcPr>
          <w:p w14:paraId="5C4B0DAE" w14:textId="77777777" w:rsidR="009166E9" w:rsidRPr="00E9603C" w:rsidRDefault="009166E9">
            <w:pPr>
              <w:pStyle w:val="TAH"/>
            </w:pPr>
            <w:r w:rsidRPr="00E9603C">
              <w:t>Description</w:t>
            </w:r>
          </w:p>
        </w:tc>
      </w:tr>
      <w:tr w:rsidR="009166E9" w:rsidRPr="00E9603C" w14:paraId="73A5F20E" w14:textId="77777777">
        <w:trPr>
          <w:cantSplit/>
          <w:jc w:val="center"/>
        </w:trPr>
        <w:tc>
          <w:tcPr>
            <w:tcW w:w="3359" w:type="dxa"/>
            <w:vAlign w:val="center"/>
          </w:tcPr>
          <w:p w14:paraId="51E9F244" w14:textId="77777777" w:rsidR="009166E9" w:rsidRPr="00E9603C" w:rsidRDefault="009166E9">
            <w:pPr>
              <w:pStyle w:val="TAL"/>
            </w:pPr>
            <w:r w:rsidRPr="00E9603C">
              <w:t>List of resource status (1..max)</w:t>
            </w:r>
          </w:p>
        </w:tc>
        <w:tc>
          <w:tcPr>
            <w:tcW w:w="4775" w:type="dxa"/>
            <w:vAlign w:val="center"/>
          </w:tcPr>
          <w:p w14:paraId="16FFEFF9" w14:textId="77777777" w:rsidR="009166E9" w:rsidRPr="00E9603C" w:rsidRDefault="009166E9">
            <w:pPr>
              <w:pStyle w:val="TAL"/>
            </w:pPr>
            <w:r w:rsidRPr="00E9603C">
              <w:t>List of predicted load information for each NF instance along with the corresponding NF id / NF Set ID (as applicable)</w:t>
            </w:r>
          </w:p>
        </w:tc>
      </w:tr>
      <w:tr w:rsidR="009166E9" w:rsidRPr="00E9603C" w14:paraId="61037C65" w14:textId="77777777">
        <w:trPr>
          <w:cantSplit/>
          <w:jc w:val="center"/>
        </w:trPr>
        <w:tc>
          <w:tcPr>
            <w:tcW w:w="3359" w:type="dxa"/>
            <w:vAlign w:val="center"/>
          </w:tcPr>
          <w:p w14:paraId="4043F1AE" w14:textId="77777777" w:rsidR="009166E9" w:rsidRPr="00E9603C" w:rsidRDefault="009166E9">
            <w:pPr>
              <w:pStyle w:val="TAL"/>
            </w:pPr>
            <w:r w:rsidRPr="00E9603C">
              <w:t>&gt; NF load (per area of interest)</w:t>
            </w:r>
          </w:p>
          <w:p w14:paraId="099B7DF3" w14:textId="77777777" w:rsidR="009166E9" w:rsidRPr="00E9603C" w:rsidRDefault="009166E9">
            <w:pPr>
              <w:pStyle w:val="TAL"/>
            </w:pPr>
            <w:r w:rsidRPr="00E9603C">
              <w:t>(NOTE 1)</w:t>
            </w:r>
          </w:p>
        </w:tc>
        <w:tc>
          <w:tcPr>
            <w:tcW w:w="4775" w:type="dxa"/>
            <w:vAlign w:val="center"/>
          </w:tcPr>
          <w:p w14:paraId="2D3B8FAC" w14:textId="77777777" w:rsidR="009166E9" w:rsidRPr="00E9603C" w:rsidRDefault="009166E9">
            <w:pPr>
              <w:pStyle w:val="TAL"/>
            </w:pPr>
            <w:r w:rsidRPr="00E9603C">
              <w:t>The predicted average load of the NF instances over the area of interest</w:t>
            </w:r>
          </w:p>
        </w:tc>
      </w:tr>
      <w:tr w:rsidR="009166E9" w:rsidRPr="00E9603C" w14:paraId="5F29ED7F" w14:textId="77777777">
        <w:trPr>
          <w:cantSplit/>
          <w:jc w:val="center"/>
        </w:trPr>
        <w:tc>
          <w:tcPr>
            <w:tcW w:w="8134" w:type="dxa"/>
            <w:gridSpan w:val="2"/>
            <w:vAlign w:val="center"/>
          </w:tcPr>
          <w:p w14:paraId="5DC81065" w14:textId="77777777" w:rsidR="009166E9" w:rsidRPr="00E9603C" w:rsidRDefault="009166E9">
            <w:pPr>
              <w:pStyle w:val="NO"/>
            </w:pPr>
            <w:r w:rsidRPr="00E9603C">
              <w:t>NOTE 1:</w:t>
            </w:r>
            <w:r w:rsidRPr="00E9603C">
              <w:rPr>
                <w:rFonts w:eastAsia="Yu Mincho"/>
              </w:rPr>
              <w:tab/>
            </w:r>
            <w:r w:rsidRPr="00E9603C">
              <w:t>Applicable only to AMF load based on Input data in clause 6.29.2.1, Table 6.29.2.1-1.</w:t>
            </w:r>
          </w:p>
        </w:tc>
      </w:tr>
    </w:tbl>
    <w:p w14:paraId="6689162C" w14:textId="77777777" w:rsidR="009166E9" w:rsidRPr="00E9603C" w:rsidRDefault="009166E9"/>
    <w:p w14:paraId="34248B8C" w14:textId="77777777" w:rsidR="009166E9" w:rsidRPr="00E9603C" w:rsidRDefault="009166E9">
      <w:r w:rsidRPr="00E9603C">
        <w:t xml:space="preserve">NWDAF may provide statistics or prediction on pattern of AMF load changes to Consumer NF based on output analytics as outlined in </w:t>
      </w:r>
      <w:r w:rsidRPr="00E9603C">
        <w:rPr>
          <w:lang w:eastAsia="zh-CN"/>
        </w:rPr>
        <w:t xml:space="preserve">Table </w:t>
      </w:r>
      <w:r w:rsidRPr="00E9603C">
        <w:t>6.29</w:t>
      </w:r>
      <w:r w:rsidRPr="00E9603C">
        <w:rPr>
          <w:lang w:eastAsia="zh-CN"/>
        </w:rPr>
        <w:t xml:space="preserve">.3.1-1 and Table </w:t>
      </w:r>
      <w:r w:rsidRPr="00E9603C">
        <w:t>6.29</w:t>
      </w:r>
      <w:r w:rsidRPr="00E9603C">
        <w:rPr>
          <w:lang w:eastAsia="zh-CN"/>
        </w:rPr>
        <w:t>.3.1-2</w:t>
      </w:r>
      <w:r w:rsidRPr="00E9603C">
        <w:t>.</w:t>
      </w:r>
    </w:p>
    <w:p w14:paraId="790A5378" w14:textId="77777777" w:rsidR="009166E9" w:rsidRPr="00E9603C" w:rsidRDefault="009166E9">
      <w:pPr>
        <w:pStyle w:val="Heading4"/>
        <w:ind w:left="0" w:firstLine="0"/>
        <w:rPr>
          <w:lang w:eastAsia="zh-CN"/>
        </w:rPr>
      </w:pPr>
      <w:bookmarkStart w:id="7629" w:name="_Toc54770102"/>
      <w:bookmarkStart w:id="7630" w:name="_Toc54779457"/>
      <w:bookmarkStart w:id="7631" w:name="_Toc57201268"/>
      <w:bookmarkStart w:id="7632" w:name="_Toc54786417"/>
      <w:bookmarkStart w:id="7633" w:name="_Toc57641306"/>
      <w:bookmarkStart w:id="7634" w:name="_Toc59101659"/>
      <w:r w:rsidRPr="00E9603C">
        <w:rPr>
          <w:lang w:eastAsia="zh-CN"/>
        </w:rPr>
        <w:t>6.29.3.2</w:t>
      </w:r>
      <w:r w:rsidRPr="00E9603C">
        <w:rPr>
          <w:lang w:eastAsia="zh-CN"/>
        </w:rPr>
        <w:tab/>
        <w:t>Application status analytics output</w:t>
      </w:r>
      <w:bookmarkEnd w:id="7629"/>
      <w:bookmarkEnd w:id="7630"/>
      <w:bookmarkEnd w:id="7631"/>
      <w:bookmarkEnd w:id="7632"/>
      <w:bookmarkEnd w:id="7633"/>
      <w:bookmarkEnd w:id="7634"/>
    </w:p>
    <w:p w14:paraId="1C312C17" w14:textId="77777777" w:rsidR="009166E9" w:rsidRPr="00E9603C" w:rsidRDefault="009166E9">
      <w:r w:rsidRPr="00E9603C">
        <w:t>Many network analytics could be derived by the NWDAF by using the input data from UE.</w:t>
      </w:r>
    </w:p>
    <w:p w14:paraId="25752DD2" w14:textId="77777777" w:rsidR="009166E9" w:rsidRPr="00E9603C" w:rsidRDefault="009166E9">
      <w:r w:rsidRPr="00E9603C">
        <w:t xml:space="preserve">For example, Application Status statistics information is defined in Table </w:t>
      </w:r>
      <w:r w:rsidRPr="00E9603C">
        <w:rPr>
          <w:lang w:eastAsia="zh-CN"/>
        </w:rPr>
        <w:t>6.29.3.2</w:t>
      </w:r>
      <w:r w:rsidRPr="00E9603C">
        <w:t>-1.</w:t>
      </w:r>
    </w:p>
    <w:p w14:paraId="1B6BA55C" w14:textId="77777777" w:rsidR="009166E9" w:rsidRPr="00E9603C" w:rsidRDefault="009166E9">
      <w:pPr>
        <w:pStyle w:val="TH"/>
        <w:rPr>
          <w:lang w:eastAsia="zh-CN"/>
        </w:rPr>
      </w:pPr>
      <w:r w:rsidRPr="00E9603C">
        <w:t>Table</w:t>
      </w:r>
      <w:r w:rsidRPr="00E9603C">
        <w:rPr>
          <w:lang w:eastAsia="zh-CN"/>
        </w:rPr>
        <w:t xml:space="preserve"> 6.29.3.2-1</w:t>
      </w:r>
      <w:r w:rsidRPr="00E9603C">
        <w:t>: Application Status</w:t>
      </w:r>
      <w:r w:rsidRPr="00E9603C">
        <w:rPr>
          <w:lang w:eastAsia="zh-CN"/>
        </w:rPr>
        <w:t xml:space="preserve"> statistics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9"/>
        <w:gridCol w:w="5669"/>
      </w:tblGrid>
      <w:tr w:rsidR="009166E9" w:rsidRPr="00E9603C" w14:paraId="17383BA2" w14:textId="77777777">
        <w:trPr>
          <w:cantSplit/>
          <w:jc w:val="center"/>
        </w:trPr>
        <w:tc>
          <w:tcPr>
            <w:tcW w:w="2959" w:type="dxa"/>
            <w:tcBorders>
              <w:top w:val="single" w:sz="4" w:space="0" w:color="auto"/>
              <w:left w:val="single" w:sz="4" w:space="0" w:color="auto"/>
              <w:bottom w:val="single" w:sz="4" w:space="0" w:color="auto"/>
              <w:right w:val="single" w:sz="4" w:space="0" w:color="auto"/>
            </w:tcBorders>
          </w:tcPr>
          <w:p w14:paraId="0BB38C9F" w14:textId="77777777" w:rsidR="009166E9" w:rsidRPr="00E9603C" w:rsidRDefault="009166E9">
            <w:pPr>
              <w:pStyle w:val="TAH"/>
            </w:pPr>
            <w:r w:rsidRPr="00E9603C">
              <w:t>Information</w:t>
            </w:r>
          </w:p>
        </w:tc>
        <w:tc>
          <w:tcPr>
            <w:tcW w:w="5669" w:type="dxa"/>
            <w:tcBorders>
              <w:top w:val="single" w:sz="4" w:space="0" w:color="auto"/>
              <w:left w:val="single" w:sz="4" w:space="0" w:color="auto"/>
              <w:bottom w:val="single" w:sz="4" w:space="0" w:color="auto"/>
              <w:right w:val="single" w:sz="4" w:space="0" w:color="auto"/>
            </w:tcBorders>
          </w:tcPr>
          <w:p w14:paraId="02266D35" w14:textId="77777777" w:rsidR="009166E9" w:rsidRPr="00E9603C" w:rsidRDefault="009166E9">
            <w:pPr>
              <w:pStyle w:val="TAH"/>
            </w:pPr>
            <w:r w:rsidRPr="00E9603C">
              <w:t>Description</w:t>
            </w:r>
          </w:p>
        </w:tc>
      </w:tr>
      <w:tr w:rsidR="009166E9" w:rsidRPr="00E9603C" w14:paraId="06BB3AE0" w14:textId="77777777">
        <w:trPr>
          <w:cantSplit/>
          <w:jc w:val="center"/>
        </w:trPr>
        <w:tc>
          <w:tcPr>
            <w:tcW w:w="2959" w:type="dxa"/>
            <w:tcBorders>
              <w:top w:val="single" w:sz="4" w:space="0" w:color="auto"/>
              <w:left w:val="single" w:sz="4" w:space="0" w:color="auto"/>
              <w:bottom w:val="single" w:sz="4" w:space="0" w:color="auto"/>
              <w:right w:val="single" w:sz="4" w:space="0" w:color="auto"/>
            </w:tcBorders>
          </w:tcPr>
          <w:p w14:paraId="6354843A" w14:textId="77777777" w:rsidR="009166E9" w:rsidRPr="00E9603C" w:rsidRDefault="009166E9">
            <w:pPr>
              <w:pStyle w:val="TAL"/>
            </w:pPr>
            <w:r w:rsidRPr="00E9603C">
              <w:t>UE ID</w:t>
            </w:r>
          </w:p>
        </w:tc>
        <w:tc>
          <w:tcPr>
            <w:tcW w:w="5669" w:type="dxa"/>
            <w:tcBorders>
              <w:top w:val="single" w:sz="4" w:space="0" w:color="auto"/>
              <w:left w:val="single" w:sz="4" w:space="0" w:color="auto"/>
              <w:bottom w:val="single" w:sz="4" w:space="0" w:color="auto"/>
              <w:right w:val="single" w:sz="4" w:space="0" w:color="auto"/>
            </w:tcBorders>
          </w:tcPr>
          <w:p w14:paraId="3C6195C3" w14:textId="77777777" w:rsidR="009166E9" w:rsidRPr="00E9603C" w:rsidRDefault="009166E9">
            <w:pPr>
              <w:pStyle w:val="TAL"/>
            </w:pPr>
            <w:r w:rsidRPr="00E9603C">
              <w:t>UE ID e.g. SUPI or IMEI for a UE which is indicated in the Target of Analytics Reporting</w:t>
            </w:r>
          </w:p>
        </w:tc>
      </w:tr>
      <w:tr w:rsidR="009166E9" w:rsidRPr="00E9603C" w14:paraId="353D4177" w14:textId="77777777">
        <w:trPr>
          <w:cantSplit/>
          <w:jc w:val="center"/>
        </w:trPr>
        <w:tc>
          <w:tcPr>
            <w:tcW w:w="2959" w:type="dxa"/>
            <w:tcBorders>
              <w:top w:val="single" w:sz="4" w:space="0" w:color="auto"/>
              <w:left w:val="single" w:sz="4" w:space="0" w:color="auto"/>
              <w:bottom w:val="single" w:sz="4" w:space="0" w:color="auto"/>
              <w:right w:val="single" w:sz="4" w:space="0" w:color="auto"/>
            </w:tcBorders>
          </w:tcPr>
          <w:p w14:paraId="57CE5F77" w14:textId="77777777" w:rsidR="009166E9" w:rsidRPr="00E9603C" w:rsidRDefault="009166E9">
            <w:pPr>
              <w:pStyle w:val="TAL"/>
            </w:pPr>
            <w:r w:rsidRPr="00E9603C">
              <w:t>Application Status (1..max)</w:t>
            </w:r>
          </w:p>
        </w:tc>
        <w:tc>
          <w:tcPr>
            <w:tcW w:w="5669" w:type="dxa"/>
            <w:tcBorders>
              <w:top w:val="single" w:sz="4" w:space="0" w:color="auto"/>
              <w:left w:val="single" w:sz="4" w:space="0" w:color="auto"/>
              <w:bottom w:val="single" w:sz="4" w:space="0" w:color="auto"/>
              <w:right w:val="single" w:sz="4" w:space="0" w:color="auto"/>
            </w:tcBorders>
          </w:tcPr>
          <w:p w14:paraId="23314BFF" w14:textId="77777777" w:rsidR="009166E9" w:rsidRPr="00E9603C" w:rsidRDefault="009166E9">
            <w:pPr>
              <w:pStyle w:val="TAL"/>
            </w:pPr>
            <w:r w:rsidRPr="00E9603C">
              <w:t>List of statistics for application status</w:t>
            </w:r>
          </w:p>
        </w:tc>
      </w:tr>
      <w:tr w:rsidR="009166E9" w:rsidRPr="00E9603C" w14:paraId="17468312" w14:textId="77777777">
        <w:trPr>
          <w:cantSplit/>
          <w:jc w:val="center"/>
        </w:trPr>
        <w:tc>
          <w:tcPr>
            <w:tcW w:w="2959" w:type="dxa"/>
            <w:tcBorders>
              <w:top w:val="single" w:sz="4" w:space="0" w:color="auto"/>
              <w:left w:val="single" w:sz="4" w:space="0" w:color="auto"/>
              <w:bottom w:val="single" w:sz="4" w:space="0" w:color="auto"/>
              <w:right w:val="single" w:sz="4" w:space="0" w:color="auto"/>
            </w:tcBorders>
          </w:tcPr>
          <w:p w14:paraId="0A05452E" w14:textId="77777777" w:rsidR="009166E9" w:rsidRPr="00E9603C" w:rsidRDefault="009166E9">
            <w:pPr>
              <w:pStyle w:val="TAL"/>
            </w:pPr>
            <w:r w:rsidRPr="00E9603C">
              <w:t xml:space="preserve">  &gt; Application ID</w:t>
            </w:r>
          </w:p>
        </w:tc>
        <w:tc>
          <w:tcPr>
            <w:tcW w:w="5669" w:type="dxa"/>
            <w:tcBorders>
              <w:top w:val="single" w:sz="4" w:space="0" w:color="auto"/>
              <w:left w:val="single" w:sz="4" w:space="0" w:color="auto"/>
              <w:bottom w:val="single" w:sz="4" w:space="0" w:color="auto"/>
              <w:right w:val="single" w:sz="4" w:space="0" w:color="auto"/>
            </w:tcBorders>
          </w:tcPr>
          <w:p w14:paraId="073BAC1D" w14:textId="77777777" w:rsidR="009166E9" w:rsidRPr="00E9603C" w:rsidRDefault="009166E9">
            <w:pPr>
              <w:pStyle w:val="TAL"/>
            </w:pPr>
            <w:r w:rsidRPr="00E9603C">
              <w:t>Application ID for an application of the UE</w:t>
            </w:r>
          </w:p>
        </w:tc>
      </w:tr>
      <w:tr w:rsidR="009166E9" w:rsidRPr="00E9603C" w14:paraId="499C8E47" w14:textId="77777777">
        <w:trPr>
          <w:cantSplit/>
          <w:jc w:val="center"/>
        </w:trPr>
        <w:tc>
          <w:tcPr>
            <w:tcW w:w="2959" w:type="dxa"/>
            <w:tcBorders>
              <w:top w:val="single" w:sz="4" w:space="0" w:color="auto"/>
              <w:left w:val="single" w:sz="4" w:space="0" w:color="auto"/>
              <w:bottom w:val="single" w:sz="4" w:space="0" w:color="auto"/>
              <w:right w:val="single" w:sz="4" w:space="0" w:color="auto"/>
            </w:tcBorders>
          </w:tcPr>
          <w:p w14:paraId="071EF54D" w14:textId="77777777" w:rsidR="009166E9" w:rsidRPr="00E9603C" w:rsidRDefault="009166E9">
            <w:pPr>
              <w:pStyle w:val="TAL"/>
            </w:pPr>
            <w:r w:rsidRPr="00E9603C">
              <w:t xml:space="preserve">  &gt; Timestamp</w:t>
            </w:r>
          </w:p>
        </w:tc>
        <w:tc>
          <w:tcPr>
            <w:tcW w:w="5669" w:type="dxa"/>
            <w:tcBorders>
              <w:top w:val="single" w:sz="4" w:space="0" w:color="auto"/>
              <w:left w:val="single" w:sz="4" w:space="0" w:color="auto"/>
              <w:bottom w:val="single" w:sz="4" w:space="0" w:color="auto"/>
              <w:right w:val="single" w:sz="4" w:space="0" w:color="auto"/>
            </w:tcBorders>
          </w:tcPr>
          <w:p w14:paraId="49B54172" w14:textId="77777777" w:rsidR="009166E9" w:rsidRPr="00E9603C" w:rsidRDefault="009166E9">
            <w:pPr>
              <w:pStyle w:val="TAL"/>
            </w:pPr>
            <w:r w:rsidRPr="00E9603C">
              <w:t>The timestamp for the application</w:t>
            </w:r>
          </w:p>
        </w:tc>
      </w:tr>
      <w:tr w:rsidR="009166E9" w:rsidRPr="00E9603C" w14:paraId="126E3659" w14:textId="77777777">
        <w:trPr>
          <w:cantSplit/>
          <w:jc w:val="center"/>
        </w:trPr>
        <w:tc>
          <w:tcPr>
            <w:tcW w:w="2959" w:type="dxa"/>
            <w:tcBorders>
              <w:top w:val="single" w:sz="4" w:space="0" w:color="auto"/>
              <w:left w:val="single" w:sz="4" w:space="0" w:color="auto"/>
              <w:bottom w:val="single" w:sz="4" w:space="0" w:color="auto"/>
              <w:right w:val="single" w:sz="4" w:space="0" w:color="auto"/>
            </w:tcBorders>
          </w:tcPr>
          <w:p w14:paraId="160B07CC" w14:textId="77777777" w:rsidR="009166E9" w:rsidRPr="00E9603C" w:rsidRDefault="009166E9">
            <w:pPr>
              <w:pStyle w:val="TAL"/>
            </w:pPr>
            <w:r w:rsidRPr="00E9603C">
              <w:t xml:space="preserve">  &gt; Application Status</w:t>
            </w:r>
          </w:p>
        </w:tc>
        <w:tc>
          <w:tcPr>
            <w:tcW w:w="5669" w:type="dxa"/>
            <w:tcBorders>
              <w:top w:val="single" w:sz="4" w:space="0" w:color="auto"/>
              <w:left w:val="single" w:sz="4" w:space="0" w:color="auto"/>
              <w:bottom w:val="single" w:sz="4" w:space="0" w:color="auto"/>
              <w:right w:val="single" w:sz="4" w:space="0" w:color="auto"/>
            </w:tcBorders>
          </w:tcPr>
          <w:p w14:paraId="4036D3F5" w14:textId="77777777" w:rsidR="009166E9" w:rsidRPr="00E9603C" w:rsidRDefault="009166E9">
            <w:pPr>
              <w:pStyle w:val="TAL"/>
            </w:pPr>
            <w:r w:rsidRPr="00E9603C">
              <w:t>The application status (e.g. background i.e. inactive or foreground i.e. active) for the application</w:t>
            </w:r>
          </w:p>
        </w:tc>
      </w:tr>
    </w:tbl>
    <w:p w14:paraId="2927ADBB" w14:textId="77777777" w:rsidR="009166E9" w:rsidRPr="00E9603C" w:rsidRDefault="009166E9">
      <w:pPr>
        <w:rPr>
          <w:lang w:eastAsia="zh-CN"/>
        </w:rPr>
      </w:pPr>
    </w:p>
    <w:p w14:paraId="724097A7" w14:textId="77777777" w:rsidR="009166E9" w:rsidRPr="00E9603C" w:rsidRDefault="009166E9">
      <w:pPr>
        <w:rPr>
          <w:lang w:eastAsia="zh-CN"/>
        </w:rPr>
      </w:pPr>
      <w:r w:rsidRPr="00E9603C">
        <w:t>Application Status predictions information</w:t>
      </w:r>
      <w:r w:rsidRPr="00E9603C">
        <w:rPr>
          <w:lang w:eastAsia="zh-CN"/>
        </w:rPr>
        <w:t xml:space="preserve"> is defined in </w:t>
      </w:r>
      <w:r w:rsidRPr="00E9603C">
        <w:t xml:space="preserve">Table </w:t>
      </w:r>
      <w:r w:rsidRPr="00E9603C">
        <w:rPr>
          <w:lang w:eastAsia="zh-CN"/>
        </w:rPr>
        <w:t>6.29.3.2</w:t>
      </w:r>
      <w:r w:rsidRPr="00E9603C">
        <w:t>-2</w:t>
      </w:r>
      <w:r w:rsidRPr="00E9603C">
        <w:rPr>
          <w:lang w:eastAsia="zh-CN"/>
        </w:rPr>
        <w:t>.</w:t>
      </w:r>
    </w:p>
    <w:p w14:paraId="3306CEC4" w14:textId="77777777" w:rsidR="009166E9" w:rsidRPr="00E9603C" w:rsidRDefault="009166E9">
      <w:pPr>
        <w:pStyle w:val="TH"/>
        <w:rPr>
          <w:lang w:eastAsia="zh-CN"/>
        </w:rPr>
      </w:pPr>
      <w:r w:rsidRPr="00E9603C">
        <w:rPr>
          <w:lang w:eastAsia="zh-CN"/>
        </w:rPr>
        <w:t xml:space="preserve">Table 6.29.3.2-2: </w:t>
      </w:r>
      <w:r w:rsidRPr="00E9603C">
        <w:t>Application Status</w:t>
      </w:r>
      <w:r w:rsidRPr="00E9603C">
        <w:rPr>
          <w:lang w:eastAsia="zh-CN"/>
        </w:rPr>
        <w:t xml:space="preserve"> predictions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9"/>
        <w:gridCol w:w="5669"/>
      </w:tblGrid>
      <w:tr w:rsidR="009166E9" w:rsidRPr="00E9603C" w14:paraId="0B8EF941" w14:textId="77777777">
        <w:trPr>
          <w:cantSplit/>
          <w:jc w:val="center"/>
        </w:trPr>
        <w:tc>
          <w:tcPr>
            <w:tcW w:w="2959" w:type="dxa"/>
          </w:tcPr>
          <w:p w14:paraId="2736FAAA" w14:textId="77777777" w:rsidR="009166E9" w:rsidRPr="00E9603C" w:rsidRDefault="009166E9">
            <w:pPr>
              <w:pStyle w:val="TAH"/>
            </w:pPr>
            <w:r w:rsidRPr="00E9603C">
              <w:t>Information</w:t>
            </w:r>
          </w:p>
        </w:tc>
        <w:tc>
          <w:tcPr>
            <w:tcW w:w="5669" w:type="dxa"/>
          </w:tcPr>
          <w:p w14:paraId="033B0DD9" w14:textId="77777777" w:rsidR="009166E9" w:rsidRPr="00E9603C" w:rsidRDefault="009166E9">
            <w:pPr>
              <w:pStyle w:val="TAH"/>
            </w:pPr>
            <w:r w:rsidRPr="00E9603C">
              <w:t>Description</w:t>
            </w:r>
          </w:p>
        </w:tc>
      </w:tr>
      <w:tr w:rsidR="009166E9" w:rsidRPr="00E9603C" w14:paraId="35A5FBF3" w14:textId="77777777">
        <w:trPr>
          <w:cantSplit/>
          <w:jc w:val="center"/>
        </w:trPr>
        <w:tc>
          <w:tcPr>
            <w:tcW w:w="2959" w:type="dxa"/>
          </w:tcPr>
          <w:p w14:paraId="06FCE7AB" w14:textId="77777777" w:rsidR="009166E9" w:rsidRPr="00E9603C" w:rsidRDefault="009166E9">
            <w:pPr>
              <w:pStyle w:val="TAL"/>
            </w:pPr>
            <w:r w:rsidRPr="00E9603C">
              <w:rPr>
                <w:rFonts w:eastAsia="SimSun"/>
                <w:lang w:eastAsia="zh-CN"/>
              </w:rPr>
              <w:t>UE ID</w:t>
            </w:r>
          </w:p>
        </w:tc>
        <w:tc>
          <w:tcPr>
            <w:tcW w:w="5669" w:type="dxa"/>
          </w:tcPr>
          <w:p w14:paraId="2F50464E" w14:textId="77777777" w:rsidR="009166E9" w:rsidRPr="00E9603C" w:rsidRDefault="009166E9">
            <w:pPr>
              <w:pStyle w:val="TAL"/>
            </w:pPr>
            <w:r w:rsidRPr="00E9603C">
              <w:rPr>
                <w:rFonts w:eastAsia="MS Mincho"/>
              </w:rPr>
              <w:t xml:space="preserve">UE ID e.g. SUPI or IMEI for a UE which is indicated in the </w:t>
            </w:r>
            <w:r w:rsidRPr="00E9603C">
              <w:t>Target of Analytics Reporting</w:t>
            </w:r>
          </w:p>
        </w:tc>
      </w:tr>
      <w:tr w:rsidR="009166E9" w:rsidRPr="00E9603C" w14:paraId="595251EE" w14:textId="77777777">
        <w:trPr>
          <w:cantSplit/>
          <w:jc w:val="center"/>
        </w:trPr>
        <w:tc>
          <w:tcPr>
            <w:tcW w:w="2959" w:type="dxa"/>
          </w:tcPr>
          <w:p w14:paraId="3BBF7584" w14:textId="77777777" w:rsidR="009166E9" w:rsidRPr="00E9603C" w:rsidRDefault="009166E9">
            <w:pPr>
              <w:pStyle w:val="TAL"/>
            </w:pPr>
            <w:r w:rsidRPr="00E9603C">
              <w:t>Application Status (1..max)</w:t>
            </w:r>
          </w:p>
        </w:tc>
        <w:tc>
          <w:tcPr>
            <w:tcW w:w="5669" w:type="dxa"/>
          </w:tcPr>
          <w:p w14:paraId="3B0C136F" w14:textId="77777777" w:rsidR="009166E9" w:rsidRPr="00E9603C" w:rsidRDefault="009166E9">
            <w:pPr>
              <w:pStyle w:val="TAL"/>
            </w:pPr>
            <w:r w:rsidRPr="00E9603C">
              <w:t>List of predicted application status</w:t>
            </w:r>
          </w:p>
        </w:tc>
      </w:tr>
      <w:tr w:rsidR="009166E9" w:rsidRPr="00E9603C" w14:paraId="2F4FECC9" w14:textId="77777777">
        <w:trPr>
          <w:cantSplit/>
          <w:jc w:val="center"/>
        </w:trPr>
        <w:tc>
          <w:tcPr>
            <w:tcW w:w="2959" w:type="dxa"/>
          </w:tcPr>
          <w:p w14:paraId="461DF1AD" w14:textId="77777777" w:rsidR="009166E9" w:rsidRPr="00E9603C" w:rsidRDefault="009166E9">
            <w:pPr>
              <w:pStyle w:val="TAL"/>
            </w:pPr>
            <w:r w:rsidRPr="00E9603C">
              <w:t xml:space="preserve">  &gt; Application</w:t>
            </w:r>
            <w:r w:rsidRPr="00E9603C">
              <w:rPr>
                <w:lang w:eastAsia="zh-CN"/>
              </w:rPr>
              <w:t xml:space="preserve"> ID</w:t>
            </w:r>
          </w:p>
        </w:tc>
        <w:tc>
          <w:tcPr>
            <w:tcW w:w="5669" w:type="dxa"/>
          </w:tcPr>
          <w:p w14:paraId="05CD4800" w14:textId="77777777" w:rsidR="009166E9" w:rsidRPr="00E9603C" w:rsidRDefault="009166E9">
            <w:pPr>
              <w:pStyle w:val="TAL"/>
            </w:pPr>
            <w:r w:rsidRPr="00E9603C">
              <w:rPr>
                <w:lang w:eastAsia="zh-CN"/>
              </w:rPr>
              <w:t>Application ID for an application of the UE</w:t>
            </w:r>
          </w:p>
        </w:tc>
      </w:tr>
      <w:tr w:rsidR="009166E9" w:rsidRPr="00E9603C" w14:paraId="3D9E33D3" w14:textId="77777777">
        <w:trPr>
          <w:cantSplit/>
          <w:jc w:val="center"/>
        </w:trPr>
        <w:tc>
          <w:tcPr>
            <w:tcW w:w="2959" w:type="dxa"/>
            <w:tcBorders>
              <w:top w:val="single" w:sz="4" w:space="0" w:color="auto"/>
              <w:left w:val="single" w:sz="4" w:space="0" w:color="auto"/>
              <w:bottom w:val="single" w:sz="4" w:space="0" w:color="auto"/>
              <w:right w:val="single" w:sz="4" w:space="0" w:color="auto"/>
            </w:tcBorders>
          </w:tcPr>
          <w:p w14:paraId="283BAB1F" w14:textId="77777777" w:rsidR="009166E9" w:rsidRPr="00E9603C" w:rsidRDefault="009166E9">
            <w:pPr>
              <w:pStyle w:val="TAL"/>
              <w:rPr>
                <w:lang w:eastAsia="zh-CN"/>
              </w:rPr>
            </w:pPr>
            <w:r w:rsidRPr="00E9603C">
              <w:t xml:space="preserve">  &gt; Timestamp</w:t>
            </w:r>
          </w:p>
        </w:tc>
        <w:tc>
          <w:tcPr>
            <w:tcW w:w="5669" w:type="dxa"/>
            <w:tcBorders>
              <w:top w:val="single" w:sz="4" w:space="0" w:color="auto"/>
              <w:left w:val="single" w:sz="4" w:space="0" w:color="auto"/>
              <w:bottom w:val="single" w:sz="4" w:space="0" w:color="auto"/>
              <w:right w:val="single" w:sz="4" w:space="0" w:color="auto"/>
            </w:tcBorders>
          </w:tcPr>
          <w:p w14:paraId="14207E69" w14:textId="77777777" w:rsidR="009166E9" w:rsidRPr="00E9603C" w:rsidRDefault="009166E9">
            <w:pPr>
              <w:pStyle w:val="TAL"/>
              <w:rPr>
                <w:lang w:eastAsia="zh-CN"/>
              </w:rPr>
            </w:pPr>
            <w:r w:rsidRPr="00E9603C">
              <w:rPr>
                <w:lang w:eastAsia="zh-CN"/>
              </w:rPr>
              <w:t>The timestamp for the application</w:t>
            </w:r>
          </w:p>
        </w:tc>
      </w:tr>
      <w:tr w:rsidR="009166E9" w:rsidRPr="00E9603C" w14:paraId="7B0DFAE9" w14:textId="77777777">
        <w:trPr>
          <w:cantSplit/>
          <w:jc w:val="center"/>
        </w:trPr>
        <w:tc>
          <w:tcPr>
            <w:tcW w:w="2959" w:type="dxa"/>
            <w:tcBorders>
              <w:top w:val="single" w:sz="4" w:space="0" w:color="auto"/>
              <w:left w:val="single" w:sz="4" w:space="0" w:color="auto"/>
              <w:bottom w:val="single" w:sz="4" w:space="0" w:color="auto"/>
              <w:right w:val="single" w:sz="4" w:space="0" w:color="auto"/>
            </w:tcBorders>
          </w:tcPr>
          <w:p w14:paraId="7936E989" w14:textId="77777777" w:rsidR="009166E9" w:rsidRPr="00E9603C" w:rsidRDefault="009166E9">
            <w:pPr>
              <w:pStyle w:val="TAL"/>
            </w:pPr>
            <w:r w:rsidRPr="00E9603C">
              <w:t xml:space="preserve">  &gt; Application Status</w:t>
            </w:r>
          </w:p>
        </w:tc>
        <w:tc>
          <w:tcPr>
            <w:tcW w:w="5669" w:type="dxa"/>
            <w:tcBorders>
              <w:top w:val="single" w:sz="4" w:space="0" w:color="auto"/>
              <w:left w:val="single" w:sz="4" w:space="0" w:color="auto"/>
              <w:bottom w:val="single" w:sz="4" w:space="0" w:color="auto"/>
              <w:right w:val="single" w:sz="4" w:space="0" w:color="auto"/>
            </w:tcBorders>
          </w:tcPr>
          <w:p w14:paraId="4AAA1C56" w14:textId="77777777" w:rsidR="009166E9" w:rsidRPr="00E9603C" w:rsidRDefault="009166E9">
            <w:pPr>
              <w:pStyle w:val="TAL"/>
              <w:rPr>
                <w:lang w:eastAsia="zh-CN"/>
              </w:rPr>
            </w:pPr>
            <w:r w:rsidRPr="00E9603C">
              <w:rPr>
                <w:lang w:eastAsia="zh-CN"/>
              </w:rPr>
              <w:t>The application status (e.g. background i.e. inactive or foreground i.e. active) for the application</w:t>
            </w:r>
          </w:p>
        </w:tc>
      </w:tr>
      <w:tr w:rsidR="009166E9" w:rsidRPr="00E9603C" w14:paraId="44CCC145" w14:textId="77777777">
        <w:trPr>
          <w:cantSplit/>
          <w:jc w:val="center"/>
        </w:trPr>
        <w:tc>
          <w:tcPr>
            <w:tcW w:w="2959" w:type="dxa"/>
            <w:tcBorders>
              <w:top w:val="single" w:sz="4" w:space="0" w:color="auto"/>
              <w:left w:val="single" w:sz="4" w:space="0" w:color="auto"/>
              <w:bottom w:val="single" w:sz="4" w:space="0" w:color="auto"/>
              <w:right w:val="single" w:sz="4" w:space="0" w:color="auto"/>
            </w:tcBorders>
          </w:tcPr>
          <w:p w14:paraId="625FBD85" w14:textId="77777777" w:rsidR="009166E9" w:rsidRPr="00E9603C" w:rsidRDefault="009166E9">
            <w:pPr>
              <w:pStyle w:val="TAL"/>
            </w:pPr>
            <w:r w:rsidRPr="00E9603C">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0DF68158" w14:textId="77777777" w:rsidR="009166E9" w:rsidRPr="00E9603C" w:rsidRDefault="009166E9">
            <w:pPr>
              <w:pStyle w:val="TAL"/>
              <w:rPr>
                <w:lang w:eastAsia="zh-CN"/>
              </w:rPr>
            </w:pPr>
            <w:r w:rsidRPr="00E9603C">
              <w:rPr>
                <w:lang w:eastAsia="zh-CN"/>
              </w:rPr>
              <w:t>Confidence of this prediction</w:t>
            </w:r>
          </w:p>
        </w:tc>
      </w:tr>
    </w:tbl>
    <w:p w14:paraId="7E1F45A9" w14:textId="77777777" w:rsidR="009166E9" w:rsidRPr="00E9603C" w:rsidRDefault="009166E9">
      <w:pPr>
        <w:rPr>
          <w:rFonts w:eastAsia="MS Mincho"/>
        </w:rPr>
      </w:pPr>
    </w:p>
    <w:p w14:paraId="10C05D2F" w14:textId="77777777" w:rsidR="009166E9" w:rsidRPr="00E9603C" w:rsidRDefault="009166E9">
      <w:pPr>
        <w:pStyle w:val="Heading3"/>
      </w:pPr>
      <w:bookmarkStart w:id="7635" w:name="_Toc43393235"/>
      <w:bookmarkStart w:id="7636" w:name="_Toc23642"/>
      <w:bookmarkStart w:id="7637" w:name="_Toc50022471"/>
      <w:bookmarkStart w:id="7638" w:name="_Toc50021198"/>
      <w:bookmarkStart w:id="7639" w:name="_Toc12750"/>
      <w:bookmarkStart w:id="7640" w:name="_Toc30053"/>
      <w:bookmarkStart w:id="7641" w:name="_Toc50023705"/>
      <w:bookmarkStart w:id="7642" w:name="_Toc3355"/>
      <w:bookmarkStart w:id="7643" w:name="_Toc7070"/>
      <w:bookmarkStart w:id="7644" w:name="_Toc50309773"/>
      <w:bookmarkStart w:id="7645" w:name="_Toc30340"/>
      <w:bookmarkStart w:id="7646" w:name="_Toc25865"/>
      <w:bookmarkStart w:id="7647" w:name="_Toc50579505"/>
      <w:bookmarkStart w:id="7648" w:name="_Toc50021767"/>
      <w:bookmarkStart w:id="7649" w:name="_Toc42770103"/>
      <w:bookmarkStart w:id="7650" w:name="_Toc42779159"/>
      <w:bookmarkStart w:id="7651" w:name="_Toc20598"/>
      <w:bookmarkStart w:id="7652" w:name="_Toc54770103"/>
      <w:bookmarkStart w:id="7653" w:name="_Toc54779458"/>
      <w:bookmarkStart w:id="7654" w:name="_Toc54786418"/>
      <w:bookmarkStart w:id="7655" w:name="_Toc50023120"/>
      <w:bookmarkStart w:id="7656" w:name="_Toc57201269"/>
      <w:bookmarkStart w:id="7657" w:name="_Toc44004402"/>
      <w:bookmarkStart w:id="7658" w:name="_Toc57641307"/>
      <w:bookmarkStart w:id="7659" w:name="_Toc59101660"/>
      <w:r w:rsidRPr="00E9603C">
        <w:t>6.29.4</w:t>
      </w:r>
      <w:r w:rsidRPr="00E9603C">
        <w:rPr>
          <w:lang w:eastAsia="zh-CN"/>
        </w:rPr>
        <w:tab/>
      </w:r>
      <w:r w:rsidRPr="00E9603C">
        <w:t>Procedures</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3EC3800F" w14:textId="77777777" w:rsidR="009166E9" w:rsidRPr="00E9603C" w:rsidRDefault="009166E9">
      <w:pPr>
        <w:pStyle w:val="TH"/>
      </w:pPr>
      <w:r w:rsidRPr="00E9603C">
        <w:object w:dxaOrig="13169" w:dyaOrig="7572" w14:anchorId="60654B3C">
          <v:shape id="对象 86" o:spid="_x0000_i1102" type="#_x0000_t75" style="width:466pt;height:267pt;mso-position-horizontal-relative:page;mso-position-vertical-relative:page" o:ole="">
            <v:imagedata r:id="rId152" o:title=""/>
          </v:shape>
          <o:OLEObject Type="Embed" ProgID="Visio.Drawing.15" ShapeID="对象 86" DrawAspect="Content" ObjectID="_1669716008" r:id="rId153"/>
        </w:object>
      </w:r>
    </w:p>
    <w:p w14:paraId="6D148AD3" w14:textId="77777777" w:rsidR="009166E9" w:rsidRPr="00E9603C" w:rsidRDefault="009166E9">
      <w:pPr>
        <w:pStyle w:val="TF"/>
      </w:pPr>
      <w:r w:rsidRPr="00E9603C">
        <w:rPr>
          <w:color w:val="auto"/>
        </w:rPr>
        <w:t xml:space="preserve">Figure 6.29.4-1: </w:t>
      </w:r>
      <w:r w:rsidRPr="00E9603C">
        <w:t>Procedure to collect UE data for Control Plane load balancing analytics</w:t>
      </w:r>
    </w:p>
    <w:bookmarkStart w:id="7660" w:name="_1651565626"/>
    <w:bookmarkEnd w:id="7660"/>
    <w:p w14:paraId="481EB684" w14:textId="77777777" w:rsidR="009166E9" w:rsidRPr="00E9603C" w:rsidRDefault="009166E9">
      <w:pPr>
        <w:pStyle w:val="TH"/>
      </w:pPr>
      <w:r w:rsidRPr="00E9603C">
        <w:object w:dxaOrig="5930" w:dyaOrig="5066" w14:anchorId="29041F7B">
          <v:shape id="对象 100" o:spid="_x0000_i1103" type="#_x0000_t75" style="width:347pt;height:296.5pt;mso-position-horizontal-relative:page;mso-position-vertical-relative:page" o:ole="">
            <v:imagedata r:id="rId154" o:title=""/>
          </v:shape>
          <o:OLEObject Type="Embed" ProgID="Visio.Drawing.11" ShapeID="对象 100" DrawAspect="Content" ObjectID="_1669716009" r:id="rId155"/>
        </w:object>
      </w:r>
    </w:p>
    <w:p w14:paraId="5D4CB527" w14:textId="77777777" w:rsidR="009166E9" w:rsidRPr="00E9603C" w:rsidRDefault="009166E9">
      <w:pPr>
        <w:pStyle w:val="TF"/>
      </w:pPr>
      <w:r w:rsidRPr="00E9603C">
        <w:rPr>
          <w:color w:val="auto"/>
        </w:rPr>
        <w:t xml:space="preserve">Figure 6.29.4-2: </w:t>
      </w:r>
      <w:r w:rsidRPr="00E9603C">
        <w:t>Procedure for UE data collection via AF</w:t>
      </w:r>
    </w:p>
    <w:p w14:paraId="62CE72C8" w14:textId="77777777" w:rsidR="009166E9" w:rsidRPr="00E9603C" w:rsidRDefault="009166E9">
      <w:pPr>
        <w:pStyle w:val="B1"/>
        <w:rPr>
          <w:lang w:eastAsia="zh-CN"/>
        </w:rPr>
      </w:pPr>
      <w:r w:rsidRPr="00E9603C">
        <w:rPr>
          <w:lang w:eastAsia="zh-CN"/>
        </w:rPr>
        <w:t>1.</w:t>
      </w:r>
      <w:r w:rsidRPr="00E9603C">
        <w:rPr>
          <w:lang w:eastAsia="zh-CN"/>
        </w:rPr>
        <w:tab/>
        <w:t>The Consumer NF sends a request to the NWDAF for NF load analytics. The Analytics ID is set to "NF load information" with additional analytics filter information based on an area of interest (e.g. to cover specific TAs or AMF regions). The consumer NF may set a time window in future to get predictions on pattern of load changes within that window.</w:t>
      </w:r>
    </w:p>
    <w:p w14:paraId="251645CA" w14:textId="77777777" w:rsidR="009166E9" w:rsidRPr="00E9603C" w:rsidRDefault="009166E9">
      <w:pPr>
        <w:pStyle w:val="B1"/>
        <w:rPr>
          <w:lang w:eastAsia="zh-CN"/>
        </w:rPr>
      </w:pPr>
      <w:r w:rsidRPr="00E9603C">
        <w:rPr>
          <w:lang w:eastAsia="zh-CN"/>
        </w:rPr>
        <w:t>2.</w:t>
      </w:r>
      <w:r w:rsidRPr="00E9603C">
        <w:rPr>
          <w:lang w:eastAsia="zh-CN"/>
        </w:rPr>
        <w:tab/>
        <w:t>NWDAF follows the UE Input Data Collection Procedure (e.g. based on input data in clause 6.29.2) within the area of interest (via setting the analytics filter information to specific TA or AMF region as requested at step 1) and collects the UE input data accordingly.</w:t>
      </w:r>
    </w:p>
    <w:p w14:paraId="628015C5" w14:textId="77777777" w:rsidR="009166E9" w:rsidRPr="00E9603C" w:rsidRDefault="009166E9">
      <w:pPr>
        <w:pStyle w:val="NO"/>
        <w:rPr>
          <w:lang w:eastAsia="zh-CN"/>
        </w:rPr>
      </w:pPr>
      <w:r w:rsidRPr="00E9603C">
        <w:rPr>
          <w:lang w:eastAsia="zh-CN"/>
        </w:rPr>
        <w:t>NOTE 1:</w:t>
      </w:r>
      <w:r w:rsidRPr="00E9603C">
        <w:rPr>
          <w:lang w:eastAsia="zh-CN"/>
        </w:rPr>
        <w:tab/>
        <w:t xml:space="preserve">NWDAF provides the area of interest as a list of TAIs to (MNO) AF similar to clause 6.4.4, NOTE 1,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66D01A07" w14:textId="77777777" w:rsidR="009166E9" w:rsidRPr="00E9603C" w:rsidRDefault="009166E9">
      <w:pPr>
        <w:pStyle w:val="B1"/>
        <w:rPr>
          <w:lang w:eastAsia="zh-CN"/>
        </w:rPr>
      </w:pPr>
      <w:r w:rsidRPr="00E9603C">
        <w:rPr>
          <w:lang w:eastAsia="zh-CN"/>
        </w:rPr>
        <w:tab/>
        <w:t>To do so, NWDAF may subscribe to (MNO) AF (2a) based on policies agreed in step 0. (MNO) AF may establish application layer connectivity to UE Application Client (2b) to collect unprocessed UE data (2c). The (MNO) AF may anonymise, normalise or aggregate the data based on configuration policies agreed in step 0, before notifying the UE input data as defined in clause 6.29.2 to NWDAF at (2d).</w:t>
      </w:r>
    </w:p>
    <w:p w14:paraId="58837B39" w14:textId="77777777" w:rsidR="009166E9" w:rsidRPr="00E9603C" w:rsidRDefault="009166E9">
      <w:pPr>
        <w:pStyle w:val="NO"/>
        <w:tabs>
          <w:tab w:val="left" w:pos="7230"/>
        </w:tabs>
        <w:rPr>
          <w:lang w:eastAsia="zh-CN"/>
        </w:rPr>
      </w:pPr>
      <w:r w:rsidRPr="00E9603C">
        <w:rPr>
          <w:lang w:eastAsia="zh-CN"/>
        </w:rPr>
        <w:t>NOTE 2:</w:t>
      </w:r>
      <w:r w:rsidRPr="00E9603C">
        <w:rPr>
          <w:lang w:eastAsia="zh-CN"/>
        </w:rPr>
        <w:tab/>
        <w:t>The exact protocol in steps 0, 2b and 2c is out of the scope of SA WG2 and to be defined by other SA WGs (e.g. SA WG3 and SA WG4) in coordination with SA WG2.</w:t>
      </w:r>
    </w:p>
    <w:p w14:paraId="471B1D23" w14:textId="77777777" w:rsidR="009166E9" w:rsidRPr="00E9603C" w:rsidRDefault="009166E9">
      <w:pPr>
        <w:pStyle w:val="B1"/>
        <w:rPr>
          <w:lang w:eastAsia="zh-CN"/>
        </w:rPr>
      </w:pPr>
      <w:r w:rsidRPr="00E9603C">
        <w:rPr>
          <w:lang w:eastAsia="zh-CN"/>
        </w:rPr>
        <w:t>3.</w:t>
      </w:r>
      <w:r w:rsidRPr="00E9603C">
        <w:rPr>
          <w:lang w:eastAsia="zh-CN"/>
        </w:rPr>
        <w:tab/>
        <w:t>The NWDAF may optionally retrieve the NF load and NF status information from NRF for corresponding NF instances.</w:t>
      </w:r>
    </w:p>
    <w:p w14:paraId="7639A2F9" w14:textId="77777777" w:rsidR="009166E9" w:rsidRPr="00E9603C" w:rsidRDefault="009166E9">
      <w:pPr>
        <w:pStyle w:val="B1"/>
        <w:rPr>
          <w:lang w:eastAsia="zh-CN"/>
        </w:rPr>
      </w:pPr>
      <w:r w:rsidRPr="00E9603C">
        <w:rPr>
          <w:lang w:eastAsia="zh-CN"/>
        </w:rPr>
        <w:t>4.</w:t>
      </w:r>
      <w:r w:rsidRPr="00E9603C">
        <w:rPr>
          <w:lang w:eastAsia="zh-CN"/>
        </w:rPr>
        <w:tab/>
        <w:t>NWDAF processes the collected input data (e.g. to identify UEs with collective behaviour) and (optionally) combines with current NF load analytics (e.g. per AMF instance) retrieved from NRF.</w:t>
      </w:r>
    </w:p>
    <w:p w14:paraId="1C2E33CE" w14:textId="77777777" w:rsidR="009166E9" w:rsidRPr="00E9603C" w:rsidRDefault="009166E9">
      <w:pPr>
        <w:pStyle w:val="B1"/>
        <w:rPr>
          <w:lang w:eastAsia="zh-CN"/>
        </w:rPr>
      </w:pPr>
      <w:r w:rsidRPr="00E9603C">
        <w:rPr>
          <w:lang w:eastAsia="zh-CN"/>
        </w:rPr>
        <w:t>5.</w:t>
      </w:r>
      <w:r w:rsidRPr="00E9603C">
        <w:rPr>
          <w:lang w:eastAsia="zh-CN"/>
        </w:rPr>
        <w:tab/>
        <w:t>NWDAF provides predicted pattern of load changes (e.g. across TAs or AMF regions) to the Consumer NF.</w:t>
      </w:r>
    </w:p>
    <w:p w14:paraId="3386175D" w14:textId="77777777" w:rsidR="009166E9" w:rsidRPr="00E9603C" w:rsidRDefault="009166E9">
      <w:pPr>
        <w:pStyle w:val="B1"/>
        <w:rPr>
          <w:lang w:eastAsia="zh-CN"/>
        </w:rPr>
      </w:pPr>
      <w:r w:rsidRPr="00E9603C">
        <w:rPr>
          <w:lang w:eastAsia="zh-CN"/>
        </w:rPr>
        <w:t>6-8.</w:t>
      </w:r>
      <w:r w:rsidRPr="00E9603C">
        <w:rPr>
          <w:lang w:eastAsia="zh-CN"/>
        </w:rPr>
        <w:tab/>
        <w:t>If, at step 1, the Consumer NF has subscribed to receive continuous reporting of NF load analytics, the NWDAF may generate new analytics and provide them to the Consumer NF upon reception of notification of new UE input data.</w:t>
      </w:r>
    </w:p>
    <w:p w14:paraId="3A3B2719" w14:textId="77777777" w:rsidR="009166E9" w:rsidRPr="00E9603C" w:rsidRDefault="009166E9">
      <w:pPr>
        <w:pStyle w:val="Heading3"/>
        <w:rPr>
          <w:lang w:eastAsia="zh-CN"/>
        </w:rPr>
      </w:pPr>
      <w:bookmarkStart w:id="7661" w:name="_Toc42770104"/>
      <w:bookmarkStart w:id="7662" w:name="_Toc17719"/>
      <w:bookmarkStart w:id="7663" w:name="_Toc21364"/>
      <w:bookmarkStart w:id="7664" w:name="_Toc30752"/>
      <w:bookmarkStart w:id="7665" w:name="_Toc2980"/>
      <w:bookmarkStart w:id="7666" w:name="_Toc43393236"/>
      <w:bookmarkStart w:id="7667" w:name="_Toc42779160"/>
      <w:bookmarkStart w:id="7668" w:name="_Toc44004403"/>
      <w:bookmarkStart w:id="7669" w:name="_Toc50021199"/>
      <w:bookmarkStart w:id="7670" w:name="_Toc50021768"/>
      <w:bookmarkStart w:id="7671" w:name="_Toc50022472"/>
      <w:bookmarkStart w:id="7672" w:name="_Toc50023121"/>
      <w:bookmarkStart w:id="7673" w:name="_Toc50023706"/>
      <w:bookmarkStart w:id="7674" w:name="_Toc50309774"/>
      <w:bookmarkStart w:id="7675" w:name="_Toc50579506"/>
      <w:bookmarkStart w:id="7676" w:name="_Toc4640"/>
      <w:bookmarkStart w:id="7677" w:name="_Toc28821"/>
      <w:bookmarkStart w:id="7678" w:name="_Toc29612"/>
      <w:bookmarkStart w:id="7679" w:name="_Toc54770104"/>
      <w:bookmarkStart w:id="7680" w:name="_Toc54779459"/>
      <w:bookmarkStart w:id="7681" w:name="_Toc54786419"/>
      <w:bookmarkStart w:id="7682" w:name="_Toc31629"/>
      <w:bookmarkStart w:id="7683" w:name="_Toc57201270"/>
      <w:bookmarkStart w:id="7684" w:name="_Toc57641308"/>
      <w:bookmarkStart w:id="7685" w:name="_Toc59101661"/>
      <w:r w:rsidRPr="00E9603C">
        <w:rPr>
          <w:lang w:eastAsia="zh-CN"/>
        </w:rPr>
        <w:t>6.29.5</w:t>
      </w:r>
      <w:r w:rsidRPr="00E9603C">
        <w:rPr>
          <w:lang w:eastAsia="zh-CN"/>
        </w:rPr>
        <w:tab/>
      </w:r>
      <w:r w:rsidRPr="00E9603C">
        <w:t>Impacts on</w:t>
      </w:r>
      <w:r w:rsidRPr="00E9603C">
        <w:rPr>
          <w:lang w:eastAsia="zh-CN"/>
        </w:rPr>
        <w:t xml:space="preserve"> services, entities and interfaces</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p>
    <w:p w14:paraId="0A57BB88" w14:textId="77777777" w:rsidR="009166E9" w:rsidRPr="00E9603C" w:rsidRDefault="009166E9">
      <w:pPr>
        <w:rPr>
          <w:lang w:eastAsia="zh-CN"/>
        </w:rPr>
      </w:pPr>
      <w:bookmarkStart w:id="7686" w:name="_Toc21077"/>
      <w:bookmarkStart w:id="7687" w:name="_Toc42770105"/>
      <w:bookmarkStart w:id="7688" w:name="_Toc22697"/>
      <w:bookmarkStart w:id="7689" w:name="_Toc896"/>
      <w:bookmarkStart w:id="7690" w:name="_Toc50309775"/>
      <w:bookmarkStart w:id="7691" w:name="_Toc6079"/>
      <w:bookmarkStart w:id="7692" w:name="_Toc50022473"/>
      <w:bookmarkStart w:id="7693" w:name="_Toc50023707"/>
      <w:bookmarkStart w:id="7694" w:name="_Toc18067"/>
      <w:bookmarkStart w:id="7695" w:name="_Toc23692"/>
      <w:bookmarkStart w:id="7696" w:name="_Toc42779161"/>
      <w:bookmarkStart w:id="7697" w:name="_Toc43393237"/>
      <w:bookmarkStart w:id="7698" w:name="_Toc44004404"/>
      <w:bookmarkStart w:id="7699" w:name="_Toc50021200"/>
      <w:bookmarkStart w:id="7700" w:name="_Toc50023122"/>
      <w:bookmarkStart w:id="7701" w:name="_Toc7569"/>
      <w:bookmarkStart w:id="7702" w:name="_Toc50579507"/>
      <w:bookmarkStart w:id="7703" w:name="_Toc50021769"/>
      <w:bookmarkStart w:id="7704" w:name="_Toc15144"/>
      <w:r w:rsidRPr="00E9603C">
        <w:rPr>
          <w:lang w:eastAsia="zh-CN"/>
        </w:rPr>
        <w:t>NWDAF:</w:t>
      </w:r>
    </w:p>
    <w:p w14:paraId="62C214E4" w14:textId="77777777" w:rsidR="009166E9" w:rsidRPr="00E9603C" w:rsidRDefault="009166E9">
      <w:pPr>
        <w:pStyle w:val="B1"/>
        <w:rPr>
          <w:lang w:eastAsia="zh-CN"/>
        </w:rPr>
      </w:pPr>
      <w:r w:rsidRPr="00E9603C">
        <w:rPr>
          <w:lang w:eastAsia="zh-CN"/>
        </w:rPr>
        <w:t>-</w:t>
      </w:r>
      <w:r w:rsidRPr="00E9603C">
        <w:rPr>
          <w:lang w:eastAsia="zh-CN"/>
        </w:rPr>
        <w:tab/>
        <w:t>(NF load analytics) To support the area of interest as analytics filter information for NF Load information.</w:t>
      </w:r>
    </w:p>
    <w:p w14:paraId="4AA8496B" w14:textId="77777777" w:rsidR="009166E9" w:rsidRPr="00E9603C" w:rsidRDefault="009166E9">
      <w:pPr>
        <w:pStyle w:val="B1"/>
        <w:rPr>
          <w:lang w:eastAsia="zh-CN"/>
        </w:rPr>
      </w:pPr>
      <w:r w:rsidRPr="00E9603C">
        <w:rPr>
          <w:lang w:eastAsia="zh-CN"/>
        </w:rPr>
        <w:t>-</w:t>
      </w:r>
      <w:r w:rsidRPr="00E9603C">
        <w:rPr>
          <w:lang w:eastAsia="zh-CN"/>
        </w:rPr>
        <w:tab/>
        <w:t xml:space="preserve">To support data collection from UE via AF (if cannot be collected based on 6.2.3.1 or 6.2.2.3,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35155880" w14:textId="77777777" w:rsidR="009166E9" w:rsidRPr="00E9603C" w:rsidRDefault="009166E9">
      <w:pPr>
        <w:rPr>
          <w:lang w:eastAsia="zh-CN"/>
        </w:rPr>
      </w:pPr>
      <w:r w:rsidRPr="00E9603C">
        <w:rPr>
          <w:lang w:eastAsia="zh-CN"/>
        </w:rPr>
        <w:t>UE Application Client/ (MNO) AF:</w:t>
      </w:r>
    </w:p>
    <w:p w14:paraId="0EF0FD0C" w14:textId="77777777" w:rsidR="009166E9" w:rsidRPr="00E9603C" w:rsidRDefault="009166E9">
      <w:pPr>
        <w:pStyle w:val="B1"/>
        <w:rPr>
          <w:lang w:eastAsia="zh-CN"/>
        </w:rPr>
      </w:pPr>
      <w:r w:rsidRPr="00E9603C">
        <w:rPr>
          <w:lang w:eastAsia="zh-CN"/>
        </w:rPr>
        <w:t>-</w:t>
      </w:r>
      <w:r w:rsidRPr="00E9603C">
        <w:rPr>
          <w:lang w:eastAsia="zh-CN"/>
        </w:rPr>
        <w:tab/>
        <w:t xml:space="preserve">To support procedures for UE data collection via (MNO) AF (if cannot be collected based on 6.2.3.1 or 6.2.2.3,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4E2860F8" w14:textId="77777777" w:rsidR="009166E9" w:rsidRPr="00E9603C" w:rsidRDefault="009166E9">
      <w:pPr>
        <w:rPr>
          <w:lang w:eastAsia="zh-CN"/>
        </w:rPr>
      </w:pPr>
      <w:r w:rsidRPr="00E9603C">
        <w:rPr>
          <w:lang w:eastAsia="zh-CN"/>
        </w:rPr>
        <w:t>(MNO) AF (Collective UE Behaviour):</w:t>
      </w:r>
    </w:p>
    <w:p w14:paraId="7E1CD8FD" w14:textId="77777777" w:rsidR="009166E9" w:rsidRPr="00E9603C" w:rsidRDefault="009166E9">
      <w:pPr>
        <w:pStyle w:val="B1"/>
        <w:rPr>
          <w:lang w:eastAsia="zh-CN"/>
        </w:rPr>
      </w:pPr>
      <w:r w:rsidRPr="00E9603C">
        <w:rPr>
          <w:lang w:eastAsia="zh-CN"/>
        </w:rPr>
        <w:t>-</w:t>
      </w:r>
      <w:r w:rsidRPr="00E9603C">
        <w:rPr>
          <w:lang w:eastAsia="zh-CN"/>
        </w:rPr>
        <w:tab/>
        <w:t>To provide external UE IDs identified with a collective behaviour.</w:t>
      </w:r>
    </w:p>
    <w:p w14:paraId="33BD6C61" w14:textId="77777777" w:rsidR="009166E9" w:rsidRPr="00E9603C" w:rsidRDefault="009166E9">
      <w:pPr>
        <w:pStyle w:val="B1"/>
        <w:rPr>
          <w:lang w:eastAsia="zh-CN"/>
        </w:rPr>
      </w:pPr>
      <w:r w:rsidRPr="00E9603C">
        <w:rPr>
          <w:lang w:eastAsia="zh-CN"/>
        </w:rPr>
        <w:t>-</w:t>
      </w:r>
      <w:r w:rsidRPr="00E9603C">
        <w:rPr>
          <w:lang w:eastAsia="zh-CN"/>
        </w:rPr>
        <w:tab/>
        <w:t>To provide the collective attribute with a time stamp.</w:t>
      </w:r>
    </w:p>
    <w:p w14:paraId="04F3927E" w14:textId="77777777" w:rsidR="009166E9" w:rsidRPr="00E9603C" w:rsidRDefault="009166E9">
      <w:pPr>
        <w:pStyle w:val="B1"/>
        <w:rPr>
          <w:lang w:eastAsia="zh-CN"/>
        </w:rPr>
      </w:pPr>
      <w:r w:rsidRPr="00E9603C">
        <w:rPr>
          <w:lang w:eastAsia="zh-CN"/>
        </w:rPr>
        <w:t>-</w:t>
      </w:r>
      <w:r w:rsidRPr="00E9603C">
        <w:rPr>
          <w:lang w:eastAsia="zh-CN"/>
        </w:rPr>
        <w:tab/>
        <w:t>To provide relevant Application ID(s) where the collective attribute collected from.</w:t>
      </w:r>
    </w:p>
    <w:p w14:paraId="0F47A9AB" w14:textId="77777777" w:rsidR="009166E9" w:rsidRPr="00E9603C" w:rsidRDefault="009166E9">
      <w:pPr>
        <w:pStyle w:val="Heading2"/>
      </w:pPr>
      <w:bookmarkStart w:id="7705" w:name="_Toc54770105"/>
      <w:bookmarkStart w:id="7706" w:name="_Toc54779460"/>
      <w:bookmarkStart w:id="7707" w:name="_Toc54786420"/>
      <w:bookmarkStart w:id="7708" w:name="_Toc57201271"/>
      <w:bookmarkStart w:id="7709" w:name="_Toc57641309"/>
      <w:bookmarkStart w:id="7710" w:name="_Toc59101662"/>
      <w:r w:rsidRPr="00E9603C">
        <w:rPr>
          <w:lang w:eastAsia="zh-CN"/>
        </w:rPr>
        <w:t>6.30</w:t>
      </w:r>
      <w:r w:rsidRPr="00E9603C">
        <w:rPr>
          <w:lang w:eastAsia="ko-KR"/>
        </w:rPr>
        <w:tab/>
      </w:r>
      <w:r w:rsidRPr="00E9603C">
        <w:t>Solution</w:t>
      </w:r>
      <w:r w:rsidRPr="00E9603C">
        <w:rPr>
          <w:lang w:eastAsia="zh-CN"/>
        </w:rPr>
        <w:t xml:space="preserve"> #30</w:t>
      </w:r>
      <w:r w:rsidRPr="00E9603C">
        <w:t>: Dispersion Analytics output provided by NWDAF</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4B44B9F2" w14:textId="77777777" w:rsidR="009166E9" w:rsidRPr="00E9603C" w:rsidRDefault="009166E9">
      <w:pPr>
        <w:pStyle w:val="Heading3"/>
      </w:pPr>
      <w:bookmarkStart w:id="7711" w:name="_Toc44004405"/>
      <w:bookmarkStart w:id="7712" w:name="_Toc57201272"/>
      <w:bookmarkStart w:id="7713" w:name="_Toc42770106"/>
      <w:bookmarkStart w:id="7714" w:name="_Toc43393238"/>
      <w:bookmarkStart w:id="7715" w:name="_Toc7509"/>
      <w:bookmarkStart w:id="7716" w:name="_Toc42779162"/>
      <w:bookmarkStart w:id="7717" w:name="_Toc50023123"/>
      <w:bookmarkStart w:id="7718" w:name="_Toc8271"/>
      <w:bookmarkStart w:id="7719" w:name="_Toc18847"/>
      <w:bookmarkStart w:id="7720" w:name="_Toc29775"/>
      <w:bookmarkStart w:id="7721" w:name="_Toc30417"/>
      <w:bookmarkStart w:id="7722" w:name="_Toc50021201"/>
      <w:bookmarkStart w:id="7723" w:name="_Toc50021770"/>
      <w:bookmarkStart w:id="7724" w:name="_Toc50023708"/>
      <w:bookmarkStart w:id="7725" w:name="_Toc50579508"/>
      <w:bookmarkStart w:id="7726" w:name="_Toc7983"/>
      <w:bookmarkStart w:id="7727" w:name="_Toc50022474"/>
      <w:bookmarkStart w:id="7728" w:name="_Toc8087"/>
      <w:bookmarkStart w:id="7729" w:name="_Toc54770106"/>
      <w:bookmarkStart w:id="7730" w:name="_Toc54779461"/>
      <w:bookmarkStart w:id="7731" w:name="_Toc54786421"/>
      <w:bookmarkStart w:id="7732" w:name="_Toc50309776"/>
      <w:bookmarkStart w:id="7733" w:name="_Toc17145"/>
      <w:bookmarkStart w:id="7734" w:name="_Toc57641310"/>
      <w:bookmarkStart w:id="7735" w:name="_Toc59101663"/>
      <w:r w:rsidRPr="00E9603C">
        <w:t>6.</w:t>
      </w:r>
      <w:r w:rsidRPr="00E9603C">
        <w:rPr>
          <w:lang w:eastAsia="zh-CN"/>
        </w:rPr>
        <w:t>30</w:t>
      </w:r>
      <w:r w:rsidRPr="00E9603C">
        <w:t>.1</w:t>
      </w:r>
      <w:r w:rsidRPr="00E9603C">
        <w:tab/>
        <w:t>Description</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269E54EE" w14:textId="77777777" w:rsidR="009166E9" w:rsidRPr="00E9603C" w:rsidRDefault="009166E9">
      <w:r w:rsidRPr="00E9603C">
        <w:t>This is a solution for Key Issue #9, Dispersion Analytic Output Provided by NWDAF.</w:t>
      </w:r>
    </w:p>
    <w:p w14:paraId="232CE409" w14:textId="77777777" w:rsidR="009166E9" w:rsidRPr="00E9603C" w:rsidRDefault="009166E9">
      <w:r w:rsidRPr="00E9603C">
        <w:t>Dispersion analytics characterizes the interaction of a user, or a group of users, with the network and identifies at what locations (i.e. area of interest, TAs, cell) users dispersed most (if not all) their data volume, sessions transactions (i.e. MM and SM messages), transaction failures, dropped sessions and voice call minutes. Same concept applies to dispersion at a given network slice; at which slice users dispersed most (if not all) their data, session transactions, transaction failures, dropped sessions and voice call minutes.</w:t>
      </w:r>
    </w:p>
    <w:p w14:paraId="0C35023E" w14:textId="77777777" w:rsidR="009166E9" w:rsidRPr="00E9603C" w:rsidRDefault="009166E9">
      <w:r w:rsidRPr="00E9603C">
        <w:t>As part of the characterization, a user or a group of users, are evaluated and classified as either fixed users, campers or travellers at the Area of Interest. This classification is determined per operator's defined thresholds. For example, if a user disperses, during the period of observation, most (threshold = 95%) of his/her data volume at a location, the dispersion data-classification of the user is fixed for that location. Likewise, different thresholds are defined for campers and travellers categories at the location.</w:t>
      </w:r>
    </w:p>
    <w:p w14:paraId="68A3B73F" w14:textId="77777777" w:rsidR="009166E9" w:rsidRPr="00E9603C" w:rsidRDefault="009166E9">
      <w:r w:rsidRPr="00E9603C">
        <w:t xml:space="preserve">When the network status indication (NSI) of a location is determined as being congested, as described in </w:t>
      </w:r>
      <w:r w:rsidR="00E9603C" w:rsidRPr="00E9603C">
        <w:t>TS</w:t>
      </w:r>
      <w:r w:rsidR="00E9603C">
        <w:t> </w:t>
      </w:r>
      <w:r w:rsidR="00E9603C" w:rsidRPr="00E9603C">
        <w:t>23.288</w:t>
      </w:r>
      <w:r w:rsidR="00E9603C">
        <w:t> </w:t>
      </w:r>
      <w:r w:rsidR="00E9603C" w:rsidRPr="00E9603C">
        <w:t>[</w:t>
      </w:r>
      <w:r w:rsidRPr="00E9603C">
        <w:t xml:space="preserve">5] clause 6.8, the PCF can use the dispersion analytics output to determine the fixed users and top campers at the location and </w:t>
      </w:r>
      <w:r w:rsidRPr="00E9603C">
        <w:rPr>
          <w:rFonts w:eastAsia="SimSun"/>
          <w:lang w:eastAsia="zh-CN"/>
        </w:rPr>
        <w:t xml:space="preserve">update </w:t>
      </w:r>
      <w:r w:rsidRPr="00E9603C">
        <w:t>policy decisions</w:t>
      </w:r>
      <w:r w:rsidRPr="00E9603C">
        <w:rPr>
          <w:rFonts w:eastAsia="SimSun"/>
          <w:lang w:eastAsia="zh-CN"/>
        </w:rPr>
        <w:t xml:space="preserve">, e.g. modifying RFSP for </w:t>
      </w:r>
      <w:r w:rsidRPr="00E9603C">
        <w:t>the fixed users and top campers</w:t>
      </w:r>
      <w:r w:rsidRPr="00E9603C">
        <w:rPr>
          <w:rFonts w:eastAsia="SimSun"/>
          <w:lang w:eastAsia="zh-CN"/>
        </w:rPr>
        <w:t xml:space="preserve">, </w:t>
      </w:r>
      <w:r w:rsidRPr="00E9603C">
        <w:t>thereby reducing congestion at that location.</w:t>
      </w:r>
    </w:p>
    <w:p w14:paraId="6BB9EAF6" w14:textId="77777777" w:rsidR="009166E9" w:rsidRPr="00E9603C" w:rsidRDefault="009166E9">
      <w:r w:rsidRPr="00E9603C">
        <w:t>When an AOI is exhibiting multiple transaction failures, dropped sessions and radio link failures, which could be the result of poor coverage</w:t>
      </w:r>
      <w:r w:rsidRPr="00E9603C">
        <w:rPr>
          <w:lang w:eastAsia="zh-CN"/>
        </w:rPr>
        <w:t xml:space="preserve">, the AMF may allow the use of CE (Coverage Enhancement) in the affected location as described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clause 6.7.5.3.</w:t>
      </w:r>
    </w:p>
    <w:p w14:paraId="5677E1F7" w14:textId="77777777" w:rsidR="009166E9" w:rsidRPr="00E9603C" w:rsidRDefault="009166E9">
      <w:r w:rsidRPr="00E9603C">
        <w:t>Based on collected dispersion information, the NWDAF may generate analytics to identify expected changes in transaction signal loading conditions at an area of interest such as TAs and Registration Areas. Accordingly, various loading factors can be assigned to AMF instances to avoid or mitigate predicted overload conditions.</w:t>
      </w:r>
    </w:p>
    <w:p w14:paraId="5024B1A6" w14:textId="77777777" w:rsidR="009166E9" w:rsidRPr="00E9603C" w:rsidRDefault="009166E9">
      <w:pPr>
        <w:pStyle w:val="Heading4"/>
      </w:pPr>
      <w:bookmarkStart w:id="7736" w:name="_Toc43393239"/>
      <w:bookmarkStart w:id="7737" w:name="_Toc10516"/>
      <w:bookmarkStart w:id="7738" w:name="_Toc44004406"/>
      <w:bookmarkStart w:id="7739" w:name="_Toc50021202"/>
      <w:bookmarkStart w:id="7740" w:name="_Toc57201273"/>
      <w:bookmarkStart w:id="7741" w:name="_Toc50021771"/>
      <w:bookmarkStart w:id="7742" w:name="_Toc50309777"/>
      <w:bookmarkStart w:id="7743" w:name="_Toc50023709"/>
      <w:bookmarkStart w:id="7744" w:name="_Toc11221"/>
      <w:bookmarkStart w:id="7745" w:name="_Toc17973"/>
      <w:bookmarkStart w:id="7746" w:name="_Toc50579509"/>
      <w:bookmarkStart w:id="7747" w:name="_Toc42770107"/>
      <w:bookmarkStart w:id="7748" w:name="_Toc42779163"/>
      <w:bookmarkStart w:id="7749" w:name="_Toc17372"/>
      <w:bookmarkStart w:id="7750" w:name="_Toc31372"/>
      <w:bookmarkStart w:id="7751" w:name="_Toc54770107"/>
      <w:bookmarkStart w:id="7752" w:name="_Toc30732"/>
      <w:bookmarkStart w:id="7753" w:name="_Toc54779462"/>
      <w:bookmarkStart w:id="7754" w:name="_Toc54786422"/>
      <w:bookmarkStart w:id="7755" w:name="_Toc9141"/>
      <w:bookmarkStart w:id="7756" w:name="_Toc50022475"/>
      <w:bookmarkStart w:id="7757" w:name="_Toc50023124"/>
      <w:bookmarkStart w:id="7758" w:name="_Toc30715"/>
      <w:bookmarkStart w:id="7759" w:name="_Toc57641311"/>
      <w:bookmarkStart w:id="7760" w:name="_Toc59101664"/>
      <w:r w:rsidRPr="00E9603C">
        <w:t>6.</w:t>
      </w:r>
      <w:r w:rsidRPr="00E9603C">
        <w:rPr>
          <w:lang w:eastAsia="zh-CN"/>
        </w:rPr>
        <w:t>30</w:t>
      </w:r>
      <w:r w:rsidRPr="00E9603C">
        <w:t>.1.1</w:t>
      </w:r>
      <w:r w:rsidRPr="00E9603C">
        <w:tab/>
        <w:t>Dispersion definitions</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2ABFFCE1" w14:textId="77777777" w:rsidR="009166E9" w:rsidRPr="00E9603C" w:rsidRDefault="009166E9">
      <w:r w:rsidRPr="00E9603C">
        <w:t>Dispersion - The percentage of activity that a user, or group of users, generated at a location during a period of interest. This enables the operator to rank hot locations by the various activities and identify the top contributors (users) for that activity. When heavy users at a particular location are detected, their QoS attributes, or access to an area of interest or a slice can be limited by the PCF, AMF and NSSF.</w:t>
      </w:r>
    </w:p>
    <w:p w14:paraId="225519D5" w14:textId="77777777" w:rsidR="009166E9" w:rsidRPr="00E9603C" w:rsidRDefault="009166E9">
      <w:pPr>
        <w:pStyle w:val="B1"/>
      </w:pPr>
      <w:r w:rsidRPr="00E9603C">
        <w:t>-</w:t>
      </w:r>
      <w:r w:rsidRPr="00E9603C">
        <w:tab/>
        <w:t>Data dispersion - The percentage of data traffic volume that a user, or a group of users, generated at the location during the period of interest.</w:t>
      </w:r>
    </w:p>
    <w:p w14:paraId="35CCCEE8" w14:textId="77777777" w:rsidR="009166E9" w:rsidRPr="00E9603C" w:rsidRDefault="009166E9">
      <w:pPr>
        <w:pStyle w:val="B1"/>
      </w:pPr>
      <w:r w:rsidRPr="00E9603C">
        <w:t>-</w:t>
      </w:r>
      <w:r w:rsidRPr="00E9603C">
        <w:tab/>
        <w:t>Transaction dispersion - The percentage of MM and SM messages that a user, or a group of users, generated at the location during the period of interest.</w:t>
      </w:r>
    </w:p>
    <w:p w14:paraId="0D2A5B8C" w14:textId="77777777" w:rsidR="009166E9" w:rsidRPr="00E9603C" w:rsidRDefault="009166E9">
      <w:pPr>
        <w:pStyle w:val="B1"/>
      </w:pPr>
      <w:r w:rsidRPr="00E9603C">
        <w:t>-</w:t>
      </w:r>
      <w:r w:rsidRPr="00E9603C">
        <w:tab/>
        <w:t>Transaction Failure dispersion - The percentage of failed transactions (MM and SM procedures) that a user, or a group of users, experienced at the location during the period of interest.</w:t>
      </w:r>
    </w:p>
    <w:p w14:paraId="2D06C55B" w14:textId="77777777" w:rsidR="009166E9" w:rsidRPr="00E9603C" w:rsidRDefault="009166E9">
      <w:pPr>
        <w:pStyle w:val="B1"/>
      </w:pPr>
      <w:r w:rsidRPr="00E9603C">
        <w:t>-</w:t>
      </w:r>
      <w:r w:rsidRPr="00E9603C">
        <w:tab/>
        <w:t>Dropped Sessions - The percentage of dropped sessions that a user, or a group of users, experienced at the location during the period of interest.</w:t>
      </w:r>
    </w:p>
    <w:p w14:paraId="77CDF013" w14:textId="77777777" w:rsidR="009166E9" w:rsidRPr="00E9603C" w:rsidRDefault="009166E9">
      <w:pPr>
        <w:pStyle w:val="B1"/>
      </w:pPr>
      <w:r w:rsidRPr="00E9603C">
        <w:t>-</w:t>
      </w:r>
      <w:r w:rsidRPr="00E9603C">
        <w:tab/>
        <w:t>Voice Call dispersion - The percentage of voice call minutes a user, or a group of users, used at the location during the period of interest.</w:t>
      </w:r>
    </w:p>
    <w:p w14:paraId="327FF5B3" w14:textId="77777777" w:rsidR="009166E9" w:rsidRPr="00E9603C" w:rsidRDefault="009166E9">
      <w:r w:rsidRPr="00E9603C">
        <w:t>Dispersion Classification - Assignment of one of three mobility classes (i.e. fixed, camper, traveller) per dispersion characteristic:</w:t>
      </w:r>
    </w:p>
    <w:p w14:paraId="7201A3F9" w14:textId="77777777" w:rsidR="009166E9" w:rsidRPr="00E9603C" w:rsidRDefault="009166E9">
      <w:pPr>
        <w:pStyle w:val="B1"/>
      </w:pPr>
      <w:r w:rsidRPr="00E9603C">
        <w:t>-</w:t>
      </w:r>
      <w:r w:rsidRPr="00E9603C">
        <w:tab/>
        <w:t>Data-Classifications - fixed, camper, traveller data-classification per thresholds assigned by the operator. Example: when a user disperses, during the period of observation, most (threshold = 95%) of his/her data at a location, the dispersion data-classification of the user at that location is fixed.</w:t>
      </w:r>
    </w:p>
    <w:p w14:paraId="43FC8064" w14:textId="77777777" w:rsidR="009166E9" w:rsidRPr="00E9603C" w:rsidRDefault="009166E9">
      <w:pPr>
        <w:pStyle w:val="B1"/>
      </w:pPr>
      <w:r w:rsidRPr="00E9603C">
        <w:t>-</w:t>
      </w:r>
      <w:r w:rsidRPr="00E9603C">
        <w:tab/>
        <w:t>Transaction-Classifications - fixed, camper, traveller transactions-classifications per thresholds assigned by the operator. Example: when a user disperses, during the period of observation, (threshold=) 40% of his/her session transactions at a location, the dispersion transaction-classification of the user is camper at that location.</w:t>
      </w:r>
    </w:p>
    <w:p w14:paraId="48D65CC3" w14:textId="77777777" w:rsidR="009166E9" w:rsidRPr="00E9603C" w:rsidRDefault="009166E9">
      <w:pPr>
        <w:pStyle w:val="B1"/>
      </w:pPr>
      <w:r w:rsidRPr="00E9603C">
        <w:t>-</w:t>
      </w:r>
      <w:r w:rsidRPr="00E9603C">
        <w:tab/>
        <w:t>Transaction-Failure-Classifications: fixed, camper, traveller transaction-failure-classification per thresholds assigned by the operator.</w:t>
      </w:r>
    </w:p>
    <w:p w14:paraId="62B175E9" w14:textId="77777777" w:rsidR="009166E9" w:rsidRPr="00E9603C" w:rsidRDefault="009166E9">
      <w:pPr>
        <w:pStyle w:val="B1"/>
      </w:pPr>
      <w:r w:rsidRPr="00E9603C">
        <w:t>-</w:t>
      </w:r>
      <w:r w:rsidRPr="00E9603C">
        <w:tab/>
        <w:t>Dropped-Call-Classifications - fixed, camper, traveller dropped-calls-classification per thresholds assigned by the operator.</w:t>
      </w:r>
    </w:p>
    <w:p w14:paraId="4D055A03" w14:textId="77777777" w:rsidR="009166E9" w:rsidRPr="00E9603C" w:rsidRDefault="009166E9">
      <w:pPr>
        <w:pStyle w:val="B1"/>
      </w:pPr>
      <w:r w:rsidRPr="00E9603C">
        <w:t>-</w:t>
      </w:r>
      <w:r w:rsidRPr="00E9603C">
        <w:tab/>
        <w:t>Voice-Call-Classifications - fixed, camper, traveller voice-call-classification per thresholds assigned by the operator. Example: when a user disperses, during the period of observation, no more than (threshold=) 10% of his/her voice talk time (in minutes) at a location, the dispersion voice-call-classification of the user is traveller for the location.</w:t>
      </w:r>
    </w:p>
    <w:p w14:paraId="615B1448" w14:textId="77777777" w:rsidR="009166E9" w:rsidRPr="00E9603C" w:rsidRDefault="009166E9">
      <w:pPr>
        <w:pStyle w:val="Heading4"/>
        <w:rPr>
          <w:lang w:eastAsia="zh-CN"/>
        </w:rPr>
      </w:pPr>
      <w:bookmarkStart w:id="7761" w:name="_Toc54779463"/>
      <w:bookmarkStart w:id="7762" w:name="_Toc57201274"/>
      <w:bookmarkStart w:id="7763" w:name="_Toc54786423"/>
      <w:bookmarkStart w:id="7764" w:name="_Toc30723"/>
      <w:bookmarkStart w:id="7765" w:name="_Toc42770108"/>
      <w:bookmarkStart w:id="7766" w:name="_Toc43393240"/>
      <w:bookmarkStart w:id="7767" w:name="_Toc27823127"/>
      <w:bookmarkStart w:id="7768" w:name="_Toc24525"/>
      <w:bookmarkStart w:id="7769" w:name="_Toc7169"/>
      <w:bookmarkStart w:id="7770" w:name="_Toc36126598"/>
      <w:bookmarkStart w:id="7771" w:name="_Toc50023125"/>
      <w:bookmarkStart w:id="7772" w:name="_Toc31685"/>
      <w:bookmarkStart w:id="7773" w:name="_Toc50021203"/>
      <w:bookmarkStart w:id="7774" w:name="_Toc44004407"/>
      <w:bookmarkStart w:id="7775" w:name="_Toc28151"/>
      <w:bookmarkStart w:id="7776" w:name="_Toc22503"/>
      <w:bookmarkStart w:id="7777" w:name="_Toc50309778"/>
      <w:bookmarkStart w:id="7778" w:name="_Toc50021772"/>
      <w:bookmarkStart w:id="7779" w:name="_Toc50022476"/>
      <w:bookmarkStart w:id="7780" w:name="_Toc50023710"/>
      <w:bookmarkStart w:id="7781" w:name="_Toc42779164"/>
      <w:bookmarkStart w:id="7782" w:name="_Toc19106314"/>
      <w:bookmarkStart w:id="7783" w:name="_Toc17522"/>
      <w:bookmarkStart w:id="7784" w:name="_Toc12067"/>
      <w:bookmarkStart w:id="7785" w:name="_Toc50579510"/>
      <w:bookmarkStart w:id="7786" w:name="_Toc54770108"/>
      <w:bookmarkStart w:id="7787" w:name="_Toc57641312"/>
      <w:bookmarkStart w:id="7788" w:name="_Toc59101665"/>
      <w:r w:rsidRPr="00E9603C">
        <w:rPr>
          <w:lang w:eastAsia="zh-CN"/>
        </w:rPr>
        <w:t>6.30.1.2</w:t>
      </w:r>
      <w:r w:rsidRPr="00E9603C">
        <w:rPr>
          <w:lang w:eastAsia="zh-CN"/>
        </w:rPr>
        <w:tab/>
        <w:t>General</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7E25FD45" w14:textId="77777777" w:rsidR="009166E9" w:rsidRPr="00E9603C" w:rsidRDefault="009166E9">
      <w:pPr>
        <w:rPr>
          <w:lang w:eastAsia="zh-CN"/>
        </w:rPr>
      </w:pPr>
      <w:r w:rsidRPr="00E9603C">
        <w:rPr>
          <w:lang w:eastAsia="zh-CN"/>
        </w:rPr>
        <w:t>A NWDAF supporting dispersion analytics statistics or predictions shall be able to collect a UE dispersion related information from NFs and to perform analytics to provide dispersion statistics or predictions. Through dispersion analytics, the NWDAF can determine that a data hot spot is formed when the amount of data dispersed by most of the users at the area of interest exceeds a certain data volume threshold established through statistical trending or operator policy. Likewise, the NWDAF can determine that transaction hot spot is formed when the amount of transactions dispersed by heavy users at the area of interest exceeds a certain threshold established through statistical trending or operator policy. Rouge devices generating excessive signalling in an area of interest can be identified by the NWDAF when a signalling storm is detected.</w:t>
      </w:r>
    </w:p>
    <w:p w14:paraId="12724E95" w14:textId="77777777" w:rsidR="009166E9" w:rsidRPr="00E9603C" w:rsidRDefault="009166E9">
      <w:r w:rsidRPr="00E9603C">
        <w:t>The service consumer may be a NF (e.g. AMF, PCF).</w:t>
      </w:r>
    </w:p>
    <w:p w14:paraId="463D7030" w14:textId="77777777" w:rsidR="009166E9" w:rsidRPr="00E9603C" w:rsidRDefault="009166E9">
      <w:r w:rsidRPr="00E9603C">
        <w:t>The consumer of dispersion analytics may indicate in its request:</w:t>
      </w:r>
    </w:p>
    <w:p w14:paraId="3E05B4E8" w14:textId="77777777" w:rsidR="009166E9" w:rsidRPr="00E9603C" w:rsidRDefault="009166E9">
      <w:pPr>
        <w:pStyle w:val="B1"/>
      </w:pPr>
      <w:r w:rsidRPr="00E9603C">
        <w:t>-</w:t>
      </w:r>
      <w:r w:rsidRPr="00E9603C">
        <w:tab/>
        <w:t>Analytics ID set to "UE Dispersion Analytics" and the dispersion analytic type (i.e. DA Type)</w:t>
      </w:r>
    </w:p>
    <w:p w14:paraId="7BFA0F74" w14:textId="77777777" w:rsidR="009166E9" w:rsidRPr="00E9603C" w:rsidRDefault="009166E9">
      <w:pPr>
        <w:pStyle w:val="B1"/>
      </w:pPr>
      <w:r w:rsidRPr="00E9603C">
        <w:t>-</w:t>
      </w:r>
      <w:r w:rsidRPr="00E9603C">
        <w:tab/>
        <w:t>The Target of analytics reporting which is a single UE, any UE, or a group of UEs.</w:t>
      </w:r>
    </w:p>
    <w:p w14:paraId="432FD9EA" w14:textId="77777777" w:rsidR="009166E9" w:rsidRPr="00E9603C" w:rsidRDefault="009166E9">
      <w:pPr>
        <w:pStyle w:val="B1"/>
      </w:pPr>
      <w:r w:rsidRPr="00E9603C">
        <w:t>-</w:t>
      </w:r>
      <w:r w:rsidRPr="00E9603C">
        <w:tab/>
        <w:t>Analytics Filter Information optional list of TA(s), Area(s) of Interest, Cells, or S-NSSAI.</w:t>
      </w:r>
    </w:p>
    <w:p w14:paraId="1DC7BAC1" w14:textId="77777777" w:rsidR="009166E9" w:rsidRPr="00E9603C" w:rsidRDefault="009166E9">
      <w:pPr>
        <w:pStyle w:val="B1"/>
      </w:pPr>
      <w:r w:rsidRPr="00E9603C">
        <w:t>-</w:t>
      </w:r>
      <w:r w:rsidRPr="00E9603C">
        <w:tab/>
        <w:t>An Analytics target period indicating the time period over which the statistics or predictions are requested.</w:t>
      </w:r>
    </w:p>
    <w:p w14:paraId="1254424D" w14:textId="77777777" w:rsidR="009166E9" w:rsidRPr="00E9603C" w:rsidRDefault="009166E9">
      <w:pPr>
        <w:pStyle w:val="B1"/>
      </w:pPr>
      <w:bookmarkStart w:id="7789" w:name="_Toc19106315"/>
      <w:bookmarkStart w:id="7790" w:name="_Toc27823128"/>
      <w:r w:rsidRPr="00E9603C">
        <w:t>-</w:t>
      </w:r>
      <w:r w:rsidRPr="00E9603C">
        <w:tab/>
        <w:t>In a subscription, the Notification Correlation Id and the Notification Target Address.</w:t>
      </w:r>
    </w:p>
    <w:p w14:paraId="458042B0" w14:textId="77777777" w:rsidR="009166E9" w:rsidRPr="00E9603C" w:rsidRDefault="009166E9">
      <w:pPr>
        <w:pStyle w:val="NO"/>
      </w:pPr>
      <w:bookmarkStart w:id="7791" w:name="_Toc4373"/>
      <w:bookmarkStart w:id="7792" w:name="_Toc8465"/>
      <w:bookmarkStart w:id="7793" w:name="_Toc13734"/>
      <w:bookmarkStart w:id="7794" w:name="_Toc50023126"/>
      <w:bookmarkStart w:id="7795" w:name="_Toc50023711"/>
      <w:bookmarkStart w:id="7796" w:name="_Toc28334"/>
      <w:bookmarkStart w:id="7797" w:name="_Toc42770109"/>
      <w:bookmarkStart w:id="7798" w:name="_Toc50579511"/>
      <w:bookmarkStart w:id="7799" w:name="_Toc43393241"/>
      <w:bookmarkStart w:id="7800" w:name="_Toc44004408"/>
      <w:bookmarkStart w:id="7801" w:name="_Toc50021204"/>
      <w:bookmarkStart w:id="7802" w:name="_Toc50021773"/>
      <w:bookmarkStart w:id="7803" w:name="_Toc50309779"/>
      <w:bookmarkStart w:id="7804" w:name="_Toc50022477"/>
      <w:bookmarkStart w:id="7805" w:name="_Toc42779165"/>
      <w:bookmarkStart w:id="7806" w:name="_Toc5070"/>
      <w:bookmarkStart w:id="7807" w:name="_Toc8858"/>
      <w:bookmarkStart w:id="7808" w:name="_Toc22014"/>
      <w:bookmarkStart w:id="7809" w:name="_Toc36126599"/>
      <w:bookmarkStart w:id="7810" w:name="_Toc16720"/>
      <w:r w:rsidRPr="00E9603C">
        <w:t>NOTE:</w:t>
      </w:r>
      <w:r w:rsidRPr="00E9603C">
        <w:tab/>
        <w:t>Care must be taken with regards to load when requesting Any UE. This could be achieved via utilization of some event filters (e.g. Area of Interest for AMF) and possible analytic filters (e.g. top-heavy users or fixed campers) and/or Analytics Reporting Information (e.g. SUPImax), or sampling ratio as part of Event Reporting Information.</w:t>
      </w:r>
    </w:p>
    <w:p w14:paraId="648B350C" w14:textId="77777777" w:rsidR="009166E9" w:rsidRPr="00E9603C" w:rsidRDefault="009166E9">
      <w:pPr>
        <w:pStyle w:val="Heading4"/>
        <w:rPr>
          <w:lang w:eastAsia="zh-CN"/>
        </w:rPr>
      </w:pPr>
      <w:bookmarkStart w:id="7811" w:name="_Toc54779464"/>
      <w:bookmarkStart w:id="7812" w:name="_Toc57201275"/>
      <w:bookmarkStart w:id="7813" w:name="_Toc54786424"/>
      <w:bookmarkStart w:id="7814" w:name="_Toc54770109"/>
      <w:bookmarkStart w:id="7815" w:name="_Toc57641313"/>
      <w:bookmarkStart w:id="7816" w:name="_Toc59101666"/>
      <w:r w:rsidRPr="00E9603C">
        <w:rPr>
          <w:lang w:eastAsia="zh-CN"/>
        </w:rPr>
        <w:t>6.30.1.3</w:t>
      </w:r>
      <w:r w:rsidRPr="00E9603C">
        <w:rPr>
          <w:lang w:eastAsia="zh-CN"/>
        </w:rPr>
        <w:tab/>
        <w:t>Input Data</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4B7F08C4" w14:textId="77777777" w:rsidR="009166E9" w:rsidRPr="00E9603C" w:rsidRDefault="009166E9">
      <w:pPr>
        <w:rPr>
          <w:lang w:eastAsia="zh-CN"/>
        </w:rPr>
      </w:pPr>
      <w:r w:rsidRPr="00E9603C">
        <w:rPr>
          <w:lang w:eastAsia="zh-CN"/>
        </w:rPr>
        <w:t>The NWDAF supporting dispersion analytics shall be able to collect UE dispersion information from NF(s) and AFs. The detailed information collected by the NWDAF is network data from 5GC including NFs and AFs:</w:t>
      </w:r>
    </w:p>
    <w:p w14:paraId="63802742" w14:textId="77777777" w:rsidR="009166E9" w:rsidRPr="00E9603C" w:rsidRDefault="009166E9">
      <w:pPr>
        <w:pStyle w:val="B1"/>
      </w:pPr>
      <w:r w:rsidRPr="00E9603C">
        <w:t>-</w:t>
      </w:r>
      <w:r w:rsidRPr="00E9603C">
        <w:tab/>
        <w:t xml:space="preserve">Network data related to UE dispersion and bound by location collected from 5GC </w:t>
      </w:r>
      <w:r w:rsidRPr="00E9603C">
        <w:rPr>
          <w:lang w:eastAsia="zh-CN"/>
        </w:rPr>
        <w:t>are</w:t>
      </w:r>
      <w:r w:rsidRPr="00E9603C">
        <w:t xml:space="preserve"> defined in the Tables 6.</w:t>
      </w:r>
      <w:r w:rsidRPr="00E9603C">
        <w:rPr>
          <w:lang w:eastAsia="zh-CN"/>
        </w:rPr>
        <w:t>30</w:t>
      </w:r>
      <w:r w:rsidRPr="00E9603C">
        <w:t>.1.3-1, 6.</w:t>
      </w:r>
      <w:r w:rsidRPr="00E9603C">
        <w:rPr>
          <w:lang w:eastAsia="zh-CN"/>
        </w:rPr>
        <w:t>30</w:t>
      </w:r>
      <w:r w:rsidRPr="00E9603C">
        <w:t>.1.3-2, 6.</w:t>
      </w:r>
      <w:r w:rsidRPr="00E9603C">
        <w:rPr>
          <w:lang w:eastAsia="zh-CN"/>
        </w:rPr>
        <w:t>30</w:t>
      </w:r>
      <w:r w:rsidRPr="00E9603C">
        <w:t>.1.3-3 and 6.</w:t>
      </w:r>
      <w:r w:rsidRPr="00E9603C">
        <w:rPr>
          <w:lang w:eastAsia="zh-CN"/>
        </w:rPr>
        <w:t>30</w:t>
      </w:r>
      <w:r w:rsidRPr="00E9603C">
        <w:t>.1.3-4;</w:t>
      </w:r>
    </w:p>
    <w:p w14:paraId="466F09EF" w14:textId="77777777" w:rsidR="009166E9" w:rsidRPr="00E9603C" w:rsidRDefault="009166E9">
      <w:pPr>
        <w:pStyle w:val="TH"/>
        <w:rPr>
          <w:lang w:eastAsia="zh-CN"/>
        </w:rPr>
      </w:pPr>
      <w:r w:rsidRPr="00E9603C">
        <w:t>Table</w:t>
      </w:r>
      <w:r w:rsidRPr="00E9603C">
        <w:rPr>
          <w:lang w:eastAsia="zh-CN"/>
        </w:rPr>
        <w:t xml:space="preserve"> 6.30.1.3-1</w:t>
      </w:r>
      <w:r w:rsidRPr="00E9603C">
        <w:t xml:space="preserve">: Location based </w:t>
      </w:r>
      <w:r w:rsidRPr="00E9603C">
        <w:rPr>
          <w:lang w:eastAsia="zh-CN"/>
        </w:rPr>
        <w:t>UE dispersion collected</w:t>
      </w:r>
      <w:r w:rsidRPr="00E9603C">
        <w:t xml:space="preserve"> from serving </w:t>
      </w:r>
      <w:r w:rsidRPr="00E9603C">
        <w:rPr>
          <w:lang w:eastAsia="zh-CN"/>
        </w:rPr>
        <w:t>AMF</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1"/>
        <w:gridCol w:w="1076"/>
        <w:gridCol w:w="4916"/>
      </w:tblGrid>
      <w:tr w:rsidR="009166E9" w:rsidRPr="00E9603C" w14:paraId="4CE0516C" w14:textId="77777777">
        <w:trPr>
          <w:cantSplit/>
          <w:jc w:val="center"/>
        </w:trPr>
        <w:tc>
          <w:tcPr>
            <w:tcW w:w="2471" w:type="dxa"/>
          </w:tcPr>
          <w:p w14:paraId="2CDCF270" w14:textId="77777777" w:rsidR="009166E9" w:rsidRPr="00E9603C" w:rsidRDefault="009166E9">
            <w:pPr>
              <w:pStyle w:val="TAH"/>
            </w:pPr>
            <w:r w:rsidRPr="00E9603C">
              <w:t>Information</w:t>
            </w:r>
          </w:p>
        </w:tc>
        <w:tc>
          <w:tcPr>
            <w:tcW w:w="1076" w:type="dxa"/>
          </w:tcPr>
          <w:p w14:paraId="334D79A5" w14:textId="77777777" w:rsidR="009166E9" w:rsidRPr="00E9603C" w:rsidRDefault="009166E9">
            <w:pPr>
              <w:pStyle w:val="TAH"/>
            </w:pPr>
            <w:r w:rsidRPr="00E9603C">
              <w:t>Source</w:t>
            </w:r>
          </w:p>
        </w:tc>
        <w:tc>
          <w:tcPr>
            <w:tcW w:w="4916" w:type="dxa"/>
          </w:tcPr>
          <w:p w14:paraId="3E40894E" w14:textId="77777777" w:rsidR="009166E9" w:rsidRPr="00E9603C" w:rsidRDefault="009166E9">
            <w:pPr>
              <w:pStyle w:val="TAH"/>
            </w:pPr>
            <w:r w:rsidRPr="00E9603C">
              <w:t>Description</w:t>
            </w:r>
          </w:p>
        </w:tc>
      </w:tr>
      <w:tr w:rsidR="009166E9" w:rsidRPr="00E9603C" w14:paraId="1E494A82" w14:textId="77777777">
        <w:trPr>
          <w:cantSplit/>
          <w:jc w:val="center"/>
        </w:trPr>
        <w:tc>
          <w:tcPr>
            <w:tcW w:w="2471" w:type="dxa"/>
          </w:tcPr>
          <w:p w14:paraId="54A07F24" w14:textId="77777777" w:rsidR="009166E9" w:rsidRPr="00E9603C" w:rsidRDefault="009166E9">
            <w:pPr>
              <w:pStyle w:val="TAL"/>
            </w:pPr>
            <w:r w:rsidRPr="00E9603C">
              <w:rPr>
                <w:lang w:eastAsia="zh-CN"/>
              </w:rPr>
              <w:t>UE ID</w:t>
            </w:r>
          </w:p>
        </w:tc>
        <w:tc>
          <w:tcPr>
            <w:tcW w:w="1076" w:type="dxa"/>
          </w:tcPr>
          <w:p w14:paraId="2C3A58ED" w14:textId="77777777" w:rsidR="009166E9" w:rsidRPr="00E9603C" w:rsidRDefault="009166E9">
            <w:pPr>
              <w:pStyle w:val="TAC"/>
              <w:rPr>
                <w:lang w:eastAsia="zh-CN"/>
              </w:rPr>
            </w:pPr>
            <w:r w:rsidRPr="00E9603C">
              <w:rPr>
                <w:lang w:eastAsia="zh-CN"/>
              </w:rPr>
              <w:t>AMF</w:t>
            </w:r>
          </w:p>
        </w:tc>
        <w:tc>
          <w:tcPr>
            <w:tcW w:w="4916" w:type="dxa"/>
          </w:tcPr>
          <w:p w14:paraId="55725590" w14:textId="77777777" w:rsidR="009166E9" w:rsidRPr="00E9603C" w:rsidRDefault="009166E9">
            <w:pPr>
              <w:pStyle w:val="TAL"/>
              <w:rPr>
                <w:lang w:eastAsia="zh-CN"/>
              </w:rPr>
            </w:pPr>
            <w:r w:rsidRPr="00E9603C">
              <w:rPr>
                <w:lang w:eastAsia="zh-CN"/>
              </w:rPr>
              <w:t>SUPI</w:t>
            </w:r>
          </w:p>
        </w:tc>
      </w:tr>
      <w:tr w:rsidR="009166E9" w:rsidRPr="00E9603C" w14:paraId="5E755587" w14:textId="77777777">
        <w:trPr>
          <w:cantSplit/>
          <w:jc w:val="center"/>
        </w:trPr>
        <w:tc>
          <w:tcPr>
            <w:tcW w:w="2471" w:type="dxa"/>
          </w:tcPr>
          <w:p w14:paraId="7CBC24DB" w14:textId="77777777" w:rsidR="009166E9" w:rsidRPr="00E9603C" w:rsidRDefault="009166E9">
            <w:pPr>
              <w:pStyle w:val="TAL"/>
              <w:rPr>
                <w:lang w:eastAsia="zh-CN"/>
              </w:rPr>
            </w:pPr>
            <w:r w:rsidRPr="00E9603C">
              <w:rPr>
                <w:lang w:eastAsia="zh-CN"/>
              </w:rPr>
              <w:t>Type Allocation Code</w:t>
            </w:r>
          </w:p>
        </w:tc>
        <w:tc>
          <w:tcPr>
            <w:tcW w:w="1076" w:type="dxa"/>
          </w:tcPr>
          <w:p w14:paraId="58DED846" w14:textId="77777777" w:rsidR="009166E9" w:rsidRPr="00E9603C" w:rsidRDefault="009166E9">
            <w:pPr>
              <w:pStyle w:val="TAC"/>
              <w:rPr>
                <w:lang w:eastAsia="zh-CN"/>
              </w:rPr>
            </w:pPr>
            <w:r w:rsidRPr="00E9603C">
              <w:rPr>
                <w:lang w:eastAsia="zh-CN"/>
              </w:rPr>
              <w:t>AMF</w:t>
            </w:r>
          </w:p>
        </w:tc>
        <w:tc>
          <w:tcPr>
            <w:tcW w:w="4916" w:type="dxa"/>
          </w:tcPr>
          <w:p w14:paraId="781BD2DD" w14:textId="77777777" w:rsidR="009166E9" w:rsidRPr="00E9603C" w:rsidRDefault="009166E9">
            <w:pPr>
              <w:pStyle w:val="TAL"/>
              <w:rPr>
                <w:lang w:eastAsia="zh-CN"/>
              </w:rPr>
            </w:pPr>
            <w:r w:rsidRPr="00E9603C">
              <w:rPr>
                <w:lang w:eastAsia="zh-CN"/>
              </w:rPr>
              <w:t>Terminal model and vendor information of the UE.</w:t>
            </w:r>
          </w:p>
        </w:tc>
      </w:tr>
      <w:tr w:rsidR="009166E9" w:rsidRPr="00E9603C" w14:paraId="7AFCAFCC" w14:textId="77777777">
        <w:trPr>
          <w:cantSplit/>
          <w:jc w:val="center"/>
        </w:trPr>
        <w:tc>
          <w:tcPr>
            <w:tcW w:w="2471" w:type="dxa"/>
          </w:tcPr>
          <w:p w14:paraId="565F15F3" w14:textId="77777777" w:rsidR="009166E9" w:rsidRPr="00E9603C" w:rsidRDefault="009166E9">
            <w:pPr>
              <w:pStyle w:val="TAL"/>
              <w:rPr>
                <w:lang w:eastAsia="zh-CN"/>
              </w:rPr>
            </w:pPr>
            <w:r w:rsidRPr="00E9603C">
              <w:rPr>
                <w:lang w:eastAsia="zh-CN"/>
              </w:rPr>
              <w:t>UE locations (1..max)</w:t>
            </w:r>
          </w:p>
        </w:tc>
        <w:tc>
          <w:tcPr>
            <w:tcW w:w="1076" w:type="dxa"/>
          </w:tcPr>
          <w:p w14:paraId="18D9F96D" w14:textId="77777777" w:rsidR="009166E9" w:rsidRPr="00E9603C" w:rsidRDefault="009166E9">
            <w:pPr>
              <w:pStyle w:val="TAC"/>
              <w:rPr>
                <w:lang w:eastAsia="zh-CN"/>
              </w:rPr>
            </w:pPr>
            <w:r w:rsidRPr="00E9603C">
              <w:rPr>
                <w:lang w:eastAsia="zh-CN"/>
              </w:rPr>
              <w:t>AMF</w:t>
            </w:r>
          </w:p>
        </w:tc>
        <w:tc>
          <w:tcPr>
            <w:tcW w:w="4916" w:type="dxa"/>
          </w:tcPr>
          <w:p w14:paraId="7D427E85" w14:textId="77777777" w:rsidR="009166E9" w:rsidRPr="00E9603C" w:rsidRDefault="009166E9">
            <w:pPr>
              <w:pStyle w:val="TAL"/>
              <w:rPr>
                <w:lang w:eastAsia="zh-CN"/>
              </w:rPr>
            </w:pPr>
            <w:r w:rsidRPr="00E9603C">
              <w:rPr>
                <w:lang w:eastAsia="zh-CN"/>
              </w:rPr>
              <w:t>UE positions</w:t>
            </w:r>
          </w:p>
        </w:tc>
      </w:tr>
      <w:tr w:rsidR="009166E9" w:rsidRPr="00E9603C" w14:paraId="4D169BEC" w14:textId="77777777">
        <w:trPr>
          <w:cantSplit/>
          <w:jc w:val="center"/>
        </w:trPr>
        <w:tc>
          <w:tcPr>
            <w:tcW w:w="2471" w:type="dxa"/>
          </w:tcPr>
          <w:p w14:paraId="4AF10C23" w14:textId="77777777" w:rsidR="009166E9" w:rsidRPr="00E9603C" w:rsidRDefault="009166E9">
            <w:pPr>
              <w:pStyle w:val="TAL"/>
              <w:rPr>
                <w:lang w:eastAsia="zh-CN"/>
              </w:rPr>
            </w:pPr>
            <w:r w:rsidRPr="00E9603C">
              <w:rPr>
                <w:lang w:eastAsia="zh-CN"/>
              </w:rPr>
              <w:t xml:space="preserve">   &gt;UE location</w:t>
            </w:r>
          </w:p>
        </w:tc>
        <w:tc>
          <w:tcPr>
            <w:tcW w:w="1076" w:type="dxa"/>
          </w:tcPr>
          <w:p w14:paraId="1C6B6B44" w14:textId="77777777" w:rsidR="009166E9" w:rsidRPr="00E9603C" w:rsidRDefault="009166E9">
            <w:pPr>
              <w:pStyle w:val="TAC"/>
              <w:rPr>
                <w:lang w:eastAsia="zh-CN"/>
              </w:rPr>
            </w:pPr>
          </w:p>
        </w:tc>
        <w:tc>
          <w:tcPr>
            <w:tcW w:w="4916" w:type="dxa"/>
          </w:tcPr>
          <w:p w14:paraId="5FFECD4B" w14:textId="77777777" w:rsidR="009166E9" w:rsidRPr="00E9603C" w:rsidRDefault="009166E9">
            <w:pPr>
              <w:pStyle w:val="TAL"/>
              <w:rPr>
                <w:lang w:eastAsia="zh-CN"/>
              </w:rPr>
            </w:pPr>
            <w:r w:rsidRPr="00E9603C">
              <w:rPr>
                <w:lang w:eastAsia="zh-CN"/>
              </w:rPr>
              <w:t>Area of Interest (TA or cells that the UE enters)</w:t>
            </w:r>
          </w:p>
        </w:tc>
      </w:tr>
      <w:tr w:rsidR="009166E9" w:rsidRPr="00E9603C" w14:paraId="58C096D5" w14:textId="77777777">
        <w:trPr>
          <w:cantSplit/>
          <w:jc w:val="center"/>
        </w:trPr>
        <w:tc>
          <w:tcPr>
            <w:tcW w:w="2471" w:type="dxa"/>
          </w:tcPr>
          <w:p w14:paraId="7768993A" w14:textId="77777777" w:rsidR="009166E9" w:rsidRPr="00E9603C" w:rsidRDefault="009166E9">
            <w:pPr>
              <w:pStyle w:val="TAL"/>
              <w:rPr>
                <w:lang w:eastAsia="zh-CN"/>
              </w:rPr>
            </w:pPr>
            <w:r w:rsidRPr="00E9603C">
              <w:rPr>
                <w:lang w:eastAsia="zh-CN"/>
              </w:rPr>
              <w:t xml:space="preserve">   &gt;Timestamp </w:t>
            </w:r>
          </w:p>
        </w:tc>
        <w:tc>
          <w:tcPr>
            <w:tcW w:w="1076" w:type="dxa"/>
          </w:tcPr>
          <w:p w14:paraId="02CB46E0" w14:textId="77777777" w:rsidR="009166E9" w:rsidRPr="00E9603C" w:rsidRDefault="009166E9">
            <w:pPr>
              <w:pStyle w:val="TAC"/>
              <w:rPr>
                <w:lang w:eastAsia="zh-CN"/>
              </w:rPr>
            </w:pPr>
          </w:p>
        </w:tc>
        <w:tc>
          <w:tcPr>
            <w:tcW w:w="4916" w:type="dxa"/>
          </w:tcPr>
          <w:p w14:paraId="4B6ABC24" w14:textId="77777777" w:rsidR="009166E9" w:rsidRPr="00E9603C" w:rsidRDefault="009166E9">
            <w:pPr>
              <w:pStyle w:val="TAL"/>
              <w:rPr>
                <w:lang w:eastAsia="zh-CN"/>
              </w:rPr>
            </w:pPr>
            <w:r w:rsidRPr="00E9603C">
              <w:rPr>
                <w:lang w:eastAsia="zh-CN"/>
              </w:rPr>
              <w:t>A time stamp when the AMF detects the UE entering this location</w:t>
            </w:r>
          </w:p>
        </w:tc>
      </w:tr>
      <w:tr w:rsidR="009166E9" w:rsidRPr="00E9603C" w14:paraId="7AB71757" w14:textId="77777777">
        <w:trPr>
          <w:cantSplit/>
          <w:jc w:val="center"/>
        </w:trPr>
        <w:tc>
          <w:tcPr>
            <w:tcW w:w="2471" w:type="dxa"/>
          </w:tcPr>
          <w:p w14:paraId="6F674D7B" w14:textId="77777777" w:rsidR="009166E9" w:rsidRPr="00E9603C" w:rsidRDefault="009166E9">
            <w:pPr>
              <w:pStyle w:val="TAL"/>
              <w:rPr>
                <w:lang w:eastAsia="zh-CN"/>
              </w:rPr>
            </w:pPr>
            <w:r w:rsidRPr="00E9603C">
              <w:rPr>
                <w:lang w:eastAsia="zh-CN"/>
              </w:rPr>
              <w:t xml:space="preserve">   &gt;Transactions </w:t>
            </w:r>
          </w:p>
        </w:tc>
        <w:tc>
          <w:tcPr>
            <w:tcW w:w="1076" w:type="dxa"/>
          </w:tcPr>
          <w:p w14:paraId="69145B4C" w14:textId="77777777" w:rsidR="009166E9" w:rsidRPr="00E9603C" w:rsidRDefault="009166E9">
            <w:pPr>
              <w:pStyle w:val="TAC"/>
            </w:pPr>
            <w:r w:rsidRPr="00E9603C">
              <w:t>AMF</w:t>
            </w:r>
          </w:p>
        </w:tc>
        <w:tc>
          <w:tcPr>
            <w:tcW w:w="4916" w:type="dxa"/>
          </w:tcPr>
          <w:p w14:paraId="4CFF56F0" w14:textId="77777777" w:rsidR="009166E9" w:rsidRPr="00E9603C" w:rsidRDefault="009166E9">
            <w:pPr>
              <w:pStyle w:val="TAL"/>
              <w:rPr>
                <w:lang w:eastAsia="zh-CN"/>
              </w:rPr>
            </w:pPr>
            <w:r w:rsidRPr="00E9603C">
              <w:rPr>
                <w:lang w:eastAsia="zh-CN"/>
              </w:rPr>
              <w:t>Either per UE transaction or optionally if subscription with periodic notification is requested an amount of UE transactions exchanged at the location.</w:t>
            </w:r>
          </w:p>
        </w:tc>
      </w:tr>
    </w:tbl>
    <w:p w14:paraId="5D0762DC" w14:textId="77777777" w:rsidR="009166E9" w:rsidRPr="00E9603C" w:rsidRDefault="009166E9">
      <w:pPr>
        <w:pStyle w:val="FP"/>
        <w:rPr>
          <w:rFonts w:eastAsia="MS Mincho"/>
        </w:rPr>
      </w:pPr>
    </w:p>
    <w:p w14:paraId="7F686E4E" w14:textId="77777777" w:rsidR="009166E9" w:rsidRPr="00E9603C" w:rsidRDefault="009166E9">
      <w:pPr>
        <w:pStyle w:val="TH"/>
        <w:rPr>
          <w:lang w:eastAsia="zh-CN"/>
        </w:rPr>
      </w:pPr>
      <w:r w:rsidRPr="00E9603C">
        <w:t>Table</w:t>
      </w:r>
      <w:r w:rsidRPr="00E9603C">
        <w:rPr>
          <w:lang w:eastAsia="zh-CN"/>
        </w:rPr>
        <w:t xml:space="preserve"> 6.30.1.3-2</w:t>
      </w:r>
      <w:r w:rsidRPr="00E9603C">
        <w:t xml:space="preserve">: Location based </w:t>
      </w:r>
      <w:r w:rsidRPr="00E9603C">
        <w:rPr>
          <w:lang w:eastAsia="zh-CN"/>
        </w:rPr>
        <w:t>UE dispersion collected</w:t>
      </w:r>
      <w:r w:rsidRPr="00E9603C">
        <w:t xml:space="preserve"> from serving </w:t>
      </w:r>
      <w:r w:rsidRPr="00E9603C">
        <w:rPr>
          <w:lang w:eastAsia="zh-CN"/>
        </w:rPr>
        <w:t>SMF</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1"/>
        <w:gridCol w:w="1076"/>
        <w:gridCol w:w="4916"/>
      </w:tblGrid>
      <w:tr w:rsidR="009166E9" w:rsidRPr="00E9603C" w14:paraId="2B2C5872" w14:textId="77777777">
        <w:trPr>
          <w:cantSplit/>
          <w:jc w:val="center"/>
        </w:trPr>
        <w:tc>
          <w:tcPr>
            <w:tcW w:w="2471" w:type="dxa"/>
          </w:tcPr>
          <w:p w14:paraId="645CA51D" w14:textId="77777777" w:rsidR="009166E9" w:rsidRPr="00E9603C" w:rsidRDefault="009166E9">
            <w:pPr>
              <w:pStyle w:val="TAH"/>
            </w:pPr>
            <w:r w:rsidRPr="00E9603C">
              <w:t>Information</w:t>
            </w:r>
          </w:p>
        </w:tc>
        <w:tc>
          <w:tcPr>
            <w:tcW w:w="1076" w:type="dxa"/>
          </w:tcPr>
          <w:p w14:paraId="51373043" w14:textId="77777777" w:rsidR="009166E9" w:rsidRPr="00E9603C" w:rsidRDefault="009166E9">
            <w:pPr>
              <w:pStyle w:val="TAH"/>
            </w:pPr>
            <w:r w:rsidRPr="00E9603C">
              <w:t>Source</w:t>
            </w:r>
          </w:p>
        </w:tc>
        <w:tc>
          <w:tcPr>
            <w:tcW w:w="4916" w:type="dxa"/>
          </w:tcPr>
          <w:p w14:paraId="4D43554D" w14:textId="77777777" w:rsidR="009166E9" w:rsidRPr="00E9603C" w:rsidRDefault="009166E9">
            <w:pPr>
              <w:pStyle w:val="TAH"/>
            </w:pPr>
            <w:r w:rsidRPr="00E9603C">
              <w:t>Description</w:t>
            </w:r>
          </w:p>
        </w:tc>
      </w:tr>
      <w:tr w:rsidR="009166E9" w:rsidRPr="00E9603C" w14:paraId="79C4972F" w14:textId="77777777">
        <w:trPr>
          <w:cantSplit/>
          <w:jc w:val="center"/>
        </w:trPr>
        <w:tc>
          <w:tcPr>
            <w:tcW w:w="2471" w:type="dxa"/>
          </w:tcPr>
          <w:p w14:paraId="5F49CF59" w14:textId="77777777" w:rsidR="009166E9" w:rsidRPr="00E9603C" w:rsidRDefault="009166E9">
            <w:pPr>
              <w:pStyle w:val="TAL"/>
              <w:rPr>
                <w:rFonts w:eastAsia="SimSun"/>
                <w:lang w:eastAsia="zh-CN"/>
              </w:rPr>
            </w:pPr>
            <w:r w:rsidRPr="00E9603C">
              <w:rPr>
                <w:rFonts w:eastAsia="SimSun"/>
                <w:lang w:eastAsia="zh-CN"/>
              </w:rPr>
              <w:t>UE IP</w:t>
            </w:r>
          </w:p>
        </w:tc>
        <w:tc>
          <w:tcPr>
            <w:tcW w:w="1076" w:type="dxa"/>
          </w:tcPr>
          <w:p w14:paraId="2DA4838B" w14:textId="77777777" w:rsidR="009166E9" w:rsidRPr="00E9603C" w:rsidRDefault="009166E9">
            <w:pPr>
              <w:pStyle w:val="TAC"/>
              <w:rPr>
                <w:rFonts w:eastAsia="SimSun"/>
                <w:lang w:eastAsia="zh-CN"/>
              </w:rPr>
            </w:pPr>
            <w:r w:rsidRPr="00E9603C">
              <w:rPr>
                <w:rFonts w:eastAsia="SimSun"/>
                <w:lang w:eastAsia="zh-CN"/>
              </w:rPr>
              <w:t>SMF</w:t>
            </w:r>
          </w:p>
        </w:tc>
        <w:tc>
          <w:tcPr>
            <w:tcW w:w="4916" w:type="dxa"/>
          </w:tcPr>
          <w:p w14:paraId="1B5728CA" w14:textId="77777777" w:rsidR="009166E9" w:rsidRPr="00E9603C" w:rsidRDefault="009166E9">
            <w:pPr>
              <w:pStyle w:val="TAL"/>
              <w:rPr>
                <w:rFonts w:eastAsia="SimSun"/>
                <w:lang w:eastAsia="zh-CN"/>
              </w:rPr>
            </w:pPr>
            <w:r w:rsidRPr="00E9603C">
              <w:rPr>
                <w:rFonts w:eastAsia="SimSun"/>
                <w:lang w:eastAsia="zh-CN"/>
              </w:rPr>
              <w:t>UE IP address</w:t>
            </w:r>
          </w:p>
        </w:tc>
      </w:tr>
      <w:tr w:rsidR="009166E9" w:rsidRPr="00E9603C" w14:paraId="7A54BA44" w14:textId="77777777">
        <w:trPr>
          <w:cantSplit/>
          <w:jc w:val="center"/>
        </w:trPr>
        <w:tc>
          <w:tcPr>
            <w:tcW w:w="2471" w:type="dxa"/>
          </w:tcPr>
          <w:p w14:paraId="05E8E30F" w14:textId="77777777" w:rsidR="009166E9" w:rsidRPr="00E9603C" w:rsidRDefault="009166E9">
            <w:pPr>
              <w:pStyle w:val="TAL"/>
            </w:pPr>
            <w:r w:rsidRPr="00E9603C">
              <w:rPr>
                <w:lang w:eastAsia="zh-CN"/>
              </w:rPr>
              <w:t>UE ID</w:t>
            </w:r>
          </w:p>
        </w:tc>
        <w:tc>
          <w:tcPr>
            <w:tcW w:w="1076" w:type="dxa"/>
          </w:tcPr>
          <w:p w14:paraId="525B6906" w14:textId="77777777" w:rsidR="009166E9" w:rsidRPr="00E9603C" w:rsidRDefault="009166E9">
            <w:pPr>
              <w:pStyle w:val="TAC"/>
              <w:rPr>
                <w:lang w:eastAsia="zh-CN"/>
              </w:rPr>
            </w:pPr>
            <w:r w:rsidRPr="00E9603C">
              <w:rPr>
                <w:lang w:eastAsia="zh-CN"/>
              </w:rPr>
              <w:t>SMF</w:t>
            </w:r>
          </w:p>
        </w:tc>
        <w:tc>
          <w:tcPr>
            <w:tcW w:w="4916" w:type="dxa"/>
          </w:tcPr>
          <w:p w14:paraId="17D8FC53" w14:textId="77777777" w:rsidR="009166E9" w:rsidRPr="00E9603C" w:rsidRDefault="009166E9">
            <w:pPr>
              <w:pStyle w:val="TAL"/>
              <w:rPr>
                <w:lang w:eastAsia="zh-CN"/>
              </w:rPr>
            </w:pPr>
            <w:r w:rsidRPr="00E9603C">
              <w:rPr>
                <w:lang w:eastAsia="zh-CN"/>
              </w:rPr>
              <w:t>SUPI</w:t>
            </w:r>
          </w:p>
        </w:tc>
      </w:tr>
      <w:tr w:rsidR="009166E9" w:rsidRPr="00E9603C" w14:paraId="1BF8EE8A" w14:textId="77777777">
        <w:trPr>
          <w:cantSplit/>
          <w:jc w:val="center"/>
        </w:trPr>
        <w:tc>
          <w:tcPr>
            <w:tcW w:w="2471" w:type="dxa"/>
          </w:tcPr>
          <w:p w14:paraId="1F7AB2CC" w14:textId="77777777" w:rsidR="009166E9" w:rsidRPr="00E9603C" w:rsidRDefault="009166E9">
            <w:pPr>
              <w:pStyle w:val="TAL"/>
              <w:rPr>
                <w:lang w:eastAsia="zh-CN"/>
              </w:rPr>
            </w:pPr>
            <w:r w:rsidRPr="00E9603C">
              <w:rPr>
                <w:lang w:eastAsia="zh-CN"/>
              </w:rPr>
              <w:t xml:space="preserve">   &gt;Timestamp </w:t>
            </w:r>
          </w:p>
        </w:tc>
        <w:tc>
          <w:tcPr>
            <w:tcW w:w="1076" w:type="dxa"/>
          </w:tcPr>
          <w:p w14:paraId="412A0BC2" w14:textId="77777777" w:rsidR="009166E9" w:rsidRPr="00E9603C" w:rsidRDefault="009166E9">
            <w:pPr>
              <w:pStyle w:val="TAC"/>
              <w:rPr>
                <w:lang w:eastAsia="zh-CN"/>
              </w:rPr>
            </w:pPr>
          </w:p>
        </w:tc>
        <w:tc>
          <w:tcPr>
            <w:tcW w:w="4916" w:type="dxa"/>
          </w:tcPr>
          <w:p w14:paraId="0511EE8B" w14:textId="77777777" w:rsidR="009166E9" w:rsidRPr="00E9603C" w:rsidRDefault="009166E9">
            <w:pPr>
              <w:pStyle w:val="TAL"/>
              <w:rPr>
                <w:lang w:eastAsia="zh-CN"/>
              </w:rPr>
            </w:pPr>
            <w:r w:rsidRPr="00E9603C">
              <w:rPr>
                <w:lang w:eastAsia="zh-CN"/>
              </w:rPr>
              <w:t>A time stamp associated with the collected information</w:t>
            </w:r>
          </w:p>
        </w:tc>
      </w:tr>
      <w:tr w:rsidR="009166E9" w:rsidRPr="00E9603C" w14:paraId="62FD87F8" w14:textId="77777777">
        <w:trPr>
          <w:cantSplit/>
          <w:jc w:val="center"/>
        </w:trPr>
        <w:tc>
          <w:tcPr>
            <w:tcW w:w="2471" w:type="dxa"/>
          </w:tcPr>
          <w:p w14:paraId="37E3E5C5" w14:textId="77777777" w:rsidR="009166E9" w:rsidRPr="00E9603C" w:rsidRDefault="009166E9">
            <w:pPr>
              <w:pStyle w:val="TAL"/>
              <w:rPr>
                <w:lang w:eastAsia="zh-CN"/>
              </w:rPr>
            </w:pPr>
            <w:r w:rsidRPr="00E9603C">
              <w:rPr>
                <w:lang w:eastAsia="zh-CN"/>
              </w:rPr>
              <w:t xml:space="preserve">   &gt;Transactions </w:t>
            </w:r>
          </w:p>
        </w:tc>
        <w:tc>
          <w:tcPr>
            <w:tcW w:w="1076" w:type="dxa"/>
          </w:tcPr>
          <w:p w14:paraId="3CF294E7" w14:textId="77777777" w:rsidR="009166E9" w:rsidRPr="00E9603C" w:rsidRDefault="009166E9">
            <w:pPr>
              <w:pStyle w:val="TAC"/>
            </w:pPr>
            <w:r w:rsidRPr="00E9603C">
              <w:t>SMF</w:t>
            </w:r>
          </w:p>
        </w:tc>
        <w:tc>
          <w:tcPr>
            <w:tcW w:w="4916" w:type="dxa"/>
          </w:tcPr>
          <w:p w14:paraId="41472FB2" w14:textId="77777777" w:rsidR="009166E9" w:rsidRPr="00E9603C" w:rsidRDefault="009166E9">
            <w:pPr>
              <w:pStyle w:val="TAL"/>
              <w:rPr>
                <w:lang w:eastAsia="zh-CN"/>
              </w:rPr>
            </w:pPr>
            <w:r w:rsidRPr="00E9603C">
              <w:rPr>
                <w:lang w:eastAsia="zh-CN"/>
              </w:rPr>
              <w:t>Either per UE transaction or optionally if subscription with periodic notification is requested an amount of UE transactions exchanged.</w:t>
            </w:r>
          </w:p>
        </w:tc>
      </w:tr>
    </w:tbl>
    <w:p w14:paraId="335619CC" w14:textId="77777777" w:rsidR="009166E9" w:rsidRPr="00E9603C" w:rsidRDefault="009166E9">
      <w:pPr>
        <w:pStyle w:val="FP"/>
        <w:rPr>
          <w:rFonts w:eastAsia="MS Mincho"/>
        </w:rPr>
      </w:pPr>
    </w:p>
    <w:p w14:paraId="092885BF" w14:textId="77777777" w:rsidR="009166E9" w:rsidRPr="00E9603C" w:rsidRDefault="009166E9">
      <w:pPr>
        <w:pStyle w:val="TH"/>
        <w:rPr>
          <w:lang w:eastAsia="zh-CN"/>
        </w:rPr>
      </w:pPr>
      <w:r w:rsidRPr="00E9603C">
        <w:t>Table</w:t>
      </w:r>
      <w:r w:rsidRPr="00E9603C">
        <w:rPr>
          <w:lang w:eastAsia="zh-CN"/>
        </w:rPr>
        <w:t xml:space="preserve"> 6.30.1.3-3</w:t>
      </w:r>
      <w:r w:rsidRPr="00E9603C">
        <w:t xml:space="preserve">: Location based </w:t>
      </w:r>
      <w:r w:rsidRPr="00E9603C">
        <w:rPr>
          <w:lang w:eastAsia="zh-CN"/>
        </w:rPr>
        <w:t>UE dispersion collected</w:t>
      </w:r>
      <w:r w:rsidRPr="00E9603C">
        <w:t xml:space="preserve"> from </w:t>
      </w:r>
      <w:r w:rsidRPr="00E9603C">
        <w:rPr>
          <w:lang w:eastAsia="zh-CN"/>
        </w:rPr>
        <w:t>the AF</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1"/>
        <w:gridCol w:w="1076"/>
        <w:gridCol w:w="4916"/>
      </w:tblGrid>
      <w:tr w:rsidR="009166E9" w:rsidRPr="00E9603C" w14:paraId="6E6011A5" w14:textId="77777777">
        <w:trPr>
          <w:cantSplit/>
          <w:jc w:val="center"/>
        </w:trPr>
        <w:tc>
          <w:tcPr>
            <w:tcW w:w="2471" w:type="dxa"/>
          </w:tcPr>
          <w:p w14:paraId="729FB3AB" w14:textId="77777777" w:rsidR="009166E9" w:rsidRPr="00E9603C" w:rsidRDefault="009166E9">
            <w:pPr>
              <w:pStyle w:val="TAH"/>
            </w:pPr>
            <w:r w:rsidRPr="00E9603C">
              <w:t>Information</w:t>
            </w:r>
          </w:p>
        </w:tc>
        <w:tc>
          <w:tcPr>
            <w:tcW w:w="1076" w:type="dxa"/>
          </w:tcPr>
          <w:p w14:paraId="73BCABAB" w14:textId="77777777" w:rsidR="009166E9" w:rsidRPr="00E9603C" w:rsidRDefault="009166E9">
            <w:pPr>
              <w:pStyle w:val="TAH"/>
            </w:pPr>
            <w:r w:rsidRPr="00E9603C">
              <w:t>Source</w:t>
            </w:r>
          </w:p>
        </w:tc>
        <w:tc>
          <w:tcPr>
            <w:tcW w:w="4916" w:type="dxa"/>
          </w:tcPr>
          <w:p w14:paraId="2812A566" w14:textId="77777777" w:rsidR="009166E9" w:rsidRPr="00E9603C" w:rsidRDefault="009166E9">
            <w:pPr>
              <w:pStyle w:val="TAH"/>
            </w:pPr>
            <w:r w:rsidRPr="00E9603C">
              <w:t>Description</w:t>
            </w:r>
          </w:p>
        </w:tc>
      </w:tr>
      <w:tr w:rsidR="009166E9" w:rsidRPr="00E9603C" w14:paraId="050F5276" w14:textId="77777777">
        <w:trPr>
          <w:cantSplit/>
          <w:trHeight w:val="278"/>
          <w:jc w:val="center"/>
        </w:trPr>
        <w:tc>
          <w:tcPr>
            <w:tcW w:w="2471" w:type="dxa"/>
          </w:tcPr>
          <w:p w14:paraId="7691CDBD" w14:textId="77777777" w:rsidR="009166E9" w:rsidRPr="00E9603C" w:rsidRDefault="009166E9">
            <w:pPr>
              <w:pStyle w:val="TAL"/>
            </w:pPr>
            <w:r w:rsidRPr="00E9603C">
              <w:t>IP 5-tuple</w:t>
            </w:r>
          </w:p>
        </w:tc>
        <w:tc>
          <w:tcPr>
            <w:tcW w:w="1076" w:type="dxa"/>
          </w:tcPr>
          <w:p w14:paraId="528ED3F4" w14:textId="77777777" w:rsidR="009166E9" w:rsidRPr="00E9603C" w:rsidRDefault="009166E9">
            <w:pPr>
              <w:pStyle w:val="TAC"/>
              <w:rPr>
                <w:lang w:eastAsia="zh-CN"/>
              </w:rPr>
            </w:pPr>
            <w:r w:rsidRPr="00E9603C">
              <w:rPr>
                <w:lang w:eastAsia="zh-CN"/>
              </w:rPr>
              <w:t>AF</w:t>
            </w:r>
          </w:p>
        </w:tc>
        <w:tc>
          <w:tcPr>
            <w:tcW w:w="4916" w:type="dxa"/>
          </w:tcPr>
          <w:p w14:paraId="4C662110" w14:textId="77777777" w:rsidR="009166E9" w:rsidRPr="00E9603C" w:rsidRDefault="009166E9">
            <w:pPr>
              <w:pStyle w:val="TAL"/>
              <w:rPr>
                <w:lang w:eastAsia="zh-CN"/>
              </w:rPr>
            </w:pPr>
            <w:r w:rsidRPr="00E9603C">
              <w:t>IP address 5-tuple</w:t>
            </w:r>
          </w:p>
        </w:tc>
      </w:tr>
      <w:tr w:rsidR="009166E9" w:rsidRPr="00E9603C" w14:paraId="7C60D47D" w14:textId="77777777">
        <w:trPr>
          <w:cantSplit/>
          <w:jc w:val="center"/>
        </w:trPr>
        <w:tc>
          <w:tcPr>
            <w:tcW w:w="2471" w:type="dxa"/>
          </w:tcPr>
          <w:p w14:paraId="37DB1EB5" w14:textId="77777777" w:rsidR="009166E9" w:rsidRPr="00E9603C" w:rsidRDefault="009166E9">
            <w:pPr>
              <w:pStyle w:val="TAL"/>
              <w:rPr>
                <w:lang w:eastAsia="zh-CN"/>
              </w:rPr>
            </w:pPr>
            <w:r w:rsidRPr="00E9603C">
              <w:rPr>
                <w:lang w:eastAsia="zh-CN"/>
              </w:rPr>
              <w:t>Application ID (1..max)</w:t>
            </w:r>
          </w:p>
        </w:tc>
        <w:tc>
          <w:tcPr>
            <w:tcW w:w="1076" w:type="dxa"/>
          </w:tcPr>
          <w:p w14:paraId="6C35D52D" w14:textId="77777777" w:rsidR="009166E9" w:rsidRPr="00E9603C" w:rsidRDefault="009166E9">
            <w:pPr>
              <w:pStyle w:val="TAC"/>
              <w:rPr>
                <w:lang w:eastAsia="zh-CN"/>
              </w:rPr>
            </w:pPr>
            <w:r w:rsidRPr="00E9603C">
              <w:rPr>
                <w:lang w:eastAsia="zh-CN"/>
              </w:rPr>
              <w:t>AF</w:t>
            </w:r>
          </w:p>
        </w:tc>
        <w:tc>
          <w:tcPr>
            <w:tcW w:w="4916" w:type="dxa"/>
          </w:tcPr>
          <w:p w14:paraId="68400DDD" w14:textId="77777777" w:rsidR="009166E9" w:rsidRPr="00E9603C" w:rsidRDefault="009166E9">
            <w:pPr>
              <w:pStyle w:val="TAL"/>
              <w:rPr>
                <w:lang w:eastAsia="zh-CN"/>
              </w:rPr>
            </w:pPr>
            <w:r w:rsidRPr="00E9603C">
              <w:rPr>
                <w:lang w:eastAsia="zh-CN"/>
              </w:rPr>
              <w:t>To identify the application for the UE</w:t>
            </w:r>
          </w:p>
        </w:tc>
      </w:tr>
      <w:tr w:rsidR="009166E9" w:rsidRPr="00E9603C" w14:paraId="5BA2B3EB" w14:textId="77777777">
        <w:trPr>
          <w:cantSplit/>
          <w:jc w:val="center"/>
        </w:trPr>
        <w:tc>
          <w:tcPr>
            <w:tcW w:w="2471" w:type="dxa"/>
          </w:tcPr>
          <w:p w14:paraId="29C4AD42" w14:textId="77777777" w:rsidR="009166E9" w:rsidRPr="00E9603C" w:rsidRDefault="009166E9">
            <w:pPr>
              <w:pStyle w:val="TAL"/>
              <w:rPr>
                <w:lang w:eastAsia="zh-CN"/>
              </w:rPr>
            </w:pPr>
            <w:r w:rsidRPr="00E9603C">
              <w:rPr>
                <w:lang w:eastAsia="zh-CN"/>
              </w:rPr>
              <w:t>Locations of Application</w:t>
            </w:r>
          </w:p>
        </w:tc>
        <w:tc>
          <w:tcPr>
            <w:tcW w:w="1076" w:type="dxa"/>
          </w:tcPr>
          <w:p w14:paraId="79377B8A" w14:textId="77777777" w:rsidR="009166E9" w:rsidRPr="00E9603C" w:rsidRDefault="009166E9">
            <w:pPr>
              <w:pStyle w:val="TAC"/>
              <w:rPr>
                <w:lang w:eastAsia="zh-CN"/>
              </w:rPr>
            </w:pPr>
            <w:r w:rsidRPr="00E9603C">
              <w:rPr>
                <w:lang w:eastAsia="zh-CN"/>
              </w:rPr>
              <w:t>AF/NEF</w:t>
            </w:r>
          </w:p>
        </w:tc>
        <w:tc>
          <w:tcPr>
            <w:tcW w:w="4916" w:type="dxa"/>
          </w:tcPr>
          <w:p w14:paraId="608B50AC" w14:textId="77777777" w:rsidR="009166E9" w:rsidRPr="00E9603C" w:rsidRDefault="009166E9">
            <w:pPr>
              <w:pStyle w:val="TAL"/>
              <w:rPr>
                <w:lang w:eastAsia="zh-CN"/>
              </w:rPr>
            </w:pPr>
            <w:r w:rsidRPr="00E9603C">
              <w:rPr>
                <w:lang w:eastAsia="zh-CN"/>
              </w:rPr>
              <w:t>Location of application represented by a list of DNAI(s). The NEF may map the AF-Service identifier information to a list of DNAI(s) when the DNAI(s) being used by the application are statically defined.</w:t>
            </w:r>
          </w:p>
        </w:tc>
      </w:tr>
      <w:tr w:rsidR="009166E9" w:rsidRPr="00E9603C" w14:paraId="1F20092C" w14:textId="77777777">
        <w:trPr>
          <w:cantSplit/>
          <w:jc w:val="center"/>
        </w:trPr>
        <w:tc>
          <w:tcPr>
            <w:tcW w:w="2471" w:type="dxa"/>
          </w:tcPr>
          <w:p w14:paraId="0BDD2B9F" w14:textId="77777777" w:rsidR="009166E9" w:rsidRPr="00E9603C" w:rsidRDefault="009166E9">
            <w:pPr>
              <w:pStyle w:val="TAL"/>
              <w:rPr>
                <w:lang w:eastAsia="zh-CN"/>
              </w:rPr>
            </w:pPr>
            <w:r w:rsidRPr="00E9603C">
              <w:rPr>
                <w:lang w:eastAsia="zh-CN"/>
              </w:rPr>
              <w:t xml:space="preserve">Timestamp </w:t>
            </w:r>
          </w:p>
        </w:tc>
        <w:tc>
          <w:tcPr>
            <w:tcW w:w="1076" w:type="dxa"/>
          </w:tcPr>
          <w:p w14:paraId="3EDF1FCB" w14:textId="77777777" w:rsidR="009166E9" w:rsidRPr="00E9603C" w:rsidRDefault="009166E9">
            <w:pPr>
              <w:pStyle w:val="TAC"/>
              <w:rPr>
                <w:lang w:eastAsia="zh-CN"/>
              </w:rPr>
            </w:pPr>
          </w:p>
        </w:tc>
        <w:tc>
          <w:tcPr>
            <w:tcW w:w="4916" w:type="dxa"/>
          </w:tcPr>
          <w:p w14:paraId="10D38EF5" w14:textId="77777777" w:rsidR="009166E9" w:rsidRPr="00E9603C" w:rsidRDefault="009166E9">
            <w:pPr>
              <w:pStyle w:val="TAL"/>
              <w:rPr>
                <w:lang w:eastAsia="zh-CN"/>
              </w:rPr>
            </w:pPr>
            <w:r w:rsidRPr="00E9603C">
              <w:rPr>
                <w:lang w:eastAsia="zh-CN"/>
              </w:rPr>
              <w:t>A time stamp of the collected information</w:t>
            </w:r>
          </w:p>
        </w:tc>
      </w:tr>
      <w:tr w:rsidR="009166E9" w:rsidRPr="00E9603C" w14:paraId="3F67C6EB" w14:textId="77777777">
        <w:trPr>
          <w:cantSplit/>
          <w:jc w:val="center"/>
        </w:trPr>
        <w:tc>
          <w:tcPr>
            <w:tcW w:w="2471" w:type="dxa"/>
          </w:tcPr>
          <w:p w14:paraId="2B0CB15B" w14:textId="77777777" w:rsidR="009166E9" w:rsidRPr="00E9603C" w:rsidRDefault="009166E9">
            <w:pPr>
              <w:pStyle w:val="TAL"/>
              <w:rPr>
                <w:lang w:eastAsia="zh-CN"/>
              </w:rPr>
            </w:pPr>
            <w:r w:rsidRPr="00E9603C">
              <w:rPr>
                <w:lang w:eastAsia="zh-CN"/>
              </w:rPr>
              <w:t>&gt;Data Volume</w:t>
            </w:r>
          </w:p>
        </w:tc>
        <w:tc>
          <w:tcPr>
            <w:tcW w:w="1076" w:type="dxa"/>
          </w:tcPr>
          <w:p w14:paraId="20FCB7C4" w14:textId="77777777" w:rsidR="009166E9" w:rsidRPr="00E9603C" w:rsidRDefault="009166E9">
            <w:pPr>
              <w:pStyle w:val="TAC"/>
              <w:rPr>
                <w:lang w:eastAsia="zh-CN"/>
              </w:rPr>
            </w:pPr>
            <w:r w:rsidRPr="00E9603C">
              <w:t>AF</w:t>
            </w:r>
          </w:p>
        </w:tc>
        <w:tc>
          <w:tcPr>
            <w:tcW w:w="4916" w:type="dxa"/>
          </w:tcPr>
          <w:p w14:paraId="1A22AD87" w14:textId="77777777" w:rsidR="009166E9" w:rsidRPr="00E9603C" w:rsidRDefault="009166E9">
            <w:pPr>
              <w:pStyle w:val="TAL"/>
              <w:rPr>
                <w:lang w:eastAsia="zh-CN"/>
              </w:rPr>
            </w:pPr>
            <w:r w:rsidRPr="00E9603C">
              <w:t xml:space="preserve">Amount of UE data volume exchanged per application during the period of observation, if application ID is provided in the Analytics request. This parameter is only available when subscriptions with periodic notification is requested </w:t>
            </w:r>
          </w:p>
        </w:tc>
      </w:tr>
      <w:tr w:rsidR="009166E9" w:rsidRPr="00E9603C" w14:paraId="1B6DFA55" w14:textId="77777777">
        <w:trPr>
          <w:cantSplit/>
          <w:jc w:val="center"/>
        </w:trPr>
        <w:tc>
          <w:tcPr>
            <w:tcW w:w="2471" w:type="dxa"/>
          </w:tcPr>
          <w:p w14:paraId="0B470C07" w14:textId="77777777" w:rsidR="009166E9" w:rsidRPr="00E9603C" w:rsidRDefault="009166E9">
            <w:pPr>
              <w:pStyle w:val="TAL"/>
              <w:rPr>
                <w:lang w:eastAsia="zh-CN"/>
              </w:rPr>
            </w:pPr>
            <w:r w:rsidRPr="00E9603C">
              <w:rPr>
                <w:lang w:eastAsia="zh-CN"/>
              </w:rPr>
              <w:t xml:space="preserve">   &gt;Application duration</w:t>
            </w:r>
          </w:p>
        </w:tc>
        <w:tc>
          <w:tcPr>
            <w:tcW w:w="1076" w:type="dxa"/>
          </w:tcPr>
          <w:p w14:paraId="3FA5162D" w14:textId="77777777" w:rsidR="009166E9" w:rsidRPr="00E9603C" w:rsidRDefault="009166E9">
            <w:pPr>
              <w:pStyle w:val="TAC"/>
            </w:pPr>
            <w:r w:rsidRPr="00E9603C">
              <w:t>AF</w:t>
            </w:r>
          </w:p>
        </w:tc>
        <w:tc>
          <w:tcPr>
            <w:tcW w:w="4916" w:type="dxa"/>
          </w:tcPr>
          <w:p w14:paraId="3B508794" w14:textId="77777777" w:rsidR="009166E9" w:rsidRPr="00E9603C" w:rsidRDefault="009166E9">
            <w:pPr>
              <w:pStyle w:val="TAL"/>
              <w:rPr>
                <w:lang w:eastAsia="zh-CN"/>
              </w:rPr>
            </w:pPr>
            <w:r w:rsidRPr="00E9603C">
              <w:rPr>
                <w:lang w:eastAsia="zh-CN"/>
              </w:rPr>
              <w:t>(Duration for the application (e.g. Voice talk time)</w:t>
            </w:r>
          </w:p>
        </w:tc>
      </w:tr>
    </w:tbl>
    <w:p w14:paraId="65293FE1" w14:textId="77777777" w:rsidR="009166E9" w:rsidRPr="00E9603C" w:rsidRDefault="009166E9">
      <w:pPr>
        <w:pStyle w:val="FP"/>
        <w:rPr>
          <w:rFonts w:eastAsia="MS Mincho"/>
        </w:rPr>
      </w:pPr>
    </w:p>
    <w:p w14:paraId="7A8492FF" w14:textId="77777777" w:rsidR="009166E9" w:rsidRPr="00E9603C" w:rsidRDefault="009166E9">
      <w:pPr>
        <w:pStyle w:val="TH"/>
        <w:rPr>
          <w:lang w:eastAsia="zh-CN"/>
        </w:rPr>
      </w:pPr>
      <w:bookmarkStart w:id="7817" w:name="_Hlk55767245"/>
      <w:r w:rsidRPr="00E9603C">
        <w:t>Table</w:t>
      </w:r>
      <w:r w:rsidRPr="00E9603C">
        <w:rPr>
          <w:lang w:eastAsia="zh-CN"/>
        </w:rPr>
        <w:t xml:space="preserve"> 6.30.1.3-4</w:t>
      </w:r>
      <w:r w:rsidRPr="00E9603C">
        <w:t xml:space="preserve">: Location based </w:t>
      </w:r>
      <w:r w:rsidRPr="00E9603C">
        <w:rPr>
          <w:lang w:eastAsia="zh-CN"/>
        </w:rPr>
        <w:t>UE dispersion collected</w:t>
      </w:r>
      <w:r w:rsidRPr="00E9603C">
        <w:t xml:space="preserve"> from </w:t>
      </w:r>
      <w:r w:rsidRPr="00E9603C">
        <w:rPr>
          <w:lang w:eastAsia="zh-CN"/>
        </w:rPr>
        <w:t>serving UPF</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1"/>
        <w:gridCol w:w="1076"/>
        <w:gridCol w:w="4916"/>
      </w:tblGrid>
      <w:tr w:rsidR="009166E9" w:rsidRPr="00E9603C" w14:paraId="30F49757" w14:textId="77777777">
        <w:trPr>
          <w:cantSplit/>
          <w:jc w:val="center"/>
        </w:trPr>
        <w:tc>
          <w:tcPr>
            <w:tcW w:w="2471" w:type="dxa"/>
          </w:tcPr>
          <w:p w14:paraId="4B082EEE" w14:textId="77777777" w:rsidR="009166E9" w:rsidRPr="00E9603C" w:rsidRDefault="009166E9">
            <w:pPr>
              <w:pStyle w:val="TAH"/>
            </w:pPr>
            <w:r w:rsidRPr="00E9603C">
              <w:t>Information</w:t>
            </w:r>
          </w:p>
        </w:tc>
        <w:tc>
          <w:tcPr>
            <w:tcW w:w="1076" w:type="dxa"/>
          </w:tcPr>
          <w:p w14:paraId="13FD48B0" w14:textId="77777777" w:rsidR="009166E9" w:rsidRPr="00E9603C" w:rsidRDefault="009166E9">
            <w:pPr>
              <w:pStyle w:val="TAH"/>
            </w:pPr>
            <w:r w:rsidRPr="00E9603C">
              <w:t>Source</w:t>
            </w:r>
          </w:p>
        </w:tc>
        <w:tc>
          <w:tcPr>
            <w:tcW w:w="4916" w:type="dxa"/>
          </w:tcPr>
          <w:p w14:paraId="76DA54D0" w14:textId="77777777" w:rsidR="009166E9" w:rsidRPr="00E9603C" w:rsidRDefault="009166E9">
            <w:pPr>
              <w:pStyle w:val="TAH"/>
            </w:pPr>
            <w:r w:rsidRPr="00E9603C">
              <w:t>Description</w:t>
            </w:r>
          </w:p>
        </w:tc>
      </w:tr>
      <w:tr w:rsidR="009166E9" w:rsidRPr="00E9603C" w14:paraId="57C9B7B3" w14:textId="77777777">
        <w:trPr>
          <w:cantSplit/>
          <w:trHeight w:val="278"/>
          <w:jc w:val="center"/>
        </w:trPr>
        <w:tc>
          <w:tcPr>
            <w:tcW w:w="2471" w:type="dxa"/>
          </w:tcPr>
          <w:p w14:paraId="325EAE1C" w14:textId="77777777" w:rsidR="009166E9" w:rsidRPr="00E9603C" w:rsidRDefault="009166E9">
            <w:pPr>
              <w:pStyle w:val="TAL"/>
            </w:pPr>
            <w:r w:rsidRPr="00E9603C">
              <w:rPr>
                <w:lang w:eastAsia="zh-CN"/>
              </w:rPr>
              <w:t>UE IP</w:t>
            </w:r>
          </w:p>
        </w:tc>
        <w:tc>
          <w:tcPr>
            <w:tcW w:w="1076" w:type="dxa"/>
          </w:tcPr>
          <w:p w14:paraId="754A4947" w14:textId="77777777" w:rsidR="009166E9" w:rsidRPr="00E9603C" w:rsidRDefault="009166E9">
            <w:pPr>
              <w:pStyle w:val="TAC"/>
              <w:rPr>
                <w:lang w:eastAsia="zh-CN"/>
              </w:rPr>
            </w:pPr>
            <w:r w:rsidRPr="00E9603C">
              <w:rPr>
                <w:lang w:eastAsia="zh-CN"/>
              </w:rPr>
              <w:t>UPF</w:t>
            </w:r>
          </w:p>
        </w:tc>
        <w:tc>
          <w:tcPr>
            <w:tcW w:w="4916" w:type="dxa"/>
          </w:tcPr>
          <w:p w14:paraId="3DEA1238" w14:textId="77777777" w:rsidR="009166E9" w:rsidRPr="00E9603C" w:rsidRDefault="009166E9">
            <w:pPr>
              <w:pStyle w:val="TAL"/>
              <w:rPr>
                <w:lang w:eastAsia="zh-CN"/>
              </w:rPr>
            </w:pPr>
            <w:r w:rsidRPr="00E9603C">
              <w:rPr>
                <w:lang w:eastAsia="zh-CN"/>
              </w:rPr>
              <w:t>UE IP address</w:t>
            </w:r>
          </w:p>
        </w:tc>
      </w:tr>
      <w:tr w:rsidR="009166E9" w:rsidRPr="00E9603C" w14:paraId="4EC570C3" w14:textId="77777777">
        <w:trPr>
          <w:cantSplit/>
          <w:trHeight w:val="278"/>
          <w:jc w:val="center"/>
        </w:trPr>
        <w:tc>
          <w:tcPr>
            <w:tcW w:w="2471" w:type="dxa"/>
          </w:tcPr>
          <w:p w14:paraId="70992132" w14:textId="77777777" w:rsidR="009166E9" w:rsidRPr="00E9603C" w:rsidRDefault="009166E9">
            <w:pPr>
              <w:pStyle w:val="TAL"/>
              <w:rPr>
                <w:lang w:eastAsia="zh-CN"/>
              </w:rPr>
            </w:pPr>
            <w:r w:rsidRPr="00E9603C">
              <w:t>IP 5-tuple</w:t>
            </w:r>
          </w:p>
        </w:tc>
        <w:tc>
          <w:tcPr>
            <w:tcW w:w="1076" w:type="dxa"/>
          </w:tcPr>
          <w:p w14:paraId="3D9B6CD5" w14:textId="77777777" w:rsidR="009166E9" w:rsidRPr="00E9603C" w:rsidRDefault="009166E9">
            <w:pPr>
              <w:pStyle w:val="TAC"/>
              <w:rPr>
                <w:rFonts w:eastAsia="SimSun"/>
                <w:lang w:eastAsia="zh-CN"/>
              </w:rPr>
            </w:pPr>
            <w:r w:rsidRPr="00E9603C">
              <w:rPr>
                <w:rFonts w:eastAsia="SimSun"/>
                <w:lang w:eastAsia="zh-CN"/>
              </w:rPr>
              <w:t>UPF</w:t>
            </w:r>
          </w:p>
        </w:tc>
        <w:tc>
          <w:tcPr>
            <w:tcW w:w="4916" w:type="dxa"/>
          </w:tcPr>
          <w:p w14:paraId="0EAAEFFD" w14:textId="77777777" w:rsidR="009166E9" w:rsidRPr="00E9603C" w:rsidRDefault="009166E9">
            <w:pPr>
              <w:pStyle w:val="TAL"/>
              <w:rPr>
                <w:lang w:eastAsia="zh-CN"/>
              </w:rPr>
            </w:pPr>
            <w:r w:rsidRPr="00E9603C">
              <w:t>IP address 5-tuple</w:t>
            </w:r>
          </w:p>
        </w:tc>
      </w:tr>
      <w:tr w:rsidR="009166E9" w:rsidRPr="00E9603C" w14:paraId="06C1195F" w14:textId="77777777">
        <w:trPr>
          <w:cantSplit/>
          <w:jc w:val="center"/>
        </w:trPr>
        <w:tc>
          <w:tcPr>
            <w:tcW w:w="2471" w:type="dxa"/>
          </w:tcPr>
          <w:p w14:paraId="0783B6FE" w14:textId="77777777" w:rsidR="009166E9" w:rsidRPr="00E9603C" w:rsidRDefault="009166E9">
            <w:pPr>
              <w:pStyle w:val="TAL"/>
              <w:rPr>
                <w:lang w:eastAsia="zh-CN"/>
              </w:rPr>
            </w:pPr>
            <w:r w:rsidRPr="00E9603C">
              <w:rPr>
                <w:lang w:eastAsia="zh-CN"/>
              </w:rPr>
              <w:t>Application ID (1..max)</w:t>
            </w:r>
          </w:p>
        </w:tc>
        <w:tc>
          <w:tcPr>
            <w:tcW w:w="1076" w:type="dxa"/>
          </w:tcPr>
          <w:p w14:paraId="630FF30E" w14:textId="77777777" w:rsidR="009166E9" w:rsidRPr="00E9603C" w:rsidRDefault="009166E9">
            <w:pPr>
              <w:pStyle w:val="TAC"/>
              <w:rPr>
                <w:lang w:eastAsia="zh-CN"/>
              </w:rPr>
            </w:pPr>
            <w:r w:rsidRPr="00E9603C">
              <w:rPr>
                <w:lang w:eastAsia="zh-CN"/>
              </w:rPr>
              <w:t>UPF</w:t>
            </w:r>
          </w:p>
        </w:tc>
        <w:tc>
          <w:tcPr>
            <w:tcW w:w="4916" w:type="dxa"/>
          </w:tcPr>
          <w:p w14:paraId="75EC568B" w14:textId="77777777" w:rsidR="009166E9" w:rsidRPr="00E9603C" w:rsidRDefault="009166E9">
            <w:pPr>
              <w:pStyle w:val="TAL"/>
              <w:rPr>
                <w:lang w:eastAsia="zh-CN"/>
              </w:rPr>
            </w:pPr>
            <w:r w:rsidRPr="00E9603C">
              <w:rPr>
                <w:lang w:eastAsia="zh-CN"/>
              </w:rPr>
              <w:t>To identify the application for the UE</w:t>
            </w:r>
          </w:p>
        </w:tc>
      </w:tr>
      <w:tr w:rsidR="009166E9" w:rsidRPr="00E9603C" w14:paraId="184577C1" w14:textId="77777777">
        <w:trPr>
          <w:cantSplit/>
          <w:jc w:val="center"/>
        </w:trPr>
        <w:tc>
          <w:tcPr>
            <w:tcW w:w="2471" w:type="dxa"/>
          </w:tcPr>
          <w:p w14:paraId="38F70331" w14:textId="77777777" w:rsidR="009166E9" w:rsidRPr="00E9603C" w:rsidRDefault="009166E9">
            <w:pPr>
              <w:pStyle w:val="TAL"/>
              <w:rPr>
                <w:lang w:eastAsia="zh-CN"/>
              </w:rPr>
            </w:pPr>
            <w:r w:rsidRPr="00E9603C">
              <w:rPr>
                <w:lang w:eastAsia="zh-CN"/>
              </w:rPr>
              <w:t xml:space="preserve">Location of Application </w:t>
            </w:r>
          </w:p>
        </w:tc>
        <w:tc>
          <w:tcPr>
            <w:tcW w:w="1076" w:type="dxa"/>
          </w:tcPr>
          <w:p w14:paraId="774232AF" w14:textId="77777777" w:rsidR="009166E9" w:rsidRPr="00E9603C" w:rsidRDefault="009166E9">
            <w:pPr>
              <w:pStyle w:val="TAC"/>
              <w:rPr>
                <w:lang w:eastAsia="zh-CN"/>
              </w:rPr>
            </w:pPr>
            <w:r w:rsidRPr="00E9603C">
              <w:rPr>
                <w:lang w:eastAsia="zh-CN"/>
              </w:rPr>
              <w:t>UPF</w:t>
            </w:r>
          </w:p>
        </w:tc>
        <w:tc>
          <w:tcPr>
            <w:tcW w:w="4916" w:type="dxa"/>
          </w:tcPr>
          <w:p w14:paraId="419F5325" w14:textId="77777777" w:rsidR="009166E9" w:rsidRPr="00E9603C" w:rsidRDefault="009166E9">
            <w:pPr>
              <w:pStyle w:val="TAL"/>
              <w:rPr>
                <w:lang w:eastAsia="zh-CN"/>
              </w:rPr>
            </w:pPr>
            <w:r w:rsidRPr="00E9603C">
              <w:rPr>
                <w:lang w:eastAsia="zh-CN"/>
              </w:rPr>
              <w:t xml:space="preserve">List of Internet applications represented by DNAI(s). </w:t>
            </w:r>
          </w:p>
        </w:tc>
      </w:tr>
      <w:tr w:rsidR="009166E9" w:rsidRPr="00E9603C" w14:paraId="41664A60" w14:textId="77777777">
        <w:trPr>
          <w:cantSplit/>
          <w:jc w:val="center"/>
        </w:trPr>
        <w:tc>
          <w:tcPr>
            <w:tcW w:w="2471" w:type="dxa"/>
          </w:tcPr>
          <w:p w14:paraId="3C0FDB44" w14:textId="77777777" w:rsidR="009166E9" w:rsidRPr="00E9603C" w:rsidRDefault="009166E9">
            <w:pPr>
              <w:pStyle w:val="TAL"/>
              <w:rPr>
                <w:lang w:eastAsia="zh-CN"/>
              </w:rPr>
            </w:pPr>
            <w:r w:rsidRPr="00E9603C">
              <w:rPr>
                <w:lang w:eastAsia="zh-CN"/>
              </w:rPr>
              <w:t xml:space="preserve">Timestamp </w:t>
            </w:r>
          </w:p>
        </w:tc>
        <w:tc>
          <w:tcPr>
            <w:tcW w:w="1076" w:type="dxa"/>
          </w:tcPr>
          <w:p w14:paraId="475B835D" w14:textId="77777777" w:rsidR="009166E9" w:rsidRPr="00E9603C" w:rsidRDefault="009166E9">
            <w:pPr>
              <w:pStyle w:val="TAC"/>
              <w:rPr>
                <w:lang w:eastAsia="zh-CN"/>
              </w:rPr>
            </w:pPr>
          </w:p>
        </w:tc>
        <w:tc>
          <w:tcPr>
            <w:tcW w:w="4916" w:type="dxa"/>
          </w:tcPr>
          <w:p w14:paraId="1CCB6173" w14:textId="77777777" w:rsidR="009166E9" w:rsidRPr="00E9603C" w:rsidRDefault="009166E9">
            <w:pPr>
              <w:pStyle w:val="TAL"/>
              <w:rPr>
                <w:lang w:eastAsia="zh-CN"/>
              </w:rPr>
            </w:pPr>
            <w:r w:rsidRPr="00E9603C">
              <w:rPr>
                <w:lang w:eastAsia="zh-CN"/>
              </w:rPr>
              <w:t>A time stamp of the collected information</w:t>
            </w:r>
          </w:p>
        </w:tc>
      </w:tr>
      <w:tr w:rsidR="009166E9" w:rsidRPr="00E9603C" w14:paraId="49BEC91A" w14:textId="77777777">
        <w:trPr>
          <w:cantSplit/>
          <w:jc w:val="center"/>
        </w:trPr>
        <w:tc>
          <w:tcPr>
            <w:tcW w:w="2471" w:type="dxa"/>
          </w:tcPr>
          <w:p w14:paraId="0C40174D" w14:textId="77777777" w:rsidR="009166E9" w:rsidRPr="00E9603C" w:rsidRDefault="009166E9">
            <w:pPr>
              <w:pStyle w:val="TAL"/>
              <w:rPr>
                <w:lang w:eastAsia="zh-CN"/>
              </w:rPr>
            </w:pPr>
            <w:r w:rsidRPr="00E9603C">
              <w:rPr>
                <w:lang w:eastAsia="zh-CN"/>
              </w:rPr>
              <w:t>&gt;Data Volume</w:t>
            </w:r>
          </w:p>
        </w:tc>
        <w:tc>
          <w:tcPr>
            <w:tcW w:w="1076" w:type="dxa"/>
          </w:tcPr>
          <w:p w14:paraId="11CA90F5" w14:textId="77777777" w:rsidR="009166E9" w:rsidRPr="00E9603C" w:rsidRDefault="009166E9">
            <w:pPr>
              <w:pStyle w:val="TAC"/>
              <w:rPr>
                <w:lang w:eastAsia="zh-CN"/>
              </w:rPr>
            </w:pPr>
            <w:r w:rsidRPr="00E9603C">
              <w:t>UPF</w:t>
            </w:r>
          </w:p>
        </w:tc>
        <w:tc>
          <w:tcPr>
            <w:tcW w:w="4916" w:type="dxa"/>
          </w:tcPr>
          <w:p w14:paraId="2327D262" w14:textId="77777777" w:rsidR="009166E9" w:rsidRPr="00E9603C" w:rsidRDefault="009166E9">
            <w:pPr>
              <w:pStyle w:val="TAL"/>
              <w:rPr>
                <w:lang w:eastAsia="zh-CN"/>
              </w:rPr>
            </w:pPr>
            <w:r w:rsidRPr="00E9603C">
              <w:t xml:space="preserve">amount of UE data volume exchanged per application during the period, if application ID is provided in the Analytics request. This parameter is only available when subscriptions with periodic notification is requested </w:t>
            </w:r>
          </w:p>
        </w:tc>
      </w:tr>
      <w:tr w:rsidR="009166E9" w:rsidRPr="00E9603C" w14:paraId="481D4C08" w14:textId="77777777">
        <w:trPr>
          <w:cantSplit/>
          <w:jc w:val="center"/>
        </w:trPr>
        <w:tc>
          <w:tcPr>
            <w:tcW w:w="2471" w:type="dxa"/>
          </w:tcPr>
          <w:p w14:paraId="3735B992" w14:textId="77777777" w:rsidR="009166E9" w:rsidRPr="00E9603C" w:rsidRDefault="009166E9">
            <w:pPr>
              <w:pStyle w:val="TAL"/>
              <w:rPr>
                <w:lang w:eastAsia="zh-CN"/>
              </w:rPr>
            </w:pPr>
            <w:r w:rsidRPr="00E9603C">
              <w:rPr>
                <w:lang w:eastAsia="zh-CN"/>
              </w:rPr>
              <w:t xml:space="preserve">   &gt;Application duration</w:t>
            </w:r>
          </w:p>
        </w:tc>
        <w:tc>
          <w:tcPr>
            <w:tcW w:w="1076" w:type="dxa"/>
          </w:tcPr>
          <w:p w14:paraId="231CE8B0" w14:textId="77777777" w:rsidR="009166E9" w:rsidRPr="00E9603C" w:rsidRDefault="009166E9">
            <w:pPr>
              <w:pStyle w:val="TAC"/>
            </w:pPr>
            <w:r w:rsidRPr="00E9603C">
              <w:t>UPF</w:t>
            </w:r>
          </w:p>
        </w:tc>
        <w:tc>
          <w:tcPr>
            <w:tcW w:w="4916" w:type="dxa"/>
          </w:tcPr>
          <w:p w14:paraId="271768D4" w14:textId="77777777" w:rsidR="009166E9" w:rsidRPr="00E9603C" w:rsidRDefault="009166E9">
            <w:pPr>
              <w:pStyle w:val="TAL"/>
              <w:rPr>
                <w:lang w:eastAsia="zh-CN"/>
              </w:rPr>
            </w:pPr>
            <w:r w:rsidRPr="00E9603C">
              <w:rPr>
                <w:lang w:eastAsia="zh-CN"/>
              </w:rPr>
              <w:t>(Duration for the application (e.g. Voice talk time)</w:t>
            </w:r>
          </w:p>
        </w:tc>
      </w:tr>
      <w:bookmarkEnd w:id="7817"/>
    </w:tbl>
    <w:p w14:paraId="26FA9F88" w14:textId="77777777" w:rsidR="009166E9" w:rsidRPr="00E9603C" w:rsidRDefault="009166E9">
      <w:pPr>
        <w:pStyle w:val="B1"/>
      </w:pPr>
    </w:p>
    <w:p w14:paraId="77C6E8F6" w14:textId="77777777" w:rsidR="009166E9" w:rsidRPr="00E9603C" w:rsidRDefault="009166E9">
      <w:r w:rsidRPr="00E9603C">
        <w:t>The focus of the NWDAF is to calculate the volume of data and amount of transactions dispersed by the UE at each visited location during a period of interest. The entry time and exit time to a location is provided by the AMF.</w:t>
      </w:r>
    </w:p>
    <w:p w14:paraId="24E42D4A" w14:textId="77777777" w:rsidR="009166E9" w:rsidRPr="00E9603C" w:rsidRDefault="009166E9">
      <w:r w:rsidRPr="00E9603C">
        <w:t xml:space="preserve">If the optional application ID is requested, the volume per application can be provided by the UPF or AF. </w:t>
      </w:r>
    </w:p>
    <w:p w14:paraId="60AA368A" w14:textId="77777777" w:rsidR="009166E9" w:rsidRPr="00E9603C" w:rsidRDefault="009166E9">
      <w:r w:rsidRPr="00E9603C">
        <w:t xml:space="preserve">The Correlation Information as defined in </w:t>
      </w:r>
      <w:r w:rsidRPr="00E9603C">
        <w:rPr>
          <w:lang w:eastAsia="zh-CN"/>
        </w:rPr>
        <w:t xml:space="preserve">Table 6.2.4-1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could be re-used to correlate the input data from AMF and SMF, the input data from SMF and UPF, the input data from UPF and AF.</w:t>
      </w:r>
      <w:r w:rsidRPr="00E9603C">
        <w:t xml:space="preserve"> </w:t>
      </w:r>
    </w:p>
    <w:p w14:paraId="7CFB30FC" w14:textId="77777777" w:rsidR="009166E9" w:rsidRPr="00E9603C" w:rsidRDefault="009166E9">
      <w:pPr>
        <w:pStyle w:val="B1"/>
        <w:rPr>
          <w:lang w:eastAsia="zh-CN"/>
        </w:rPr>
      </w:pPr>
      <w:r w:rsidRPr="00E9603C">
        <w:rPr>
          <w:lang w:eastAsia="zh-CN"/>
        </w:rPr>
        <w:t>-</w:t>
      </w:r>
      <w:r w:rsidRPr="00E9603C">
        <w:rPr>
          <w:lang w:eastAsia="zh-CN"/>
        </w:rPr>
        <w:tab/>
        <w:t xml:space="preserve">Slice data related to UE dispersion from NF(s) are defined in the Tables 6.30.1.3-5, </w:t>
      </w:r>
      <w:r w:rsidRPr="00E9603C">
        <w:t>6.</w:t>
      </w:r>
      <w:r w:rsidRPr="00E9603C">
        <w:rPr>
          <w:lang w:eastAsia="zh-CN"/>
        </w:rPr>
        <w:t>30</w:t>
      </w:r>
      <w:r w:rsidRPr="00E9603C">
        <w:t>.1.3-6, 6.</w:t>
      </w:r>
      <w:r w:rsidRPr="00E9603C">
        <w:rPr>
          <w:lang w:eastAsia="zh-CN"/>
        </w:rPr>
        <w:t>30</w:t>
      </w:r>
      <w:r w:rsidRPr="00E9603C">
        <w:t xml:space="preserve">.1.3-7, and </w:t>
      </w:r>
      <w:r w:rsidRPr="00E9603C">
        <w:rPr>
          <w:lang w:eastAsia="zh-CN"/>
        </w:rPr>
        <w:t>6.30.1.3-8</w:t>
      </w:r>
      <w:r w:rsidR="00E9603C" w:rsidRPr="00E9603C">
        <w:rPr>
          <w:lang w:eastAsia="zh-CN"/>
        </w:rPr>
        <w:t>.</w:t>
      </w:r>
    </w:p>
    <w:p w14:paraId="4B93201E" w14:textId="77777777" w:rsidR="009166E9" w:rsidRPr="00E9603C" w:rsidRDefault="009166E9">
      <w:pPr>
        <w:pStyle w:val="TH"/>
        <w:rPr>
          <w:lang w:eastAsia="zh-CN"/>
        </w:rPr>
      </w:pPr>
      <w:r w:rsidRPr="00E9603C">
        <w:t>Table</w:t>
      </w:r>
      <w:r w:rsidRPr="00E9603C">
        <w:rPr>
          <w:lang w:eastAsia="zh-CN"/>
        </w:rPr>
        <w:t xml:space="preserve"> 6.30.1.3-5</w:t>
      </w:r>
      <w:r w:rsidRPr="00E9603C">
        <w:t xml:space="preserve">: Slice based </w:t>
      </w:r>
      <w:r w:rsidRPr="00E9603C">
        <w:rPr>
          <w:lang w:eastAsia="zh-CN"/>
        </w:rPr>
        <w:t>UE dispersion collected</w:t>
      </w:r>
      <w:r w:rsidRPr="00E9603C">
        <w:t xml:space="preserve"> from serving </w:t>
      </w:r>
      <w:r w:rsidRPr="00E9603C">
        <w:rPr>
          <w:lang w:eastAsia="zh-CN"/>
        </w:rPr>
        <w:t>AMF</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1"/>
        <w:gridCol w:w="1076"/>
        <w:gridCol w:w="4916"/>
      </w:tblGrid>
      <w:tr w:rsidR="009166E9" w:rsidRPr="00E9603C" w14:paraId="2003B3FA" w14:textId="77777777">
        <w:trPr>
          <w:cantSplit/>
          <w:jc w:val="center"/>
        </w:trPr>
        <w:tc>
          <w:tcPr>
            <w:tcW w:w="2471" w:type="dxa"/>
          </w:tcPr>
          <w:p w14:paraId="66440061" w14:textId="77777777" w:rsidR="009166E9" w:rsidRPr="00E9603C" w:rsidRDefault="009166E9">
            <w:pPr>
              <w:pStyle w:val="TAH"/>
            </w:pPr>
            <w:r w:rsidRPr="00E9603C">
              <w:t>Information</w:t>
            </w:r>
          </w:p>
        </w:tc>
        <w:tc>
          <w:tcPr>
            <w:tcW w:w="1076" w:type="dxa"/>
          </w:tcPr>
          <w:p w14:paraId="59CF6F24" w14:textId="77777777" w:rsidR="009166E9" w:rsidRPr="00E9603C" w:rsidRDefault="009166E9">
            <w:pPr>
              <w:pStyle w:val="TAH"/>
            </w:pPr>
            <w:r w:rsidRPr="00E9603C">
              <w:t>Source</w:t>
            </w:r>
          </w:p>
        </w:tc>
        <w:tc>
          <w:tcPr>
            <w:tcW w:w="4916" w:type="dxa"/>
          </w:tcPr>
          <w:p w14:paraId="05E7931F" w14:textId="77777777" w:rsidR="009166E9" w:rsidRPr="00E9603C" w:rsidRDefault="009166E9">
            <w:pPr>
              <w:pStyle w:val="TAH"/>
            </w:pPr>
            <w:r w:rsidRPr="00E9603C">
              <w:t>Description</w:t>
            </w:r>
          </w:p>
        </w:tc>
      </w:tr>
      <w:tr w:rsidR="009166E9" w:rsidRPr="00E9603C" w14:paraId="4304CE11" w14:textId="77777777">
        <w:trPr>
          <w:cantSplit/>
          <w:jc w:val="center"/>
        </w:trPr>
        <w:tc>
          <w:tcPr>
            <w:tcW w:w="2471" w:type="dxa"/>
          </w:tcPr>
          <w:p w14:paraId="491C3BA3" w14:textId="77777777" w:rsidR="009166E9" w:rsidRPr="00E9603C" w:rsidRDefault="009166E9">
            <w:pPr>
              <w:pStyle w:val="TAL"/>
            </w:pPr>
            <w:r w:rsidRPr="00E9603C">
              <w:rPr>
                <w:lang w:eastAsia="zh-CN"/>
              </w:rPr>
              <w:t>UE ID</w:t>
            </w:r>
          </w:p>
        </w:tc>
        <w:tc>
          <w:tcPr>
            <w:tcW w:w="1076" w:type="dxa"/>
          </w:tcPr>
          <w:p w14:paraId="5B28B06F" w14:textId="77777777" w:rsidR="009166E9" w:rsidRPr="00E9603C" w:rsidRDefault="009166E9">
            <w:pPr>
              <w:pStyle w:val="TAC"/>
              <w:rPr>
                <w:lang w:eastAsia="zh-CN"/>
              </w:rPr>
            </w:pPr>
            <w:r w:rsidRPr="00E9603C">
              <w:rPr>
                <w:lang w:eastAsia="zh-CN"/>
              </w:rPr>
              <w:t>AMF</w:t>
            </w:r>
          </w:p>
        </w:tc>
        <w:tc>
          <w:tcPr>
            <w:tcW w:w="4916" w:type="dxa"/>
          </w:tcPr>
          <w:p w14:paraId="43057275" w14:textId="77777777" w:rsidR="009166E9" w:rsidRPr="00E9603C" w:rsidRDefault="009166E9">
            <w:pPr>
              <w:pStyle w:val="TAL"/>
              <w:rPr>
                <w:lang w:eastAsia="zh-CN"/>
              </w:rPr>
            </w:pPr>
            <w:r w:rsidRPr="00E9603C">
              <w:rPr>
                <w:lang w:eastAsia="zh-CN"/>
              </w:rPr>
              <w:t>SUPI</w:t>
            </w:r>
          </w:p>
        </w:tc>
      </w:tr>
      <w:tr w:rsidR="009166E9" w:rsidRPr="00E9603C" w14:paraId="54E9E407" w14:textId="77777777">
        <w:trPr>
          <w:cantSplit/>
          <w:jc w:val="center"/>
        </w:trPr>
        <w:tc>
          <w:tcPr>
            <w:tcW w:w="2471" w:type="dxa"/>
          </w:tcPr>
          <w:p w14:paraId="2A623AAB" w14:textId="77777777" w:rsidR="009166E9" w:rsidRPr="00E9603C" w:rsidRDefault="009166E9">
            <w:pPr>
              <w:pStyle w:val="TAL"/>
              <w:rPr>
                <w:lang w:eastAsia="zh-CN"/>
              </w:rPr>
            </w:pPr>
            <w:r w:rsidRPr="00E9603C">
              <w:rPr>
                <w:lang w:eastAsia="zh-CN"/>
              </w:rPr>
              <w:t>Type Allocation Code</w:t>
            </w:r>
          </w:p>
        </w:tc>
        <w:tc>
          <w:tcPr>
            <w:tcW w:w="1076" w:type="dxa"/>
          </w:tcPr>
          <w:p w14:paraId="15717975" w14:textId="77777777" w:rsidR="009166E9" w:rsidRPr="00E9603C" w:rsidRDefault="009166E9">
            <w:pPr>
              <w:pStyle w:val="TAC"/>
              <w:rPr>
                <w:lang w:eastAsia="zh-CN"/>
              </w:rPr>
            </w:pPr>
            <w:r w:rsidRPr="00E9603C">
              <w:rPr>
                <w:lang w:eastAsia="zh-CN"/>
              </w:rPr>
              <w:t>AMF</w:t>
            </w:r>
          </w:p>
        </w:tc>
        <w:tc>
          <w:tcPr>
            <w:tcW w:w="4916" w:type="dxa"/>
          </w:tcPr>
          <w:p w14:paraId="3D4D2DFC" w14:textId="77777777" w:rsidR="009166E9" w:rsidRPr="00E9603C" w:rsidRDefault="009166E9">
            <w:pPr>
              <w:pStyle w:val="TAL"/>
              <w:rPr>
                <w:lang w:eastAsia="zh-CN"/>
              </w:rPr>
            </w:pPr>
            <w:r w:rsidRPr="00E9603C">
              <w:rPr>
                <w:lang w:eastAsia="zh-CN"/>
              </w:rPr>
              <w:t>Terminal model and vendor information of the UE.</w:t>
            </w:r>
          </w:p>
        </w:tc>
      </w:tr>
      <w:tr w:rsidR="009166E9" w:rsidRPr="00E9603C" w14:paraId="036A2D32" w14:textId="77777777">
        <w:trPr>
          <w:cantSplit/>
          <w:jc w:val="center"/>
        </w:trPr>
        <w:tc>
          <w:tcPr>
            <w:tcW w:w="2471" w:type="dxa"/>
          </w:tcPr>
          <w:p w14:paraId="2BDDC553" w14:textId="77777777" w:rsidR="009166E9" w:rsidRPr="00E9603C" w:rsidRDefault="009166E9">
            <w:pPr>
              <w:pStyle w:val="TAL"/>
              <w:rPr>
                <w:lang w:eastAsia="zh-CN"/>
              </w:rPr>
            </w:pPr>
            <w:r w:rsidRPr="00E9603C">
              <w:rPr>
                <w:lang w:eastAsia="zh-CN"/>
              </w:rPr>
              <w:t>Slice (1..max)</w:t>
            </w:r>
          </w:p>
        </w:tc>
        <w:tc>
          <w:tcPr>
            <w:tcW w:w="1076" w:type="dxa"/>
          </w:tcPr>
          <w:p w14:paraId="75E7C064" w14:textId="77777777" w:rsidR="009166E9" w:rsidRPr="00E9603C" w:rsidRDefault="009166E9">
            <w:pPr>
              <w:pStyle w:val="TAC"/>
              <w:rPr>
                <w:lang w:eastAsia="zh-CN"/>
              </w:rPr>
            </w:pPr>
            <w:r w:rsidRPr="00E9603C">
              <w:rPr>
                <w:lang w:eastAsia="zh-CN"/>
              </w:rPr>
              <w:t>AMF</w:t>
            </w:r>
          </w:p>
        </w:tc>
        <w:tc>
          <w:tcPr>
            <w:tcW w:w="4916" w:type="dxa"/>
          </w:tcPr>
          <w:p w14:paraId="56CCA1DB" w14:textId="77777777" w:rsidR="009166E9" w:rsidRPr="00E9603C" w:rsidRDefault="009166E9">
            <w:pPr>
              <w:pStyle w:val="TAL"/>
              <w:rPr>
                <w:lang w:eastAsia="zh-CN"/>
              </w:rPr>
            </w:pPr>
            <w:r w:rsidRPr="00E9603C">
              <w:rPr>
                <w:lang w:eastAsia="zh-CN"/>
              </w:rPr>
              <w:t>UE assigned slice</w:t>
            </w:r>
          </w:p>
        </w:tc>
      </w:tr>
      <w:tr w:rsidR="009166E9" w:rsidRPr="00E9603C" w14:paraId="18362B97" w14:textId="77777777">
        <w:trPr>
          <w:cantSplit/>
          <w:jc w:val="center"/>
        </w:trPr>
        <w:tc>
          <w:tcPr>
            <w:tcW w:w="2471" w:type="dxa"/>
          </w:tcPr>
          <w:p w14:paraId="1B549A74" w14:textId="77777777" w:rsidR="009166E9" w:rsidRPr="00E9603C" w:rsidRDefault="009166E9">
            <w:pPr>
              <w:pStyle w:val="TAL"/>
              <w:rPr>
                <w:lang w:eastAsia="zh-CN"/>
              </w:rPr>
            </w:pPr>
            <w:r w:rsidRPr="00E9603C">
              <w:rPr>
                <w:lang w:eastAsia="zh-CN"/>
              </w:rPr>
              <w:t xml:space="preserve">   &gt;S-NSSAI</w:t>
            </w:r>
          </w:p>
        </w:tc>
        <w:tc>
          <w:tcPr>
            <w:tcW w:w="1076" w:type="dxa"/>
          </w:tcPr>
          <w:p w14:paraId="17B60BF7" w14:textId="77777777" w:rsidR="009166E9" w:rsidRPr="00E9603C" w:rsidRDefault="009166E9">
            <w:pPr>
              <w:pStyle w:val="TAC"/>
              <w:rPr>
                <w:lang w:eastAsia="zh-CN"/>
              </w:rPr>
            </w:pPr>
          </w:p>
        </w:tc>
        <w:tc>
          <w:tcPr>
            <w:tcW w:w="4916" w:type="dxa"/>
          </w:tcPr>
          <w:p w14:paraId="3DF5C292" w14:textId="77777777" w:rsidR="009166E9" w:rsidRPr="00E9603C" w:rsidRDefault="009166E9">
            <w:pPr>
              <w:pStyle w:val="TAL"/>
              <w:rPr>
                <w:lang w:eastAsia="zh-CN"/>
              </w:rPr>
            </w:pPr>
            <w:r w:rsidRPr="00E9603C">
              <w:rPr>
                <w:lang w:eastAsia="zh-CN"/>
              </w:rPr>
              <w:t>Slice (up to 8 per UE at any given instance)</w:t>
            </w:r>
          </w:p>
        </w:tc>
      </w:tr>
      <w:tr w:rsidR="009166E9" w:rsidRPr="00E9603C" w14:paraId="22968F82" w14:textId="77777777">
        <w:trPr>
          <w:cantSplit/>
          <w:jc w:val="center"/>
        </w:trPr>
        <w:tc>
          <w:tcPr>
            <w:tcW w:w="2471" w:type="dxa"/>
          </w:tcPr>
          <w:p w14:paraId="7132FD72" w14:textId="77777777" w:rsidR="009166E9" w:rsidRPr="00E9603C" w:rsidRDefault="009166E9">
            <w:pPr>
              <w:pStyle w:val="TAL"/>
              <w:rPr>
                <w:lang w:eastAsia="zh-CN"/>
              </w:rPr>
            </w:pPr>
            <w:r w:rsidRPr="00E9603C">
              <w:rPr>
                <w:lang w:eastAsia="zh-CN"/>
              </w:rPr>
              <w:t xml:space="preserve">   &gt;Timestamp </w:t>
            </w:r>
          </w:p>
        </w:tc>
        <w:tc>
          <w:tcPr>
            <w:tcW w:w="1076" w:type="dxa"/>
          </w:tcPr>
          <w:p w14:paraId="4C31E417" w14:textId="77777777" w:rsidR="009166E9" w:rsidRPr="00E9603C" w:rsidRDefault="009166E9">
            <w:pPr>
              <w:pStyle w:val="TAC"/>
              <w:rPr>
                <w:lang w:eastAsia="zh-CN"/>
              </w:rPr>
            </w:pPr>
          </w:p>
        </w:tc>
        <w:tc>
          <w:tcPr>
            <w:tcW w:w="4916" w:type="dxa"/>
          </w:tcPr>
          <w:p w14:paraId="310832EE" w14:textId="77777777" w:rsidR="009166E9" w:rsidRPr="00E9603C" w:rsidRDefault="009166E9">
            <w:pPr>
              <w:pStyle w:val="TAL"/>
              <w:rPr>
                <w:lang w:eastAsia="zh-CN"/>
              </w:rPr>
            </w:pPr>
            <w:r w:rsidRPr="00E9603C">
              <w:rPr>
                <w:lang w:eastAsia="zh-CN"/>
              </w:rPr>
              <w:t>A time stamp when the slice was assigned</w:t>
            </w:r>
          </w:p>
        </w:tc>
      </w:tr>
      <w:tr w:rsidR="009166E9" w:rsidRPr="00E9603C" w14:paraId="015FD1E8" w14:textId="77777777">
        <w:trPr>
          <w:cantSplit/>
          <w:jc w:val="center"/>
        </w:trPr>
        <w:tc>
          <w:tcPr>
            <w:tcW w:w="2471" w:type="dxa"/>
          </w:tcPr>
          <w:p w14:paraId="050C26CD" w14:textId="77777777" w:rsidR="009166E9" w:rsidRPr="00E9603C" w:rsidRDefault="009166E9">
            <w:pPr>
              <w:pStyle w:val="TAL"/>
              <w:rPr>
                <w:lang w:eastAsia="zh-CN"/>
              </w:rPr>
            </w:pPr>
            <w:r w:rsidRPr="00E9603C">
              <w:rPr>
                <w:lang w:eastAsia="zh-CN"/>
              </w:rPr>
              <w:t xml:space="preserve">   &gt;Transactions </w:t>
            </w:r>
          </w:p>
        </w:tc>
        <w:tc>
          <w:tcPr>
            <w:tcW w:w="1076" w:type="dxa"/>
          </w:tcPr>
          <w:p w14:paraId="3E393F45" w14:textId="77777777" w:rsidR="009166E9" w:rsidRPr="00E9603C" w:rsidRDefault="009166E9">
            <w:pPr>
              <w:pStyle w:val="TAC"/>
            </w:pPr>
            <w:r w:rsidRPr="00E9603C">
              <w:t>AMF</w:t>
            </w:r>
          </w:p>
        </w:tc>
        <w:tc>
          <w:tcPr>
            <w:tcW w:w="4916" w:type="dxa"/>
          </w:tcPr>
          <w:p w14:paraId="353D07C5" w14:textId="77777777" w:rsidR="009166E9" w:rsidRPr="00E9603C" w:rsidRDefault="009166E9">
            <w:pPr>
              <w:pStyle w:val="TAL"/>
              <w:rPr>
                <w:lang w:eastAsia="zh-CN"/>
              </w:rPr>
            </w:pPr>
            <w:r w:rsidRPr="00E9603C">
              <w:rPr>
                <w:lang w:eastAsia="zh-CN"/>
              </w:rPr>
              <w:t>Either per UE transaction or optionally if subscription with periodic notification is requested an amount of UE transactions exchanged at the slice</w:t>
            </w:r>
          </w:p>
        </w:tc>
      </w:tr>
    </w:tbl>
    <w:p w14:paraId="540473BE" w14:textId="77777777" w:rsidR="009166E9" w:rsidRPr="00E9603C" w:rsidRDefault="009166E9">
      <w:pPr>
        <w:pStyle w:val="FP"/>
        <w:rPr>
          <w:rFonts w:eastAsia="MS Mincho"/>
        </w:rPr>
      </w:pPr>
    </w:p>
    <w:p w14:paraId="49D91E49" w14:textId="77777777" w:rsidR="009166E9" w:rsidRPr="00E9603C" w:rsidRDefault="009166E9">
      <w:pPr>
        <w:pStyle w:val="TH"/>
        <w:rPr>
          <w:lang w:eastAsia="zh-CN"/>
        </w:rPr>
      </w:pPr>
      <w:r w:rsidRPr="00E9603C">
        <w:t>Table</w:t>
      </w:r>
      <w:r w:rsidRPr="00E9603C">
        <w:rPr>
          <w:lang w:eastAsia="zh-CN"/>
        </w:rPr>
        <w:t xml:space="preserve"> 6.30.1.3-6</w:t>
      </w:r>
      <w:r w:rsidRPr="00E9603C">
        <w:t xml:space="preserve">: Slice based </w:t>
      </w:r>
      <w:r w:rsidRPr="00E9603C">
        <w:rPr>
          <w:lang w:eastAsia="zh-CN"/>
        </w:rPr>
        <w:t>UE dispersion collected</w:t>
      </w:r>
      <w:r w:rsidRPr="00E9603C">
        <w:t xml:space="preserve"> from</w:t>
      </w:r>
      <w:r w:rsidRPr="00E9603C">
        <w:rPr>
          <w:lang w:eastAsia="zh-CN"/>
        </w:rPr>
        <w:t xml:space="preserve"> serving SMF</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1"/>
        <w:gridCol w:w="1076"/>
        <w:gridCol w:w="4916"/>
      </w:tblGrid>
      <w:tr w:rsidR="009166E9" w:rsidRPr="00E9603C" w14:paraId="25C7E8EB" w14:textId="77777777">
        <w:trPr>
          <w:cantSplit/>
          <w:jc w:val="center"/>
        </w:trPr>
        <w:tc>
          <w:tcPr>
            <w:tcW w:w="2471" w:type="dxa"/>
          </w:tcPr>
          <w:p w14:paraId="296BA8CB" w14:textId="77777777" w:rsidR="009166E9" w:rsidRPr="00E9603C" w:rsidRDefault="009166E9">
            <w:pPr>
              <w:pStyle w:val="TAH"/>
            </w:pPr>
            <w:r w:rsidRPr="00E9603C">
              <w:t>Information</w:t>
            </w:r>
          </w:p>
        </w:tc>
        <w:tc>
          <w:tcPr>
            <w:tcW w:w="1076" w:type="dxa"/>
          </w:tcPr>
          <w:p w14:paraId="22373828" w14:textId="77777777" w:rsidR="009166E9" w:rsidRPr="00E9603C" w:rsidRDefault="009166E9">
            <w:pPr>
              <w:pStyle w:val="TAH"/>
            </w:pPr>
            <w:r w:rsidRPr="00E9603C">
              <w:t>Source</w:t>
            </w:r>
          </w:p>
        </w:tc>
        <w:tc>
          <w:tcPr>
            <w:tcW w:w="4916" w:type="dxa"/>
          </w:tcPr>
          <w:p w14:paraId="3B722A27" w14:textId="77777777" w:rsidR="009166E9" w:rsidRPr="00E9603C" w:rsidRDefault="009166E9">
            <w:pPr>
              <w:pStyle w:val="TAH"/>
            </w:pPr>
            <w:r w:rsidRPr="00E9603C">
              <w:t>Description</w:t>
            </w:r>
          </w:p>
        </w:tc>
      </w:tr>
      <w:tr w:rsidR="009166E9" w:rsidRPr="00E9603C" w14:paraId="4802DB42" w14:textId="77777777">
        <w:trPr>
          <w:cantSplit/>
          <w:jc w:val="center"/>
        </w:trPr>
        <w:tc>
          <w:tcPr>
            <w:tcW w:w="2471" w:type="dxa"/>
          </w:tcPr>
          <w:p w14:paraId="013F558B" w14:textId="77777777" w:rsidR="009166E9" w:rsidRPr="00E9603C" w:rsidRDefault="009166E9">
            <w:pPr>
              <w:pStyle w:val="TAL"/>
              <w:rPr>
                <w:lang w:eastAsia="zh-CN"/>
              </w:rPr>
            </w:pPr>
            <w:r w:rsidRPr="00E9603C">
              <w:rPr>
                <w:rFonts w:eastAsia="SimSun"/>
                <w:lang w:eastAsia="zh-CN"/>
              </w:rPr>
              <w:t>UE IP</w:t>
            </w:r>
          </w:p>
        </w:tc>
        <w:tc>
          <w:tcPr>
            <w:tcW w:w="1076" w:type="dxa"/>
          </w:tcPr>
          <w:p w14:paraId="75C1649F" w14:textId="77777777" w:rsidR="009166E9" w:rsidRPr="00E9603C" w:rsidRDefault="009166E9">
            <w:pPr>
              <w:pStyle w:val="TAC"/>
              <w:rPr>
                <w:lang w:eastAsia="zh-CN"/>
              </w:rPr>
            </w:pPr>
            <w:r w:rsidRPr="00E9603C">
              <w:rPr>
                <w:rFonts w:eastAsia="SimSun"/>
                <w:lang w:eastAsia="zh-CN"/>
              </w:rPr>
              <w:t>SMF</w:t>
            </w:r>
          </w:p>
        </w:tc>
        <w:tc>
          <w:tcPr>
            <w:tcW w:w="4916" w:type="dxa"/>
          </w:tcPr>
          <w:p w14:paraId="173E31A2" w14:textId="77777777" w:rsidR="009166E9" w:rsidRPr="00E9603C" w:rsidRDefault="009166E9">
            <w:pPr>
              <w:pStyle w:val="TAL"/>
              <w:rPr>
                <w:lang w:eastAsia="zh-CN"/>
              </w:rPr>
            </w:pPr>
            <w:r w:rsidRPr="00E9603C">
              <w:rPr>
                <w:rFonts w:eastAsia="SimSun"/>
                <w:lang w:eastAsia="zh-CN"/>
              </w:rPr>
              <w:t>UE IP address</w:t>
            </w:r>
          </w:p>
        </w:tc>
      </w:tr>
      <w:tr w:rsidR="009166E9" w:rsidRPr="00E9603C" w14:paraId="606B9E6D" w14:textId="77777777">
        <w:trPr>
          <w:cantSplit/>
          <w:jc w:val="center"/>
        </w:trPr>
        <w:tc>
          <w:tcPr>
            <w:tcW w:w="2471" w:type="dxa"/>
          </w:tcPr>
          <w:p w14:paraId="30A250CA" w14:textId="77777777" w:rsidR="009166E9" w:rsidRPr="00E9603C" w:rsidRDefault="009166E9">
            <w:pPr>
              <w:pStyle w:val="TAL"/>
            </w:pPr>
            <w:r w:rsidRPr="00E9603C">
              <w:rPr>
                <w:lang w:eastAsia="zh-CN"/>
              </w:rPr>
              <w:t>UE ID</w:t>
            </w:r>
          </w:p>
        </w:tc>
        <w:tc>
          <w:tcPr>
            <w:tcW w:w="1076" w:type="dxa"/>
          </w:tcPr>
          <w:p w14:paraId="5E0218BE" w14:textId="77777777" w:rsidR="009166E9" w:rsidRPr="00E9603C" w:rsidRDefault="009166E9">
            <w:pPr>
              <w:pStyle w:val="TAC"/>
              <w:rPr>
                <w:lang w:eastAsia="zh-CN"/>
              </w:rPr>
            </w:pPr>
            <w:r w:rsidRPr="00E9603C">
              <w:rPr>
                <w:lang w:eastAsia="zh-CN"/>
              </w:rPr>
              <w:t>SMF</w:t>
            </w:r>
          </w:p>
        </w:tc>
        <w:tc>
          <w:tcPr>
            <w:tcW w:w="4916" w:type="dxa"/>
          </w:tcPr>
          <w:p w14:paraId="117C162E" w14:textId="77777777" w:rsidR="009166E9" w:rsidRPr="00E9603C" w:rsidRDefault="009166E9">
            <w:pPr>
              <w:pStyle w:val="TAL"/>
              <w:rPr>
                <w:lang w:eastAsia="zh-CN"/>
              </w:rPr>
            </w:pPr>
            <w:r w:rsidRPr="00E9603C">
              <w:rPr>
                <w:lang w:eastAsia="zh-CN"/>
              </w:rPr>
              <w:t>SUPI</w:t>
            </w:r>
          </w:p>
        </w:tc>
      </w:tr>
      <w:tr w:rsidR="009166E9" w:rsidRPr="00E9603C" w14:paraId="58B3C679" w14:textId="77777777">
        <w:trPr>
          <w:cantSplit/>
          <w:jc w:val="center"/>
        </w:trPr>
        <w:tc>
          <w:tcPr>
            <w:tcW w:w="2471" w:type="dxa"/>
          </w:tcPr>
          <w:p w14:paraId="1BA9B2E3" w14:textId="77777777" w:rsidR="009166E9" w:rsidRPr="00E9603C" w:rsidRDefault="009166E9">
            <w:pPr>
              <w:pStyle w:val="TAL"/>
              <w:rPr>
                <w:lang w:eastAsia="zh-CN"/>
              </w:rPr>
            </w:pPr>
            <w:r w:rsidRPr="00E9603C">
              <w:rPr>
                <w:lang w:eastAsia="zh-CN"/>
              </w:rPr>
              <w:t>Slice (1..max)</w:t>
            </w:r>
          </w:p>
        </w:tc>
        <w:tc>
          <w:tcPr>
            <w:tcW w:w="1076" w:type="dxa"/>
          </w:tcPr>
          <w:p w14:paraId="58406888" w14:textId="77777777" w:rsidR="009166E9" w:rsidRPr="00E9603C" w:rsidRDefault="009166E9">
            <w:pPr>
              <w:pStyle w:val="TAC"/>
              <w:rPr>
                <w:lang w:eastAsia="zh-CN"/>
              </w:rPr>
            </w:pPr>
          </w:p>
        </w:tc>
        <w:tc>
          <w:tcPr>
            <w:tcW w:w="4916" w:type="dxa"/>
          </w:tcPr>
          <w:p w14:paraId="39F720D8" w14:textId="77777777" w:rsidR="009166E9" w:rsidRPr="00E9603C" w:rsidRDefault="009166E9">
            <w:pPr>
              <w:pStyle w:val="TAL"/>
              <w:rPr>
                <w:lang w:eastAsia="zh-CN"/>
              </w:rPr>
            </w:pPr>
            <w:r w:rsidRPr="00E9603C">
              <w:rPr>
                <w:lang w:eastAsia="zh-CN"/>
              </w:rPr>
              <w:t>UE assigned slice</w:t>
            </w:r>
          </w:p>
        </w:tc>
      </w:tr>
      <w:tr w:rsidR="009166E9" w:rsidRPr="00E9603C" w14:paraId="5707765F" w14:textId="77777777">
        <w:trPr>
          <w:cantSplit/>
          <w:jc w:val="center"/>
        </w:trPr>
        <w:tc>
          <w:tcPr>
            <w:tcW w:w="2471" w:type="dxa"/>
          </w:tcPr>
          <w:p w14:paraId="03D1FF28" w14:textId="77777777" w:rsidR="009166E9" w:rsidRPr="00E9603C" w:rsidRDefault="009166E9">
            <w:pPr>
              <w:pStyle w:val="TAL"/>
              <w:rPr>
                <w:lang w:eastAsia="zh-CN"/>
              </w:rPr>
            </w:pPr>
            <w:r w:rsidRPr="00E9603C">
              <w:rPr>
                <w:lang w:eastAsia="zh-CN"/>
              </w:rPr>
              <w:t xml:space="preserve">   &gt;S-NSSAI</w:t>
            </w:r>
          </w:p>
        </w:tc>
        <w:tc>
          <w:tcPr>
            <w:tcW w:w="1076" w:type="dxa"/>
          </w:tcPr>
          <w:p w14:paraId="2A3643ED" w14:textId="77777777" w:rsidR="009166E9" w:rsidRPr="00E9603C" w:rsidRDefault="009166E9">
            <w:pPr>
              <w:pStyle w:val="TAC"/>
              <w:rPr>
                <w:lang w:eastAsia="zh-CN"/>
              </w:rPr>
            </w:pPr>
          </w:p>
        </w:tc>
        <w:tc>
          <w:tcPr>
            <w:tcW w:w="4916" w:type="dxa"/>
          </w:tcPr>
          <w:p w14:paraId="7ED89CE2" w14:textId="77777777" w:rsidR="009166E9" w:rsidRPr="00E9603C" w:rsidRDefault="009166E9">
            <w:pPr>
              <w:pStyle w:val="TAL"/>
              <w:rPr>
                <w:lang w:eastAsia="zh-CN"/>
              </w:rPr>
            </w:pPr>
            <w:r w:rsidRPr="00E9603C">
              <w:rPr>
                <w:lang w:eastAsia="zh-CN"/>
              </w:rPr>
              <w:t>Slice (up to 8 per UE at any given instance)</w:t>
            </w:r>
          </w:p>
        </w:tc>
      </w:tr>
      <w:tr w:rsidR="009166E9" w:rsidRPr="00E9603C" w14:paraId="170E226E" w14:textId="77777777">
        <w:trPr>
          <w:cantSplit/>
          <w:jc w:val="center"/>
        </w:trPr>
        <w:tc>
          <w:tcPr>
            <w:tcW w:w="2471" w:type="dxa"/>
          </w:tcPr>
          <w:p w14:paraId="5455067C" w14:textId="77777777" w:rsidR="009166E9" w:rsidRPr="00E9603C" w:rsidRDefault="009166E9">
            <w:pPr>
              <w:pStyle w:val="TAL"/>
              <w:rPr>
                <w:lang w:eastAsia="zh-CN"/>
              </w:rPr>
            </w:pPr>
            <w:r w:rsidRPr="00E9603C">
              <w:rPr>
                <w:lang w:eastAsia="zh-CN"/>
              </w:rPr>
              <w:t xml:space="preserve">   &gt;Timestamp </w:t>
            </w:r>
          </w:p>
        </w:tc>
        <w:tc>
          <w:tcPr>
            <w:tcW w:w="1076" w:type="dxa"/>
          </w:tcPr>
          <w:p w14:paraId="5CE69312" w14:textId="77777777" w:rsidR="009166E9" w:rsidRPr="00E9603C" w:rsidRDefault="009166E9">
            <w:pPr>
              <w:pStyle w:val="TAC"/>
              <w:rPr>
                <w:lang w:eastAsia="zh-CN"/>
              </w:rPr>
            </w:pPr>
          </w:p>
        </w:tc>
        <w:tc>
          <w:tcPr>
            <w:tcW w:w="4916" w:type="dxa"/>
          </w:tcPr>
          <w:p w14:paraId="14A4F315" w14:textId="77777777" w:rsidR="009166E9" w:rsidRPr="00E9603C" w:rsidRDefault="009166E9">
            <w:pPr>
              <w:pStyle w:val="TAL"/>
              <w:rPr>
                <w:lang w:eastAsia="zh-CN"/>
              </w:rPr>
            </w:pPr>
            <w:r w:rsidRPr="00E9603C">
              <w:rPr>
                <w:lang w:eastAsia="zh-CN"/>
              </w:rPr>
              <w:t xml:space="preserve">A time stamp associated with the collected information </w:t>
            </w:r>
          </w:p>
        </w:tc>
      </w:tr>
      <w:tr w:rsidR="009166E9" w:rsidRPr="00E9603C" w14:paraId="0821762F" w14:textId="77777777">
        <w:trPr>
          <w:cantSplit/>
          <w:jc w:val="center"/>
        </w:trPr>
        <w:tc>
          <w:tcPr>
            <w:tcW w:w="2471" w:type="dxa"/>
          </w:tcPr>
          <w:p w14:paraId="144B9979" w14:textId="77777777" w:rsidR="009166E9" w:rsidRPr="00E9603C" w:rsidRDefault="009166E9">
            <w:pPr>
              <w:pStyle w:val="TAL"/>
              <w:rPr>
                <w:lang w:eastAsia="zh-CN"/>
              </w:rPr>
            </w:pPr>
            <w:r w:rsidRPr="00E9603C">
              <w:rPr>
                <w:lang w:eastAsia="zh-CN"/>
              </w:rPr>
              <w:t xml:space="preserve">   &gt;Application ID</w:t>
            </w:r>
          </w:p>
        </w:tc>
        <w:tc>
          <w:tcPr>
            <w:tcW w:w="1076" w:type="dxa"/>
          </w:tcPr>
          <w:p w14:paraId="334B83AF" w14:textId="77777777" w:rsidR="009166E9" w:rsidRPr="00E9603C" w:rsidRDefault="009166E9">
            <w:pPr>
              <w:pStyle w:val="TAC"/>
              <w:rPr>
                <w:lang w:eastAsia="zh-CN"/>
              </w:rPr>
            </w:pPr>
            <w:r w:rsidRPr="00E9603C">
              <w:rPr>
                <w:lang w:eastAsia="zh-CN"/>
              </w:rPr>
              <w:t>SMF</w:t>
            </w:r>
          </w:p>
        </w:tc>
        <w:tc>
          <w:tcPr>
            <w:tcW w:w="4916" w:type="dxa"/>
          </w:tcPr>
          <w:p w14:paraId="7307AA69" w14:textId="77777777" w:rsidR="009166E9" w:rsidRPr="00E9603C" w:rsidRDefault="009166E9">
            <w:pPr>
              <w:pStyle w:val="TAL"/>
              <w:rPr>
                <w:lang w:eastAsia="zh-CN"/>
              </w:rPr>
            </w:pPr>
            <w:r w:rsidRPr="00E9603C">
              <w:rPr>
                <w:lang w:eastAsia="zh-CN"/>
              </w:rPr>
              <w:t>Identify the application for the UE at the slice</w:t>
            </w:r>
          </w:p>
        </w:tc>
      </w:tr>
      <w:tr w:rsidR="009166E9" w:rsidRPr="00E9603C" w14:paraId="413F319E" w14:textId="77777777">
        <w:trPr>
          <w:cantSplit/>
          <w:jc w:val="center"/>
        </w:trPr>
        <w:tc>
          <w:tcPr>
            <w:tcW w:w="2471" w:type="dxa"/>
          </w:tcPr>
          <w:p w14:paraId="06BF9C41" w14:textId="77777777" w:rsidR="009166E9" w:rsidRPr="00E9603C" w:rsidRDefault="009166E9">
            <w:pPr>
              <w:pStyle w:val="TAL"/>
              <w:rPr>
                <w:lang w:eastAsia="zh-CN"/>
              </w:rPr>
            </w:pPr>
            <w:r w:rsidRPr="00E9603C">
              <w:rPr>
                <w:lang w:eastAsia="zh-CN"/>
              </w:rPr>
              <w:t xml:space="preserve">   &gt;Transactions </w:t>
            </w:r>
          </w:p>
        </w:tc>
        <w:tc>
          <w:tcPr>
            <w:tcW w:w="1076" w:type="dxa"/>
          </w:tcPr>
          <w:p w14:paraId="7FDA1F69" w14:textId="77777777" w:rsidR="009166E9" w:rsidRPr="00E9603C" w:rsidRDefault="009166E9">
            <w:pPr>
              <w:pStyle w:val="TAC"/>
            </w:pPr>
            <w:r w:rsidRPr="00E9603C">
              <w:t>SMF</w:t>
            </w:r>
          </w:p>
        </w:tc>
        <w:tc>
          <w:tcPr>
            <w:tcW w:w="4916" w:type="dxa"/>
          </w:tcPr>
          <w:p w14:paraId="6DF3E904" w14:textId="77777777" w:rsidR="009166E9" w:rsidRPr="00E9603C" w:rsidRDefault="009166E9">
            <w:pPr>
              <w:pStyle w:val="TAL"/>
              <w:rPr>
                <w:lang w:eastAsia="zh-CN"/>
              </w:rPr>
            </w:pPr>
            <w:r w:rsidRPr="00E9603C">
              <w:rPr>
                <w:lang w:eastAsia="zh-CN"/>
              </w:rPr>
              <w:t>Either per UE transaction or optionally if subscription with periodic notification is requested an amount of UE transactions exchanged at the slice</w:t>
            </w:r>
          </w:p>
        </w:tc>
      </w:tr>
    </w:tbl>
    <w:p w14:paraId="305F5B48" w14:textId="77777777" w:rsidR="009166E9" w:rsidRPr="00E9603C" w:rsidRDefault="009166E9">
      <w:pPr>
        <w:pStyle w:val="FP"/>
        <w:rPr>
          <w:rFonts w:eastAsia="MS Mincho"/>
        </w:rPr>
      </w:pPr>
    </w:p>
    <w:p w14:paraId="553DADAD" w14:textId="77777777" w:rsidR="009166E9" w:rsidRPr="00E9603C" w:rsidRDefault="009166E9">
      <w:pPr>
        <w:pStyle w:val="TH"/>
        <w:rPr>
          <w:lang w:eastAsia="zh-CN"/>
        </w:rPr>
      </w:pPr>
      <w:r w:rsidRPr="00E9603C">
        <w:t>Table</w:t>
      </w:r>
      <w:r w:rsidRPr="00E9603C">
        <w:rPr>
          <w:lang w:eastAsia="zh-CN"/>
        </w:rPr>
        <w:t xml:space="preserve"> 6.30.1.3-7</w:t>
      </w:r>
      <w:r w:rsidRPr="00E9603C">
        <w:t xml:space="preserve">: Slice based </w:t>
      </w:r>
      <w:r w:rsidRPr="00E9603C">
        <w:rPr>
          <w:lang w:eastAsia="zh-CN"/>
        </w:rPr>
        <w:t>UE dispersion collected</w:t>
      </w:r>
      <w:r w:rsidRPr="00E9603C">
        <w:t xml:space="preserve"> from </w:t>
      </w:r>
      <w:r w:rsidRPr="00E9603C">
        <w:rPr>
          <w:lang w:eastAsia="zh-CN"/>
        </w:rPr>
        <w:t>the AF</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1"/>
        <w:gridCol w:w="1076"/>
        <w:gridCol w:w="4916"/>
      </w:tblGrid>
      <w:tr w:rsidR="009166E9" w:rsidRPr="00E9603C" w14:paraId="7B7C4EAE" w14:textId="77777777">
        <w:trPr>
          <w:cantSplit/>
          <w:jc w:val="center"/>
        </w:trPr>
        <w:tc>
          <w:tcPr>
            <w:tcW w:w="2471" w:type="dxa"/>
          </w:tcPr>
          <w:p w14:paraId="3A3C9B7E" w14:textId="77777777" w:rsidR="009166E9" w:rsidRPr="00E9603C" w:rsidRDefault="009166E9">
            <w:pPr>
              <w:pStyle w:val="TAH"/>
            </w:pPr>
            <w:r w:rsidRPr="00E9603C">
              <w:t>Information</w:t>
            </w:r>
          </w:p>
        </w:tc>
        <w:tc>
          <w:tcPr>
            <w:tcW w:w="1076" w:type="dxa"/>
          </w:tcPr>
          <w:p w14:paraId="4225FBDA" w14:textId="77777777" w:rsidR="009166E9" w:rsidRPr="00E9603C" w:rsidRDefault="009166E9">
            <w:pPr>
              <w:pStyle w:val="TAH"/>
            </w:pPr>
            <w:r w:rsidRPr="00E9603C">
              <w:t>Source</w:t>
            </w:r>
          </w:p>
        </w:tc>
        <w:tc>
          <w:tcPr>
            <w:tcW w:w="4916" w:type="dxa"/>
          </w:tcPr>
          <w:p w14:paraId="463BB42F" w14:textId="77777777" w:rsidR="009166E9" w:rsidRPr="00E9603C" w:rsidRDefault="009166E9">
            <w:pPr>
              <w:pStyle w:val="TAH"/>
            </w:pPr>
            <w:r w:rsidRPr="00E9603C">
              <w:t>Description</w:t>
            </w:r>
          </w:p>
        </w:tc>
      </w:tr>
      <w:tr w:rsidR="009166E9" w:rsidRPr="00E9603C" w14:paraId="610C0CE9" w14:textId="77777777">
        <w:trPr>
          <w:cantSplit/>
          <w:trHeight w:val="278"/>
          <w:jc w:val="center"/>
        </w:trPr>
        <w:tc>
          <w:tcPr>
            <w:tcW w:w="2471" w:type="dxa"/>
          </w:tcPr>
          <w:p w14:paraId="6AE360B8" w14:textId="77777777" w:rsidR="009166E9" w:rsidRPr="00E9603C" w:rsidRDefault="009166E9">
            <w:pPr>
              <w:pStyle w:val="TAL"/>
            </w:pPr>
            <w:r w:rsidRPr="00E9603C">
              <w:t>IP 5-tuple</w:t>
            </w:r>
          </w:p>
        </w:tc>
        <w:tc>
          <w:tcPr>
            <w:tcW w:w="1076" w:type="dxa"/>
          </w:tcPr>
          <w:p w14:paraId="30026842" w14:textId="77777777" w:rsidR="009166E9" w:rsidRPr="00E9603C" w:rsidRDefault="009166E9">
            <w:pPr>
              <w:pStyle w:val="TAC"/>
              <w:rPr>
                <w:lang w:eastAsia="zh-CN"/>
              </w:rPr>
            </w:pPr>
            <w:r w:rsidRPr="00E9603C">
              <w:rPr>
                <w:lang w:eastAsia="zh-CN"/>
              </w:rPr>
              <w:t>AF</w:t>
            </w:r>
          </w:p>
        </w:tc>
        <w:tc>
          <w:tcPr>
            <w:tcW w:w="4916" w:type="dxa"/>
          </w:tcPr>
          <w:p w14:paraId="676677BA" w14:textId="77777777" w:rsidR="009166E9" w:rsidRPr="00E9603C" w:rsidRDefault="009166E9">
            <w:pPr>
              <w:pStyle w:val="TAL"/>
              <w:rPr>
                <w:lang w:eastAsia="zh-CN"/>
              </w:rPr>
            </w:pPr>
            <w:r w:rsidRPr="00E9603C">
              <w:t>IP address 5-tuple</w:t>
            </w:r>
          </w:p>
        </w:tc>
      </w:tr>
      <w:tr w:rsidR="009166E9" w:rsidRPr="00E9603C" w14:paraId="3B803115" w14:textId="77777777">
        <w:trPr>
          <w:cantSplit/>
          <w:jc w:val="center"/>
        </w:trPr>
        <w:tc>
          <w:tcPr>
            <w:tcW w:w="2471" w:type="dxa"/>
          </w:tcPr>
          <w:p w14:paraId="26582787" w14:textId="77777777" w:rsidR="009166E9" w:rsidRPr="00E9603C" w:rsidRDefault="009166E9">
            <w:pPr>
              <w:pStyle w:val="TAL"/>
              <w:rPr>
                <w:lang w:eastAsia="zh-CN"/>
              </w:rPr>
            </w:pPr>
            <w:r w:rsidRPr="00E9603C">
              <w:rPr>
                <w:lang w:eastAsia="zh-CN"/>
              </w:rPr>
              <w:t>Application ID (1..max)</w:t>
            </w:r>
          </w:p>
        </w:tc>
        <w:tc>
          <w:tcPr>
            <w:tcW w:w="1076" w:type="dxa"/>
          </w:tcPr>
          <w:p w14:paraId="1EF13A90" w14:textId="77777777" w:rsidR="009166E9" w:rsidRPr="00E9603C" w:rsidRDefault="009166E9">
            <w:pPr>
              <w:pStyle w:val="TAC"/>
              <w:rPr>
                <w:lang w:eastAsia="zh-CN"/>
              </w:rPr>
            </w:pPr>
            <w:r w:rsidRPr="00E9603C">
              <w:rPr>
                <w:lang w:eastAsia="zh-CN"/>
              </w:rPr>
              <w:t>AF</w:t>
            </w:r>
          </w:p>
        </w:tc>
        <w:tc>
          <w:tcPr>
            <w:tcW w:w="4916" w:type="dxa"/>
          </w:tcPr>
          <w:p w14:paraId="27607BF5" w14:textId="77777777" w:rsidR="009166E9" w:rsidRPr="00E9603C" w:rsidRDefault="009166E9">
            <w:pPr>
              <w:pStyle w:val="TAL"/>
              <w:rPr>
                <w:lang w:eastAsia="zh-CN"/>
              </w:rPr>
            </w:pPr>
            <w:r w:rsidRPr="00E9603C">
              <w:rPr>
                <w:lang w:eastAsia="zh-CN"/>
              </w:rPr>
              <w:t>To identify the application for the UE</w:t>
            </w:r>
          </w:p>
        </w:tc>
      </w:tr>
      <w:tr w:rsidR="009166E9" w:rsidRPr="00E9603C" w14:paraId="5AF29A59" w14:textId="77777777">
        <w:trPr>
          <w:cantSplit/>
          <w:jc w:val="center"/>
        </w:trPr>
        <w:tc>
          <w:tcPr>
            <w:tcW w:w="2471" w:type="dxa"/>
          </w:tcPr>
          <w:p w14:paraId="3FE7CC9E" w14:textId="77777777" w:rsidR="009166E9" w:rsidRPr="00E9603C" w:rsidRDefault="009166E9">
            <w:pPr>
              <w:pStyle w:val="TAL"/>
              <w:rPr>
                <w:lang w:eastAsia="zh-CN"/>
              </w:rPr>
            </w:pPr>
            <w:r w:rsidRPr="00E9603C">
              <w:rPr>
                <w:lang w:eastAsia="zh-CN"/>
              </w:rPr>
              <w:t>Locations of Application</w:t>
            </w:r>
          </w:p>
        </w:tc>
        <w:tc>
          <w:tcPr>
            <w:tcW w:w="1076" w:type="dxa"/>
          </w:tcPr>
          <w:p w14:paraId="3AA1A902" w14:textId="77777777" w:rsidR="009166E9" w:rsidRPr="00E9603C" w:rsidRDefault="009166E9">
            <w:pPr>
              <w:pStyle w:val="TAC"/>
              <w:rPr>
                <w:lang w:eastAsia="zh-CN"/>
              </w:rPr>
            </w:pPr>
            <w:r w:rsidRPr="00E9603C">
              <w:rPr>
                <w:lang w:eastAsia="zh-CN"/>
              </w:rPr>
              <w:t>AF/NEF</w:t>
            </w:r>
          </w:p>
        </w:tc>
        <w:tc>
          <w:tcPr>
            <w:tcW w:w="4916" w:type="dxa"/>
          </w:tcPr>
          <w:p w14:paraId="66DD82DF" w14:textId="77777777" w:rsidR="009166E9" w:rsidRPr="00E9603C" w:rsidRDefault="009166E9">
            <w:pPr>
              <w:pStyle w:val="TAL"/>
              <w:rPr>
                <w:lang w:eastAsia="zh-CN"/>
              </w:rPr>
            </w:pPr>
            <w:r w:rsidRPr="00E9603C">
              <w:rPr>
                <w:lang w:eastAsia="zh-CN"/>
              </w:rPr>
              <w:t>Location of application represented by a list of DNAI(s). The NEF may map the AF-Service identifier information to a list of DNAI(s) when the DNAI(s) being used by the application are statically defined.</w:t>
            </w:r>
          </w:p>
        </w:tc>
      </w:tr>
      <w:tr w:rsidR="009166E9" w:rsidRPr="00E9603C" w14:paraId="2A2C5519" w14:textId="77777777">
        <w:trPr>
          <w:cantSplit/>
          <w:jc w:val="center"/>
        </w:trPr>
        <w:tc>
          <w:tcPr>
            <w:tcW w:w="2471" w:type="dxa"/>
          </w:tcPr>
          <w:p w14:paraId="28183368" w14:textId="77777777" w:rsidR="009166E9" w:rsidRPr="00E9603C" w:rsidRDefault="009166E9">
            <w:pPr>
              <w:pStyle w:val="TAL"/>
              <w:rPr>
                <w:lang w:eastAsia="zh-CN"/>
              </w:rPr>
            </w:pPr>
            <w:r w:rsidRPr="00E9603C">
              <w:rPr>
                <w:lang w:eastAsia="zh-CN"/>
              </w:rPr>
              <w:t xml:space="preserve">Timestamp </w:t>
            </w:r>
          </w:p>
        </w:tc>
        <w:tc>
          <w:tcPr>
            <w:tcW w:w="1076" w:type="dxa"/>
          </w:tcPr>
          <w:p w14:paraId="4378E5E9" w14:textId="77777777" w:rsidR="009166E9" w:rsidRPr="00E9603C" w:rsidRDefault="009166E9">
            <w:pPr>
              <w:pStyle w:val="TAC"/>
              <w:rPr>
                <w:lang w:eastAsia="zh-CN"/>
              </w:rPr>
            </w:pPr>
          </w:p>
        </w:tc>
        <w:tc>
          <w:tcPr>
            <w:tcW w:w="4916" w:type="dxa"/>
          </w:tcPr>
          <w:p w14:paraId="10190047" w14:textId="77777777" w:rsidR="009166E9" w:rsidRPr="00E9603C" w:rsidRDefault="009166E9">
            <w:pPr>
              <w:pStyle w:val="TAL"/>
              <w:rPr>
                <w:lang w:eastAsia="zh-CN"/>
              </w:rPr>
            </w:pPr>
            <w:r w:rsidRPr="00E9603C">
              <w:rPr>
                <w:lang w:eastAsia="zh-CN"/>
              </w:rPr>
              <w:t>A time stamp of collected information</w:t>
            </w:r>
          </w:p>
        </w:tc>
      </w:tr>
      <w:tr w:rsidR="009166E9" w:rsidRPr="00E9603C" w14:paraId="288C0255" w14:textId="77777777">
        <w:trPr>
          <w:cantSplit/>
          <w:jc w:val="center"/>
        </w:trPr>
        <w:tc>
          <w:tcPr>
            <w:tcW w:w="2471" w:type="dxa"/>
          </w:tcPr>
          <w:p w14:paraId="01C9677E" w14:textId="77777777" w:rsidR="009166E9" w:rsidRPr="00E9603C" w:rsidRDefault="009166E9">
            <w:pPr>
              <w:pStyle w:val="TAL"/>
              <w:rPr>
                <w:lang w:eastAsia="zh-CN"/>
              </w:rPr>
            </w:pPr>
            <w:r w:rsidRPr="00E9603C">
              <w:rPr>
                <w:lang w:eastAsia="zh-CN"/>
              </w:rPr>
              <w:t>&gt;Data Volume</w:t>
            </w:r>
          </w:p>
        </w:tc>
        <w:tc>
          <w:tcPr>
            <w:tcW w:w="1076" w:type="dxa"/>
          </w:tcPr>
          <w:p w14:paraId="26940439" w14:textId="77777777" w:rsidR="009166E9" w:rsidRPr="00E9603C" w:rsidRDefault="009166E9">
            <w:pPr>
              <w:pStyle w:val="TAC"/>
              <w:rPr>
                <w:lang w:eastAsia="zh-CN"/>
              </w:rPr>
            </w:pPr>
            <w:r w:rsidRPr="00E9603C">
              <w:t>AF</w:t>
            </w:r>
          </w:p>
        </w:tc>
        <w:tc>
          <w:tcPr>
            <w:tcW w:w="4916" w:type="dxa"/>
          </w:tcPr>
          <w:p w14:paraId="1772C213" w14:textId="77777777" w:rsidR="009166E9" w:rsidRPr="00E9603C" w:rsidRDefault="009166E9">
            <w:pPr>
              <w:pStyle w:val="TAL"/>
              <w:rPr>
                <w:lang w:eastAsia="zh-CN"/>
              </w:rPr>
            </w:pPr>
            <w:r w:rsidRPr="00E9603C">
              <w:t xml:space="preserve">Amount of UE data volume exchanged per UE application during the period of observation, if application ID is provided in the Analytics request. This parameter is only available when subscriptions with periodic notification is requested </w:t>
            </w:r>
          </w:p>
        </w:tc>
      </w:tr>
      <w:tr w:rsidR="009166E9" w:rsidRPr="00E9603C" w14:paraId="3FE91D1D" w14:textId="77777777">
        <w:trPr>
          <w:cantSplit/>
          <w:jc w:val="center"/>
        </w:trPr>
        <w:tc>
          <w:tcPr>
            <w:tcW w:w="2471" w:type="dxa"/>
          </w:tcPr>
          <w:p w14:paraId="1E424FE5" w14:textId="77777777" w:rsidR="009166E9" w:rsidRPr="00E9603C" w:rsidRDefault="009166E9">
            <w:pPr>
              <w:pStyle w:val="TAL"/>
              <w:rPr>
                <w:lang w:eastAsia="zh-CN"/>
              </w:rPr>
            </w:pPr>
            <w:r w:rsidRPr="00E9603C">
              <w:rPr>
                <w:lang w:eastAsia="zh-CN"/>
              </w:rPr>
              <w:t xml:space="preserve">   &gt;Application duration</w:t>
            </w:r>
          </w:p>
        </w:tc>
        <w:tc>
          <w:tcPr>
            <w:tcW w:w="1076" w:type="dxa"/>
          </w:tcPr>
          <w:p w14:paraId="70FFD5EF" w14:textId="77777777" w:rsidR="009166E9" w:rsidRPr="00E9603C" w:rsidRDefault="009166E9">
            <w:pPr>
              <w:pStyle w:val="TAC"/>
            </w:pPr>
            <w:r w:rsidRPr="00E9603C">
              <w:t>AF</w:t>
            </w:r>
          </w:p>
        </w:tc>
        <w:tc>
          <w:tcPr>
            <w:tcW w:w="4916" w:type="dxa"/>
          </w:tcPr>
          <w:p w14:paraId="21BF388C" w14:textId="77777777" w:rsidR="009166E9" w:rsidRPr="00E9603C" w:rsidRDefault="009166E9">
            <w:pPr>
              <w:pStyle w:val="TAL"/>
              <w:rPr>
                <w:lang w:eastAsia="zh-CN"/>
              </w:rPr>
            </w:pPr>
            <w:r w:rsidRPr="00E9603C">
              <w:rPr>
                <w:lang w:eastAsia="zh-CN"/>
              </w:rPr>
              <w:t>(Duration for the application (e.g. Voice talk time)</w:t>
            </w:r>
          </w:p>
        </w:tc>
      </w:tr>
    </w:tbl>
    <w:p w14:paraId="6D0EBB99" w14:textId="77777777" w:rsidR="009166E9" w:rsidRPr="00E9603C" w:rsidRDefault="009166E9">
      <w:pPr>
        <w:pStyle w:val="FP"/>
        <w:rPr>
          <w:rFonts w:eastAsia="MS Mincho"/>
        </w:rPr>
      </w:pPr>
    </w:p>
    <w:p w14:paraId="693FC328" w14:textId="77777777" w:rsidR="009166E9" w:rsidRPr="00E9603C" w:rsidRDefault="009166E9">
      <w:pPr>
        <w:pStyle w:val="TH"/>
        <w:rPr>
          <w:lang w:eastAsia="zh-CN"/>
        </w:rPr>
      </w:pPr>
      <w:r w:rsidRPr="00E9603C">
        <w:t>Table</w:t>
      </w:r>
      <w:r w:rsidRPr="00E9603C">
        <w:rPr>
          <w:lang w:eastAsia="zh-CN"/>
        </w:rPr>
        <w:t xml:space="preserve"> 6.30.1.3-8</w:t>
      </w:r>
      <w:r w:rsidRPr="00E9603C">
        <w:t xml:space="preserve">: Slice based </w:t>
      </w:r>
      <w:r w:rsidRPr="00E9603C">
        <w:rPr>
          <w:lang w:eastAsia="zh-CN"/>
        </w:rPr>
        <w:t>UE dispersion collected</w:t>
      </w:r>
      <w:r w:rsidRPr="00E9603C">
        <w:t xml:space="preserve"> from </w:t>
      </w:r>
      <w:r w:rsidRPr="00E9603C">
        <w:rPr>
          <w:lang w:eastAsia="zh-CN"/>
        </w:rPr>
        <w:t>the serving UPF</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1"/>
        <w:gridCol w:w="1076"/>
        <w:gridCol w:w="4916"/>
      </w:tblGrid>
      <w:tr w:rsidR="009166E9" w:rsidRPr="00E9603C" w14:paraId="3D5905E1" w14:textId="77777777">
        <w:trPr>
          <w:cantSplit/>
          <w:jc w:val="center"/>
        </w:trPr>
        <w:tc>
          <w:tcPr>
            <w:tcW w:w="2471" w:type="dxa"/>
          </w:tcPr>
          <w:p w14:paraId="4E2EC8FF" w14:textId="77777777" w:rsidR="009166E9" w:rsidRPr="00E9603C" w:rsidRDefault="009166E9">
            <w:pPr>
              <w:pStyle w:val="TAH"/>
            </w:pPr>
            <w:r w:rsidRPr="00E9603C">
              <w:t>Information</w:t>
            </w:r>
          </w:p>
        </w:tc>
        <w:tc>
          <w:tcPr>
            <w:tcW w:w="1076" w:type="dxa"/>
          </w:tcPr>
          <w:p w14:paraId="73E1B4F4" w14:textId="77777777" w:rsidR="009166E9" w:rsidRPr="00E9603C" w:rsidRDefault="009166E9">
            <w:pPr>
              <w:pStyle w:val="TAH"/>
            </w:pPr>
            <w:r w:rsidRPr="00E9603C">
              <w:t>Source</w:t>
            </w:r>
          </w:p>
        </w:tc>
        <w:tc>
          <w:tcPr>
            <w:tcW w:w="4916" w:type="dxa"/>
          </w:tcPr>
          <w:p w14:paraId="34E7D812" w14:textId="77777777" w:rsidR="009166E9" w:rsidRPr="00E9603C" w:rsidRDefault="009166E9">
            <w:pPr>
              <w:pStyle w:val="TAH"/>
            </w:pPr>
            <w:r w:rsidRPr="00E9603C">
              <w:t>Description</w:t>
            </w:r>
          </w:p>
        </w:tc>
      </w:tr>
      <w:tr w:rsidR="009166E9" w:rsidRPr="00E9603C" w14:paraId="5FF4BC44" w14:textId="77777777">
        <w:trPr>
          <w:cantSplit/>
          <w:trHeight w:val="278"/>
          <w:jc w:val="center"/>
        </w:trPr>
        <w:tc>
          <w:tcPr>
            <w:tcW w:w="2471" w:type="dxa"/>
          </w:tcPr>
          <w:p w14:paraId="1B434C53" w14:textId="77777777" w:rsidR="009166E9" w:rsidRPr="00E9603C" w:rsidRDefault="009166E9">
            <w:pPr>
              <w:pStyle w:val="TAL"/>
            </w:pPr>
            <w:r w:rsidRPr="00E9603C">
              <w:rPr>
                <w:lang w:eastAsia="zh-CN"/>
              </w:rPr>
              <w:t>UE IP</w:t>
            </w:r>
          </w:p>
        </w:tc>
        <w:tc>
          <w:tcPr>
            <w:tcW w:w="1076" w:type="dxa"/>
          </w:tcPr>
          <w:p w14:paraId="7FD3DFD8" w14:textId="77777777" w:rsidR="009166E9" w:rsidRPr="00E9603C" w:rsidRDefault="009166E9">
            <w:pPr>
              <w:pStyle w:val="TAC"/>
              <w:rPr>
                <w:lang w:eastAsia="zh-CN"/>
              </w:rPr>
            </w:pPr>
            <w:r w:rsidRPr="00E9603C">
              <w:rPr>
                <w:lang w:eastAsia="zh-CN"/>
              </w:rPr>
              <w:t>UPF</w:t>
            </w:r>
          </w:p>
        </w:tc>
        <w:tc>
          <w:tcPr>
            <w:tcW w:w="4916" w:type="dxa"/>
          </w:tcPr>
          <w:p w14:paraId="7E3F5D8C" w14:textId="77777777" w:rsidR="009166E9" w:rsidRPr="00E9603C" w:rsidRDefault="009166E9">
            <w:pPr>
              <w:pStyle w:val="TAL"/>
              <w:rPr>
                <w:lang w:eastAsia="zh-CN"/>
              </w:rPr>
            </w:pPr>
            <w:r w:rsidRPr="00E9603C">
              <w:rPr>
                <w:lang w:eastAsia="zh-CN"/>
              </w:rPr>
              <w:t>UE IP address</w:t>
            </w:r>
          </w:p>
        </w:tc>
      </w:tr>
      <w:tr w:rsidR="009166E9" w:rsidRPr="00E9603C" w14:paraId="4DFFA196" w14:textId="77777777">
        <w:trPr>
          <w:cantSplit/>
          <w:trHeight w:val="278"/>
          <w:jc w:val="center"/>
        </w:trPr>
        <w:tc>
          <w:tcPr>
            <w:tcW w:w="2471" w:type="dxa"/>
          </w:tcPr>
          <w:p w14:paraId="4AE77902" w14:textId="77777777" w:rsidR="009166E9" w:rsidRPr="00E9603C" w:rsidRDefault="009166E9">
            <w:pPr>
              <w:pStyle w:val="TAL"/>
              <w:rPr>
                <w:lang w:eastAsia="zh-CN"/>
              </w:rPr>
            </w:pPr>
            <w:r w:rsidRPr="00E9603C">
              <w:t>IP 5-tuple</w:t>
            </w:r>
          </w:p>
        </w:tc>
        <w:tc>
          <w:tcPr>
            <w:tcW w:w="1076" w:type="dxa"/>
          </w:tcPr>
          <w:p w14:paraId="2D1A28AE" w14:textId="77777777" w:rsidR="009166E9" w:rsidRPr="00E9603C" w:rsidRDefault="009166E9">
            <w:pPr>
              <w:pStyle w:val="TAC"/>
              <w:rPr>
                <w:lang w:eastAsia="zh-CN"/>
              </w:rPr>
            </w:pPr>
            <w:r w:rsidRPr="00E9603C">
              <w:rPr>
                <w:rFonts w:eastAsia="SimSun"/>
                <w:lang w:eastAsia="zh-CN"/>
              </w:rPr>
              <w:t>UPF</w:t>
            </w:r>
          </w:p>
        </w:tc>
        <w:tc>
          <w:tcPr>
            <w:tcW w:w="4916" w:type="dxa"/>
          </w:tcPr>
          <w:p w14:paraId="5F9764B7" w14:textId="77777777" w:rsidR="009166E9" w:rsidRPr="00E9603C" w:rsidRDefault="009166E9">
            <w:pPr>
              <w:pStyle w:val="TAL"/>
              <w:rPr>
                <w:lang w:eastAsia="zh-CN"/>
              </w:rPr>
            </w:pPr>
            <w:r w:rsidRPr="00E9603C">
              <w:t>IP address 5-tuple</w:t>
            </w:r>
          </w:p>
        </w:tc>
      </w:tr>
      <w:tr w:rsidR="009166E9" w:rsidRPr="00E9603C" w14:paraId="4B49E46F" w14:textId="77777777">
        <w:trPr>
          <w:cantSplit/>
          <w:jc w:val="center"/>
        </w:trPr>
        <w:tc>
          <w:tcPr>
            <w:tcW w:w="2471" w:type="dxa"/>
          </w:tcPr>
          <w:p w14:paraId="62E6E0EA" w14:textId="77777777" w:rsidR="009166E9" w:rsidRPr="00E9603C" w:rsidRDefault="009166E9">
            <w:pPr>
              <w:pStyle w:val="TAL"/>
              <w:rPr>
                <w:lang w:eastAsia="zh-CN"/>
              </w:rPr>
            </w:pPr>
            <w:r w:rsidRPr="00E9603C">
              <w:rPr>
                <w:lang w:eastAsia="zh-CN"/>
              </w:rPr>
              <w:t>Application ID (1..max)</w:t>
            </w:r>
          </w:p>
        </w:tc>
        <w:tc>
          <w:tcPr>
            <w:tcW w:w="1076" w:type="dxa"/>
          </w:tcPr>
          <w:p w14:paraId="4E4F60A7" w14:textId="77777777" w:rsidR="009166E9" w:rsidRPr="00E9603C" w:rsidRDefault="009166E9">
            <w:pPr>
              <w:pStyle w:val="TAC"/>
              <w:rPr>
                <w:lang w:eastAsia="zh-CN"/>
              </w:rPr>
            </w:pPr>
            <w:r w:rsidRPr="00E9603C">
              <w:rPr>
                <w:lang w:eastAsia="zh-CN"/>
              </w:rPr>
              <w:t>UPF</w:t>
            </w:r>
          </w:p>
        </w:tc>
        <w:tc>
          <w:tcPr>
            <w:tcW w:w="4916" w:type="dxa"/>
          </w:tcPr>
          <w:p w14:paraId="563BB2DE" w14:textId="77777777" w:rsidR="009166E9" w:rsidRPr="00E9603C" w:rsidRDefault="009166E9">
            <w:pPr>
              <w:pStyle w:val="TAL"/>
              <w:rPr>
                <w:lang w:eastAsia="zh-CN"/>
              </w:rPr>
            </w:pPr>
            <w:r w:rsidRPr="00E9603C">
              <w:rPr>
                <w:lang w:eastAsia="zh-CN"/>
              </w:rPr>
              <w:t>To identify the application for the UE</w:t>
            </w:r>
          </w:p>
        </w:tc>
      </w:tr>
      <w:tr w:rsidR="009166E9" w:rsidRPr="00E9603C" w14:paraId="75BAD41F" w14:textId="77777777">
        <w:trPr>
          <w:cantSplit/>
          <w:jc w:val="center"/>
        </w:trPr>
        <w:tc>
          <w:tcPr>
            <w:tcW w:w="2471" w:type="dxa"/>
          </w:tcPr>
          <w:p w14:paraId="6CCD64D7" w14:textId="77777777" w:rsidR="009166E9" w:rsidRPr="00E9603C" w:rsidRDefault="009166E9">
            <w:pPr>
              <w:pStyle w:val="TAL"/>
              <w:rPr>
                <w:lang w:eastAsia="zh-CN"/>
              </w:rPr>
            </w:pPr>
            <w:r w:rsidRPr="00E9603C">
              <w:rPr>
                <w:lang w:eastAsia="zh-CN"/>
              </w:rPr>
              <w:t xml:space="preserve">Location of Application </w:t>
            </w:r>
          </w:p>
        </w:tc>
        <w:tc>
          <w:tcPr>
            <w:tcW w:w="1076" w:type="dxa"/>
          </w:tcPr>
          <w:p w14:paraId="1EA2893D" w14:textId="77777777" w:rsidR="009166E9" w:rsidRPr="00E9603C" w:rsidRDefault="009166E9">
            <w:pPr>
              <w:pStyle w:val="TAC"/>
              <w:rPr>
                <w:lang w:eastAsia="zh-CN"/>
              </w:rPr>
            </w:pPr>
            <w:r w:rsidRPr="00E9603C">
              <w:rPr>
                <w:lang w:eastAsia="zh-CN"/>
              </w:rPr>
              <w:t>UPF</w:t>
            </w:r>
          </w:p>
        </w:tc>
        <w:tc>
          <w:tcPr>
            <w:tcW w:w="4916" w:type="dxa"/>
          </w:tcPr>
          <w:p w14:paraId="5C77A9D2" w14:textId="77777777" w:rsidR="009166E9" w:rsidRPr="00E9603C" w:rsidRDefault="009166E9">
            <w:pPr>
              <w:pStyle w:val="TAL"/>
              <w:rPr>
                <w:lang w:eastAsia="zh-CN"/>
              </w:rPr>
            </w:pPr>
            <w:r w:rsidRPr="00E9603C">
              <w:rPr>
                <w:lang w:eastAsia="zh-CN"/>
              </w:rPr>
              <w:t xml:space="preserve">List of Internet applications represented by DNAI(s). </w:t>
            </w:r>
          </w:p>
        </w:tc>
      </w:tr>
      <w:tr w:rsidR="009166E9" w:rsidRPr="00E9603C" w14:paraId="5D7E1554" w14:textId="77777777">
        <w:trPr>
          <w:cantSplit/>
          <w:jc w:val="center"/>
        </w:trPr>
        <w:tc>
          <w:tcPr>
            <w:tcW w:w="2471" w:type="dxa"/>
          </w:tcPr>
          <w:p w14:paraId="1B68AC9D" w14:textId="77777777" w:rsidR="009166E9" w:rsidRPr="00E9603C" w:rsidRDefault="009166E9">
            <w:pPr>
              <w:pStyle w:val="TAL"/>
              <w:rPr>
                <w:lang w:eastAsia="zh-CN"/>
              </w:rPr>
            </w:pPr>
            <w:r w:rsidRPr="00E9603C">
              <w:rPr>
                <w:lang w:eastAsia="zh-CN"/>
              </w:rPr>
              <w:t xml:space="preserve">Timestamp </w:t>
            </w:r>
          </w:p>
        </w:tc>
        <w:tc>
          <w:tcPr>
            <w:tcW w:w="1076" w:type="dxa"/>
          </w:tcPr>
          <w:p w14:paraId="19B2C68C" w14:textId="77777777" w:rsidR="009166E9" w:rsidRPr="00E9603C" w:rsidRDefault="009166E9">
            <w:pPr>
              <w:pStyle w:val="TAC"/>
              <w:rPr>
                <w:lang w:eastAsia="zh-CN"/>
              </w:rPr>
            </w:pPr>
          </w:p>
        </w:tc>
        <w:tc>
          <w:tcPr>
            <w:tcW w:w="4916" w:type="dxa"/>
          </w:tcPr>
          <w:p w14:paraId="7A77B595" w14:textId="77777777" w:rsidR="009166E9" w:rsidRPr="00E9603C" w:rsidRDefault="009166E9">
            <w:pPr>
              <w:pStyle w:val="TAL"/>
              <w:rPr>
                <w:lang w:eastAsia="zh-CN"/>
              </w:rPr>
            </w:pPr>
            <w:r w:rsidRPr="00E9603C">
              <w:rPr>
                <w:lang w:eastAsia="zh-CN"/>
              </w:rPr>
              <w:t>A time stamp of collected information</w:t>
            </w:r>
          </w:p>
        </w:tc>
      </w:tr>
      <w:tr w:rsidR="009166E9" w:rsidRPr="00E9603C" w14:paraId="7F453C4B" w14:textId="77777777">
        <w:trPr>
          <w:cantSplit/>
          <w:jc w:val="center"/>
        </w:trPr>
        <w:tc>
          <w:tcPr>
            <w:tcW w:w="2471" w:type="dxa"/>
          </w:tcPr>
          <w:p w14:paraId="49052FA0" w14:textId="77777777" w:rsidR="009166E9" w:rsidRPr="00E9603C" w:rsidRDefault="009166E9">
            <w:pPr>
              <w:pStyle w:val="TAL"/>
              <w:rPr>
                <w:lang w:eastAsia="zh-CN"/>
              </w:rPr>
            </w:pPr>
            <w:r w:rsidRPr="00E9603C">
              <w:rPr>
                <w:lang w:eastAsia="zh-CN"/>
              </w:rPr>
              <w:t>&gt;Data Volume</w:t>
            </w:r>
          </w:p>
        </w:tc>
        <w:tc>
          <w:tcPr>
            <w:tcW w:w="1076" w:type="dxa"/>
          </w:tcPr>
          <w:p w14:paraId="6700ED7B" w14:textId="77777777" w:rsidR="009166E9" w:rsidRPr="00E9603C" w:rsidRDefault="009166E9">
            <w:pPr>
              <w:pStyle w:val="TAC"/>
              <w:rPr>
                <w:lang w:eastAsia="zh-CN"/>
              </w:rPr>
            </w:pPr>
            <w:r w:rsidRPr="00E9603C">
              <w:t>UPF</w:t>
            </w:r>
          </w:p>
        </w:tc>
        <w:tc>
          <w:tcPr>
            <w:tcW w:w="4916" w:type="dxa"/>
          </w:tcPr>
          <w:p w14:paraId="29A37827" w14:textId="77777777" w:rsidR="009166E9" w:rsidRPr="00E9603C" w:rsidRDefault="009166E9">
            <w:pPr>
              <w:pStyle w:val="TAL"/>
              <w:rPr>
                <w:lang w:eastAsia="zh-CN"/>
              </w:rPr>
            </w:pPr>
            <w:r w:rsidRPr="00E9603C">
              <w:t xml:space="preserve">Amount of UE data volume exchanged per application during the period, if application ID is provided in the Analytics request. This parameter is only available when subscriptions with periodic notification is requested </w:t>
            </w:r>
          </w:p>
        </w:tc>
      </w:tr>
      <w:tr w:rsidR="009166E9" w:rsidRPr="00E9603C" w14:paraId="0B38FDB3" w14:textId="77777777">
        <w:trPr>
          <w:cantSplit/>
          <w:jc w:val="center"/>
        </w:trPr>
        <w:tc>
          <w:tcPr>
            <w:tcW w:w="2471" w:type="dxa"/>
          </w:tcPr>
          <w:p w14:paraId="1E26F811" w14:textId="77777777" w:rsidR="009166E9" w:rsidRPr="00E9603C" w:rsidRDefault="009166E9">
            <w:pPr>
              <w:pStyle w:val="TAL"/>
              <w:rPr>
                <w:lang w:eastAsia="zh-CN"/>
              </w:rPr>
            </w:pPr>
            <w:r w:rsidRPr="00E9603C">
              <w:rPr>
                <w:lang w:eastAsia="zh-CN"/>
              </w:rPr>
              <w:t xml:space="preserve">   &gt;Application duration</w:t>
            </w:r>
          </w:p>
        </w:tc>
        <w:tc>
          <w:tcPr>
            <w:tcW w:w="1076" w:type="dxa"/>
          </w:tcPr>
          <w:p w14:paraId="58077087" w14:textId="77777777" w:rsidR="009166E9" w:rsidRPr="00E9603C" w:rsidRDefault="009166E9">
            <w:pPr>
              <w:pStyle w:val="TAC"/>
            </w:pPr>
            <w:r w:rsidRPr="00E9603C">
              <w:t>UPF</w:t>
            </w:r>
          </w:p>
        </w:tc>
        <w:tc>
          <w:tcPr>
            <w:tcW w:w="4916" w:type="dxa"/>
          </w:tcPr>
          <w:p w14:paraId="3074C868" w14:textId="77777777" w:rsidR="009166E9" w:rsidRPr="00E9603C" w:rsidRDefault="009166E9">
            <w:pPr>
              <w:pStyle w:val="TAL"/>
              <w:rPr>
                <w:lang w:eastAsia="zh-CN"/>
              </w:rPr>
            </w:pPr>
            <w:r w:rsidRPr="00E9603C">
              <w:rPr>
                <w:lang w:eastAsia="zh-CN"/>
              </w:rPr>
              <w:t>(Duration for the application (e.g. Voice talk time)</w:t>
            </w:r>
          </w:p>
        </w:tc>
      </w:tr>
    </w:tbl>
    <w:p w14:paraId="24696D2F" w14:textId="77777777" w:rsidR="009166E9" w:rsidRPr="00E9603C" w:rsidRDefault="009166E9">
      <w:pPr>
        <w:pStyle w:val="FP"/>
        <w:rPr>
          <w:lang w:eastAsia="zh-CN"/>
        </w:rPr>
      </w:pPr>
    </w:p>
    <w:p w14:paraId="7B8E5D8A" w14:textId="77777777" w:rsidR="009166E9" w:rsidRPr="00E9603C" w:rsidRDefault="009166E9">
      <w:r w:rsidRPr="00E9603C">
        <w:t>The focus of the NWDAF is to calculate the volume of data and amount of transactions dispersed by the UE at each slice during a period of interest. A time stamp for the slice assignment is provided by the AMF.</w:t>
      </w:r>
    </w:p>
    <w:p w14:paraId="1FA7838D" w14:textId="77777777" w:rsidR="009166E9" w:rsidRPr="00E9603C" w:rsidRDefault="009166E9">
      <w:r w:rsidRPr="00E9603C">
        <w:t xml:space="preserve">If the optional application ID is requested, the volume per application can be provided by the UPF or AF. </w:t>
      </w:r>
    </w:p>
    <w:p w14:paraId="786E7AFB" w14:textId="77777777" w:rsidR="009166E9" w:rsidRPr="00E9603C" w:rsidRDefault="009166E9">
      <w:pPr>
        <w:rPr>
          <w:lang w:eastAsia="zh-CN"/>
        </w:rPr>
      </w:pPr>
      <w:r w:rsidRPr="00E9603C">
        <w:t xml:space="preserve">The Correlation Information as defined in </w:t>
      </w:r>
      <w:r w:rsidRPr="00E9603C">
        <w:rPr>
          <w:lang w:eastAsia="zh-CN"/>
        </w:rPr>
        <w:t xml:space="preserve">Table 6.2.4-1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could be re-used to correlate the input data from AMF and SMF, the input data from SMF and UPF, the input data from UPF and AF.</w:t>
      </w:r>
      <w:r w:rsidRPr="00E9603C">
        <w:t xml:space="preserve"> </w:t>
      </w:r>
    </w:p>
    <w:p w14:paraId="4170E951" w14:textId="77777777" w:rsidR="009166E9" w:rsidRPr="00E9603C" w:rsidRDefault="009166E9">
      <w:pPr>
        <w:rPr>
          <w:lang w:eastAsia="zh-CN"/>
        </w:rPr>
      </w:pPr>
      <w:r w:rsidRPr="00E9603C">
        <w:rPr>
          <w:lang w:eastAsia="zh-CN"/>
        </w:rPr>
        <w:t>Data collection may be provided on samples (e.g. spatial subsets of UEs or UE group, temporal subsets of UE location information).</w:t>
      </w:r>
      <w:bookmarkStart w:id="7818" w:name="_Toc19106316"/>
      <w:bookmarkStart w:id="7819" w:name="_Toc27823129"/>
    </w:p>
    <w:p w14:paraId="23B3A544" w14:textId="77777777" w:rsidR="009166E9" w:rsidRPr="00E9603C" w:rsidRDefault="009166E9">
      <w:pPr>
        <w:pStyle w:val="NO"/>
        <w:rPr>
          <w:color w:val="auto"/>
          <w:lang w:eastAsia="sv-SE"/>
        </w:rPr>
      </w:pPr>
      <w:bookmarkStart w:id="7820" w:name="_Toc18278"/>
      <w:bookmarkStart w:id="7821" w:name="_Toc50021205"/>
      <w:bookmarkStart w:id="7822" w:name="_Toc50023127"/>
      <w:bookmarkStart w:id="7823" w:name="_Toc42770110"/>
      <w:bookmarkStart w:id="7824" w:name="_Toc24055"/>
      <w:bookmarkStart w:id="7825" w:name="_Toc50023712"/>
      <w:bookmarkStart w:id="7826" w:name="_Toc11824"/>
      <w:bookmarkStart w:id="7827" w:name="_Toc29272"/>
      <w:bookmarkStart w:id="7828" w:name="_Toc43393242"/>
      <w:bookmarkStart w:id="7829" w:name="_Toc42779166"/>
      <w:bookmarkStart w:id="7830" w:name="_Toc44004409"/>
      <w:bookmarkStart w:id="7831" w:name="_Toc50579512"/>
      <w:bookmarkStart w:id="7832" w:name="_Toc36126600"/>
      <w:bookmarkStart w:id="7833" w:name="_Toc7567"/>
      <w:bookmarkStart w:id="7834" w:name="_Toc30137"/>
      <w:bookmarkStart w:id="7835" w:name="_Toc50022478"/>
      <w:bookmarkStart w:id="7836" w:name="_Toc50021774"/>
      <w:bookmarkStart w:id="7837" w:name="_Toc1708"/>
      <w:bookmarkStart w:id="7838" w:name="_Toc21160"/>
      <w:bookmarkStart w:id="7839" w:name="_Toc50309780"/>
      <w:r w:rsidRPr="00E9603C">
        <w:t>NOTE:</w:t>
      </w:r>
      <w:r w:rsidRPr="00E9603C">
        <w:tab/>
        <w:t>How the data from UPF is retrieved is not specified in this release.</w:t>
      </w:r>
    </w:p>
    <w:p w14:paraId="3DD7D734" w14:textId="77777777" w:rsidR="009166E9" w:rsidRPr="00E9603C" w:rsidRDefault="009166E9">
      <w:pPr>
        <w:rPr>
          <w:rFonts w:eastAsia="DengXian"/>
          <w:color w:val="auto"/>
          <w:lang w:eastAsia="en-US"/>
        </w:rPr>
      </w:pPr>
      <w:r w:rsidRPr="00E9603C">
        <w:t>The Namf_EventExposure and Nsmf_EventExposure services are enhanced to provide transaction count in Tables 6.30.1.3-1 through 6.30.1.3-6.</w:t>
      </w:r>
    </w:p>
    <w:p w14:paraId="1C67B3E5" w14:textId="77777777" w:rsidR="009166E9" w:rsidRPr="00E9603C" w:rsidRDefault="009166E9">
      <w:pPr>
        <w:pStyle w:val="Heading4"/>
        <w:rPr>
          <w:lang w:eastAsia="zh-CN"/>
        </w:rPr>
      </w:pPr>
      <w:bookmarkStart w:id="7840" w:name="_Toc57201276"/>
      <w:bookmarkStart w:id="7841" w:name="_Toc54770110"/>
      <w:bookmarkStart w:id="7842" w:name="_Toc54779465"/>
      <w:bookmarkStart w:id="7843" w:name="_Toc54786425"/>
      <w:bookmarkStart w:id="7844" w:name="_Toc57641314"/>
      <w:bookmarkStart w:id="7845" w:name="_Toc59101667"/>
      <w:r w:rsidRPr="00E9603C">
        <w:rPr>
          <w:lang w:eastAsia="zh-CN"/>
        </w:rPr>
        <w:t>6.30.1.4</w:t>
      </w:r>
      <w:r w:rsidRPr="00E9603C">
        <w:rPr>
          <w:lang w:eastAsia="zh-CN"/>
        </w:rPr>
        <w:tab/>
        <w:t>Output Analytics</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516D0F0A" w14:textId="77777777" w:rsidR="009166E9" w:rsidRPr="00E9603C" w:rsidRDefault="009166E9">
      <w:pPr>
        <w:rPr>
          <w:lang w:eastAsia="zh-CN"/>
        </w:rPr>
      </w:pPr>
      <w:r w:rsidRPr="00E9603C">
        <w:rPr>
          <w:lang w:eastAsia="zh-CN"/>
        </w:rPr>
        <w:t>The NWDAF supporting dispersion analytics shall be able to provide UE dispersion analytics to consumer NFs or AFs. The dispersion analytics and prediction can be for data, transactions, failed transactions, sessions drop and voice calls.</w:t>
      </w:r>
    </w:p>
    <w:p w14:paraId="5FE6CAF9" w14:textId="77777777" w:rsidR="009166E9" w:rsidRPr="00E9603C" w:rsidRDefault="009166E9">
      <w:pPr>
        <w:rPr>
          <w:lang w:eastAsia="zh-CN"/>
        </w:rPr>
      </w:pPr>
      <w:r w:rsidRPr="00E9603C">
        <w:rPr>
          <w:lang w:eastAsia="zh-CN"/>
        </w:rPr>
        <w:t xml:space="preserve">The list of monitored transactions (MM and SM messages) and failed transactions is a subset of the messages listed in </w:t>
      </w:r>
      <w:r w:rsidR="00E9603C" w:rsidRPr="00E9603C">
        <w:rPr>
          <w:lang w:eastAsia="zh-CN"/>
        </w:rPr>
        <w:t>TS</w:t>
      </w:r>
      <w:r w:rsidR="00E9603C">
        <w:rPr>
          <w:lang w:eastAsia="zh-CN"/>
        </w:rPr>
        <w:t> </w:t>
      </w:r>
      <w:r w:rsidR="00E9603C" w:rsidRPr="00E9603C">
        <w:rPr>
          <w:lang w:eastAsia="zh-CN"/>
        </w:rPr>
        <w:t>24.501</w:t>
      </w:r>
      <w:r w:rsidR="00E9603C">
        <w:rPr>
          <w:lang w:eastAsia="zh-CN"/>
        </w:rPr>
        <w:t> </w:t>
      </w:r>
      <w:r w:rsidR="00E9603C" w:rsidRPr="00E9603C">
        <w:rPr>
          <w:lang w:eastAsia="zh-CN"/>
        </w:rPr>
        <w:t>[</w:t>
      </w:r>
      <w:r w:rsidRPr="00E9603C">
        <w:rPr>
          <w:lang w:eastAsia="zh-CN"/>
        </w:rPr>
        <w:t>14] clauses 8.2 and 8.3. The list of reported and failed transactions is provided in clause 6.30.2 and 6.30.3.</w:t>
      </w:r>
    </w:p>
    <w:p w14:paraId="34059237" w14:textId="77777777" w:rsidR="009166E9" w:rsidRPr="00E9603C" w:rsidRDefault="009166E9">
      <w:pPr>
        <w:pStyle w:val="Heading5"/>
        <w:rPr>
          <w:lang w:eastAsia="zh-CN"/>
        </w:rPr>
      </w:pPr>
      <w:bookmarkStart w:id="7846" w:name="_Toc798"/>
      <w:bookmarkStart w:id="7847" w:name="_Toc57201277"/>
      <w:bookmarkStart w:id="7848" w:name="_Toc50023128"/>
      <w:bookmarkStart w:id="7849" w:name="_Toc50023713"/>
      <w:bookmarkStart w:id="7850" w:name="_Toc54786426"/>
      <w:bookmarkStart w:id="7851" w:name="_Toc2332"/>
      <w:bookmarkStart w:id="7852" w:name="_Toc28642"/>
      <w:bookmarkStart w:id="7853" w:name="_Toc50022479"/>
      <w:bookmarkStart w:id="7854" w:name="_Toc42779167"/>
      <w:bookmarkStart w:id="7855" w:name="_Toc42770111"/>
      <w:bookmarkStart w:id="7856" w:name="_Toc50309781"/>
      <w:bookmarkStart w:id="7857" w:name="_Toc26468"/>
      <w:bookmarkStart w:id="7858" w:name="_Toc17914"/>
      <w:bookmarkStart w:id="7859" w:name="_Toc50579513"/>
      <w:bookmarkStart w:id="7860" w:name="_Toc6438"/>
      <w:bookmarkStart w:id="7861" w:name="_Toc25633"/>
      <w:bookmarkStart w:id="7862" w:name="_Toc50021775"/>
      <w:bookmarkStart w:id="7863" w:name="_Toc44004410"/>
      <w:bookmarkStart w:id="7864" w:name="_Toc50021206"/>
      <w:bookmarkStart w:id="7865" w:name="_Toc3213"/>
      <w:bookmarkStart w:id="7866" w:name="_Toc54770111"/>
      <w:bookmarkStart w:id="7867" w:name="_Toc54779466"/>
      <w:bookmarkStart w:id="7868" w:name="_Toc57641315"/>
      <w:bookmarkStart w:id="7869" w:name="_Toc59101668"/>
      <w:r w:rsidRPr="00E9603C">
        <w:rPr>
          <w:lang w:eastAsia="zh-CN"/>
        </w:rPr>
        <w:t>6.30.1.4.1</w:t>
      </w:r>
      <w:r w:rsidRPr="00E9603C">
        <w:rPr>
          <w:lang w:eastAsia="zh-CN"/>
        </w:rPr>
        <w:tab/>
        <w:t>Data Dispersion Analysis</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54C72710" w14:textId="77777777" w:rsidR="009166E9" w:rsidRPr="00E9603C" w:rsidRDefault="009166E9">
      <w:pPr>
        <w:rPr>
          <w:lang w:eastAsia="zh-CN"/>
        </w:rPr>
      </w:pPr>
      <w:r w:rsidRPr="00E9603C">
        <w:t xml:space="preserve">The data dispersion </w:t>
      </w:r>
      <w:r w:rsidRPr="00E9603C">
        <w:rPr>
          <w:lang w:eastAsia="zh-CN"/>
        </w:rPr>
        <w:t>analytics results</w:t>
      </w:r>
      <w:r w:rsidRPr="00E9603C">
        <w:t xml:space="preserve"> </w:t>
      </w:r>
      <w:r w:rsidRPr="00E9603C">
        <w:rPr>
          <w:lang w:eastAsia="zh-CN"/>
        </w:rPr>
        <w:t>provided</w:t>
      </w:r>
      <w:r w:rsidRPr="00E9603C">
        <w:t xml:space="preserve"> by the NWDAF </w:t>
      </w:r>
      <w:r w:rsidRPr="00E9603C">
        <w:rPr>
          <w:lang w:eastAsia="zh-CN"/>
        </w:rPr>
        <w:t>could be UE dispersion statistics as defined in Table 6.30.1.4.1-1 and or UE dispersion predictions as defined in Table 6.30.1.4.1-2:</w:t>
      </w:r>
    </w:p>
    <w:p w14:paraId="77327DE8" w14:textId="77777777" w:rsidR="009166E9" w:rsidRPr="00E9603C" w:rsidRDefault="009166E9">
      <w:pPr>
        <w:pStyle w:val="TH"/>
        <w:rPr>
          <w:lang w:eastAsia="zh-CN"/>
        </w:rPr>
      </w:pPr>
      <w:r w:rsidRPr="00E9603C">
        <w:t>Table</w:t>
      </w:r>
      <w:r w:rsidRPr="00E9603C">
        <w:rPr>
          <w:lang w:eastAsia="zh-CN"/>
        </w:rPr>
        <w:t xml:space="preserve"> 6.30.1.4.1-1</w:t>
      </w:r>
      <w:r w:rsidRPr="00E9603C">
        <w:t xml:space="preserve">: </w:t>
      </w:r>
      <w:r w:rsidRPr="00E9603C">
        <w:rPr>
          <w:lang w:eastAsia="zh-CN"/>
        </w:rPr>
        <w:t>Data dispersion statistics bound by location</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4"/>
        <w:gridCol w:w="5966"/>
      </w:tblGrid>
      <w:tr w:rsidR="009166E9" w:rsidRPr="00E9603C" w14:paraId="18C02CD9" w14:textId="77777777">
        <w:trPr>
          <w:cantSplit/>
          <w:jc w:val="center"/>
        </w:trPr>
        <w:tc>
          <w:tcPr>
            <w:tcW w:w="2404" w:type="dxa"/>
          </w:tcPr>
          <w:p w14:paraId="6715191A" w14:textId="77777777" w:rsidR="009166E9" w:rsidRPr="00E9603C" w:rsidRDefault="009166E9">
            <w:pPr>
              <w:pStyle w:val="TAH"/>
            </w:pPr>
            <w:r w:rsidRPr="00E9603C">
              <w:t>Information</w:t>
            </w:r>
          </w:p>
        </w:tc>
        <w:tc>
          <w:tcPr>
            <w:tcW w:w="5966" w:type="dxa"/>
          </w:tcPr>
          <w:p w14:paraId="2F70E2F9" w14:textId="77777777" w:rsidR="009166E9" w:rsidRPr="00E9603C" w:rsidRDefault="009166E9">
            <w:pPr>
              <w:pStyle w:val="TAH"/>
            </w:pPr>
            <w:r w:rsidRPr="00E9603C">
              <w:t>Description</w:t>
            </w:r>
          </w:p>
        </w:tc>
      </w:tr>
      <w:tr w:rsidR="009166E9" w:rsidRPr="00E9603C" w14:paraId="599FE19E" w14:textId="77777777">
        <w:trPr>
          <w:cantSplit/>
          <w:jc w:val="center"/>
        </w:trPr>
        <w:tc>
          <w:tcPr>
            <w:tcW w:w="2404" w:type="dxa"/>
          </w:tcPr>
          <w:p w14:paraId="1F8531C3" w14:textId="77777777" w:rsidR="009166E9" w:rsidRPr="00E9603C" w:rsidRDefault="009166E9">
            <w:pPr>
              <w:pStyle w:val="TAL"/>
            </w:pPr>
            <w:r w:rsidRPr="00E9603C">
              <w:t>UE group ID or UE ID</w:t>
            </w:r>
          </w:p>
        </w:tc>
        <w:tc>
          <w:tcPr>
            <w:tcW w:w="5966" w:type="dxa"/>
          </w:tcPr>
          <w:p w14:paraId="53D2D0C4"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5D348352" w14:textId="77777777">
        <w:trPr>
          <w:cantSplit/>
          <w:jc w:val="center"/>
        </w:trPr>
        <w:tc>
          <w:tcPr>
            <w:tcW w:w="2404" w:type="dxa"/>
          </w:tcPr>
          <w:p w14:paraId="659F523F" w14:textId="77777777" w:rsidR="009166E9" w:rsidRPr="00E9603C" w:rsidRDefault="009166E9">
            <w:pPr>
              <w:pStyle w:val="TAL"/>
            </w:pPr>
            <w:r w:rsidRPr="00E9603C">
              <w:t>Time slot entry (1..max)</w:t>
            </w:r>
          </w:p>
        </w:tc>
        <w:tc>
          <w:tcPr>
            <w:tcW w:w="5966" w:type="dxa"/>
          </w:tcPr>
          <w:p w14:paraId="2C2331A6" w14:textId="77777777" w:rsidR="009166E9" w:rsidRPr="00E9603C" w:rsidRDefault="009166E9">
            <w:pPr>
              <w:pStyle w:val="TAL"/>
            </w:pPr>
            <w:r w:rsidRPr="00E9603C">
              <w:t>List of time slots during the Analytics target period</w:t>
            </w:r>
          </w:p>
        </w:tc>
      </w:tr>
      <w:tr w:rsidR="009166E9" w:rsidRPr="00E9603C" w14:paraId="2913CCFC" w14:textId="77777777">
        <w:trPr>
          <w:cantSplit/>
          <w:jc w:val="center"/>
        </w:trPr>
        <w:tc>
          <w:tcPr>
            <w:tcW w:w="2404" w:type="dxa"/>
          </w:tcPr>
          <w:p w14:paraId="429ECEB6" w14:textId="77777777" w:rsidR="009166E9" w:rsidRPr="00E9603C" w:rsidRDefault="009166E9">
            <w:pPr>
              <w:pStyle w:val="TAL"/>
            </w:pPr>
            <w:r w:rsidRPr="00E9603C">
              <w:t xml:space="preserve">  &gt; Time slot start</w:t>
            </w:r>
          </w:p>
        </w:tc>
        <w:tc>
          <w:tcPr>
            <w:tcW w:w="5966" w:type="dxa"/>
          </w:tcPr>
          <w:p w14:paraId="616CE180" w14:textId="77777777" w:rsidR="009166E9" w:rsidRPr="00E9603C" w:rsidRDefault="009166E9">
            <w:pPr>
              <w:pStyle w:val="TAL"/>
            </w:pPr>
            <w:r w:rsidRPr="00E9603C">
              <w:t>Time slot start within the Analytics target period</w:t>
            </w:r>
          </w:p>
        </w:tc>
      </w:tr>
      <w:tr w:rsidR="009166E9" w:rsidRPr="00E9603C" w14:paraId="20D9030F" w14:textId="77777777">
        <w:trPr>
          <w:cantSplit/>
          <w:jc w:val="center"/>
        </w:trPr>
        <w:tc>
          <w:tcPr>
            <w:tcW w:w="2404" w:type="dxa"/>
          </w:tcPr>
          <w:p w14:paraId="77AB9F15" w14:textId="77777777" w:rsidR="009166E9" w:rsidRPr="00E9603C" w:rsidRDefault="009166E9">
            <w:pPr>
              <w:pStyle w:val="TAL"/>
            </w:pPr>
            <w:r w:rsidRPr="00E9603C">
              <w:t xml:space="preserve">  &gt; Duration</w:t>
            </w:r>
          </w:p>
        </w:tc>
        <w:tc>
          <w:tcPr>
            <w:tcW w:w="5966" w:type="dxa"/>
          </w:tcPr>
          <w:p w14:paraId="0E02EA09" w14:textId="77777777" w:rsidR="009166E9" w:rsidRPr="00E9603C" w:rsidRDefault="009166E9">
            <w:pPr>
              <w:pStyle w:val="TAL"/>
            </w:pPr>
            <w:r w:rsidRPr="00E9603C">
              <w:t>Duration of the time slot</w:t>
            </w:r>
          </w:p>
        </w:tc>
      </w:tr>
      <w:tr w:rsidR="009166E9" w:rsidRPr="00E9603C" w14:paraId="26DBDDB3" w14:textId="77777777">
        <w:trPr>
          <w:cantSplit/>
          <w:jc w:val="center"/>
        </w:trPr>
        <w:tc>
          <w:tcPr>
            <w:tcW w:w="2404" w:type="dxa"/>
          </w:tcPr>
          <w:p w14:paraId="40571B3C" w14:textId="77777777" w:rsidR="009166E9" w:rsidRPr="00E9603C" w:rsidRDefault="009166E9">
            <w:pPr>
              <w:pStyle w:val="TAL"/>
            </w:pPr>
            <w:r w:rsidRPr="00E9603C">
              <w:t xml:space="preserve">  &gt; UE location (1..max)</w:t>
            </w:r>
          </w:p>
        </w:tc>
        <w:tc>
          <w:tcPr>
            <w:tcW w:w="5966" w:type="dxa"/>
          </w:tcPr>
          <w:p w14:paraId="68BC9CE5" w14:textId="77777777" w:rsidR="009166E9" w:rsidRPr="00E9603C" w:rsidRDefault="009166E9">
            <w:pPr>
              <w:pStyle w:val="TAL"/>
            </w:pPr>
            <w:r w:rsidRPr="00E9603C">
              <w:t>Observed location statistics</w:t>
            </w:r>
          </w:p>
        </w:tc>
      </w:tr>
      <w:tr w:rsidR="009166E9" w:rsidRPr="00E9603C" w14:paraId="199690CE" w14:textId="77777777">
        <w:trPr>
          <w:cantSplit/>
          <w:jc w:val="center"/>
        </w:trPr>
        <w:tc>
          <w:tcPr>
            <w:tcW w:w="2404" w:type="dxa"/>
          </w:tcPr>
          <w:p w14:paraId="5BD4F411" w14:textId="77777777" w:rsidR="009166E9" w:rsidRPr="00E9603C" w:rsidRDefault="009166E9">
            <w:pPr>
              <w:pStyle w:val="TAL"/>
            </w:pPr>
            <w:r w:rsidRPr="00E9603C">
              <w:t xml:space="preserve">      &gt;&gt; UE location</w:t>
            </w:r>
          </w:p>
        </w:tc>
        <w:tc>
          <w:tcPr>
            <w:tcW w:w="5966" w:type="dxa"/>
          </w:tcPr>
          <w:p w14:paraId="13A41A6D" w14:textId="77777777" w:rsidR="009166E9" w:rsidRPr="00E9603C" w:rsidRDefault="009166E9">
            <w:pPr>
              <w:pStyle w:val="TAL"/>
            </w:pPr>
            <w:r w:rsidRPr="00E9603C">
              <w:t>TA or cells where the UE dispersed its data</w:t>
            </w:r>
          </w:p>
        </w:tc>
      </w:tr>
      <w:tr w:rsidR="009166E9" w:rsidRPr="00E9603C" w14:paraId="776055C5" w14:textId="77777777">
        <w:trPr>
          <w:cantSplit/>
          <w:jc w:val="center"/>
        </w:trPr>
        <w:tc>
          <w:tcPr>
            <w:tcW w:w="2404" w:type="dxa"/>
          </w:tcPr>
          <w:p w14:paraId="403DF412" w14:textId="77777777" w:rsidR="009166E9" w:rsidRPr="00E9603C" w:rsidRDefault="009166E9">
            <w:pPr>
              <w:pStyle w:val="TAL"/>
            </w:pPr>
            <w:r w:rsidRPr="00E9603C">
              <w:t xml:space="preserve">      &gt;&gt; Application ID (1..max)</w:t>
            </w:r>
          </w:p>
        </w:tc>
        <w:tc>
          <w:tcPr>
            <w:tcW w:w="5966" w:type="dxa"/>
          </w:tcPr>
          <w:p w14:paraId="23C92A16" w14:textId="77777777" w:rsidR="009166E9" w:rsidRPr="00E9603C" w:rsidRDefault="009166E9">
            <w:pPr>
              <w:pStyle w:val="TAL"/>
            </w:pPr>
            <w:r w:rsidRPr="00E9603C">
              <w:t>To identify the application for the UE</w:t>
            </w:r>
          </w:p>
        </w:tc>
      </w:tr>
      <w:tr w:rsidR="009166E9" w:rsidRPr="00E9603C" w14:paraId="71E809C3" w14:textId="77777777">
        <w:trPr>
          <w:cantSplit/>
          <w:jc w:val="center"/>
        </w:trPr>
        <w:tc>
          <w:tcPr>
            <w:tcW w:w="2404" w:type="dxa"/>
          </w:tcPr>
          <w:p w14:paraId="45C76738" w14:textId="77777777" w:rsidR="009166E9" w:rsidRPr="00E9603C" w:rsidRDefault="009166E9">
            <w:pPr>
              <w:pStyle w:val="TAL"/>
            </w:pPr>
            <w:r w:rsidRPr="00E9603C">
              <w:t xml:space="preserve">      &gt;&gt;&gt; Data dispersed</w:t>
            </w:r>
          </w:p>
        </w:tc>
        <w:tc>
          <w:tcPr>
            <w:tcW w:w="5966" w:type="dxa"/>
          </w:tcPr>
          <w:p w14:paraId="0DCFA48A" w14:textId="77777777" w:rsidR="009166E9" w:rsidRPr="00E9603C" w:rsidRDefault="009166E9">
            <w:pPr>
              <w:pStyle w:val="TAL"/>
            </w:pPr>
            <w:r w:rsidRPr="00E9603C">
              <w:t>Data volume dispersed at this location and application, if application ID is provided.</w:t>
            </w:r>
          </w:p>
        </w:tc>
      </w:tr>
      <w:tr w:rsidR="009166E9" w:rsidRPr="00E9603C" w14:paraId="7E5E0E22" w14:textId="77777777">
        <w:trPr>
          <w:cantSplit/>
          <w:jc w:val="center"/>
        </w:trPr>
        <w:tc>
          <w:tcPr>
            <w:tcW w:w="2404" w:type="dxa"/>
          </w:tcPr>
          <w:p w14:paraId="6DCB708D" w14:textId="77777777" w:rsidR="009166E9" w:rsidRPr="00E9603C" w:rsidRDefault="009166E9">
            <w:pPr>
              <w:pStyle w:val="TAL"/>
            </w:pPr>
            <w:r w:rsidRPr="00E9603C">
              <w:t xml:space="preserve">      &gt;&gt; Data classification</w:t>
            </w:r>
          </w:p>
        </w:tc>
        <w:tc>
          <w:tcPr>
            <w:tcW w:w="5966" w:type="dxa"/>
          </w:tcPr>
          <w:p w14:paraId="30A9D506" w14:textId="77777777" w:rsidR="009166E9" w:rsidRPr="00E9603C" w:rsidRDefault="009166E9">
            <w:pPr>
              <w:pStyle w:val="TAL"/>
            </w:pPr>
            <w:r w:rsidRPr="00E9603C">
              <w:t>Data mobility classification for this location: fixed, camper, traveller</w:t>
            </w:r>
          </w:p>
        </w:tc>
      </w:tr>
      <w:tr w:rsidR="009166E9" w:rsidRPr="00E9603C" w14:paraId="0BD5956C" w14:textId="77777777">
        <w:trPr>
          <w:cantSplit/>
          <w:jc w:val="center"/>
        </w:trPr>
        <w:tc>
          <w:tcPr>
            <w:tcW w:w="2404" w:type="dxa"/>
          </w:tcPr>
          <w:p w14:paraId="79512F13" w14:textId="77777777" w:rsidR="009166E9" w:rsidRPr="00E9603C" w:rsidRDefault="009166E9">
            <w:pPr>
              <w:pStyle w:val="TAL"/>
            </w:pPr>
            <w:r w:rsidRPr="00E9603C">
              <w:t xml:space="preserve">      &gt;&gt; Data ranking </w:t>
            </w:r>
          </w:p>
        </w:tc>
        <w:tc>
          <w:tcPr>
            <w:tcW w:w="5966" w:type="dxa"/>
          </w:tcPr>
          <w:p w14:paraId="3A87EE81" w14:textId="77777777" w:rsidR="009166E9" w:rsidRPr="00E9603C" w:rsidRDefault="009166E9">
            <w:pPr>
              <w:pStyle w:val="TAL"/>
            </w:pPr>
            <w:r w:rsidRPr="00E9603C">
              <w:t>Percentile ranking of data usage at this location (i.e. % data dispersed at this location)</w:t>
            </w:r>
          </w:p>
        </w:tc>
      </w:tr>
      <w:tr w:rsidR="009166E9" w:rsidRPr="00E9603C" w14:paraId="099229C1" w14:textId="77777777">
        <w:trPr>
          <w:cantSplit/>
          <w:jc w:val="center"/>
        </w:trPr>
        <w:tc>
          <w:tcPr>
            <w:tcW w:w="2404" w:type="dxa"/>
          </w:tcPr>
          <w:p w14:paraId="1BD1F973" w14:textId="77777777" w:rsidR="009166E9" w:rsidRPr="00E9603C" w:rsidRDefault="009166E9">
            <w:pPr>
              <w:pStyle w:val="TAL"/>
            </w:pPr>
            <w:r w:rsidRPr="00E9603C">
              <w:t xml:space="preserve">      &gt;&gt; Ratio</w:t>
            </w:r>
          </w:p>
        </w:tc>
        <w:tc>
          <w:tcPr>
            <w:tcW w:w="5966" w:type="dxa"/>
          </w:tcPr>
          <w:p w14:paraId="615B6081" w14:textId="77777777" w:rsidR="009166E9" w:rsidRPr="00E9603C" w:rsidRDefault="009166E9">
            <w:pPr>
              <w:pStyle w:val="TAL"/>
            </w:pPr>
            <w:r w:rsidRPr="00E9603C">
              <w:t>Percentage of UEs in the group (in case of UE group)</w:t>
            </w:r>
          </w:p>
        </w:tc>
      </w:tr>
    </w:tbl>
    <w:p w14:paraId="47589260" w14:textId="77777777" w:rsidR="009166E9" w:rsidRPr="00E9603C" w:rsidRDefault="009166E9">
      <w:pPr>
        <w:rPr>
          <w:lang w:eastAsia="zh-CN"/>
        </w:rPr>
      </w:pPr>
    </w:p>
    <w:p w14:paraId="2BF44EBC" w14:textId="77777777" w:rsidR="009166E9" w:rsidRPr="00E9603C" w:rsidRDefault="009166E9">
      <w:pPr>
        <w:pStyle w:val="TH"/>
        <w:rPr>
          <w:lang w:eastAsia="zh-CN"/>
        </w:rPr>
      </w:pPr>
      <w:r w:rsidRPr="00E9603C">
        <w:t>Table</w:t>
      </w:r>
      <w:r w:rsidRPr="00E9603C">
        <w:rPr>
          <w:lang w:eastAsia="zh-CN"/>
        </w:rPr>
        <w:t xml:space="preserve"> 6.30.1.4.1-2</w:t>
      </w:r>
      <w:r w:rsidRPr="00E9603C">
        <w:t xml:space="preserve">: </w:t>
      </w:r>
      <w:r w:rsidRPr="00E9603C">
        <w:rPr>
          <w:lang w:eastAsia="zh-CN"/>
        </w:rPr>
        <w:t>Data dispersion prediction bound by location</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4"/>
        <w:gridCol w:w="5966"/>
      </w:tblGrid>
      <w:tr w:rsidR="009166E9" w:rsidRPr="00E9603C" w14:paraId="46EC1ADF" w14:textId="77777777">
        <w:trPr>
          <w:cantSplit/>
          <w:jc w:val="center"/>
        </w:trPr>
        <w:tc>
          <w:tcPr>
            <w:tcW w:w="2404" w:type="dxa"/>
          </w:tcPr>
          <w:p w14:paraId="567D3E50" w14:textId="77777777" w:rsidR="009166E9" w:rsidRPr="00E9603C" w:rsidRDefault="009166E9">
            <w:pPr>
              <w:pStyle w:val="TAH"/>
            </w:pPr>
            <w:r w:rsidRPr="00E9603C">
              <w:t>Information</w:t>
            </w:r>
          </w:p>
        </w:tc>
        <w:tc>
          <w:tcPr>
            <w:tcW w:w="5966" w:type="dxa"/>
          </w:tcPr>
          <w:p w14:paraId="1DCC6FDC" w14:textId="77777777" w:rsidR="009166E9" w:rsidRPr="00E9603C" w:rsidRDefault="009166E9">
            <w:pPr>
              <w:pStyle w:val="TAH"/>
            </w:pPr>
            <w:r w:rsidRPr="00E9603C">
              <w:t>Description</w:t>
            </w:r>
          </w:p>
        </w:tc>
      </w:tr>
      <w:tr w:rsidR="009166E9" w:rsidRPr="00E9603C" w14:paraId="72E1F0B7" w14:textId="77777777">
        <w:trPr>
          <w:cantSplit/>
          <w:jc w:val="center"/>
        </w:trPr>
        <w:tc>
          <w:tcPr>
            <w:tcW w:w="2404" w:type="dxa"/>
          </w:tcPr>
          <w:p w14:paraId="6ACFAF95" w14:textId="77777777" w:rsidR="009166E9" w:rsidRPr="00E9603C" w:rsidRDefault="009166E9">
            <w:pPr>
              <w:pStyle w:val="TAL"/>
            </w:pPr>
            <w:r w:rsidRPr="00E9603C">
              <w:t>UE group ID or UE ID</w:t>
            </w:r>
          </w:p>
        </w:tc>
        <w:tc>
          <w:tcPr>
            <w:tcW w:w="5966" w:type="dxa"/>
          </w:tcPr>
          <w:p w14:paraId="3C8FC76A"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00A94B1B" w14:textId="77777777">
        <w:trPr>
          <w:cantSplit/>
          <w:jc w:val="center"/>
        </w:trPr>
        <w:tc>
          <w:tcPr>
            <w:tcW w:w="2404" w:type="dxa"/>
          </w:tcPr>
          <w:p w14:paraId="60DC9A0F" w14:textId="77777777" w:rsidR="009166E9" w:rsidRPr="00E9603C" w:rsidRDefault="009166E9">
            <w:pPr>
              <w:pStyle w:val="TAL"/>
            </w:pPr>
            <w:r w:rsidRPr="00E9603C">
              <w:t>Time slot entry (1..max)</w:t>
            </w:r>
          </w:p>
        </w:tc>
        <w:tc>
          <w:tcPr>
            <w:tcW w:w="5966" w:type="dxa"/>
          </w:tcPr>
          <w:p w14:paraId="0A0F1BC7" w14:textId="77777777" w:rsidR="009166E9" w:rsidRPr="00E9603C" w:rsidRDefault="009166E9">
            <w:pPr>
              <w:pStyle w:val="TAL"/>
            </w:pPr>
            <w:r w:rsidRPr="00E9603C">
              <w:t>List of time slots during the Analytics target period</w:t>
            </w:r>
          </w:p>
        </w:tc>
      </w:tr>
      <w:tr w:rsidR="009166E9" w:rsidRPr="00E9603C" w14:paraId="14A06CD5" w14:textId="77777777">
        <w:trPr>
          <w:cantSplit/>
          <w:jc w:val="center"/>
        </w:trPr>
        <w:tc>
          <w:tcPr>
            <w:tcW w:w="2404" w:type="dxa"/>
          </w:tcPr>
          <w:p w14:paraId="79B30BEB" w14:textId="77777777" w:rsidR="009166E9" w:rsidRPr="00E9603C" w:rsidRDefault="009166E9">
            <w:pPr>
              <w:pStyle w:val="TAL"/>
            </w:pPr>
            <w:r w:rsidRPr="00E9603C">
              <w:t xml:space="preserve">  &gt; Time slot start</w:t>
            </w:r>
          </w:p>
        </w:tc>
        <w:tc>
          <w:tcPr>
            <w:tcW w:w="5966" w:type="dxa"/>
          </w:tcPr>
          <w:p w14:paraId="64DD30A7" w14:textId="77777777" w:rsidR="009166E9" w:rsidRPr="00E9603C" w:rsidRDefault="009166E9">
            <w:pPr>
              <w:pStyle w:val="TAL"/>
            </w:pPr>
            <w:r w:rsidRPr="00E9603C">
              <w:t>Time slot start within the Analytics target period</w:t>
            </w:r>
          </w:p>
        </w:tc>
      </w:tr>
      <w:tr w:rsidR="009166E9" w:rsidRPr="00E9603C" w14:paraId="4E08CAC9" w14:textId="77777777">
        <w:trPr>
          <w:cantSplit/>
          <w:jc w:val="center"/>
        </w:trPr>
        <w:tc>
          <w:tcPr>
            <w:tcW w:w="2404" w:type="dxa"/>
          </w:tcPr>
          <w:p w14:paraId="697BEC03" w14:textId="77777777" w:rsidR="009166E9" w:rsidRPr="00E9603C" w:rsidRDefault="009166E9">
            <w:pPr>
              <w:pStyle w:val="TAL"/>
            </w:pPr>
            <w:r w:rsidRPr="00E9603C">
              <w:t xml:space="preserve">  &gt; Duration</w:t>
            </w:r>
          </w:p>
        </w:tc>
        <w:tc>
          <w:tcPr>
            <w:tcW w:w="5966" w:type="dxa"/>
          </w:tcPr>
          <w:p w14:paraId="521A179D" w14:textId="77777777" w:rsidR="009166E9" w:rsidRPr="00E9603C" w:rsidRDefault="009166E9">
            <w:pPr>
              <w:pStyle w:val="TAL"/>
            </w:pPr>
            <w:r w:rsidRPr="00E9603C">
              <w:t>Duration of the time slot</w:t>
            </w:r>
          </w:p>
        </w:tc>
      </w:tr>
      <w:tr w:rsidR="009166E9" w:rsidRPr="00E9603C" w14:paraId="19123F54" w14:textId="77777777">
        <w:trPr>
          <w:cantSplit/>
          <w:jc w:val="center"/>
        </w:trPr>
        <w:tc>
          <w:tcPr>
            <w:tcW w:w="2404" w:type="dxa"/>
          </w:tcPr>
          <w:p w14:paraId="42585850" w14:textId="77777777" w:rsidR="009166E9" w:rsidRPr="00E9603C" w:rsidRDefault="009166E9">
            <w:pPr>
              <w:pStyle w:val="TAL"/>
            </w:pPr>
            <w:r w:rsidRPr="00E9603C">
              <w:t xml:space="preserve">  &gt; UE location (1..max)</w:t>
            </w:r>
          </w:p>
        </w:tc>
        <w:tc>
          <w:tcPr>
            <w:tcW w:w="5966" w:type="dxa"/>
          </w:tcPr>
          <w:p w14:paraId="5240BFFD" w14:textId="77777777" w:rsidR="009166E9" w:rsidRPr="00E9603C" w:rsidRDefault="009166E9">
            <w:pPr>
              <w:pStyle w:val="TAL"/>
            </w:pPr>
            <w:r w:rsidRPr="00E9603C">
              <w:t>Predicted location during the analytics target period</w:t>
            </w:r>
          </w:p>
        </w:tc>
      </w:tr>
      <w:tr w:rsidR="009166E9" w:rsidRPr="00E9603C" w14:paraId="2BD4BFEF" w14:textId="77777777">
        <w:trPr>
          <w:cantSplit/>
          <w:jc w:val="center"/>
        </w:trPr>
        <w:tc>
          <w:tcPr>
            <w:tcW w:w="2404" w:type="dxa"/>
          </w:tcPr>
          <w:p w14:paraId="6C143B00" w14:textId="77777777" w:rsidR="009166E9" w:rsidRPr="00E9603C" w:rsidRDefault="009166E9">
            <w:pPr>
              <w:pStyle w:val="TAL"/>
            </w:pPr>
            <w:r w:rsidRPr="00E9603C">
              <w:t xml:space="preserve">      &gt;&gt; UE location</w:t>
            </w:r>
          </w:p>
        </w:tc>
        <w:tc>
          <w:tcPr>
            <w:tcW w:w="5966" w:type="dxa"/>
          </w:tcPr>
          <w:p w14:paraId="5F2865C3" w14:textId="77777777" w:rsidR="009166E9" w:rsidRPr="00E9603C" w:rsidRDefault="009166E9">
            <w:pPr>
              <w:pStyle w:val="TAL"/>
            </w:pPr>
            <w:r w:rsidRPr="00E9603C">
              <w:t>TA or cells where the UE is predicted to disperse its data</w:t>
            </w:r>
          </w:p>
        </w:tc>
      </w:tr>
      <w:tr w:rsidR="009166E9" w:rsidRPr="00E9603C" w14:paraId="35B753DC" w14:textId="77777777">
        <w:trPr>
          <w:cantSplit/>
          <w:jc w:val="center"/>
        </w:trPr>
        <w:tc>
          <w:tcPr>
            <w:tcW w:w="2404" w:type="dxa"/>
          </w:tcPr>
          <w:p w14:paraId="1BD4025A" w14:textId="77777777" w:rsidR="009166E9" w:rsidRPr="00E9603C" w:rsidRDefault="009166E9">
            <w:pPr>
              <w:pStyle w:val="TAL"/>
            </w:pPr>
            <w:r w:rsidRPr="00E9603C">
              <w:t xml:space="preserve">      &gt;&gt; Application ID (1..max)</w:t>
            </w:r>
          </w:p>
        </w:tc>
        <w:tc>
          <w:tcPr>
            <w:tcW w:w="5966" w:type="dxa"/>
          </w:tcPr>
          <w:p w14:paraId="2F6AF7F6" w14:textId="77777777" w:rsidR="009166E9" w:rsidRPr="00E9603C" w:rsidRDefault="009166E9">
            <w:pPr>
              <w:pStyle w:val="TAL"/>
            </w:pPr>
            <w:r w:rsidRPr="00E9603C">
              <w:t>To identify the application for the UE</w:t>
            </w:r>
          </w:p>
        </w:tc>
      </w:tr>
      <w:tr w:rsidR="009166E9" w:rsidRPr="00E9603C" w14:paraId="19EFFC84" w14:textId="77777777">
        <w:trPr>
          <w:cantSplit/>
          <w:jc w:val="center"/>
        </w:trPr>
        <w:tc>
          <w:tcPr>
            <w:tcW w:w="2404" w:type="dxa"/>
          </w:tcPr>
          <w:p w14:paraId="5519014D" w14:textId="77777777" w:rsidR="009166E9" w:rsidRPr="00E9603C" w:rsidRDefault="009166E9">
            <w:pPr>
              <w:pStyle w:val="TAL"/>
            </w:pPr>
            <w:r w:rsidRPr="00E9603C">
              <w:t xml:space="preserve">      &gt;&gt;&gt; Data dispersion</w:t>
            </w:r>
          </w:p>
        </w:tc>
        <w:tc>
          <w:tcPr>
            <w:tcW w:w="5966" w:type="dxa"/>
          </w:tcPr>
          <w:p w14:paraId="3B53D3C5" w14:textId="77777777" w:rsidR="009166E9" w:rsidRPr="00E9603C" w:rsidRDefault="009166E9">
            <w:pPr>
              <w:pStyle w:val="TAL"/>
            </w:pPr>
            <w:r w:rsidRPr="00E9603C">
              <w:t>Data volume dispersion prediction at this location and application, if application ID is provided.</w:t>
            </w:r>
          </w:p>
        </w:tc>
      </w:tr>
      <w:tr w:rsidR="009166E9" w:rsidRPr="00E9603C" w14:paraId="513D40DE" w14:textId="77777777">
        <w:trPr>
          <w:cantSplit/>
          <w:jc w:val="center"/>
        </w:trPr>
        <w:tc>
          <w:tcPr>
            <w:tcW w:w="2404" w:type="dxa"/>
          </w:tcPr>
          <w:p w14:paraId="26B72687" w14:textId="77777777" w:rsidR="009166E9" w:rsidRPr="00E9603C" w:rsidRDefault="009166E9">
            <w:pPr>
              <w:pStyle w:val="TAL"/>
            </w:pPr>
            <w:r w:rsidRPr="00E9603C">
              <w:t xml:space="preserve">      &gt;&gt; Confidence</w:t>
            </w:r>
          </w:p>
        </w:tc>
        <w:tc>
          <w:tcPr>
            <w:tcW w:w="5966" w:type="dxa"/>
          </w:tcPr>
          <w:p w14:paraId="5B4DC2F6" w14:textId="77777777" w:rsidR="009166E9" w:rsidRPr="00E9603C" w:rsidRDefault="009166E9">
            <w:pPr>
              <w:pStyle w:val="TAL"/>
            </w:pPr>
            <w:r w:rsidRPr="00E9603C">
              <w:t>Confidence of this prediction (i.e. data to be dispersed at this location)</w:t>
            </w:r>
          </w:p>
        </w:tc>
      </w:tr>
      <w:tr w:rsidR="009166E9" w:rsidRPr="00E9603C" w14:paraId="76CD1403" w14:textId="77777777">
        <w:trPr>
          <w:cantSplit/>
          <w:jc w:val="center"/>
        </w:trPr>
        <w:tc>
          <w:tcPr>
            <w:tcW w:w="2404" w:type="dxa"/>
          </w:tcPr>
          <w:p w14:paraId="35EE54E6" w14:textId="77777777" w:rsidR="009166E9" w:rsidRPr="00E9603C" w:rsidRDefault="009166E9">
            <w:pPr>
              <w:pStyle w:val="TAL"/>
            </w:pPr>
            <w:r w:rsidRPr="00E9603C">
              <w:t xml:space="preserve">      &gt;&gt; Data classification</w:t>
            </w:r>
          </w:p>
        </w:tc>
        <w:tc>
          <w:tcPr>
            <w:tcW w:w="5966" w:type="dxa"/>
          </w:tcPr>
          <w:p w14:paraId="133BC3A4" w14:textId="77777777" w:rsidR="009166E9" w:rsidRPr="00E9603C" w:rsidRDefault="009166E9">
            <w:pPr>
              <w:pStyle w:val="TAL"/>
            </w:pPr>
            <w:r w:rsidRPr="00E9603C">
              <w:t>Data mobility classification for this location: fixed, camper, traveller</w:t>
            </w:r>
          </w:p>
        </w:tc>
      </w:tr>
      <w:tr w:rsidR="009166E9" w:rsidRPr="00E9603C" w14:paraId="1B41C6B5" w14:textId="77777777">
        <w:trPr>
          <w:cantSplit/>
          <w:jc w:val="center"/>
        </w:trPr>
        <w:tc>
          <w:tcPr>
            <w:tcW w:w="2404" w:type="dxa"/>
          </w:tcPr>
          <w:p w14:paraId="3485A217" w14:textId="77777777" w:rsidR="009166E9" w:rsidRPr="00E9603C" w:rsidRDefault="009166E9">
            <w:pPr>
              <w:pStyle w:val="TAL"/>
            </w:pPr>
            <w:r w:rsidRPr="00E9603C">
              <w:t xml:space="preserve">      &gt;&gt; Confidence</w:t>
            </w:r>
          </w:p>
        </w:tc>
        <w:tc>
          <w:tcPr>
            <w:tcW w:w="5966" w:type="dxa"/>
          </w:tcPr>
          <w:p w14:paraId="05A80E85" w14:textId="77777777" w:rsidR="009166E9" w:rsidRPr="00E9603C" w:rsidRDefault="009166E9">
            <w:pPr>
              <w:pStyle w:val="TAL"/>
            </w:pPr>
            <w:r w:rsidRPr="00E9603C">
              <w:t>Confidence of this prediction (i.e. mobility classification at this location)</w:t>
            </w:r>
          </w:p>
        </w:tc>
      </w:tr>
      <w:tr w:rsidR="009166E9" w:rsidRPr="00E9603C" w14:paraId="46AFC2EA" w14:textId="77777777">
        <w:trPr>
          <w:cantSplit/>
          <w:jc w:val="center"/>
        </w:trPr>
        <w:tc>
          <w:tcPr>
            <w:tcW w:w="2404" w:type="dxa"/>
          </w:tcPr>
          <w:p w14:paraId="4570BEAF" w14:textId="77777777" w:rsidR="009166E9" w:rsidRPr="00E9603C" w:rsidRDefault="009166E9">
            <w:pPr>
              <w:pStyle w:val="TAL"/>
            </w:pPr>
            <w:r w:rsidRPr="00E9603C">
              <w:t xml:space="preserve">      &gt;&gt; Data ranking </w:t>
            </w:r>
          </w:p>
        </w:tc>
        <w:tc>
          <w:tcPr>
            <w:tcW w:w="5966" w:type="dxa"/>
          </w:tcPr>
          <w:p w14:paraId="11500A81" w14:textId="77777777" w:rsidR="009166E9" w:rsidRPr="00E9603C" w:rsidRDefault="009166E9">
            <w:pPr>
              <w:pStyle w:val="TAL"/>
            </w:pPr>
            <w:r w:rsidRPr="00E9603C">
              <w:t>Percentile ranking of data usage at this location (i.e. % data dispersed at this location)</w:t>
            </w:r>
          </w:p>
        </w:tc>
      </w:tr>
      <w:tr w:rsidR="009166E9" w:rsidRPr="00E9603C" w14:paraId="282B49CF" w14:textId="77777777">
        <w:trPr>
          <w:cantSplit/>
          <w:jc w:val="center"/>
        </w:trPr>
        <w:tc>
          <w:tcPr>
            <w:tcW w:w="2404" w:type="dxa"/>
          </w:tcPr>
          <w:p w14:paraId="5FD572DB" w14:textId="77777777" w:rsidR="009166E9" w:rsidRPr="00E9603C" w:rsidRDefault="009166E9">
            <w:pPr>
              <w:pStyle w:val="TAL"/>
            </w:pPr>
            <w:r w:rsidRPr="00E9603C">
              <w:t xml:space="preserve">      &gt;&gt; Confidence</w:t>
            </w:r>
          </w:p>
        </w:tc>
        <w:tc>
          <w:tcPr>
            <w:tcW w:w="5966" w:type="dxa"/>
          </w:tcPr>
          <w:p w14:paraId="1AA43253" w14:textId="77777777" w:rsidR="009166E9" w:rsidRPr="00E9603C" w:rsidRDefault="009166E9">
            <w:pPr>
              <w:pStyle w:val="TAL"/>
            </w:pPr>
            <w:r w:rsidRPr="00E9603C">
              <w:t>Confidence of this prediction (i.e. percentile ranking at this location)</w:t>
            </w:r>
          </w:p>
        </w:tc>
      </w:tr>
      <w:tr w:rsidR="009166E9" w:rsidRPr="00E9603C" w14:paraId="532A8D67" w14:textId="77777777">
        <w:trPr>
          <w:cantSplit/>
          <w:jc w:val="center"/>
        </w:trPr>
        <w:tc>
          <w:tcPr>
            <w:tcW w:w="2404" w:type="dxa"/>
          </w:tcPr>
          <w:p w14:paraId="1FBB51C2" w14:textId="77777777" w:rsidR="009166E9" w:rsidRPr="00E9603C" w:rsidRDefault="009166E9">
            <w:pPr>
              <w:pStyle w:val="TAL"/>
            </w:pPr>
            <w:r w:rsidRPr="00E9603C">
              <w:t xml:space="preserve">      &gt;&gt; Ratio</w:t>
            </w:r>
          </w:p>
        </w:tc>
        <w:tc>
          <w:tcPr>
            <w:tcW w:w="5966" w:type="dxa"/>
          </w:tcPr>
          <w:p w14:paraId="703C44DC" w14:textId="77777777" w:rsidR="009166E9" w:rsidRPr="00E9603C" w:rsidRDefault="009166E9">
            <w:pPr>
              <w:pStyle w:val="TAL"/>
            </w:pPr>
            <w:r w:rsidRPr="00E9603C">
              <w:t>Percentage of UEs in the group (in case of UE group)</w:t>
            </w:r>
          </w:p>
        </w:tc>
      </w:tr>
    </w:tbl>
    <w:p w14:paraId="227F8E66" w14:textId="77777777" w:rsidR="009166E9" w:rsidRPr="00E9603C" w:rsidRDefault="009166E9">
      <w:pPr>
        <w:pStyle w:val="NO"/>
        <w:rPr>
          <w:lang w:eastAsia="zh-CN"/>
        </w:rPr>
      </w:pPr>
    </w:p>
    <w:p w14:paraId="12869AB3" w14:textId="77777777" w:rsidR="009166E9" w:rsidRPr="00E9603C" w:rsidRDefault="009166E9">
      <w:pPr>
        <w:rPr>
          <w:lang w:eastAsia="zh-CN"/>
        </w:rPr>
      </w:pPr>
      <w:r w:rsidRPr="00E9603C">
        <w:t xml:space="preserve">The data dispersion </w:t>
      </w:r>
      <w:r w:rsidRPr="00E9603C">
        <w:rPr>
          <w:lang w:eastAsia="zh-CN"/>
        </w:rPr>
        <w:t>analytics results</w:t>
      </w:r>
      <w:r w:rsidRPr="00E9603C">
        <w:t xml:space="preserve"> </w:t>
      </w:r>
      <w:r w:rsidRPr="00E9603C">
        <w:rPr>
          <w:lang w:eastAsia="zh-CN"/>
        </w:rPr>
        <w:t>provided</w:t>
      </w:r>
      <w:r w:rsidRPr="00E9603C">
        <w:t xml:space="preserve"> by the NWDAF</w:t>
      </w:r>
      <w:r w:rsidRPr="00E9603C">
        <w:rPr>
          <w:lang w:eastAsia="zh-CN"/>
        </w:rPr>
        <w:t xml:space="preserve"> could be for a UE or group of UEs dispersion statistics at a given slice as defined in Table 6.30.1.4.1-3 and dispersion predictions as defined in Table 6.30.1.4.1-4:</w:t>
      </w:r>
    </w:p>
    <w:p w14:paraId="50E98EFB" w14:textId="77777777" w:rsidR="009166E9" w:rsidRPr="00E9603C" w:rsidRDefault="009166E9">
      <w:pPr>
        <w:pStyle w:val="TH"/>
        <w:rPr>
          <w:lang w:eastAsia="zh-CN"/>
        </w:rPr>
      </w:pPr>
      <w:r w:rsidRPr="00E9603C">
        <w:t>Table</w:t>
      </w:r>
      <w:r w:rsidRPr="00E9603C">
        <w:rPr>
          <w:lang w:eastAsia="zh-CN"/>
        </w:rPr>
        <w:t xml:space="preserve"> 6.30.1.4.1-3</w:t>
      </w:r>
      <w:r w:rsidRPr="00E9603C">
        <w:t xml:space="preserve">: </w:t>
      </w:r>
      <w:r w:rsidRPr="00E9603C">
        <w:rPr>
          <w:lang w:eastAsia="zh-CN"/>
        </w:rPr>
        <w:t>Data dispersion statistics bound by slice</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4"/>
        <w:gridCol w:w="5966"/>
      </w:tblGrid>
      <w:tr w:rsidR="009166E9" w:rsidRPr="00E9603C" w14:paraId="0CA25AF4" w14:textId="77777777">
        <w:trPr>
          <w:cantSplit/>
          <w:jc w:val="center"/>
        </w:trPr>
        <w:tc>
          <w:tcPr>
            <w:tcW w:w="2404" w:type="dxa"/>
          </w:tcPr>
          <w:p w14:paraId="2B1F17BD" w14:textId="77777777" w:rsidR="009166E9" w:rsidRPr="00E9603C" w:rsidRDefault="009166E9">
            <w:pPr>
              <w:pStyle w:val="TAH"/>
            </w:pPr>
            <w:r w:rsidRPr="00E9603C">
              <w:t>Information</w:t>
            </w:r>
          </w:p>
        </w:tc>
        <w:tc>
          <w:tcPr>
            <w:tcW w:w="5966" w:type="dxa"/>
          </w:tcPr>
          <w:p w14:paraId="62DE7E5B" w14:textId="77777777" w:rsidR="009166E9" w:rsidRPr="00E9603C" w:rsidRDefault="009166E9">
            <w:pPr>
              <w:pStyle w:val="TAH"/>
            </w:pPr>
            <w:r w:rsidRPr="00E9603C">
              <w:t>Description</w:t>
            </w:r>
          </w:p>
        </w:tc>
      </w:tr>
      <w:tr w:rsidR="009166E9" w:rsidRPr="00E9603C" w14:paraId="67DECB2E" w14:textId="77777777">
        <w:trPr>
          <w:cantSplit/>
          <w:jc w:val="center"/>
        </w:trPr>
        <w:tc>
          <w:tcPr>
            <w:tcW w:w="2404" w:type="dxa"/>
          </w:tcPr>
          <w:p w14:paraId="4B87F9B6" w14:textId="77777777" w:rsidR="009166E9" w:rsidRPr="00E9603C" w:rsidRDefault="009166E9">
            <w:pPr>
              <w:pStyle w:val="TAL"/>
            </w:pPr>
            <w:r w:rsidRPr="00E9603C">
              <w:t>UE group ID or UE ID</w:t>
            </w:r>
          </w:p>
        </w:tc>
        <w:tc>
          <w:tcPr>
            <w:tcW w:w="5966" w:type="dxa"/>
          </w:tcPr>
          <w:p w14:paraId="3A83A85D"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1C89624A" w14:textId="77777777">
        <w:trPr>
          <w:cantSplit/>
          <w:jc w:val="center"/>
        </w:trPr>
        <w:tc>
          <w:tcPr>
            <w:tcW w:w="2404" w:type="dxa"/>
          </w:tcPr>
          <w:p w14:paraId="692583EB" w14:textId="77777777" w:rsidR="009166E9" w:rsidRPr="00E9603C" w:rsidRDefault="009166E9">
            <w:pPr>
              <w:pStyle w:val="TAL"/>
            </w:pPr>
            <w:r w:rsidRPr="00E9603C">
              <w:t>Time slot entry (1..max)</w:t>
            </w:r>
          </w:p>
        </w:tc>
        <w:tc>
          <w:tcPr>
            <w:tcW w:w="5966" w:type="dxa"/>
          </w:tcPr>
          <w:p w14:paraId="5F42B0E6" w14:textId="77777777" w:rsidR="009166E9" w:rsidRPr="00E9603C" w:rsidRDefault="009166E9">
            <w:pPr>
              <w:pStyle w:val="TAL"/>
            </w:pPr>
            <w:r w:rsidRPr="00E9603C">
              <w:t>List of time slots during the Analytics target period</w:t>
            </w:r>
          </w:p>
        </w:tc>
      </w:tr>
      <w:tr w:rsidR="009166E9" w:rsidRPr="00E9603C" w14:paraId="6A0EF396" w14:textId="77777777">
        <w:trPr>
          <w:cantSplit/>
          <w:jc w:val="center"/>
        </w:trPr>
        <w:tc>
          <w:tcPr>
            <w:tcW w:w="2404" w:type="dxa"/>
          </w:tcPr>
          <w:p w14:paraId="5D8C7896" w14:textId="77777777" w:rsidR="009166E9" w:rsidRPr="00E9603C" w:rsidRDefault="009166E9">
            <w:pPr>
              <w:pStyle w:val="TAL"/>
            </w:pPr>
            <w:r w:rsidRPr="00E9603C">
              <w:t xml:space="preserve">  &gt; Time slot start</w:t>
            </w:r>
          </w:p>
        </w:tc>
        <w:tc>
          <w:tcPr>
            <w:tcW w:w="5966" w:type="dxa"/>
          </w:tcPr>
          <w:p w14:paraId="70FB0C2C" w14:textId="77777777" w:rsidR="009166E9" w:rsidRPr="00E9603C" w:rsidRDefault="009166E9">
            <w:pPr>
              <w:pStyle w:val="TAL"/>
            </w:pPr>
            <w:r w:rsidRPr="00E9603C">
              <w:t>Time slot start within the Analytics target period</w:t>
            </w:r>
          </w:p>
        </w:tc>
      </w:tr>
      <w:tr w:rsidR="009166E9" w:rsidRPr="00E9603C" w14:paraId="6EB168CE" w14:textId="77777777">
        <w:trPr>
          <w:cantSplit/>
          <w:jc w:val="center"/>
        </w:trPr>
        <w:tc>
          <w:tcPr>
            <w:tcW w:w="2404" w:type="dxa"/>
          </w:tcPr>
          <w:p w14:paraId="5AA3A838" w14:textId="77777777" w:rsidR="009166E9" w:rsidRPr="00E9603C" w:rsidRDefault="009166E9">
            <w:pPr>
              <w:pStyle w:val="TAL"/>
            </w:pPr>
            <w:r w:rsidRPr="00E9603C">
              <w:t xml:space="preserve">  &gt; Duration</w:t>
            </w:r>
          </w:p>
        </w:tc>
        <w:tc>
          <w:tcPr>
            <w:tcW w:w="5966" w:type="dxa"/>
          </w:tcPr>
          <w:p w14:paraId="5379474E" w14:textId="77777777" w:rsidR="009166E9" w:rsidRPr="00E9603C" w:rsidRDefault="009166E9">
            <w:pPr>
              <w:pStyle w:val="TAL"/>
            </w:pPr>
            <w:r w:rsidRPr="00E9603C">
              <w:t>Duration of the time slot</w:t>
            </w:r>
          </w:p>
        </w:tc>
      </w:tr>
      <w:tr w:rsidR="009166E9" w:rsidRPr="00E9603C" w14:paraId="3A60229B" w14:textId="77777777">
        <w:trPr>
          <w:cantSplit/>
          <w:jc w:val="center"/>
        </w:trPr>
        <w:tc>
          <w:tcPr>
            <w:tcW w:w="2404" w:type="dxa"/>
          </w:tcPr>
          <w:p w14:paraId="270E8F23" w14:textId="77777777" w:rsidR="009166E9" w:rsidRPr="00E9603C" w:rsidRDefault="009166E9">
            <w:pPr>
              <w:pStyle w:val="TAL"/>
            </w:pPr>
            <w:r w:rsidRPr="00E9603C">
              <w:t xml:space="preserve">  &gt; Slice (1..max)</w:t>
            </w:r>
          </w:p>
        </w:tc>
        <w:tc>
          <w:tcPr>
            <w:tcW w:w="5966" w:type="dxa"/>
          </w:tcPr>
          <w:p w14:paraId="7496058F" w14:textId="77777777" w:rsidR="009166E9" w:rsidRPr="00E9603C" w:rsidRDefault="009166E9">
            <w:pPr>
              <w:pStyle w:val="TAL"/>
            </w:pPr>
            <w:r w:rsidRPr="00E9603C">
              <w:t>Observed slice statistics</w:t>
            </w:r>
          </w:p>
        </w:tc>
      </w:tr>
      <w:tr w:rsidR="009166E9" w:rsidRPr="00E9603C" w14:paraId="008365E5" w14:textId="77777777">
        <w:trPr>
          <w:cantSplit/>
          <w:jc w:val="center"/>
        </w:trPr>
        <w:tc>
          <w:tcPr>
            <w:tcW w:w="2404" w:type="dxa"/>
          </w:tcPr>
          <w:p w14:paraId="151C5E44" w14:textId="77777777" w:rsidR="009166E9" w:rsidRPr="00E9603C" w:rsidRDefault="009166E9">
            <w:pPr>
              <w:pStyle w:val="TAL"/>
            </w:pPr>
            <w:r w:rsidRPr="00E9603C">
              <w:t xml:space="preserve">      &gt;&gt; S-NSSAI</w:t>
            </w:r>
          </w:p>
        </w:tc>
        <w:tc>
          <w:tcPr>
            <w:tcW w:w="5966" w:type="dxa"/>
          </w:tcPr>
          <w:p w14:paraId="7C5914E4" w14:textId="77777777" w:rsidR="009166E9" w:rsidRPr="00E9603C" w:rsidRDefault="009166E9">
            <w:pPr>
              <w:pStyle w:val="TAL"/>
            </w:pPr>
            <w:r w:rsidRPr="00E9603C">
              <w:t>Slice where the UE or group of UEs dispersed data</w:t>
            </w:r>
          </w:p>
        </w:tc>
      </w:tr>
      <w:tr w:rsidR="009166E9" w:rsidRPr="00E9603C" w14:paraId="46FCE360" w14:textId="77777777">
        <w:trPr>
          <w:cantSplit/>
          <w:jc w:val="center"/>
        </w:trPr>
        <w:tc>
          <w:tcPr>
            <w:tcW w:w="2404" w:type="dxa"/>
          </w:tcPr>
          <w:p w14:paraId="4BE8A76E" w14:textId="77777777" w:rsidR="009166E9" w:rsidRPr="00E9603C" w:rsidRDefault="009166E9">
            <w:pPr>
              <w:pStyle w:val="TAL"/>
            </w:pPr>
            <w:r w:rsidRPr="00E9603C">
              <w:t xml:space="preserve">      &gt;&gt; Application ID (1..max)</w:t>
            </w:r>
          </w:p>
        </w:tc>
        <w:tc>
          <w:tcPr>
            <w:tcW w:w="5966" w:type="dxa"/>
          </w:tcPr>
          <w:p w14:paraId="376C0B5E" w14:textId="77777777" w:rsidR="009166E9" w:rsidRPr="00E9603C" w:rsidRDefault="009166E9">
            <w:pPr>
              <w:pStyle w:val="TAL"/>
            </w:pPr>
            <w:r w:rsidRPr="00E9603C">
              <w:t>To identify the application for the UE at the slice</w:t>
            </w:r>
          </w:p>
        </w:tc>
      </w:tr>
      <w:tr w:rsidR="009166E9" w:rsidRPr="00E9603C" w14:paraId="2B25FF44" w14:textId="77777777">
        <w:trPr>
          <w:cantSplit/>
          <w:jc w:val="center"/>
        </w:trPr>
        <w:tc>
          <w:tcPr>
            <w:tcW w:w="2404" w:type="dxa"/>
          </w:tcPr>
          <w:p w14:paraId="6EABA5A0" w14:textId="77777777" w:rsidR="009166E9" w:rsidRPr="00E9603C" w:rsidRDefault="009166E9">
            <w:pPr>
              <w:pStyle w:val="TAL"/>
            </w:pPr>
            <w:r w:rsidRPr="00E9603C">
              <w:t xml:space="preserve">      &gt;&gt;&gt; Data dispersed</w:t>
            </w:r>
          </w:p>
        </w:tc>
        <w:tc>
          <w:tcPr>
            <w:tcW w:w="5966" w:type="dxa"/>
          </w:tcPr>
          <w:p w14:paraId="49FDDD77" w14:textId="77777777" w:rsidR="009166E9" w:rsidRPr="00E9603C" w:rsidRDefault="009166E9">
            <w:pPr>
              <w:pStyle w:val="TAL"/>
            </w:pPr>
            <w:r w:rsidRPr="00E9603C">
              <w:t>Data volume dispersed at this slice and application, if application ID is provided.</w:t>
            </w:r>
          </w:p>
        </w:tc>
      </w:tr>
      <w:tr w:rsidR="009166E9" w:rsidRPr="00E9603C" w14:paraId="632D377E" w14:textId="77777777">
        <w:trPr>
          <w:cantSplit/>
          <w:jc w:val="center"/>
        </w:trPr>
        <w:tc>
          <w:tcPr>
            <w:tcW w:w="2404" w:type="dxa"/>
          </w:tcPr>
          <w:p w14:paraId="6BBE8FCB" w14:textId="77777777" w:rsidR="009166E9" w:rsidRPr="00E9603C" w:rsidRDefault="009166E9">
            <w:pPr>
              <w:pStyle w:val="TAL"/>
            </w:pPr>
            <w:r w:rsidRPr="00E9603C">
              <w:t xml:space="preserve">      &gt;&gt; Data classification</w:t>
            </w:r>
          </w:p>
        </w:tc>
        <w:tc>
          <w:tcPr>
            <w:tcW w:w="5966" w:type="dxa"/>
          </w:tcPr>
          <w:p w14:paraId="089F5284" w14:textId="77777777" w:rsidR="009166E9" w:rsidRPr="00E9603C" w:rsidRDefault="009166E9">
            <w:pPr>
              <w:pStyle w:val="TAL"/>
            </w:pPr>
            <w:r w:rsidRPr="00E9603C">
              <w:t>Data mobility classification for slice: fixed, camper, traveller</w:t>
            </w:r>
          </w:p>
        </w:tc>
      </w:tr>
      <w:tr w:rsidR="009166E9" w:rsidRPr="00E9603C" w14:paraId="20854109" w14:textId="77777777">
        <w:trPr>
          <w:cantSplit/>
          <w:jc w:val="center"/>
        </w:trPr>
        <w:tc>
          <w:tcPr>
            <w:tcW w:w="2404" w:type="dxa"/>
          </w:tcPr>
          <w:p w14:paraId="58B6B6B0" w14:textId="77777777" w:rsidR="009166E9" w:rsidRPr="00E9603C" w:rsidRDefault="009166E9">
            <w:pPr>
              <w:pStyle w:val="TAL"/>
            </w:pPr>
            <w:r w:rsidRPr="00E9603C">
              <w:t xml:space="preserve">      &gt;&gt; Data ranking </w:t>
            </w:r>
          </w:p>
        </w:tc>
        <w:tc>
          <w:tcPr>
            <w:tcW w:w="5966" w:type="dxa"/>
          </w:tcPr>
          <w:p w14:paraId="748B5693" w14:textId="77777777" w:rsidR="009166E9" w:rsidRPr="00E9603C" w:rsidRDefault="009166E9">
            <w:pPr>
              <w:pStyle w:val="TAL"/>
            </w:pPr>
            <w:r w:rsidRPr="00E9603C">
              <w:t>Percentile ranking of data usage at this slice (i.e. % data dispersed at this slice)</w:t>
            </w:r>
          </w:p>
        </w:tc>
      </w:tr>
      <w:tr w:rsidR="009166E9" w:rsidRPr="00E9603C" w14:paraId="4D47670A" w14:textId="77777777">
        <w:trPr>
          <w:cantSplit/>
          <w:jc w:val="center"/>
        </w:trPr>
        <w:tc>
          <w:tcPr>
            <w:tcW w:w="2404" w:type="dxa"/>
            <w:tcBorders>
              <w:top w:val="single" w:sz="4" w:space="0" w:color="auto"/>
              <w:left w:val="single" w:sz="4" w:space="0" w:color="auto"/>
              <w:bottom w:val="single" w:sz="4" w:space="0" w:color="auto"/>
              <w:right w:val="single" w:sz="4" w:space="0" w:color="auto"/>
            </w:tcBorders>
          </w:tcPr>
          <w:p w14:paraId="331CC505" w14:textId="77777777" w:rsidR="009166E9" w:rsidRPr="00E9603C" w:rsidRDefault="009166E9">
            <w:pPr>
              <w:pStyle w:val="TAL"/>
            </w:pPr>
            <w:r w:rsidRPr="00E9603C">
              <w:t xml:space="preserve">      &gt;&gt; Ratio</w:t>
            </w:r>
          </w:p>
        </w:tc>
        <w:tc>
          <w:tcPr>
            <w:tcW w:w="5966" w:type="dxa"/>
            <w:tcBorders>
              <w:top w:val="single" w:sz="4" w:space="0" w:color="auto"/>
              <w:left w:val="single" w:sz="4" w:space="0" w:color="auto"/>
              <w:bottom w:val="single" w:sz="4" w:space="0" w:color="auto"/>
              <w:right w:val="single" w:sz="4" w:space="0" w:color="auto"/>
            </w:tcBorders>
          </w:tcPr>
          <w:p w14:paraId="71BF26FB" w14:textId="77777777" w:rsidR="009166E9" w:rsidRPr="00E9603C" w:rsidRDefault="009166E9">
            <w:pPr>
              <w:pStyle w:val="TAL"/>
            </w:pPr>
            <w:r w:rsidRPr="00E9603C">
              <w:t>Percentage of UEs in the group (in case of UE group)</w:t>
            </w:r>
          </w:p>
        </w:tc>
      </w:tr>
    </w:tbl>
    <w:p w14:paraId="4748CE36" w14:textId="77777777" w:rsidR="009166E9" w:rsidRPr="00E9603C" w:rsidRDefault="009166E9">
      <w:pPr>
        <w:pStyle w:val="FP"/>
        <w:rPr>
          <w:lang w:eastAsia="zh-CN"/>
        </w:rPr>
      </w:pPr>
    </w:p>
    <w:p w14:paraId="4F1BD6D1" w14:textId="77777777" w:rsidR="009166E9" w:rsidRPr="00E9603C" w:rsidRDefault="009166E9">
      <w:pPr>
        <w:pStyle w:val="FP"/>
        <w:rPr>
          <w:lang w:eastAsia="zh-CN"/>
        </w:rPr>
      </w:pPr>
    </w:p>
    <w:p w14:paraId="7A0CEAA9" w14:textId="77777777" w:rsidR="009166E9" w:rsidRPr="00E9603C" w:rsidRDefault="009166E9">
      <w:pPr>
        <w:pStyle w:val="TH"/>
        <w:rPr>
          <w:lang w:eastAsia="zh-CN"/>
        </w:rPr>
      </w:pPr>
      <w:r w:rsidRPr="00E9603C">
        <w:t>Table</w:t>
      </w:r>
      <w:r w:rsidRPr="00E9603C">
        <w:rPr>
          <w:lang w:eastAsia="zh-CN"/>
        </w:rPr>
        <w:t xml:space="preserve"> 6.30.1.4.1-4</w:t>
      </w:r>
      <w:r w:rsidRPr="00E9603C">
        <w:t xml:space="preserve">: </w:t>
      </w:r>
      <w:r w:rsidRPr="00E9603C">
        <w:rPr>
          <w:lang w:eastAsia="zh-CN"/>
        </w:rPr>
        <w:t>Data dispersion prediction bound by slice</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4"/>
        <w:gridCol w:w="5966"/>
      </w:tblGrid>
      <w:tr w:rsidR="009166E9" w:rsidRPr="00E9603C" w14:paraId="53346E9A" w14:textId="77777777">
        <w:trPr>
          <w:cantSplit/>
          <w:jc w:val="center"/>
        </w:trPr>
        <w:tc>
          <w:tcPr>
            <w:tcW w:w="2404" w:type="dxa"/>
          </w:tcPr>
          <w:p w14:paraId="5C935452" w14:textId="77777777" w:rsidR="009166E9" w:rsidRPr="00E9603C" w:rsidRDefault="009166E9">
            <w:pPr>
              <w:pStyle w:val="TAH"/>
            </w:pPr>
            <w:r w:rsidRPr="00E9603C">
              <w:t>Information</w:t>
            </w:r>
          </w:p>
        </w:tc>
        <w:tc>
          <w:tcPr>
            <w:tcW w:w="5966" w:type="dxa"/>
          </w:tcPr>
          <w:p w14:paraId="1B16C29B" w14:textId="77777777" w:rsidR="009166E9" w:rsidRPr="00E9603C" w:rsidRDefault="009166E9">
            <w:pPr>
              <w:pStyle w:val="TAH"/>
            </w:pPr>
            <w:r w:rsidRPr="00E9603C">
              <w:t>Description</w:t>
            </w:r>
          </w:p>
        </w:tc>
      </w:tr>
      <w:tr w:rsidR="009166E9" w:rsidRPr="00E9603C" w14:paraId="0A13CCFB" w14:textId="77777777">
        <w:trPr>
          <w:cantSplit/>
          <w:jc w:val="center"/>
        </w:trPr>
        <w:tc>
          <w:tcPr>
            <w:tcW w:w="2404" w:type="dxa"/>
          </w:tcPr>
          <w:p w14:paraId="1D83EFED" w14:textId="77777777" w:rsidR="009166E9" w:rsidRPr="00E9603C" w:rsidRDefault="009166E9">
            <w:pPr>
              <w:pStyle w:val="TAL"/>
            </w:pPr>
            <w:r w:rsidRPr="00E9603C">
              <w:t>UE group ID or UE ID</w:t>
            </w:r>
          </w:p>
        </w:tc>
        <w:tc>
          <w:tcPr>
            <w:tcW w:w="5966" w:type="dxa"/>
          </w:tcPr>
          <w:p w14:paraId="699812BD"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3811C8EE" w14:textId="77777777">
        <w:trPr>
          <w:cantSplit/>
          <w:jc w:val="center"/>
        </w:trPr>
        <w:tc>
          <w:tcPr>
            <w:tcW w:w="2404" w:type="dxa"/>
          </w:tcPr>
          <w:p w14:paraId="34AB7760" w14:textId="77777777" w:rsidR="009166E9" w:rsidRPr="00E9603C" w:rsidRDefault="009166E9">
            <w:pPr>
              <w:pStyle w:val="TAL"/>
            </w:pPr>
            <w:r w:rsidRPr="00E9603C">
              <w:t>Time slot entry (1..max)</w:t>
            </w:r>
          </w:p>
        </w:tc>
        <w:tc>
          <w:tcPr>
            <w:tcW w:w="5966" w:type="dxa"/>
          </w:tcPr>
          <w:p w14:paraId="310F6E93" w14:textId="77777777" w:rsidR="009166E9" w:rsidRPr="00E9603C" w:rsidRDefault="009166E9">
            <w:pPr>
              <w:pStyle w:val="TAL"/>
            </w:pPr>
            <w:r w:rsidRPr="00E9603C">
              <w:t>List of time slots during the Analytics target period</w:t>
            </w:r>
          </w:p>
        </w:tc>
      </w:tr>
      <w:tr w:rsidR="009166E9" w:rsidRPr="00E9603C" w14:paraId="38D90915" w14:textId="77777777">
        <w:trPr>
          <w:cantSplit/>
          <w:jc w:val="center"/>
        </w:trPr>
        <w:tc>
          <w:tcPr>
            <w:tcW w:w="2404" w:type="dxa"/>
          </w:tcPr>
          <w:p w14:paraId="1D562FE6" w14:textId="77777777" w:rsidR="009166E9" w:rsidRPr="00E9603C" w:rsidRDefault="009166E9">
            <w:pPr>
              <w:pStyle w:val="TAL"/>
            </w:pPr>
            <w:r w:rsidRPr="00E9603C">
              <w:t xml:space="preserve">  &gt; Time slot start</w:t>
            </w:r>
          </w:p>
        </w:tc>
        <w:tc>
          <w:tcPr>
            <w:tcW w:w="5966" w:type="dxa"/>
          </w:tcPr>
          <w:p w14:paraId="0E785171" w14:textId="77777777" w:rsidR="009166E9" w:rsidRPr="00E9603C" w:rsidRDefault="009166E9">
            <w:pPr>
              <w:pStyle w:val="TAL"/>
            </w:pPr>
            <w:r w:rsidRPr="00E9603C">
              <w:t>Time slot start within the Analytics target period</w:t>
            </w:r>
          </w:p>
        </w:tc>
      </w:tr>
      <w:tr w:rsidR="009166E9" w:rsidRPr="00E9603C" w14:paraId="0B2E0FE1" w14:textId="77777777">
        <w:trPr>
          <w:cantSplit/>
          <w:jc w:val="center"/>
        </w:trPr>
        <w:tc>
          <w:tcPr>
            <w:tcW w:w="2404" w:type="dxa"/>
          </w:tcPr>
          <w:p w14:paraId="793E4AD5" w14:textId="77777777" w:rsidR="009166E9" w:rsidRPr="00E9603C" w:rsidRDefault="009166E9">
            <w:pPr>
              <w:pStyle w:val="TAL"/>
            </w:pPr>
            <w:r w:rsidRPr="00E9603C">
              <w:t xml:space="preserve">  &gt; Duration</w:t>
            </w:r>
          </w:p>
        </w:tc>
        <w:tc>
          <w:tcPr>
            <w:tcW w:w="5966" w:type="dxa"/>
          </w:tcPr>
          <w:p w14:paraId="65C9D645" w14:textId="77777777" w:rsidR="009166E9" w:rsidRPr="00E9603C" w:rsidRDefault="009166E9">
            <w:pPr>
              <w:pStyle w:val="TAL"/>
            </w:pPr>
            <w:r w:rsidRPr="00E9603C">
              <w:t>Duration of the time slot</w:t>
            </w:r>
          </w:p>
        </w:tc>
      </w:tr>
      <w:tr w:rsidR="009166E9" w:rsidRPr="00E9603C" w14:paraId="6519FF59" w14:textId="77777777">
        <w:trPr>
          <w:cantSplit/>
          <w:jc w:val="center"/>
        </w:trPr>
        <w:tc>
          <w:tcPr>
            <w:tcW w:w="2404" w:type="dxa"/>
          </w:tcPr>
          <w:p w14:paraId="0123D30E" w14:textId="77777777" w:rsidR="009166E9" w:rsidRPr="00E9603C" w:rsidRDefault="009166E9">
            <w:pPr>
              <w:pStyle w:val="TAL"/>
            </w:pPr>
            <w:r w:rsidRPr="00E9603C">
              <w:t xml:space="preserve">  &gt; Slice (1..max)</w:t>
            </w:r>
          </w:p>
        </w:tc>
        <w:tc>
          <w:tcPr>
            <w:tcW w:w="5966" w:type="dxa"/>
          </w:tcPr>
          <w:p w14:paraId="566468EC" w14:textId="77777777" w:rsidR="009166E9" w:rsidRPr="00E9603C" w:rsidRDefault="009166E9">
            <w:pPr>
              <w:pStyle w:val="TAL"/>
            </w:pPr>
            <w:r w:rsidRPr="00E9603C">
              <w:t>Predicted slice during the Analytics target period</w:t>
            </w:r>
          </w:p>
        </w:tc>
      </w:tr>
      <w:tr w:rsidR="009166E9" w:rsidRPr="00E9603C" w14:paraId="07B36A23" w14:textId="77777777">
        <w:trPr>
          <w:cantSplit/>
          <w:jc w:val="center"/>
        </w:trPr>
        <w:tc>
          <w:tcPr>
            <w:tcW w:w="2404" w:type="dxa"/>
          </w:tcPr>
          <w:p w14:paraId="3165E7ED" w14:textId="77777777" w:rsidR="009166E9" w:rsidRPr="00E9603C" w:rsidRDefault="009166E9">
            <w:pPr>
              <w:pStyle w:val="TAL"/>
            </w:pPr>
            <w:r w:rsidRPr="00E9603C">
              <w:t xml:space="preserve">      &gt;&gt; S-NSSAI</w:t>
            </w:r>
          </w:p>
        </w:tc>
        <w:tc>
          <w:tcPr>
            <w:tcW w:w="5966" w:type="dxa"/>
          </w:tcPr>
          <w:p w14:paraId="2D7F4CD6" w14:textId="77777777" w:rsidR="009166E9" w:rsidRPr="00E9603C" w:rsidRDefault="009166E9">
            <w:pPr>
              <w:pStyle w:val="TAL"/>
            </w:pPr>
            <w:r w:rsidRPr="00E9603C">
              <w:t>Slice where the UE is predicted to disperse its data</w:t>
            </w:r>
          </w:p>
        </w:tc>
      </w:tr>
      <w:tr w:rsidR="009166E9" w:rsidRPr="00E9603C" w14:paraId="6A4329D2" w14:textId="77777777">
        <w:trPr>
          <w:cantSplit/>
          <w:jc w:val="center"/>
        </w:trPr>
        <w:tc>
          <w:tcPr>
            <w:tcW w:w="2404" w:type="dxa"/>
          </w:tcPr>
          <w:p w14:paraId="08FB83A1" w14:textId="77777777" w:rsidR="009166E9" w:rsidRPr="00E9603C" w:rsidRDefault="009166E9">
            <w:pPr>
              <w:pStyle w:val="TAL"/>
            </w:pPr>
            <w:r w:rsidRPr="00E9603C">
              <w:t xml:space="preserve">      &gt;&gt; Application ID (1..max)</w:t>
            </w:r>
          </w:p>
        </w:tc>
        <w:tc>
          <w:tcPr>
            <w:tcW w:w="5966" w:type="dxa"/>
          </w:tcPr>
          <w:p w14:paraId="33F572D5" w14:textId="77777777" w:rsidR="009166E9" w:rsidRPr="00E9603C" w:rsidRDefault="009166E9">
            <w:pPr>
              <w:pStyle w:val="TAL"/>
            </w:pPr>
            <w:r w:rsidRPr="00E9603C">
              <w:t>To identify the application for the UE at the slice</w:t>
            </w:r>
          </w:p>
        </w:tc>
      </w:tr>
      <w:tr w:rsidR="009166E9" w:rsidRPr="00E9603C" w14:paraId="04125919" w14:textId="77777777">
        <w:trPr>
          <w:cantSplit/>
          <w:jc w:val="center"/>
        </w:trPr>
        <w:tc>
          <w:tcPr>
            <w:tcW w:w="2404" w:type="dxa"/>
          </w:tcPr>
          <w:p w14:paraId="2DA85254" w14:textId="77777777" w:rsidR="009166E9" w:rsidRPr="00E9603C" w:rsidRDefault="009166E9">
            <w:pPr>
              <w:pStyle w:val="TAL"/>
            </w:pPr>
            <w:r w:rsidRPr="00E9603C">
              <w:t xml:space="preserve">      &gt;&gt;&gt; Data dispersion</w:t>
            </w:r>
          </w:p>
        </w:tc>
        <w:tc>
          <w:tcPr>
            <w:tcW w:w="5966" w:type="dxa"/>
          </w:tcPr>
          <w:p w14:paraId="2D6B2FB7" w14:textId="77777777" w:rsidR="009166E9" w:rsidRPr="00E9603C" w:rsidRDefault="009166E9">
            <w:pPr>
              <w:pStyle w:val="TAL"/>
            </w:pPr>
            <w:r w:rsidRPr="00E9603C">
              <w:t>Data volume dispersion prediction at this slice and application, if application ID is provided.</w:t>
            </w:r>
          </w:p>
        </w:tc>
      </w:tr>
      <w:tr w:rsidR="009166E9" w:rsidRPr="00E9603C" w14:paraId="2D021998" w14:textId="77777777">
        <w:trPr>
          <w:cantSplit/>
          <w:jc w:val="center"/>
        </w:trPr>
        <w:tc>
          <w:tcPr>
            <w:tcW w:w="2404" w:type="dxa"/>
          </w:tcPr>
          <w:p w14:paraId="4EF0D0D9" w14:textId="77777777" w:rsidR="009166E9" w:rsidRPr="00E9603C" w:rsidRDefault="009166E9">
            <w:pPr>
              <w:pStyle w:val="TAL"/>
            </w:pPr>
            <w:r w:rsidRPr="00E9603C">
              <w:t xml:space="preserve">      &gt;&gt; Confidence</w:t>
            </w:r>
          </w:p>
        </w:tc>
        <w:tc>
          <w:tcPr>
            <w:tcW w:w="5966" w:type="dxa"/>
          </w:tcPr>
          <w:p w14:paraId="0788FA97" w14:textId="77777777" w:rsidR="009166E9" w:rsidRPr="00E9603C" w:rsidRDefault="009166E9">
            <w:pPr>
              <w:pStyle w:val="TAL"/>
            </w:pPr>
            <w:r w:rsidRPr="00E9603C">
              <w:t>Confidence of this prediction (i.e. data to be dispersed at this slice)</w:t>
            </w:r>
          </w:p>
        </w:tc>
      </w:tr>
      <w:tr w:rsidR="009166E9" w:rsidRPr="00E9603C" w14:paraId="488C20CA" w14:textId="77777777">
        <w:trPr>
          <w:cantSplit/>
          <w:jc w:val="center"/>
        </w:trPr>
        <w:tc>
          <w:tcPr>
            <w:tcW w:w="2404" w:type="dxa"/>
          </w:tcPr>
          <w:p w14:paraId="449CB289" w14:textId="77777777" w:rsidR="009166E9" w:rsidRPr="00E9603C" w:rsidRDefault="009166E9">
            <w:pPr>
              <w:pStyle w:val="TAL"/>
            </w:pPr>
            <w:r w:rsidRPr="00E9603C">
              <w:t xml:space="preserve">      &gt;&gt; Data classification</w:t>
            </w:r>
          </w:p>
        </w:tc>
        <w:tc>
          <w:tcPr>
            <w:tcW w:w="5966" w:type="dxa"/>
          </w:tcPr>
          <w:p w14:paraId="4A7A1533" w14:textId="77777777" w:rsidR="009166E9" w:rsidRPr="00E9603C" w:rsidRDefault="009166E9">
            <w:pPr>
              <w:pStyle w:val="TAL"/>
            </w:pPr>
            <w:r w:rsidRPr="00E9603C">
              <w:t>Data mobility classification for this slice: fixed, camper, traveller</w:t>
            </w:r>
          </w:p>
        </w:tc>
      </w:tr>
      <w:tr w:rsidR="009166E9" w:rsidRPr="00E9603C" w14:paraId="3A8F3C4A" w14:textId="77777777">
        <w:trPr>
          <w:cantSplit/>
          <w:jc w:val="center"/>
        </w:trPr>
        <w:tc>
          <w:tcPr>
            <w:tcW w:w="2404" w:type="dxa"/>
          </w:tcPr>
          <w:p w14:paraId="42D2C85D" w14:textId="77777777" w:rsidR="009166E9" w:rsidRPr="00E9603C" w:rsidRDefault="009166E9">
            <w:pPr>
              <w:pStyle w:val="TAL"/>
            </w:pPr>
            <w:r w:rsidRPr="00E9603C">
              <w:t xml:space="preserve">      &gt;&gt; Confidence</w:t>
            </w:r>
          </w:p>
        </w:tc>
        <w:tc>
          <w:tcPr>
            <w:tcW w:w="5966" w:type="dxa"/>
          </w:tcPr>
          <w:p w14:paraId="2B5D6F9A" w14:textId="77777777" w:rsidR="009166E9" w:rsidRPr="00E9603C" w:rsidRDefault="009166E9">
            <w:pPr>
              <w:pStyle w:val="TAL"/>
            </w:pPr>
            <w:r w:rsidRPr="00E9603C">
              <w:t>Confidence of this prediction (i.e. mobility classification at this slice)</w:t>
            </w:r>
          </w:p>
        </w:tc>
      </w:tr>
      <w:tr w:rsidR="009166E9" w:rsidRPr="00E9603C" w14:paraId="715EBB5B" w14:textId="77777777">
        <w:trPr>
          <w:cantSplit/>
          <w:jc w:val="center"/>
        </w:trPr>
        <w:tc>
          <w:tcPr>
            <w:tcW w:w="2404" w:type="dxa"/>
          </w:tcPr>
          <w:p w14:paraId="2408B874" w14:textId="77777777" w:rsidR="009166E9" w:rsidRPr="00E9603C" w:rsidRDefault="009166E9">
            <w:pPr>
              <w:pStyle w:val="TAL"/>
            </w:pPr>
            <w:r w:rsidRPr="00E9603C">
              <w:t xml:space="preserve">      &gt;&gt; Data ranking </w:t>
            </w:r>
          </w:p>
        </w:tc>
        <w:tc>
          <w:tcPr>
            <w:tcW w:w="5966" w:type="dxa"/>
          </w:tcPr>
          <w:p w14:paraId="7D98FE3F" w14:textId="77777777" w:rsidR="009166E9" w:rsidRPr="00E9603C" w:rsidRDefault="009166E9">
            <w:pPr>
              <w:pStyle w:val="TAL"/>
            </w:pPr>
            <w:r w:rsidRPr="00E9603C">
              <w:t>Percentile ranking of data usage at this slice (i.e. % data dispersed at this slice)</w:t>
            </w:r>
          </w:p>
        </w:tc>
      </w:tr>
      <w:tr w:rsidR="009166E9" w:rsidRPr="00E9603C" w14:paraId="4406827A" w14:textId="77777777">
        <w:trPr>
          <w:cantSplit/>
          <w:jc w:val="center"/>
        </w:trPr>
        <w:tc>
          <w:tcPr>
            <w:tcW w:w="2404" w:type="dxa"/>
          </w:tcPr>
          <w:p w14:paraId="5A4697A8" w14:textId="77777777" w:rsidR="009166E9" w:rsidRPr="00E9603C" w:rsidRDefault="009166E9">
            <w:pPr>
              <w:pStyle w:val="TAL"/>
            </w:pPr>
            <w:r w:rsidRPr="00E9603C">
              <w:t xml:space="preserve">      &gt;&gt; Confidence</w:t>
            </w:r>
          </w:p>
        </w:tc>
        <w:tc>
          <w:tcPr>
            <w:tcW w:w="5966" w:type="dxa"/>
          </w:tcPr>
          <w:p w14:paraId="6134DCC6" w14:textId="77777777" w:rsidR="009166E9" w:rsidRPr="00E9603C" w:rsidRDefault="009166E9">
            <w:pPr>
              <w:pStyle w:val="TAL"/>
            </w:pPr>
            <w:r w:rsidRPr="00E9603C">
              <w:t>Confidence of this prediction (i.e. percentile ranking at this slice)</w:t>
            </w:r>
          </w:p>
        </w:tc>
      </w:tr>
      <w:tr w:rsidR="009166E9" w:rsidRPr="00E9603C" w14:paraId="140839AB" w14:textId="77777777">
        <w:trPr>
          <w:cantSplit/>
          <w:jc w:val="center"/>
        </w:trPr>
        <w:tc>
          <w:tcPr>
            <w:tcW w:w="2404" w:type="dxa"/>
            <w:tcBorders>
              <w:top w:val="single" w:sz="4" w:space="0" w:color="auto"/>
              <w:left w:val="single" w:sz="4" w:space="0" w:color="auto"/>
              <w:bottom w:val="single" w:sz="4" w:space="0" w:color="auto"/>
              <w:right w:val="single" w:sz="4" w:space="0" w:color="auto"/>
            </w:tcBorders>
          </w:tcPr>
          <w:p w14:paraId="48C86766" w14:textId="77777777" w:rsidR="009166E9" w:rsidRPr="00E9603C" w:rsidRDefault="009166E9">
            <w:pPr>
              <w:pStyle w:val="TAL"/>
            </w:pPr>
            <w:r w:rsidRPr="00E9603C">
              <w:t xml:space="preserve">      &gt;&gt; Ratio</w:t>
            </w:r>
          </w:p>
        </w:tc>
        <w:tc>
          <w:tcPr>
            <w:tcW w:w="5966" w:type="dxa"/>
            <w:tcBorders>
              <w:top w:val="single" w:sz="4" w:space="0" w:color="auto"/>
              <w:left w:val="single" w:sz="4" w:space="0" w:color="auto"/>
              <w:bottom w:val="single" w:sz="4" w:space="0" w:color="auto"/>
              <w:right w:val="single" w:sz="4" w:space="0" w:color="auto"/>
            </w:tcBorders>
          </w:tcPr>
          <w:p w14:paraId="4B338F2B" w14:textId="77777777" w:rsidR="009166E9" w:rsidRPr="00E9603C" w:rsidRDefault="009166E9">
            <w:pPr>
              <w:pStyle w:val="TAL"/>
            </w:pPr>
            <w:r w:rsidRPr="00E9603C">
              <w:t>Percentage of UEs in the group (in case of UE group)</w:t>
            </w:r>
          </w:p>
        </w:tc>
      </w:tr>
    </w:tbl>
    <w:p w14:paraId="1A990ED2" w14:textId="77777777" w:rsidR="009166E9" w:rsidRPr="00E9603C" w:rsidRDefault="009166E9">
      <w:pPr>
        <w:rPr>
          <w:lang w:eastAsia="zh-CN"/>
        </w:rPr>
      </w:pPr>
    </w:p>
    <w:p w14:paraId="7CDA3C84" w14:textId="77777777" w:rsidR="009166E9" w:rsidRPr="00E9603C" w:rsidRDefault="009166E9">
      <w:pPr>
        <w:pStyle w:val="NO"/>
        <w:rPr>
          <w:lang w:eastAsia="zh-CN"/>
        </w:rPr>
      </w:pPr>
      <w:r w:rsidRPr="00E9603C">
        <w:rPr>
          <w:lang w:eastAsia="zh-CN"/>
        </w:rPr>
        <w:t>NOTE 1:</w:t>
      </w:r>
      <w:r w:rsidRPr="00E9603C">
        <w:rPr>
          <w:lang w:eastAsia="zh-CN"/>
        </w:rPr>
        <w:tab/>
        <w:t>When target of analytics reporting is an individual UE, the NWDAF will provide the dispersion analytics result (i.e. list of (predicted) time slots) to the NF service consumer(s) for the UE.</w:t>
      </w:r>
    </w:p>
    <w:p w14:paraId="5B5096ED" w14:textId="77777777" w:rsidR="009166E9" w:rsidRPr="00E9603C" w:rsidRDefault="009166E9">
      <w:pPr>
        <w:pStyle w:val="NO"/>
        <w:rPr>
          <w:rFonts w:eastAsia="MS Mincho"/>
        </w:rPr>
      </w:pPr>
      <w:bookmarkStart w:id="7870" w:name="_Toc17211"/>
      <w:bookmarkStart w:id="7871" w:name="_Toc5253"/>
      <w:bookmarkStart w:id="7872" w:name="_Toc12133"/>
      <w:bookmarkStart w:id="7873" w:name="_Toc42770112"/>
      <w:bookmarkStart w:id="7874" w:name="_Toc32602"/>
      <w:bookmarkStart w:id="7875" w:name="_Toc14891"/>
      <w:bookmarkStart w:id="7876" w:name="_Toc42779168"/>
      <w:bookmarkStart w:id="7877" w:name="_Toc30644"/>
      <w:bookmarkStart w:id="7878" w:name="_Toc18310"/>
      <w:bookmarkStart w:id="7879" w:name="_Toc31168"/>
      <w:bookmarkStart w:id="7880" w:name="_Toc44004411"/>
      <w:bookmarkStart w:id="7881" w:name="_Toc50021207"/>
      <w:bookmarkStart w:id="7882" w:name="_Toc50023714"/>
      <w:bookmarkStart w:id="7883" w:name="_Toc50021776"/>
      <w:bookmarkStart w:id="7884" w:name="_Toc50579514"/>
      <w:bookmarkStart w:id="7885" w:name="_Toc50309782"/>
      <w:bookmarkStart w:id="7886" w:name="_Toc50023129"/>
      <w:bookmarkStart w:id="7887" w:name="_Toc50022480"/>
      <w:r w:rsidRPr="00E9603C">
        <w:rPr>
          <w:lang w:eastAsia="zh-CN"/>
        </w:rPr>
        <w:t>NOTE 2:</w:t>
      </w:r>
      <w:r w:rsidRPr="00E9603C">
        <w:rPr>
          <w:lang w:eastAsia="zh-CN"/>
        </w:rPr>
        <w:tab/>
        <w:t>The Application ID in the Data Dispersion Analytics is optional. When the Application ID is missing, the Data Dispersion Analytics is applied across all the applications in an AoI or a slice.</w:t>
      </w:r>
    </w:p>
    <w:p w14:paraId="3DBAEF6B" w14:textId="77777777" w:rsidR="009166E9" w:rsidRPr="00E9603C" w:rsidRDefault="009166E9">
      <w:pPr>
        <w:pStyle w:val="Heading5"/>
        <w:rPr>
          <w:lang w:eastAsia="zh-CN"/>
        </w:rPr>
      </w:pPr>
      <w:bookmarkStart w:id="7888" w:name="_Toc54770112"/>
      <w:bookmarkStart w:id="7889" w:name="_Toc54779467"/>
      <w:bookmarkStart w:id="7890" w:name="_Toc54786427"/>
      <w:bookmarkStart w:id="7891" w:name="_Toc57201278"/>
      <w:bookmarkStart w:id="7892" w:name="_Toc57641316"/>
      <w:bookmarkStart w:id="7893" w:name="_Toc59101669"/>
      <w:r w:rsidRPr="00E9603C">
        <w:rPr>
          <w:lang w:eastAsia="zh-CN"/>
        </w:rPr>
        <w:t>6.30.1.4.2</w:t>
      </w:r>
      <w:r w:rsidRPr="00E9603C">
        <w:rPr>
          <w:lang w:eastAsia="zh-CN"/>
        </w:rPr>
        <w:tab/>
        <w:t>Transactions Dispersion Analysis</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
    <w:p w14:paraId="477FB63C" w14:textId="77777777" w:rsidR="009166E9" w:rsidRPr="00E9603C" w:rsidRDefault="009166E9">
      <w:r w:rsidRPr="00E9603C">
        <w:t>The transaction (MM and MS messages) dispersion analytics results provided by the NWDAF could be UE dispersion statistics as defined in Table 6.30.1.4.2-1 or UE dispersion predications as defined in Table 6.30.1.4.2-2:</w:t>
      </w:r>
    </w:p>
    <w:p w14:paraId="097EF7E3" w14:textId="77777777" w:rsidR="009166E9" w:rsidRPr="00E9603C" w:rsidRDefault="009166E9">
      <w:pPr>
        <w:pStyle w:val="TH"/>
        <w:rPr>
          <w:lang w:eastAsia="zh-CN"/>
        </w:rPr>
      </w:pPr>
      <w:r w:rsidRPr="00E9603C">
        <w:t>Table</w:t>
      </w:r>
      <w:r w:rsidRPr="00E9603C">
        <w:rPr>
          <w:lang w:eastAsia="zh-CN"/>
        </w:rPr>
        <w:t xml:space="preserve"> 6.30.1.4.2-1</w:t>
      </w:r>
      <w:r w:rsidRPr="00E9603C">
        <w:t xml:space="preserve">: </w:t>
      </w:r>
      <w:r w:rsidRPr="00E9603C">
        <w:rPr>
          <w:lang w:eastAsia="zh-CN"/>
        </w:rPr>
        <w:t>Transaction dispersion statistics bound by location</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4"/>
        <w:gridCol w:w="6101"/>
      </w:tblGrid>
      <w:tr w:rsidR="009166E9" w:rsidRPr="00E9603C" w14:paraId="31D9C5DE" w14:textId="77777777">
        <w:trPr>
          <w:cantSplit/>
          <w:jc w:val="center"/>
        </w:trPr>
        <w:tc>
          <w:tcPr>
            <w:tcW w:w="2964" w:type="dxa"/>
          </w:tcPr>
          <w:p w14:paraId="66F87C01" w14:textId="77777777" w:rsidR="009166E9" w:rsidRPr="00E9603C" w:rsidRDefault="009166E9">
            <w:pPr>
              <w:pStyle w:val="TAH"/>
            </w:pPr>
            <w:r w:rsidRPr="00E9603C">
              <w:t>Information</w:t>
            </w:r>
          </w:p>
        </w:tc>
        <w:tc>
          <w:tcPr>
            <w:tcW w:w="6101" w:type="dxa"/>
          </w:tcPr>
          <w:p w14:paraId="65BA2992" w14:textId="77777777" w:rsidR="009166E9" w:rsidRPr="00E9603C" w:rsidRDefault="009166E9">
            <w:pPr>
              <w:pStyle w:val="TAH"/>
            </w:pPr>
            <w:r w:rsidRPr="00E9603C">
              <w:t>Description</w:t>
            </w:r>
          </w:p>
        </w:tc>
      </w:tr>
      <w:tr w:rsidR="009166E9" w:rsidRPr="00E9603C" w14:paraId="2EEAF9CC" w14:textId="77777777">
        <w:trPr>
          <w:cantSplit/>
          <w:jc w:val="center"/>
        </w:trPr>
        <w:tc>
          <w:tcPr>
            <w:tcW w:w="2964" w:type="dxa"/>
          </w:tcPr>
          <w:p w14:paraId="0A88AAD8" w14:textId="77777777" w:rsidR="009166E9" w:rsidRPr="00E9603C" w:rsidRDefault="009166E9">
            <w:pPr>
              <w:pStyle w:val="TAL"/>
            </w:pPr>
            <w:r w:rsidRPr="00E9603C">
              <w:t>UE group ID or UE ID</w:t>
            </w:r>
          </w:p>
        </w:tc>
        <w:tc>
          <w:tcPr>
            <w:tcW w:w="6101" w:type="dxa"/>
          </w:tcPr>
          <w:p w14:paraId="380EE81A"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79F80386" w14:textId="77777777">
        <w:trPr>
          <w:cantSplit/>
          <w:jc w:val="center"/>
        </w:trPr>
        <w:tc>
          <w:tcPr>
            <w:tcW w:w="2964" w:type="dxa"/>
          </w:tcPr>
          <w:p w14:paraId="077DE479" w14:textId="77777777" w:rsidR="009166E9" w:rsidRPr="00E9603C" w:rsidRDefault="009166E9">
            <w:pPr>
              <w:pStyle w:val="TAL"/>
            </w:pPr>
            <w:r w:rsidRPr="00E9603C">
              <w:t>Time slot entry (1..max)</w:t>
            </w:r>
          </w:p>
        </w:tc>
        <w:tc>
          <w:tcPr>
            <w:tcW w:w="6101" w:type="dxa"/>
          </w:tcPr>
          <w:p w14:paraId="03B2B5E0" w14:textId="77777777" w:rsidR="009166E9" w:rsidRPr="00E9603C" w:rsidRDefault="009166E9">
            <w:pPr>
              <w:pStyle w:val="TAL"/>
            </w:pPr>
            <w:r w:rsidRPr="00E9603C">
              <w:t>List of time slots during the Analytics target period</w:t>
            </w:r>
          </w:p>
        </w:tc>
      </w:tr>
      <w:tr w:rsidR="009166E9" w:rsidRPr="00E9603C" w14:paraId="210AD272" w14:textId="77777777">
        <w:trPr>
          <w:cantSplit/>
          <w:jc w:val="center"/>
        </w:trPr>
        <w:tc>
          <w:tcPr>
            <w:tcW w:w="2964" w:type="dxa"/>
          </w:tcPr>
          <w:p w14:paraId="3AAC31E0" w14:textId="77777777" w:rsidR="009166E9" w:rsidRPr="00E9603C" w:rsidRDefault="009166E9">
            <w:pPr>
              <w:pStyle w:val="TAL"/>
            </w:pPr>
            <w:r w:rsidRPr="00E9603C">
              <w:t xml:space="preserve">  &gt; Time slot start</w:t>
            </w:r>
          </w:p>
        </w:tc>
        <w:tc>
          <w:tcPr>
            <w:tcW w:w="6101" w:type="dxa"/>
          </w:tcPr>
          <w:p w14:paraId="7B024480" w14:textId="77777777" w:rsidR="009166E9" w:rsidRPr="00E9603C" w:rsidRDefault="009166E9">
            <w:pPr>
              <w:pStyle w:val="TAL"/>
            </w:pPr>
            <w:r w:rsidRPr="00E9603C">
              <w:t>Time slot start within the Analytics target period</w:t>
            </w:r>
          </w:p>
        </w:tc>
      </w:tr>
      <w:tr w:rsidR="009166E9" w:rsidRPr="00E9603C" w14:paraId="57B920E5" w14:textId="77777777">
        <w:trPr>
          <w:cantSplit/>
          <w:jc w:val="center"/>
        </w:trPr>
        <w:tc>
          <w:tcPr>
            <w:tcW w:w="2964" w:type="dxa"/>
          </w:tcPr>
          <w:p w14:paraId="37382147" w14:textId="77777777" w:rsidR="009166E9" w:rsidRPr="00E9603C" w:rsidRDefault="009166E9">
            <w:pPr>
              <w:pStyle w:val="TAL"/>
            </w:pPr>
            <w:r w:rsidRPr="00E9603C">
              <w:t xml:space="preserve">  &gt; Duration</w:t>
            </w:r>
          </w:p>
        </w:tc>
        <w:tc>
          <w:tcPr>
            <w:tcW w:w="6101" w:type="dxa"/>
          </w:tcPr>
          <w:p w14:paraId="7F616DAA" w14:textId="77777777" w:rsidR="009166E9" w:rsidRPr="00E9603C" w:rsidRDefault="009166E9">
            <w:pPr>
              <w:pStyle w:val="TAL"/>
            </w:pPr>
            <w:r w:rsidRPr="00E9603C">
              <w:t>Duration of the time slot</w:t>
            </w:r>
          </w:p>
        </w:tc>
      </w:tr>
      <w:tr w:rsidR="009166E9" w:rsidRPr="00E9603C" w14:paraId="20157A03" w14:textId="77777777">
        <w:trPr>
          <w:cantSplit/>
          <w:jc w:val="center"/>
        </w:trPr>
        <w:tc>
          <w:tcPr>
            <w:tcW w:w="2964" w:type="dxa"/>
          </w:tcPr>
          <w:p w14:paraId="742FE10E" w14:textId="77777777" w:rsidR="009166E9" w:rsidRPr="00E9603C" w:rsidRDefault="009166E9">
            <w:pPr>
              <w:pStyle w:val="TAL"/>
            </w:pPr>
            <w:r w:rsidRPr="00E9603C">
              <w:t xml:space="preserve">  &gt; UE location (1..max)</w:t>
            </w:r>
          </w:p>
        </w:tc>
        <w:tc>
          <w:tcPr>
            <w:tcW w:w="6101" w:type="dxa"/>
          </w:tcPr>
          <w:p w14:paraId="6BD9DD8E" w14:textId="77777777" w:rsidR="009166E9" w:rsidRPr="00E9603C" w:rsidRDefault="009166E9">
            <w:pPr>
              <w:pStyle w:val="TAL"/>
            </w:pPr>
            <w:r w:rsidRPr="00E9603C">
              <w:t>Observed location statistics</w:t>
            </w:r>
          </w:p>
        </w:tc>
      </w:tr>
      <w:tr w:rsidR="009166E9" w:rsidRPr="00E9603C" w14:paraId="21DC0BF2" w14:textId="77777777">
        <w:trPr>
          <w:cantSplit/>
          <w:jc w:val="center"/>
        </w:trPr>
        <w:tc>
          <w:tcPr>
            <w:tcW w:w="2964" w:type="dxa"/>
          </w:tcPr>
          <w:p w14:paraId="72F68E71" w14:textId="77777777" w:rsidR="009166E9" w:rsidRPr="00E9603C" w:rsidRDefault="009166E9">
            <w:pPr>
              <w:pStyle w:val="TAL"/>
            </w:pPr>
            <w:r w:rsidRPr="00E9603C">
              <w:t xml:space="preserve">      &gt;&gt; UE location</w:t>
            </w:r>
          </w:p>
        </w:tc>
        <w:tc>
          <w:tcPr>
            <w:tcW w:w="6101" w:type="dxa"/>
          </w:tcPr>
          <w:p w14:paraId="77C37E95" w14:textId="77777777" w:rsidR="009166E9" w:rsidRPr="00E9603C" w:rsidRDefault="009166E9">
            <w:pPr>
              <w:pStyle w:val="TAL"/>
            </w:pPr>
            <w:r w:rsidRPr="00E9603C">
              <w:t>TA or cells where the UE dispersed its transactions</w:t>
            </w:r>
          </w:p>
        </w:tc>
      </w:tr>
      <w:tr w:rsidR="009166E9" w:rsidRPr="00E9603C" w14:paraId="19256A39" w14:textId="77777777">
        <w:trPr>
          <w:cantSplit/>
          <w:jc w:val="center"/>
        </w:trPr>
        <w:tc>
          <w:tcPr>
            <w:tcW w:w="2964" w:type="dxa"/>
          </w:tcPr>
          <w:p w14:paraId="11C31976" w14:textId="77777777" w:rsidR="009166E9" w:rsidRPr="00E9603C" w:rsidRDefault="009166E9">
            <w:pPr>
              <w:pStyle w:val="TAL"/>
            </w:pPr>
            <w:r w:rsidRPr="00E9603C">
              <w:t xml:space="preserve">      &gt;&gt; Transaction dispersed</w:t>
            </w:r>
          </w:p>
        </w:tc>
        <w:tc>
          <w:tcPr>
            <w:tcW w:w="6101" w:type="dxa"/>
          </w:tcPr>
          <w:p w14:paraId="04B46F7B" w14:textId="77777777" w:rsidR="009166E9" w:rsidRPr="00E9603C" w:rsidRDefault="009166E9">
            <w:pPr>
              <w:pStyle w:val="TAL"/>
            </w:pPr>
            <w:r w:rsidRPr="00E9603C">
              <w:t xml:space="preserve">Transactions volume dispersed at this location </w:t>
            </w:r>
          </w:p>
        </w:tc>
      </w:tr>
      <w:tr w:rsidR="009166E9" w:rsidRPr="00E9603C" w14:paraId="32B5CFCC" w14:textId="77777777">
        <w:trPr>
          <w:cantSplit/>
          <w:jc w:val="center"/>
        </w:trPr>
        <w:tc>
          <w:tcPr>
            <w:tcW w:w="2964" w:type="dxa"/>
          </w:tcPr>
          <w:p w14:paraId="4B68CA73" w14:textId="77777777" w:rsidR="009166E9" w:rsidRPr="00E9603C" w:rsidRDefault="009166E9">
            <w:pPr>
              <w:pStyle w:val="TAL"/>
            </w:pPr>
            <w:r w:rsidRPr="00E9603C">
              <w:t xml:space="preserve">      &gt;&gt; Transaction classification</w:t>
            </w:r>
          </w:p>
        </w:tc>
        <w:tc>
          <w:tcPr>
            <w:tcW w:w="6101" w:type="dxa"/>
          </w:tcPr>
          <w:p w14:paraId="0E2B6B08" w14:textId="77777777" w:rsidR="009166E9" w:rsidRPr="00E9603C" w:rsidRDefault="009166E9">
            <w:pPr>
              <w:pStyle w:val="TAL"/>
            </w:pPr>
            <w:r w:rsidRPr="00E9603C">
              <w:t>Transactions mobility classification for this location: fixed, camper, traveller</w:t>
            </w:r>
          </w:p>
        </w:tc>
      </w:tr>
      <w:tr w:rsidR="009166E9" w:rsidRPr="00E9603C" w14:paraId="682432B2" w14:textId="77777777">
        <w:trPr>
          <w:cantSplit/>
          <w:jc w:val="center"/>
        </w:trPr>
        <w:tc>
          <w:tcPr>
            <w:tcW w:w="2964" w:type="dxa"/>
          </w:tcPr>
          <w:p w14:paraId="03F1A04D" w14:textId="77777777" w:rsidR="009166E9" w:rsidRPr="00E9603C" w:rsidRDefault="009166E9">
            <w:pPr>
              <w:pStyle w:val="TAL"/>
            </w:pPr>
            <w:r w:rsidRPr="00E9603C">
              <w:t xml:space="preserve">      &gt;&gt; Transaction ranking </w:t>
            </w:r>
          </w:p>
        </w:tc>
        <w:tc>
          <w:tcPr>
            <w:tcW w:w="6101" w:type="dxa"/>
          </w:tcPr>
          <w:p w14:paraId="679F5F9F" w14:textId="77777777" w:rsidR="009166E9" w:rsidRPr="00E9603C" w:rsidRDefault="009166E9">
            <w:pPr>
              <w:pStyle w:val="TAL"/>
            </w:pPr>
            <w:r w:rsidRPr="00E9603C">
              <w:t>Percentile ranking of transactions volume at this location (i.e. % transaction dispersed at this location)</w:t>
            </w:r>
          </w:p>
        </w:tc>
      </w:tr>
      <w:tr w:rsidR="009166E9" w:rsidRPr="00E9603C" w14:paraId="48214449" w14:textId="77777777">
        <w:trPr>
          <w:cantSplit/>
          <w:jc w:val="center"/>
        </w:trPr>
        <w:tc>
          <w:tcPr>
            <w:tcW w:w="2964" w:type="dxa"/>
            <w:tcBorders>
              <w:top w:val="single" w:sz="4" w:space="0" w:color="auto"/>
              <w:left w:val="single" w:sz="4" w:space="0" w:color="auto"/>
              <w:bottom w:val="single" w:sz="4" w:space="0" w:color="auto"/>
              <w:right w:val="single" w:sz="4" w:space="0" w:color="auto"/>
            </w:tcBorders>
          </w:tcPr>
          <w:p w14:paraId="4FB9D1FF" w14:textId="77777777" w:rsidR="009166E9" w:rsidRPr="00E9603C" w:rsidRDefault="009166E9">
            <w:pPr>
              <w:pStyle w:val="TAL"/>
            </w:pPr>
            <w:r w:rsidRPr="00E9603C">
              <w:t xml:space="preserve">      &gt;&gt; Ratio</w:t>
            </w:r>
          </w:p>
        </w:tc>
        <w:tc>
          <w:tcPr>
            <w:tcW w:w="6101" w:type="dxa"/>
            <w:tcBorders>
              <w:top w:val="single" w:sz="4" w:space="0" w:color="auto"/>
              <w:left w:val="single" w:sz="4" w:space="0" w:color="auto"/>
              <w:bottom w:val="single" w:sz="4" w:space="0" w:color="auto"/>
              <w:right w:val="single" w:sz="4" w:space="0" w:color="auto"/>
            </w:tcBorders>
          </w:tcPr>
          <w:p w14:paraId="26B9FCBA" w14:textId="77777777" w:rsidR="009166E9" w:rsidRPr="00E9603C" w:rsidRDefault="009166E9">
            <w:pPr>
              <w:pStyle w:val="TAL"/>
            </w:pPr>
            <w:r w:rsidRPr="00E9603C">
              <w:t>Percentage of UEs in the group (in case of UE group)</w:t>
            </w:r>
          </w:p>
        </w:tc>
      </w:tr>
    </w:tbl>
    <w:p w14:paraId="3F4580C2" w14:textId="77777777" w:rsidR="009166E9" w:rsidRPr="00E9603C" w:rsidRDefault="009166E9">
      <w:pPr>
        <w:pStyle w:val="FP"/>
        <w:rPr>
          <w:lang w:eastAsia="zh-CN"/>
        </w:rPr>
      </w:pPr>
    </w:p>
    <w:p w14:paraId="68695CF4" w14:textId="77777777" w:rsidR="009166E9" w:rsidRPr="00E9603C" w:rsidRDefault="009166E9">
      <w:pPr>
        <w:pStyle w:val="FP"/>
        <w:rPr>
          <w:lang w:eastAsia="zh-CN"/>
        </w:rPr>
      </w:pPr>
    </w:p>
    <w:p w14:paraId="2D1FEB9C" w14:textId="77777777" w:rsidR="009166E9" w:rsidRPr="00E9603C" w:rsidRDefault="009166E9">
      <w:pPr>
        <w:pStyle w:val="TH"/>
        <w:rPr>
          <w:lang w:eastAsia="zh-CN"/>
        </w:rPr>
      </w:pPr>
      <w:r w:rsidRPr="00E9603C">
        <w:t>Table</w:t>
      </w:r>
      <w:r w:rsidRPr="00E9603C">
        <w:rPr>
          <w:lang w:eastAsia="zh-CN"/>
        </w:rPr>
        <w:t xml:space="preserve"> 6.30.1.4.2-2</w:t>
      </w:r>
      <w:r w:rsidRPr="00E9603C">
        <w:t xml:space="preserve">: </w:t>
      </w:r>
      <w:r w:rsidRPr="00E9603C">
        <w:rPr>
          <w:lang w:eastAsia="zh-CN"/>
        </w:rPr>
        <w:t>Transaction dispersion prediction bound by location</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4"/>
        <w:gridCol w:w="5966"/>
      </w:tblGrid>
      <w:tr w:rsidR="009166E9" w:rsidRPr="00E9603C" w14:paraId="44CDDD2F" w14:textId="77777777">
        <w:trPr>
          <w:cantSplit/>
          <w:jc w:val="center"/>
        </w:trPr>
        <w:tc>
          <w:tcPr>
            <w:tcW w:w="2964" w:type="dxa"/>
          </w:tcPr>
          <w:p w14:paraId="3C9E99E3" w14:textId="77777777" w:rsidR="009166E9" w:rsidRPr="00E9603C" w:rsidRDefault="009166E9">
            <w:pPr>
              <w:pStyle w:val="TAH"/>
            </w:pPr>
            <w:r w:rsidRPr="00E9603C">
              <w:t>Information</w:t>
            </w:r>
          </w:p>
        </w:tc>
        <w:tc>
          <w:tcPr>
            <w:tcW w:w="5966" w:type="dxa"/>
          </w:tcPr>
          <w:p w14:paraId="2B82679E" w14:textId="77777777" w:rsidR="009166E9" w:rsidRPr="00E9603C" w:rsidRDefault="009166E9">
            <w:pPr>
              <w:pStyle w:val="TAH"/>
            </w:pPr>
            <w:r w:rsidRPr="00E9603C">
              <w:t>Description</w:t>
            </w:r>
          </w:p>
        </w:tc>
      </w:tr>
      <w:tr w:rsidR="009166E9" w:rsidRPr="00E9603C" w14:paraId="78F595D0" w14:textId="77777777">
        <w:trPr>
          <w:cantSplit/>
          <w:jc w:val="center"/>
        </w:trPr>
        <w:tc>
          <w:tcPr>
            <w:tcW w:w="2964" w:type="dxa"/>
          </w:tcPr>
          <w:p w14:paraId="28AB242D" w14:textId="77777777" w:rsidR="009166E9" w:rsidRPr="00E9603C" w:rsidRDefault="009166E9">
            <w:pPr>
              <w:pStyle w:val="TAL"/>
            </w:pPr>
            <w:r w:rsidRPr="00E9603C">
              <w:t>UE group ID or UE ID</w:t>
            </w:r>
          </w:p>
        </w:tc>
        <w:tc>
          <w:tcPr>
            <w:tcW w:w="5966" w:type="dxa"/>
          </w:tcPr>
          <w:p w14:paraId="48978C7E"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14B1148C" w14:textId="77777777">
        <w:trPr>
          <w:cantSplit/>
          <w:jc w:val="center"/>
        </w:trPr>
        <w:tc>
          <w:tcPr>
            <w:tcW w:w="2964" w:type="dxa"/>
          </w:tcPr>
          <w:p w14:paraId="008136D1" w14:textId="77777777" w:rsidR="009166E9" w:rsidRPr="00E9603C" w:rsidRDefault="009166E9">
            <w:pPr>
              <w:pStyle w:val="TAL"/>
            </w:pPr>
            <w:r w:rsidRPr="00E9603C">
              <w:t>Time slot entry (1..max)</w:t>
            </w:r>
          </w:p>
        </w:tc>
        <w:tc>
          <w:tcPr>
            <w:tcW w:w="5966" w:type="dxa"/>
          </w:tcPr>
          <w:p w14:paraId="782092EA" w14:textId="77777777" w:rsidR="009166E9" w:rsidRPr="00E9603C" w:rsidRDefault="009166E9">
            <w:pPr>
              <w:pStyle w:val="TAL"/>
            </w:pPr>
            <w:r w:rsidRPr="00E9603C">
              <w:t>List of predicted time slots</w:t>
            </w:r>
          </w:p>
        </w:tc>
      </w:tr>
      <w:tr w:rsidR="009166E9" w:rsidRPr="00E9603C" w14:paraId="413AC4C5" w14:textId="77777777">
        <w:trPr>
          <w:cantSplit/>
          <w:jc w:val="center"/>
        </w:trPr>
        <w:tc>
          <w:tcPr>
            <w:tcW w:w="2964" w:type="dxa"/>
          </w:tcPr>
          <w:p w14:paraId="686DEF56" w14:textId="77777777" w:rsidR="009166E9" w:rsidRPr="00E9603C" w:rsidRDefault="009166E9">
            <w:pPr>
              <w:pStyle w:val="TAL"/>
            </w:pPr>
            <w:r w:rsidRPr="00E9603C">
              <w:t xml:space="preserve">  &gt; Time slot start</w:t>
            </w:r>
          </w:p>
        </w:tc>
        <w:tc>
          <w:tcPr>
            <w:tcW w:w="5966" w:type="dxa"/>
          </w:tcPr>
          <w:p w14:paraId="5C83A416" w14:textId="77777777" w:rsidR="009166E9" w:rsidRPr="00E9603C" w:rsidRDefault="009166E9">
            <w:pPr>
              <w:pStyle w:val="TAL"/>
            </w:pPr>
            <w:r w:rsidRPr="00E9603C">
              <w:t>Time slot start within the Analytics target period</w:t>
            </w:r>
          </w:p>
        </w:tc>
      </w:tr>
      <w:tr w:rsidR="009166E9" w:rsidRPr="00E9603C" w14:paraId="0596025E" w14:textId="77777777">
        <w:trPr>
          <w:cantSplit/>
          <w:jc w:val="center"/>
        </w:trPr>
        <w:tc>
          <w:tcPr>
            <w:tcW w:w="2964" w:type="dxa"/>
          </w:tcPr>
          <w:p w14:paraId="069B9F2C" w14:textId="77777777" w:rsidR="009166E9" w:rsidRPr="00E9603C" w:rsidRDefault="009166E9">
            <w:pPr>
              <w:pStyle w:val="TAL"/>
            </w:pPr>
            <w:r w:rsidRPr="00E9603C">
              <w:t xml:space="preserve">  &gt; Duration</w:t>
            </w:r>
          </w:p>
        </w:tc>
        <w:tc>
          <w:tcPr>
            <w:tcW w:w="5966" w:type="dxa"/>
          </w:tcPr>
          <w:p w14:paraId="1B361A27" w14:textId="77777777" w:rsidR="009166E9" w:rsidRPr="00E9603C" w:rsidRDefault="009166E9">
            <w:pPr>
              <w:pStyle w:val="TAL"/>
            </w:pPr>
            <w:r w:rsidRPr="00E9603C">
              <w:t>Duration of the time slot</w:t>
            </w:r>
          </w:p>
        </w:tc>
      </w:tr>
      <w:tr w:rsidR="009166E9" w:rsidRPr="00E9603C" w14:paraId="3B0AD499" w14:textId="77777777">
        <w:trPr>
          <w:cantSplit/>
          <w:jc w:val="center"/>
        </w:trPr>
        <w:tc>
          <w:tcPr>
            <w:tcW w:w="2964" w:type="dxa"/>
          </w:tcPr>
          <w:p w14:paraId="66E58C77" w14:textId="77777777" w:rsidR="009166E9" w:rsidRPr="00E9603C" w:rsidRDefault="009166E9">
            <w:pPr>
              <w:pStyle w:val="TAL"/>
            </w:pPr>
            <w:r w:rsidRPr="00E9603C">
              <w:t xml:space="preserve">  &gt; UE location (1..max)</w:t>
            </w:r>
          </w:p>
        </w:tc>
        <w:tc>
          <w:tcPr>
            <w:tcW w:w="5966" w:type="dxa"/>
          </w:tcPr>
          <w:p w14:paraId="0F4A938A" w14:textId="77777777" w:rsidR="009166E9" w:rsidRPr="00E9603C" w:rsidRDefault="009166E9">
            <w:pPr>
              <w:pStyle w:val="TAL"/>
            </w:pPr>
            <w:r w:rsidRPr="00E9603C">
              <w:t>Predicted location during the analytic target period</w:t>
            </w:r>
          </w:p>
        </w:tc>
      </w:tr>
      <w:tr w:rsidR="009166E9" w:rsidRPr="00E9603C" w14:paraId="22632717" w14:textId="77777777">
        <w:trPr>
          <w:cantSplit/>
          <w:jc w:val="center"/>
        </w:trPr>
        <w:tc>
          <w:tcPr>
            <w:tcW w:w="2964" w:type="dxa"/>
          </w:tcPr>
          <w:p w14:paraId="298AC5A7" w14:textId="77777777" w:rsidR="009166E9" w:rsidRPr="00E9603C" w:rsidRDefault="009166E9">
            <w:pPr>
              <w:pStyle w:val="TAL"/>
            </w:pPr>
            <w:r w:rsidRPr="00E9603C">
              <w:t xml:space="preserve">      &gt;&gt; UE location</w:t>
            </w:r>
          </w:p>
        </w:tc>
        <w:tc>
          <w:tcPr>
            <w:tcW w:w="5966" w:type="dxa"/>
          </w:tcPr>
          <w:p w14:paraId="4BCD69DD" w14:textId="77777777" w:rsidR="009166E9" w:rsidRPr="00E9603C" w:rsidRDefault="009166E9">
            <w:pPr>
              <w:pStyle w:val="TAL"/>
            </w:pPr>
            <w:r w:rsidRPr="00E9603C">
              <w:t xml:space="preserve">TA or cells where the UE is predicted to disperse its transactions </w:t>
            </w:r>
          </w:p>
        </w:tc>
      </w:tr>
      <w:tr w:rsidR="009166E9" w:rsidRPr="00E9603C" w14:paraId="28E37832" w14:textId="77777777">
        <w:trPr>
          <w:cantSplit/>
          <w:jc w:val="center"/>
        </w:trPr>
        <w:tc>
          <w:tcPr>
            <w:tcW w:w="2964" w:type="dxa"/>
          </w:tcPr>
          <w:p w14:paraId="50DF7519" w14:textId="77777777" w:rsidR="009166E9" w:rsidRPr="00E9603C" w:rsidRDefault="009166E9">
            <w:pPr>
              <w:pStyle w:val="TAL"/>
            </w:pPr>
            <w:r w:rsidRPr="00E9603C">
              <w:t xml:space="preserve">      &gt;&gt; Transaction dispersion</w:t>
            </w:r>
          </w:p>
        </w:tc>
        <w:tc>
          <w:tcPr>
            <w:tcW w:w="5966" w:type="dxa"/>
          </w:tcPr>
          <w:p w14:paraId="279C0E75" w14:textId="77777777" w:rsidR="009166E9" w:rsidRPr="00E9603C" w:rsidRDefault="009166E9">
            <w:pPr>
              <w:pStyle w:val="TAL"/>
            </w:pPr>
            <w:r w:rsidRPr="00E9603C">
              <w:t xml:space="preserve">Transaction volume predicted to be dispersed at this location </w:t>
            </w:r>
          </w:p>
        </w:tc>
      </w:tr>
      <w:tr w:rsidR="009166E9" w:rsidRPr="00E9603C" w14:paraId="2292B4EA" w14:textId="77777777">
        <w:trPr>
          <w:cantSplit/>
          <w:jc w:val="center"/>
        </w:trPr>
        <w:tc>
          <w:tcPr>
            <w:tcW w:w="2964" w:type="dxa"/>
          </w:tcPr>
          <w:p w14:paraId="3986D9E6" w14:textId="77777777" w:rsidR="009166E9" w:rsidRPr="00E9603C" w:rsidRDefault="009166E9">
            <w:pPr>
              <w:pStyle w:val="TAL"/>
            </w:pPr>
            <w:r w:rsidRPr="00E9603C">
              <w:t xml:space="preserve">      &gt;&gt; Confidence</w:t>
            </w:r>
          </w:p>
        </w:tc>
        <w:tc>
          <w:tcPr>
            <w:tcW w:w="5966" w:type="dxa"/>
          </w:tcPr>
          <w:p w14:paraId="05622E31" w14:textId="77777777" w:rsidR="009166E9" w:rsidRPr="00E9603C" w:rsidRDefault="009166E9">
            <w:pPr>
              <w:pStyle w:val="TAL"/>
            </w:pPr>
            <w:r w:rsidRPr="00E9603C">
              <w:t>Confidence of this prediction (i.e. data to be dispersed at this location)</w:t>
            </w:r>
          </w:p>
        </w:tc>
      </w:tr>
      <w:tr w:rsidR="009166E9" w:rsidRPr="00E9603C" w14:paraId="2B5FC888" w14:textId="77777777">
        <w:trPr>
          <w:cantSplit/>
          <w:jc w:val="center"/>
        </w:trPr>
        <w:tc>
          <w:tcPr>
            <w:tcW w:w="2964" w:type="dxa"/>
          </w:tcPr>
          <w:p w14:paraId="713347CD" w14:textId="77777777" w:rsidR="009166E9" w:rsidRPr="00E9603C" w:rsidRDefault="009166E9">
            <w:pPr>
              <w:pStyle w:val="TAL"/>
            </w:pPr>
            <w:r w:rsidRPr="00E9603C">
              <w:t xml:space="preserve">      &gt;&gt; Transaction classification</w:t>
            </w:r>
          </w:p>
        </w:tc>
        <w:tc>
          <w:tcPr>
            <w:tcW w:w="5966" w:type="dxa"/>
          </w:tcPr>
          <w:p w14:paraId="575678A9" w14:textId="77777777" w:rsidR="009166E9" w:rsidRPr="00E9603C" w:rsidRDefault="009166E9">
            <w:pPr>
              <w:pStyle w:val="TAL"/>
            </w:pPr>
            <w:r w:rsidRPr="00E9603C">
              <w:t>Transaction mobility classification for this location: fixed, camper, traveller</w:t>
            </w:r>
          </w:p>
        </w:tc>
      </w:tr>
      <w:tr w:rsidR="009166E9" w:rsidRPr="00E9603C" w14:paraId="72B4BEB1" w14:textId="77777777">
        <w:trPr>
          <w:cantSplit/>
          <w:jc w:val="center"/>
        </w:trPr>
        <w:tc>
          <w:tcPr>
            <w:tcW w:w="2964" w:type="dxa"/>
          </w:tcPr>
          <w:p w14:paraId="149CDAC8" w14:textId="77777777" w:rsidR="009166E9" w:rsidRPr="00E9603C" w:rsidRDefault="009166E9">
            <w:pPr>
              <w:pStyle w:val="TAL"/>
            </w:pPr>
            <w:r w:rsidRPr="00E9603C">
              <w:t xml:space="preserve">      &gt;&gt; Confidence</w:t>
            </w:r>
          </w:p>
        </w:tc>
        <w:tc>
          <w:tcPr>
            <w:tcW w:w="5966" w:type="dxa"/>
          </w:tcPr>
          <w:p w14:paraId="6081E82C" w14:textId="77777777" w:rsidR="009166E9" w:rsidRPr="00E9603C" w:rsidRDefault="009166E9">
            <w:pPr>
              <w:pStyle w:val="TAL"/>
            </w:pPr>
            <w:r w:rsidRPr="00E9603C">
              <w:t>Confidence of this prediction (i.e. mobility classification at this location)</w:t>
            </w:r>
          </w:p>
        </w:tc>
      </w:tr>
      <w:tr w:rsidR="009166E9" w:rsidRPr="00E9603C" w14:paraId="282DF1C6" w14:textId="77777777">
        <w:trPr>
          <w:cantSplit/>
          <w:jc w:val="center"/>
        </w:trPr>
        <w:tc>
          <w:tcPr>
            <w:tcW w:w="2964" w:type="dxa"/>
          </w:tcPr>
          <w:p w14:paraId="1B047CEC" w14:textId="77777777" w:rsidR="009166E9" w:rsidRPr="00E9603C" w:rsidRDefault="009166E9">
            <w:pPr>
              <w:pStyle w:val="TAL"/>
            </w:pPr>
            <w:r w:rsidRPr="00E9603C">
              <w:t xml:space="preserve">      &gt;&gt; Transaction ranking </w:t>
            </w:r>
          </w:p>
        </w:tc>
        <w:tc>
          <w:tcPr>
            <w:tcW w:w="5966" w:type="dxa"/>
          </w:tcPr>
          <w:p w14:paraId="16391D83" w14:textId="77777777" w:rsidR="009166E9" w:rsidRPr="00E9603C" w:rsidRDefault="009166E9">
            <w:pPr>
              <w:pStyle w:val="TAL"/>
            </w:pPr>
            <w:r w:rsidRPr="00E9603C">
              <w:t>Percentile ranking of transactions at this location (i.e. % transaction dispersed at this location)</w:t>
            </w:r>
          </w:p>
        </w:tc>
      </w:tr>
      <w:tr w:rsidR="009166E9" w:rsidRPr="00E9603C" w14:paraId="2BF93F43" w14:textId="77777777">
        <w:trPr>
          <w:cantSplit/>
          <w:jc w:val="center"/>
        </w:trPr>
        <w:tc>
          <w:tcPr>
            <w:tcW w:w="2964" w:type="dxa"/>
          </w:tcPr>
          <w:p w14:paraId="05A101D7" w14:textId="77777777" w:rsidR="009166E9" w:rsidRPr="00E9603C" w:rsidRDefault="009166E9">
            <w:pPr>
              <w:pStyle w:val="TAL"/>
            </w:pPr>
            <w:r w:rsidRPr="00E9603C">
              <w:t xml:space="preserve">      &gt;&gt; Confidence</w:t>
            </w:r>
          </w:p>
        </w:tc>
        <w:tc>
          <w:tcPr>
            <w:tcW w:w="5966" w:type="dxa"/>
          </w:tcPr>
          <w:p w14:paraId="0CD03E78" w14:textId="77777777" w:rsidR="009166E9" w:rsidRPr="00E9603C" w:rsidRDefault="009166E9">
            <w:pPr>
              <w:pStyle w:val="TAL"/>
            </w:pPr>
            <w:r w:rsidRPr="00E9603C">
              <w:t>Confidence of this prediction (i.e. percentile ranking at this location)</w:t>
            </w:r>
          </w:p>
        </w:tc>
      </w:tr>
      <w:tr w:rsidR="009166E9" w:rsidRPr="00E9603C" w14:paraId="39E1F087" w14:textId="77777777">
        <w:trPr>
          <w:cantSplit/>
          <w:jc w:val="center"/>
        </w:trPr>
        <w:tc>
          <w:tcPr>
            <w:tcW w:w="2964" w:type="dxa"/>
            <w:tcBorders>
              <w:top w:val="single" w:sz="4" w:space="0" w:color="auto"/>
              <w:left w:val="single" w:sz="4" w:space="0" w:color="auto"/>
              <w:bottom w:val="single" w:sz="4" w:space="0" w:color="auto"/>
              <w:right w:val="single" w:sz="4" w:space="0" w:color="auto"/>
            </w:tcBorders>
          </w:tcPr>
          <w:p w14:paraId="13FCB3A0" w14:textId="77777777" w:rsidR="009166E9" w:rsidRPr="00E9603C" w:rsidRDefault="009166E9">
            <w:pPr>
              <w:pStyle w:val="TAL"/>
            </w:pPr>
            <w:r w:rsidRPr="00E9603C">
              <w:t xml:space="preserve">      &gt;&gt; Ratio</w:t>
            </w:r>
          </w:p>
        </w:tc>
        <w:tc>
          <w:tcPr>
            <w:tcW w:w="5966" w:type="dxa"/>
            <w:tcBorders>
              <w:top w:val="single" w:sz="4" w:space="0" w:color="auto"/>
              <w:left w:val="single" w:sz="4" w:space="0" w:color="auto"/>
              <w:bottom w:val="single" w:sz="4" w:space="0" w:color="auto"/>
              <w:right w:val="single" w:sz="4" w:space="0" w:color="auto"/>
            </w:tcBorders>
          </w:tcPr>
          <w:p w14:paraId="6083C323" w14:textId="77777777" w:rsidR="009166E9" w:rsidRPr="00E9603C" w:rsidRDefault="009166E9">
            <w:pPr>
              <w:pStyle w:val="TAL"/>
            </w:pPr>
            <w:r w:rsidRPr="00E9603C">
              <w:t>Percentage of UEs in the group (in case of UE group)</w:t>
            </w:r>
          </w:p>
        </w:tc>
      </w:tr>
    </w:tbl>
    <w:p w14:paraId="2BD54A94" w14:textId="77777777" w:rsidR="009166E9" w:rsidRPr="00E9603C" w:rsidRDefault="009166E9">
      <w:pPr>
        <w:pStyle w:val="FP"/>
        <w:rPr>
          <w:lang w:eastAsia="zh-CN"/>
        </w:rPr>
      </w:pPr>
    </w:p>
    <w:p w14:paraId="309AD9F2" w14:textId="77777777" w:rsidR="009166E9" w:rsidRPr="00E9603C" w:rsidRDefault="009166E9"/>
    <w:p w14:paraId="3FA7EC03" w14:textId="77777777" w:rsidR="009166E9" w:rsidRPr="00E9603C" w:rsidRDefault="009166E9">
      <w:pPr>
        <w:rPr>
          <w:lang w:eastAsia="zh-CN"/>
        </w:rPr>
      </w:pPr>
      <w:r w:rsidRPr="00E9603C">
        <w:t xml:space="preserve">The transaction dispersion </w:t>
      </w:r>
      <w:r w:rsidRPr="00E9603C">
        <w:rPr>
          <w:lang w:eastAsia="zh-CN"/>
        </w:rPr>
        <w:t>analytics results</w:t>
      </w:r>
      <w:r w:rsidRPr="00E9603C">
        <w:t xml:space="preserve"> </w:t>
      </w:r>
      <w:r w:rsidRPr="00E9603C">
        <w:rPr>
          <w:lang w:eastAsia="zh-CN"/>
        </w:rPr>
        <w:t>provided</w:t>
      </w:r>
      <w:r w:rsidRPr="00E9603C">
        <w:t xml:space="preserve"> by the NWDAF</w:t>
      </w:r>
      <w:r w:rsidRPr="00E9603C">
        <w:rPr>
          <w:lang w:eastAsia="zh-CN"/>
        </w:rPr>
        <w:t xml:space="preserve"> could be UE or group of UEs dispersion statistics at a given slice as defined in Table 6.30.1.4.2-3 and dispersion predictions as defined in Table 6.30.1.4.2-4:</w:t>
      </w:r>
    </w:p>
    <w:p w14:paraId="2815F36D" w14:textId="77777777" w:rsidR="009166E9" w:rsidRPr="00E9603C" w:rsidRDefault="009166E9">
      <w:pPr>
        <w:pStyle w:val="FP"/>
        <w:rPr>
          <w:lang w:eastAsia="zh-CN"/>
        </w:rPr>
      </w:pPr>
    </w:p>
    <w:p w14:paraId="6D28693F" w14:textId="77777777" w:rsidR="009166E9" w:rsidRPr="00E9603C" w:rsidRDefault="009166E9">
      <w:pPr>
        <w:pStyle w:val="TH"/>
        <w:rPr>
          <w:lang w:eastAsia="zh-CN"/>
        </w:rPr>
      </w:pPr>
      <w:r w:rsidRPr="00E9603C">
        <w:t>Table</w:t>
      </w:r>
      <w:r w:rsidRPr="00E9603C">
        <w:rPr>
          <w:lang w:eastAsia="zh-CN"/>
        </w:rPr>
        <w:t xml:space="preserve"> 6.30.1.4.2-3</w:t>
      </w:r>
      <w:r w:rsidRPr="00E9603C">
        <w:t xml:space="preserve">: </w:t>
      </w:r>
      <w:r w:rsidRPr="00E9603C">
        <w:rPr>
          <w:lang w:eastAsia="zh-CN"/>
        </w:rPr>
        <w:t>Transaction dispersion statistics bound by slice</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4"/>
        <w:gridCol w:w="5966"/>
      </w:tblGrid>
      <w:tr w:rsidR="009166E9" w:rsidRPr="00E9603C" w14:paraId="2E5DA7D8" w14:textId="77777777">
        <w:trPr>
          <w:cantSplit/>
          <w:jc w:val="center"/>
        </w:trPr>
        <w:tc>
          <w:tcPr>
            <w:tcW w:w="2964" w:type="dxa"/>
          </w:tcPr>
          <w:p w14:paraId="425A8F1F" w14:textId="77777777" w:rsidR="009166E9" w:rsidRPr="00E9603C" w:rsidRDefault="009166E9">
            <w:pPr>
              <w:pStyle w:val="TAH"/>
            </w:pPr>
            <w:r w:rsidRPr="00E9603C">
              <w:t>Information</w:t>
            </w:r>
          </w:p>
        </w:tc>
        <w:tc>
          <w:tcPr>
            <w:tcW w:w="5966" w:type="dxa"/>
          </w:tcPr>
          <w:p w14:paraId="27316E35" w14:textId="77777777" w:rsidR="009166E9" w:rsidRPr="00E9603C" w:rsidRDefault="009166E9">
            <w:pPr>
              <w:pStyle w:val="TAH"/>
            </w:pPr>
            <w:r w:rsidRPr="00E9603C">
              <w:t>Description</w:t>
            </w:r>
          </w:p>
        </w:tc>
      </w:tr>
      <w:tr w:rsidR="009166E9" w:rsidRPr="00E9603C" w14:paraId="6C2F2CBC" w14:textId="77777777">
        <w:trPr>
          <w:cantSplit/>
          <w:jc w:val="center"/>
        </w:trPr>
        <w:tc>
          <w:tcPr>
            <w:tcW w:w="2964" w:type="dxa"/>
          </w:tcPr>
          <w:p w14:paraId="59FCD2F9" w14:textId="77777777" w:rsidR="009166E9" w:rsidRPr="00E9603C" w:rsidRDefault="009166E9">
            <w:pPr>
              <w:pStyle w:val="TAL"/>
            </w:pPr>
            <w:r w:rsidRPr="00E9603C">
              <w:t>UE group ID or UE ID</w:t>
            </w:r>
          </w:p>
        </w:tc>
        <w:tc>
          <w:tcPr>
            <w:tcW w:w="5966" w:type="dxa"/>
          </w:tcPr>
          <w:p w14:paraId="53367B90"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4B0B2F47" w14:textId="77777777">
        <w:trPr>
          <w:cantSplit/>
          <w:jc w:val="center"/>
        </w:trPr>
        <w:tc>
          <w:tcPr>
            <w:tcW w:w="2964" w:type="dxa"/>
          </w:tcPr>
          <w:p w14:paraId="68D417F0" w14:textId="77777777" w:rsidR="009166E9" w:rsidRPr="00E9603C" w:rsidRDefault="009166E9">
            <w:pPr>
              <w:pStyle w:val="TAL"/>
            </w:pPr>
            <w:r w:rsidRPr="00E9603C">
              <w:t>Time slot entry (1..max)</w:t>
            </w:r>
          </w:p>
        </w:tc>
        <w:tc>
          <w:tcPr>
            <w:tcW w:w="5966" w:type="dxa"/>
          </w:tcPr>
          <w:p w14:paraId="2BA744E7" w14:textId="77777777" w:rsidR="009166E9" w:rsidRPr="00E9603C" w:rsidRDefault="009166E9">
            <w:pPr>
              <w:pStyle w:val="TAL"/>
            </w:pPr>
            <w:r w:rsidRPr="00E9603C">
              <w:t>List of time slots during the Analytics target period</w:t>
            </w:r>
          </w:p>
        </w:tc>
      </w:tr>
      <w:tr w:rsidR="009166E9" w:rsidRPr="00E9603C" w14:paraId="4B7D5FEB" w14:textId="77777777">
        <w:trPr>
          <w:cantSplit/>
          <w:jc w:val="center"/>
        </w:trPr>
        <w:tc>
          <w:tcPr>
            <w:tcW w:w="2964" w:type="dxa"/>
          </w:tcPr>
          <w:p w14:paraId="07219D13" w14:textId="77777777" w:rsidR="009166E9" w:rsidRPr="00E9603C" w:rsidRDefault="009166E9">
            <w:pPr>
              <w:pStyle w:val="TAL"/>
            </w:pPr>
            <w:r w:rsidRPr="00E9603C">
              <w:t xml:space="preserve">  &gt; Time slot start</w:t>
            </w:r>
          </w:p>
        </w:tc>
        <w:tc>
          <w:tcPr>
            <w:tcW w:w="5966" w:type="dxa"/>
          </w:tcPr>
          <w:p w14:paraId="2F93930E" w14:textId="77777777" w:rsidR="009166E9" w:rsidRPr="00E9603C" w:rsidRDefault="009166E9">
            <w:pPr>
              <w:pStyle w:val="TAL"/>
            </w:pPr>
            <w:r w:rsidRPr="00E9603C">
              <w:t>Time slot start within the Analytics target period</w:t>
            </w:r>
          </w:p>
        </w:tc>
      </w:tr>
      <w:tr w:rsidR="009166E9" w:rsidRPr="00E9603C" w14:paraId="00113574" w14:textId="77777777">
        <w:trPr>
          <w:cantSplit/>
          <w:jc w:val="center"/>
        </w:trPr>
        <w:tc>
          <w:tcPr>
            <w:tcW w:w="2964" w:type="dxa"/>
          </w:tcPr>
          <w:p w14:paraId="23D5A06D" w14:textId="77777777" w:rsidR="009166E9" w:rsidRPr="00E9603C" w:rsidRDefault="009166E9">
            <w:pPr>
              <w:pStyle w:val="TAL"/>
            </w:pPr>
            <w:r w:rsidRPr="00E9603C">
              <w:t xml:space="preserve">  &gt; Duration</w:t>
            </w:r>
          </w:p>
        </w:tc>
        <w:tc>
          <w:tcPr>
            <w:tcW w:w="5966" w:type="dxa"/>
          </w:tcPr>
          <w:p w14:paraId="55783835" w14:textId="77777777" w:rsidR="009166E9" w:rsidRPr="00E9603C" w:rsidRDefault="009166E9">
            <w:pPr>
              <w:pStyle w:val="TAL"/>
            </w:pPr>
            <w:r w:rsidRPr="00E9603C">
              <w:t>Duration of the time slot</w:t>
            </w:r>
          </w:p>
        </w:tc>
      </w:tr>
      <w:tr w:rsidR="009166E9" w:rsidRPr="00E9603C" w14:paraId="6EBE7A62" w14:textId="77777777">
        <w:trPr>
          <w:cantSplit/>
          <w:jc w:val="center"/>
        </w:trPr>
        <w:tc>
          <w:tcPr>
            <w:tcW w:w="2964" w:type="dxa"/>
          </w:tcPr>
          <w:p w14:paraId="2F3C61B5" w14:textId="77777777" w:rsidR="009166E9" w:rsidRPr="00E9603C" w:rsidRDefault="009166E9">
            <w:pPr>
              <w:pStyle w:val="TAL"/>
            </w:pPr>
            <w:r w:rsidRPr="00E9603C">
              <w:t xml:space="preserve">  &gt; Slice (1..max)</w:t>
            </w:r>
          </w:p>
        </w:tc>
        <w:tc>
          <w:tcPr>
            <w:tcW w:w="5966" w:type="dxa"/>
          </w:tcPr>
          <w:p w14:paraId="3A7D29EF" w14:textId="77777777" w:rsidR="009166E9" w:rsidRPr="00E9603C" w:rsidRDefault="009166E9">
            <w:pPr>
              <w:pStyle w:val="TAL"/>
            </w:pPr>
            <w:r w:rsidRPr="00E9603C">
              <w:t>Observed slice statistics</w:t>
            </w:r>
          </w:p>
        </w:tc>
      </w:tr>
      <w:tr w:rsidR="009166E9" w:rsidRPr="00E9603C" w14:paraId="189DA014" w14:textId="77777777">
        <w:trPr>
          <w:cantSplit/>
          <w:jc w:val="center"/>
        </w:trPr>
        <w:tc>
          <w:tcPr>
            <w:tcW w:w="2964" w:type="dxa"/>
          </w:tcPr>
          <w:p w14:paraId="1C69E329" w14:textId="77777777" w:rsidR="009166E9" w:rsidRPr="00E9603C" w:rsidRDefault="009166E9">
            <w:pPr>
              <w:pStyle w:val="TAL"/>
            </w:pPr>
            <w:r w:rsidRPr="00E9603C">
              <w:t xml:space="preserve">      &gt;&gt; S-NSSAI</w:t>
            </w:r>
          </w:p>
        </w:tc>
        <w:tc>
          <w:tcPr>
            <w:tcW w:w="5966" w:type="dxa"/>
          </w:tcPr>
          <w:p w14:paraId="253C628E" w14:textId="77777777" w:rsidR="009166E9" w:rsidRPr="00E9603C" w:rsidRDefault="009166E9">
            <w:pPr>
              <w:pStyle w:val="TAL"/>
            </w:pPr>
            <w:r w:rsidRPr="00E9603C">
              <w:t>Slice where the UE or group of UEs dispersed its transactions</w:t>
            </w:r>
          </w:p>
        </w:tc>
      </w:tr>
      <w:tr w:rsidR="009166E9" w:rsidRPr="00E9603C" w14:paraId="6EB7B2B7" w14:textId="77777777">
        <w:trPr>
          <w:cantSplit/>
          <w:jc w:val="center"/>
        </w:trPr>
        <w:tc>
          <w:tcPr>
            <w:tcW w:w="2964" w:type="dxa"/>
          </w:tcPr>
          <w:p w14:paraId="7212E579" w14:textId="77777777" w:rsidR="009166E9" w:rsidRPr="00E9603C" w:rsidRDefault="009166E9">
            <w:pPr>
              <w:pStyle w:val="TAL"/>
            </w:pPr>
            <w:r w:rsidRPr="00E9603C">
              <w:t xml:space="preserve">      &gt;&gt; Transaction dispersed</w:t>
            </w:r>
          </w:p>
        </w:tc>
        <w:tc>
          <w:tcPr>
            <w:tcW w:w="5966" w:type="dxa"/>
          </w:tcPr>
          <w:p w14:paraId="59FA345D" w14:textId="77777777" w:rsidR="009166E9" w:rsidRPr="00E9603C" w:rsidRDefault="009166E9">
            <w:pPr>
              <w:pStyle w:val="TAL"/>
            </w:pPr>
            <w:r w:rsidRPr="00E9603C">
              <w:t xml:space="preserve">Transactions volume dispersed at this location </w:t>
            </w:r>
          </w:p>
        </w:tc>
      </w:tr>
      <w:tr w:rsidR="009166E9" w:rsidRPr="00E9603C" w14:paraId="7A93AD40" w14:textId="77777777">
        <w:trPr>
          <w:cantSplit/>
          <w:jc w:val="center"/>
        </w:trPr>
        <w:tc>
          <w:tcPr>
            <w:tcW w:w="2964" w:type="dxa"/>
          </w:tcPr>
          <w:p w14:paraId="18501C01" w14:textId="77777777" w:rsidR="009166E9" w:rsidRPr="00E9603C" w:rsidRDefault="009166E9">
            <w:pPr>
              <w:pStyle w:val="TAL"/>
            </w:pPr>
            <w:r w:rsidRPr="00E9603C">
              <w:t xml:space="preserve">      &gt;&gt; Transaction classification</w:t>
            </w:r>
          </w:p>
        </w:tc>
        <w:tc>
          <w:tcPr>
            <w:tcW w:w="5966" w:type="dxa"/>
          </w:tcPr>
          <w:p w14:paraId="544F2036" w14:textId="77777777" w:rsidR="009166E9" w:rsidRPr="00E9603C" w:rsidRDefault="009166E9">
            <w:pPr>
              <w:pStyle w:val="TAL"/>
            </w:pPr>
            <w:r w:rsidRPr="00E9603C">
              <w:t>Transaction mobility classification for slice: fixed, camper, traveller</w:t>
            </w:r>
          </w:p>
        </w:tc>
      </w:tr>
      <w:tr w:rsidR="009166E9" w:rsidRPr="00E9603C" w14:paraId="2BBC95FC" w14:textId="77777777">
        <w:trPr>
          <w:cantSplit/>
          <w:jc w:val="center"/>
        </w:trPr>
        <w:tc>
          <w:tcPr>
            <w:tcW w:w="2964" w:type="dxa"/>
          </w:tcPr>
          <w:p w14:paraId="0E6A7733" w14:textId="77777777" w:rsidR="009166E9" w:rsidRPr="00E9603C" w:rsidRDefault="009166E9">
            <w:pPr>
              <w:pStyle w:val="TAL"/>
            </w:pPr>
            <w:r w:rsidRPr="00E9603C">
              <w:t xml:space="preserve">      &gt;&gt; Transaction ranking </w:t>
            </w:r>
          </w:p>
        </w:tc>
        <w:tc>
          <w:tcPr>
            <w:tcW w:w="5966" w:type="dxa"/>
          </w:tcPr>
          <w:p w14:paraId="256B9840" w14:textId="77777777" w:rsidR="009166E9" w:rsidRPr="00E9603C" w:rsidRDefault="009166E9">
            <w:pPr>
              <w:pStyle w:val="TAL"/>
            </w:pPr>
            <w:r w:rsidRPr="00E9603C">
              <w:t>Percentile ranking of transactions at this slice (i.e. % transaction dispersed at this slice)</w:t>
            </w:r>
          </w:p>
        </w:tc>
      </w:tr>
      <w:tr w:rsidR="009166E9" w:rsidRPr="00E9603C" w14:paraId="3DE79D7F" w14:textId="77777777">
        <w:trPr>
          <w:cantSplit/>
          <w:jc w:val="center"/>
        </w:trPr>
        <w:tc>
          <w:tcPr>
            <w:tcW w:w="2964" w:type="dxa"/>
            <w:tcBorders>
              <w:top w:val="single" w:sz="4" w:space="0" w:color="auto"/>
              <w:left w:val="single" w:sz="4" w:space="0" w:color="auto"/>
              <w:bottom w:val="single" w:sz="4" w:space="0" w:color="auto"/>
              <w:right w:val="single" w:sz="4" w:space="0" w:color="auto"/>
            </w:tcBorders>
          </w:tcPr>
          <w:p w14:paraId="7CD2AA01" w14:textId="77777777" w:rsidR="009166E9" w:rsidRPr="00E9603C" w:rsidRDefault="009166E9">
            <w:pPr>
              <w:pStyle w:val="TAL"/>
            </w:pPr>
            <w:r w:rsidRPr="00E9603C">
              <w:t xml:space="preserve">      &gt;&gt; Ratio</w:t>
            </w:r>
          </w:p>
        </w:tc>
        <w:tc>
          <w:tcPr>
            <w:tcW w:w="5966" w:type="dxa"/>
            <w:tcBorders>
              <w:top w:val="single" w:sz="4" w:space="0" w:color="auto"/>
              <w:left w:val="single" w:sz="4" w:space="0" w:color="auto"/>
              <w:bottom w:val="single" w:sz="4" w:space="0" w:color="auto"/>
              <w:right w:val="single" w:sz="4" w:space="0" w:color="auto"/>
            </w:tcBorders>
          </w:tcPr>
          <w:p w14:paraId="38D0D0D0" w14:textId="77777777" w:rsidR="009166E9" w:rsidRPr="00E9603C" w:rsidRDefault="009166E9">
            <w:pPr>
              <w:pStyle w:val="TAL"/>
            </w:pPr>
            <w:r w:rsidRPr="00E9603C">
              <w:t>Percentage of UEs in the group (in case of UE group)</w:t>
            </w:r>
          </w:p>
        </w:tc>
      </w:tr>
    </w:tbl>
    <w:p w14:paraId="7991D41F" w14:textId="77777777" w:rsidR="009166E9" w:rsidRPr="00E9603C" w:rsidRDefault="009166E9">
      <w:pPr>
        <w:pStyle w:val="FP"/>
        <w:rPr>
          <w:lang w:eastAsia="zh-CN"/>
        </w:rPr>
      </w:pPr>
    </w:p>
    <w:p w14:paraId="6A8391EF" w14:textId="77777777" w:rsidR="009166E9" w:rsidRPr="00E9603C" w:rsidRDefault="009166E9">
      <w:pPr>
        <w:pStyle w:val="TH"/>
        <w:rPr>
          <w:lang w:eastAsia="zh-CN"/>
        </w:rPr>
      </w:pPr>
      <w:r w:rsidRPr="00E9603C">
        <w:t>Table</w:t>
      </w:r>
      <w:r w:rsidRPr="00E9603C">
        <w:rPr>
          <w:lang w:eastAsia="zh-CN"/>
        </w:rPr>
        <w:t xml:space="preserve"> 6.30.1.4.2-4</w:t>
      </w:r>
      <w:r w:rsidRPr="00E9603C">
        <w:t xml:space="preserve">: </w:t>
      </w:r>
      <w:r w:rsidRPr="00E9603C">
        <w:rPr>
          <w:lang w:eastAsia="zh-CN"/>
        </w:rPr>
        <w:t>Transaction dispersion prediction bound by slice</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4"/>
        <w:gridCol w:w="6201"/>
      </w:tblGrid>
      <w:tr w:rsidR="009166E9" w:rsidRPr="00E9603C" w14:paraId="6AE58D25" w14:textId="77777777">
        <w:trPr>
          <w:cantSplit/>
          <w:jc w:val="center"/>
        </w:trPr>
        <w:tc>
          <w:tcPr>
            <w:tcW w:w="2964" w:type="dxa"/>
          </w:tcPr>
          <w:p w14:paraId="54827496" w14:textId="77777777" w:rsidR="009166E9" w:rsidRPr="00E9603C" w:rsidRDefault="009166E9">
            <w:pPr>
              <w:pStyle w:val="TAH"/>
            </w:pPr>
            <w:r w:rsidRPr="00E9603C">
              <w:t>Information</w:t>
            </w:r>
          </w:p>
        </w:tc>
        <w:tc>
          <w:tcPr>
            <w:tcW w:w="6201" w:type="dxa"/>
          </w:tcPr>
          <w:p w14:paraId="2BBF7483" w14:textId="77777777" w:rsidR="009166E9" w:rsidRPr="00E9603C" w:rsidRDefault="009166E9">
            <w:pPr>
              <w:pStyle w:val="TAH"/>
            </w:pPr>
            <w:r w:rsidRPr="00E9603C">
              <w:t>Description</w:t>
            </w:r>
          </w:p>
        </w:tc>
      </w:tr>
      <w:tr w:rsidR="009166E9" w:rsidRPr="00E9603C" w14:paraId="3C2A9704" w14:textId="77777777">
        <w:trPr>
          <w:cantSplit/>
          <w:jc w:val="center"/>
        </w:trPr>
        <w:tc>
          <w:tcPr>
            <w:tcW w:w="2964" w:type="dxa"/>
          </w:tcPr>
          <w:p w14:paraId="0364B031" w14:textId="77777777" w:rsidR="009166E9" w:rsidRPr="00E9603C" w:rsidRDefault="009166E9">
            <w:pPr>
              <w:pStyle w:val="TAL"/>
            </w:pPr>
            <w:r w:rsidRPr="00E9603C">
              <w:t>UE group ID or UE ID</w:t>
            </w:r>
          </w:p>
        </w:tc>
        <w:tc>
          <w:tcPr>
            <w:tcW w:w="6201" w:type="dxa"/>
          </w:tcPr>
          <w:p w14:paraId="48C80312"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67698309" w14:textId="77777777">
        <w:trPr>
          <w:cantSplit/>
          <w:jc w:val="center"/>
        </w:trPr>
        <w:tc>
          <w:tcPr>
            <w:tcW w:w="2964" w:type="dxa"/>
          </w:tcPr>
          <w:p w14:paraId="48F04740" w14:textId="77777777" w:rsidR="009166E9" w:rsidRPr="00E9603C" w:rsidRDefault="009166E9">
            <w:pPr>
              <w:pStyle w:val="TAL"/>
            </w:pPr>
            <w:r w:rsidRPr="00E9603C">
              <w:t>Time slot entry (1..max)</w:t>
            </w:r>
          </w:p>
        </w:tc>
        <w:tc>
          <w:tcPr>
            <w:tcW w:w="6201" w:type="dxa"/>
          </w:tcPr>
          <w:p w14:paraId="44EA3113" w14:textId="77777777" w:rsidR="009166E9" w:rsidRPr="00E9603C" w:rsidRDefault="009166E9">
            <w:pPr>
              <w:pStyle w:val="TAL"/>
            </w:pPr>
            <w:r w:rsidRPr="00E9603C">
              <w:t>List of predicted time slots</w:t>
            </w:r>
          </w:p>
        </w:tc>
      </w:tr>
      <w:tr w:rsidR="009166E9" w:rsidRPr="00E9603C" w14:paraId="09C0F33D" w14:textId="77777777">
        <w:trPr>
          <w:cantSplit/>
          <w:jc w:val="center"/>
        </w:trPr>
        <w:tc>
          <w:tcPr>
            <w:tcW w:w="2964" w:type="dxa"/>
          </w:tcPr>
          <w:p w14:paraId="55D4E801" w14:textId="77777777" w:rsidR="009166E9" w:rsidRPr="00E9603C" w:rsidRDefault="009166E9">
            <w:pPr>
              <w:pStyle w:val="TAL"/>
            </w:pPr>
            <w:r w:rsidRPr="00E9603C">
              <w:t xml:space="preserve">  &gt; Time slot start</w:t>
            </w:r>
          </w:p>
        </w:tc>
        <w:tc>
          <w:tcPr>
            <w:tcW w:w="6201" w:type="dxa"/>
          </w:tcPr>
          <w:p w14:paraId="63D5523E" w14:textId="77777777" w:rsidR="009166E9" w:rsidRPr="00E9603C" w:rsidRDefault="009166E9">
            <w:pPr>
              <w:pStyle w:val="TAL"/>
            </w:pPr>
            <w:r w:rsidRPr="00E9603C">
              <w:t>Time slot start within the Analytics target period</w:t>
            </w:r>
          </w:p>
        </w:tc>
      </w:tr>
      <w:tr w:rsidR="009166E9" w:rsidRPr="00E9603C" w14:paraId="6A31E898" w14:textId="77777777">
        <w:trPr>
          <w:cantSplit/>
          <w:jc w:val="center"/>
        </w:trPr>
        <w:tc>
          <w:tcPr>
            <w:tcW w:w="2964" w:type="dxa"/>
          </w:tcPr>
          <w:p w14:paraId="4A400F0D" w14:textId="77777777" w:rsidR="009166E9" w:rsidRPr="00E9603C" w:rsidRDefault="009166E9">
            <w:pPr>
              <w:pStyle w:val="TAL"/>
            </w:pPr>
            <w:r w:rsidRPr="00E9603C">
              <w:t xml:space="preserve">  &gt; Duration</w:t>
            </w:r>
          </w:p>
        </w:tc>
        <w:tc>
          <w:tcPr>
            <w:tcW w:w="6201" w:type="dxa"/>
          </w:tcPr>
          <w:p w14:paraId="168E3FCA" w14:textId="77777777" w:rsidR="009166E9" w:rsidRPr="00E9603C" w:rsidRDefault="009166E9">
            <w:pPr>
              <w:pStyle w:val="TAL"/>
            </w:pPr>
            <w:r w:rsidRPr="00E9603C">
              <w:t>Duration of the time slot</w:t>
            </w:r>
          </w:p>
        </w:tc>
      </w:tr>
      <w:tr w:rsidR="009166E9" w:rsidRPr="00E9603C" w14:paraId="13EBA95F" w14:textId="77777777">
        <w:trPr>
          <w:cantSplit/>
          <w:jc w:val="center"/>
        </w:trPr>
        <w:tc>
          <w:tcPr>
            <w:tcW w:w="2964" w:type="dxa"/>
          </w:tcPr>
          <w:p w14:paraId="17B5029C" w14:textId="77777777" w:rsidR="009166E9" w:rsidRPr="00E9603C" w:rsidRDefault="009166E9">
            <w:pPr>
              <w:pStyle w:val="TAL"/>
            </w:pPr>
            <w:r w:rsidRPr="00E9603C">
              <w:t xml:space="preserve">  &gt; Slice (1..max)</w:t>
            </w:r>
          </w:p>
        </w:tc>
        <w:tc>
          <w:tcPr>
            <w:tcW w:w="6201" w:type="dxa"/>
          </w:tcPr>
          <w:p w14:paraId="1631EA06" w14:textId="77777777" w:rsidR="009166E9" w:rsidRPr="00E9603C" w:rsidRDefault="009166E9">
            <w:pPr>
              <w:pStyle w:val="TAL"/>
            </w:pPr>
            <w:r w:rsidRPr="00E9603C">
              <w:t>Predicted slice during the Analytics target period</w:t>
            </w:r>
          </w:p>
        </w:tc>
      </w:tr>
      <w:tr w:rsidR="009166E9" w:rsidRPr="00E9603C" w14:paraId="5267DAFD" w14:textId="77777777">
        <w:trPr>
          <w:cantSplit/>
          <w:jc w:val="center"/>
        </w:trPr>
        <w:tc>
          <w:tcPr>
            <w:tcW w:w="2964" w:type="dxa"/>
          </w:tcPr>
          <w:p w14:paraId="52CD5609" w14:textId="77777777" w:rsidR="009166E9" w:rsidRPr="00E9603C" w:rsidRDefault="009166E9">
            <w:pPr>
              <w:pStyle w:val="TAL"/>
            </w:pPr>
            <w:r w:rsidRPr="00E9603C">
              <w:t xml:space="preserve">      &gt;&gt; S-NSSAI</w:t>
            </w:r>
          </w:p>
        </w:tc>
        <w:tc>
          <w:tcPr>
            <w:tcW w:w="6201" w:type="dxa"/>
          </w:tcPr>
          <w:p w14:paraId="2A6A7DC6" w14:textId="77777777" w:rsidR="009166E9" w:rsidRPr="00E9603C" w:rsidRDefault="009166E9">
            <w:pPr>
              <w:pStyle w:val="TAL"/>
            </w:pPr>
            <w:r w:rsidRPr="00E9603C">
              <w:t>Slice where the UE is predicted to disperse its transactions</w:t>
            </w:r>
          </w:p>
        </w:tc>
      </w:tr>
      <w:tr w:rsidR="009166E9" w:rsidRPr="00E9603C" w14:paraId="466B17FE" w14:textId="77777777">
        <w:trPr>
          <w:cantSplit/>
          <w:jc w:val="center"/>
        </w:trPr>
        <w:tc>
          <w:tcPr>
            <w:tcW w:w="2964" w:type="dxa"/>
          </w:tcPr>
          <w:p w14:paraId="7548EF61" w14:textId="77777777" w:rsidR="009166E9" w:rsidRPr="00E9603C" w:rsidRDefault="009166E9">
            <w:pPr>
              <w:pStyle w:val="TAL"/>
            </w:pPr>
            <w:r w:rsidRPr="00E9603C">
              <w:t xml:space="preserve">      &gt;&gt; Transaction dispersion</w:t>
            </w:r>
          </w:p>
        </w:tc>
        <w:tc>
          <w:tcPr>
            <w:tcW w:w="6201" w:type="dxa"/>
          </w:tcPr>
          <w:p w14:paraId="0A14436B" w14:textId="77777777" w:rsidR="009166E9" w:rsidRPr="00E9603C" w:rsidRDefault="009166E9">
            <w:pPr>
              <w:pStyle w:val="TAL"/>
            </w:pPr>
            <w:r w:rsidRPr="00E9603C">
              <w:t>Transaction volume to be dispersed at this slice</w:t>
            </w:r>
          </w:p>
        </w:tc>
      </w:tr>
      <w:tr w:rsidR="009166E9" w:rsidRPr="00E9603C" w14:paraId="483890E9" w14:textId="77777777">
        <w:trPr>
          <w:cantSplit/>
          <w:jc w:val="center"/>
        </w:trPr>
        <w:tc>
          <w:tcPr>
            <w:tcW w:w="2964" w:type="dxa"/>
          </w:tcPr>
          <w:p w14:paraId="158446FD" w14:textId="77777777" w:rsidR="009166E9" w:rsidRPr="00E9603C" w:rsidRDefault="009166E9">
            <w:pPr>
              <w:pStyle w:val="TAL"/>
            </w:pPr>
            <w:r w:rsidRPr="00E9603C">
              <w:t xml:space="preserve">      &gt;&gt; Confidence</w:t>
            </w:r>
          </w:p>
        </w:tc>
        <w:tc>
          <w:tcPr>
            <w:tcW w:w="6201" w:type="dxa"/>
          </w:tcPr>
          <w:p w14:paraId="0EA417FA" w14:textId="77777777" w:rsidR="009166E9" w:rsidRPr="00E9603C" w:rsidRDefault="009166E9">
            <w:pPr>
              <w:pStyle w:val="TAL"/>
            </w:pPr>
            <w:r w:rsidRPr="00E9603C">
              <w:t>Confidence of this prediction (i.e. transactions to be dispersed at this slice)</w:t>
            </w:r>
          </w:p>
        </w:tc>
      </w:tr>
      <w:tr w:rsidR="009166E9" w:rsidRPr="00E9603C" w14:paraId="5443C583" w14:textId="77777777">
        <w:trPr>
          <w:cantSplit/>
          <w:jc w:val="center"/>
        </w:trPr>
        <w:tc>
          <w:tcPr>
            <w:tcW w:w="2964" w:type="dxa"/>
          </w:tcPr>
          <w:p w14:paraId="3D1C123C" w14:textId="77777777" w:rsidR="009166E9" w:rsidRPr="00E9603C" w:rsidRDefault="009166E9">
            <w:pPr>
              <w:pStyle w:val="TAL"/>
            </w:pPr>
            <w:r w:rsidRPr="00E9603C">
              <w:t xml:space="preserve">      &gt;&gt; Transaction classification</w:t>
            </w:r>
          </w:p>
        </w:tc>
        <w:tc>
          <w:tcPr>
            <w:tcW w:w="6201" w:type="dxa"/>
          </w:tcPr>
          <w:p w14:paraId="78F46E98" w14:textId="77777777" w:rsidR="009166E9" w:rsidRPr="00E9603C" w:rsidRDefault="009166E9">
            <w:pPr>
              <w:pStyle w:val="TAL"/>
            </w:pPr>
            <w:r w:rsidRPr="00E9603C">
              <w:t>Transaction mobility classification for this slice: fixed, camper, traveller</w:t>
            </w:r>
          </w:p>
        </w:tc>
      </w:tr>
      <w:tr w:rsidR="009166E9" w:rsidRPr="00E9603C" w14:paraId="69F88E7F" w14:textId="77777777">
        <w:trPr>
          <w:cantSplit/>
          <w:jc w:val="center"/>
        </w:trPr>
        <w:tc>
          <w:tcPr>
            <w:tcW w:w="2964" w:type="dxa"/>
          </w:tcPr>
          <w:p w14:paraId="46FD1C04" w14:textId="77777777" w:rsidR="009166E9" w:rsidRPr="00E9603C" w:rsidRDefault="009166E9">
            <w:pPr>
              <w:pStyle w:val="TAL"/>
            </w:pPr>
            <w:r w:rsidRPr="00E9603C">
              <w:t xml:space="preserve">      &gt;&gt; Confidence</w:t>
            </w:r>
          </w:p>
        </w:tc>
        <w:tc>
          <w:tcPr>
            <w:tcW w:w="6201" w:type="dxa"/>
          </w:tcPr>
          <w:p w14:paraId="77288EBB" w14:textId="77777777" w:rsidR="009166E9" w:rsidRPr="00E9603C" w:rsidRDefault="009166E9">
            <w:pPr>
              <w:pStyle w:val="TAL"/>
            </w:pPr>
            <w:r w:rsidRPr="00E9603C">
              <w:t>Confidence of this prediction (i.e. mobility classification at this slice)</w:t>
            </w:r>
          </w:p>
        </w:tc>
      </w:tr>
      <w:tr w:rsidR="009166E9" w:rsidRPr="00E9603C" w14:paraId="0CE20546" w14:textId="77777777">
        <w:trPr>
          <w:cantSplit/>
          <w:jc w:val="center"/>
        </w:trPr>
        <w:tc>
          <w:tcPr>
            <w:tcW w:w="2964" w:type="dxa"/>
          </w:tcPr>
          <w:p w14:paraId="7F7F93FF" w14:textId="77777777" w:rsidR="009166E9" w:rsidRPr="00E9603C" w:rsidRDefault="009166E9">
            <w:pPr>
              <w:pStyle w:val="TAL"/>
            </w:pPr>
            <w:r w:rsidRPr="00E9603C">
              <w:t xml:space="preserve">      &gt;&gt; Transaction ranking </w:t>
            </w:r>
          </w:p>
        </w:tc>
        <w:tc>
          <w:tcPr>
            <w:tcW w:w="6201" w:type="dxa"/>
          </w:tcPr>
          <w:p w14:paraId="5C5D931F" w14:textId="77777777" w:rsidR="009166E9" w:rsidRPr="00E9603C" w:rsidRDefault="009166E9">
            <w:pPr>
              <w:pStyle w:val="TAL"/>
            </w:pPr>
            <w:r w:rsidRPr="00E9603C">
              <w:t>Percentile ranking of transactions at this slice (i.e. % transaction dispersed at this slice)</w:t>
            </w:r>
          </w:p>
        </w:tc>
      </w:tr>
      <w:tr w:rsidR="009166E9" w:rsidRPr="00E9603C" w14:paraId="4DCB5E75" w14:textId="77777777">
        <w:trPr>
          <w:cantSplit/>
          <w:jc w:val="center"/>
        </w:trPr>
        <w:tc>
          <w:tcPr>
            <w:tcW w:w="2964" w:type="dxa"/>
          </w:tcPr>
          <w:p w14:paraId="55F10F51" w14:textId="77777777" w:rsidR="009166E9" w:rsidRPr="00E9603C" w:rsidRDefault="009166E9">
            <w:pPr>
              <w:pStyle w:val="TAL"/>
            </w:pPr>
            <w:r w:rsidRPr="00E9603C">
              <w:t xml:space="preserve">      &gt;&gt; Confidence</w:t>
            </w:r>
          </w:p>
        </w:tc>
        <w:tc>
          <w:tcPr>
            <w:tcW w:w="6201" w:type="dxa"/>
          </w:tcPr>
          <w:p w14:paraId="1BE57BCE" w14:textId="77777777" w:rsidR="009166E9" w:rsidRPr="00E9603C" w:rsidRDefault="009166E9">
            <w:pPr>
              <w:pStyle w:val="TAL"/>
            </w:pPr>
            <w:r w:rsidRPr="00E9603C">
              <w:t>Confidence of this prediction (i.e. percentile ranking at this slice)</w:t>
            </w:r>
          </w:p>
        </w:tc>
      </w:tr>
      <w:tr w:rsidR="009166E9" w:rsidRPr="00E9603C" w14:paraId="3E11E10A" w14:textId="77777777">
        <w:trPr>
          <w:cantSplit/>
          <w:jc w:val="center"/>
        </w:trPr>
        <w:tc>
          <w:tcPr>
            <w:tcW w:w="2964" w:type="dxa"/>
            <w:tcBorders>
              <w:top w:val="single" w:sz="4" w:space="0" w:color="auto"/>
              <w:left w:val="single" w:sz="4" w:space="0" w:color="auto"/>
              <w:bottom w:val="single" w:sz="4" w:space="0" w:color="auto"/>
              <w:right w:val="single" w:sz="4" w:space="0" w:color="auto"/>
            </w:tcBorders>
          </w:tcPr>
          <w:p w14:paraId="0DF3996E" w14:textId="77777777" w:rsidR="009166E9" w:rsidRPr="00E9603C" w:rsidRDefault="009166E9">
            <w:pPr>
              <w:pStyle w:val="TAL"/>
            </w:pPr>
            <w:r w:rsidRPr="00E9603C">
              <w:t xml:space="preserve">      &gt;&gt; Ratio</w:t>
            </w:r>
          </w:p>
        </w:tc>
        <w:tc>
          <w:tcPr>
            <w:tcW w:w="6201" w:type="dxa"/>
            <w:tcBorders>
              <w:top w:val="single" w:sz="4" w:space="0" w:color="auto"/>
              <w:left w:val="single" w:sz="4" w:space="0" w:color="auto"/>
              <w:bottom w:val="single" w:sz="4" w:space="0" w:color="auto"/>
              <w:right w:val="single" w:sz="4" w:space="0" w:color="auto"/>
            </w:tcBorders>
          </w:tcPr>
          <w:p w14:paraId="5551CC27" w14:textId="77777777" w:rsidR="009166E9" w:rsidRPr="00E9603C" w:rsidRDefault="009166E9">
            <w:pPr>
              <w:pStyle w:val="TAL"/>
            </w:pPr>
            <w:r w:rsidRPr="00E9603C">
              <w:t>Percentage of UEs in the group (in case of UE group)</w:t>
            </w:r>
          </w:p>
        </w:tc>
      </w:tr>
    </w:tbl>
    <w:p w14:paraId="4EF3138D" w14:textId="77777777" w:rsidR="009166E9" w:rsidRPr="00E9603C" w:rsidRDefault="009166E9">
      <w:pPr>
        <w:rPr>
          <w:lang w:eastAsia="zh-CN"/>
        </w:rPr>
      </w:pPr>
    </w:p>
    <w:p w14:paraId="5E41D6AC" w14:textId="77777777" w:rsidR="009166E9" w:rsidRPr="00E9603C" w:rsidRDefault="009166E9">
      <w:pPr>
        <w:pStyle w:val="NO"/>
        <w:rPr>
          <w:lang w:eastAsia="zh-CN"/>
        </w:rPr>
      </w:pPr>
      <w:r w:rsidRPr="00E9603C">
        <w:rPr>
          <w:lang w:eastAsia="zh-CN"/>
        </w:rPr>
        <w:t>NOTE:</w:t>
      </w:r>
      <w:r w:rsidRPr="00E9603C">
        <w:rPr>
          <w:lang w:eastAsia="zh-CN"/>
        </w:rPr>
        <w:tab/>
        <w:t>When target of analytics reporting is an individual UE, the NWDAF will provide the dispersion analytics result (i.e. list of (predicted) time slots) to the NF service consumer(s) for the UE.</w:t>
      </w:r>
    </w:p>
    <w:p w14:paraId="1ED56525" w14:textId="77777777" w:rsidR="009166E9" w:rsidRPr="00E9603C" w:rsidRDefault="009166E9">
      <w:pPr>
        <w:pStyle w:val="Heading5"/>
        <w:rPr>
          <w:lang w:eastAsia="zh-CN"/>
        </w:rPr>
      </w:pPr>
      <w:bookmarkStart w:id="7894" w:name="_Toc50021208"/>
      <w:bookmarkStart w:id="7895" w:name="_Toc14261"/>
      <w:bookmarkStart w:id="7896" w:name="_Toc32082"/>
      <w:bookmarkStart w:id="7897" w:name="_Toc50021777"/>
      <w:bookmarkStart w:id="7898" w:name="_Toc20578"/>
      <w:bookmarkStart w:id="7899" w:name="_Toc44004412"/>
      <w:bookmarkStart w:id="7900" w:name="_Toc9625"/>
      <w:bookmarkStart w:id="7901" w:name="_Toc50022481"/>
      <w:bookmarkStart w:id="7902" w:name="_Toc50023130"/>
      <w:bookmarkStart w:id="7903" w:name="_Toc42779169"/>
      <w:bookmarkStart w:id="7904" w:name="_Toc50309783"/>
      <w:bookmarkStart w:id="7905" w:name="_Toc50579515"/>
      <w:bookmarkStart w:id="7906" w:name="_Toc54779468"/>
      <w:bookmarkStart w:id="7907" w:name="_Toc54786428"/>
      <w:bookmarkStart w:id="7908" w:name="_Toc1764"/>
      <w:bookmarkStart w:id="7909" w:name="_Toc50023715"/>
      <w:bookmarkStart w:id="7910" w:name="_Toc31336"/>
      <w:bookmarkStart w:id="7911" w:name="_Toc15453"/>
      <w:bookmarkStart w:id="7912" w:name="_Toc16908"/>
      <w:bookmarkStart w:id="7913" w:name="_Toc42770113"/>
      <w:bookmarkStart w:id="7914" w:name="_Toc54770113"/>
      <w:bookmarkStart w:id="7915" w:name="_Toc57201279"/>
      <w:bookmarkStart w:id="7916" w:name="_Toc57641317"/>
      <w:bookmarkStart w:id="7917" w:name="_Toc59101670"/>
      <w:r w:rsidRPr="00E9603C">
        <w:rPr>
          <w:lang w:eastAsia="zh-CN"/>
        </w:rPr>
        <w:t>6.30.1.4.3</w:t>
      </w:r>
      <w:r w:rsidRPr="00E9603C">
        <w:rPr>
          <w:lang w:eastAsia="zh-CN"/>
        </w:rPr>
        <w:tab/>
        <w:t>Transactions Failure Dispersion Analysis</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7B95FC0D" w14:textId="77777777" w:rsidR="009166E9" w:rsidRPr="00E9603C" w:rsidRDefault="009166E9">
      <w:pPr>
        <w:rPr>
          <w:lang w:eastAsia="zh-CN"/>
        </w:rPr>
      </w:pPr>
      <w:r w:rsidRPr="00E9603C">
        <w:t xml:space="preserve">Transaction failures dispersion analytics is a metric geared to identify fragile points of contact in the network that are impacting UEs. These could be areas of poor coverage. The transactions failures (MM and MS failed procedures) dispersion </w:t>
      </w:r>
      <w:r w:rsidRPr="00E9603C">
        <w:rPr>
          <w:lang w:eastAsia="zh-CN"/>
        </w:rPr>
        <w:t>analytics results</w:t>
      </w:r>
      <w:r w:rsidRPr="00E9603C">
        <w:t xml:space="preserve"> </w:t>
      </w:r>
      <w:r w:rsidRPr="00E9603C">
        <w:rPr>
          <w:lang w:eastAsia="zh-CN"/>
        </w:rPr>
        <w:t>provided</w:t>
      </w:r>
      <w:r w:rsidRPr="00E9603C">
        <w:t xml:space="preserve"> by the NWDAF could be UE dispersion statistics as defined in Table 6.30.1.4.3-1 or UE dispersion predication</w:t>
      </w:r>
      <w:r w:rsidRPr="00E9603C">
        <w:rPr>
          <w:lang w:eastAsia="zh-CN"/>
        </w:rPr>
        <w:t xml:space="preserve"> as defined in Table 6.30.1.4.3-2:</w:t>
      </w:r>
    </w:p>
    <w:p w14:paraId="43F38718" w14:textId="77777777" w:rsidR="009166E9" w:rsidRPr="00E9603C" w:rsidRDefault="009166E9">
      <w:pPr>
        <w:pStyle w:val="TH"/>
        <w:rPr>
          <w:lang w:eastAsia="zh-CN"/>
        </w:rPr>
      </w:pPr>
      <w:r w:rsidRPr="00E9603C">
        <w:t>Table</w:t>
      </w:r>
      <w:r w:rsidRPr="00E9603C">
        <w:rPr>
          <w:lang w:eastAsia="zh-CN"/>
        </w:rPr>
        <w:t xml:space="preserve"> 6.30.1.4.3-1</w:t>
      </w:r>
      <w:r w:rsidRPr="00E9603C">
        <w:t xml:space="preserve">: </w:t>
      </w:r>
      <w:r w:rsidRPr="00E9603C">
        <w:rPr>
          <w:lang w:eastAsia="zh-CN"/>
        </w:rPr>
        <w:t>Transaction failure dispersion statistics bound by location</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5"/>
        <w:gridCol w:w="6101"/>
      </w:tblGrid>
      <w:tr w:rsidR="009166E9" w:rsidRPr="00E9603C" w14:paraId="05ED047C" w14:textId="77777777">
        <w:trPr>
          <w:cantSplit/>
          <w:jc w:val="center"/>
        </w:trPr>
        <w:tc>
          <w:tcPr>
            <w:tcW w:w="3505" w:type="dxa"/>
          </w:tcPr>
          <w:p w14:paraId="70926DAC" w14:textId="77777777" w:rsidR="009166E9" w:rsidRPr="00E9603C" w:rsidRDefault="009166E9">
            <w:pPr>
              <w:pStyle w:val="TAH"/>
            </w:pPr>
            <w:r w:rsidRPr="00E9603C">
              <w:t>Information</w:t>
            </w:r>
          </w:p>
        </w:tc>
        <w:tc>
          <w:tcPr>
            <w:tcW w:w="6101" w:type="dxa"/>
          </w:tcPr>
          <w:p w14:paraId="3C86440A" w14:textId="77777777" w:rsidR="009166E9" w:rsidRPr="00E9603C" w:rsidRDefault="009166E9">
            <w:pPr>
              <w:pStyle w:val="TAH"/>
            </w:pPr>
            <w:r w:rsidRPr="00E9603C">
              <w:t>Description</w:t>
            </w:r>
          </w:p>
        </w:tc>
      </w:tr>
      <w:tr w:rsidR="009166E9" w:rsidRPr="00E9603C" w14:paraId="614A6EB4" w14:textId="77777777">
        <w:trPr>
          <w:cantSplit/>
          <w:jc w:val="center"/>
        </w:trPr>
        <w:tc>
          <w:tcPr>
            <w:tcW w:w="3505" w:type="dxa"/>
          </w:tcPr>
          <w:p w14:paraId="70D1BC25" w14:textId="77777777" w:rsidR="009166E9" w:rsidRPr="00E9603C" w:rsidRDefault="009166E9">
            <w:pPr>
              <w:pStyle w:val="TAL"/>
            </w:pPr>
            <w:r w:rsidRPr="00E9603C">
              <w:t>UE group ID or UE ID</w:t>
            </w:r>
          </w:p>
        </w:tc>
        <w:tc>
          <w:tcPr>
            <w:tcW w:w="6101" w:type="dxa"/>
          </w:tcPr>
          <w:p w14:paraId="392BD300"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185AE6CF" w14:textId="77777777">
        <w:trPr>
          <w:cantSplit/>
          <w:jc w:val="center"/>
        </w:trPr>
        <w:tc>
          <w:tcPr>
            <w:tcW w:w="3505" w:type="dxa"/>
          </w:tcPr>
          <w:p w14:paraId="7F85E912" w14:textId="77777777" w:rsidR="009166E9" w:rsidRPr="00E9603C" w:rsidRDefault="009166E9">
            <w:pPr>
              <w:pStyle w:val="TAL"/>
            </w:pPr>
            <w:r w:rsidRPr="00E9603C">
              <w:t>Time slot entry (1..max)</w:t>
            </w:r>
          </w:p>
        </w:tc>
        <w:tc>
          <w:tcPr>
            <w:tcW w:w="6101" w:type="dxa"/>
          </w:tcPr>
          <w:p w14:paraId="4F4B5724" w14:textId="77777777" w:rsidR="009166E9" w:rsidRPr="00E9603C" w:rsidRDefault="009166E9">
            <w:pPr>
              <w:pStyle w:val="TAL"/>
            </w:pPr>
            <w:r w:rsidRPr="00E9603C">
              <w:t>List of time slots during the Analytics target period</w:t>
            </w:r>
          </w:p>
        </w:tc>
      </w:tr>
      <w:tr w:rsidR="009166E9" w:rsidRPr="00E9603C" w14:paraId="2229F825" w14:textId="77777777">
        <w:trPr>
          <w:cantSplit/>
          <w:jc w:val="center"/>
        </w:trPr>
        <w:tc>
          <w:tcPr>
            <w:tcW w:w="3505" w:type="dxa"/>
          </w:tcPr>
          <w:p w14:paraId="725547CC" w14:textId="77777777" w:rsidR="009166E9" w:rsidRPr="00E9603C" w:rsidRDefault="009166E9">
            <w:pPr>
              <w:pStyle w:val="TAL"/>
            </w:pPr>
            <w:r w:rsidRPr="00E9603C">
              <w:t xml:space="preserve">  &gt; Time slot start</w:t>
            </w:r>
          </w:p>
        </w:tc>
        <w:tc>
          <w:tcPr>
            <w:tcW w:w="6101" w:type="dxa"/>
          </w:tcPr>
          <w:p w14:paraId="4CB04A94" w14:textId="77777777" w:rsidR="009166E9" w:rsidRPr="00E9603C" w:rsidRDefault="009166E9">
            <w:pPr>
              <w:pStyle w:val="TAL"/>
            </w:pPr>
            <w:r w:rsidRPr="00E9603C">
              <w:t>Time slot start within the Analytics target period</w:t>
            </w:r>
          </w:p>
        </w:tc>
      </w:tr>
      <w:tr w:rsidR="009166E9" w:rsidRPr="00E9603C" w14:paraId="0E15AAF8" w14:textId="77777777">
        <w:trPr>
          <w:cantSplit/>
          <w:jc w:val="center"/>
        </w:trPr>
        <w:tc>
          <w:tcPr>
            <w:tcW w:w="3505" w:type="dxa"/>
          </w:tcPr>
          <w:p w14:paraId="3F2157E4" w14:textId="77777777" w:rsidR="009166E9" w:rsidRPr="00E9603C" w:rsidRDefault="009166E9">
            <w:pPr>
              <w:pStyle w:val="TAL"/>
            </w:pPr>
            <w:r w:rsidRPr="00E9603C">
              <w:t xml:space="preserve">  &gt; Duration</w:t>
            </w:r>
          </w:p>
        </w:tc>
        <w:tc>
          <w:tcPr>
            <w:tcW w:w="6101" w:type="dxa"/>
          </w:tcPr>
          <w:p w14:paraId="7D35A55C" w14:textId="77777777" w:rsidR="009166E9" w:rsidRPr="00E9603C" w:rsidRDefault="009166E9">
            <w:pPr>
              <w:pStyle w:val="TAL"/>
            </w:pPr>
            <w:r w:rsidRPr="00E9603C">
              <w:t>Duration of the time slot</w:t>
            </w:r>
          </w:p>
        </w:tc>
      </w:tr>
      <w:tr w:rsidR="009166E9" w:rsidRPr="00E9603C" w14:paraId="13863A48" w14:textId="77777777">
        <w:trPr>
          <w:cantSplit/>
          <w:jc w:val="center"/>
        </w:trPr>
        <w:tc>
          <w:tcPr>
            <w:tcW w:w="3505" w:type="dxa"/>
          </w:tcPr>
          <w:p w14:paraId="704C98F9" w14:textId="77777777" w:rsidR="009166E9" w:rsidRPr="00E9603C" w:rsidRDefault="009166E9">
            <w:pPr>
              <w:pStyle w:val="TAL"/>
            </w:pPr>
            <w:r w:rsidRPr="00E9603C">
              <w:t xml:space="preserve">  &gt; UE location (1..max)</w:t>
            </w:r>
          </w:p>
        </w:tc>
        <w:tc>
          <w:tcPr>
            <w:tcW w:w="6101" w:type="dxa"/>
          </w:tcPr>
          <w:p w14:paraId="45958117" w14:textId="77777777" w:rsidR="009166E9" w:rsidRPr="00E9603C" w:rsidRDefault="009166E9">
            <w:pPr>
              <w:pStyle w:val="TAL"/>
            </w:pPr>
            <w:r w:rsidRPr="00E9603C">
              <w:t>Observed location statistics</w:t>
            </w:r>
          </w:p>
        </w:tc>
      </w:tr>
      <w:tr w:rsidR="009166E9" w:rsidRPr="00E9603C" w14:paraId="442887CF" w14:textId="77777777">
        <w:trPr>
          <w:cantSplit/>
          <w:jc w:val="center"/>
        </w:trPr>
        <w:tc>
          <w:tcPr>
            <w:tcW w:w="3505" w:type="dxa"/>
          </w:tcPr>
          <w:p w14:paraId="1F76975A" w14:textId="77777777" w:rsidR="009166E9" w:rsidRPr="00E9603C" w:rsidRDefault="009166E9">
            <w:pPr>
              <w:pStyle w:val="TAL"/>
            </w:pPr>
            <w:r w:rsidRPr="00E9603C">
              <w:t xml:space="preserve">      &gt;&gt; UE location</w:t>
            </w:r>
          </w:p>
        </w:tc>
        <w:tc>
          <w:tcPr>
            <w:tcW w:w="6101" w:type="dxa"/>
          </w:tcPr>
          <w:p w14:paraId="23991E34" w14:textId="77777777" w:rsidR="009166E9" w:rsidRPr="00E9603C" w:rsidRDefault="009166E9">
            <w:pPr>
              <w:pStyle w:val="TAL"/>
            </w:pPr>
            <w:r w:rsidRPr="00E9603C">
              <w:t>TA or cells where the UE dispersed its transactions failures</w:t>
            </w:r>
          </w:p>
        </w:tc>
      </w:tr>
      <w:tr w:rsidR="009166E9" w:rsidRPr="00E9603C" w14:paraId="72DAD158" w14:textId="77777777">
        <w:trPr>
          <w:cantSplit/>
          <w:jc w:val="center"/>
        </w:trPr>
        <w:tc>
          <w:tcPr>
            <w:tcW w:w="3505" w:type="dxa"/>
          </w:tcPr>
          <w:p w14:paraId="61EEDEA6" w14:textId="77777777" w:rsidR="009166E9" w:rsidRPr="00E9603C" w:rsidRDefault="009166E9">
            <w:pPr>
              <w:pStyle w:val="TAL"/>
            </w:pPr>
            <w:r w:rsidRPr="00E9603C">
              <w:t xml:space="preserve">      &gt;&gt; Transaction failure dispersed</w:t>
            </w:r>
          </w:p>
        </w:tc>
        <w:tc>
          <w:tcPr>
            <w:tcW w:w="6101" w:type="dxa"/>
          </w:tcPr>
          <w:p w14:paraId="23E066F7" w14:textId="77777777" w:rsidR="009166E9" w:rsidRPr="00E9603C" w:rsidRDefault="009166E9">
            <w:pPr>
              <w:pStyle w:val="TAL"/>
            </w:pPr>
            <w:r w:rsidRPr="00E9603C">
              <w:t xml:space="preserve">Transactions failures dispersed at this location </w:t>
            </w:r>
          </w:p>
        </w:tc>
      </w:tr>
      <w:tr w:rsidR="009166E9" w:rsidRPr="00E9603C" w14:paraId="1B7E3E7C" w14:textId="77777777">
        <w:trPr>
          <w:cantSplit/>
          <w:jc w:val="center"/>
        </w:trPr>
        <w:tc>
          <w:tcPr>
            <w:tcW w:w="3505" w:type="dxa"/>
          </w:tcPr>
          <w:p w14:paraId="4F9DFEF9" w14:textId="77777777" w:rsidR="009166E9" w:rsidRPr="00E9603C" w:rsidRDefault="009166E9">
            <w:pPr>
              <w:pStyle w:val="TAL"/>
            </w:pPr>
            <w:r w:rsidRPr="00E9603C">
              <w:t xml:space="preserve">      &gt;&gt; Transaction failure classification</w:t>
            </w:r>
          </w:p>
        </w:tc>
        <w:tc>
          <w:tcPr>
            <w:tcW w:w="6101" w:type="dxa"/>
          </w:tcPr>
          <w:p w14:paraId="7B4B86C5" w14:textId="77777777" w:rsidR="009166E9" w:rsidRPr="00E9603C" w:rsidRDefault="009166E9">
            <w:pPr>
              <w:pStyle w:val="TAL"/>
            </w:pPr>
            <w:r w:rsidRPr="00E9603C">
              <w:t>Transactions failures mobility classification for this location: fixed, camper, traveller</w:t>
            </w:r>
          </w:p>
        </w:tc>
      </w:tr>
      <w:tr w:rsidR="009166E9" w:rsidRPr="00E9603C" w14:paraId="13A2C73A" w14:textId="77777777">
        <w:trPr>
          <w:cantSplit/>
          <w:jc w:val="center"/>
        </w:trPr>
        <w:tc>
          <w:tcPr>
            <w:tcW w:w="3505" w:type="dxa"/>
          </w:tcPr>
          <w:p w14:paraId="552FEBE5" w14:textId="77777777" w:rsidR="009166E9" w:rsidRPr="00E9603C" w:rsidRDefault="009166E9">
            <w:pPr>
              <w:pStyle w:val="TAL"/>
            </w:pPr>
            <w:r w:rsidRPr="00E9603C">
              <w:t xml:space="preserve">      &gt;&gt; Transaction failure ranking </w:t>
            </w:r>
          </w:p>
        </w:tc>
        <w:tc>
          <w:tcPr>
            <w:tcW w:w="6101" w:type="dxa"/>
          </w:tcPr>
          <w:p w14:paraId="2A7989A8" w14:textId="77777777" w:rsidR="009166E9" w:rsidRPr="00E9603C" w:rsidRDefault="009166E9">
            <w:pPr>
              <w:pStyle w:val="TAL"/>
            </w:pPr>
            <w:r w:rsidRPr="00E9603C">
              <w:t>Percentile ranking of transaction failures at this location (i.e. % transaction failure dispersed at this location)</w:t>
            </w:r>
          </w:p>
        </w:tc>
      </w:tr>
      <w:tr w:rsidR="009166E9" w:rsidRPr="00E9603C" w14:paraId="17F30263" w14:textId="77777777">
        <w:trPr>
          <w:cantSplit/>
          <w:jc w:val="center"/>
        </w:trPr>
        <w:tc>
          <w:tcPr>
            <w:tcW w:w="3505" w:type="dxa"/>
            <w:tcBorders>
              <w:top w:val="single" w:sz="4" w:space="0" w:color="auto"/>
              <w:left w:val="single" w:sz="4" w:space="0" w:color="auto"/>
              <w:bottom w:val="single" w:sz="4" w:space="0" w:color="auto"/>
              <w:right w:val="single" w:sz="4" w:space="0" w:color="auto"/>
            </w:tcBorders>
          </w:tcPr>
          <w:p w14:paraId="66C1C3B3" w14:textId="77777777" w:rsidR="009166E9" w:rsidRPr="00E9603C" w:rsidRDefault="009166E9">
            <w:pPr>
              <w:pStyle w:val="TAL"/>
            </w:pPr>
            <w:r w:rsidRPr="00E9603C">
              <w:t xml:space="preserve">      &gt;&gt; Ratio</w:t>
            </w:r>
          </w:p>
        </w:tc>
        <w:tc>
          <w:tcPr>
            <w:tcW w:w="6101" w:type="dxa"/>
            <w:tcBorders>
              <w:top w:val="single" w:sz="4" w:space="0" w:color="auto"/>
              <w:left w:val="single" w:sz="4" w:space="0" w:color="auto"/>
              <w:bottom w:val="single" w:sz="4" w:space="0" w:color="auto"/>
              <w:right w:val="single" w:sz="4" w:space="0" w:color="auto"/>
            </w:tcBorders>
          </w:tcPr>
          <w:p w14:paraId="327D9CBE" w14:textId="77777777" w:rsidR="009166E9" w:rsidRPr="00E9603C" w:rsidRDefault="009166E9">
            <w:pPr>
              <w:pStyle w:val="TAL"/>
            </w:pPr>
            <w:r w:rsidRPr="00E9603C">
              <w:t>Percentage of UEs in the group (in case of UE group)</w:t>
            </w:r>
          </w:p>
        </w:tc>
      </w:tr>
    </w:tbl>
    <w:p w14:paraId="60AF4FE1" w14:textId="77777777" w:rsidR="009166E9" w:rsidRPr="00E9603C" w:rsidRDefault="009166E9">
      <w:pPr>
        <w:pStyle w:val="FP"/>
        <w:rPr>
          <w:lang w:eastAsia="zh-CN"/>
        </w:rPr>
      </w:pPr>
    </w:p>
    <w:p w14:paraId="40984241" w14:textId="77777777" w:rsidR="009166E9" w:rsidRPr="00E9603C" w:rsidRDefault="009166E9">
      <w:pPr>
        <w:pStyle w:val="TH"/>
        <w:rPr>
          <w:lang w:eastAsia="zh-CN"/>
        </w:rPr>
      </w:pPr>
      <w:r w:rsidRPr="00E9603C">
        <w:t>Table</w:t>
      </w:r>
      <w:r w:rsidRPr="00E9603C">
        <w:rPr>
          <w:lang w:eastAsia="zh-CN"/>
        </w:rPr>
        <w:t xml:space="preserve"> 6.30.1.4.3-2</w:t>
      </w:r>
      <w:r w:rsidRPr="00E9603C">
        <w:t xml:space="preserve">: </w:t>
      </w:r>
      <w:r w:rsidRPr="00E9603C">
        <w:rPr>
          <w:lang w:eastAsia="zh-CN"/>
        </w:rPr>
        <w:t>Transaction failure dispersion prediction bound by location</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5"/>
        <w:gridCol w:w="5966"/>
      </w:tblGrid>
      <w:tr w:rsidR="009166E9" w:rsidRPr="00E9603C" w14:paraId="1E787C35" w14:textId="77777777">
        <w:trPr>
          <w:cantSplit/>
          <w:jc w:val="center"/>
        </w:trPr>
        <w:tc>
          <w:tcPr>
            <w:tcW w:w="3505" w:type="dxa"/>
          </w:tcPr>
          <w:p w14:paraId="2C329773" w14:textId="77777777" w:rsidR="009166E9" w:rsidRPr="00E9603C" w:rsidRDefault="009166E9">
            <w:pPr>
              <w:pStyle w:val="TAH"/>
            </w:pPr>
            <w:r w:rsidRPr="00E9603C">
              <w:t>Information</w:t>
            </w:r>
          </w:p>
        </w:tc>
        <w:tc>
          <w:tcPr>
            <w:tcW w:w="5966" w:type="dxa"/>
          </w:tcPr>
          <w:p w14:paraId="2BE8D678" w14:textId="77777777" w:rsidR="009166E9" w:rsidRPr="00E9603C" w:rsidRDefault="009166E9">
            <w:pPr>
              <w:pStyle w:val="TAH"/>
            </w:pPr>
            <w:r w:rsidRPr="00E9603C">
              <w:t>Description</w:t>
            </w:r>
          </w:p>
        </w:tc>
      </w:tr>
      <w:tr w:rsidR="009166E9" w:rsidRPr="00E9603C" w14:paraId="5BCAB5E9" w14:textId="77777777">
        <w:trPr>
          <w:cantSplit/>
          <w:jc w:val="center"/>
        </w:trPr>
        <w:tc>
          <w:tcPr>
            <w:tcW w:w="3505" w:type="dxa"/>
          </w:tcPr>
          <w:p w14:paraId="0F41C317" w14:textId="77777777" w:rsidR="009166E9" w:rsidRPr="00E9603C" w:rsidRDefault="009166E9">
            <w:pPr>
              <w:pStyle w:val="TAL"/>
            </w:pPr>
            <w:r w:rsidRPr="00E9603C">
              <w:t>UE group ID or UE ID</w:t>
            </w:r>
          </w:p>
        </w:tc>
        <w:tc>
          <w:tcPr>
            <w:tcW w:w="5966" w:type="dxa"/>
          </w:tcPr>
          <w:p w14:paraId="68E607EB"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1EEDEE35" w14:textId="77777777">
        <w:trPr>
          <w:cantSplit/>
          <w:jc w:val="center"/>
        </w:trPr>
        <w:tc>
          <w:tcPr>
            <w:tcW w:w="3505" w:type="dxa"/>
          </w:tcPr>
          <w:p w14:paraId="0AB188EF" w14:textId="77777777" w:rsidR="009166E9" w:rsidRPr="00E9603C" w:rsidRDefault="009166E9">
            <w:pPr>
              <w:pStyle w:val="TAL"/>
            </w:pPr>
            <w:r w:rsidRPr="00E9603C">
              <w:t>Time slot entry (1..max)</w:t>
            </w:r>
          </w:p>
        </w:tc>
        <w:tc>
          <w:tcPr>
            <w:tcW w:w="5966" w:type="dxa"/>
          </w:tcPr>
          <w:p w14:paraId="57DEF1C5" w14:textId="77777777" w:rsidR="009166E9" w:rsidRPr="00E9603C" w:rsidRDefault="009166E9">
            <w:pPr>
              <w:pStyle w:val="TAL"/>
            </w:pPr>
            <w:r w:rsidRPr="00E9603C">
              <w:t>List of predicted time slots</w:t>
            </w:r>
          </w:p>
        </w:tc>
      </w:tr>
      <w:tr w:rsidR="009166E9" w:rsidRPr="00E9603C" w14:paraId="5A639E7F" w14:textId="77777777">
        <w:trPr>
          <w:cantSplit/>
          <w:jc w:val="center"/>
        </w:trPr>
        <w:tc>
          <w:tcPr>
            <w:tcW w:w="3505" w:type="dxa"/>
          </w:tcPr>
          <w:p w14:paraId="28D8205A" w14:textId="77777777" w:rsidR="009166E9" w:rsidRPr="00E9603C" w:rsidRDefault="009166E9">
            <w:pPr>
              <w:pStyle w:val="TAL"/>
            </w:pPr>
            <w:r w:rsidRPr="00E9603C">
              <w:t xml:space="preserve">  &gt; Time slot start</w:t>
            </w:r>
          </w:p>
        </w:tc>
        <w:tc>
          <w:tcPr>
            <w:tcW w:w="5966" w:type="dxa"/>
          </w:tcPr>
          <w:p w14:paraId="065DDFE9" w14:textId="77777777" w:rsidR="009166E9" w:rsidRPr="00E9603C" w:rsidRDefault="009166E9">
            <w:pPr>
              <w:pStyle w:val="TAL"/>
            </w:pPr>
            <w:r w:rsidRPr="00E9603C">
              <w:t>Time slot start within the Analytics target period</w:t>
            </w:r>
          </w:p>
        </w:tc>
      </w:tr>
      <w:tr w:rsidR="009166E9" w:rsidRPr="00E9603C" w14:paraId="3D1DA21C" w14:textId="77777777">
        <w:trPr>
          <w:cantSplit/>
          <w:jc w:val="center"/>
        </w:trPr>
        <w:tc>
          <w:tcPr>
            <w:tcW w:w="3505" w:type="dxa"/>
          </w:tcPr>
          <w:p w14:paraId="3AC45876" w14:textId="77777777" w:rsidR="009166E9" w:rsidRPr="00E9603C" w:rsidRDefault="009166E9">
            <w:pPr>
              <w:pStyle w:val="TAL"/>
            </w:pPr>
            <w:r w:rsidRPr="00E9603C">
              <w:t xml:space="preserve">  &gt; Duration</w:t>
            </w:r>
          </w:p>
        </w:tc>
        <w:tc>
          <w:tcPr>
            <w:tcW w:w="5966" w:type="dxa"/>
          </w:tcPr>
          <w:p w14:paraId="1982770B" w14:textId="77777777" w:rsidR="009166E9" w:rsidRPr="00E9603C" w:rsidRDefault="009166E9">
            <w:pPr>
              <w:pStyle w:val="TAL"/>
            </w:pPr>
            <w:r w:rsidRPr="00E9603C">
              <w:t>Duration of the time slot</w:t>
            </w:r>
          </w:p>
        </w:tc>
      </w:tr>
      <w:tr w:rsidR="009166E9" w:rsidRPr="00E9603C" w14:paraId="07BBAEDF" w14:textId="77777777">
        <w:trPr>
          <w:cantSplit/>
          <w:jc w:val="center"/>
        </w:trPr>
        <w:tc>
          <w:tcPr>
            <w:tcW w:w="3505" w:type="dxa"/>
          </w:tcPr>
          <w:p w14:paraId="34E0E018" w14:textId="77777777" w:rsidR="009166E9" w:rsidRPr="00E9603C" w:rsidRDefault="009166E9">
            <w:pPr>
              <w:pStyle w:val="TAL"/>
            </w:pPr>
            <w:r w:rsidRPr="00E9603C">
              <w:t xml:space="preserve">  &gt; UE location (1..max)</w:t>
            </w:r>
          </w:p>
        </w:tc>
        <w:tc>
          <w:tcPr>
            <w:tcW w:w="5966" w:type="dxa"/>
          </w:tcPr>
          <w:p w14:paraId="3201BCFB" w14:textId="77777777" w:rsidR="009166E9" w:rsidRPr="00E9603C" w:rsidRDefault="009166E9">
            <w:pPr>
              <w:pStyle w:val="TAL"/>
            </w:pPr>
            <w:r w:rsidRPr="00E9603C">
              <w:t xml:space="preserve">Predicted location during the analytic target period </w:t>
            </w:r>
          </w:p>
        </w:tc>
      </w:tr>
      <w:tr w:rsidR="009166E9" w:rsidRPr="00E9603C" w14:paraId="3BF6742C" w14:textId="77777777">
        <w:trPr>
          <w:cantSplit/>
          <w:jc w:val="center"/>
        </w:trPr>
        <w:tc>
          <w:tcPr>
            <w:tcW w:w="3505" w:type="dxa"/>
          </w:tcPr>
          <w:p w14:paraId="463051A4" w14:textId="77777777" w:rsidR="009166E9" w:rsidRPr="00E9603C" w:rsidRDefault="009166E9">
            <w:pPr>
              <w:pStyle w:val="TAL"/>
            </w:pPr>
            <w:r w:rsidRPr="00E9603C">
              <w:t xml:space="preserve">      &gt;&gt; UE location</w:t>
            </w:r>
          </w:p>
        </w:tc>
        <w:tc>
          <w:tcPr>
            <w:tcW w:w="5966" w:type="dxa"/>
          </w:tcPr>
          <w:p w14:paraId="46B8D5FF" w14:textId="77777777" w:rsidR="009166E9" w:rsidRPr="00E9603C" w:rsidRDefault="009166E9">
            <w:pPr>
              <w:pStyle w:val="TAL"/>
            </w:pPr>
            <w:r w:rsidRPr="00E9603C">
              <w:t>TA or cells where the UE is predicted to disperse its transaction failures</w:t>
            </w:r>
          </w:p>
        </w:tc>
      </w:tr>
      <w:tr w:rsidR="009166E9" w:rsidRPr="00E9603C" w14:paraId="40EE0A5C" w14:textId="77777777">
        <w:trPr>
          <w:cantSplit/>
          <w:jc w:val="center"/>
        </w:trPr>
        <w:tc>
          <w:tcPr>
            <w:tcW w:w="3505" w:type="dxa"/>
          </w:tcPr>
          <w:p w14:paraId="78D3A255" w14:textId="77777777" w:rsidR="009166E9" w:rsidRPr="00E9603C" w:rsidRDefault="009166E9">
            <w:pPr>
              <w:pStyle w:val="TAL"/>
            </w:pPr>
            <w:r w:rsidRPr="00E9603C">
              <w:t xml:space="preserve">      &gt;&gt; Transaction failure dispersion</w:t>
            </w:r>
          </w:p>
        </w:tc>
        <w:tc>
          <w:tcPr>
            <w:tcW w:w="5966" w:type="dxa"/>
          </w:tcPr>
          <w:p w14:paraId="6A079BB9" w14:textId="77777777" w:rsidR="009166E9" w:rsidRPr="00E9603C" w:rsidRDefault="009166E9">
            <w:pPr>
              <w:pStyle w:val="TAL"/>
            </w:pPr>
            <w:r w:rsidRPr="00E9603C">
              <w:t xml:space="preserve">Transaction failure predicted to be dispersed at this location </w:t>
            </w:r>
          </w:p>
        </w:tc>
      </w:tr>
      <w:tr w:rsidR="009166E9" w:rsidRPr="00E9603C" w14:paraId="41B092EC" w14:textId="77777777">
        <w:trPr>
          <w:cantSplit/>
          <w:jc w:val="center"/>
        </w:trPr>
        <w:tc>
          <w:tcPr>
            <w:tcW w:w="3505" w:type="dxa"/>
          </w:tcPr>
          <w:p w14:paraId="07103275" w14:textId="77777777" w:rsidR="009166E9" w:rsidRPr="00E9603C" w:rsidRDefault="009166E9">
            <w:pPr>
              <w:pStyle w:val="TAL"/>
            </w:pPr>
            <w:r w:rsidRPr="00E9603C">
              <w:t xml:space="preserve">      &gt;&gt; Confidence</w:t>
            </w:r>
          </w:p>
        </w:tc>
        <w:tc>
          <w:tcPr>
            <w:tcW w:w="5966" w:type="dxa"/>
          </w:tcPr>
          <w:p w14:paraId="136C6D7A" w14:textId="77777777" w:rsidR="009166E9" w:rsidRPr="00E9603C" w:rsidRDefault="009166E9">
            <w:pPr>
              <w:pStyle w:val="TAL"/>
            </w:pPr>
            <w:r w:rsidRPr="00E9603C">
              <w:t>Confidence of this prediction (i.e. data to be dispersed at this location)</w:t>
            </w:r>
          </w:p>
        </w:tc>
      </w:tr>
      <w:tr w:rsidR="009166E9" w:rsidRPr="00E9603C" w14:paraId="748FAE83" w14:textId="77777777">
        <w:trPr>
          <w:cantSplit/>
          <w:jc w:val="center"/>
        </w:trPr>
        <w:tc>
          <w:tcPr>
            <w:tcW w:w="3505" w:type="dxa"/>
          </w:tcPr>
          <w:p w14:paraId="2E014B04" w14:textId="77777777" w:rsidR="009166E9" w:rsidRPr="00E9603C" w:rsidRDefault="009166E9">
            <w:pPr>
              <w:pStyle w:val="TAL"/>
            </w:pPr>
            <w:r w:rsidRPr="00E9603C">
              <w:t xml:space="preserve">      &gt;&gt; Transaction failure classification</w:t>
            </w:r>
          </w:p>
        </w:tc>
        <w:tc>
          <w:tcPr>
            <w:tcW w:w="5966" w:type="dxa"/>
          </w:tcPr>
          <w:p w14:paraId="02A7A5C8" w14:textId="77777777" w:rsidR="009166E9" w:rsidRPr="00E9603C" w:rsidRDefault="009166E9">
            <w:pPr>
              <w:pStyle w:val="TAL"/>
            </w:pPr>
            <w:r w:rsidRPr="00E9603C">
              <w:t>Transaction failure mobility classification for this location: fixed, camper, traveller</w:t>
            </w:r>
          </w:p>
        </w:tc>
      </w:tr>
      <w:tr w:rsidR="009166E9" w:rsidRPr="00E9603C" w14:paraId="6B61E479" w14:textId="77777777">
        <w:trPr>
          <w:cantSplit/>
          <w:jc w:val="center"/>
        </w:trPr>
        <w:tc>
          <w:tcPr>
            <w:tcW w:w="3505" w:type="dxa"/>
          </w:tcPr>
          <w:p w14:paraId="4726D506" w14:textId="77777777" w:rsidR="009166E9" w:rsidRPr="00E9603C" w:rsidRDefault="009166E9">
            <w:pPr>
              <w:pStyle w:val="TAL"/>
            </w:pPr>
            <w:r w:rsidRPr="00E9603C">
              <w:t xml:space="preserve">      &gt;&gt; Confidence</w:t>
            </w:r>
          </w:p>
        </w:tc>
        <w:tc>
          <w:tcPr>
            <w:tcW w:w="5966" w:type="dxa"/>
          </w:tcPr>
          <w:p w14:paraId="37C71448" w14:textId="77777777" w:rsidR="009166E9" w:rsidRPr="00E9603C" w:rsidRDefault="009166E9">
            <w:pPr>
              <w:pStyle w:val="TAL"/>
            </w:pPr>
            <w:r w:rsidRPr="00E9603C">
              <w:t>Confidence of this prediction (i.e. mobility classification at this location)</w:t>
            </w:r>
          </w:p>
        </w:tc>
      </w:tr>
      <w:tr w:rsidR="009166E9" w:rsidRPr="00E9603C" w14:paraId="7C8321EB" w14:textId="77777777">
        <w:trPr>
          <w:cantSplit/>
          <w:jc w:val="center"/>
        </w:trPr>
        <w:tc>
          <w:tcPr>
            <w:tcW w:w="3505" w:type="dxa"/>
          </w:tcPr>
          <w:p w14:paraId="2586D964" w14:textId="77777777" w:rsidR="009166E9" w:rsidRPr="00E9603C" w:rsidRDefault="009166E9">
            <w:pPr>
              <w:pStyle w:val="TAL"/>
            </w:pPr>
            <w:r w:rsidRPr="00E9603C">
              <w:t xml:space="preserve">      &gt;&gt; Transaction failure ranking </w:t>
            </w:r>
          </w:p>
        </w:tc>
        <w:tc>
          <w:tcPr>
            <w:tcW w:w="5966" w:type="dxa"/>
          </w:tcPr>
          <w:p w14:paraId="414E864D" w14:textId="77777777" w:rsidR="009166E9" w:rsidRPr="00E9603C" w:rsidRDefault="009166E9">
            <w:pPr>
              <w:pStyle w:val="TAL"/>
            </w:pPr>
            <w:r w:rsidRPr="00E9603C">
              <w:t>Percentile ranking of transaction failures at this location (i.e. % transaction failures dispersed at this location)</w:t>
            </w:r>
          </w:p>
        </w:tc>
      </w:tr>
      <w:tr w:rsidR="009166E9" w:rsidRPr="00E9603C" w14:paraId="5E315020" w14:textId="77777777">
        <w:trPr>
          <w:cantSplit/>
          <w:jc w:val="center"/>
        </w:trPr>
        <w:tc>
          <w:tcPr>
            <w:tcW w:w="3505" w:type="dxa"/>
          </w:tcPr>
          <w:p w14:paraId="4DB92E6E" w14:textId="77777777" w:rsidR="009166E9" w:rsidRPr="00E9603C" w:rsidRDefault="009166E9">
            <w:pPr>
              <w:pStyle w:val="TAL"/>
            </w:pPr>
            <w:r w:rsidRPr="00E9603C">
              <w:t xml:space="preserve">      &gt;&gt; Confidence</w:t>
            </w:r>
          </w:p>
        </w:tc>
        <w:tc>
          <w:tcPr>
            <w:tcW w:w="5966" w:type="dxa"/>
          </w:tcPr>
          <w:p w14:paraId="543707C1" w14:textId="77777777" w:rsidR="009166E9" w:rsidRPr="00E9603C" w:rsidRDefault="009166E9">
            <w:pPr>
              <w:pStyle w:val="TAL"/>
            </w:pPr>
            <w:r w:rsidRPr="00E9603C">
              <w:t>Confidence of this prediction (i.e. percentile ranking at this location)</w:t>
            </w:r>
          </w:p>
        </w:tc>
      </w:tr>
      <w:tr w:rsidR="009166E9" w:rsidRPr="00E9603C" w14:paraId="3936FE23" w14:textId="77777777">
        <w:trPr>
          <w:cantSplit/>
          <w:jc w:val="center"/>
        </w:trPr>
        <w:tc>
          <w:tcPr>
            <w:tcW w:w="3505" w:type="dxa"/>
            <w:tcBorders>
              <w:top w:val="single" w:sz="4" w:space="0" w:color="auto"/>
              <w:left w:val="single" w:sz="4" w:space="0" w:color="auto"/>
              <w:bottom w:val="single" w:sz="4" w:space="0" w:color="auto"/>
              <w:right w:val="single" w:sz="4" w:space="0" w:color="auto"/>
            </w:tcBorders>
          </w:tcPr>
          <w:p w14:paraId="24DBD3BD" w14:textId="77777777" w:rsidR="009166E9" w:rsidRPr="00E9603C" w:rsidRDefault="009166E9">
            <w:pPr>
              <w:pStyle w:val="TAL"/>
            </w:pPr>
            <w:r w:rsidRPr="00E9603C">
              <w:t xml:space="preserve">      &gt;&gt; Ratio</w:t>
            </w:r>
          </w:p>
        </w:tc>
        <w:tc>
          <w:tcPr>
            <w:tcW w:w="5966" w:type="dxa"/>
            <w:tcBorders>
              <w:top w:val="single" w:sz="4" w:space="0" w:color="auto"/>
              <w:left w:val="single" w:sz="4" w:space="0" w:color="auto"/>
              <w:bottom w:val="single" w:sz="4" w:space="0" w:color="auto"/>
              <w:right w:val="single" w:sz="4" w:space="0" w:color="auto"/>
            </w:tcBorders>
          </w:tcPr>
          <w:p w14:paraId="2056B3A8" w14:textId="77777777" w:rsidR="009166E9" w:rsidRPr="00E9603C" w:rsidRDefault="009166E9">
            <w:pPr>
              <w:pStyle w:val="TAL"/>
            </w:pPr>
            <w:r w:rsidRPr="00E9603C">
              <w:t>Percentage of UEs in the group (in case of UE group)</w:t>
            </w:r>
          </w:p>
        </w:tc>
      </w:tr>
    </w:tbl>
    <w:p w14:paraId="0DC050D8" w14:textId="77777777" w:rsidR="009166E9" w:rsidRPr="00E9603C" w:rsidRDefault="009166E9"/>
    <w:p w14:paraId="25EA36ED" w14:textId="77777777" w:rsidR="009166E9" w:rsidRPr="00E9603C" w:rsidRDefault="009166E9">
      <w:pPr>
        <w:rPr>
          <w:lang w:eastAsia="zh-CN"/>
        </w:rPr>
      </w:pPr>
      <w:r w:rsidRPr="00E9603C">
        <w:t xml:space="preserve">The transaction dispersion </w:t>
      </w:r>
      <w:r w:rsidRPr="00E9603C">
        <w:rPr>
          <w:lang w:eastAsia="zh-CN"/>
        </w:rPr>
        <w:t>analytics results</w:t>
      </w:r>
      <w:r w:rsidRPr="00E9603C">
        <w:t xml:space="preserve"> </w:t>
      </w:r>
      <w:r w:rsidRPr="00E9603C">
        <w:rPr>
          <w:lang w:eastAsia="zh-CN"/>
        </w:rPr>
        <w:t>provided</w:t>
      </w:r>
      <w:r w:rsidRPr="00E9603C">
        <w:t xml:space="preserve"> by the NWDAF</w:t>
      </w:r>
      <w:r w:rsidRPr="00E9603C">
        <w:rPr>
          <w:lang w:eastAsia="zh-CN"/>
        </w:rPr>
        <w:t xml:space="preserve"> could be UE or group of UEs dispersion statistics at a given slice as defined in table 6.30.1.4.3-3 and dispersion predictions as defined in Table 6.30.1.4.3-4:</w:t>
      </w:r>
    </w:p>
    <w:p w14:paraId="2549EE60" w14:textId="77777777" w:rsidR="009166E9" w:rsidRPr="00E9603C" w:rsidRDefault="009166E9">
      <w:pPr>
        <w:pStyle w:val="TH"/>
        <w:rPr>
          <w:lang w:eastAsia="zh-CN"/>
        </w:rPr>
      </w:pPr>
      <w:r w:rsidRPr="00E9603C">
        <w:t>Table</w:t>
      </w:r>
      <w:r w:rsidRPr="00E9603C">
        <w:rPr>
          <w:lang w:eastAsia="zh-CN"/>
        </w:rPr>
        <w:t xml:space="preserve"> 6.30.1.4.3-3</w:t>
      </w:r>
      <w:r w:rsidRPr="00E9603C">
        <w:t xml:space="preserve">: </w:t>
      </w:r>
      <w:r w:rsidRPr="00E9603C">
        <w:rPr>
          <w:lang w:eastAsia="zh-CN"/>
        </w:rPr>
        <w:t>Transaction failure dispersion statistics bound by slice</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5"/>
        <w:gridCol w:w="6101"/>
      </w:tblGrid>
      <w:tr w:rsidR="009166E9" w:rsidRPr="00E9603C" w14:paraId="6F4DF296" w14:textId="77777777">
        <w:trPr>
          <w:cantSplit/>
          <w:jc w:val="center"/>
        </w:trPr>
        <w:tc>
          <w:tcPr>
            <w:tcW w:w="3505" w:type="dxa"/>
          </w:tcPr>
          <w:p w14:paraId="204AAF45" w14:textId="77777777" w:rsidR="009166E9" w:rsidRPr="00E9603C" w:rsidRDefault="009166E9">
            <w:pPr>
              <w:pStyle w:val="TAH"/>
            </w:pPr>
            <w:r w:rsidRPr="00E9603C">
              <w:t>Information</w:t>
            </w:r>
          </w:p>
        </w:tc>
        <w:tc>
          <w:tcPr>
            <w:tcW w:w="6101" w:type="dxa"/>
          </w:tcPr>
          <w:p w14:paraId="6C32AE19" w14:textId="77777777" w:rsidR="009166E9" w:rsidRPr="00E9603C" w:rsidRDefault="009166E9">
            <w:pPr>
              <w:pStyle w:val="TAH"/>
            </w:pPr>
            <w:r w:rsidRPr="00E9603C">
              <w:t>Description</w:t>
            </w:r>
          </w:p>
        </w:tc>
      </w:tr>
      <w:tr w:rsidR="009166E9" w:rsidRPr="00E9603C" w14:paraId="790D107C" w14:textId="77777777">
        <w:trPr>
          <w:cantSplit/>
          <w:jc w:val="center"/>
        </w:trPr>
        <w:tc>
          <w:tcPr>
            <w:tcW w:w="3505" w:type="dxa"/>
          </w:tcPr>
          <w:p w14:paraId="1C6047ED" w14:textId="77777777" w:rsidR="009166E9" w:rsidRPr="00E9603C" w:rsidRDefault="009166E9">
            <w:pPr>
              <w:pStyle w:val="TAL"/>
            </w:pPr>
            <w:r w:rsidRPr="00E9603C">
              <w:t>UE group ID or UE ID</w:t>
            </w:r>
          </w:p>
        </w:tc>
        <w:tc>
          <w:tcPr>
            <w:tcW w:w="6101" w:type="dxa"/>
          </w:tcPr>
          <w:p w14:paraId="34B40413"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7CC740F5" w14:textId="77777777">
        <w:trPr>
          <w:cantSplit/>
          <w:jc w:val="center"/>
        </w:trPr>
        <w:tc>
          <w:tcPr>
            <w:tcW w:w="3505" w:type="dxa"/>
          </w:tcPr>
          <w:p w14:paraId="053E5F1C" w14:textId="77777777" w:rsidR="009166E9" w:rsidRPr="00E9603C" w:rsidRDefault="009166E9">
            <w:pPr>
              <w:pStyle w:val="TAL"/>
            </w:pPr>
            <w:r w:rsidRPr="00E9603C">
              <w:t>Time slot entry (1..max)</w:t>
            </w:r>
          </w:p>
        </w:tc>
        <w:tc>
          <w:tcPr>
            <w:tcW w:w="6101" w:type="dxa"/>
          </w:tcPr>
          <w:p w14:paraId="44D3649A" w14:textId="77777777" w:rsidR="009166E9" w:rsidRPr="00E9603C" w:rsidRDefault="009166E9">
            <w:pPr>
              <w:pStyle w:val="TAL"/>
            </w:pPr>
            <w:r w:rsidRPr="00E9603C">
              <w:t>List of time slots during the Analytics target period</w:t>
            </w:r>
          </w:p>
        </w:tc>
      </w:tr>
      <w:tr w:rsidR="009166E9" w:rsidRPr="00E9603C" w14:paraId="71DCFA2A" w14:textId="77777777">
        <w:trPr>
          <w:cantSplit/>
          <w:jc w:val="center"/>
        </w:trPr>
        <w:tc>
          <w:tcPr>
            <w:tcW w:w="3505" w:type="dxa"/>
          </w:tcPr>
          <w:p w14:paraId="0313EF1E" w14:textId="77777777" w:rsidR="009166E9" w:rsidRPr="00E9603C" w:rsidRDefault="009166E9">
            <w:pPr>
              <w:pStyle w:val="TAL"/>
            </w:pPr>
            <w:r w:rsidRPr="00E9603C">
              <w:t xml:space="preserve">  &gt; Time slot start</w:t>
            </w:r>
          </w:p>
        </w:tc>
        <w:tc>
          <w:tcPr>
            <w:tcW w:w="6101" w:type="dxa"/>
          </w:tcPr>
          <w:p w14:paraId="2EC90BF8" w14:textId="77777777" w:rsidR="009166E9" w:rsidRPr="00E9603C" w:rsidRDefault="009166E9">
            <w:pPr>
              <w:pStyle w:val="TAL"/>
            </w:pPr>
            <w:r w:rsidRPr="00E9603C">
              <w:t>Time slot start within the Analytics target period</w:t>
            </w:r>
          </w:p>
        </w:tc>
      </w:tr>
      <w:tr w:rsidR="009166E9" w:rsidRPr="00E9603C" w14:paraId="155656FB" w14:textId="77777777">
        <w:trPr>
          <w:cantSplit/>
          <w:jc w:val="center"/>
        </w:trPr>
        <w:tc>
          <w:tcPr>
            <w:tcW w:w="3505" w:type="dxa"/>
          </w:tcPr>
          <w:p w14:paraId="457622A1" w14:textId="77777777" w:rsidR="009166E9" w:rsidRPr="00E9603C" w:rsidRDefault="009166E9">
            <w:pPr>
              <w:pStyle w:val="TAL"/>
            </w:pPr>
            <w:r w:rsidRPr="00E9603C">
              <w:t xml:space="preserve">  &gt; Duration</w:t>
            </w:r>
          </w:p>
        </w:tc>
        <w:tc>
          <w:tcPr>
            <w:tcW w:w="6101" w:type="dxa"/>
          </w:tcPr>
          <w:p w14:paraId="601B609D" w14:textId="77777777" w:rsidR="009166E9" w:rsidRPr="00E9603C" w:rsidRDefault="009166E9">
            <w:pPr>
              <w:pStyle w:val="TAL"/>
            </w:pPr>
            <w:r w:rsidRPr="00E9603C">
              <w:t>Duration of the time slot</w:t>
            </w:r>
          </w:p>
        </w:tc>
      </w:tr>
      <w:tr w:rsidR="009166E9" w:rsidRPr="00E9603C" w14:paraId="691BEBCA" w14:textId="77777777">
        <w:trPr>
          <w:cantSplit/>
          <w:jc w:val="center"/>
        </w:trPr>
        <w:tc>
          <w:tcPr>
            <w:tcW w:w="3505" w:type="dxa"/>
          </w:tcPr>
          <w:p w14:paraId="2C539CE6" w14:textId="77777777" w:rsidR="009166E9" w:rsidRPr="00E9603C" w:rsidRDefault="009166E9">
            <w:pPr>
              <w:pStyle w:val="TAL"/>
            </w:pPr>
            <w:r w:rsidRPr="00E9603C">
              <w:t xml:space="preserve">  &gt; Slice (1..max)</w:t>
            </w:r>
          </w:p>
        </w:tc>
        <w:tc>
          <w:tcPr>
            <w:tcW w:w="6101" w:type="dxa"/>
          </w:tcPr>
          <w:p w14:paraId="1EB6E27F" w14:textId="77777777" w:rsidR="009166E9" w:rsidRPr="00E9603C" w:rsidRDefault="009166E9">
            <w:pPr>
              <w:pStyle w:val="TAL"/>
            </w:pPr>
            <w:r w:rsidRPr="00E9603C">
              <w:t>Observed slice statistics</w:t>
            </w:r>
          </w:p>
        </w:tc>
      </w:tr>
      <w:tr w:rsidR="009166E9" w:rsidRPr="00E9603C" w14:paraId="5F3ECBC2" w14:textId="77777777">
        <w:trPr>
          <w:cantSplit/>
          <w:jc w:val="center"/>
        </w:trPr>
        <w:tc>
          <w:tcPr>
            <w:tcW w:w="3505" w:type="dxa"/>
          </w:tcPr>
          <w:p w14:paraId="6F31936D" w14:textId="77777777" w:rsidR="009166E9" w:rsidRPr="00E9603C" w:rsidRDefault="009166E9">
            <w:pPr>
              <w:pStyle w:val="TAL"/>
            </w:pPr>
            <w:r w:rsidRPr="00E9603C">
              <w:t xml:space="preserve">      &gt;&gt; S-NSSAI</w:t>
            </w:r>
          </w:p>
        </w:tc>
        <w:tc>
          <w:tcPr>
            <w:tcW w:w="6101" w:type="dxa"/>
          </w:tcPr>
          <w:p w14:paraId="5BF19DC7" w14:textId="77777777" w:rsidR="009166E9" w:rsidRPr="00E9603C" w:rsidRDefault="009166E9">
            <w:pPr>
              <w:pStyle w:val="TAL"/>
            </w:pPr>
            <w:r w:rsidRPr="00E9603C">
              <w:t>Slice where the UE or group of UEs dispersed transaction failures</w:t>
            </w:r>
          </w:p>
        </w:tc>
      </w:tr>
      <w:tr w:rsidR="009166E9" w:rsidRPr="00E9603C" w14:paraId="76F5F27F" w14:textId="77777777">
        <w:trPr>
          <w:cantSplit/>
          <w:jc w:val="center"/>
        </w:trPr>
        <w:tc>
          <w:tcPr>
            <w:tcW w:w="3505" w:type="dxa"/>
          </w:tcPr>
          <w:p w14:paraId="071BC3F9" w14:textId="77777777" w:rsidR="009166E9" w:rsidRPr="00E9603C" w:rsidRDefault="009166E9">
            <w:pPr>
              <w:pStyle w:val="TAL"/>
            </w:pPr>
            <w:r w:rsidRPr="00E9603C">
              <w:t xml:space="preserve">      &gt;&gt; Transaction failure dispersed</w:t>
            </w:r>
          </w:p>
        </w:tc>
        <w:tc>
          <w:tcPr>
            <w:tcW w:w="6101" w:type="dxa"/>
          </w:tcPr>
          <w:p w14:paraId="4F39C98C" w14:textId="77777777" w:rsidR="009166E9" w:rsidRPr="00E9603C" w:rsidRDefault="009166E9">
            <w:pPr>
              <w:pStyle w:val="TAL"/>
            </w:pPr>
            <w:r w:rsidRPr="00E9603C">
              <w:t xml:space="preserve">Volume of transaction failures dispersed at this location </w:t>
            </w:r>
          </w:p>
        </w:tc>
      </w:tr>
      <w:tr w:rsidR="009166E9" w:rsidRPr="00E9603C" w14:paraId="5145E715" w14:textId="77777777">
        <w:trPr>
          <w:cantSplit/>
          <w:jc w:val="center"/>
        </w:trPr>
        <w:tc>
          <w:tcPr>
            <w:tcW w:w="3505" w:type="dxa"/>
          </w:tcPr>
          <w:p w14:paraId="5464EEE4" w14:textId="77777777" w:rsidR="009166E9" w:rsidRPr="00E9603C" w:rsidRDefault="009166E9">
            <w:pPr>
              <w:pStyle w:val="TAL"/>
            </w:pPr>
            <w:r w:rsidRPr="00E9603C">
              <w:t xml:space="preserve">      &gt;&gt; Transaction failure classification</w:t>
            </w:r>
          </w:p>
        </w:tc>
        <w:tc>
          <w:tcPr>
            <w:tcW w:w="6101" w:type="dxa"/>
          </w:tcPr>
          <w:p w14:paraId="3F2D8B4D" w14:textId="77777777" w:rsidR="009166E9" w:rsidRPr="00E9603C" w:rsidRDefault="009166E9">
            <w:pPr>
              <w:pStyle w:val="TAL"/>
            </w:pPr>
            <w:r w:rsidRPr="00E9603C">
              <w:t>Transaction failures mobility classification for slice: fixed, camper, traveller</w:t>
            </w:r>
          </w:p>
        </w:tc>
      </w:tr>
      <w:tr w:rsidR="009166E9" w:rsidRPr="00E9603C" w14:paraId="732B0538" w14:textId="77777777">
        <w:trPr>
          <w:cantSplit/>
          <w:jc w:val="center"/>
        </w:trPr>
        <w:tc>
          <w:tcPr>
            <w:tcW w:w="3505" w:type="dxa"/>
          </w:tcPr>
          <w:p w14:paraId="01BEEFDE" w14:textId="77777777" w:rsidR="009166E9" w:rsidRPr="00E9603C" w:rsidRDefault="009166E9">
            <w:pPr>
              <w:pStyle w:val="TAL"/>
            </w:pPr>
            <w:r w:rsidRPr="00E9603C">
              <w:t xml:space="preserve">      &gt;&gt; Transaction failure ranking </w:t>
            </w:r>
          </w:p>
        </w:tc>
        <w:tc>
          <w:tcPr>
            <w:tcW w:w="6101" w:type="dxa"/>
          </w:tcPr>
          <w:p w14:paraId="1504C5F5" w14:textId="77777777" w:rsidR="009166E9" w:rsidRPr="00E9603C" w:rsidRDefault="009166E9">
            <w:pPr>
              <w:pStyle w:val="TAL"/>
            </w:pPr>
            <w:r w:rsidRPr="00E9603C">
              <w:t>Percentile ranking of transaction failures volume at this slice (i.e. % transaction failures dispersed at this slice)</w:t>
            </w:r>
          </w:p>
        </w:tc>
      </w:tr>
      <w:tr w:rsidR="009166E9" w:rsidRPr="00E9603C" w14:paraId="2011D3AB" w14:textId="77777777">
        <w:trPr>
          <w:cantSplit/>
          <w:jc w:val="center"/>
        </w:trPr>
        <w:tc>
          <w:tcPr>
            <w:tcW w:w="3505" w:type="dxa"/>
            <w:tcBorders>
              <w:top w:val="single" w:sz="4" w:space="0" w:color="auto"/>
              <w:left w:val="single" w:sz="4" w:space="0" w:color="auto"/>
              <w:bottom w:val="single" w:sz="4" w:space="0" w:color="auto"/>
              <w:right w:val="single" w:sz="4" w:space="0" w:color="auto"/>
            </w:tcBorders>
          </w:tcPr>
          <w:p w14:paraId="5474358C" w14:textId="77777777" w:rsidR="009166E9" w:rsidRPr="00E9603C" w:rsidRDefault="009166E9">
            <w:pPr>
              <w:pStyle w:val="TAL"/>
            </w:pPr>
            <w:r w:rsidRPr="00E9603C">
              <w:t xml:space="preserve">      &gt;&gt; Ratio</w:t>
            </w:r>
          </w:p>
        </w:tc>
        <w:tc>
          <w:tcPr>
            <w:tcW w:w="6101" w:type="dxa"/>
            <w:tcBorders>
              <w:top w:val="single" w:sz="4" w:space="0" w:color="auto"/>
              <w:left w:val="single" w:sz="4" w:space="0" w:color="auto"/>
              <w:bottom w:val="single" w:sz="4" w:space="0" w:color="auto"/>
              <w:right w:val="single" w:sz="4" w:space="0" w:color="auto"/>
            </w:tcBorders>
          </w:tcPr>
          <w:p w14:paraId="09370D9C" w14:textId="77777777" w:rsidR="009166E9" w:rsidRPr="00E9603C" w:rsidRDefault="009166E9">
            <w:pPr>
              <w:pStyle w:val="TAL"/>
            </w:pPr>
            <w:r w:rsidRPr="00E9603C">
              <w:t>Percentage of UEs in the group (in case of UE group)</w:t>
            </w:r>
          </w:p>
        </w:tc>
      </w:tr>
    </w:tbl>
    <w:p w14:paraId="66F21139" w14:textId="77777777" w:rsidR="009166E9" w:rsidRPr="00E9603C" w:rsidRDefault="009166E9">
      <w:pPr>
        <w:pStyle w:val="FP"/>
        <w:rPr>
          <w:lang w:eastAsia="zh-CN"/>
        </w:rPr>
      </w:pPr>
    </w:p>
    <w:p w14:paraId="6F8BAA32" w14:textId="77777777" w:rsidR="009166E9" w:rsidRPr="00E9603C" w:rsidRDefault="009166E9">
      <w:pPr>
        <w:pStyle w:val="TH"/>
        <w:rPr>
          <w:lang w:eastAsia="zh-CN"/>
        </w:rPr>
      </w:pPr>
      <w:r w:rsidRPr="00E9603C">
        <w:t>Table</w:t>
      </w:r>
      <w:r w:rsidRPr="00E9603C">
        <w:rPr>
          <w:lang w:eastAsia="zh-CN"/>
        </w:rPr>
        <w:t xml:space="preserve"> 6.30.1.4.3-4</w:t>
      </w:r>
      <w:r w:rsidRPr="00E9603C">
        <w:t xml:space="preserve">: </w:t>
      </w:r>
      <w:r w:rsidRPr="00E9603C">
        <w:rPr>
          <w:lang w:eastAsia="zh-CN"/>
        </w:rPr>
        <w:t>Transaction failure dispersion prediction bound by slice</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67"/>
        <w:gridCol w:w="6398"/>
      </w:tblGrid>
      <w:tr w:rsidR="009166E9" w:rsidRPr="00E9603C" w14:paraId="511665EA" w14:textId="77777777">
        <w:trPr>
          <w:cantSplit/>
          <w:jc w:val="center"/>
        </w:trPr>
        <w:tc>
          <w:tcPr>
            <w:tcW w:w="3567" w:type="dxa"/>
          </w:tcPr>
          <w:p w14:paraId="5C0D2EFB" w14:textId="77777777" w:rsidR="009166E9" w:rsidRPr="00E9603C" w:rsidRDefault="009166E9">
            <w:pPr>
              <w:pStyle w:val="TAH"/>
            </w:pPr>
            <w:r w:rsidRPr="00E9603C">
              <w:t>Information</w:t>
            </w:r>
          </w:p>
        </w:tc>
        <w:tc>
          <w:tcPr>
            <w:tcW w:w="6398" w:type="dxa"/>
          </w:tcPr>
          <w:p w14:paraId="00D045E7" w14:textId="77777777" w:rsidR="009166E9" w:rsidRPr="00E9603C" w:rsidRDefault="009166E9">
            <w:pPr>
              <w:pStyle w:val="TAH"/>
            </w:pPr>
            <w:r w:rsidRPr="00E9603C">
              <w:t>Description</w:t>
            </w:r>
          </w:p>
        </w:tc>
      </w:tr>
      <w:tr w:rsidR="009166E9" w:rsidRPr="00E9603C" w14:paraId="5A759551" w14:textId="77777777">
        <w:trPr>
          <w:cantSplit/>
          <w:jc w:val="center"/>
        </w:trPr>
        <w:tc>
          <w:tcPr>
            <w:tcW w:w="3567" w:type="dxa"/>
          </w:tcPr>
          <w:p w14:paraId="6350A849" w14:textId="77777777" w:rsidR="009166E9" w:rsidRPr="00E9603C" w:rsidRDefault="009166E9">
            <w:pPr>
              <w:pStyle w:val="TAL"/>
            </w:pPr>
            <w:r w:rsidRPr="00E9603C">
              <w:t>UE group ID or UE ID</w:t>
            </w:r>
          </w:p>
        </w:tc>
        <w:tc>
          <w:tcPr>
            <w:tcW w:w="6398" w:type="dxa"/>
          </w:tcPr>
          <w:p w14:paraId="2854DB80"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705DB2F9" w14:textId="77777777">
        <w:trPr>
          <w:cantSplit/>
          <w:jc w:val="center"/>
        </w:trPr>
        <w:tc>
          <w:tcPr>
            <w:tcW w:w="3567" w:type="dxa"/>
          </w:tcPr>
          <w:p w14:paraId="6BEE19C4" w14:textId="77777777" w:rsidR="009166E9" w:rsidRPr="00E9603C" w:rsidRDefault="009166E9">
            <w:pPr>
              <w:pStyle w:val="TAL"/>
            </w:pPr>
            <w:r w:rsidRPr="00E9603C">
              <w:t>Time slot entry (1..max)</w:t>
            </w:r>
          </w:p>
        </w:tc>
        <w:tc>
          <w:tcPr>
            <w:tcW w:w="6398" w:type="dxa"/>
          </w:tcPr>
          <w:p w14:paraId="285F7023" w14:textId="77777777" w:rsidR="009166E9" w:rsidRPr="00E9603C" w:rsidRDefault="009166E9">
            <w:pPr>
              <w:pStyle w:val="TAL"/>
            </w:pPr>
            <w:r w:rsidRPr="00E9603C">
              <w:t>List of time slots during the Analytics target period</w:t>
            </w:r>
          </w:p>
        </w:tc>
      </w:tr>
      <w:tr w:rsidR="009166E9" w:rsidRPr="00E9603C" w14:paraId="0BE69BB9" w14:textId="77777777">
        <w:trPr>
          <w:cantSplit/>
          <w:jc w:val="center"/>
        </w:trPr>
        <w:tc>
          <w:tcPr>
            <w:tcW w:w="3567" w:type="dxa"/>
          </w:tcPr>
          <w:p w14:paraId="55A7E681" w14:textId="77777777" w:rsidR="009166E9" w:rsidRPr="00E9603C" w:rsidRDefault="009166E9">
            <w:pPr>
              <w:pStyle w:val="TAL"/>
            </w:pPr>
            <w:r w:rsidRPr="00E9603C">
              <w:t xml:space="preserve">  &gt; Time slot start</w:t>
            </w:r>
          </w:p>
        </w:tc>
        <w:tc>
          <w:tcPr>
            <w:tcW w:w="6398" w:type="dxa"/>
          </w:tcPr>
          <w:p w14:paraId="2542BA02" w14:textId="77777777" w:rsidR="009166E9" w:rsidRPr="00E9603C" w:rsidRDefault="009166E9">
            <w:pPr>
              <w:pStyle w:val="TAL"/>
            </w:pPr>
            <w:r w:rsidRPr="00E9603C">
              <w:t>Time slot start within the Analytics target period</w:t>
            </w:r>
          </w:p>
        </w:tc>
      </w:tr>
      <w:tr w:rsidR="009166E9" w:rsidRPr="00E9603C" w14:paraId="479E805E" w14:textId="77777777">
        <w:trPr>
          <w:cantSplit/>
          <w:jc w:val="center"/>
        </w:trPr>
        <w:tc>
          <w:tcPr>
            <w:tcW w:w="3567" w:type="dxa"/>
          </w:tcPr>
          <w:p w14:paraId="28F0B624" w14:textId="77777777" w:rsidR="009166E9" w:rsidRPr="00E9603C" w:rsidRDefault="009166E9">
            <w:pPr>
              <w:pStyle w:val="TAL"/>
            </w:pPr>
            <w:r w:rsidRPr="00E9603C">
              <w:t xml:space="preserve">  &gt; Duration</w:t>
            </w:r>
          </w:p>
        </w:tc>
        <w:tc>
          <w:tcPr>
            <w:tcW w:w="6398" w:type="dxa"/>
          </w:tcPr>
          <w:p w14:paraId="358843D1" w14:textId="77777777" w:rsidR="009166E9" w:rsidRPr="00E9603C" w:rsidRDefault="009166E9">
            <w:pPr>
              <w:pStyle w:val="TAL"/>
            </w:pPr>
            <w:r w:rsidRPr="00E9603C">
              <w:t>Duration of the time slot</w:t>
            </w:r>
          </w:p>
        </w:tc>
      </w:tr>
      <w:tr w:rsidR="009166E9" w:rsidRPr="00E9603C" w14:paraId="2070E2F1" w14:textId="77777777">
        <w:trPr>
          <w:cantSplit/>
          <w:jc w:val="center"/>
        </w:trPr>
        <w:tc>
          <w:tcPr>
            <w:tcW w:w="3567" w:type="dxa"/>
          </w:tcPr>
          <w:p w14:paraId="26AF6F04" w14:textId="77777777" w:rsidR="009166E9" w:rsidRPr="00E9603C" w:rsidRDefault="009166E9">
            <w:pPr>
              <w:pStyle w:val="TAL"/>
            </w:pPr>
            <w:r w:rsidRPr="00E9603C">
              <w:t xml:space="preserve">  &gt; Slice (1..max)</w:t>
            </w:r>
          </w:p>
        </w:tc>
        <w:tc>
          <w:tcPr>
            <w:tcW w:w="6398" w:type="dxa"/>
          </w:tcPr>
          <w:p w14:paraId="3342B044" w14:textId="77777777" w:rsidR="009166E9" w:rsidRPr="00E9603C" w:rsidRDefault="009166E9">
            <w:pPr>
              <w:pStyle w:val="TAL"/>
            </w:pPr>
            <w:r w:rsidRPr="00E9603C">
              <w:t xml:space="preserve">Predicted slice during the Analytics target period </w:t>
            </w:r>
          </w:p>
        </w:tc>
      </w:tr>
      <w:tr w:rsidR="009166E9" w:rsidRPr="00E9603C" w14:paraId="31C90872" w14:textId="77777777">
        <w:trPr>
          <w:cantSplit/>
          <w:jc w:val="center"/>
        </w:trPr>
        <w:tc>
          <w:tcPr>
            <w:tcW w:w="3567" w:type="dxa"/>
          </w:tcPr>
          <w:p w14:paraId="25BF00E8" w14:textId="77777777" w:rsidR="009166E9" w:rsidRPr="00E9603C" w:rsidRDefault="009166E9">
            <w:pPr>
              <w:pStyle w:val="TAL"/>
            </w:pPr>
            <w:r w:rsidRPr="00E9603C">
              <w:t xml:space="preserve">      &gt;&gt; S-NSSAI</w:t>
            </w:r>
          </w:p>
        </w:tc>
        <w:tc>
          <w:tcPr>
            <w:tcW w:w="6398" w:type="dxa"/>
          </w:tcPr>
          <w:p w14:paraId="2B929774" w14:textId="77777777" w:rsidR="009166E9" w:rsidRPr="00E9603C" w:rsidRDefault="009166E9">
            <w:pPr>
              <w:pStyle w:val="TAL"/>
            </w:pPr>
            <w:r w:rsidRPr="00E9603C">
              <w:t>Slice where the UE is predicted to disperse its transaction failures</w:t>
            </w:r>
          </w:p>
        </w:tc>
      </w:tr>
      <w:tr w:rsidR="009166E9" w:rsidRPr="00E9603C" w14:paraId="1E1AFF2B" w14:textId="77777777">
        <w:trPr>
          <w:cantSplit/>
          <w:jc w:val="center"/>
        </w:trPr>
        <w:tc>
          <w:tcPr>
            <w:tcW w:w="3567" w:type="dxa"/>
          </w:tcPr>
          <w:p w14:paraId="0855C5F3" w14:textId="77777777" w:rsidR="009166E9" w:rsidRPr="00E9603C" w:rsidRDefault="009166E9">
            <w:pPr>
              <w:pStyle w:val="TAL"/>
            </w:pPr>
            <w:r w:rsidRPr="00E9603C">
              <w:t xml:space="preserve">      &gt;&gt; Transaction failure dispersion</w:t>
            </w:r>
          </w:p>
        </w:tc>
        <w:tc>
          <w:tcPr>
            <w:tcW w:w="6398" w:type="dxa"/>
          </w:tcPr>
          <w:p w14:paraId="5D97A828" w14:textId="77777777" w:rsidR="009166E9" w:rsidRPr="00E9603C" w:rsidRDefault="009166E9">
            <w:pPr>
              <w:pStyle w:val="TAL"/>
            </w:pPr>
            <w:r w:rsidRPr="00E9603C">
              <w:t>Prediction of transaction failures dispersion at this slice</w:t>
            </w:r>
          </w:p>
        </w:tc>
      </w:tr>
      <w:tr w:rsidR="009166E9" w:rsidRPr="00E9603C" w14:paraId="19CF98CC" w14:textId="77777777">
        <w:trPr>
          <w:cantSplit/>
          <w:jc w:val="center"/>
        </w:trPr>
        <w:tc>
          <w:tcPr>
            <w:tcW w:w="3567" w:type="dxa"/>
          </w:tcPr>
          <w:p w14:paraId="0CBBD909" w14:textId="77777777" w:rsidR="009166E9" w:rsidRPr="00E9603C" w:rsidRDefault="009166E9">
            <w:pPr>
              <w:pStyle w:val="TAL"/>
            </w:pPr>
            <w:r w:rsidRPr="00E9603C">
              <w:t xml:space="preserve">      &gt;&gt; Confidence</w:t>
            </w:r>
          </w:p>
        </w:tc>
        <w:tc>
          <w:tcPr>
            <w:tcW w:w="6398" w:type="dxa"/>
          </w:tcPr>
          <w:p w14:paraId="1D81DB87" w14:textId="77777777" w:rsidR="009166E9" w:rsidRPr="00E9603C" w:rsidRDefault="009166E9">
            <w:pPr>
              <w:pStyle w:val="TAL"/>
            </w:pPr>
            <w:r w:rsidRPr="00E9603C">
              <w:t>Confidence of this prediction (i.e. transactions to be dispersed at this slice)</w:t>
            </w:r>
          </w:p>
        </w:tc>
      </w:tr>
      <w:tr w:rsidR="009166E9" w:rsidRPr="00E9603C" w14:paraId="526BA101" w14:textId="77777777">
        <w:trPr>
          <w:cantSplit/>
          <w:jc w:val="center"/>
        </w:trPr>
        <w:tc>
          <w:tcPr>
            <w:tcW w:w="3567" w:type="dxa"/>
          </w:tcPr>
          <w:p w14:paraId="4C2579EA" w14:textId="77777777" w:rsidR="009166E9" w:rsidRPr="00E9603C" w:rsidRDefault="009166E9">
            <w:pPr>
              <w:pStyle w:val="TAL"/>
            </w:pPr>
            <w:r w:rsidRPr="00E9603C">
              <w:t xml:space="preserve">      &gt;&gt; Transaction failure classification</w:t>
            </w:r>
          </w:p>
        </w:tc>
        <w:tc>
          <w:tcPr>
            <w:tcW w:w="6398" w:type="dxa"/>
          </w:tcPr>
          <w:p w14:paraId="54C2DB80" w14:textId="77777777" w:rsidR="009166E9" w:rsidRPr="00E9603C" w:rsidRDefault="009166E9">
            <w:pPr>
              <w:pStyle w:val="TAL"/>
            </w:pPr>
            <w:r w:rsidRPr="00E9603C">
              <w:t>Transaction failure mobility classification for this slice: fixed, camper, traveller</w:t>
            </w:r>
          </w:p>
        </w:tc>
      </w:tr>
      <w:tr w:rsidR="009166E9" w:rsidRPr="00E9603C" w14:paraId="7AAC9274" w14:textId="77777777">
        <w:trPr>
          <w:cantSplit/>
          <w:jc w:val="center"/>
        </w:trPr>
        <w:tc>
          <w:tcPr>
            <w:tcW w:w="3567" w:type="dxa"/>
          </w:tcPr>
          <w:p w14:paraId="060C8599" w14:textId="77777777" w:rsidR="009166E9" w:rsidRPr="00E9603C" w:rsidRDefault="009166E9">
            <w:pPr>
              <w:pStyle w:val="TAL"/>
            </w:pPr>
            <w:r w:rsidRPr="00E9603C">
              <w:t xml:space="preserve">      &gt;&gt; Confidence</w:t>
            </w:r>
          </w:p>
        </w:tc>
        <w:tc>
          <w:tcPr>
            <w:tcW w:w="6398" w:type="dxa"/>
          </w:tcPr>
          <w:p w14:paraId="296DF714" w14:textId="77777777" w:rsidR="009166E9" w:rsidRPr="00E9603C" w:rsidRDefault="009166E9">
            <w:pPr>
              <w:pStyle w:val="TAL"/>
            </w:pPr>
            <w:r w:rsidRPr="00E9603C">
              <w:t>Confidence of this prediction (i.e. mobility classification at this slice)</w:t>
            </w:r>
          </w:p>
        </w:tc>
      </w:tr>
      <w:tr w:rsidR="009166E9" w:rsidRPr="00E9603C" w14:paraId="1CF353AB" w14:textId="77777777">
        <w:trPr>
          <w:cantSplit/>
          <w:jc w:val="center"/>
        </w:trPr>
        <w:tc>
          <w:tcPr>
            <w:tcW w:w="3567" w:type="dxa"/>
          </w:tcPr>
          <w:p w14:paraId="497B6453" w14:textId="77777777" w:rsidR="009166E9" w:rsidRPr="00E9603C" w:rsidRDefault="009166E9">
            <w:pPr>
              <w:pStyle w:val="TAL"/>
            </w:pPr>
            <w:r w:rsidRPr="00E9603C">
              <w:t xml:space="preserve">      &gt;&gt; Transaction failure ranking </w:t>
            </w:r>
          </w:p>
        </w:tc>
        <w:tc>
          <w:tcPr>
            <w:tcW w:w="6398" w:type="dxa"/>
          </w:tcPr>
          <w:p w14:paraId="1DC4AB7B" w14:textId="77777777" w:rsidR="009166E9" w:rsidRPr="00E9603C" w:rsidRDefault="009166E9">
            <w:pPr>
              <w:pStyle w:val="TAL"/>
            </w:pPr>
            <w:r w:rsidRPr="00E9603C">
              <w:t>Percentile ranking of transaction failures at this slice (i.e. % transaction failure dispersed at this slice)</w:t>
            </w:r>
          </w:p>
        </w:tc>
      </w:tr>
      <w:tr w:rsidR="009166E9" w:rsidRPr="00E9603C" w14:paraId="4141EB7C" w14:textId="77777777">
        <w:trPr>
          <w:cantSplit/>
          <w:jc w:val="center"/>
        </w:trPr>
        <w:tc>
          <w:tcPr>
            <w:tcW w:w="3567" w:type="dxa"/>
          </w:tcPr>
          <w:p w14:paraId="3DDD93A0" w14:textId="77777777" w:rsidR="009166E9" w:rsidRPr="00E9603C" w:rsidRDefault="009166E9">
            <w:pPr>
              <w:pStyle w:val="TAL"/>
            </w:pPr>
            <w:r w:rsidRPr="00E9603C">
              <w:t xml:space="preserve">      &gt;&gt; Confidence</w:t>
            </w:r>
          </w:p>
        </w:tc>
        <w:tc>
          <w:tcPr>
            <w:tcW w:w="6398" w:type="dxa"/>
          </w:tcPr>
          <w:p w14:paraId="7875260E" w14:textId="77777777" w:rsidR="009166E9" w:rsidRPr="00E9603C" w:rsidRDefault="009166E9">
            <w:pPr>
              <w:pStyle w:val="TAL"/>
            </w:pPr>
            <w:r w:rsidRPr="00E9603C">
              <w:t>Confidence of this prediction (i.e. percentile ranking at this slice)</w:t>
            </w:r>
          </w:p>
        </w:tc>
      </w:tr>
      <w:tr w:rsidR="009166E9" w:rsidRPr="00E9603C" w14:paraId="5A1E854A" w14:textId="77777777">
        <w:trPr>
          <w:cantSplit/>
          <w:jc w:val="center"/>
        </w:trPr>
        <w:tc>
          <w:tcPr>
            <w:tcW w:w="3567" w:type="dxa"/>
            <w:tcBorders>
              <w:top w:val="single" w:sz="4" w:space="0" w:color="auto"/>
              <w:left w:val="single" w:sz="4" w:space="0" w:color="auto"/>
              <w:bottom w:val="single" w:sz="4" w:space="0" w:color="auto"/>
              <w:right w:val="single" w:sz="4" w:space="0" w:color="auto"/>
            </w:tcBorders>
          </w:tcPr>
          <w:p w14:paraId="18F3CC64" w14:textId="77777777" w:rsidR="009166E9" w:rsidRPr="00E9603C" w:rsidRDefault="009166E9">
            <w:pPr>
              <w:pStyle w:val="TAL"/>
            </w:pPr>
            <w:r w:rsidRPr="00E9603C">
              <w:t xml:space="preserve">      &gt;&gt; Ratio</w:t>
            </w:r>
          </w:p>
        </w:tc>
        <w:tc>
          <w:tcPr>
            <w:tcW w:w="6398" w:type="dxa"/>
            <w:tcBorders>
              <w:top w:val="single" w:sz="4" w:space="0" w:color="auto"/>
              <w:left w:val="single" w:sz="4" w:space="0" w:color="auto"/>
              <w:bottom w:val="single" w:sz="4" w:space="0" w:color="auto"/>
              <w:right w:val="single" w:sz="4" w:space="0" w:color="auto"/>
            </w:tcBorders>
          </w:tcPr>
          <w:p w14:paraId="5BF4D1B9" w14:textId="77777777" w:rsidR="009166E9" w:rsidRPr="00E9603C" w:rsidRDefault="009166E9">
            <w:pPr>
              <w:pStyle w:val="TAL"/>
            </w:pPr>
            <w:r w:rsidRPr="00E9603C">
              <w:t>Percentage of UEs in the group (in case of UE group)</w:t>
            </w:r>
          </w:p>
        </w:tc>
      </w:tr>
    </w:tbl>
    <w:p w14:paraId="5FEC54FA" w14:textId="77777777" w:rsidR="009166E9" w:rsidRPr="00E9603C" w:rsidRDefault="009166E9">
      <w:pPr>
        <w:rPr>
          <w:lang w:eastAsia="zh-CN"/>
        </w:rPr>
      </w:pPr>
    </w:p>
    <w:p w14:paraId="0884E6A5" w14:textId="77777777" w:rsidR="009166E9" w:rsidRPr="00E9603C" w:rsidRDefault="009166E9">
      <w:pPr>
        <w:pStyle w:val="NO"/>
        <w:rPr>
          <w:lang w:eastAsia="zh-CN"/>
        </w:rPr>
      </w:pPr>
      <w:r w:rsidRPr="00E9603C">
        <w:rPr>
          <w:lang w:eastAsia="zh-CN"/>
        </w:rPr>
        <w:t>NOTE:</w:t>
      </w:r>
      <w:r w:rsidRPr="00E9603C">
        <w:rPr>
          <w:lang w:eastAsia="zh-CN"/>
        </w:rPr>
        <w:tab/>
        <w:t>When target of analytics reporting is an individual UE, the NWDAF will provide the dispersion analytics result (i.e. list of (predicted) time slots) to NF service consumer(s) for the UE.</w:t>
      </w:r>
    </w:p>
    <w:p w14:paraId="6D910A07" w14:textId="77777777" w:rsidR="009166E9" w:rsidRPr="00E9603C" w:rsidRDefault="009166E9">
      <w:pPr>
        <w:pStyle w:val="Heading5"/>
        <w:rPr>
          <w:lang w:eastAsia="zh-CN"/>
        </w:rPr>
      </w:pPr>
      <w:bookmarkStart w:id="7918" w:name="_Toc50021778"/>
      <w:bookmarkStart w:id="7919" w:name="_Toc50309784"/>
      <w:bookmarkStart w:id="7920" w:name="_Toc50021209"/>
      <w:bookmarkStart w:id="7921" w:name="_Toc21079"/>
      <w:bookmarkStart w:id="7922" w:name="_Toc50023716"/>
      <w:bookmarkStart w:id="7923" w:name="_Toc16698"/>
      <w:bookmarkStart w:id="7924" w:name="_Toc23795"/>
      <w:bookmarkStart w:id="7925" w:name="_Toc57201280"/>
      <w:bookmarkStart w:id="7926" w:name="_Toc42779170"/>
      <w:bookmarkStart w:id="7927" w:name="_Toc3851"/>
      <w:bookmarkStart w:id="7928" w:name="_Toc6402"/>
      <w:bookmarkStart w:id="7929" w:name="_Toc54786429"/>
      <w:bookmarkStart w:id="7930" w:name="_Toc50023131"/>
      <w:bookmarkStart w:id="7931" w:name="_Toc50579516"/>
      <w:bookmarkStart w:id="7932" w:name="_Toc44004413"/>
      <w:bookmarkStart w:id="7933" w:name="_Toc42770114"/>
      <w:bookmarkStart w:id="7934" w:name="_Toc23146"/>
      <w:bookmarkStart w:id="7935" w:name="_Toc23767"/>
      <w:bookmarkStart w:id="7936" w:name="_Toc54779469"/>
      <w:bookmarkStart w:id="7937" w:name="_Toc54770114"/>
      <w:bookmarkStart w:id="7938" w:name="_Toc26847"/>
      <w:bookmarkStart w:id="7939" w:name="_Toc50022482"/>
      <w:bookmarkStart w:id="7940" w:name="_Toc57641318"/>
      <w:bookmarkStart w:id="7941" w:name="_Toc59101671"/>
      <w:r w:rsidRPr="00E9603C">
        <w:rPr>
          <w:lang w:eastAsia="zh-CN"/>
        </w:rPr>
        <w:t>6.30.1.4.4</w:t>
      </w:r>
      <w:r w:rsidRPr="00E9603C">
        <w:rPr>
          <w:lang w:eastAsia="zh-CN"/>
        </w:rPr>
        <w:tab/>
        <w:t>Dropped Sessions Dispersion Analysis</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703A9052" w14:textId="77777777" w:rsidR="009166E9" w:rsidRPr="00E9603C" w:rsidRDefault="009166E9">
      <w:pPr>
        <w:rPr>
          <w:lang w:eastAsia="zh-CN"/>
        </w:rPr>
      </w:pPr>
      <w:r w:rsidRPr="00E9603C">
        <w:rPr>
          <w:lang w:eastAsia="zh-CN"/>
        </w:rPr>
        <w:t>Dropped sessions, or sessions time outs, are non-graceful PDU sessions termination.</w:t>
      </w:r>
    </w:p>
    <w:p w14:paraId="11BF9BA5" w14:textId="77777777" w:rsidR="009166E9" w:rsidRPr="00E9603C" w:rsidRDefault="009166E9">
      <w:pPr>
        <w:rPr>
          <w:lang w:eastAsia="zh-CN"/>
        </w:rPr>
      </w:pPr>
      <w:r w:rsidRPr="00E9603C">
        <w:t xml:space="preserve">Dropped sessions dispersion analytics is a metric geared to identify fragile points of contact in the network that are impacting UEs. These could be areas of poor coverage. The dropped sessions dispersion </w:t>
      </w:r>
      <w:r w:rsidRPr="00E9603C">
        <w:rPr>
          <w:lang w:eastAsia="zh-CN"/>
        </w:rPr>
        <w:t>analytics results</w:t>
      </w:r>
      <w:r w:rsidRPr="00E9603C">
        <w:t xml:space="preserve"> </w:t>
      </w:r>
      <w:r w:rsidRPr="00E9603C">
        <w:rPr>
          <w:lang w:eastAsia="zh-CN"/>
        </w:rPr>
        <w:t>provided</w:t>
      </w:r>
      <w:r w:rsidRPr="00E9603C">
        <w:t xml:space="preserve"> by the NWDAF</w:t>
      </w:r>
      <w:r w:rsidRPr="00E9603C">
        <w:rPr>
          <w:lang w:eastAsia="zh-CN"/>
        </w:rPr>
        <w:t xml:space="preserve"> could be UE dispersion statistics as defined in Table 6.30.1.4.5-1 or UE dispersion predictions as defined in Table 6.30.1.4.5-2:</w:t>
      </w:r>
    </w:p>
    <w:p w14:paraId="7EC2B42C" w14:textId="77777777" w:rsidR="009166E9" w:rsidRPr="00E9603C" w:rsidRDefault="009166E9">
      <w:pPr>
        <w:pStyle w:val="TH"/>
        <w:rPr>
          <w:lang w:eastAsia="zh-CN"/>
        </w:rPr>
      </w:pPr>
      <w:r w:rsidRPr="00E9603C">
        <w:t>Table</w:t>
      </w:r>
      <w:r w:rsidRPr="00E9603C">
        <w:rPr>
          <w:lang w:eastAsia="zh-CN"/>
        </w:rPr>
        <w:t xml:space="preserve"> 6.30.1.4.5-1</w:t>
      </w:r>
      <w:r w:rsidRPr="00E9603C">
        <w:t xml:space="preserve">: </w:t>
      </w:r>
      <w:r w:rsidRPr="00E9603C">
        <w:rPr>
          <w:lang w:eastAsia="zh-CN"/>
        </w:rPr>
        <w:t>Dropped sessions dispersion statistics bound by location</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478"/>
      </w:tblGrid>
      <w:tr w:rsidR="009166E9" w:rsidRPr="00E9603C" w14:paraId="58950B62" w14:textId="77777777">
        <w:trPr>
          <w:cantSplit/>
          <w:jc w:val="center"/>
        </w:trPr>
        <w:tc>
          <w:tcPr>
            <w:tcW w:w="3528" w:type="dxa"/>
          </w:tcPr>
          <w:p w14:paraId="0E86F4C6" w14:textId="77777777" w:rsidR="009166E9" w:rsidRPr="00E9603C" w:rsidRDefault="009166E9">
            <w:pPr>
              <w:pStyle w:val="TAH"/>
            </w:pPr>
            <w:r w:rsidRPr="00E9603C">
              <w:t>Information</w:t>
            </w:r>
          </w:p>
        </w:tc>
        <w:tc>
          <w:tcPr>
            <w:tcW w:w="6478" w:type="dxa"/>
          </w:tcPr>
          <w:p w14:paraId="6A68FBE9" w14:textId="77777777" w:rsidR="009166E9" w:rsidRPr="00E9603C" w:rsidRDefault="009166E9">
            <w:pPr>
              <w:pStyle w:val="TAH"/>
            </w:pPr>
            <w:r w:rsidRPr="00E9603C">
              <w:t>Description</w:t>
            </w:r>
          </w:p>
        </w:tc>
      </w:tr>
      <w:tr w:rsidR="009166E9" w:rsidRPr="00E9603C" w14:paraId="0A9ACDB5" w14:textId="77777777">
        <w:trPr>
          <w:cantSplit/>
          <w:jc w:val="center"/>
        </w:trPr>
        <w:tc>
          <w:tcPr>
            <w:tcW w:w="3528" w:type="dxa"/>
          </w:tcPr>
          <w:p w14:paraId="68E2A476" w14:textId="77777777" w:rsidR="009166E9" w:rsidRPr="00E9603C" w:rsidRDefault="009166E9">
            <w:pPr>
              <w:pStyle w:val="TAL"/>
            </w:pPr>
            <w:r w:rsidRPr="00E9603C">
              <w:t>UE group ID or UE ID</w:t>
            </w:r>
          </w:p>
        </w:tc>
        <w:tc>
          <w:tcPr>
            <w:tcW w:w="6478" w:type="dxa"/>
          </w:tcPr>
          <w:p w14:paraId="59CC385A"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067B00B5" w14:textId="77777777">
        <w:trPr>
          <w:cantSplit/>
          <w:jc w:val="center"/>
        </w:trPr>
        <w:tc>
          <w:tcPr>
            <w:tcW w:w="3528" w:type="dxa"/>
          </w:tcPr>
          <w:p w14:paraId="6FD259A4" w14:textId="77777777" w:rsidR="009166E9" w:rsidRPr="00E9603C" w:rsidRDefault="009166E9">
            <w:pPr>
              <w:pStyle w:val="TAL"/>
            </w:pPr>
            <w:r w:rsidRPr="00E9603C">
              <w:t>Time slot entry (1..max)</w:t>
            </w:r>
          </w:p>
        </w:tc>
        <w:tc>
          <w:tcPr>
            <w:tcW w:w="6478" w:type="dxa"/>
          </w:tcPr>
          <w:p w14:paraId="73C5CDF4" w14:textId="77777777" w:rsidR="009166E9" w:rsidRPr="00E9603C" w:rsidRDefault="009166E9">
            <w:pPr>
              <w:pStyle w:val="TAL"/>
            </w:pPr>
            <w:r w:rsidRPr="00E9603C">
              <w:t>List of time slots during the Analytics target period</w:t>
            </w:r>
          </w:p>
        </w:tc>
      </w:tr>
      <w:tr w:rsidR="009166E9" w:rsidRPr="00E9603C" w14:paraId="2F355DF9" w14:textId="77777777">
        <w:trPr>
          <w:cantSplit/>
          <w:jc w:val="center"/>
        </w:trPr>
        <w:tc>
          <w:tcPr>
            <w:tcW w:w="3528" w:type="dxa"/>
          </w:tcPr>
          <w:p w14:paraId="37D6C4FE" w14:textId="77777777" w:rsidR="009166E9" w:rsidRPr="00E9603C" w:rsidRDefault="009166E9">
            <w:pPr>
              <w:pStyle w:val="TAL"/>
            </w:pPr>
            <w:r w:rsidRPr="00E9603C">
              <w:t xml:space="preserve">  &gt; Time slot start</w:t>
            </w:r>
          </w:p>
        </w:tc>
        <w:tc>
          <w:tcPr>
            <w:tcW w:w="6478" w:type="dxa"/>
          </w:tcPr>
          <w:p w14:paraId="455028AD" w14:textId="77777777" w:rsidR="009166E9" w:rsidRPr="00E9603C" w:rsidRDefault="009166E9">
            <w:pPr>
              <w:pStyle w:val="TAL"/>
            </w:pPr>
            <w:r w:rsidRPr="00E9603C">
              <w:t>Time slot start within the Analytics target period</w:t>
            </w:r>
          </w:p>
        </w:tc>
      </w:tr>
      <w:tr w:rsidR="009166E9" w:rsidRPr="00E9603C" w14:paraId="23912E67" w14:textId="77777777">
        <w:trPr>
          <w:cantSplit/>
          <w:jc w:val="center"/>
        </w:trPr>
        <w:tc>
          <w:tcPr>
            <w:tcW w:w="3528" w:type="dxa"/>
          </w:tcPr>
          <w:p w14:paraId="2D62ED3A" w14:textId="77777777" w:rsidR="009166E9" w:rsidRPr="00E9603C" w:rsidRDefault="009166E9">
            <w:pPr>
              <w:pStyle w:val="TAL"/>
            </w:pPr>
            <w:r w:rsidRPr="00E9603C">
              <w:t xml:space="preserve">  &gt; Duration</w:t>
            </w:r>
          </w:p>
        </w:tc>
        <w:tc>
          <w:tcPr>
            <w:tcW w:w="6478" w:type="dxa"/>
          </w:tcPr>
          <w:p w14:paraId="4733A6C2" w14:textId="77777777" w:rsidR="009166E9" w:rsidRPr="00E9603C" w:rsidRDefault="009166E9">
            <w:pPr>
              <w:pStyle w:val="TAL"/>
            </w:pPr>
            <w:r w:rsidRPr="00E9603C">
              <w:t>Duration of the time slot</w:t>
            </w:r>
          </w:p>
        </w:tc>
      </w:tr>
      <w:tr w:rsidR="009166E9" w:rsidRPr="00E9603C" w14:paraId="4DEFD6F1" w14:textId="77777777">
        <w:trPr>
          <w:cantSplit/>
          <w:jc w:val="center"/>
        </w:trPr>
        <w:tc>
          <w:tcPr>
            <w:tcW w:w="3528" w:type="dxa"/>
          </w:tcPr>
          <w:p w14:paraId="13ADFBAA" w14:textId="77777777" w:rsidR="009166E9" w:rsidRPr="00E9603C" w:rsidRDefault="009166E9">
            <w:pPr>
              <w:pStyle w:val="TAL"/>
            </w:pPr>
            <w:r w:rsidRPr="00E9603C">
              <w:t xml:space="preserve">  &gt; UE location (1..max)</w:t>
            </w:r>
          </w:p>
        </w:tc>
        <w:tc>
          <w:tcPr>
            <w:tcW w:w="6478" w:type="dxa"/>
          </w:tcPr>
          <w:p w14:paraId="149C5EDC" w14:textId="77777777" w:rsidR="009166E9" w:rsidRPr="00E9603C" w:rsidRDefault="009166E9">
            <w:pPr>
              <w:pStyle w:val="TAL"/>
            </w:pPr>
            <w:r w:rsidRPr="00E9603C">
              <w:t>Observed location statistics</w:t>
            </w:r>
          </w:p>
        </w:tc>
      </w:tr>
      <w:tr w:rsidR="009166E9" w:rsidRPr="00E9603C" w14:paraId="0A95319A" w14:textId="77777777">
        <w:trPr>
          <w:cantSplit/>
          <w:jc w:val="center"/>
        </w:trPr>
        <w:tc>
          <w:tcPr>
            <w:tcW w:w="3528" w:type="dxa"/>
          </w:tcPr>
          <w:p w14:paraId="0515BE29" w14:textId="77777777" w:rsidR="009166E9" w:rsidRPr="00E9603C" w:rsidRDefault="009166E9">
            <w:pPr>
              <w:pStyle w:val="TAL"/>
            </w:pPr>
            <w:r w:rsidRPr="00E9603C">
              <w:t xml:space="preserve">      &gt;&gt; UE location</w:t>
            </w:r>
          </w:p>
        </w:tc>
        <w:tc>
          <w:tcPr>
            <w:tcW w:w="6478" w:type="dxa"/>
          </w:tcPr>
          <w:p w14:paraId="2E2CDFDF" w14:textId="77777777" w:rsidR="009166E9" w:rsidRPr="00E9603C" w:rsidRDefault="009166E9">
            <w:pPr>
              <w:pStyle w:val="TAL"/>
            </w:pPr>
            <w:r w:rsidRPr="00E9603C">
              <w:t>TA or cells where the UE dispersed its dropped sessions</w:t>
            </w:r>
          </w:p>
        </w:tc>
      </w:tr>
      <w:tr w:rsidR="009166E9" w:rsidRPr="00E9603C" w14:paraId="485EE6A3" w14:textId="77777777">
        <w:trPr>
          <w:cantSplit/>
          <w:jc w:val="center"/>
        </w:trPr>
        <w:tc>
          <w:tcPr>
            <w:tcW w:w="3528" w:type="dxa"/>
          </w:tcPr>
          <w:p w14:paraId="189C8E48" w14:textId="77777777" w:rsidR="009166E9" w:rsidRPr="00E9603C" w:rsidRDefault="009166E9">
            <w:pPr>
              <w:pStyle w:val="TAL"/>
            </w:pPr>
            <w:r w:rsidRPr="00E9603C">
              <w:t xml:space="preserve">      &gt;&gt; Dropped Sessions dispersed</w:t>
            </w:r>
          </w:p>
        </w:tc>
        <w:tc>
          <w:tcPr>
            <w:tcW w:w="6478" w:type="dxa"/>
          </w:tcPr>
          <w:p w14:paraId="490B0F83" w14:textId="77777777" w:rsidR="009166E9" w:rsidRPr="00E9603C" w:rsidRDefault="009166E9">
            <w:pPr>
              <w:pStyle w:val="TAL"/>
            </w:pPr>
            <w:r w:rsidRPr="00E9603C">
              <w:t xml:space="preserve">Dropped sessions dispersed at this location </w:t>
            </w:r>
          </w:p>
        </w:tc>
      </w:tr>
      <w:tr w:rsidR="009166E9" w:rsidRPr="00E9603C" w14:paraId="3FF73EBC" w14:textId="77777777">
        <w:trPr>
          <w:cantSplit/>
          <w:jc w:val="center"/>
        </w:trPr>
        <w:tc>
          <w:tcPr>
            <w:tcW w:w="3528" w:type="dxa"/>
          </w:tcPr>
          <w:p w14:paraId="7BC2D114" w14:textId="77777777" w:rsidR="009166E9" w:rsidRPr="00E9603C" w:rsidRDefault="009166E9">
            <w:pPr>
              <w:pStyle w:val="TAL"/>
            </w:pPr>
            <w:r w:rsidRPr="00E9603C">
              <w:t xml:space="preserve">      &gt;&gt; Dropped sessions classification</w:t>
            </w:r>
          </w:p>
        </w:tc>
        <w:tc>
          <w:tcPr>
            <w:tcW w:w="6478" w:type="dxa"/>
          </w:tcPr>
          <w:p w14:paraId="7BDBF29C" w14:textId="77777777" w:rsidR="009166E9" w:rsidRPr="00E9603C" w:rsidRDefault="009166E9">
            <w:pPr>
              <w:pStyle w:val="TAL"/>
            </w:pPr>
            <w:r w:rsidRPr="00E9603C">
              <w:t>Dropped sessions mobility classification for this location: fixed, camper, traveller</w:t>
            </w:r>
          </w:p>
        </w:tc>
      </w:tr>
      <w:tr w:rsidR="009166E9" w:rsidRPr="00E9603C" w14:paraId="571C5B04" w14:textId="77777777">
        <w:trPr>
          <w:cantSplit/>
          <w:jc w:val="center"/>
        </w:trPr>
        <w:tc>
          <w:tcPr>
            <w:tcW w:w="3528" w:type="dxa"/>
          </w:tcPr>
          <w:p w14:paraId="0B2E9A13" w14:textId="77777777" w:rsidR="009166E9" w:rsidRPr="00E9603C" w:rsidRDefault="009166E9">
            <w:pPr>
              <w:pStyle w:val="TAL"/>
            </w:pPr>
            <w:r w:rsidRPr="00E9603C">
              <w:t xml:space="preserve">      &gt;&gt; Dropped sessions ranking </w:t>
            </w:r>
          </w:p>
        </w:tc>
        <w:tc>
          <w:tcPr>
            <w:tcW w:w="6478" w:type="dxa"/>
          </w:tcPr>
          <w:p w14:paraId="15D99456" w14:textId="77777777" w:rsidR="009166E9" w:rsidRPr="00E9603C" w:rsidRDefault="009166E9">
            <w:pPr>
              <w:pStyle w:val="TAL"/>
            </w:pPr>
            <w:r w:rsidRPr="00E9603C">
              <w:t>Percentile ranking of dropped sessions at this location (i.e. % dropped sessions dispersed at this location)</w:t>
            </w:r>
          </w:p>
        </w:tc>
      </w:tr>
      <w:tr w:rsidR="009166E9" w:rsidRPr="00E9603C" w14:paraId="23740215" w14:textId="77777777">
        <w:trPr>
          <w:cantSplit/>
          <w:jc w:val="center"/>
        </w:trPr>
        <w:tc>
          <w:tcPr>
            <w:tcW w:w="3528" w:type="dxa"/>
            <w:tcBorders>
              <w:top w:val="single" w:sz="4" w:space="0" w:color="auto"/>
              <w:left w:val="single" w:sz="4" w:space="0" w:color="auto"/>
              <w:bottom w:val="single" w:sz="4" w:space="0" w:color="auto"/>
              <w:right w:val="single" w:sz="4" w:space="0" w:color="auto"/>
            </w:tcBorders>
          </w:tcPr>
          <w:p w14:paraId="75DC95FF" w14:textId="77777777" w:rsidR="009166E9" w:rsidRPr="00E9603C" w:rsidRDefault="009166E9">
            <w:pPr>
              <w:pStyle w:val="TAL"/>
            </w:pPr>
            <w:r w:rsidRPr="00E9603C">
              <w:t xml:space="preserve">      &gt;&gt; Ratio</w:t>
            </w:r>
          </w:p>
        </w:tc>
        <w:tc>
          <w:tcPr>
            <w:tcW w:w="6478" w:type="dxa"/>
            <w:tcBorders>
              <w:top w:val="single" w:sz="4" w:space="0" w:color="auto"/>
              <w:left w:val="single" w:sz="4" w:space="0" w:color="auto"/>
              <w:bottom w:val="single" w:sz="4" w:space="0" w:color="auto"/>
              <w:right w:val="single" w:sz="4" w:space="0" w:color="auto"/>
            </w:tcBorders>
          </w:tcPr>
          <w:p w14:paraId="2A7346E8" w14:textId="77777777" w:rsidR="009166E9" w:rsidRPr="00E9603C" w:rsidRDefault="009166E9">
            <w:pPr>
              <w:pStyle w:val="TAL"/>
            </w:pPr>
            <w:r w:rsidRPr="00E9603C">
              <w:t>Percentage of UEs in the group (in case of UE group)</w:t>
            </w:r>
          </w:p>
        </w:tc>
      </w:tr>
    </w:tbl>
    <w:p w14:paraId="3480A444" w14:textId="77777777" w:rsidR="009166E9" w:rsidRPr="00E9603C" w:rsidRDefault="009166E9">
      <w:pPr>
        <w:pStyle w:val="FP"/>
        <w:rPr>
          <w:lang w:eastAsia="zh-CN"/>
        </w:rPr>
      </w:pPr>
    </w:p>
    <w:p w14:paraId="462A86DD" w14:textId="77777777" w:rsidR="009166E9" w:rsidRPr="00E9603C" w:rsidRDefault="009166E9">
      <w:pPr>
        <w:pStyle w:val="TH"/>
        <w:rPr>
          <w:lang w:eastAsia="zh-CN"/>
        </w:rPr>
      </w:pPr>
      <w:r w:rsidRPr="00E9603C">
        <w:t>Table</w:t>
      </w:r>
      <w:r w:rsidRPr="00E9603C">
        <w:rPr>
          <w:lang w:eastAsia="zh-CN"/>
        </w:rPr>
        <w:t xml:space="preserve"> 6.30.1.4.5-2</w:t>
      </w:r>
      <w:r w:rsidRPr="00E9603C">
        <w:t xml:space="preserve">: </w:t>
      </w:r>
      <w:r w:rsidRPr="00E9603C">
        <w:rPr>
          <w:lang w:eastAsia="zh-CN"/>
        </w:rPr>
        <w:t>Dropped sessions dispersion prediction bound by location</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25"/>
        <w:gridCol w:w="6390"/>
      </w:tblGrid>
      <w:tr w:rsidR="009166E9" w:rsidRPr="00E9603C" w14:paraId="1F3CEC3E" w14:textId="77777777">
        <w:trPr>
          <w:cantSplit/>
          <w:jc w:val="center"/>
        </w:trPr>
        <w:tc>
          <w:tcPr>
            <w:tcW w:w="3325" w:type="dxa"/>
          </w:tcPr>
          <w:p w14:paraId="6884B508" w14:textId="77777777" w:rsidR="009166E9" w:rsidRPr="00E9603C" w:rsidRDefault="009166E9">
            <w:pPr>
              <w:pStyle w:val="TAH"/>
            </w:pPr>
            <w:r w:rsidRPr="00E9603C">
              <w:t>Information</w:t>
            </w:r>
          </w:p>
        </w:tc>
        <w:tc>
          <w:tcPr>
            <w:tcW w:w="6390" w:type="dxa"/>
          </w:tcPr>
          <w:p w14:paraId="4621F190" w14:textId="77777777" w:rsidR="009166E9" w:rsidRPr="00E9603C" w:rsidRDefault="009166E9">
            <w:pPr>
              <w:pStyle w:val="TAH"/>
            </w:pPr>
            <w:r w:rsidRPr="00E9603C">
              <w:t>Description</w:t>
            </w:r>
          </w:p>
        </w:tc>
      </w:tr>
      <w:tr w:rsidR="009166E9" w:rsidRPr="00E9603C" w14:paraId="5B674329" w14:textId="77777777">
        <w:trPr>
          <w:cantSplit/>
          <w:jc w:val="center"/>
        </w:trPr>
        <w:tc>
          <w:tcPr>
            <w:tcW w:w="3325" w:type="dxa"/>
          </w:tcPr>
          <w:p w14:paraId="7F3FD292" w14:textId="77777777" w:rsidR="009166E9" w:rsidRPr="00E9603C" w:rsidRDefault="009166E9">
            <w:pPr>
              <w:pStyle w:val="TAL"/>
            </w:pPr>
            <w:r w:rsidRPr="00E9603C">
              <w:t>UE group ID or UE ID</w:t>
            </w:r>
          </w:p>
        </w:tc>
        <w:tc>
          <w:tcPr>
            <w:tcW w:w="6390" w:type="dxa"/>
          </w:tcPr>
          <w:p w14:paraId="4E7E3941"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2D9180B9" w14:textId="77777777">
        <w:trPr>
          <w:cantSplit/>
          <w:jc w:val="center"/>
        </w:trPr>
        <w:tc>
          <w:tcPr>
            <w:tcW w:w="3325" w:type="dxa"/>
          </w:tcPr>
          <w:p w14:paraId="23885FDA" w14:textId="77777777" w:rsidR="009166E9" w:rsidRPr="00E9603C" w:rsidRDefault="009166E9">
            <w:pPr>
              <w:pStyle w:val="TAL"/>
            </w:pPr>
            <w:r w:rsidRPr="00E9603C">
              <w:t>Time slot entry (1..max)</w:t>
            </w:r>
          </w:p>
        </w:tc>
        <w:tc>
          <w:tcPr>
            <w:tcW w:w="6390" w:type="dxa"/>
          </w:tcPr>
          <w:p w14:paraId="41D1ED83" w14:textId="77777777" w:rsidR="009166E9" w:rsidRPr="00E9603C" w:rsidRDefault="009166E9">
            <w:pPr>
              <w:pStyle w:val="TAL"/>
            </w:pPr>
            <w:r w:rsidRPr="00E9603C">
              <w:t>List of predicted time slots</w:t>
            </w:r>
          </w:p>
        </w:tc>
      </w:tr>
      <w:tr w:rsidR="009166E9" w:rsidRPr="00E9603C" w14:paraId="113EAC6D" w14:textId="77777777">
        <w:trPr>
          <w:cantSplit/>
          <w:jc w:val="center"/>
        </w:trPr>
        <w:tc>
          <w:tcPr>
            <w:tcW w:w="3325" w:type="dxa"/>
          </w:tcPr>
          <w:p w14:paraId="420413A5" w14:textId="77777777" w:rsidR="009166E9" w:rsidRPr="00E9603C" w:rsidRDefault="009166E9">
            <w:pPr>
              <w:pStyle w:val="TAL"/>
            </w:pPr>
            <w:r w:rsidRPr="00E9603C">
              <w:t xml:space="preserve">  &gt; Time slot start</w:t>
            </w:r>
          </w:p>
        </w:tc>
        <w:tc>
          <w:tcPr>
            <w:tcW w:w="6390" w:type="dxa"/>
          </w:tcPr>
          <w:p w14:paraId="317283FF" w14:textId="77777777" w:rsidR="009166E9" w:rsidRPr="00E9603C" w:rsidRDefault="009166E9">
            <w:pPr>
              <w:pStyle w:val="TAL"/>
            </w:pPr>
            <w:r w:rsidRPr="00E9603C">
              <w:t>Time slot start within the Analytics target period</w:t>
            </w:r>
          </w:p>
        </w:tc>
      </w:tr>
      <w:tr w:rsidR="009166E9" w:rsidRPr="00E9603C" w14:paraId="3A787E5E" w14:textId="77777777">
        <w:trPr>
          <w:cantSplit/>
          <w:jc w:val="center"/>
        </w:trPr>
        <w:tc>
          <w:tcPr>
            <w:tcW w:w="3325" w:type="dxa"/>
          </w:tcPr>
          <w:p w14:paraId="2C697C75" w14:textId="77777777" w:rsidR="009166E9" w:rsidRPr="00E9603C" w:rsidRDefault="009166E9">
            <w:pPr>
              <w:pStyle w:val="TAL"/>
            </w:pPr>
            <w:r w:rsidRPr="00E9603C">
              <w:t xml:space="preserve">  &gt; Duration</w:t>
            </w:r>
          </w:p>
        </w:tc>
        <w:tc>
          <w:tcPr>
            <w:tcW w:w="6390" w:type="dxa"/>
          </w:tcPr>
          <w:p w14:paraId="65D86A72" w14:textId="77777777" w:rsidR="009166E9" w:rsidRPr="00E9603C" w:rsidRDefault="009166E9">
            <w:pPr>
              <w:pStyle w:val="TAL"/>
            </w:pPr>
            <w:r w:rsidRPr="00E9603C">
              <w:t>Duration of the time slot</w:t>
            </w:r>
          </w:p>
        </w:tc>
      </w:tr>
      <w:tr w:rsidR="009166E9" w:rsidRPr="00E9603C" w14:paraId="38C00D5B" w14:textId="77777777">
        <w:trPr>
          <w:cantSplit/>
          <w:jc w:val="center"/>
        </w:trPr>
        <w:tc>
          <w:tcPr>
            <w:tcW w:w="3325" w:type="dxa"/>
          </w:tcPr>
          <w:p w14:paraId="3B94A5A7" w14:textId="77777777" w:rsidR="009166E9" w:rsidRPr="00E9603C" w:rsidRDefault="009166E9">
            <w:pPr>
              <w:pStyle w:val="TAL"/>
            </w:pPr>
            <w:r w:rsidRPr="00E9603C">
              <w:t xml:space="preserve">  &gt; UE location (1..max)</w:t>
            </w:r>
          </w:p>
        </w:tc>
        <w:tc>
          <w:tcPr>
            <w:tcW w:w="6390" w:type="dxa"/>
          </w:tcPr>
          <w:p w14:paraId="50A3D8C6" w14:textId="77777777" w:rsidR="009166E9" w:rsidRPr="00E9603C" w:rsidRDefault="009166E9">
            <w:pPr>
              <w:pStyle w:val="TAL"/>
            </w:pPr>
            <w:r w:rsidRPr="00E9603C">
              <w:t>Predicted location during the analytics target period</w:t>
            </w:r>
          </w:p>
        </w:tc>
      </w:tr>
      <w:tr w:rsidR="009166E9" w:rsidRPr="00E9603C" w14:paraId="038F42A1" w14:textId="77777777">
        <w:trPr>
          <w:cantSplit/>
          <w:jc w:val="center"/>
        </w:trPr>
        <w:tc>
          <w:tcPr>
            <w:tcW w:w="3325" w:type="dxa"/>
          </w:tcPr>
          <w:p w14:paraId="3ACD2557" w14:textId="77777777" w:rsidR="009166E9" w:rsidRPr="00E9603C" w:rsidRDefault="009166E9">
            <w:pPr>
              <w:pStyle w:val="TAL"/>
            </w:pPr>
            <w:r w:rsidRPr="00E9603C">
              <w:t xml:space="preserve">      &gt;&gt; UE location</w:t>
            </w:r>
          </w:p>
        </w:tc>
        <w:tc>
          <w:tcPr>
            <w:tcW w:w="6390" w:type="dxa"/>
          </w:tcPr>
          <w:p w14:paraId="6B1E46CE" w14:textId="77777777" w:rsidR="009166E9" w:rsidRPr="00E9603C" w:rsidRDefault="009166E9">
            <w:pPr>
              <w:pStyle w:val="TAL"/>
            </w:pPr>
            <w:r w:rsidRPr="00E9603C">
              <w:t>TA or cells where the UE is expected to disperse its dropped sessions</w:t>
            </w:r>
          </w:p>
        </w:tc>
      </w:tr>
      <w:tr w:rsidR="009166E9" w:rsidRPr="00E9603C" w14:paraId="08F8009D" w14:textId="77777777">
        <w:trPr>
          <w:cantSplit/>
          <w:jc w:val="center"/>
        </w:trPr>
        <w:tc>
          <w:tcPr>
            <w:tcW w:w="3325" w:type="dxa"/>
          </w:tcPr>
          <w:p w14:paraId="29FBBC48" w14:textId="77777777" w:rsidR="009166E9" w:rsidRPr="00E9603C" w:rsidRDefault="009166E9">
            <w:pPr>
              <w:pStyle w:val="TAL"/>
            </w:pPr>
            <w:r w:rsidRPr="00E9603C">
              <w:t xml:space="preserve">      &gt;&gt; Dropped Session dispersion</w:t>
            </w:r>
          </w:p>
        </w:tc>
        <w:tc>
          <w:tcPr>
            <w:tcW w:w="6390" w:type="dxa"/>
          </w:tcPr>
          <w:p w14:paraId="3972ECED" w14:textId="77777777" w:rsidR="009166E9" w:rsidRPr="00E9603C" w:rsidRDefault="009166E9">
            <w:pPr>
              <w:pStyle w:val="TAL"/>
            </w:pPr>
            <w:r w:rsidRPr="00E9603C">
              <w:t xml:space="preserve">Predicted dropped sessions dispersion at this location </w:t>
            </w:r>
          </w:p>
        </w:tc>
      </w:tr>
      <w:tr w:rsidR="009166E9" w:rsidRPr="00E9603C" w14:paraId="1D5758C1" w14:textId="77777777">
        <w:trPr>
          <w:cantSplit/>
          <w:jc w:val="center"/>
        </w:trPr>
        <w:tc>
          <w:tcPr>
            <w:tcW w:w="3325" w:type="dxa"/>
          </w:tcPr>
          <w:p w14:paraId="2D3C4993" w14:textId="77777777" w:rsidR="009166E9" w:rsidRPr="00E9603C" w:rsidRDefault="009166E9">
            <w:pPr>
              <w:pStyle w:val="TAL"/>
            </w:pPr>
            <w:r w:rsidRPr="00E9603C">
              <w:t xml:space="preserve">      &gt;&gt; Confidence</w:t>
            </w:r>
          </w:p>
        </w:tc>
        <w:tc>
          <w:tcPr>
            <w:tcW w:w="6390" w:type="dxa"/>
          </w:tcPr>
          <w:p w14:paraId="7CDF4B44" w14:textId="77777777" w:rsidR="009166E9" w:rsidRPr="00E9603C" w:rsidRDefault="009166E9">
            <w:pPr>
              <w:pStyle w:val="TAL"/>
            </w:pPr>
            <w:r w:rsidRPr="00E9603C">
              <w:t>Confidence of dropped sessions prediction at this location</w:t>
            </w:r>
          </w:p>
        </w:tc>
      </w:tr>
      <w:tr w:rsidR="009166E9" w:rsidRPr="00E9603C" w14:paraId="35F7B042" w14:textId="77777777">
        <w:trPr>
          <w:cantSplit/>
          <w:jc w:val="center"/>
        </w:trPr>
        <w:tc>
          <w:tcPr>
            <w:tcW w:w="3325" w:type="dxa"/>
          </w:tcPr>
          <w:p w14:paraId="3AF4B111" w14:textId="77777777" w:rsidR="009166E9" w:rsidRPr="00E9603C" w:rsidRDefault="009166E9">
            <w:pPr>
              <w:pStyle w:val="TAL"/>
            </w:pPr>
            <w:r w:rsidRPr="00E9603C">
              <w:t xml:space="preserve">      &gt;&gt; Dropped Sessions classification</w:t>
            </w:r>
          </w:p>
        </w:tc>
        <w:tc>
          <w:tcPr>
            <w:tcW w:w="6390" w:type="dxa"/>
          </w:tcPr>
          <w:p w14:paraId="5839A18E" w14:textId="77777777" w:rsidR="009166E9" w:rsidRPr="00E9603C" w:rsidRDefault="009166E9">
            <w:pPr>
              <w:pStyle w:val="TAL"/>
            </w:pPr>
            <w:r w:rsidRPr="00E9603C">
              <w:t>Dropped sessions mobility classification for this location: fixed, camper, traveller</w:t>
            </w:r>
          </w:p>
        </w:tc>
      </w:tr>
      <w:tr w:rsidR="009166E9" w:rsidRPr="00E9603C" w14:paraId="18920C11" w14:textId="77777777">
        <w:trPr>
          <w:cantSplit/>
          <w:jc w:val="center"/>
        </w:trPr>
        <w:tc>
          <w:tcPr>
            <w:tcW w:w="3325" w:type="dxa"/>
          </w:tcPr>
          <w:p w14:paraId="7A31AE7D" w14:textId="77777777" w:rsidR="009166E9" w:rsidRPr="00E9603C" w:rsidRDefault="009166E9">
            <w:pPr>
              <w:pStyle w:val="TAL"/>
            </w:pPr>
            <w:r w:rsidRPr="00E9603C">
              <w:t xml:space="preserve">      &gt;&gt; Confidence</w:t>
            </w:r>
          </w:p>
        </w:tc>
        <w:tc>
          <w:tcPr>
            <w:tcW w:w="6390" w:type="dxa"/>
          </w:tcPr>
          <w:p w14:paraId="5EFFDB6F" w14:textId="77777777" w:rsidR="009166E9" w:rsidRPr="00E9603C" w:rsidRDefault="009166E9">
            <w:pPr>
              <w:pStyle w:val="TAL"/>
            </w:pPr>
            <w:r w:rsidRPr="00E9603C">
              <w:t>Confidence of this prediction (i.e. mobility classification at this location)</w:t>
            </w:r>
          </w:p>
        </w:tc>
      </w:tr>
      <w:tr w:rsidR="009166E9" w:rsidRPr="00E9603C" w14:paraId="3CF205DB" w14:textId="77777777">
        <w:trPr>
          <w:cantSplit/>
          <w:jc w:val="center"/>
        </w:trPr>
        <w:tc>
          <w:tcPr>
            <w:tcW w:w="3325" w:type="dxa"/>
          </w:tcPr>
          <w:p w14:paraId="35E59A61" w14:textId="77777777" w:rsidR="009166E9" w:rsidRPr="00E9603C" w:rsidRDefault="009166E9">
            <w:pPr>
              <w:pStyle w:val="TAL"/>
            </w:pPr>
            <w:r w:rsidRPr="00E9603C">
              <w:t xml:space="preserve">      &gt;&gt; Dropped Sessions ranking </w:t>
            </w:r>
          </w:p>
        </w:tc>
        <w:tc>
          <w:tcPr>
            <w:tcW w:w="6390" w:type="dxa"/>
          </w:tcPr>
          <w:p w14:paraId="4460498A" w14:textId="77777777" w:rsidR="009166E9" w:rsidRPr="00E9603C" w:rsidRDefault="009166E9">
            <w:pPr>
              <w:pStyle w:val="TAL"/>
            </w:pPr>
            <w:r w:rsidRPr="00E9603C">
              <w:t>Percentile ranking of dropped sessions at this location (i.e. % dropped sessions dispersed at this location)</w:t>
            </w:r>
          </w:p>
        </w:tc>
      </w:tr>
      <w:tr w:rsidR="009166E9" w:rsidRPr="00E9603C" w14:paraId="44F34133" w14:textId="77777777">
        <w:trPr>
          <w:cantSplit/>
          <w:jc w:val="center"/>
        </w:trPr>
        <w:tc>
          <w:tcPr>
            <w:tcW w:w="3325" w:type="dxa"/>
          </w:tcPr>
          <w:p w14:paraId="2BD76A6B" w14:textId="77777777" w:rsidR="009166E9" w:rsidRPr="00E9603C" w:rsidRDefault="009166E9">
            <w:pPr>
              <w:pStyle w:val="TAL"/>
            </w:pPr>
            <w:r w:rsidRPr="00E9603C">
              <w:t xml:space="preserve">      &gt;&gt; Confidence</w:t>
            </w:r>
          </w:p>
        </w:tc>
        <w:tc>
          <w:tcPr>
            <w:tcW w:w="6390" w:type="dxa"/>
          </w:tcPr>
          <w:p w14:paraId="021A45C5" w14:textId="77777777" w:rsidR="009166E9" w:rsidRPr="00E9603C" w:rsidRDefault="009166E9">
            <w:pPr>
              <w:pStyle w:val="TAL"/>
            </w:pPr>
            <w:r w:rsidRPr="00E9603C">
              <w:t>Confidence of this prediction (i.e. percentile ranking at this location)</w:t>
            </w:r>
          </w:p>
        </w:tc>
      </w:tr>
      <w:tr w:rsidR="009166E9" w:rsidRPr="00E9603C" w14:paraId="4A1CC62F" w14:textId="77777777">
        <w:trPr>
          <w:cantSplit/>
          <w:jc w:val="center"/>
        </w:trPr>
        <w:tc>
          <w:tcPr>
            <w:tcW w:w="3325" w:type="dxa"/>
            <w:tcBorders>
              <w:top w:val="single" w:sz="4" w:space="0" w:color="auto"/>
              <w:left w:val="single" w:sz="4" w:space="0" w:color="auto"/>
              <w:bottom w:val="single" w:sz="4" w:space="0" w:color="auto"/>
              <w:right w:val="single" w:sz="4" w:space="0" w:color="auto"/>
            </w:tcBorders>
          </w:tcPr>
          <w:p w14:paraId="431928EE" w14:textId="77777777" w:rsidR="009166E9" w:rsidRPr="00E9603C" w:rsidRDefault="009166E9">
            <w:pPr>
              <w:pStyle w:val="TAL"/>
            </w:pPr>
            <w:r w:rsidRPr="00E9603C">
              <w:t xml:space="preserve">      &gt;&gt; Ratio</w:t>
            </w:r>
          </w:p>
        </w:tc>
        <w:tc>
          <w:tcPr>
            <w:tcW w:w="6390" w:type="dxa"/>
            <w:tcBorders>
              <w:top w:val="single" w:sz="4" w:space="0" w:color="auto"/>
              <w:left w:val="single" w:sz="4" w:space="0" w:color="auto"/>
              <w:bottom w:val="single" w:sz="4" w:space="0" w:color="auto"/>
              <w:right w:val="single" w:sz="4" w:space="0" w:color="auto"/>
            </w:tcBorders>
          </w:tcPr>
          <w:p w14:paraId="3744166B" w14:textId="77777777" w:rsidR="009166E9" w:rsidRPr="00E9603C" w:rsidRDefault="009166E9">
            <w:pPr>
              <w:pStyle w:val="TAL"/>
            </w:pPr>
            <w:r w:rsidRPr="00E9603C">
              <w:t>Percentage of UEs in the group (in case of UE group)</w:t>
            </w:r>
          </w:p>
        </w:tc>
      </w:tr>
    </w:tbl>
    <w:p w14:paraId="4CEBE592" w14:textId="77777777" w:rsidR="009166E9" w:rsidRPr="00E9603C" w:rsidRDefault="009166E9"/>
    <w:p w14:paraId="10D2EC7B" w14:textId="77777777" w:rsidR="009166E9" w:rsidRPr="00E9603C" w:rsidRDefault="009166E9">
      <w:pPr>
        <w:rPr>
          <w:lang w:eastAsia="zh-CN"/>
        </w:rPr>
      </w:pPr>
      <w:r w:rsidRPr="00E9603C">
        <w:t xml:space="preserve">The dropped sessions dispersion </w:t>
      </w:r>
      <w:r w:rsidRPr="00E9603C">
        <w:rPr>
          <w:lang w:eastAsia="zh-CN"/>
        </w:rPr>
        <w:t>analytics results</w:t>
      </w:r>
      <w:r w:rsidRPr="00E9603C">
        <w:t xml:space="preserve"> </w:t>
      </w:r>
      <w:r w:rsidRPr="00E9603C">
        <w:rPr>
          <w:lang w:eastAsia="zh-CN"/>
        </w:rPr>
        <w:t>provided</w:t>
      </w:r>
      <w:r w:rsidRPr="00E9603C">
        <w:t xml:space="preserve"> by the NWDAF</w:t>
      </w:r>
      <w:r w:rsidRPr="00E9603C">
        <w:rPr>
          <w:lang w:eastAsia="zh-CN"/>
        </w:rPr>
        <w:t xml:space="preserve"> could be UE or group of UEs dispersion statistics at a given slice as defined in table 6.30.1.4.5-3 and dispersion predictions as defined in Table 6.30.1.4.5-4:</w:t>
      </w:r>
    </w:p>
    <w:p w14:paraId="06C6E761" w14:textId="77777777" w:rsidR="009166E9" w:rsidRPr="00E9603C" w:rsidRDefault="009166E9">
      <w:pPr>
        <w:pStyle w:val="TH"/>
        <w:rPr>
          <w:lang w:eastAsia="zh-CN"/>
        </w:rPr>
      </w:pPr>
      <w:r w:rsidRPr="00E9603C">
        <w:t>Table</w:t>
      </w:r>
      <w:r w:rsidRPr="00E9603C">
        <w:rPr>
          <w:lang w:eastAsia="zh-CN"/>
        </w:rPr>
        <w:t xml:space="preserve"> 6.30.1.4.5-3</w:t>
      </w:r>
      <w:r w:rsidRPr="00E9603C">
        <w:t xml:space="preserve">: </w:t>
      </w:r>
      <w:r w:rsidRPr="00E9603C">
        <w:rPr>
          <w:lang w:eastAsia="zh-CN"/>
        </w:rPr>
        <w:t>Dropped sessions dispersion statistics bound by slice</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75"/>
        <w:gridCol w:w="5966"/>
      </w:tblGrid>
      <w:tr w:rsidR="009166E9" w:rsidRPr="00E9603C" w14:paraId="73152357" w14:textId="77777777">
        <w:trPr>
          <w:cantSplit/>
          <w:jc w:val="center"/>
        </w:trPr>
        <w:tc>
          <w:tcPr>
            <w:tcW w:w="3375" w:type="dxa"/>
          </w:tcPr>
          <w:p w14:paraId="17A72CA9" w14:textId="77777777" w:rsidR="009166E9" w:rsidRPr="00E9603C" w:rsidRDefault="009166E9">
            <w:pPr>
              <w:pStyle w:val="TAH"/>
            </w:pPr>
            <w:r w:rsidRPr="00E9603C">
              <w:t>Information</w:t>
            </w:r>
          </w:p>
        </w:tc>
        <w:tc>
          <w:tcPr>
            <w:tcW w:w="5966" w:type="dxa"/>
          </w:tcPr>
          <w:p w14:paraId="0369209F" w14:textId="77777777" w:rsidR="009166E9" w:rsidRPr="00E9603C" w:rsidRDefault="009166E9">
            <w:pPr>
              <w:pStyle w:val="TAH"/>
            </w:pPr>
            <w:r w:rsidRPr="00E9603C">
              <w:t>Description</w:t>
            </w:r>
          </w:p>
        </w:tc>
      </w:tr>
      <w:tr w:rsidR="009166E9" w:rsidRPr="00E9603C" w14:paraId="240B1CFE" w14:textId="77777777">
        <w:trPr>
          <w:cantSplit/>
          <w:jc w:val="center"/>
        </w:trPr>
        <w:tc>
          <w:tcPr>
            <w:tcW w:w="3375" w:type="dxa"/>
          </w:tcPr>
          <w:p w14:paraId="0CF9A78F" w14:textId="77777777" w:rsidR="009166E9" w:rsidRPr="00E9603C" w:rsidRDefault="009166E9">
            <w:pPr>
              <w:pStyle w:val="TAL"/>
            </w:pPr>
            <w:r w:rsidRPr="00E9603C">
              <w:t>UE group ID or UE ID</w:t>
            </w:r>
          </w:p>
        </w:tc>
        <w:tc>
          <w:tcPr>
            <w:tcW w:w="5966" w:type="dxa"/>
          </w:tcPr>
          <w:p w14:paraId="609DE29A"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248113E9" w14:textId="77777777">
        <w:trPr>
          <w:cantSplit/>
          <w:jc w:val="center"/>
        </w:trPr>
        <w:tc>
          <w:tcPr>
            <w:tcW w:w="3375" w:type="dxa"/>
          </w:tcPr>
          <w:p w14:paraId="5963F717" w14:textId="77777777" w:rsidR="009166E9" w:rsidRPr="00E9603C" w:rsidRDefault="009166E9">
            <w:pPr>
              <w:pStyle w:val="TAL"/>
            </w:pPr>
            <w:r w:rsidRPr="00E9603C">
              <w:t>Time slot entry (1..max)</w:t>
            </w:r>
          </w:p>
        </w:tc>
        <w:tc>
          <w:tcPr>
            <w:tcW w:w="5966" w:type="dxa"/>
          </w:tcPr>
          <w:p w14:paraId="6B0B1DBF" w14:textId="77777777" w:rsidR="009166E9" w:rsidRPr="00E9603C" w:rsidRDefault="009166E9">
            <w:pPr>
              <w:pStyle w:val="TAL"/>
            </w:pPr>
            <w:r w:rsidRPr="00E9603C">
              <w:t>List of time slots during the Analytics target period</w:t>
            </w:r>
          </w:p>
        </w:tc>
      </w:tr>
      <w:tr w:rsidR="009166E9" w:rsidRPr="00E9603C" w14:paraId="5CDDF07A" w14:textId="77777777">
        <w:trPr>
          <w:cantSplit/>
          <w:jc w:val="center"/>
        </w:trPr>
        <w:tc>
          <w:tcPr>
            <w:tcW w:w="3375" w:type="dxa"/>
          </w:tcPr>
          <w:p w14:paraId="06E59E4D" w14:textId="77777777" w:rsidR="009166E9" w:rsidRPr="00E9603C" w:rsidRDefault="009166E9">
            <w:pPr>
              <w:pStyle w:val="TAL"/>
            </w:pPr>
            <w:r w:rsidRPr="00E9603C">
              <w:t xml:space="preserve">  &gt; Time slot start</w:t>
            </w:r>
          </w:p>
        </w:tc>
        <w:tc>
          <w:tcPr>
            <w:tcW w:w="5966" w:type="dxa"/>
          </w:tcPr>
          <w:p w14:paraId="31F69C7B" w14:textId="77777777" w:rsidR="009166E9" w:rsidRPr="00E9603C" w:rsidRDefault="009166E9">
            <w:pPr>
              <w:pStyle w:val="TAL"/>
            </w:pPr>
            <w:r w:rsidRPr="00E9603C">
              <w:t>Time slot start within the Analytics target period</w:t>
            </w:r>
          </w:p>
        </w:tc>
      </w:tr>
      <w:tr w:rsidR="009166E9" w:rsidRPr="00E9603C" w14:paraId="2DE4C745" w14:textId="77777777">
        <w:trPr>
          <w:cantSplit/>
          <w:jc w:val="center"/>
        </w:trPr>
        <w:tc>
          <w:tcPr>
            <w:tcW w:w="3375" w:type="dxa"/>
          </w:tcPr>
          <w:p w14:paraId="495F5156" w14:textId="77777777" w:rsidR="009166E9" w:rsidRPr="00E9603C" w:rsidRDefault="009166E9">
            <w:pPr>
              <w:pStyle w:val="TAL"/>
            </w:pPr>
            <w:r w:rsidRPr="00E9603C">
              <w:t xml:space="preserve">  &gt; Duration</w:t>
            </w:r>
          </w:p>
        </w:tc>
        <w:tc>
          <w:tcPr>
            <w:tcW w:w="5966" w:type="dxa"/>
          </w:tcPr>
          <w:p w14:paraId="68C021FD" w14:textId="77777777" w:rsidR="009166E9" w:rsidRPr="00E9603C" w:rsidRDefault="009166E9">
            <w:pPr>
              <w:pStyle w:val="TAL"/>
            </w:pPr>
            <w:r w:rsidRPr="00E9603C">
              <w:t>Duration of the time slot</w:t>
            </w:r>
          </w:p>
        </w:tc>
      </w:tr>
      <w:tr w:rsidR="009166E9" w:rsidRPr="00E9603C" w14:paraId="6F6A40FD" w14:textId="77777777">
        <w:trPr>
          <w:cantSplit/>
          <w:jc w:val="center"/>
        </w:trPr>
        <w:tc>
          <w:tcPr>
            <w:tcW w:w="3375" w:type="dxa"/>
          </w:tcPr>
          <w:p w14:paraId="3CBD6C2C" w14:textId="77777777" w:rsidR="009166E9" w:rsidRPr="00E9603C" w:rsidRDefault="009166E9">
            <w:pPr>
              <w:pStyle w:val="TAL"/>
            </w:pPr>
            <w:r w:rsidRPr="00E9603C">
              <w:t xml:space="preserve">  &gt; Slice (1..max)</w:t>
            </w:r>
          </w:p>
        </w:tc>
        <w:tc>
          <w:tcPr>
            <w:tcW w:w="5966" w:type="dxa"/>
          </w:tcPr>
          <w:p w14:paraId="49EBA01C" w14:textId="77777777" w:rsidR="009166E9" w:rsidRPr="00E9603C" w:rsidRDefault="009166E9">
            <w:pPr>
              <w:pStyle w:val="TAL"/>
            </w:pPr>
            <w:r w:rsidRPr="00E9603C">
              <w:t>Observed slice statistics</w:t>
            </w:r>
          </w:p>
        </w:tc>
      </w:tr>
      <w:tr w:rsidR="009166E9" w:rsidRPr="00E9603C" w14:paraId="7B98E82C" w14:textId="77777777">
        <w:trPr>
          <w:cantSplit/>
          <w:jc w:val="center"/>
        </w:trPr>
        <w:tc>
          <w:tcPr>
            <w:tcW w:w="3375" w:type="dxa"/>
          </w:tcPr>
          <w:p w14:paraId="5A4C1C8D" w14:textId="77777777" w:rsidR="009166E9" w:rsidRPr="00E9603C" w:rsidRDefault="009166E9">
            <w:pPr>
              <w:pStyle w:val="TAL"/>
            </w:pPr>
            <w:r w:rsidRPr="00E9603C">
              <w:t xml:space="preserve">      &gt;&gt; S-NSSAI</w:t>
            </w:r>
          </w:p>
        </w:tc>
        <w:tc>
          <w:tcPr>
            <w:tcW w:w="5966" w:type="dxa"/>
          </w:tcPr>
          <w:p w14:paraId="34F023C4" w14:textId="77777777" w:rsidR="009166E9" w:rsidRPr="00E9603C" w:rsidRDefault="009166E9">
            <w:pPr>
              <w:pStyle w:val="TAL"/>
            </w:pPr>
            <w:r w:rsidRPr="00E9603C">
              <w:t>Slice where the UE or group of UEs dispersed data</w:t>
            </w:r>
          </w:p>
        </w:tc>
      </w:tr>
      <w:tr w:rsidR="009166E9" w:rsidRPr="00E9603C" w14:paraId="3E797E65" w14:textId="77777777">
        <w:trPr>
          <w:cantSplit/>
          <w:jc w:val="center"/>
        </w:trPr>
        <w:tc>
          <w:tcPr>
            <w:tcW w:w="3375" w:type="dxa"/>
          </w:tcPr>
          <w:p w14:paraId="340FD540" w14:textId="77777777" w:rsidR="009166E9" w:rsidRPr="00E9603C" w:rsidRDefault="009166E9">
            <w:pPr>
              <w:pStyle w:val="TAL"/>
            </w:pPr>
            <w:r w:rsidRPr="00E9603C">
              <w:t xml:space="preserve">      &gt;&gt; Dropped sessions</w:t>
            </w:r>
          </w:p>
        </w:tc>
        <w:tc>
          <w:tcPr>
            <w:tcW w:w="5966" w:type="dxa"/>
          </w:tcPr>
          <w:p w14:paraId="5E74B610" w14:textId="77777777" w:rsidR="009166E9" w:rsidRPr="00E9603C" w:rsidRDefault="009166E9">
            <w:pPr>
              <w:pStyle w:val="TAL"/>
            </w:pPr>
            <w:r w:rsidRPr="00E9603C">
              <w:t xml:space="preserve">Dropped sessions dispersed at this slice </w:t>
            </w:r>
          </w:p>
        </w:tc>
      </w:tr>
      <w:tr w:rsidR="009166E9" w:rsidRPr="00E9603C" w14:paraId="05A0707A" w14:textId="77777777">
        <w:trPr>
          <w:cantSplit/>
          <w:jc w:val="center"/>
        </w:trPr>
        <w:tc>
          <w:tcPr>
            <w:tcW w:w="3375" w:type="dxa"/>
          </w:tcPr>
          <w:p w14:paraId="55F2C8D3" w14:textId="77777777" w:rsidR="009166E9" w:rsidRPr="00E9603C" w:rsidRDefault="009166E9">
            <w:pPr>
              <w:pStyle w:val="TAL"/>
            </w:pPr>
            <w:r w:rsidRPr="00E9603C">
              <w:t xml:space="preserve">      &gt;&gt; Dropped session classification</w:t>
            </w:r>
          </w:p>
        </w:tc>
        <w:tc>
          <w:tcPr>
            <w:tcW w:w="5966" w:type="dxa"/>
          </w:tcPr>
          <w:p w14:paraId="5E0F2237" w14:textId="77777777" w:rsidR="009166E9" w:rsidRPr="00E9603C" w:rsidRDefault="009166E9">
            <w:pPr>
              <w:pStyle w:val="TAL"/>
            </w:pPr>
            <w:r w:rsidRPr="00E9603C">
              <w:t>Dropped session mobility classification for slice: fixed, camper, traveller</w:t>
            </w:r>
          </w:p>
        </w:tc>
      </w:tr>
      <w:tr w:rsidR="009166E9" w:rsidRPr="00E9603C" w14:paraId="37F3E121" w14:textId="77777777">
        <w:trPr>
          <w:cantSplit/>
          <w:jc w:val="center"/>
        </w:trPr>
        <w:tc>
          <w:tcPr>
            <w:tcW w:w="3375" w:type="dxa"/>
          </w:tcPr>
          <w:p w14:paraId="77079949" w14:textId="77777777" w:rsidR="009166E9" w:rsidRPr="00E9603C" w:rsidRDefault="009166E9">
            <w:pPr>
              <w:pStyle w:val="TAL"/>
            </w:pPr>
            <w:r w:rsidRPr="00E9603C">
              <w:t xml:space="preserve">      &gt;&gt; Dropped sessions ranking </w:t>
            </w:r>
          </w:p>
        </w:tc>
        <w:tc>
          <w:tcPr>
            <w:tcW w:w="5966" w:type="dxa"/>
          </w:tcPr>
          <w:p w14:paraId="799082B9" w14:textId="77777777" w:rsidR="009166E9" w:rsidRPr="00E9603C" w:rsidRDefault="009166E9">
            <w:pPr>
              <w:pStyle w:val="TAL"/>
            </w:pPr>
            <w:r w:rsidRPr="00E9603C">
              <w:t>Percentile ranking of dropped sessions at this slice (i.e. % dropped sessions at this slice)</w:t>
            </w:r>
          </w:p>
        </w:tc>
      </w:tr>
      <w:tr w:rsidR="009166E9" w:rsidRPr="00E9603C" w14:paraId="592FFD11" w14:textId="77777777">
        <w:trPr>
          <w:cantSplit/>
          <w:jc w:val="center"/>
        </w:trPr>
        <w:tc>
          <w:tcPr>
            <w:tcW w:w="3375" w:type="dxa"/>
            <w:tcBorders>
              <w:top w:val="single" w:sz="4" w:space="0" w:color="auto"/>
              <w:left w:val="single" w:sz="4" w:space="0" w:color="auto"/>
              <w:bottom w:val="single" w:sz="4" w:space="0" w:color="auto"/>
              <w:right w:val="single" w:sz="4" w:space="0" w:color="auto"/>
            </w:tcBorders>
          </w:tcPr>
          <w:p w14:paraId="22107473" w14:textId="77777777" w:rsidR="009166E9" w:rsidRPr="00E9603C" w:rsidRDefault="009166E9">
            <w:pPr>
              <w:pStyle w:val="TAL"/>
            </w:pPr>
            <w:r w:rsidRPr="00E9603C">
              <w:t xml:space="preserve">      &gt;&gt; Ratio</w:t>
            </w:r>
          </w:p>
        </w:tc>
        <w:tc>
          <w:tcPr>
            <w:tcW w:w="5966" w:type="dxa"/>
            <w:tcBorders>
              <w:top w:val="single" w:sz="4" w:space="0" w:color="auto"/>
              <w:left w:val="single" w:sz="4" w:space="0" w:color="auto"/>
              <w:bottom w:val="single" w:sz="4" w:space="0" w:color="auto"/>
              <w:right w:val="single" w:sz="4" w:space="0" w:color="auto"/>
            </w:tcBorders>
          </w:tcPr>
          <w:p w14:paraId="6C5021DD" w14:textId="77777777" w:rsidR="009166E9" w:rsidRPr="00E9603C" w:rsidRDefault="009166E9">
            <w:pPr>
              <w:pStyle w:val="TAL"/>
            </w:pPr>
            <w:r w:rsidRPr="00E9603C">
              <w:t>Percentage of UEs in the group (in case of UE group)</w:t>
            </w:r>
          </w:p>
        </w:tc>
      </w:tr>
    </w:tbl>
    <w:p w14:paraId="210C50AA" w14:textId="77777777" w:rsidR="009166E9" w:rsidRPr="00E9603C" w:rsidRDefault="009166E9">
      <w:pPr>
        <w:pStyle w:val="FP"/>
        <w:rPr>
          <w:lang w:eastAsia="zh-CN"/>
        </w:rPr>
      </w:pPr>
    </w:p>
    <w:p w14:paraId="707F5B47" w14:textId="77777777" w:rsidR="009166E9" w:rsidRPr="00E9603C" w:rsidRDefault="009166E9">
      <w:pPr>
        <w:pStyle w:val="TH"/>
        <w:rPr>
          <w:lang w:eastAsia="zh-CN"/>
        </w:rPr>
      </w:pPr>
      <w:r w:rsidRPr="00E9603C">
        <w:t>Table</w:t>
      </w:r>
      <w:r w:rsidRPr="00E9603C">
        <w:rPr>
          <w:lang w:eastAsia="zh-CN"/>
        </w:rPr>
        <w:t xml:space="preserve"> 6.30.1.4.5-4</w:t>
      </w:r>
      <w:r w:rsidRPr="00E9603C">
        <w:t xml:space="preserve">: </w:t>
      </w:r>
      <w:r w:rsidRPr="00E9603C">
        <w:rPr>
          <w:lang w:eastAsia="zh-CN"/>
        </w:rPr>
        <w:t>Dropped sessions dispersion prediction bound by slice</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6201"/>
      </w:tblGrid>
      <w:tr w:rsidR="009166E9" w:rsidRPr="00E9603C" w14:paraId="6380CEF3" w14:textId="77777777">
        <w:trPr>
          <w:cantSplit/>
          <w:jc w:val="center"/>
        </w:trPr>
        <w:tc>
          <w:tcPr>
            <w:tcW w:w="3465" w:type="dxa"/>
          </w:tcPr>
          <w:p w14:paraId="60DDA49B" w14:textId="77777777" w:rsidR="009166E9" w:rsidRPr="00E9603C" w:rsidRDefault="009166E9">
            <w:pPr>
              <w:pStyle w:val="TAH"/>
            </w:pPr>
            <w:r w:rsidRPr="00E9603C">
              <w:t>Information</w:t>
            </w:r>
          </w:p>
        </w:tc>
        <w:tc>
          <w:tcPr>
            <w:tcW w:w="6201" w:type="dxa"/>
          </w:tcPr>
          <w:p w14:paraId="3200CB37" w14:textId="77777777" w:rsidR="009166E9" w:rsidRPr="00E9603C" w:rsidRDefault="009166E9">
            <w:pPr>
              <w:pStyle w:val="TAH"/>
            </w:pPr>
            <w:r w:rsidRPr="00E9603C">
              <w:t>Description</w:t>
            </w:r>
          </w:p>
        </w:tc>
      </w:tr>
      <w:tr w:rsidR="009166E9" w:rsidRPr="00E9603C" w14:paraId="7C4E9868" w14:textId="77777777">
        <w:trPr>
          <w:cantSplit/>
          <w:jc w:val="center"/>
        </w:trPr>
        <w:tc>
          <w:tcPr>
            <w:tcW w:w="3465" w:type="dxa"/>
          </w:tcPr>
          <w:p w14:paraId="5F90358A" w14:textId="77777777" w:rsidR="009166E9" w:rsidRPr="00E9603C" w:rsidRDefault="009166E9">
            <w:pPr>
              <w:pStyle w:val="TAL"/>
            </w:pPr>
            <w:r w:rsidRPr="00E9603C">
              <w:t>UE group ID or UE ID</w:t>
            </w:r>
          </w:p>
        </w:tc>
        <w:tc>
          <w:tcPr>
            <w:tcW w:w="6201" w:type="dxa"/>
          </w:tcPr>
          <w:p w14:paraId="3A62D33D" w14:textId="77777777" w:rsidR="009166E9" w:rsidRPr="00E9603C" w:rsidRDefault="009166E9">
            <w:pPr>
              <w:pStyle w:val="TAL"/>
            </w:pPr>
            <w:r w:rsidRPr="00E9603C">
              <w:t>Identifies a UE or a group of UEs, e.g. internal group ID defined in TS 23.501 [2] clause 5.9.7, SUPI (see NOTE).</w:t>
            </w:r>
          </w:p>
        </w:tc>
      </w:tr>
      <w:tr w:rsidR="009166E9" w:rsidRPr="00E9603C" w14:paraId="098F925B" w14:textId="77777777">
        <w:trPr>
          <w:cantSplit/>
          <w:jc w:val="center"/>
        </w:trPr>
        <w:tc>
          <w:tcPr>
            <w:tcW w:w="3465" w:type="dxa"/>
          </w:tcPr>
          <w:p w14:paraId="6E39D865" w14:textId="77777777" w:rsidR="009166E9" w:rsidRPr="00E9603C" w:rsidRDefault="009166E9">
            <w:pPr>
              <w:pStyle w:val="TAL"/>
            </w:pPr>
            <w:r w:rsidRPr="00E9603C">
              <w:t>Time slot entry (1..max)</w:t>
            </w:r>
          </w:p>
        </w:tc>
        <w:tc>
          <w:tcPr>
            <w:tcW w:w="6201" w:type="dxa"/>
          </w:tcPr>
          <w:p w14:paraId="3C2F9C65" w14:textId="77777777" w:rsidR="009166E9" w:rsidRPr="00E9603C" w:rsidRDefault="009166E9">
            <w:pPr>
              <w:pStyle w:val="TAL"/>
            </w:pPr>
            <w:r w:rsidRPr="00E9603C">
              <w:t>List of predicted time slots</w:t>
            </w:r>
          </w:p>
        </w:tc>
      </w:tr>
      <w:tr w:rsidR="009166E9" w:rsidRPr="00E9603C" w14:paraId="39810A3D" w14:textId="77777777">
        <w:trPr>
          <w:cantSplit/>
          <w:jc w:val="center"/>
        </w:trPr>
        <w:tc>
          <w:tcPr>
            <w:tcW w:w="3465" w:type="dxa"/>
          </w:tcPr>
          <w:p w14:paraId="63EE615B" w14:textId="77777777" w:rsidR="009166E9" w:rsidRPr="00E9603C" w:rsidRDefault="009166E9">
            <w:pPr>
              <w:pStyle w:val="TAL"/>
            </w:pPr>
            <w:r w:rsidRPr="00E9603C">
              <w:t xml:space="preserve">  &gt; Time slot start</w:t>
            </w:r>
          </w:p>
        </w:tc>
        <w:tc>
          <w:tcPr>
            <w:tcW w:w="6201" w:type="dxa"/>
          </w:tcPr>
          <w:p w14:paraId="4B19D805" w14:textId="77777777" w:rsidR="009166E9" w:rsidRPr="00E9603C" w:rsidRDefault="009166E9">
            <w:pPr>
              <w:pStyle w:val="TAL"/>
            </w:pPr>
            <w:r w:rsidRPr="00E9603C">
              <w:t>Time slot start within the Analytics target period</w:t>
            </w:r>
          </w:p>
        </w:tc>
      </w:tr>
      <w:tr w:rsidR="009166E9" w:rsidRPr="00E9603C" w14:paraId="7272CFCE" w14:textId="77777777">
        <w:trPr>
          <w:cantSplit/>
          <w:jc w:val="center"/>
        </w:trPr>
        <w:tc>
          <w:tcPr>
            <w:tcW w:w="3465" w:type="dxa"/>
          </w:tcPr>
          <w:p w14:paraId="26729882" w14:textId="77777777" w:rsidR="009166E9" w:rsidRPr="00E9603C" w:rsidRDefault="009166E9">
            <w:pPr>
              <w:pStyle w:val="TAL"/>
            </w:pPr>
            <w:r w:rsidRPr="00E9603C">
              <w:t xml:space="preserve">  &gt; Duration</w:t>
            </w:r>
          </w:p>
        </w:tc>
        <w:tc>
          <w:tcPr>
            <w:tcW w:w="6201" w:type="dxa"/>
          </w:tcPr>
          <w:p w14:paraId="15517E9B" w14:textId="77777777" w:rsidR="009166E9" w:rsidRPr="00E9603C" w:rsidRDefault="009166E9">
            <w:pPr>
              <w:pStyle w:val="TAL"/>
            </w:pPr>
            <w:r w:rsidRPr="00E9603C">
              <w:t>Duration of the time slot</w:t>
            </w:r>
          </w:p>
        </w:tc>
      </w:tr>
      <w:tr w:rsidR="009166E9" w:rsidRPr="00E9603C" w14:paraId="1B07F25D" w14:textId="77777777">
        <w:trPr>
          <w:cantSplit/>
          <w:jc w:val="center"/>
        </w:trPr>
        <w:tc>
          <w:tcPr>
            <w:tcW w:w="3465" w:type="dxa"/>
          </w:tcPr>
          <w:p w14:paraId="399B0753" w14:textId="77777777" w:rsidR="009166E9" w:rsidRPr="00E9603C" w:rsidRDefault="009166E9">
            <w:pPr>
              <w:pStyle w:val="TAL"/>
            </w:pPr>
            <w:r w:rsidRPr="00E9603C">
              <w:t xml:space="preserve">  &gt; Slice (1..max)</w:t>
            </w:r>
          </w:p>
        </w:tc>
        <w:tc>
          <w:tcPr>
            <w:tcW w:w="6201" w:type="dxa"/>
          </w:tcPr>
          <w:p w14:paraId="0B74CDCD" w14:textId="77777777" w:rsidR="009166E9" w:rsidRPr="00E9603C" w:rsidRDefault="009166E9">
            <w:pPr>
              <w:pStyle w:val="TAL"/>
            </w:pPr>
            <w:r w:rsidRPr="00E9603C">
              <w:t xml:space="preserve">Predicted slice for dropped sessions during the analytics target period </w:t>
            </w:r>
          </w:p>
        </w:tc>
      </w:tr>
      <w:tr w:rsidR="009166E9" w:rsidRPr="00E9603C" w14:paraId="6ED7A0A4" w14:textId="77777777">
        <w:trPr>
          <w:cantSplit/>
          <w:jc w:val="center"/>
        </w:trPr>
        <w:tc>
          <w:tcPr>
            <w:tcW w:w="3465" w:type="dxa"/>
          </w:tcPr>
          <w:p w14:paraId="1AE998CD" w14:textId="77777777" w:rsidR="009166E9" w:rsidRPr="00E9603C" w:rsidRDefault="009166E9">
            <w:pPr>
              <w:pStyle w:val="TAL"/>
            </w:pPr>
            <w:r w:rsidRPr="00E9603C">
              <w:t xml:space="preserve">      &gt;&gt; S-NSSAI</w:t>
            </w:r>
          </w:p>
        </w:tc>
        <w:tc>
          <w:tcPr>
            <w:tcW w:w="6201" w:type="dxa"/>
          </w:tcPr>
          <w:p w14:paraId="0E97C119" w14:textId="77777777" w:rsidR="009166E9" w:rsidRPr="00E9603C" w:rsidRDefault="009166E9">
            <w:pPr>
              <w:pStyle w:val="TAL"/>
            </w:pPr>
            <w:r w:rsidRPr="00E9603C">
              <w:t>Slice where the UE is predicted to disperse its dropped sessions</w:t>
            </w:r>
          </w:p>
        </w:tc>
      </w:tr>
      <w:tr w:rsidR="009166E9" w:rsidRPr="00E9603C" w14:paraId="5F64EF5D" w14:textId="77777777">
        <w:trPr>
          <w:cantSplit/>
          <w:jc w:val="center"/>
        </w:trPr>
        <w:tc>
          <w:tcPr>
            <w:tcW w:w="3465" w:type="dxa"/>
          </w:tcPr>
          <w:p w14:paraId="613A9522" w14:textId="77777777" w:rsidR="009166E9" w:rsidRPr="00E9603C" w:rsidRDefault="009166E9">
            <w:pPr>
              <w:pStyle w:val="TAL"/>
            </w:pPr>
            <w:r w:rsidRPr="00E9603C">
              <w:t xml:space="preserve">      &gt;&gt; Dropped sessions dispersion</w:t>
            </w:r>
          </w:p>
        </w:tc>
        <w:tc>
          <w:tcPr>
            <w:tcW w:w="6201" w:type="dxa"/>
          </w:tcPr>
          <w:p w14:paraId="1F782660" w14:textId="77777777" w:rsidR="009166E9" w:rsidRPr="00E9603C" w:rsidRDefault="009166E9">
            <w:pPr>
              <w:pStyle w:val="TAL"/>
            </w:pPr>
            <w:r w:rsidRPr="00E9603C">
              <w:t>Predicted dropped sessions to be dispersed at this slice</w:t>
            </w:r>
          </w:p>
        </w:tc>
      </w:tr>
      <w:tr w:rsidR="009166E9" w:rsidRPr="00E9603C" w14:paraId="588C0F2A" w14:textId="77777777">
        <w:trPr>
          <w:cantSplit/>
          <w:jc w:val="center"/>
        </w:trPr>
        <w:tc>
          <w:tcPr>
            <w:tcW w:w="3465" w:type="dxa"/>
          </w:tcPr>
          <w:p w14:paraId="3E3FAF5B" w14:textId="77777777" w:rsidR="009166E9" w:rsidRPr="00E9603C" w:rsidRDefault="009166E9">
            <w:pPr>
              <w:pStyle w:val="TAL"/>
            </w:pPr>
            <w:r w:rsidRPr="00E9603C">
              <w:t xml:space="preserve">      &gt;&gt; Confidence</w:t>
            </w:r>
          </w:p>
        </w:tc>
        <w:tc>
          <w:tcPr>
            <w:tcW w:w="6201" w:type="dxa"/>
          </w:tcPr>
          <w:p w14:paraId="2C371778" w14:textId="77777777" w:rsidR="009166E9" w:rsidRPr="00E9603C" w:rsidRDefault="009166E9">
            <w:pPr>
              <w:pStyle w:val="TAL"/>
            </w:pPr>
            <w:r w:rsidRPr="00E9603C">
              <w:t>Confidence of this prediction (i.e. transactions to be dispersed at this slice)</w:t>
            </w:r>
          </w:p>
        </w:tc>
      </w:tr>
      <w:tr w:rsidR="009166E9" w:rsidRPr="00E9603C" w14:paraId="7DE2CBBD" w14:textId="77777777">
        <w:trPr>
          <w:cantSplit/>
          <w:jc w:val="center"/>
        </w:trPr>
        <w:tc>
          <w:tcPr>
            <w:tcW w:w="3465" w:type="dxa"/>
          </w:tcPr>
          <w:p w14:paraId="102E9D6C" w14:textId="77777777" w:rsidR="009166E9" w:rsidRPr="00E9603C" w:rsidRDefault="009166E9">
            <w:pPr>
              <w:pStyle w:val="TAL"/>
            </w:pPr>
            <w:r w:rsidRPr="00E9603C">
              <w:t xml:space="preserve">      &gt;&gt; Dropped sessions classification</w:t>
            </w:r>
          </w:p>
        </w:tc>
        <w:tc>
          <w:tcPr>
            <w:tcW w:w="6201" w:type="dxa"/>
          </w:tcPr>
          <w:p w14:paraId="6759DF92" w14:textId="77777777" w:rsidR="009166E9" w:rsidRPr="00E9603C" w:rsidRDefault="009166E9">
            <w:pPr>
              <w:pStyle w:val="TAL"/>
            </w:pPr>
            <w:r w:rsidRPr="00E9603C">
              <w:t>Dropped sessions mobility classification for this slice: fixed, camper, traveller</w:t>
            </w:r>
          </w:p>
        </w:tc>
      </w:tr>
      <w:tr w:rsidR="009166E9" w:rsidRPr="00E9603C" w14:paraId="5E8E8E60" w14:textId="77777777">
        <w:trPr>
          <w:cantSplit/>
          <w:jc w:val="center"/>
        </w:trPr>
        <w:tc>
          <w:tcPr>
            <w:tcW w:w="3465" w:type="dxa"/>
          </w:tcPr>
          <w:p w14:paraId="00AEFA7D" w14:textId="77777777" w:rsidR="009166E9" w:rsidRPr="00E9603C" w:rsidRDefault="009166E9">
            <w:pPr>
              <w:pStyle w:val="TAL"/>
            </w:pPr>
            <w:r w:rsidRPr="00E9603C">
              <w:t xml:space="preserve">      &gt;&gt; Confidence</w:t>
            </w:r>
          </w:p>
        </w:tc>
        <w:tc>
          <w:tcPr>
            <w:tcW w:w="6201" w:type="dxa"/>
          </w:tcPr>
          <w:p w14:paraId="53CC4561" w14:textId="77777777" w:rsidR="009166E9" w:rsidRPr="00E9603C" w:rsidRDefault="009166E9">
            <w:pPr>
              <w:pStyle w:val="TAL"/>
            </w:pPr>
            <w:r w:rsidRPr="00E9603C">
              <w:t>Confidence of this prediction (i.e. mobility classification at this slice)</w:t>
            </w:r>
          </w:p>
        </w:tc>
      </w:tr>
      <w:tr w:rsidR="009166E9" w:rsidRPr="00E9603C" w14:paraId="03D86070" w14:textId="77777777">
        <w:trPr>
          <w:cantSplit/>
          <w:jc w:val="center"/>
        </w:trPr>
        <w:tc>
          <w:tcPr>
            <w:tcW w:w="3465" w:type="dxa"/>
          </w:tcPr>
          <w:p w14:paraId="1DF8F303" w14:textId="77777777" w:rsidR="009166E9" w:rsidRPr="00E9603C" w:rsidRDefault="009166E9">
            <w:pPr>
              <w:pStyle w:val="TAL"/>
            </w:pPr>
            <w:r w:rsidRPr="00E9603C">
              <w:t xml:space="preserve">      &gt;&gt; Dropped session ranking </w:t>
            </w:r>
          </w:p>
        </w:tc>
        <w:tc>
          <w:tcPr>
            <w:tcW w:w="6201" w:type="dxa"/>
          </w:tcPr>
          <w:p w14:paraId="728F7069" w14:textId="77777777" w:rsidR="009166E9" w:rsidRPr="00E9603C" w:rsidRDefault="009166E9">
            <w:pPr>
              <w:pStyle w:val="TAL"/>
            </w:pPr>
            <w:r w:rsidRPr="00E9603C">
              <w:t>Percentile ranking of predicted dropped sessions at this slice (i.e. % dropped sessions dispersed at this slice)</w:t>
            </w:r>
          </w:p>
        </w:tc>
      </w:tr>
      <w:tr w:rsidR="009166E9" w:rsidRPr="00E9603C" w14:paraId="6B021119" w14:textId="77777777">
        <w:trPr>
          <w:cantSplit/>
          <w:jc w:val="center"/>
        </w:trPr>
        <w:tc>
          <w:tcPr>
            <w:tcW w:w="3465" w:type="dxa"/>
          </w:tcPr>
          <w:p w14:paraId="1EF85892" w14:textId="77777777" w:rsidR="009166E9" w:rsidRPr="00E9603C" w:rsidRDefault="009166E9">
            <w:pPr>
              <w:pStyle w:val="TAL"/>
            </w:pPr>
            <w:r w:rsidRPr="00E9603C">
              <w:t xml:space="preserve">      &gt;&gt; Confidence</w:t>
            </w:r>
          </w:p>
        </w:tc>
        <w:tc>
          <w:tcPr>
            <w:tcW w:w="6201" w:type="dxa"/>
          </w:tcPr>
          <w:p w14:paraId="386A8F23" w14:textId="77777777" w:rsidR="009166E9" w:rsidRPr="00E9603C" w:rsidRDefault="009166E9">
            <w:pPr>
              <w:pStyle w:val="TAL"/>
            </w:pPr>
            <w:r w:rsidRPr="00E9603C">
              <w:t>Confidence of this prediction (i.e. percentile ranking at this slice)</w:t>
            </w:r>
          </w:p>
        </w:tc>
      </w:tr>
      <w:tr w:rsidR="009166E9" w:rsidRPr="00E9603C" w14:paraId="28579461" w14:textId="77777777">
        <w:trPr>
          <w:cantSplit/>
          <w:jc w:val="center"/>
        </w:trPr>
        <w:tc>
          <w:tcPr>
            <w:tcW w:w="3465" w:type="dxa"/>
            <w:tcBorders>
              <w:top w:val="single" w:sz="4" w:space="0" w:color="auto"/>
              <w:left w:val="single" w:sz="4" w:space="0" w:color="auto"/>
              <w:bottom w:val="single" w:sz="4" w:space="0" w:color="auto"/>
              <w:right w:val="single" w:sz="4" w:space="0" w:color="auto"/>
            </w:tcBorders>
          </w:tcPr>
          <w:p w14:paraId="4956CEB0" w14:textId="77777777" w:rsidR="009166E9" w:rsidRPr="00E9603C" w:rsidRDefault="009166E9">
            <w:pPr>
              <w:pStyle w:val="TAL"/>
            </w:pPr>
            <w:r w:rsidRPr="00E9603C">
              <w:t xml:space="preserve">      &gt;&gt; Ratio</w:t>
            </w:r>
          </w:p>
        </w:tc>
        <w:tc>
          <w:tcPr>
            <w:tcW w:w="6201" w:type="dxa"/>
            <w:tcBorders>
              <w:top w:val="single" w:sz="4" w:space="0" w:color="auto"/>
              <w:left w:val="single" w:sz="4" w:space="0" w:color="auto"/>
              <w:bottom w:val="single" w:sz="4" w:space="0" w:color="auto"/>
              <w:right w:val="single" w:sz="4" w:space="0" w:color="auto"/>
            </w:tcBorders>
          </w:tcPr>
          <w:p w14:paraId="22441147" w14:textId="77777777" w:rsidR="009166E9" w:rsidRPr="00E9603C" w:rsidRDefault="009166E9">
            <w:pPr>
              <w:pStyle w:val="TAL"/>
            </w:pPr>
            <w:r w:rsidRPr="00E9603C">
              <w:t>Percentage of UEs in the group (in case of UE group)</w:t>
            </w:r>
          </w:p>
        </w:tc>
      </w:tr>
    </w:tbl>
    <w:p w14:paraId="42E420EF" w14:textId="77777777" w:rsidR="009166E9" w:rsidRPr="00E9603C" w:rsidRDefault="009166E9">
      <w:pPr>
        <w:rPr>
          <w:lang w:eastAsia="zh-CN"/>
        </w:rPr>
      </w:pPr>
    </w:p>
    <w:p w14:paraId="44D0468B" w14:textId="77777777" w:rsidR="009166E9" w:rsidRPr="00E9603C" w:rsidRDefault="009166E9">
      <w:pPr>
        <w:pStyle w:val="NO"/>
        <w:rPr>
          <w:lang w:eastAsia="zh-CN"/>
        </w:rPr>
      </w:pPr>
      <w:r w:rsidRPr="00E9603C">
        <w:rPr>
          <w:lang w:eastAsia="zh-CN"/>
        </w:rPr>
        <w:t>NOTE:</w:t>
      </w:r>
      <w:r w:rsidRPr="00E9603C">
        <w:rPr>
          <w:lang w:eastAsia="zh-CN"/>
        </w:rPr>
        <w:tab/>
        <w:t>When target of analytics reporting is an individual UE, the NWDAF will provide the dispersion analytics result (i.e. list of (predicted) time slots) to NF service consumer(s) for the UE.</w:t>
      </w:r>
    </w:p>
    <w:p w14:paraId="052F148C" w14:textId="77777777" w:rsidR="009166E9" w:rsidRPr="00E9603C" w:rsidRDefault="009166E9">
      <w:pPr>
        <w:pStyle w:val="Heading3"/>
        <w:rPr>
          <w:lang w:eastAsia="ko-KR"/>
        </w:rPr>
      </w:pPr>
      <w:bookmarkStart w:id="7942" w:name="_Toc44004415"/>
      <w:bookmarkStart w:id="7943" w:name="_Toc20618"/>
      <w:bookmarkStart w:id="7944" w:name="_Toc8090"/>
      <w:bookmarkStart w:id="7945" w:name="_Toc43393243"/>
      <w:bookmarkStart w:id="7946" w:name="_Toc25069"/>
      <w:bookmarkStart w:id="7947" w:name="_Toc42779172"/>
      <w:bookmarkStart w:id="7948" w:name="_Toc27823130"/>
      <w:bookmarkStart w:id="7949" w:name="_Toc54786430"/>
      <w:bookmarkStart w:id="7950" w:name="_Toc23732"/>
      <w:bookmarkStart w:id="7951" w:name="_Toc21396"/>
      <w:bookmarkStart w:id="7952" w:name="_Toc19106317"/>
      <w:bookmarkStart w:id="7953" w:name="_Toc36126601"/>
      <w:bookmarkStart w:id="7954" w:name="_Toc50579520"/>
      <w:bookmarkStart w:id="7955" w:name="_Toc57201281"/>
      <w:bookmarkStart w:id="7956" w:name="_Toc19573"/>
      <w:bookmarkStart w:id="7957" w:name="_Toc54779470"/>
      <w:bookmarkStart w:id="7958" w:name="_Toc50021213"/>
      <w:bookmarkStart w:id="7959" w:name="_Toc54770118"/>
      <w:bookmarkStart w:id="7960" w:name="_Toc14641"/>
      <w:bookmarkStart w:id="7961" w:name="_Toc50023720"/>
      <w:bookmarkStart w:id="7962" w:name="_Toc42770116"/>
      <w:bookmarkStart w:id="7963" w:name="_Toc50023135"/>
      <w:bookmarkStart w:id="7964" w:name="_Toc50022486"/>
      <w:bookmarkStart w:id="7965" w:name="_Toc50021782"/>
      <w:bookmarkStart w:id="7966" w:name="_Toc50309788"/>
      <w:bookmarkStart w:id="7967" w:name="_Toc17200"/>
      <w:bookmarkStart w:id="7968" w:name="_Toc57641319"/>
      <w:bookmarkStart w:id="7969" w:name="_Toc59101672"/>
      <w:r w:rsidRPr="00E9603C">
        <w:t>6.</w:t>
      </w:r>
      <w:r w:rsidRPr="00E9603C">
        <w:rPr>
          <w:lang w:eastAsia="zh-CN"/>
        </w:rPr>
        <w:t>30</w:t>
      </w:r>
      <w:r w:rsidRPr="00E9603C">
        <w:t>.2</w:t>
      </w:r>
      <w:r w:rsidRPr="00E9603C">
        <w:tab/>
      </w:r>
      <w:r w:rsidRPr="00E9603C">
        <w:rPr>
          <w:lang w:eastAsia="ko-KR"/>
        </w:rPr>
        <w:t>Procedures</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7A33EE5C" w14:textId="77777777" w:rsidR="009166E9" w:rsidRPr="00E9603C" w:rsidRDefault="009166E9">
      <w:r w:rsidRPr="00E9603C">
        <w:t>The NWDAF can provide UE dispersion analytics, in the form of statistics or predictions or both, to another NF. If the NF is an AF, and when the AF is untrusted, the AF will request analytics via the NEF, and the NEF will then convey the request to the NWDAF.</w:t>
      </w:r>
    </w:p>
    <w:p w14:paraId="354C45C5" w14:textId="77777777" w:rsidR="009166E9" w:rsidRPr="00E9603C" w:rsidRDefault="009166E9">
      <w:pPr>
        <w:pStyle w:val="TH"/>
      </w:pPr>
      <w:r w:rsidRPr="00E9603C">
        <w:object w:dxaOrig="7074" w:dyaOrig="7812" w14:anchorId="1E386DA1">
          <v:shape id="对象 179" o:spid="_x0000_i1104" type="#_x0000_t75" style="width:460pt;height:508pt;mso-position-horizontal-relative:page;mso-position-vertical-relative:page" o:ole="">
            <v:imagedata r:id="rId156" o:title=""/>
          </v:shape>
          <o:OLEObject Type="Embed" ProgID="Visio.Drawing.15" ShapeID="对象 179" DrawAspect="Content" ObjectID="_1669716010" r:id="rId157"/>
        </w:object>
      </w:r>
    </w:p>
    <w:p w14:paraId="4A1D6444" w14:textId="77777777" w:rsidR="009166E9" w:rsidRPr="00E9603C" w:rsidRDefault="009166E9">
      <w:pPr>
        <w:pStyle w:val="TF"/>
      </w:pPr>
      <w:r w:rsidRPr="00E9603C">
        <w:t>Figure 6.</w:t>
      </w:r>
      <w:r w:rsidRPr="00E9603C">
        <w:rPr>
          <w:lang w:eastAsia="zh-CN"/>
        </w:rPr>
        <w:t>30</w:t>
      </w:r>
      <w:r w:rsidRPr="00E9603C">
        <w:t>.2-1: UE Dispersion Analytics provided to an NF</w:t>
      </w:r>
    </w:p>
    <w:p w14:paraId="649C6C67" w14:textId="77777777" w:rsidR="009166E9" w:rsidRPr="00E9603C" w:rsidRDefault="009166E9">
      <w:pPr>
        <w:pStyle w:val="B1"/>
      </w:pPr>
      <w:r w:rsidRPr="00E9603C">
        <w:t>1.</w:t>
      </w:r>
      <w:r w:rsidRPr="00E9603C">
        <w:tab/>
        <w:t>The NF sends a request to the NWDAF for dispersion analytics on a specific UE, any UE, or a group of UEs, using either the Nnwdaf_AnalyticsInfo or Nnwdaf_AnalyticsSubscription service. The NF can request statistics or predictions or both. The type of analytics is set to UE Dispersion Analytics, the dispersion analytic (DA) type combination (i.e. data volume, transactions, transactions failure, dropped calls, voice minutes) and analytic filter information = (Area of Interest, slice, target period). The NF provides the UE id or Internal Group ID in the Target of Analytics Reporting.</w:t>
      </w:r>
    </w:p>
    <w:p w14:paraId="5FF7943E" w14:textId="77777777" w:rsidR="009166E9" w:rsidRPr="00E9603C" w:rsidRDefault="009166E9">
      <w:pPr>
        <w:pStyle w:val="B1"/>
      </w:pPr>
      <w:r w:rsidRPr="00E9603C">
        <w:t>2.</w:t>
      </w:r>
      <w:r w:rsidRPr="00E9603C">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This step may be skipped when e.g. the NWDAF already has the requested analytics available.</w:t>
      </w:r>
    </w:p>
    <w:p w14:paraId="37FEECC9" w14:textId="77777777" w:rsidR="009166E9" w:rsidRPr="00E9603C" w:rsidRDefault="009166E9">
      <w:pPr>
        <w:pStyle w:val="B1"/>
      </w:pPr>
      <w:r w:rsidRPr="00E9603C">
        <w:tab/>
        <w:t>The NWDAF subscribes to voice service data from AF(s) by invoking Naf_EventExposure_Subscribe service or Nnef_EventExposure_Subscribe (if via NEF).</w:t>
      </w:r>
    </w:p>
    <w:p w14:paraId="49CEA1D4" w14:textId="77777777" w:rsidR="009166E9" w:rsidRPr="00E9603C" w:rsidRDefault="009166E9">
      <w:pPr>
        <w:pStyle w:val="NO"/>
      </w:pPr>
      <w:r w:rsidRPr="00E9603C">
        <w:t>NOTE:</w:t>
      </w:r>
      <w:r w:rsidRPr="00E9603C">
        <w:tab/>
        <w:t xml:space="preserve">The NWDAF determines the AMF serving the UE, any UE, or the group of UEs as described in </w:t>
      </w:r>
      <w:r w:rsidR="00E9603C" w:rsidRPr="00E9603C">
        <w:t>TS</w:t>
      </w:r>
      <w:r w:rsidR="00E9603C">
        <w:t> </w:t>
      </w:r>
      <w:r w:rsidR="00E9603C" w:rsidRPr="00E9603C">
        <w:t>23.288</w:t>
      </w:r>
      <w:r w:rsidR="00E9603C">
        <w:t> </w:t>
      </w:r>
      <w:r w:rsidR="00E9603C" w:rsidRPr="00E9603C">
        <w:t>[</w:t>
      </w:r>
      <w:r w:rsidRPr="00E9603C">
        <w:t>5] clause 6.2.2.1.</w:t>
      </w:r>
    </w:p>
    <w:p w14:paraId="17230E72" w14:textId="77777777" w:rsidR="009166E9" w:rsidRPr="00E9603C" w:rsidRDefault="009166E9">
      <w:pPr>
        <w:pStyle w:val="B1"/>
        <w:rPr>
          <w:lang w:eastAsia="zh-CN"/>
        </w:rPr>
      </w:pPr>
      <w:r w:rsidRPr="00E9603C">
        <w:rPr>
          <w:lang w:eastAsia="zh-CN"/>
        </w:rPr>
        <w:t>3.</w:t>
      </w:r>
      <w:r w:rsidRPr="00E9603C">
        <w:rPr>
          <w:lang w:eastAsia="zh-CN"/>
        </w:rPr>
        <w:tab/>
        <w:t>The NWDAF derives requested analytics.</w:t>
      </w:r>
    </w:p>
    <w:p w14:paraId="36EDE961" w14:textId="77777777" w:rsidR="009166E9" w:rsidRPr="00E9603C" w:rsidRDefault="009166E9">
      <w:pPr>
        <w:pStyle w:val="B1"/>
        <w:rPr>
          <w:lang w:eastAsia="zh-CN"/>
        </w:rPr>
      </w:pPr>
      <w:r w:rsidRPr="00E9603C">
        <w:rPr>
          <w:lang w:eastAsia="zh-CN"/>
        </w:rPr>
        <w:t>4.</w:t>
      </w:r>
      <w:r w:rsidRPr="00E9603C">
        <w:rPr>
          <w:lang w:eastAsia="zh-CN"/>
        </w:rPr>
        <w:tab/>
        <w:t>The NWDAF provides requested UE dispersion analytics to the NF, using either the Nnwdaf_AnalyticsInfo_Request Response or Nnwdaf_AnalyticsSubscription_Notify, depending on the service used in step 1. The details for UE dispersion analytics provided by NWDAF are described in clause 6.30.1.4. The provided analytics enables the consumer to predict changing network conditions such as data volume change at a location or a slice, signalling storm conditions at a location or a slice, etc.</w:t>
      </w:r>
    </w:p>
    <w:p w14:paraId="601F1065" w14:textId="77777777" w:rsidR="009166E9" w:rsidRPr="00E9603C" w:rsidRDefault="009166E9">
      <w:pPr>
        <w:pStyle w:val="B1"/>
        <w:rPr>
          <w:lang w:eastAsia="zh-CN"/>
        </w:rPr>
      </w:pPr>
      <w:r w:rsidRPr="00E9603C">
        <w:rPr>
          <w:lang w:eastAsia="zh-CN"/>
        </w:rPr>
        <w:t>5-6.</w:t>
      </w:r>
      <w:r w:rsidRPr="00E9603C">
        <w:rPr>
          <w:lang w:eastAsia="zh-CN"/>
        </w:rPr>
        <w:tab/>
        <w:t>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22C4CA96" w14:textId="77777777" w:rsidR="009166E9" w:rsidRPr="00E9603C" w:rsidRDefault="009166E9">
      <w:pPr>
        <w:pStyle w:val="B1"/>
        <w:rPr>
          <w:lang w:eastAsia="zh-CN"/>
        </w:rPr>
      </w:pPr>
      <w:r w:rsidRPr="00E9603C">
        <w:rPr>
          <w:lang w:eastAsia="zh-CN"/>
        </w:rPr>
        <w:t>7.</w:t>
      </w:r>
      <w:r w:rsidRPr="00E9603C">
        <w:rPr>
          <w:lang w:eastAsia="zh-CN"/>
        </w:rPr>
        <w:tab/>
        <w:t>The NWDAF provides the newly generated dispersion analytics to the NF. The details for UE dispersion analytics provided by NWDAF are described in clause 6.30.1.4.</w:t>
      </w:r>
    </w:p>
    <w:p w14:paraId="729C9270" w14:textId="77777777" w:rsidR="009166E9" w:rsidRPr="00E9603C" w:rsidRDefault="009166E9">
      <w:pPr>
        <w:pStyle w:val="Heading3"/>
        <w:rPr>
          <w:lang w:eastAsia="ko-KR"/>
        </w:rPr>
      </w:pPr>
      <w:bookmarkStart w:id="7970" w:name="_Toc31668"/>
      <w:bookmarkStart w:id="7971" w:name="_Toc32407"/>
      <w:bookmarkStart w:id="7972" w:name="_Toc17249"/>
      <w:bookmarkStart w:id="7973" w:name="_Toc29954"/>
      <w:bookmarkStart w:id="7974" w:name="_Toc21455"/>
      <w:bookmarkStart w:id="7975" w:name="_Toc4401"/>
      <w:bookmarkStart w:id="7976" w:name="_Toc42770117"/>
      <w:bookmarkStart w:id="7977" w:name="_Toc42779173"/>
      <w:bookmarkStart w:id="7978" w:name="_Toc43393244"/>
      <w:bookmarkStart w:id="7979" w:name="_Toc44004416"/>
      <w:bookmarkStart w:id="7980" w:name="_Toc50021214"/>
      <w:bookmarkStart w:id="7981" w:name="_Toc50021783"/>
      <w:bookmarkStart w:id="7982" w:name="_Toc50022487"/>
      <w:bookmarkStart w:id="7983" w:name="_Toc50023136"/>
      <w:bookmarkStart w:id="7984" w:name="_Toc50023721"/>
      <w:bookmarkStart w:id="7985" w:name="_Toc50309789"/>
      <w:bookmarkStart w:id="7986" w:name="_Toc50579521"/>
      <w:bookmarkStart w:id="7987" w:name="_Toc54770119"/>
      <w:bookmarkStart w:id="7988" w:name="_Toc54779471"/>
      <w:bookmarkStart w:id="7989" w:name="_Toc54786431"/>
      <w:bookmarkStart w:id="7990" w:name="_Toc806"/>
      <w:bookmarkStart w:id="7991" w:name="_Toc57201282"/>
      <w:bookmarkStart w:id="7992" w:name="_Toc28308"/>
      <w:bookmarkStart w:id="7993" w:name="_Toc57641320"/>
      <w:bookmarkStart w:id="7994" w:name="_Toc59101673"/>
      <w:r w:rsidRPr="00E9603C">
        <w:t>6.</w:t>
      </w:r>
      <w:r w:rsidRPr="00E9603C">
        <w:rPr>
          <w:lang w:eastAsia="zh-CN"/>
        </w:rPr>
        <w:t>30</w:t>
      </w:r>
      <w:r w:rsidRPr="00E9603C">
        <w:t>.3</w:t>
      </w:r>
      <w:r w:rsidRPr="00E9603C">
        <w:tab/>
        <w:t xml:space="preserve">Assistance to </w:t>
      </w:r>
      <w:r w:rsidRPr="00E9603C">
        <w:rPr>
          <w:lang w:eastAsia="ko-KR"/>
        </w:rPr>
        <w:t>slice load distribution procedure</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7BAACA7F" w14:textId="77777777" w:rsidR="009166E9" w:rsidRPr="00E9603C" w:rsidRDefault="009166E9">
      <w:r w:rsidRPr="00E9603C">
        <w:t>In this procedure the NSSF, or AMF when NSSF is not deployed subscribes to receive slice load analytics and attempts to avoid further overloading the slice with new UE registration or redirect heavy users to another slice or slice instance. When a slice or slice instance is not receiving acceptable service experience and is heavily loaded the NSSF or AMF requests the NWDAF to report the data dispersion analytics of registered UE on the slice and also report the predicted dispersion of a UE attempting to register at the slice. With a data volume loading information, the NSSF can decide when to stop admitting heavy users into a particular slice while potentially still admitting light users. The NSSF may decide to allow just travellers additions to a loaded slice and redirect fixed and camper data users to a different slice.</w:t>
      </w:r>
    </w:p>
    <w:p w14:paraId="6227550F" w14:textId="77777777" w:rsidR="009166E9" w:rsidRPr="00E9603C" w:rsidRDefault="009166E9">
      <w:pPr>
        <w:pStyle w:val="NO"/>
      </w:pPr>
      <w:r w:rsidRPr="00E9603C">
        <w:t>NOTE:</w:t>
      </w:r>
      <w:r w:rsidRPr="00E9603C">
        <w:tab/>
        <w:t>If the NSSF is not deployed, another 5GC NF (e.g. AMF and/or SMF) may subscribe to the slice dispersion data analytics information to assist with load mitigation policy.</w:t>
      </w:r>
    </w:p>
    <w:p w14:paraId="19F70215" w14:textId="77777777" w:rsidR="009166E9" w:rsidRPr="00E9603C" w:rsidRDefault="009166E9">
      <w:pPr>
        <w:pStyle w:val="EditorsNote"/>
      </w:pPr>
      <w:r w:rsidRPr="00E9603C">
        <w:t>Editor's note:</w:t>
      </w:r>
      <w:r w:rsidRPr="00E9603C">
        <w:tab/>
        <w:t>An alignment may be required with Solution #2, once KI#4 is concluded, to provide dispersion analytics information to assist to the slice load distribution steps of Solution #2 when a new UE initiates registration on a loaded or restricted slice.</w:t>
      </w:r>
    </w:p>
    <w:p w14:paraId="3417AD1B" w14:textId="77777777" w:rsidR="009166E9" w:rsidRPr="00E9603C" w:rsidRDefault="009166E9">
      <w:pPr>
        <w:pStyle w:val="Heading3"/>
        <w:rPr>
          <w:lang w:eastAsia="ko-KR"/>
        </w:rPr>
      </w:pPr>
      <w:bookmarkStart w:id="7995" w:name="_Toc44004417"/>
      <w:bookmarkStart w:id="7996" w:name="_Toc17560"/>
      <w:bookmarkStart w:id="7997" w:name="_Toc43393245"/>
      <w:bookmarkStart w:id="7998" w:name="_Toc2440"/>
      <w:bookmarkStart w:id="7999" w:name="_Toc7485"/>
      <w:bookmarkStart w:id="8000" w:name="_Toc42779174"/>
      <w:bookmarkStart w:id="8001" w:name="_Toc7028"/>
      <w:bookmarkStart w:id="8002" w:name="_Toc50022488"/>
      <w:bookmarkStart w:id="8003" w:name="_Toc42770118"/>
      <w:bookmarkStart w:id="8004" w:name="_Toc14456"/>
      <w:bookmarkStart w:id="8005" w:name="_Toc50579522"/>
      <w:bookmarkStart w:id="8006" w:name="_Toc50309790"/>
      <w:bookmarkStart w:id="8007" w:name="_Toc50023722"/>
      <w:bookmarkStart w:id="8008" w:name="_Toc19781"/>
      <w:bookmarkStart w:id="8009" w:name="_Toc50021215"/>
      <w:bookmarkStart w:id="8010" w:name="_Toc50023137"/>
      <w:bookmarkStart w:id="8011" w:name="_Toc50021784"/>
      <w:bookmarkStart w:id="8012" w:name="_Toc31392"/>
      <w:bookmarkStart w:id="8013" w:name="_Toc16182"/>
      <w:bookmarkStart w:id="8014" w:name="_Toc54770120"/>
      <w:bookmarkStart w:id="8015" w:name="_Toc54779472"/>
      <w:bookmarkStart w:id="8016" w:name="_Toc54786432"/>
      <w:bookmarkStart w:id="8017" w:name="_Toc57201283"/>
      <w:bookmarkStart w:id="8018" w:name="_Toc57641321"/>
      <w:bookmarkStart w:id="8019" w:name="_Toc59101674"/>
      <w:r w:rsidRPr="00E9603C">
        <w:t>6.</w:t>
      </w:r>
      <w:r w:rsidRPr="00E9603C">
        <w:rPr>
          <w:lang w:eastAsia="zh-CN"/>
        </w:rPr>
        <w:t>30</w:t>
      </w:r>
      <w:r w:rsidRPr="00E9603C">
        <w:t>.4</w:t>
      </w:r>
      <w:r w:rsidRPr="00E9603C">
        <w:tab/>
      </w:r>
      <w:bookmarkStart w:id="8020" w:name="_Hlk40660955"/>
      <w:r w:rsidRPr="00E9603C">
        <w:rPr>
          <w:lang w:eastAsia="ko-KR"/>
        </w:rPr>
        <w:t>User Data Congestion Mitigation</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0B58B79C" w14:textId="77777777" w:rsidR="009166E9" w:rsidRPr="00E9603C" w:rsidRDefault="009166E9">
      <w:r w:rsidRPr="00E9603C">
        <w:t xml:space="preserve">In this procedure upon notification of one-time or continuous user plan data congestion in an area of interest, (see </w:t>
      </w:r>
      <w:r w:rsidR="00E9603C" w:rsidRPr="00E9603C">
        <w:t>TS</w:t>
      </w:r>
      <w:r w:rsidR="00E9603C">
        <w:t> </w:t>
      </w:r>
      <w:r w:rsidR="00E9603C" w:rsidRPr="00E9603C">
        <w:t>23.288</w:t>
      </w:r>
      <w:r w:rsidR="00E9603C">
        <w:t> </w:t>
      </w:r>
      <w:r w:rsidR="00E9603C" w:rsidRPr="00E9603C">
        <w:t>[</w:t>
      </w:r>
      <w:r w:rsidRPr="00E9603C">
        <w:t xml:space="preserve">5] clause 6.8), the PCF requests the NWDAF to report the data dispersion analytics of either any user or just the heavy users located at the congested area of interest. This information is derived from the amount of data volume dispersed at that location by the users either as statistical information and/or predication. With this data volume dispersion analytics, the PCF can decide for example whether to remove PCC Rules for heavy users, that will trigger QoS flow removal by the SMF and whether to not assign PCC Rules to a newly requested heavy user's QoS flow. Such PCF decision may help on leading to a reduction of the heavy users data consumption and the data volume demand at the location. </w:t>
      </w:r>
      <w:r w:rsidRPr="00E9603C">
        <w:rPr>
          <w:lang w:eastAsia="zh-CN"/>
        </w:rPr>
        <w:t>A policy update to mitigate congestion may involve change to non-GBR QoS flows, modification of the UE-AMBRR which is the aggregated bit rate across all non-GBR QoS flows of the UE, Session-AMBR, which is the aggregated maximum bitrate of non-GB flows of the PDU session, update to RFSP and/or service area restriction.</w:t>
      </w:r>
    </w:p>
    <w:p w14:paraId="65888422" w14:textId="77777777" w:rsidR="009166E9" w:rsidRPr="00E9603C" w:rsidRDefault="009166E9">
      <w:pPr>
        <w:pStyle w:val="TH"/>
      </w:pPr>
      <w:r w:rsidRPr="00E9603C">
        <w:object w:dxaOrig="8138" w:dyaOrig="6350" w14:anchorId="75D278F3">
          <v:shape id="对象 89" o:spid="_x0000_i1105" type="#_x0000_t75" style="width:468pt;height:365pt;mso-position-horizontal-relative:page;mso-position-vertical-relative:page" o:ole="">
            <v:imagedata r:id="rId158" o:title=""/>
          </v:shape>
          <o:OLEObject Type="Embed" ProgID="Visio.Drawing.15" ShapeID="对象 89" DrawAspect="Content" ObjectID="_1669716011" r:id="rId159"/>
        </w:object>
      </w:r>
    </w:p>
    <w:p w14:paraId="4141E97D" w14:textId="77777777" w:rsidR="009166E9" w:rsidRPr="00E9603C" w:rsidRDefault="009166E9">
      <w:pPr>
        <w:pStyle w:val="TF"/>
      </w:pPr>
      <w:r w:rsidRPr="00E9603C">
        <w:t>Figure 6.</w:t>
      </w:r>
      <w:r w:rsidRPr="00E9603C">
        <w:rPr>
          <w:lang w:eastAsia="zh-CN"/>
        </w:rPr>
        <w:t>30</w:t>
      </w:r>
      <w:r w:rsidRPr="00E9603C">
        <w:t>.4-1: Procedure for User Data Congestion Mitigation</w:t>
      </w:r>
    </w:p>
    <w:p w14:paraId="18A731C9" w14:textId="77777777" w:rsidR="009166E9" w:rsidRPr="00E9603C" w:rsidRDefault="009166E9">
      <w:pPr>
        <w:pStyle w:val="B1"/>
      </w:pPr>
      <w:r w:rsidRPr="00E9603C">
        <w:t>1-5.</w:t>
      </w:r>
      <w:r w:rsidRPr="00E9603C">
        <w:tab/>
        <w:t xml:space="preserve">User data congestion at an area of interest is reported to all PCFs per steps 1 through 5 in </w:t>
      </w:r>
      <w:r w:rsidR="00E9603C" w:rsidRPr="00E9603C">
        <w:t>TS</w:t>
      </w:r>
      <w:r w:rsidR="00E9603C">
        <w:t> </w:t>
      </w:r>
      <w:r w:rsidR="00E9603C" w:rsidRPr="00E9603C">
        <w:t>23.288</w:t>
      </w:r>
      <w:r w:rsidR="00E9603C">
        <w:t> </w:t>
      </w:r>
      <w:r w:rsidR="00E9603C" w:rsidRPr="00E9603C">
        <w:t>[</w:t>
      </w:r>
      <w:r w:rsidRPr="00E9603C">
        <w:t xml:space="preserve">5] procedure 6.8.4. This also maps to internal event notification, steps 1d in </w:t>
      </w:r>
      <w:r w:rsidR="00E9603C" w:rsidRPr="00E9603C">
        <w:t>TS</w:t>
      </w:r>
      <w:r w:rsidR="00E9603C">
        <w:t> </w:t>
      </w:r>
      <w:r w:rsidR="00E9603C" w:rsidRPr="00E9603C">
        <w:t>23.502</w:t>
      </w:r>
      <w:r w:rsidR="00E9603C">
        <w:t> </w:t>
      </w:r>
      <w:r w:rsidR="00E9603C" w:rsidRPr="00E9603C">
        <w:t>[</w:t>
      </w:r>
      <w:r w:rsidRPr="00E9603C">
        <w:t>3] clause 4.16.5.2.</w:t>
      </w:r>
    </w:p>
    <w:p w14:paraId="612DA989" w14:textId="77777777" w:rsidR="009166E9" w:rsidRPr="00E9603C" w:rsidRDefault="009166E9">
      <w:pPr>
        <w:pStyle w:val="B1"/>
      </w:pPr>
      <w:r w:rsidRPr="00E9603C">
        <w:t>6.</w:t>
      </w:r>
      <w:r w:rsidRPr="00E9603C">
        <w:tab/>
        <w:t xml:space="preserve">For a potential policy change decision, the PCFs are requesting data volume dispersion analysis for the UE in the requested Area of Interest from the NWDAF (i.e. in this UC, AOI is the reported congested area). If the Analytic Filter is set to "top-heavy users" the request is just for the top-heavy data users, otherwise the request is for data dispersion analytics of all UEs in the AOI. If the NWDAF needs to retrieve the list of UEs in the area of interest, it may subscribe to UE mobility event notifications of AMFs as described in clause 5.3.4.4 of </w:t>
      </w:r>
      <w:r w:rsidR="00E9603C" w:rsidRPr="00E9603C">
        <w:t>TS</w:t>
      </w:r>
      <w:r w:rsidR="00E9603C">
        <w:t> </w:t>
      </w:r>
      <w:r w:rsidR="00E9603C" w:rsidRPr="00E9603C">
        <w:t>23.501</w:t>
      </w:r>
      <w:r w:rsidR="00E9603C">
        <w:t> </w:t>
      </w:r>
      <w:r w:rsidR="00E9603C" w:rsidRPr="00E9603C">
        <w:t>[</w:t>
      </w:r>
      <w:r w:rsidRPr="00E9603C">
        <w:t xml:space="preserve">2] using event ID "UE moving in or out of Area of Interest" and Event Filters as described in Table 5.2.2.3.1-1 of </w:t>
      </w:r>
      <w:r w:rsidR="00E9603C" w:rsidRPr="00E9603C">
        <w:t>TS</w:t>
      </w:r>
      <w:r w:rsidR="00E9603C">
        <w:t> </w:t>
      </w:r>
      <w:r w:rsidR="00E9603C" w:rsidRPr="00E9603C">
        <w:t>23.502</w:t>
      </w:r>
      <w:r w:rsidR="00E9603C">
        <w:t> </w:t>
      </w:r>
      <w:r w:rsidR="00E9603C" w:rsidRPr="00E9603C">
        <w:t>[</w:t>
      </w:r>
      <w:r w:rsidRPr="00E9603C">
        <w:t>3].</w:t>
      </w:r>
    </w:p>
    <w:p w14:paraId="2FCDCB7B" w14:textId="77777777" w:rsidR="009166E9" w:rsidRPr="00E9603C" w:rsidRDefault="009166E9">
      <w:pPr>
        <w:pStyle w:val="B1"/>
      </w:pPr>
      <w:r w:rsidRPr="00E9603C">
        <w:t>7.</w:t>
      </w:r>
      <w:r w:rsidRPr="00E9603C">
        <w:tab/>
        <w:t>Per statistical information and/or prediction, the NWDAF derives and rank the fixed and camping data volume users at the requested area of interest.</w:t>
      </w:r>
    </w:p>
    <w:p w14:paraId="0503F7F1" w14:textId="77777777" w:rsidR="009166E9" w:rsidRPr="00E9603C" w:rsidRDefault="009166E9">
      <w:pPr>
        <w:pStyle w:val="B1"/>
      </w:pPr>
      <w:r w:rsidRPr="00E9603C">
        <w:t>8.</w:t>
      </w:r>
      <w:r w:rsidRPr="00E9603C">
        <w:tab/>
        <w:t>The NWDAF identifies all the users in the requested area of interest and per Analytic Filter settings, returns in the response to the PCF an entry for each user or an entry for each top-heavy user. The response includes statistics or prediction of data volume dispersion at the location, the user ranking and classification (fixed, camper, traveller at the location) as defined in tables 6.30.1.4.1-1 and 6.30.1.4.1-2.</w:t>
      </w:r>
    </w:p>
    <w:p w14:paraId="044B8C41" w14:textId="77777777" w:rsidR="009166E9" w:rsidRPr="00E9603C" w:rsidRDefault="009166E9">
      <w:pPr>
        <w:pStyle w:val="B1"/>
      </w:pPr>
      <w:r w:rsidRPr="00E9603C">
        <w:t>9.</w:t>
      </w:r>
      <w:r w:rsidRPr="00E9603C">
        <w:tab/>
        <w:t>Based on the NWDAF provided data, the PCFs use the data volume dispersion and ranking information and possibly other pertinent information per the PCF local policies, to decide whether to apply a policy change to certain reported UEs under their control.</w:t>
      </w:r>
    </w:p>
    <w:p w14:paraId="615059D3" w14:textId="77777777" w:rsidR="009166E9" w:rsidRPr="00E9603C" w:rsidRDefault="009166E9">
      <w:pPr>
        <w:pStyle w:val="B1"/>
      </w:pPr>
      <w:r w:rsidRPr="00E9603C">
        <w:t>10.</w:t>
      </w:r>
      <w:r w:rsidRPr="00E9603C">
        <w:tab/>
        <w:t xml:space="preserve">The PCFs perform AM or SM policy modification to the UEs under their control as described in </w:t>
      </w:r>
      <w:r w:rsidR="00E9603C" w:rsidRPr="00E9603C">
        <w:t>TS</w:t>
      </w:r>
      <w:r w:rsidR="00E9603C">
        <w:t> </w:t>
      </w:r>
      <w:r w:rsidR="00E9603C" w:rsidRPr="00E9603C">
        <w:t>23.502</w:t>
      </w:r>
      <w:r w:rsidR="00E9603C">
        <w:t> </w:t>
      </w:r>
      <w:r w:rsidR="00E9603C" w:rsidRPr="00E9603C">
        <w:t>[</w:t>
      </w:r>
      <w:r w:rsidRPr="00E9603C">
        <w:t>3] clause 4.16.5.2 steps 4 and 5. A policy modification to mitigate congestion may involve for example change non-GBR QoS flows, modification of UE-AMBR, which is the aggregated bit rate across all non-GBR flows of the PDU session, update to RFSP and/or service area restriction. For example, in order to mitigate the user plane data congestion, the PCF may use the data dispersion for an application to update the policy of the QoS flows for the application (e.g. reduce the GFBR or MFBR).</w:t>
      </w:r>
    </w:p>
    <w:p w14:paraId="6292E70A" w14:textId="77777777" w:rsidR="009166E9" w:rsidRPr="00E9603C" w:rsidRDefault="009166E9">
      <w:pPr>
        <w:pStyle w:val="NO"/>
      </w:pPr>
      <w:r w:rsidRPr="00E9603C">
        <w:t>NOTE:</w:t>
      </w:r>
      <w:r w:rsidRPr="00E9603C">
        <w:tab/>
        <w:t>This step shows optional PCF's policy modification at the SMF, AMF or both. The PCF serving the AMF and serving the SMF may be different ones, as such the policy modifications are performed by each of these PCF(s).</w:t>
      </w:r>
    </w:p>
    <w:p w14:paraId="38B66059" w14:textId="77777777" w:rsidR="009166E9" w:rsidRPr="00E9603C" w:rsidRDefault="009166E9">
      <w:pPr>
        <w:pStyle w:val="Heading3"/>
        <w:rPr>
          <w:lang w:eastAsia="ko-KR"/>
        </w:rPr>
      </w:pPr>
      <w:bookmarkStart w:id="8021" w:name="_Toc42770119"/>
      <w:bookmarkStart w:id="8022" w:name="_Toc32645"/>
      <w:bookmarkStart w:id="8023" w:name="_Toc50023138"/>
      <w:bookmarkStart w:id="8024" w:name="_Toc54770121"/>
      <w:bookmarkStart w:id="8025" w:name="_Toc54779473"/>
      <w:bookmarkStart w:id="8026" w:name="_Toc50023723"/>
      <w:bookmarkStart w:id="8027" w:name="_Toc54786433"/>
      <w:bookmarkStart w:id="8028" w:name="_Toc20610"/>
      <w:bookmarkStart w:id="8029" w:name="_Toc20750"/>
      <w:bookmarkStart w:id="8030" w:name="_Toc44004418"/>
      <w:bookmarkStart w:id="8031" w:name="_Toc24513"/>
      <w:bookmarkStart w:id="8032" w:name="_Toc25776"/>
      <w:bookmarkStart w:id="8033" w:name="_Toc50309791"/>
      <w:bookmarkStart w:id="8034" w:name="_Toc57201284"/>
      <w:bookmarkStart w:id="8035" w:name="_Toc42779175"/>
      <w:bookmarkStart w:id="8036" w:name="_Toc50021216"/>
      <w:bookmarkStart w:id="8037" w:name="_Toc50022489"/>
      <w:bookmarkStart w:id="8038" w:name="_Toc7347"/>
      <w:bookmarkStart w:id="8039" w:name="_Toc19315"/>
      <w:bookmarkStart w:id="8040" w:name="_Toc50579523"/>
      <w:bookmarkStart w:id="8041" w:name="_Toc32350"/>
      <w:bookmarkStart w:id="8042" w:name="_Toc43393246"/>
      <w:bookmarkStart w:id="8043" w:name="_Toc50021785"/>
      <w:bookmarkStart w:id="8044" w:name="_Toc57641322"/>
      <w:bookmarkStart w:id="8045" w:name="_Toc59101675"/>
      <w:bookmarkEnd w:id="8020"/>
      <w:r w:rsidRPr="00E9603C">
        <w:t>6.</w:t>
      </w:r>
      <w:r w:rsidRPr="00E9603C">
        <w:rPr>
          <w:lang w:eastAsia="zh-CN"/>
        </w:rPr>
        <w:t>30</w:t>
      </w:r>
      <w:r w:rsidRPr="00E9603C">
        <w:t>.</w:t>
      </w:r>
      <w:r w:rsidRPr="00E9603C">
        <w:rPr>
          <w:lang w:eastAsia="zh-CN"/>
        </w:rPr>
        <w:t>5</w:t>
      </w:r>
      <w:r w:rsidRPr="00E9603C">
        <w:tab/>
        <w:t>Impacts on services, entities and interfaces</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p>
    <w:p w14:paraId="479AF785" w14:textId="77777777" w:rsidR="009166E9" w:rsidRPr="00E9603C" w:rsidRDefault="009166E9">
      <w:pPr>
        <w:rPr>
          <w:lang w:eastAsia="ko-KR"/>
        </w:rPr>
      </w:pPr>
      <w:r w:rsidRPr="00E9603C">
        <w:rPr>
          <w:lang w:eastAsia="ko-KR"/>
        </w:rPr>
        <w:t>PCF impact:</w:t>
      </w:r>
    </w:p>
    <w:p w14:paraId="1F168435" w14:textId="77777777" w:rsidR="009166E9" w:rsidRPr="00E9603C" w:rsidRDefault="009166E9">
      <w:pPr>
        <w:pStyle w:val="B1"/>
        <w:rPr>
          <w:lang w:eastAsia="ko-KR"/>
        </w:rPr>
      </w:pPr>
      <w:r w:rsidRPr="00E9603C">
        <w:rPr>
          <w:lang w:eastAsia="ko-KR"/>
        </w:rPr>
        <w:t>1)</w:t>
      </w:r>
      <w:r w:rsidRPr="00E9603C">
        <w:rPr>
          <w:lang w:eastAsia="ko-KR"/>
        </w:rPr>
        <w:tab/>
        <w:t>Subscribe for UE dispersion analytics/prediction from the NWDAF.</w:t>
      </w:r>
    </w:p>
    <w:p w14:paraId="3DDAA565" w14:textId="77777777" w:rsidR="009166E9" w:rsidRPr="00E9603C" w:rsidRDefault="009166E9">
      <w:pPr>
        <w:rPr>
          <w:lang w:eastAsia="ko-KR"/>
        </w:rPr>
      </w:pPr>
      <w:r w:rsidRPr="00E9603C">
        <w:rPr>
          <w:lang w:eastAsia="ko-KR"/>
        </w:rPr>
        <w:t>NSSF impact:</w:t>
      </w:r>
    </w:p>
    <w:p w14:paraId="0807D9C1" w14:textId="77777777" w:rsidR="009166E9" w:rsidRPr="00E9603C" w:rsidRDefault="009166E9">
      <w:pPr>
        <w:pStyle w:val="B1"/>
        <w:rPr>
          <w:lang w:eastAsia="ko-KR"/>
        </w:rPr>
      </w:pPr>
      <w:r w:rsidRPr="00E9603C">
        <w:rPr>
          <w:lang w:eastAsia="ko-KR"/>
        </w:rPr>
        <w:t>2)</w:t>
      </w:r>
      <w:r w:rsidRPr="00E9603C">
        <w:rPr>
          <w:lang w:eastAsia="ko-KR"/>
        </w:rPr>
        <w:tab/>
        <w:t>Subscribe for UE dispersion analytics/prediction from the NWDAF.</w:t>
      </w:r>
    </w:p>
    <w:p w14:paraId="30396E39" w14:textId="77777777" w:rsidR="009166E9" w:rsidRPr="00E9603C" w:rsidRDefault="009166E9">
      <w:pPr>
        <w:rPr>
          <w:lang w:eastAsia="ko-KR"/>
        </w:rPr>
      </w:pPr>
      <w:r w:rsidRPr="00E9603C">
        <w:rPr>
          <w:lang w:eastAsia="ko-KR"/>
        </w:rPr>
        <w:t>SMF impact:</w:t>
      </w:r>
    </w:p>
    <w:p w14:paraId="26464186" w14:textId="77777777" w:rsidR="009166E9" w:rsidRPr="00E9603C" w:rsidRDefault="009166E9">
      <w:pPr>
        <w:pStyle w:val="B1"/>
        <w:rPr>
          <w:lang w:eastAsia="ko-KR"/>
        </w:rPr>
      </w:pPr>
      <w:r w:rsidRPr="00E9603C">
        <w:rPr>
          <w:lang w:eastAsia="ko-KR"/>
        </w:rPr>
        <w:t>3)</w:t>
      </w:r>
      <w:r w:rsidRPr="00E9603C">
        <w:rPr>
          <w:lang w:eastAsia="ko-KR"/>
        </w:rPr>
        <w:tab/>
        <w:t>Subscribe for UE dispersion analytics/prediction from the NWDAF.</w:t>
      </w:r>
    </w:p>
    <w:p w14:paraId="704C69B9" w14:textId="77777777" w:rsidR="009166E9" w:rsidRPr="00E9603C" w:rsidRDefault="009166E9">
      <w:pPr>
        <w:pStyle w:val="B1"/>
        <w:rPr>
          <w:lang w:eastAsia="ko-KR"/>
        </w:rPr>
      </w:pPr>
      <w:r w:rsidRPr="00E9603C">
        <w:rPr>
          <w:lang w:eastAsia="ko-KR"/>
        </w:rPr>
        <w:t>4)</w:t>
      </w:r>
      <w:r w:rsidRPr="00E9603C">
        <w:rPr>
          <w:lang w:eastAsia="ko-KR"/>
        </w:rPr>
        <w:tab/>
        <w:t>Either provide an Event per UE or a sum of SM transactions information for a UE at a given slice and specified time period.</w:t>
      </w:r>
    </w:p>
    <w:p w14:paraId="3E80D951" w14:textId="77777777" w:rsidR="009166E9" w:rsidRPr="00E9603C" w:rsidRDefault="009166E9">
      <w:pPr>
        <w:pStyle w:val="B1"/>
        <w:rPr>
          <w:lang w:eastAsia="ko-KR"/>
        </w:rPr>
      </w:pPr>
      <w:r w:rsidRPr="00E9603C">
        <w:rPr>
          <w:lang w:eastAsia="ko-KR"/>
        </w:rPr>
        <w:t>5)</w:t>
      </w:r>
      <w:r w:rsidRPr="00E9603C">
        <w:rPr>
          <w:lang w:eastAsia="ko-KR"/>
        </w:rPr>
        <w:tab/>
        <w:t>Either provide an Event per UE or a sum of SM transaction failure information for a UE at a given slice and specified time slot.</w:t>
      </w:r>
    </w:p>
    <w:p w14:paraId="701DBCAF" w14:textId="77777777" w:rsidR="009166E9" w:rsidRPr="00E9603C" w:rsidRDefault="009166E9">
      <w:pPr>
        <w:pStyle w:val="B1"/>
        <w:rPr>
          <w:lang w:eastAsia="ko-KR"/>
        </w:rPr>
      </w:pPr>
      <w:r w:rsidRPr="00E9603C">
        <w:rPr>
          <w:lang w:eastAsia="ko-KR"/>
        </w:rPr>
        <w:t>6)</w:t>
      </w:r>
      <w:r w:rsidRPr="00E9603C">
        <w:rPr>
          <w:lang w:eastAsia="ko-KR"/>
        </w:rPr>
        <w:tab/>
        <w:t>Either provide an Event per UE or a sum of dropped sessions information for a UE at a given slice and specified time slot.</w:t>
      </w:r>
    </w:p>
    <w:p w14:paraId="3FDC719F" w14:textId="77777777" w:rsidR="009166E9" w:rsidRPr="00E9603C" w:rsidRDefault="009166E9">
      <w:pPr>
        <w:pStyle w:val="B1"/>
        <w:rPr>
          <w:lang w:eastAsia="ko-KR"/>
        </w:rPr>
      </w:pPr>
      <w:r w:rsidRPr="00E9603C">
        <w:t>The Nsmf_EventExposure Service is updated to provide this information</w:t>
      </w:r>
    </w:p>
    <w:p w14:paraId="06FFB7E8" w14:textId="77777777" w:rsidR="009166E9" w:rsidRPr="00E9603C" w:rsidRDefault="009166E9">
      <w:pPr>
        <w:rPr>
          <w:lang w:eastAsia="ko-KR"/>
        </w:rPr>
      </w:pPr>
      <w:r w:rsidRPr="00E9603C">
        <w:rPr>
          <w:lang w:eastAsia="ko-KR"/>
        </w:rPr>
        <w:t>AMF impact:</w:t>
      </w:r>
    </w:p>
    <w:p w14:paraId="1B3EFC47" w14:textId="77777777" w:rsidR="009166E9" w:rsidRPr="00E9603C" w:rsidRDefault="009166E9">
      <w:pPr>
        <w:pStyle w:val="B1"/>
        <w:rPr>
          <w:lang w:eastAsia="ko-KR"/>
        </w:rPr>
      </w:pPr>
      <w:r w:rsidRPr="00E9603C">
        <w:rPr>
          <w:lang w:eastAsia="ko-KR"/>
        </w:rPr>
        <w:t>7)</w:t>
      </w:r>
      <w:r w:rsidRPr="00E9603C">
        <w:rPr>
          <w:lang w:eastAsia="ko-KR"/>
        </w:rPr>
        <w:tab/>
        <w:t>Subscribe for UE dispersion analytics/prediction from the NWDAF.</w:t>
      </w:r>
    </w:p>
    <w:p w14:paraId="5A60DDB9" w14:textId="77777777" w:rsidR="009166E9" w:rsidRPr="00E9603C" w:rsidRDefault="009166E9">
      <w:pPr>
        <w:pStyle w:val="B1"/>
        <w:rPr>
          <w:lang w:eastAsia="ko-KR"/>
        </w:rPr>
      </w:pPr>
      <w:r w:rsidRPr="00E9603C">
        <w:rPr>
          <w:lang w:eastAsia="ko-KR"/>
        </w:rPr>
        <w:t>8)</w:t>
      </w:r>
      <w:r w:rsidRPr="00E9603C">
        <w:rPr>
          <w:lang w:eastAsia="ko-KR"/>
        </w:rPr>
        <w:tab/>
        <w:t>Either provide an Event per UE or a sum of MM transactions information for a UE at a given slice and specified time period.</w:t>
      </w:r>
    </w:p>
    <w:p w14:paraId="5126E94F" w14:textId="77777777" w:rsidR="009166E9" w:rsidRPr="00E9603C" w:rsidRDefault="009166E9">
      <w:pPr>
        <w:pStyle w:val="B1"/>
        <w:rPr>
          <w:lang w:eastAsia="ko-KR"/>
        </w:rPr>
      </w:pPr>
      <w:r w:rsidRPr="00E9603C">
        <w:rPr>
          <w:lang w:eastAsia="ko-KR"/>
        </w:rPr>
        <w:t>9)</w:t>
      </w:r>
      <w:r w:rsidRPr="00E9603C">
        <w:rPr>
          <w:lang w:eastAsia="ko-KR"/>
        </w:rPr>
        <w:tab/>
        <w:t>Either provide an Event per UE or a sum of MM transaction failure information for a UE at a given slice and specified time slot.</w:t>
      </w:r>
    </w:p>
    <w:p w14:paraId="5CD15324" w14:textId="77777777" w:rsidR="009166E9" w:rsidRPr="00E9603C" w:rsidRDefault="009166E9">
      <w:pPr>
        <w:pStyle w:val="B1"/>
        <w:rPr>
          <w:lang w:eastAsia="ko-KR"/>
        </w:rPr>
      </w:pPr>
      <w:r w:rsidRPr="00E9603C">
        <w:t>The Namf_EventExposure Service is updated to provide this information</w:t>
      </w:r>
    </w:p>
    <w:p w14:paraId="656F64F1" w14:textId="77777777" w:rsidR="009166E9" w:rsidRPr="00E9603C" w:rsidRDefault="009166E9">
      <w:pPr>
        <w:rPr>
          <w:lang w:eastAsia="ko-KR"/>
        </w:rPr>
      </w:pPr>
      <w:r w:rsidRPr="00E9603C">
        <w:rPr>
          <w:lang w:eastAsia="ko-KR"/>
        </w:rPr>
        <w:t>NWDAF impact:</w:t>
      </w:r>
    </w:p>
    <w:p w14:paraId="7D805BB9" w14:textId="77777777" w:rsidR="009166E9" w:rsidRPr="00E9603C" w:rsidRDefault="009166E9">
      <w:pPr>
        <w:pStyle w:val="B1"/>
        <w:rPr>
          <w:lang w:eastAsia="ko-KR"/>
        </w:rPr>
      </w:pPr>
      <w:r w:rsidRPr="00E9603C">
        <w:rPr>
          <w:lang w:eastAsia="ko-KR"/>
        </w:rPr>
        <w:t>11)</w:t>
      </w:r>
      <w:r w:rsidRPr="00E9603C">
        <w:rPr>
          <w:lang w:eastAsia="ko-KR"/>
        </w:rPr>
        <w:tab/>
        <w:t>Support Type of analytics = UE dispersion analytics and provide UE dispersion analytics information, statistics and prediction.</w:t>
      </w:r>
    </w:p>
    <w:p w14:paraId="404BB0CF" w14:textId="77777777" w:rsidR="009166E9" w:rsidRPr="00E9603C" w:rsidRDefault="009166E9">
      <w:pPr>
        <w:pStyle w:val="B1"/>
        <w:rPr>
          <w:lang w:eastAsia="ko-KR"/>
        </w:rPr>
      </w:pPr>
      <w:r w:rsidRPr="00E9603C">
        <w:rPr>
          <w:lang w:eastAsia="ko-KR"/>
        </w:rPr>
        <w:t>12)</w:t>
      </w:r>
      <w:r w:rsidRPr="00E9603C">
        <w:rPr>
          <w:lang w:eastAsia="ko-KR"/>
        </w:rPr>
        <w:tab/>
        <w:t>Collect UE dispersion information from AMF, SMF, AF.</w:t>
      </w:r>
    </w:p>
    <w:p w14:paraId="32CABE8E" w14:textId="77777777" w:rsidR="009166E9" w:rsidRPr="00E9603C" w:rsidRDefault="009166E9">
      <w:pPr>
        <w:pStyle w:val="Heading2"/>
      </w:pPr>
      <w:bookmarkStart w:id="8046" w:name="_Toc31202"/>
      <w:bookmarkStart w:id="8047" w:name="_Toc32170"/>
      <w:bookmarkStart w:id="8048" w:name="_Toc2209"/>
      <w:bookmarkStart w:id="8049" w:name="_Toc19336"/>
      <w:bookmarkStart w:id="8050" w:name="_Toc13172"/>
      <w:bookmarkStart w:id="8051" w:name="_Toc17967"/>
      <w:bookmarkStart w:id="8052" w:name="_Toc7167"/>
      <w:bookmarkStart w:id="8053" w:name="_Toc8235"/>
      <w:bookmarkStart w:id="8054" w:name="_Toc44004419"/>
      <w:bookmarkStart w:id="8055" w:name="_Toc50021217"/>
      <w:bookmarkStart w:id="8056" w:name="_Toc50021786"/>
      <w:bookmarkStart w:id="8057" w:name="_Toc50022490"/>
      <w:bookmarkStart w:id="8058" w:name="_Toc50023724"/>
      <w:bookmarkStart w:id="8059" w:name="_Toc11297"/>
      <w:bookmarkStart w:id="8060" w:name="_Toc42779176"/>
      <w:bookmarkStart w:id="8061" w:name="_Toc50309792"/>
      <w:bookmarkStart w:id="8062" w:name="_Toc43393247"/>
      <w:bookmarkStart w:id="8063" w:name="_Toc42770120"/>
      <w:bookmarkStart w:id="8064" w:name="_Toc50579524"/>
      <w:bookmarkStart w:id="8065" w:name="_Toc12158"/>
      <w:bookmarkStart w:id="8066" w:name="_Toc14262"/>
      <w:bookmarkStart w:id="8067" w:name="_Toc26828"/>
      <w:bookmarkStart w:id="8068" w:name="_Toc17769"/>
      <w:bookmarkStart w:id="8069" w:name="_Toc54770122"/>
      <w:bookmarkStart w:id="8070" w:name="_Toc54779474"/>
      <w:bookmarkStart w:id="8071" w:name="_Toc54786434"/>
      <w:bookmarkStart w:id="8072" w:name="_Toc57201285"/>
      <w:bookmarkStart w:id="8073" w:name="_Toc50023139"/>
      <w:bookmarkStart w:id="8074" w:name="_Toc30586"/>
      <w:bookmarkStart w:id="8075" w:name="_Toc57641323"/>
      <w:bookmarkStart w:id="8076" w:name="_Toc59101676"/>
      <w:r w:rsidRPr="00E9603C">
        <w:rPr>
          <w:lang w:eastAsia="zh-CN"/>
        </w:rPr>
        <w:t>6.31</w:t>
      </w:r>
      <w:r w:rsidRPr="00E9603C">
        <w:rPr>
          <w:lang w:eastAsia="ko-KR"/>
        </w:rPr>
        <w:tab/>
      </w:r>
      <w:r w:rsidRPr="00E9603C">
        <w:t>Solution</w:t>
      </w:r>
      <w:r w:rsidRPr="00E9603C">
        <w:rPr>
          <w:lang w:eastAsia="zh-CN"/>
        </w:rPr>
        <w:t xml:space="preserve"> #31 (merging Sol# 48, 49(alternative 2), 50 and 51)</w:t>
      </w:r>
      <w:r w:rsidRPr="00E9603C">
        <w:t>: NWDAF Assisted UP Optimization for edge computing</w:t>
      </w:r>
      <w:bookmarkEnd w:id="8046"/>
      <w:bookmarkEnd w:id="8047"/>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73"/>
      <w:r w:rsidRPr="00E9603C">
        <w:t xml:space="preserve"> by extending the existing service experience analytics</w:t>
      </w:r>
      <w:bookmarkEnd w:id="8069"/>
      <w:bookmarkEnd w:id="8070"/>
      <w:bookmarkEnd w:id="8071"/>
      <w:bookmarkEnd w:id="8072"/>
      <w:bookmarkEnd w:id="8075"/>
      <w:bookmarkEnd w:id="8076"/>
    </w:p>
    <w:p w14:paraId="26FD20C2" w14:textId="77777777" w:rsidR="009166E9" w:rsidRPr="00E9603C" w:rsidRDefault="009166E9">
      <w:pPr>
        <w:pStyle w:val="Heading3"/>
      </w:pPr>
      <w:bookmarkStart w:id="8077" w:name="_Toc50023140"/>
      <w:bookmarkStart w:id="8078" w:name="_Toc44004420"/>
      <w:bookmarkStart w:id="8079" w:name="_Toc1513"/>
      <w:bookmarkStart w:id="8080" w:name="_Toc42770121"/>
      <w:bookmarkStart w:id="8081" w:name="_Toc7932"/>
      <w:bookmarkStart w:id="8082" w:name="_Toc54770123"/>
      <w:bookmarkStart w:id="8083" w:name="_Toc54779475"/>
      <w:bookmarkStart w:id="8084" w:name="_Toc54786435"/>
      <w:bookmarkStart w:id="8085" w:name="_Toc50309793"/>
      <w:bookmarkStart w:id="8086" w:name="_Toc43393248"/>
      <w:bookmarkStart w:id="8087" w:name="_Toc17977"/>
      <w:bookmarkStart w:id="8088" w:name="_Toc50021218"/>
      <w:bookmarkStart w:id="8089" w:name="_Toc28330"/>
      <w:bookmarkStart w:id="8090" w:name="_Toc4867"/>
      <w:bookmarkStart w:id="8091" w:name="_Toc50579525"/>
      <w:bookmarkStart w:id="8092" w:name="_Toc57201286"/>
      <w:bookmarkStart w:id="8093" w:name="_Toc50021787"/>
      <w:bookmarkStart w:id="8094" w:name="_Toc6987"/>
      <w:bookmarkStart w:id="8095" w:name="_Toc23063"/>
      <w:bookmarkStart w:id="8096" w:name="_Toc22780"/>
      <w:bookmarkStart w:id="8097" w:name="_Toc50023725"/>
      <w:bookmarkStart w:id="8098" w:name="_Toc42779177"/>
      <w:bookmarkStart w:id="8099" w:name="_Toc50022491"/>
      <w:bookmarkStart w:id="8100" w:name="_Toc57641324"/>
      <w:bookmarkStart w:id="8101" w:name="_Toc59101677"/>
      <w:r w:rsidRPr="00E9603C">
        <w:t>6.</w:t>
      </w:r>
      <w:r w:rsidRPr="00E9603C">
        <w:rPr>
          <w:lang w:eastAsia="zh-CN"/>
        </w:rPr>
        <w:t>31</w:t>
      </w:r>
      <w:r w:rsidRPr="00E9603C">
        <w:t>.1</w:t>
      </w:r>
      <w:r w:rsidRPr="00E9603C">
        <w:tab/>
        <w:t>Description</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57DE7DC7" w14:textId="77777777" w:rsidR="009166E9" w:rsidRPr="00E9603C" w:rsidRDefault="009166E9">
      <w:pPr>
        <w:rPr>
          <w:lang w:eastAsia="zh-CN"/>
        </w:rPr>
      </w:pPr>
      <w:r w:rsidRPr="00E9603C">
        <w:rPr>
          <w:lang w:eastAsia="zh-CN"/>
        </w:rPr>
        <w:t xml:space="preserve">This solution is proposed to address Key Issue #10: NWDAF assisted UP optimization and KI #16: </w:t>
      </w:r>
      <w:r w:rsidRPr="00E9603C">
        <w:t>UP optimization for edge computing.</w:t>
      </w:r>
    </w:p>
    <w:p w14:paraId="0D8C2A31" w14:textId="77777777" w:rsidR="009166E9" w:rsidRPr="00E9603C" w:rsidRDefault="009166E9">
      <w:pPr>
        <w:rPr>
          <w:lang w:eastAsia="zh-CN"/>
        </w:rPr>
      </w:pPr>
      <w:r w:rsidRPr="00E9603C">
        <w:rPr>
          <w:lang w:eastAsia="zh-CN"/>
        </w:rPr>
        <w:t xml:space="preserve">This solution specifies for how NWDAF can provide service experience analytics per UP path including UPF and DNAI and Application Server instance a) to the SMF to assist UP optimization for </w:t>
      </w:r>
      <w:r w:rsidRPr="00E9603C">
        <w:t xml:space="preserve">edge computing, b) to the AF to determine if DNAI relocation is required and/or service parameters adjusting is required or c) to an LDNSR as defined in </w:t>
      </w:r>
      <w:r w:rsidR="00E9603C" w:rsidRPr="00E9603C">
        <w:t>TR</w:t>
      </w:r>
      <w:r w:rsidR="00E9603C">
        <w:t> </w:t>
      </w:r>
      <w:r w:rsidR="00E9603C" w:rsidRPr="00E9603C">
        <w:t>23.748</w:t>
      </w:r>
      <w:r w:rsidR="00E9603C">
        <w:t> </w:t>
      </w:r>
      <w:r w:rsidR="00E9603C" w:rsidRPr="00E9603C">
        <w:t>[</w:t>
      </w:r>
      <w:r w:rsidRPr="00E9603C">
        <w:t xml:space="preserve">28] to determine the best Application Server instance at the current UP path and DNAI. </w:t>
      </w:r>
      <w:r w:rsidRPr="00E9603C">
        <w:rPr>
          <w:lang w:eastAsia="zh-CN"/>
        </w:rPr>
        <w:t xml:space="preserve">It is proposed to extend the existing Analytics ID as specified in clause 6.4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by adding the additional input/output parameters required for this solution.</w:t>
      </w:r>
    </w:p>
    <w:p w14:paraId="553B46AF" w14:textId="77777777" w:rsidR="009166E9" w:rsidRPr="00E9603C" w:rsidRDefault="009166E9">
      <w:pPr>
        <w:pStyle w:val="Heading3"/>
        <w:rPr>
          <w:lang w:eastAsia="zh-CN"/>
        </w:rPr>
      </w:pPr>
      <w:bookmarkStart w:id="8102" w:name="_Toc3028"/>
      <w:bookmarkStart w:id="8103" w:name="_Toc57201287"/>
      <w:bookmarkStart w:id="8104" w:name="_Toc23658"/>
      <w:bookmarkStart w:id="8105" w:name="_Toc44004421"/>
      <w:bookmarkStart w:id="8106" w:name="_Toc50023726"/>
      <w:bookmarkStart w:id="8107" w:name="_Toc50021219"/>
      <w:bookmarkStart w:id="8108" w:name="_Toc50023141"/>
      <w:bookmarkStart w:id="8109" w:name="_Toc50021788"/>
      <w:bookmarkStart w:id="8110" w:name="_Toc50309794"/>
      <w:bookmarkStart w:id="8111" w:name="_Toc50579526"/>
      <w:bookmarkStart w:id="8112" w:name="_Toc2248"/>
      <w:bookmarkStart w:id="8113" w:name="_Toc50022492"/>
      <w:bookmarkStart w:id="8114" w:name="_Toc42779178"/>
      <w:bookmarkStart w:id="8115" w:name="_Toc43393249"/>
      <w:bookmarkStart w:id="8116" w:name="_Toc4403"/>
      <w:bookmarkStart w:id="8117" w:name="_Toc18976"/>
      <w:bookmarkStart w:id="8118" w:name="_Toc21811"/>
      <w:bookmarkStart w:id="8119" w:name="_Toc7968"/>
      <w:bookmarkStart w:id="8120" w:name="_Toc42770122"/>
      <w:bookmarkStart w:id="8121" w:name="_Toc54770124"/>
      <w:bookmarkStart w:id="8122" w:name="_Toc54779476"/>
      <w:bookmarkStart w:id="8123" w:name="_Toc54786436"/>
      <w:bookmarkStart w:id="8124" w:name="_Toc22138"/>
      <w:bookmarkStart w:id="8125" w:name="_Toc57641325"/>
      <w:bookmarkStart w:id="8126" w:name="_Toc59101678"/>
      <w:r w:rsidRPr="00E9603C">
        <w:rPr>
          <w:lang w:eastAsia="zh-CN"/>
        </w:rPr>
        <w:t>6.31.2</w:t>
      </w:r>
      <w:r w:rsidRPr="00E9603C">
        <w:rPr>
          <w:lang w:eastAsia="zh-CN"/>
        </w:rPr>
        <w:tab/>
        <w:t>Input Data</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5E1379D8" w14:textId="77777777" w:rsidR="009166E9" w:rsidRPr="00E9603C" w:rsidRDefault="009166E9">
      <w:pPr>
        <w:rPr>
          <w:lang w:eastAsia="zh-CN"/>
        </w:rPr>
      </w:pPr>
      <w:r w:rsidRPr="00E9603C">
        <w:rPr>
          <w:lang w:eastAsia="zh-CN"/>
        </w:rPr>
        <w:t>The service data collected from the AF/NEF, the network data from other 5GC NFs and the network data from OAM for service experience analytics are defined in Table 6.31.2-1, Table 6.31.2-2 and Table 6.31.2-3, respectively.</w:t>
      </w:r>
    </w:p>
    <w:p w14:paraId="2C363E3E" w14:textId="77777777" w:rsidR="009166E9" w:rsidRPr="00E9603C" w:rsidRDefault="009166E9">
      <w:pPr>
        <w:pStyle w:val="TH"/>
      </w:pPr>
      <w:r w:rsidRPr="00E9603C">
        <w:t>Table 6.31.2-1: Service Data from AF related to the Service Experience analytics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9166E9" w:rsidRPr="00E9603C" w14:paraId="18283697" w14:textId="77777777">
        <w:trPr>
          <w:cantSplit/>
          <w:jc w:val="center"/>
        </w:trPr>
        <w:tc>
          <w:tcPr>
            <w:tcW w:w="2584" w:type="dxa"/>
          </w:tcPr>
          <w:p w14:paraId="37FEA425" w14:textId="77777777" w:rsidR="009166E9" w:rsidRPr="00E9603C" w:rsidRDefault="009166E9">
            <w:pPr>
              <w:pStyle w:val="TAH"/>
            </w:pPr>
            <w:r w:rsidRPr="00E9603C">
              <w:t>Information</w:t>
            </w:r>
          </w:p>
        </w:tc>
        <w:tc>
          <w:tcPr>
            <w:tcW w:w="1701" w:type="dxa"/>
          </w:tcPr>
          <w:p w14:paraId="3EEBEE31" w14:textId="77777777" w:rsidR="009166E9" w:rsidRPr="00E9603C" w:rsidRDefault="009166E9">
            <w:pPr>
              <w:pStyle w:val="TAH"/>
            </w:pPr>
            <w:r w:rsidRPr="00E9603C">
              <w:t>Source</w:t>
            </w:r>
          </w:p>
        </w:tc>
        <w:tc>
          <w:tcPr>
            <w:tcW w:w="5420" w:type="dxa"/>
          </w:tcPr>
          <w:p w14:paraId="7C1DA3F7" w14:textId="77777777" w:rsidR="009166E9" w:rsidRPr="00E9603C" w:rsidRDefault="009166E9">
            <w:pPr>
              <w:pStyle w:val="TAH"/>
            </w:pPr>
            <w:r w:rsidRPr="00E9603C">
              <w:t>Description</w:t>
            </w:r>
          </w:p>
        </w:tc>
      </w:tr>
      <w:tr w:rsidR="009166E9" w:rsidRPr="00E9603C" w14:paraId="491E199F" w14:textId="77777777">
        <w:trPr>
          <w:cantSplit/>
          <w:jc w:val="center"/>
        </w:trPr>
        <w:tc>
          <w:tcPr>
            <w:tcW w:w="2584" w:type="dxa"/>
          </w:tcPr>
          <w:p w14:paraId="59C2FC12" w14:textId="77777777" w:rsidR="009166E9" w:rsidRPr="00E9603C" w:rsidRDefault="009166E9">
            <w:pPr>
              <w:pStyle w:val="TAL"/>
            </w:pPr>
            <w:r w:rsidRPr="00E9603C">
              <w:t>Application ID</w:t>
            </w:r>
          </w:p>
        </w:tc>
        <w:tc>
          <w:tcPr>
            <w:tcW w:w="1701" w:type="dxa"/>
          </w:tcPr>
          <w:p w14:paraId="284D27BD" w14:textId="77777777" w:rsidR="009166E9" w:rsidRPr="00E9603C" w:rsidRDefault="009166E9">
            <w:pPr>
              <w:pStyle w:val="TAC"/>
            </w:pPr>
            <w:r w:rsidRPr="00E9603C">
              <w:t>AF</w:t>
            </w:r>
          </w:p>
        </w:tc>
        <w:tc>
          <w:tcPr>
            <w:tcW w:w="5420" w:type="dxa"/>
          </w:tcPr>
          <w:p w14:paraId="32FA5866" w14:textId="77777777" w:rsidR="009166E9" w:rsidRPr="00E9603C" w:rsidRDefault="009166E9">
            <w:pPr>
              <w:pStyle w:val="TAL"/>
            </w:pPr>
            <w:r w:rsidRPr="00E9603C">
              <w:t>To identify the service and support analytics per type of service (the desired level of service)</w:t>
            </w:r>
          </w:p>
        </w:tc>
      </w:tr>
      <w:tr w:rsidR="009166E9" w:rsidRPr="00E9603C" w14:paraId="452C1962" w14:textId="77777777">
        <w:trPr>
          <w:cantSplit/>
          <w:jc w:val="center"/>
        </w:trPr>
        <w:tc>
          <w:tcPr>
            <w:tcW w:w="2584" w:type="dxa"/>
          </w:tcPr>
          <w:p w14:paraId="22C9B710" w14:textId="77777777" w:rsidR="009166E9" w:rsidRPr="00E9603C" w:rsidRDefault="009166E9">
            <w:pPr>
              <w:pStyle w:val="TAL"/>
            </w:pPr>
            <w:r w:rsidRPr="00E9603C">
              <w:t>IP filter information</w:t>
            </w:r>
          </w:p>
        </w:tc>
        <w:tc>
          <w:tcPr>
            <w:tcW w:w="1701" w:type="dxa"/>
          </w:tcPr>
          <w:p w14:paraId="2F80B389" w14:textId="77777777" w:rsidR="009166E9" w:rsidRPr="00E9603C" w:rsidRDefault="009166E9">
            <w:pPr>
              <w:pStyle w:val="TAC"/>
            </w:pPr>
            <w:r w:rsidRPr="00E9603C">
              <w:t>AF</w:t>
            </w:r>
          </w:p>
        </w:tc>
        <w:tc>
          <w:tcPr>
            <w:tcW w:w="5420" w:type="dxa"/>
          </w:tcPr>
          <w:p w14:paraId="7774569F" w14:textId="77777777" w:rsidR="009166E9" w:rsidRPr="00E9603C" w:rsidRDefault="009166E9">
            <w:pPr>
              <w:pStyle w:val="TAL"/>
            </w:pPr>
            <w:r w:rsidRPr="00E9603C">
              <w:t>Identify a service flow of the UE for the application</w:t>
            </w:r>
          </w:p>
        </w:tc>
      </w:tr>
      <w:tr w:rsidR="009166E9" w:rsidRPr="00E9603C" w14:paraId="4DB54449" w14:textId="77777777">
        <w:trPr>
          <w:cantSplit/>
          <w:jc w:val="center"/>
        </w:trPr>
        <w:tc>
          <w:tcPr>
            <w:tcW w:w="2584" w:type="dxa"/>
          </w:tcPr>
          <w:p w14:paraId="47D695C0" w14:textId="77777777" w:rsidR="009166E9" w:rsidRPr="00E9603C" w:rsidRDefault="009166E9">
            <w:pPr>
              <w:pStyle w:val="TAL"/>
            </w:pPr>
            <w:r w:rsidRPr="00E9603C">
              <w:t>Locations of Application</w:t>
            </w:r>
          </w:p>
        </w:tc>
        <w:tc>
          <w:tcPr>
            <w:tcW w:w="1701" w:type="dxa"/>
          </w:tcPr>
          <w:p w14:paraId="0E3BB5BA" w14:textId="77777777" w:rsidR="009166E9" w:rsidRPr="00E9603C" w:rsidRDefault="009166E9">
            <w:pPr>
              <w:pStyle w:val="TAC"/>
            </w:pPr>
            <w:r w:rsidRPr="00E9603C">
              <w:t>AF/NEF</w:t>
            </w:r>
          </w:p>
        </w:tc>
        <w:tc>
          <w:tcPr>
            <w:tcW w:w="5420" w:type="dxa"/>
          </w:tcPr>
          <w:p w14:paraId="23B76548" w14:textId="77777777" w:rsidR="009166E9" w:rsidRPr="00E9603C" w:rsidRDefault="009166E9">
            <w:pPr>
              <w:pStyle w:val="TAL"/>
            </w:pPr>
            <w:r w:rsidRPr="00E9603C">
              <w:t>Locations of application represented by a list of DNAI(s). The NEF may map the AF-Service-Identifier information to a list of DNAI(s) when the DNAI(s) being used by the application are statically defined.</w:t>
            </w:r>
          </w:p>
        </w:tc>
      </w:tr>
      <w:tr w:rsidR="009166E9" w:rsidRPr="00E9603C" w14:paraId="47D5B098" w14:textId="77777777">
        <w:trPr>
          <w:cantSplit/>
          <w:jc w:val="center"/>
        </w:trPr>
        <w:tc>
          <w:tcPr>
            <w:tcW w:w="2584" w:type="dxa"/>
          </w:tcPr>
          <w:p w14:paraId="3E098926" w14:textId="77777777" w:rsidR="009166E9" w:rsidRPr="00E9603C" w:rsidRDefault="009166E9">
            <w:pPr>
              <w:pStyle w:val="TAL"/>
            </w:pPr>
            <w:r w:rsidRPr="00E9603C">
              <w:t>Service Experience</w:t>
            </w:r>
          </w:p>
        </w:tc>
        <w:tc>
          <w:tcPr>
            <w:tcW w:w="1701" w:type="dxa"/>
          </w:tcPr>
          <w:p w14:paraId="0EDF4E79" w14:textId="77777777" w:rsidR="009166E9" w:rsidRPr="00E9603C" w:rsidRDefault="009166E9">
            <w:pPr>
              <w:pStyle w:val="TAC"/>
            </w:pPr>
            <w:r w:rsidRPr="00E9603C">
              <w:t>AF</w:t>
            </w:r>
          </w:p>
        </w:tc>
        <w:tc>
          <w:tcPr>
            <w:tcW w:w="5420" w:type="dxa"/>
          </w:tcPr>
          <w:p w14:paraId="27D23F5E" w14:textId="77777777" w:rsidR="009166E9" w:rsidRPr="00E9603C" w:rsidRDefault="009166E9">
            <w:pPr>
              <w:pStyle w:val="TAL"/>
            </w:pPr>
            <w:r w:rsidRPr="00E9603C">
              <w:t>Refers to the QoE as established in the SLA and during on boarding. It can be either e.g. MOS or video MOS as specified in ITU-T P.1203.3 [16] or a customized MOS</w:t>
            </w:r>
          </w:p>
        </w:tc>
      </w:tr>
      <w:tr w:rsidR="009166E9" w:rsidRPr="00E9603C" w14:paraId="018CF3A0" w14:textId="77777777">
        <w:trPr>
          <w:cantSplit/>
          <w:jc w:val="center"/>
        </w:trPr>
        <w:tc>
          <w:tcPr>
            <w:tcW w:w="2584" w:type="dxa"/>
          </w:tcPr>
          <w:p w14:paraId="6BE4A0F1" w14:textId="77777777" w:rsidR="009166E9" w:rsidRPr="00E9603C" w:rsidRDefault="009166E9">
            <w:pPr>
              <w:pStyle w:val="TAL"/>
            </w:pPr>
            <w:r w:rsidRPr="00E9603C">
              <w:t>Performance Data</w:t>
            </w:r>
          </w:p>
        </w:tc>
        <w:tc>
          <w:tcPr>
            <w:tcW w:w="1701" w:type="dxa"/>
          </w:tcPr>
          <w:p w14:paraId="3CFF22B4" w14:textId="77777777" w:rsidR="009166E9" w:rsidRPr="00E9603C" w:rsidRDefault="009166E9">
            <w:pPr>
              <w:pStyle w:val="TAC"/>
            </w:pPr>
            <w:r w:rsidRPr="00E9603C">
              <w:t>AF</w:t>
            </w:r>
          </w:p>
        </w:tc>
        <w:tc>
          <w:tcPr>
            <w:tcW w:w="5420" w:type="dxa"/>
          </w:tcPr>
          <w:p w14:paraId="22E335A0" w14:textId="77777777" w:rsidR="009166E9" w:rsidRPr="00E9603C" w:rsidRDefault="009166E9">
            <w:pPr>
              <w:pStyle w:val="TAL"/>
            </w:pPr>
            <w:r w:rsidRPr="00E9603C">
              <w:t xml:space="preserve">The performance associated with the communication session of the UE with an Application Server that includes: Average Packet Delay, Average Loss Rate, and Throughput as defined in Table 6.49.2-1: Application Server Performance Data from EDN network, clause </w:t>
            </w:r>
            <w:r w:rsidRPr="00E9603C">
              <w:rPr>
                <w:lang w:eastAsia="zh-CN"/>
              </w:rPr>
              <w:t>6.49</w:t>
            </w:r>
            <w:r w:rsidRPr="00E9603C">
              <w:t>.</w:t>
            </w:r>
          </w:p>
        </w:tc>
      </w:tr>
      <w:tr w:rsidR="009166E9" w:rsidRPr="00E9603C" w14:paraId="6674AA68" w14:textId="77777777">
        <w:trPr>
          <w:cantSplit/>
          <w:jc w:val="center"/>
        </w:trPr>
        <w:tc>
          <w:tcPr>
            <w:tcW w:w="2584" w:type="dxa"/>
          </w:tcPr>
          <w:p w14:paraId="176AF2F5" w14:textId="77777777" w:rsidR="009166E9" w:rsidRPr="00E9603C" w:rsidRDefault="009166E9">
            <w:pPr>
              <w:pStyle w:val="TAL"/>
            </w:pPr>
            <w:r w:rsidRPr="00E9603C">
              <w:t>Application Server Instance</w:t>
            </w:r>
          </w:p>
        </w:tc>
        <w:tc>
          <w:tcPr>
            <w:tcW w:w="1701" w:type="dxa"/>
          </w:tcPr>
          <w:p w14:paraId="7CF74C76" w14:textId="77777777" w:rsidR="009166E9" w:rsidRPr="00E9603C" w:rsidRDefault="009166E9">
            <w:pPr>
              <w:pStyle w:val="TAC"/>
            </w:pPr>
            <w:r w:rsidRPr="00E9603C">
              <w:t>AF</w:t>
            </w:r>
          </w:p>
        </w:tc>
        <w:tc>
          <w:tcPr>
            <w:tcW w:w="5420" w:type="dxa"/>
          </w:tcPr>
          <w:p w14:paraId="363D3DB2" w14:textId="77777777" w:rsidR="009166E9" w:rsidRPr="00E9603C" w:rsidRDefault="009166E9">
            <w:pPr>
              <w:pStyle w:val="TAL"/>
              <w:rPr>
                <w:rFonts w:eastAsia="Yu Mincho"/>
              </w:rPr>
            </w:pPr>
            <w:r w:rsidRPr="00E9603C">
              <w:t>The IP address or FQDN of the Application Server that the UE had a communication session when the measurement was made</w:t>
            </w:r>
          </w:p>
        </w:tc>
      </w:tr>
      <w:tr w:rsidR="009166E9" w:rsidRPr="00E9603C" w14:paraId="3E1B48EC" w14:textId="77777777">
        <w:trPr>
          <w:cantSplit/>
          <w:jc w:val="center"/>
        </w:trPr>
        <w:tc>
          <w:tcPr>
            <w:tcW w:w="2584" w:type="dxa"/>
          </w:tcPr>
          <w:p w14:paraId="24BA4255" w14:textId="77777777" w:rsidR="009166E9" w:rsidRPr="00E9603C" w:rsidRDefault="009166E9">
            <w:pPr>
              <w:pStyle w:val="TAL"/>
            </w:pPr>
            <w:r w:rsidRPr="00E9603C">
              <w:t>Timestamp</w:t>
            </w:r>
          </w:p>
        </w:tc>
        <w:tc>
          <w:tcPr>
            <w:tcW w:w="1701" w:type="dxa"/>
          </w:tcPr>
          <w:p w14:paraId="188F7599" w14:textId="77777777" w:rsidR="009166E9" w:rsidRPr="00E9603C" w:rsidRDefault="009166E9">
            <w:pPr>
              <w:pStyle w:val="TAC"/>
            </w:pPr>
            <w:r w:rsidRPr="00E9603C">
              <w:t>AF</w:t>
            </w:r>
          </w:p>
        </w:tc>
        <w:tc>
          <w:tcPr>
            <w:tcW w:w="5420" w:type="dxa"/>
          </w:tcPr>
          <w:p w14:paraId="529F2355" w14:textId="77777777" w:rsidR="009166E9" w:rsidRPr="00E9603C" w:rsidRDefault="009166E9">
            <w:pPr>
              <w:pStyle w:val="TAL"/>
            </w:pPr>
            <w:r w:rsidRPr="00E9603C">
              <w:t>A time stamp associated to the observed level of Service Experience provided by the AF, mandatory if the observed Service Experience is provided by the ASP.</w:t>
            </w:r>
          </w:p>
        </w:tc>
      </w:tr>
    </w:tbl>
    <w:p w14:paraId="37C965CB" w14:textId="77777777" w:rsidR="009166E9" w:rsidRPr="00E9603C" w:rsidRDefault="009166E9">
      <w:pPr>
        <w:pStyle w:val="FP"/>
        <w:rPr>
          <w:lang w:eastAsia="zh-CN"/>
        </w:rPr>
      </w:pPr>
    </w:p>
    <w:p w14:paraId="4452F157" w14:textId="77777777" w:rsidR="009166E9" w:rsidRPr="00E9603C" w:rsidRDefault="009166E9">
      <w:pPr>
        <w:pStyle w:val="NO"/>
      </w:pPr>
      <w:r w:rsidRPr="00E9603C">
        <w:rPr>
          <w:lang w:eastAsia="zh-CN"/>
        </w:rPr>
        <w:t>NOTE 1:</w:t>
      </w:r>
      <w:r w:rsidRPr="00E9603C">
        <w:rPr>
          <w:lang w:eastAsia="zh-CN"/>
        </w:rPr>
        <w:tab/>
        <w:t xml:space="preserve">Performance Data and Application Server Instance is new input from AF, comparing to Service Data from AF defined in Table 6.4.2-1, clause 6.4.2,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3D017338" w14:textId="77777777" w:rsidR="009166E9" w:rsidRPr="00E9603C" w:rsidRDefault="009166E9">
      <w:pPr>
        <w:pStyle w:val="TH"/>
      </w:pPr>
      <w:r w:rsidRPr="00E9603C">
        <w:t>Table 6.31.2-2: QoS flow level Network Data from 5GC NF</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9166E9" w:rsidRPr="00E9603C" w14:paraId="6F43DA29" w14:textId="77777777">
        <w:trPr>
          <w:cantSplit/>
          <w:jc w:val="center"/>
        </w:trPr>
        <w:tc>
          <w:tcPr>
            <w:tcW w:w="2628" w:type="dxa"/>
          </w:tcPr>
          <w:p w14:paraId="7BADF24C" w14:textId="77777777" w:rsidR="009166E9" w:rsidRPr="00E9603C" w:rsidRDefault="009166E9">
            <w:pPr>
              <w:pStyle w:val="TAH"/>
            </w:pPr>
            <w:r w:rsidRPr="00E9603C">
              <w:t>Information</w:t>
            </w:r>
          </w:p>
        </w:tc>
        <w:tc>
          <w:tcPr>
            <w:tcW w:w="1701" w:type="dxa"/>
          </w:tcPr>
          <w:p w14:paraId="5B354E56" w14:textId="77777777" w:rsidR="009166E9" w:rsidRPr="00E9603C" w:rsidRDefault="009166E9">
            <w:pPr>
              <w:pStyle w:val="TAH"/>
            </w:pPr>
            <w:r w:rsidRPr="00E9603C">
              <w:t>Source</w:t>
            </w:r>
          </w:p>
        </w:tc>
        <w:tc>
          <w:tcPr>
            <w:tcW w:w="5463" w:type="dxa"/>
          </w:tcPr>
          <w:p w14:paraId="270B157B" w14:textId="77777777" w:rsidR="009166E9" w:rsidRPr="00E9603C" w:rsidRDefault="009166E9">
            <w:pPr>
              <w:pStyle w:val="TAH"/>
            </w:pPr>
            <w:r w:rsidRPr="00E9603C">
              <w:t>Description</w:t>
            </w:r>
          </w:p>
        </w:tc>
      </w:tr>
      <w:tr w:rsidR="009166E9" w:rsidRPr="00E9603C" w14:paraId="6CF4D257" w14:textId="77777777">
        <w:trPr>
          <w:cantSplit/>
          <w:jc w:val="center"/>
        </w:trPr>
        <w:tc>
          <w:tcPr>
            <w:tcW w:w="2628" w:type="dxa"/>
          </w:tcPr>
          <w:p w14:paraId="191545DE" w14:textId="77777777" w:rsidR="009166E9" w:rsidRPr="00E9603C" w:rsidRDefault="009166E9">
            <w:pPr>
              <w:pStyle w:val="TAL"/>
            </w:pPr>
            <w:r w:rsidRPr="00E9603C">
              <w:t>Timestamp</w:t>
            </w:r>
          </w:p>
        </w:tc>
        <w:tc>
          <w:tcPr>
            <w:tcW w:w="1701" w:type="dxa"/>
          </w:tcPr>
          <w:p w14:paraId="60260992" w14:textId="77777777" w:rsidR="009166E9" w:rsidRPr="00E9603C" w:rsidRDefault="009166E9">
            <w:pPr>
              <w:pStyle w:val="TAC"/>
            </w:pPr>
            <w:r w:rsidRPr="00E9603C">
              <w:t>5GC NF</w:t>
            </w:r>
          </w:p>
        </w:tc>
        <w:tc>
          <w:tcPr>
            <w:tcW w:w="5463" w:type="dxa"/>
          </w:tcPr>
          <w:p w14:paraId="2E4A2186" w14:textId="77777777" w:rsidR="009166E9" w:rsidRPr="00E9603C" w:rsidRDefault="009166E9">
            <w:pPr>
              <w:pStyle w:val="TAL"/>
            </w:pPr>
            <w:r w:rsidRPr="00E9603C">
              <w:t>A time stamp associated with the collected information.</w:t>
            </w:r>
          </w:p>
        </w:tc>
      </w:tr>
      <w:tr w:rsidR="009166E9" w:rsidRPr="00E9603C" w14:paraId="739D4113" w14:textId="77777777">
        <w:trPr>
          <w:cantSplit/>
          <w:jc w:val="center"/>
        </w:trPr>
        <w:tc>
          <w:tcPr>
            <w:tcW w:w="2628" w:type="dxa"/>
          </w:tcPr>
          <w:p w14:paraId="07364A72" w14:textId="77777777" w:rsidR="009166E9" w:rsidRPr="00E9603C" w:rsidRDefault="009166E9">
            <w:pPr>
              <w:pStyle w:val="TAL"/>
            </w:pPr>
            <w:r w:rsidRPr="00E9603C">
              <w:t>Location Info</w:t>
            </w:r>
          </w:p>
        </w:tc>
        <w:tc>
          <w:tcPr>
            <w:tcW w:w="1701" w:type="dxa"/>
          </w:tcPr>
          <w:p w14:paraId="48D2AE30" w14:textId="77777777" w:rsidR="009166E9" w:rsidRPr="00E9603C" w:rsidRDefault="009166E9">
            <w:pPr>
              <w:pStyle w:val="TAC"/>
            </w:pPr>
            <w:r w:rsidRPr="00E9603C">
              <w:t>AMF</w:t>
            </w:r>
          </w:p>
        </w:tc>
        <w:tc>
          <w:tcPr>
            <w:tcW w:w="5463" w:type="dxa"/>
          </w:tcPr>
          <w:p w14:paraId="557138CF" w14:textId="77777777" w:rsidR="009166E9" w:rsidRPr="00E9603C" w:rsidRDefault="009166E9">
            <w:pPr>
              <w:pStyle w:val="TAL"/>
            </w:pPr>
            <w:r w:rsidRPr="00E9603C">
              <w:t>The UE location information when the service is delivered.</w:t>
            </w:r>
          </w:p>
        </w:tc>
      </w:tr>
      <w:tr w:rsidR="009166E9" w:rsidRPr="00E9603C" w14:paraId="1346DF2E" w14:textId="77777777">
        <w:trPr>
          <w:cantSplit/>
          <w:jc w:val="center"/>
        </w:trPr>
        <w:tc>
          <w:tcPr>
            <w:tcW w:w="2628" w:type="dxa"/>
          </w:tcPr>
          <w:p w14:paraId="72D67AF9" w14:textId="77777777" w:rsidR="009166E9" w:rsidRPr="00E9603C" w:rsidRDefault="009166E9">
            <w:pPr>
              <w:pStyle w:val="TAL"/>
            </w:pPr>
            <w:r w:rsidRPr="00E9603C">
              <w:t>DNN</w:t>
            </w:r>
          </w:p>
        </w:tc>
        <w:tc>
          <w:tcPr>
            <w:tcW w:w="1701" w:type="dxa"/>
          </w:tcPr>
          <w:p w14:paraId="29389313" w14:textId="77777777" w:rsidR="009166E9" w:rsidRPr="00E9603C" w:rsidRDefault="009166E9">
            <w:pPr>
              <w:pStyle w:val="TAC"/>
            </w:pPr>
            <w:r w:rsidRPr="00E9603C">
              <w:rPr>
                <w:lang w:eastAsia="zh-CN"/>
              </w:rPr>
              <w:t>SMF</w:t>
            </w:r>
          </w:p>
        </w:tc>
        <w:tc>
          <w:tcPr>
            <w:tcW w:w="5463" w:type="dxa"/>
          </w:tcPr>
          <w:p w14:paraId="7A6F1A0A" w14:textId="77777777" w:rsidR="009166E9" w:rsidRPr="00E9603C" w:rsidRDefault="009166E9">
            <w:pPr>
              <w:pStyle w:val="TAL"/>
            </w:pPr>
            <w:r w:rsidRPr="00E9603C">
              <w:t>DNN for the PDU Session which contains the QoS flow</w:t>
            </w:r>
          </w:p>
        </w:tc>
      </w:tr>
      <w:tr w:rsidR="009166E9" w:rsidRPr="00E9603C" w14:paraId="3273FDEF" w14:textId="77777777">
        <w:trPr>
          <w:cantSplit/>
          <w:jc w:val="center"/>
        </w:trPr>
        <w:tc>
          <w:tcPr>
            <w:tcW w:w="2628" w:type="dxa"/>
          </w:tcPr>
          <w:p w14:paraId="20ECB0C5" w14:textId="77777777" w:rsidR="009166E9" w:rsidRPr="00E9603C" w:rsidRDefault="009166E9">
            <w:pPr>
              <w:pStyle w:val="TAL"/>
            </w:pPr>
            <w:r w:rsidRPr="00E9603C">
              <w:t>S-NSSAI</w:t>
            </w:r>
          </w:p>
        </w:tc>
        <w:tc>
          <w:tcPr>
            <w:tcW w:w="1701" w:type="dxa"/>
          </w:tcPr>
          <w:p w14:paraId="33462CDD" w14:textId="77777777" w:rsidR="009166E9" w:rsidRPr="00E9603C" w:rsidRDefault="009166E9">
            <w:pPr>
              <w:pStyle w:val="TAC"/>
            </w:pPr>
            <w:r w:rsidRPr="00E9603C">
              <w:rPr>
                <w:lang w:eastAsia="zh-CN"/>
              </w:rPr>
              <w:t>SMF</w:t>
            </w:r>
          </w:p>
        </w:tc>
        <w:tc>
          <w:tcPr>
            <w:tcW w:w="5463" w:type="dxa"/>
          </w:tcPr>
          <w:p w14:paraId="2633F613" w14:textId="77777777" w:rsidR="009166E9" w:rsidRPr="00E9603C" w:rsidRDefault="009166E9">
            <w:pPr>
              <w:pStyle w:val="TAL"/>
            </w:pPr>
            <w:r w:rsidRPr="00E9603C">
              <w:t>S-NSSAI for the PDU Session which contains the QoS flow</w:t>
            </w:r>
          </w:p>
        </w:tc>
      </w:tr>
      <w:tr w:rsidR="009166E9" w:rsidRPr="00E9603C" w14:paraId="4ADF4232" w14:textId="77777777">
        <w:trPr>
          <w:cantSplit/>
          <w:jc w:val="center"/>
        </w:trPr>
        <w:tc>
          <w:tcPr>
            <w:tcW w:w="2628" w:type="dxa"/>
          </w:tcPr>
          <w:p w14:paraId="26E19B28" w14:textId="77777777" w:rsidR="009166E9" w:rsidRPr="00E9603C" w:rsidRDefault="009166E9">
            <w:pPr>
              <w:pStyle w:val="TAL"/>
            </w:pPr>
            <w:r w:rsidRPr="00E9603C">
              <w:t>Application ID</w:t>
            </w:r>
          </w:p>
        </w:tc>
        <w:tc>
          <w:tcPr>
            <w:tcW w:w="1701" w:type="dxa"/>
          </w:tcPr>
          <w:p w14:paraId="380A257F" w14:textId="77777777" w:rsidR="009166E9" w:rsidRPr="00E9603C" w:rsidRDefault="009166E9">
            <w:pPr>
              <w:pStyle w:val="TAC"/>
            </w:pPr>
            <w:r w:rsidRPr="00E9603C">
              <w:rPr>
                <w:lang w:eastAsia="zh-CN"/>
              </w:rPr>
              <w:t>PCF/SMF</w:t>
            </w:r>
          </w:p>
        </w:tc>
        <w:tc>
          <w:tcPr>
            <w:tcW w:w="5463" w:type="dxa"/>
          </w:tcPr>
          <w:p w14:paraId="784D5C6A" w14:textId="77777777" w:rsidR="009166E9" w:rsidRPr="00E9603C" w:rsidRDefault="009166E9">
            <w:pPr>
              <w:pStyle w:val="TAL"/>
            </w:pPr>
            <w:r w:rsidRPr="00E9603C">
              <w:t>Used by NWDAF to identify the application service provider and application for the QoS flow</w:t>
            </w:r>
          </w:p>
        </w:tc>
      </w:tr>
      <w:tr w:rsidR="009166E9" w:rsidRPr="00E9603C" w14:paraId="08280C68" w14:textId="77777777">
        <w:trPr>
          <w:cantSplit/>
          <w:jc w:val="center"/>
        </w:trPr>
        <w:tc>
          <w:tcPr>
            <w:tcW w:w="2628" w:type="dxa"/>
          </w:tcPr>
          <w:p w14:paraId="71FB6362" w14:textId="77777777" w:rsidR="009166E9" w:rsidRPr="00E9603C" w:rsidRDefault="009166E9">
            <w:pPr>
              <w:pStyle w:val="TAL"/>
              <w:rPr>
                <w:lang w:eastAsia="zh-CN"/>
              </w:rPr>
            </w:pPr>
            <w:r w:rsidRPr="00E9603C">
              <w:rPr>
                <w:lang w:eastAsia="zh-CN"/>
              </w:rPr>
              <w:t>UPF info</w:t>
            </w:r>
          </w:p>
        </w:tc>
        <w:tc>
          <w:tcPr>
            <w:tcW w:w="1701" w:type="dxa"/>
          </w:tcPr>
          <w:p w14:paraId="5420A408" w14:textId="77777777" w:rsidR="009166E9" w:rsidRPr="00E9603C" w:rsidRDefault="009166E9">
            <w:pPr>
              <w:pStyle w:val="TAC"/>
              <w:rPr>
                <w:lang w:eastAsia="zh-CN"/>
              </w:rPr>
            </w:pPr>
            <w:r w:rsidRPr="00E9603C">
              <w:rPr>
                <w:lang w:eastAsia="zh-CN"/>
              </w:rPr>
              <w:t>SMF</w:t>
            </w:r>
          </w:p>
        </w:tc>
        <w:tc>
          <w:tcPr>
            <w:tcW w:w="5463" w:type="dxa"/>
          </w:tcPr>
          <w:p w14:paraId="0341A372" w14:textId="77777777" w:rsidR="009166E9" w:rsidRPr="00E9603C" w:rsidRDefault="009166E9">
            <w:pPr>
              <w:pStyle w:val="TAL"/>
              <w:rPr>
                <w:lang w:eastAsia="zh-CN"/>
              </w:rPr>
            </w:pPr>
            <w:r w:rsidRPr="00E9603C">
              <w:rPr>
                <w:lang w:eastAsia="zh-CN"/>
              </w:rPr>
              <w:t>UPF ID/address/FQDN information for the UPF serving the UE</w:t>
            </w:r>
          </w:p>
        </w:tc>
      </w:tr>
      <w:tr w:rsidR="009166E9" w:rsidRPr="00E9603C" w14:paraId="3305A1AB" w14:textId="77777777">
        <w:trPr>
          <w:cantSplit/>
          <w:jc w:val="center"/>
        </w:trPr>
        <w:tc>
          <w:tcPr>
            <w:tcW w:w="2628" w:type="dxa"/>
          </w:tcPr>
          <w:p w14:paraId="0370A9E9" w14:textId="77777777" w:rsidR="009166E9" w:rsidRPr="00E9603C" w:rsidRDefault="009166E9">
            <w:pPr>
              <w:pStyle w:val="TAL"/>
            </w:pPr>
            <w:r w:rsidRPr="00E9603C">
              <w:t>IP filter information</w:t>
            </w:r>
          </w:p>
        </w:tc>
        <w:tc>
          <w:tcPr>
            <w:tcW w:w="1701" w:type="dxa"/>
          </w:tcPr>
          <w:p w14:paraId="1432F5A0" w14:textId="77777777" w:rsidR="009166E9" w:rsidRPr="00E9603C" w:rsidRDefault="009166E9">
            <w:pPr>
              <w:pStyle w:val="TAC"/>
            </w:pPr>
            <w:r w:rsidRPr="00E9603C">
              <w:t>SMF</w:t>
            </w:r>
          </w:p>
        </w:tc>
        <w:tc>
          <w:tcPr>
            <w:tcW w:w="5463" w:type="dxa"/>
          </w:tcPr>
          <w:p w14:paraId="0205C93C" w14:textId="77777777" w:rsidR="009166E9" w:rsidRPr="00E9603C" w:rsidRDefault="009166E9">
            <w:pPr>
              <w:pStyle w:val="TAL"/>
            </w:pPr>
            <w:r w:rsidRPr="00E9603C">
              <w:t>Provided by the SMF, which is used by NWDAF to identify the service data flow for policy control and/or differentiated charging for the QoS flow</w:t>
            </w:r>
          </w:p>
        </w:tc>
      </w:tr>
      <w:tr w:rsidR="009166E9" w:rsidRPr="00E9603C" w14:paraId="2FC0C9AE" w14:textId="77777777">
        <w:trPr>
          <w:cantSplit/>
          <w:jc w:val="center"/>
        </w:trPr>
        <w:tc>
          <w:tcPr>
            <w:tcW w:w="2628" w:type="dxa"/>
          </w:tcPr>
          <w:p w14:paraId="7A17F0AA" w14:textId="77777777" w:rsidR="009166E9" w:rsidRPr="00E9603C" w:rsidRDefault="009166E9">
            <w:pPr>
              <w:pStyle w:val="TAL"/>
            </w:pPr>
            <w:r w:rsidRPr="00E9603C">
              <w:rPr>
                <w:lang w:eastAsia="zh-CN"/>
              </w:rPr>
              <w:t>QFI</w:t>
            </w:r>
          </w:p>
        </w:tc>
        <w:tc>
          <w:tcPr>
            <w:tcW w:w="1701" w:type="dxa"/>
          </w:tcPr>
          <w:p w14:paraId="0378AEE9" w14:textId="77777777" w:rsidR="009166E9" w:rsidRPr="00E9603C" w:rsidRDefault="009166E9">
            <w:pPr>
              <w:pStyle w:val="TAC"/>
            </w:pPr>
            <w:r w:rsidRPr="00E9603C">
              <w:rPr>
                <w:lang w:eastAsia="zh-CN"/>
              </w:rPr>
              <w:t>SMF</w:t>
            </w:r>
          </w:p>
        </w:tc>
        <w:tc>
          <w:tcPr>
            <w:tcW w:w="5463" w:type="dxa"/>
          </w:tcPr>
          <w:p w14:paraId="47DACB94" w14:textId="77777777" w:rsidR="009166E9" w:rsidRPr="00E9603C" w:rsidRDefault="009166E9">
            <w:pPr>
              <w:pStyle w:val="TAL"/>
            </w:pPr>
            <w:r w:rsidRPr="00E9603C">
              <w:t>QoS Flow Identifier</w:t>
            </w:r>
          </w:p>
        </w:tc>
      </w:tr>
      <w:tr w:rsidR="009166E9" w:rsidRPr="00E9603C" w14:paraId="15685DAB" w14:textId="77777777">
        <w:trPr>
          <w:cantSplit/>
          <w:jc w:val="center"/>
        </w:trPr>
        <w:tc>
          <w:tcPr>
            <w:tcW w:w="2628" w:type="dxa"/>
          </w:tcPr>
          <w:p w14:paraId="1205D4AE" w14:textId="77777777" w:rsidR="009166E9" w:rsidRPr="00E9603C" w:rsidRDefault="009166E9">
            <w:pPr>
              <w:pStyle w:val="TAL"/>
            </w:pPr>
            <w:r w:rsidRPr="00E9603C">
              <w:t>QoS flow Bit Rate</w:t>
            </w:r>
          </w:p>
        </w:tc>
        <w:tc>
          <w:tcPr>
            <w:tcW w:w="1701" w:type="dxa"/>
          </w:tcPr>
          <w:p w14:paraId="04BCE118" w14:textId="77777777" w:rsidR="009166E9" w:rsidRPr="00E9603C" w:rsidRDefault="009166E9">
            <w:pPr>
              <w:pStyle w:val="TAC"/>
            </w:pPr>
            <w:r w:rsidRPr="00E9603C">
              <w:t>UPF</w:t>
            </w:r>
          </w:p>
        </w:tc>
        <w:tc>
          <w:tcPr>
            <w:tcW w:w="5463" w:type="dxa"/>
          </w:tcPr>
          <w:p w14:paraId="5D140CF1" w14:textId="77777777" w:rsidR="009166E9" w:rsidRPr="00E9603C" w:rsidRDefault="009166E9">
            <w:pPr>
              <w:pStyle w:val="TAL"/>
            </w:pPr>
            <w:r w:rsidRPr="00E9603C">
              <w:t>The observed bit rate for UL direction; and</w:t>
            </w:r>
          </w:p>
          <w:p w14:paraId="65414E5E" w14:textId="77777777" w:rsidR="009166E9" w:rsidRPr="00E9603C" w:rsidRDefault="009166E9">
            <w:pPr>
              <w:pStyle w:val="TAL"/>
            </w:pPr>
            <w:r w:rsidRPr="00E9603C">
              <w:t>The observed bit rate for DL direction</w:t>
            </w:r>
          </w:p>
        </w:tc>
      </w:tr>
      <w:tr w:rsidR="009166E9" w:rsidRPr="00E9603C" w14:paraId="6F7B22A9" w14:textId="77777777">
        <w:trPr>
          <w:cantSplit/>
          <w:jc w:val="center"/>
        </w:trPr>
        <w:tc>
          <w:tcPr>
            <w:tcW w:w="2628" w:type="dxa"/>
          </w:tcPr>
          <w:p w14:paraId="5FDE23B7" w14:textId="77777777" w:rsidR="009166E9" w:rsidRPr="00E9603C" w:rsidRDefault="009166E9">
            <w:pPr>
              <w:pStyle w:val="TAL"/>
            </w:pPr>
            <w:r w:rsidRPr="00E9603C">
              <w:t>QoS flow Packet Delay</w:t>
            </w:r>
          </w:p>
        </w:tc>
        <w:tc>
          <w:tcPr>
            <w:tcW w:w="1701" w:type="dxa"/>
          </w:tcPr>
          <w:p w14:paraId="680CFEF7" w14:textId="77777777" w:rsidR="009166E9" w:rsidRPr="00E9603C" w:rsidRDefault="009166E9">
            <w:pPr>
              <w:pStyle w:val="TAC"/>
            </w:pPr>
            <w:r w:rsidRPr="00E9603C">
              <w:t>UPF</w:t>
            </w:r>
          </w:p>
        </w:tc>
        <w:tc>
          <w:tcPr>
            <w:tcW w:w="5463" w:type="dxa"/>
          </w:tcPr>
          <w:p w14:paraId="559E419D" w14:textId="77777777" w:rsidR="009166E9" w:rsidRPr="00E9603C" w:rsidRDefault="009166E9">
            <w:pPr>
              <w:pStyle w:val="TAL"/>
            </w:pPr>
            <w:r w:rsidRPr="00E9603C">
              <w:t>The observed Packet delay for UL direction; and</w:t>
            </w:r>
          </w:p>
          <w:p w14:paraId="334815DA" w14:textId="77777777" w:rsidR="009166E9" w:rsidRPr="00E9603C" w:rsidRDefault="009166E9">
            <w:pPr>
              <w:pStyle w:val="TAL"/>
            </w:pPr>
            <w:r w:rsidRPr="00E9603C">
              <w:t>The observed Packet delay for the DL direction</w:t>
            </w:r>
          </w:p>
        </w:tc>
      </w:tr>
      <w:tr w:rsidR="009166E9" w:rsidRPr="00E9603C" w14:paraId="11CC8956" w14:textId="77777777">
        <w:trPr>
          <w:cantSplit/>
          <w:jc w:val="center"/>
        </w:trPr>
        <w:tc>
          <w:tcPr>
            <w:tcW w:w="2628" w:type="dxa"/>
          </w:tcPr>
          <w:p w14:paraId="61ED9EC2" w14:textId="77777777" w:rsidR="009166E9" w:rsidRPr="00E9603C" w:rsidRDefault="009166E9">
            <w:pPr>
              <w:pStyle w:val="TAL"/>
            </w:pPr>
            <w:r w:rsidRPr="00E9603C">
              <w:rPr>
                <w:lang w:eastAsia="ko-KR"/>
              </w:rPr>
              <w:t>Packet transmission</w:t>
            </w:r>
          </w:p>
        </w:tc>
        <w:tc>
          <w:tcPr>
            <w:tcW w:w="1701" w:type="dxa"/>
          </w:tcPr>
          <w:p w14:paraId="73F071EF" w14:textId="77777777" w:rsidR="009166E9" w:rsidRPr="00E9603C" w:rsidRDefault="009166E9">
            <w:pPr>
              <w:pStyle w:val="TAC"/>
            </w:pPr>
            <w:r w:rsidRPr="00E9603C">
              <w:rPr>
                <w:lang w:eastAsia="ko-KR"/>
              </w:rPr>
              <w:t>UPF</w:t>
            </w:r>
          </w:p>
        </w:tc>
        <w:tc>
          <w:tcPr>
            <w:tcW w:w="5463" w:type="dxa"/>
          </w:tcPr>
          <w:p w14:paraId="6A4FC885" w14:textId="77777777" w:rsidR="009166E9" w:rsidRPr="00E9603C" w:rsidRDefault="009166E9">
            <w:pPr>
              <w:pStyle w:val="TAL"/>
            </w:pPr>
            <w:r w:rsidRPr="00E9603C">
              <w:t>The observed number of packet transmission</w:t>
            </w:r>
          </w:p>
        </w:tc>
      </w:tr>
      <w:tr w:rsidR="009166E9" w:rsidRPr="00E9603C" w14:paraId="75798347" w14:textId="77777777">
        <w:trPr>
          <w:cantSplit/>
          <w:jc w:val="center"/>
        </w:trPr>
        <w:tc>
          <w:tcPr>
            <w:tcW w:w="2628" w:type="dxa"/>
          </w:tcPr>
          <w:p w14:paraId="6EBD54BF" w14:textId="77777777" w:rsidR="009166E9" w:rsidRPr="00E9603C" w:rsidRDefault="009166E9">
            <w:pPr>
              <w:pStyle w:val="TAN"/>
            </w:pPr>
            <w:r w:rsidRPr="00E9603C">
              <w:t>Packet retransmission</w:t>
            </w:r>
          </w:p>
        </w:tc>
        <w:tc>
          <w:tcPr>
            <w:tcW w:w="1701" w:type="dxa"/>
          </w:tcPr>
          <w:p w14:paraId="70691F8A" w14:textId="77777777" w:rsidR="009166E9" w:rsidRPr="00E9603C" w:rsidRDefault="009166E9">
            <w:pPr>
              <w:pStyle w:val="TAN"/>
            </w:pPr>
            <w:r w:rsidRPr="00E9603C">
              <w:t>UPF</w:t>
            </w:r>
          </w:p>
        </w:tc>
        <w:tc>
          <w:tcPr>
            <w:tcW w:w="5463" w:type="dxa"/>
          </w:tcPr>
          <w:p w14:paraId="0BEBF097" w14:textId="77777777" w:rsidR="009166E9" w:rsidRPr="00E9603C" w:rsidRDefault="009166E9">
            <w:pPr>
              <w:pStyle w:val="TAL"/>
            </w:pPr>
            <w:r w:rsidRPr="00E9603C">
              <w:t>The observed number of packet retransmission</w:t>
            </w:r>
          </w:p>
        </w:tc>
      </w:tr>
    </w:tbl>
    <w:p w14:paraId="51AE445C" w14:textId="77777777" w:rsidR="009166E9" w:rsidRPr="00E9603C" w:rsidRDefault="009166E9">
      <w:pPr>
        <w:pStyle w:val="FP"/>
        <w:rPr>
          <w:lang w:eastAsia="zh-CN"/>
        </w:rPr>
      </w:pPr>
    </w:p>
    <w:p w14:paraId="25816A25" w14:textId="77777777" w:rsidR="009166E9" w:rsidRPr="00E9603C" w:rsidRDefault="009166E9">
      <w:pPr>
        <w:pStyle w:val="NO"/>
        <w:rPr>
          <w:lang w:eastAsia="zh-CN"/>
        </w:rPr>
      </w:pPr>
      <w:r w:rsidRPr="00E9603C">
        <w:rPr>
          <w:lang w:eastAsia="zh-CN"/>
        </w:rPr>
        <w:t>NOTE 2:</w:t>
      </w:r>
      <w:r w:rsidRPr="00E9603C">
        <w:rPr>
          <w:lang w:eastAsia="zh-CN"/>
        </w:rPr>
        <w:tab/>
        <w:t xml:space="preserve">UPF info is a new input from SMF, comparing to the ones for the </w:t>
      </w:r>
      <w:r w:rsidRPr="00E9603C">
        <w:t>QoS flow level Network Data from 5GC NF</w:t>
      </w:r>
      <w:r w:rsidRPr="00E9603C">
        <w:rPr>
          <w:lang w:eastAsia="zh-CN"/>
        </w:rPr>
        <w:t xml:space="preserve"> defined in Table 6.4.2-2, clause 6.4.2,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70D1D66B" w14:textId="77777777" w:rsidR="009166E9" w:rsidRPr="00E9603C" w:rsidRDefault="009166E9">
      <w:pPr>
        <w:pStyle w:val="TH"/>
        <w:rPr>
          <w:lang w:eastAsia="zh-CN"/>
        </w:rPr>
      </w:pPr>
      <w:r w:rsidRPr="00E9603C">
        <w:t xml:space="preserve">Table </w:t>
      </w:r>
      <w:r w:rsidRPr="00E9603C">
        <w:rPr>
          <w:lang w:eastAsia="zh-CN"/>
        </w:rPr>
        <w:t>6.31.2-3</w:t>
      </w:r>
      <w:r w:rsidRPr="00E9603C">
        <w:t xml:space="preserve">: </w:t>
      </w:r>
      <w:r w:rsidRPr="00E9603C">
        <w:rPr>
          <w:lang w:eastAsia="zh-CN"/>
        </w:rPr>
        <w:t>UE</w:t>
      </w:r>
      <w:r w:rsidRPr="00E9603C">
        <w:t xml:space="preserve"> level Network Data from </w:t>
      </w:r>
      <w:r w:rsidRPr="00E9603C">
        <w:rPr>
          <w:lang w:eastAsia="zh-CN"/>
        </w:rPr>
        <w:t>OAM</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9166E9" w:rsidRPr="00E9603C" w14:paraId="17A93859" w14:textId="77777777">
        <w:trPr>
          <w:cantSplit/>
          <w:jc w:val="center"/>
        </w:trPr>
        <w:tc>
          <w:tcPr>
            <w:tcW w:w="2646" w:type="dxa"/>
          </w:tcPr>
          <w:p w14:paraId="3D1BC3ED" w14:textId="77777777" w:rsidR="009166E9" w:rsidRPr="00E9603C" w:rsidRDefault="009166E9">
            <w:pPr>
              <w:pStyle w:val="TAH"/>
            </w:pPr>
            <w:r w:rsidRPr="00E9603C">
              <w:t>Information</w:t>
            </w:r>
          </w:p>
        </w:tc>
        <w:tc>
          <w:tcPr>
            <w:tcW w:w="1701" w:type="dxa"/>
          </w:tcPr>
          <w:p w14:paraId="6D383B14" w14:textId="77777777" w:rsidR="009166E9" w:rsidRPr="00E9603C" w:rsidRDefault="009166E9">
            <w:pPr>
              <w:pStyle w:val="TAH"/>
            </w:pPr>
            <w:r w:rsidRPr="00E9603C">
              <w:t>Source</w:t>
            </w:r>
          </w:p>
        </w:tc>
        <w:tc>
          <w:tcPr>
            <w:tcW w:w="5481" w:type="dxa"/>
          </w:tcPr>
          <w:p w14:paraId="213F6242" w14:textId="77777777" w:rsidR="009166E9" w:rsidRPr="00E9603C" w:rsidRDefault="009166E9">
            <w:pPr>
              <w:pStyle w:val="TAH"/>
            </w:pPr>
            <w:r w:rsidRPr="00E9603C">
              <w:t>Description</w:t>
            </w:r>
          </w:p>
        </w:tc>
      </w:tr>
      <w:tr w:rsidR="009166E9" w:rsidRPr="00E9603C" w14:paraId="2EA8C05A" w14:textId="77777777">
        <w:trPr>
          <w:cantSplit/>
          <w:jc w:val="center"/>
        </w:trPr>
        <w:tc>
          <w:tcPr>
            <w:tcW w:w="2646" w:type="dxa"/>
          </w:tcPr>
          <w:p w14:paraId="51E374EA" w14:textId="77777777" w:rsidR="009166E9" w:rsidRPr="00E9603C" w:rsidRDefault="009166E9">
            <w:pPr>
              <w:pStyle w:val="TAL"/>
            </w:pPr>
            <w:r w:rsidRPr="00E9603C">
              <w:t>Reference Signal Received Power</w:t>
            </w:r>
          </w:p>
        </w:tc>
        <w:tc>
          <w:tcPr>
            <w:tcW w:w="1701" w:type="dxa"/>
          </w:tcPr>
          <w:p w14:paraId="1E0912E5" w14:textId="77777777" w:rsidR="009166E9" w:rsidRPr="00E9603C" w:rsidRDefault="009166E9">
            <w:pPr>
              <w:pStyle w:val="TAC"/>
              <w:rPr>
                <w:lang w:eastAsia="zh-CN"/>
              </w:rPr>
            </w:pPr>
            <w:r w:rsidRPr="00E9603C">
              <w:rPr>
                <w:lang w:eastAsia="zh-CN"/>
              </w:rPr>
              <w:t>OAM</w:t>
            </w:r>
          </w:p>
        </w:tc>
        <w:tc>
          <w:tcPr>
            <w:tcW w:w="5481" w:type="dxa"/>
          </w:tcPr>
          <w:p w14:paraId="5D26A585" w14:textId="77777777" w:rsidR="009166E9" w:rsidRPr="00E9603C" w:rsidRDefault="009166E9">
            <w:pPr>
              <w:pStyle w:val="TAL"/>
              <w:rPr>
                <w:lang w:eastAsia="zh-CN"/>
              </w:rPr>
            </w:pPr>
            <w:r w:rsidRPr="00E9603C">
              <w:t xml:space="preserve">The </w:t>
            </w:r>
            <w:r w:rsidRPr="00E9603C">
              <w:rPr>
                <w:lang w:eastAsia="zh-CN"/>
              </w:rPr>
              <w:t xml:space="preserve">per UE </w:t>
            </w:r>
            <w:r w:rsidRPr="00E9603C">
              <w:t>measurement of the received power level in a network cell</w:t>
            </w:r>
            <w:r w:rsidRPr="00E9603C">
              <w:rPr>
                <w:lang w:eastAsia="zh-CN"/>
              </w:rPr>
              <w:t>, including SS-RSRP, CSI-RSRP as specified in clause 5.5 of TS 38.331 [7] and E-UTRA RSRP as specified in clause 5.5.5 of TS 36.331 [8]</w:t>
            </w:r>
          </w:p>
        </w:tc>
      </w:tr>
      <w:tr w:rsidR="009166E9" w:rsidRPr="00E9603C" w14:paraId="0FE353C8" w14:textId="77777777">
        <w:trPr>
          <w:cantSplit/>
          <w:jc w:val="center"/>
        </w:trPr>
        <w:tc>
          <w:tcPr>
            <w:tcW w:w="2646" w:type="dxa"/>
          </w:tcPr>
          <w:p w14:paraId="1AE7F8CA" w14:textId="77777777" w:rsidR="009166E9" w:rsidRPr="00E9603C" w:rsidRDefault="009166E9">
            <w:pPr>
              <w:pStyle w:val="TAL"/>
            </w:pPr>
            <w:r w:rsidRPr="00E9603C">
              <w:t>Reference Signal Received Quality</w:t>
            </w:r>
          </w:p>
        </w:tc>
        <w:tc>
          <w:tcPr>
            <w:tcW w:w="1701" w:type="dxa"/>
          </w:tcPr>
          <w:p w14:paraId="50402AC8" w14:textId="77777777" w:rsidR="009166E9" w:rsidRPr="00E9603C" w:rsidRDefault="009166E9">
            <w:pPr>
              <w:pStyle w:val="TAC"/>
              <w:rPr>
                <w:lang w:eastAsia="zh-CN"/>
              </w:rPr>
            </w:pPr>
            <w:r w:rsidRPr="00E9603C">
              <w:rPr>
                <w:lang w:eastAsia="zh-CN"/>
              </w:rPr>
              <w:t>OAM</w:t>
            </w:r>
          </w:p>
        </w:tc>
        <w:tc>
          <w:tcPr>
            <w:tcW w:w="5481" w:type="dxa"/>
          </w:tcPr>
          <w:p w14:paraId="48B62CD9" w14:textId="77777777" w:rsidR="009166E9" w:rsidRPr="00E9603C" w:rsidRDefault="009166E9">
            <w:pPr>
              <w:pStyle w:val="TAL"/>
            </w:pPr>
            <w:r w:rsidRPr="00E9603C">
              <w:t xml:space="preserve">The </w:t>
            </w:r>
            <w:r w:rsidRPr="00E9603C">
              <w:rPr>
                <w:lang w:eastAsia="zh-CN"/>
              </w:rPr>
              <w:t xml:space="preserve">per UE </w:t>
            </w:r>
            <w:r w:rsidRPr="00E9603C">
              <w:t>measurement of the received quality in a network cell</w:t>
            </w:r>
            <w:r w:rsidRPr="00E9603C">
              <w:rPr>
                <w:lang w:eastAsia="zh-CN"/>
              </w:rPr>
              <w:t>, including SS-RSRQ, CSI-RSRQ as specified in clause 5.5 of TS 38.331 [7] and E-UTRA RSRQ as specified in clause 5.5.5 of TS 36.331 [8]</w:t>
            </w:r>
          </w:p>
        </w:tc>
      </w:tr>
      <w:tr w:rsidR="009166E9" w:rsidRPr="00E9603C" w14:paraId="7C1F232B" w14:textId="77777777">
        <w:trPr>
          <w:cantSplit/>
          <w:jc w:val="center"/>
        </w:trPr>
        <w:tc>
          <w:tcPr>
            <w:tcW w:w="2646" w:type="dxa"/>
          </w:tcPr>
          <w:p w14:paraId="1F11D60E" w14:textId="77777777" w:rsidR="009166E9" w:rsidRPr="00E9603C" w:rsidRDefault="009166E9">
            <w:pPr>
              <w:pStyle w:val="TAL"/>
            </w:pPr>
            <w:r w:rsidRPr="00E9603C">
              <w:t>Signal-to-noise and interference ratio</w:t>
            </w:r>
          </w:p>
        </w:tc>
        <w:tc>
          <w:tcPr>
            <w:tcW w:w="1701" w:type="dxa"/>
          </w:tcPr>
          <w:p w14:paraId="0A4DABFC" w14:textId="77777777" w:rsidR="009166E9" w:rsidRPr="00E9603C" w:rsidRDefault="009166E9">
            <w:pPr>
              <w:pStyle w:val="TAC"/>
              <w:rPr>
                <w:lang w:eastAsia="zh-CN"/>
              </w:rPr>
            </w:pPr>
            <w:r w:rsidRPr="00E9603C">
              <w:rPr>
                <w:lang w:eastAsia="zh-CN"/>
              </w:rPr>
              <w:t>OAM</w:t>
            </w:r>
          </w:p>
        </w:tc>
        <w:tc>
          <w:tcPr>
            <w:tcW w:w="5481" w:type="dxa"/>
          </w:tcPr>
          <w:p w14:paraId="60CB8E4E" w14:textId="77777777" w:rsidR="009166E9" w:rsidRPr="00E9603C" w:rsidRDefault="009166E9">
            <w:pPr>
              <w:pStyle w:val="TAL"/>
            </w:pPr>
            <w:r w:rsidRPr="00E9603C">
              <w:t xml:space="preserve">The </w:t>
            </w:r>
            <w:r w:rsidRPr="00E9603C">
              <w:rPr>
                <w:lang w:eastAsia="zh-CN"/>
              </w:rPr>
              <w:t xml:space="preserve">per UE </w:t>
            </w:r>
            <w:r w:rsidRPr="00E9603C">
              <w:t>measurement of the received signal to noise and interference ratio in a network cell</w:t>
            </w:r>
            <w:r w:rsidRPr="00E9603C">
              <w:rPr>
                <w:lang w:eastAsia="zh-CN"/>
              </w:rPr>
              <w:t>, including SS-SINR, CSI-SINR, E-UTRA RS-SINR, as specified in clause 5.1 of TS 38.215 [9]</w:t>
            </w:r>
          </w:p>
        </w:tc>
      </w:tr>
      <w:tr w:rsidR="009166E9" w:rsidRPr="00E9603C" w14:paraId="357E28FA" w14:textId="77777777">
        <w:trPr>
          <w:cantSplit/>
          <w:jc w:val="center"/>
        </w:trPr>
        <w:tc>
          <w:tcPr>
            <w:tcW w:w="2646" w:type="dxa"/>
          </w:tcPr>
          <w:p w14:paraId="51952AD9" w14:textId="77777777" w:rsidR="009166E9" w:rsidRPr="00E9603C" w:rsidRDefault="009166E9">
            <w:pPr>
              <w:pStyle w:val="TAL"/>
            </w:pPr>
            <w:r w:rsidRPr="00E9603C">
              <w:t>Timestamp</w:t>
            </w:r>
          </w:p>
        </w:tc>
        <w:tc>
          <w:tcPr>
            <w:tcW w:w="1701" w:type="dxa"/>
          </w:tcPr>
          <w:p w14:paraId="629994FB" w14:textId="77777777" w:rsidR="009166E9" w:rsidRPr="00E9603C" w:rsidRDefault="009166E9">
            <w:pPr>
              <w:pStyle w:val="TAC"/>
              <w:rPr>
                <w:lang w:eastAsia="zh-CN"/>
              </w:rPr>
            </w:pPr>
            <w:r w:rsidRPr="00E9603C">
              <w:rPr>
                <w:lang w:eastAsia="zh-CN"/>
              </w:rPr>
              <w:t>OAM</w:t>
            </w:r>
          </w:p>
        </w:tc>
        <w:tc>
          <w:tcPr>
            <w:tcW w:w="5481" w:type="dxa"/>
          </w:tcPr>
          <w:p w14:paraId="38F54C55" w14:textId="77777777" w:rsidR="009166E9" w:rsidRPr="00E9603C" w:rsidRDefault="009166E9">
            <w:pPr>
              <w:pStyle w:val="TAL"/>
            </w:pPr>
            <w:r w:rsidRPr="00E9603C">
              <w:t>A time stamp associated with the collected information.</w:t>
            </w:r>
          </w:p>
        </w:tc>
      </w:tr>
      <w:tr w:rsidR="009166E9" w:rsidRPr="00E9603C" w14:paraId="28166119" w14:textId="77777777">
        <w:trPr>
          <w:cantSplit/>
          <w:jc w:val="center"/>
        </w:trPr>
        <w:tc>
          <w:tcPr>
            <w:tcW w:w="2646" w:type="dxa"/>
          </w:tcPr>
          <w:p w14:paraId="43F6DF54" w14:textId="77777777" w:rsidR="009166E9" w:rsidRPr="00E9603C" w:rsidRDefault="009166E9">
            <w:pPr>
              <w:pStyle w:val="TAL"/>
            </w:pPr>
            <w:bookmarkStart w:id="8127" w:name="OLE_LINK24"/>
            <w:r w:rsidRPr="00E9603C">
              <w:rPr>
                <w:lang w:eastAsia="zh-CN"/>
              </w:rPr>
              <w:t>Cell Energy Saving State</w:t>
            </w:r>
            <w:bookmarkEnd w:id="8127"/>
          </w:p>
        </w:tc>
        <w:tc>
          <w:tcPr>
            <w:tcW w:w="1701" w:type="dxa"/>
          </w:tcPr>
          <w:p w14:paraId="70E2718E" w14:textId="77777777" w:rsidR="009166E9" w:rsidRPr="00E9603C" w:rsidRDefault="009166E9">
            <w:pPr>
              <w:pStyle w:val="TAC"/>
              <w:rPr>
                <w:lang w:eastAsia="zh-CN"/>
              </w:rPr>
            </w:pPr>
            <w:r w:rsidRPr="00E9603C">
              <w:rPr>
                <w:lang w:eastAsia="zh-CN"/>
              </w:rPr>
              <w:t>OAM</w:t>
            </w:r>
          </w:p>
        </w:tc>
        <w:tc>
          <w:tcPr>
            <w:tcW w:w="5481" w:type="dxa"/>
          </w:tcPr>
          <w:p w14:paraId="3A2B3ED6" w14:textId="77777777" w:rsidR="009166E9" w:rsidRPr="00E9603C" w:rsidRDefault="009166E9">
            <w:pPr>
              <w:pStyle w:val="TAL"/>
            </w:pPr>
            <w:r w:rsidRPr="00E9603C">
              <w:t>The energy saving state information of the cells within area of interest, e.g. a list of the cell which is within the area of interest and is in the energy saving state, as specified in clause 3.1 and 6.2 in TS 28.310 [20].</w:t>
            </w:r>
          </w:p>
        </w:tc>
      </w:tr>
    </w:tbl>
    <w:p w14:paraId="7D97CF40" w14:textId="77777777" w:rsidR="009166E9" w:rsidRPr="00E9603C" w:rsidRDefault="009166E9">
      <w:pPr>
        <w:pStyle w:val="FP"/>
        <w:rPr>
          <w:rFonts w:eastAsia="SimSun"/>
          <w:lang w:eastAsia="zh-CN"/>
        </w:rPr>
      </w:pPr>
    </w:p>
    <w:p w14:paraId="43F6BBEB" w14:textId="77777777" w:rsidR="009166E9" w:rsidRPr="00E9603C" w:rsidRDefault="009166E9">
      <w:pPr>
        <w:pStyle w:val="NO"/>
        <w:rPr>
          <w:lang w:eastAsia="zh-CN"/>
        </w:rPr>
      </w:pPr>
      <w:r w:rsidRPr="00E9603C">
        <w:rPr>
          <w:lang w:eastAsia="zh-CN"/>
        </w:rPr>
        <w:t>NOTE 3:</w:t>
      </w:r>
      <w:r w:rsidRPr="00E9603C">
        <w:rPr>
          <w:lang w:eastAsia="zh-CN"/>
        </w:rPr>
        <w:tab/>
        <w:t>The cell energySaving state information can be provided by OAM. The providing of this information to the NWDAF will be coordinated with the study in SA WG5.</w:t>
      </w:r>
    </w:p>
    <w:p w14:paraId="6B93EEF9" w14:textId="77777777" w:rsidR="009166E9" w:rsidRPr="00E9603C" w:rsidRDefault="009166E9">
      <w:pPr>
        <w:pStyle w:val="NO"/>
        <w:rPr>
          <w:lang w:eastAsia="zh-CN"/>
        </w:rPr>
      </w:pPr>
      <w:r w:rsidRPr="00E9603C">
        <w:rPr>
          <w:lang w:eastAsia="zh-CN"/>
        </w:rPr>
        <w:t>NOTE 4:</w:t>
      </w:r>
      <w:r w:rsidRPr="00E9603C">
        <w:rPr>
          <w:lang w:eastAsia="zh-CN"/>
        </w:rPr>
        <w:tab/>
        <w:t>"Timestamp" and "Cell Energy Saving State" are a new input from OAM, comparing to UE</w:t>
      </w:r>
      <w:r w:rsidRPr="00E9603C">
        <w:t xml:space="preserve"> level Network Data from </w:t>
      </w:r>
      <w:r w:rsidRPr="00E9603C">
        <w:rPr>
          <w:lang w:eastAsia="zh-CN"/>
        </w:rPr>
        <w:t>OAM</w:t>
      </w:r>
      <w:r w:rsidRPr="00E9603C">
        <w:t xml:space="preserve"> as defined in Table </w:t>
      </w:r>
      <w:r w:rsidRPr="00E9603C">
        <w:rPr>
          <w:lang w:eastAsia="zh-CN"/>
        </w:rPr>
        <w:t xml:space="preserve">6.4.2-3, clause 6.4.2,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2543C709" w14:textId="77777777" w:rsidR="009166E9" w:rsidRPr="00E9603C" w:rsidRDefault="009166E9">
      <w:pPr>
        <w:pStyle w:val="Heading3"/>
        <w:rPr>
          <w:lang w:eastAsia="zh-CN"/>
        </w:rPr>
      </w:pPr>
      <w:bookmarkStart w:id="8128" w:name="_Toc22924"/>
      <w:bookmarkStart w:id="8129" w:name="_Toc44004422"/>
      <w:bookmarkStart w:id="8130" w:name="_Toc50309795"/>
      <w:bookmarkStart w:id="8131" w:name="_Toc50021789"/>
      <w:bookmarkStart w:id="8132" w:name="_Toc50023727"/>
      <w:bookmarkStart w:id="8133" w:name="_Toc1206"/>
      <w:bookmarkStart w:id="8134" w:name="_Toc54770125"/>
      <w:bookmarkStart w:id="8135" w:name="_Toc54779477"/>
      <w:bookmarkStart w:id="8136" w:name="_Toc54786437"/>
      <w:bookmarkStart w:id="8137" w:name="_Toc43393250"/>
      <w:bookmarkStart w:id="8138" w:name="_Toc8361"/>
      <w:bookmarkStart w:id="8139" w:name="_Toc42779179"/>
      <w:bookmarkStart w:id="8140" w:name="_Toc50023142"/>
      <w:bookmarkStart w:id="8141" w:name="_Toc50579527"/>
      <w:bookmarkStart w:id="8142" w:name="_Toc15768"/>
      <w:bookmarkStart w:id="8143" w:name="_Toc57201288"/>
      <w:bookmarkStart w:id="8144" w:name="_Toc20227"/>
      <w:bookmarkStart w:id="8145" w:name="_Toc29884"/>
      <w:bookmarkStart w:id="8146" w:name="_Toc42770123"/>
      <w:bookmarkStart w:id="8147" w:name="_Toc9546"/>
      <w:bookmarkStart w:id="8148" w:name="_Toc50022493"/>
      <w:bookmarkStart w:id="8149" w:name="_Toc50021220"/>
      <w:bookmarkStart w:id="8150" w:name="_Toc21819"/>
      <w:bookmarkStart w:id="8151" w:name="_Toc57641326"/>
      <w:bookmarkStart w:id="8152" w:name="_Toc59101679"/>
      <w:r w:rsidRPr="00E9603C">
        <w:rPr>
          <w:lang w:eastAsia="zh-CN"/>
        </w:rPr>
        <w:t>6.31.3</w:t>
      </w:r>
      <w:r w:rsidRPr="00E9603C">
        <w:rPr>
          <w:lang w:eastAsia="zh-CN"/>
        </w:rPr>
        <w:tab/>
        <w:t>Output Analytics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3437726C" w14:textId="77777777" w:rsidR="009166E9" w:rsidRPr="00E9603C" w:rsidRDefault="009166E9">
      <w:pPr>
        <w:rPr>
          <w:lang w:eastAsia="zh-CN"/>
        </w:rPr>
      </w:pPr>
      <w:r w:rsidRPr="00E9603C">
        <w:rPr>
          <w:lang w:eastAsia="zh-CN"/>
        </w:rPr>
        <w:t xml:space="preserve">The NWDAF services as defined in the clause 7.2 and 7.3,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are used to expose the analytics.</w:t>
      </w:r>
    </w:p>
    <w:p w14:paraId="4E2D5E05" w14:textId="77777777" w:rsidR="009166E9" w:rsidRPr="00E9603C" w:rsidRDefault="009166E9">
      <w:pPr>
        <w:pStyle w:val="B1"/>
        <w:rPr>
          <w:lang w:eastAsia="zh-CN"/>
        </w:rPr>
      </w:pPr>
      <w:r w:rsidRPr="00E9603C">
        <w:rPr>
          <w:lang w:eastAsia="zh-CN"/>
        </w:rPr>
        <w:t>-</w:t>
      </w:r>
      <w:r w:rsidRPr="00E9603C">
        <w:rPr>
          <w:lang w:eastAsia="zh-CN"/>
        </w:rPr>
        <w:tab/>
        <w:t>Service Experience per UP path statistics information is defined in Table 6.31.3-1.</w:t>
      </w:r>
    </w:p>
    <w:p w14:paraId="3D7CB5EA" w14:textId="77777777" w:rsidR="009166E9" w:rsidRPr="00E9603C" w:rsidRDefault="009166E9">
      <w:pPr>
        <w:pStyle w:val="B1"/>
        <w:rPr>
          <w:lang w:eastAsia="zh-CN"/>
        </w:rPr>
      </w:pPr>
      <w:r w:rsidRPr="00E9603C">
        <w:rPr>
          <w:lang w:eastAsia="zh-CN"/>
        </w:rPr>
        <w:t>-</w:t>
      </w:r>
      <w:r w:rsidRPr="00E9603C">
        <w:rPr>
          <w:lang w:eastAsia="zh-CN"/>
        </w:rPr>
        <w:tab/>
        <w:t>Service Experience per UP path predictions information is defined in Table 6.31.3-2.</w:t>
      </w:r>
    </w:p>
    <w:p w14:paraId="745BB283" w14:textId="77777777" w:rsidR="009166E9" w:rsidRPr="00E9603C" w:rsidRDefault="009166E9">
      <w:pPr>
        <w:pStyle w:val="TH"/>
        <w:rPr>
          <w:lang w:eastAsia="zh-CN"/>
        </w:rPr>
      </w:pPr>
      <w:r w:rsidRPr="00E9603C">
        <w:rPr>
          <w:lang w:eastAsia="zh-CN"/>
        </w:rPr>
        <w:t>Table 6.31.3-1: Service Experience per UP path statistics</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6514"/>
      </w:tblGrid>
      <w:tr w:rsidR="009166E9" w:rsidRPr="00E9603C" w14:paraId="2F9EE0D5" w14:textId="77777777">
        <w:trPr>
          <w:cantSplit/>
        </w:trPr>
        <w:tc>
          <w:tcPr>
            <w:tcW w:w="3114" w:type="dxa"/>
          </w:tcPr>
          <w:p w14:paraId="7CDC49FE" w14:textId="77777777" w:rsidR="009166E9" w:rsidRPr="00E9603C" w:rsidRDefault="009166E9">
            <w:pPr>
              <w:pStyle w:val="TAH"/>
              <w:rPr>
                <w:lang w:eastAsia="zh-CN"/>
              </w:rPr>
            </w:pPr>
            <w:r w:rsidRPr="00E9603C">
              <w:rPr>
                <w:lang w:eastAsia="zh-CN"/>
              </w:rPr>
              <w:t>Information</w:t>
            </w:r>
          </w:p>
        </w:tc>
        <w:tc>
          <w:tcPr>
            <w:tcW w:w="6514" w:type="dxa"/>
          </w:tcPr>
          <w:p w14:paraId="2A0F7F99" w14:textId="77777777" w:rsidR="009166E9" w:rsidRPr="00E9603C" w:rsidRDefault="009166E9">
            <w:pPr>
              <w:pStyle w:val="TAH"/>
              <w:rPr>
                <w:lang w:eastAsia="zh-CN"/>
              </w:rPr>
            </w:pPr>
            <w:r w:rsidRPr="00E9603C">
              <w:rPr>
                <w:lang w:eastAsia="zh-CN"/>
              </w:rPr>
              <w:t>Description</w:t>
            </w:r>
          </w:p>
        </w:tc>
      </w:tr>
      <w:tr w:rsidR="009166E9" w:rsidRPr="00E9603C" w14:paraId="0C4815D5" w14:textId="77777777">
        <w:trPr>
          <w:cantSplit/>
        </w:trPr>
        <w:tc>
          <w:tcPr>
            <w:tcW w:w="3114" w:type="dxa"/>
            <w:vAlign w:val="center"/>
          </w:tcPr>
          <w:p w14:paraId="7D241375" w14:textId="77777777" w:rsidR="009166E9" w:rsidRPr="00E9603C" w:rsidRDefault="009166E9">
            <w:pPr>
              <w:pStyle w:val="TAL"/>
            </w:pPr>
            <w:r w:rsidRPr="00E9603C">
              <w:t>ServiceExperience per UP path (1..n)</w:t>
            </w:r>
          </w:p>
        </w:tc>
        <w:tc>
          <w:tcPr>
            <w:tcW w:w="6514" w:type="dxa"/>
            <w:vAlign w:val="center"/>
          </w:tcPr>
          <w:p w14:paraId="6C0B65AA" w14:textId="77777777" w:rsidR="009166E9" w:rsidRPr="00E9603C" w:rsidRDefault="009166E9">
            <w:pPr>
              <w:pStyle w:val="TAL"/>
            </w:pPr>
            <w:r w:rsidRPr="00E9603C">
              <w:t>List of observed service experience information for each Application per UP path (including UPF and DNAI).</w:t>
            </w:r>
          </w:p>
        </w:tc>
      </w:tr>
      <w:tr w:rsidR="009166E9" w:rsidRPr="00E9603C" w14:paraId="321E531E" w14:textId="77777777">
        <w:trPr>
          <w:cantSplit/>
        </w:trPr>
        <w:tc>
          <w:tcPr>
            <w:tcW w:w="3114" w:type="dxa"/>
            <w:vAlign w:val="center"/>
          </w:tcPr>
          <w:p w14:paraId="447A5595" w14:textId="77777777" w:rsidR="009166E9" w:rsidRPr="00E9603C" w:rsidRDefault="009166E9">
            <w:pPr>
              <w:pStyle w:val="TAL"/>
            </w:pPr>
            <w:r w:rsidRPr="00E9603C">
              <w:t>&gt; Application ID</w:t>
            </w:r>
          </w:p>
        </w:tc>
        <w:tc>
          <w:tcPr>
            <w:tcW w:w="6514" w:type="dxa"/>
            <w:vAlign w:val="center"/>
          </w:tcPr>
          <w:p w14:paraId="243220BA" w14:textId="77777777" w:rsidR="009166E9" w:rsidRPr="00E9603C" w:rsidRDefault="009166E9">
            <w:pPr>
              <w:pStyle w:val="TAL"/>
            </w:pPr>
            <w:r w:rsidRPr="00E9603C">
              <w:t>Identification of the application.</w:t>
            </w:r>
          </w:p>
        </w:tc>
      </w:tr>
      <w:tr w:rsidR="009166E9" w:rsidRPr="00E9603C" w14:paraId="0F1FB19F" w14:textId="77777777">
        <w:trPr>
          <w:cantSplit/>
        </w:trPr>
        <w:tc>
          <w:tcPr>
            <w:tcW w:w="3114" w:type="dxa"/>
            <w:vAlign w:val="center"/>
          </w:tcPr>
          <w:p w14:paraId="50676DAE" w14:textId="77777777" w:rsidR="009166E9" w:rsidRPr="00E9603C" w:rsidRDefault="009166E9">
            <w:pPr>
              <w:pStyle w:val="TAL"/>
            </w:pPr>
            <w:r w:rsidRPr="00E9603C">
              <w:t>&gt; Service Experience Type</w:t>
            </w:r>
          </w:p>
        </w:tc>
        <w:tc>
          <w:tcPr>
            <w:tcW w:w="6514" w:type="dxa"/>
            <w:vAlign w:val="center"/>
          </w:tcPr>
          <w:p w14:paraId="2AE78680" w14:textId="77777777" w:rsidR="009166E9" w:rsidRPr="00E9603C" w:rsidRDefault="009166E9">
            <w:pPr>
              <w:pStyle w:val="TAL"/>
            </w:pPr>
            <w:r w:rsidRPr="00E9603C">
              <w:t>Type of Service Experience analytics, e.g. on voice, video, other.</w:t>
            </w:r>
          </w:p>
        </w:tc>
      </w:tr>
      <w:tr w:rsidR="009166E9" w:rsidRPr="00E9603C" w14:paraId="762D0686" w14:textId="77777777">
        <w:trPr>
          <w:cantSplit/>
        </w:trPr>
        <w:tc>
          <w:tcPr>
            <w:tcW w:w="3114" w:type="dxa"/>
            <w:vAlign w:val="center"/>
          </w:tcPr>
          <w:p w14:paraId="4DEDE16D" w14:textId="77777777" w:rsidR="009166E9" w:rsidRPr="00E9603C" w:rsidRDefault="009166E9">
            <w:pPr>
              <w:pStyle w:val="TAL"/>
              <w:rPr>
                <w:lang w:eastAsia="zh-CN"/>
              </w:rPr>
            </w:pPr>
            <w:r w:rsidRPr="00E9603C">
              <w:rPr>
                <w:lang w:eastAsia="zh-CN"/>
              </w:rPr>
              <w:t xml:space="preserve"> &gt;&gt;UE location </w:t>
            </w:r>
          </w:p>
        </w:tc>
        <w:tc>
          <w:tcPr>
            <w:tcW w:w="6514" w:type="dxa"/>
            <w:vAlign w:val="center"/>
          </w:tcPr>
          <w:p w14:paraId="39EDE312" w14:textId="77777777" w:rsidR="009166E9" w:rsidRPr="00E9603C" w:rsidRDefault="009166E9">
            <w:pPr>
              <w:pStyle w:val="TAL"/>
              <w:rPr>
                <w:lang w:eastAsia="zh-CN"/>
              </w:rPr>
            </w:pPr>
            <w:r w:rsidRPr="00E9603C">
              <w:rPr>
                <w:lang w:eastAsia="zh-CN"/>
              </w:rPr>
              <w:t xml:space="preserve">Indicating </w:t>
            </w:r>
            <w:r w:rsidRPr="00E9603C">
              <w:t>the UE location information (e.g. cell ID, gNB ID, etc) when the UE service is delivered.</w:t>
            </w:r>
          </w:p>
        </w:tc>
      </w:tr>
      <w:tr w:rsidR="009166E9" w:rsidRPr="00E9603C" w14:paraId="2F2A3D03" w14:textId="77777777">
        <w:trPr>
          <w:cantSplit/>
        </w:trPr>
        <w:tc>
          <w:tcPr>
            <w:tcW w:w="3114" w:type="dxa"/>
            <w:vAlign w:val="center"/>
          </w:tcPr>
          <w:p w14:paraId="38602C7B" w14:textId="77777777" w:rsidR="009166E9" w:rsidRPr="00E9603C" w:rsidRDefault="009166E9">
            <w:pPr>
              <w:pStyle w:val="TAL"/>
              <w:rPr>
                <w:lang w:eastAsia="zh-CN"/>
              </w:rPr>
            </w:pPr>
            <w:r w:rsidRPr="00E9603C">
              <w:rPr>
                <w:lang w:eastAsia="zh-CN"/>
              </w:rPr>
              <w:t xml:space="preserve"> &gt;&gt;UPF Info</w:t>
            </w:r>
          </w:p>
        </w:tc>
        <w:tc>
          <w:tcPr>
            <w:tcW w:w="6514" w:type="dxa"/>
            <w:vAlign w:val="center"/>
          </w:tcPr>
          <w:p w14:paraId="5C973071" w14:textId="77777777" w:rsidR="009166E9" w:rsidRPr="00E9603C" w:rsidRDefault="009166E9">
            <w:pPr>
              <w:pStyle w:val="TAL"/>
            </w:pPr>
            <w:r w:rsidRPr="00E9603C">
              <w:rPr>
                <w:lang w:eastAsia="zh-CN"/>
              </w:rPr>
              <w:t xml:space="preserve">Indicating UPF serving the UE </w:t>
            </w:r>
          </w:p>
        </w:tc>
      </w:tr>
      <w:tr w:rsidR="009166E9" w:rsidRPr="00E9603C" w14:paraId="07C3B336" w14:textId="77777777">
        <w:trPr>
          <w:cantSplit/>
        </w:trPr>
        <w:tc>
          <w:tcPr>
            <w:tcW w:w="3114" w:type="dxa"/>
            <w:vAlign w:val="center"/>
          </w:tcPr>
          <w:p w14:paraId="02736D64" w14:textId="77777777" w:rsidR="009166E9" w:rsidRPr="00E9603C" w:rsidRDefault="009166E9">
            <w:pPr>
              <w:pStyle w:val="TAL"/>
              <w:rPr>
                <w:lang w:eastAsia="zh-CN"/>
              </w:rPr>
            </w:pPr>
            <w:r w:rsidRPr="00E9603C">
              <w:rPr>
                <w:lang w:eastAsia="zh-CN"/>
              </w:rPr>
              <w:t xml:space="preserve"> &gt;&gt;DNAI</w:t>
            </w:r>
          </w:p>
        </w:tc>
        <w:tc>
          <w:tcPr>
            <w:tcW w:w="6514" w:type="dxa"/>
          </w:tcPr>
          <w:p w14:paraId="21384BE1" w14:textId="77777777" w:rsidR="009166E9" w:rsidRPr="00E9603C" w:rsidRDefault="009166E9">
            <w:pPr>
              <w:pStyle w:val="TAL"/>
            </w:pPr>
            <w:r w:rsidRPr="00E9603C">
              <w:rPr>
                <w:lang w:eastAsia="zh-CN"/>
              </w:rPr>
              <w:t xml:space="preserve">Indicating which DNAI the UE service uses/camps on </w:t>
            </w:r>
          </w:p>
        </w:tc>
      </w:tr>
      <w:tr w:rsidR="009166E9" w:rsidRPr="00E9603C" w14:paraId="03861B72" w14:textId="77777777">
        <w:trPr>
          <w:cantSplit/>
        </w:trPr>
        <w:tc>
          <w:tcPr>
            <w:tcW w:w="3114" w:type="dxa"/>
            <w:vAlign w:val="center"/>
          </w:tcPr>
          <w:p w14:paraId="79BED922" w14:textId="77777777" w:rsidR="009166E9" w:rsidRPr="00E9603C" w:rsidRDefault="009166E9">
            <w:pPr>
              <w:pStyle w:val="TAL"/>
              <w:rPr>
                <w:lang w:eastAsia="zh-CN"/>
              </w:rPr>
            </w:pPr>
            <w:r w:rsidRPr="00E9603C">
              <w:rPr>
                <w:rFonts w:eastAsia="SimSun"/>
                <w:lang w:eastAsia="zh-CN"/>
              </w:rPr>
              <w:t xml:space="preserve"> &gt;&gt;DNN</w:t>
            </w:r>
          </w:p>
        </w:tc>
        <w:tc>
          <w:tcPr>
            <w:tcW w:w="6514" w:type="dxa"/>
          </w:tcPr>
          <w:p w14:paraId="299CE83C" w14:textId="77777777" w:rsidR="009166E9" w:rsidRPr="00E9603C" w:rsidRDefault="009166E9">
            <w:pPr>
              <w:pStyle w:val="TAL"/>
              <w:rPr>
                <w:lang w:eastAsia="zh-CN"/>
              </w:rPr>
            </w:pPr>
            <w:r w:rsidRPr="00E9603C">
              <w:t>DNN for the PDU Session which contains the QoS flow</w:t>
            </w:r>
          </w:p>
        </w:tc>
      </w:tr>
      <w:tr w:rsidR="009166E9" w:rsidRPr="00E9603C" w14:paraId="2F2AA66E" w14:textId="77777777">
        <w:trPr>
          <w:cantSplit/>
        </w:trPr>
        <w:tc>
          <w:tcPr>
            <w:tcW w:w="3114" w:type="dxa"/>
            <w:vAlign w:val="center"/>
          </w:tcPr>
          <w:p w14:paraId="4AD78921" w14:textId="77777777" w:rsidR="009166E9" w:rsidRPr="00E9603C" w:rsidRDefault="009166E9">
            <w:pPr>
              <w:pStyle w:val="TAL"/>
              <w:rPr>
                <w:lang w:eastAsia="zh-CN"/>
              </w:rPr>
            </w:pPr>
            <w:r w:rsidRPr="00E9603C">
              <w:t xml:space="preserve"> &gt;&gt;Application Server Instance Address</w:t>
            </w:r>
          </w:p>
        </w:tc>
        <w:tc>
          <w:tcPr>
            <w:tcW w:w="6514" w:type="dxa"/>
            <w:vAlign w:val="center"/>
          </w:tcPr>
          <w:p w14:paraId="49B490FA" w14:textId="77777777" w:rsidR="009166E9" w:rsidRPr="00E9603C" w:rsidRDefault="009166E9">
            <w:pPr>
              <w:pStyle w:val="TAL"/>
              <w:rPr>
                <w:lang w:eastAsia="zh-CN"/>
              </w:rPr>
            </w:pPr>
            <w:r w:rsidRPr="00E9603C">
              <w:t>Identifies the Application Server Instance (IP address of the Application Server) or FQDN of Application Server</w:t>
            </w:r>
          </w:p>
        </w:tc>
      </w:tr>
      <w:tr w:rsidR="009166E9" w:rsidRPr="00E9603C" w14:paraId="64C58683" w14:textId="77777777">
        <w:trPr>
          <w:cantSplit/>
        </w:trPr>
        <w:tc>
          <w:tcPr>
            <w:tcW w:w="3114" w:type="dxa"/>
            <w:vAlign w:val="center"/>
          </w:tcPr>
          <w:p w14:paraId="123F9B1D" w14:textId="77777777" w:rsidR="009166E9" w:rsidRPr="00E9603C" w:rsidRDefault="009166E9">
            <w:pPr>
              <w:pStyle w:val="TAL"/>
            </w:pPr>
            <w:r w:rsidRPr="00E9603C">
              <w:t>&gt;&gt;&gt; Service Experience</w:t>
            </w:r>
          </w:p>
        </w:tc>
        <w:tc>
          <w:tcPr>
            <w:tcW w:w="6514" w:type="dxa"/>
            <w:vAlign w:val="center"/>
          </w:tcPr>
          <w:p w14:paraId="2D2E5026" w14:textId="77777777" w:rsidR="009166E9" w:rsidRPr="00E9603C" w:rsidRDefault="009166E9">
            <w:pPr>
              <w:pStyle w:val="TAL"/>
            </w:pPr>
            <w:r w:rsidRPr="00E9603C">
              <w:t>Service Experience over the Analytics target period (average, variance), e.g. service MOS.</w:t>
            </w:r>
          </w:p>
        </w:tc>
      </w:tr>
      <w:tr w:rsidR="009166E9" w:rsidRPr="00E9603C" w14:paraId="593A8559" w14:textId="77777777">
        <w:trPr>
          <w:cantSplit/>
        </w:trPr>
        <w:tc>
          <w:tcPr>
            <w:tcW w:w="3114" w:type="dxa"/>
            <w:vAlign w:val="center"/>
          </w:tcPr>
          <w:p w14:paraId="08C63F16" w14:textId="77777777" w:rsidR="009166E9" w:rsidRPr="00E9603C" w:rsidRDefault="009166E9">
            <w:pPr>
              <w:pStyle w:val="TAL"/>
            </w:pPr>
            <w:r w:rsidRPr="00E9603C">
              <w:t>&gt; Spatial validity</w:t>
            </w:r>
          </w:p>
        </w:tc>
        <w:tc>
          <w:tcPr>
            <w:tcW w:w="6514" w:type="dxa"/>
            <w:vAlign w:val="center"/>
          </w:tcPr>
          <w:p w14:paraId="386EED42" w14:textId="77777777" w:rsidR="009166E9" w:rsidRPr="00E9603C" w:rsidRDefault="009166E9">
            <w:pPr>
              <w:pStyle w:val="TAL"/>
            </w:pPr>
            <w:r w:rsidRPr="00E9603C">
              <w:t>Area where the estimated Service Experience applies.</w:t>
            </w:r>
          </w:p>
          <w:p w14:paraId="1290D4A5" w14:textId="77777777" w:rsidR="009166E9" w:rsidRPr="00E9603C" w:rsidRDefault="009166E9">
            <w:pPr>
              <w:pStyle w:val="TAL"/>
            </w:pPr>
            <w:r w:rsidRPr="00E9603C">
              <w:t>If Area of Interest information was provided in the request or subscription, spatial validity may be a subset of the requested Area of Interest.</w:t>
            </w:r>
          </w:p>
        </w:tc>
      </w:tr>
      <w:tr w:rsidR="009166E9" w:rsidRPr="00E9603C" w14:paraId="296960A1" w14:textId="77777777">
        <w:trPr>
          <w:cantSplit/>
        </w:trPr>
        <w:tc>
          <w:tcPr>
            <w:tcW w:w="3114" w:type="dxa"/>
            <w:vAlign w:val="center"/>
          </w:tcPr>
          <w:p w14:paraId="351A8525" w14:textId="77777777" w:rsidR="009166E9" w:rsidRPr="00E9603C" w:rsidRDefault="009166E9">
            <w:pPr>
              <w:pStyle w:val="TAL"/>
            </w:pPr>
            <w:r w:rsidRPr="00E9603C">
              <w:t>&gt; Validity period</w:t>
            </w:r>
          </w:p>
        </w:tc>
        <w:tc>
          <w:tcPr>
            <w:tcW w:w="6514" w:type="dxa"/>
            <w:vAlign w:val="center"/>
          </w:tcPr>
          <w:p w14:paraId="55729FCD" w14:textId="77777777" w:rsidR="009166E9" w:rsidRPr="00E9603C" w:rsidRDefault="009166E9">
            <w:pPr>
              <w:pStyle w:val="TAL"/>
              <w:rPr>
                <w:lang w:eastAsia="zh-CN"/>
              </w:rPr>
            </w:pPr>
            <w:r w:rsidRPr="00E9603C">
              <w:t>Validity period as defined in clause 6.1.3, TS 23.288 [5].</w:t>
            </w:r>
          </w:p>
        </w:tc>
      </w:tr>
    </w:tbl>
    <w:p w14:paraId="4AACBC35" w14:textId="77777777" w:rsidR="009166E9" w:rsidRPr="00E9603C" w:rsidRDefault="009166E9">
      <w:pPr>
        <w:pStyle w:val="FP"/>
        <w:rPr>
          <w:lang w:eastAsia="zh-CN"/>
        </w:rPr>
      </w:pPr>
    </w:p>
    <w:p w14:paraId="5FBD0E2D" w14:textId="77777777" w:rsidR="009166E9" w:rsidRPr="00E9603C" w:rsidRDefault="009166E9">
      <w:pPr>
        <w:pStyle w:val="NO"/>
      </w:pPr>
      <w:r w:rsidRPr="00E9603C">
        <w:rPr>
          <w:lang w:eastAsia="zh-CN"/>
        </w:rPr>
        <w:t>NOTE 1:</w:t>
      </w:r>
      <w:r w:rsidRPr="00E9603C">
        <w:rPr>
          <w:lang w:eastAsia="zh-CN"/>
        </w:rPr>
        <w:tab/>
        <w:t xml:space="preserve">The UPF info, DNN and Application Server Instance Address is a output information for the Service Experience statistics as defined in clause 6.4.3,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72D5B4C7" w14:textId="77777777" w:rsidR="009166E9" w:rsidRPr="00E9603C" w:rsidRDefault="009166E9">
      <w:pPr>
        <w:pStyle w:val="NO"/>
        <w:rPr>
          <w:rFonts w:eastAsia="SimSun"/>
          <w:lang w:eastAsia="zh-CN"/>
        </w:rPr>
      </w:pPr>
      <w:r w:rsidRPr="00E9603C">
        <w:rPr>
          <w:lang w:eastAsia="zh-CN"/>
        </w:rPr>
        <w:t>NOTE</w:t>
      </w:r>
      <w:r w:rsidRPr="00E9603C">
        <w:rPr>
          <w:rFonts w:eastAsia="SimSun"/>
          <w:lang w:eastAsia="zh-CN"/>
        </w:rPr>
        <w:t xml:space="preserve"> 2</w:t>
      </w:r>
      <w:r w:rsidRPr="00E9603C">
        <w:rPr>
          <w:lang w:eastAsia="zh-CN"/>
        </w:rPr>
        <w:t>:</w:t>
      </w:r>
      <w:r w:rsidRPr="00E9603C">
        <w:rPr>
          <w:lang w:eastAsia="zh-CN"/>
        </w:rPr>
        <w:tab/>
        <w:t>The item "DNN" shall not be included if the consumer NF is an AF.</w:t>
      </w:r>
    </w:p>
    <w:p w14:paraId="0B852DBB" w14:textId="77777777" w:rsidR="009166E9" w:rsidRPr="00E9603C" w:rsidRDefault="009166E9">
      <w:pPr>
        <w:pStyle w:val="TH"/>
        <w:rPr>
          <w:lang w:eastAsia="zh-CN"/>
        </w:rPr>
      </w:pPr>
      <w:r w:rsidRPr="00E9603C">
        <w:rPr>
          <w:lang w:eastAsia="zh-CN"/>
        </w:rPr>
        <w:t>Table 6.31.3-2: Service Experience per UP path predictions</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6095"/>
      </w:tblGrid>
      <w:tr w:rsidR="009166E9" w:rsidRPr="00E9603C" w14:paraId="5BB3B023" w14:textId="77777777">
        <w:trPr>
          <w:cantSplit/>
        </w:trPr>
        <w:tc>
          <w:tcPr>
            <w:tcW w:w="3652" w:type="dxa"/>
          </w:tcPr>
          <w:p w14:paraId="0F382718" w14:textId="77777777" w:rsidR="009166E9" w:rsidRPr="00E9603C" w:rsidRDefault="009166E9">
            <w:pPr>
              <w:pStyle w:val="TAH"/>
              <w:rPr>
                <w:lang w:eastAsia="zh-CN"/>
              </w:rPr>
            </w:pPr>
            <w:r w:rsidRPr="00E9603C">
              <w:rPr>
                <w:lang w:eastAsia="zh-CN"/>
              </w:rPr>
              <w:t>Information</w:t>
            </w:r>
          </w:p>
        </w:tc>
        <w:tc>
          <w:tcPr>
            <w:tcW w:w="6095" w:type="dxa"/>
          </w:tcPr>
          <w:p w14:paraId="7840741F" w14:textId="77777777" w:rsidR="009166E9" w:rsidRPr="00E9603C" w:rsidRDefault="009166E9">
            <w:pPr>
              <w:pStyle w:val="TAH"/>
              <w:rPr>
                <w:lang w:eastAsia="zh-CN"/>
              </w:rPr>
            </w:pPr>
            <w:r w:rsidRPr="00E9603C">
              <w:rPr>
                <w:lang w:eastAsia="zh-CN"/>
              </w:rPr>
              <w:t>Description</w:t>
            </w:r>
          </w:p>
        </w:tc>
      </w:tr>
      <w:tr w:rsidR="009166E9" w:rsidRPr="00E9603C" w14:paraId="4AAEA848" w14:textId="77777777">
        <w:trPr>
          <w:cantSplit/>
        </w:trPr>
        <w:tc>
          <w:tcPr>
            <w:tcW w:w="3652" w:type="dxa"/>
            <w:vAlign w:val="center"/>
          </w:tcPr>
          <w:p w14:paraId="177917B1" w14:textId="77777777" w:rsidR="009166E9" w:rsidRPr="00E9603C" w:rsidRDefault="009166E9">
            <w:pPr>
              <w:pStyle w:val="TAL"/>
            </w:pPr>
            <w:r w:rsidRPr="00E9603C">
              <w:t>ServiceExperience per UP path (1..n)</w:t>
            </w:r>
          </w:p>
        </w:tc>
        <w:tc>
          <w:tcPr>
            <w:tcW w:w="6095" w:type="dxa"/>
            <w:vAlign w:val="center"/>
          </w:tcPr>
          <w:p w14:paraId="1B8EA723" w14:textId="77777777" w:rsidR="009166E9" w:rsidRPr="00E9603C" w:rsidRDefault="009166E9">
            <w:pPr>
              <w:pStyle w:val="TAL"/>
            </w:pPr>
            <w:r w:rsidRPr="00E9603C">
              <w:t>List of observed service experience information for each Application per UP path (including UPF and DNAI).</w:t>
            </w:r>
          </w:p>
        </w:tc>
      </w:tr>
      <w:tr w:rsidR="009166E9" w:rsidRPr="00E9603C" w14:paraId="79E5F390" w14:textId="77777777">
        <w:trPr>
          <w:cantSplit/>
        </w:trPr>
        <w:tc>
          <w:tcPr>
            <w:tcW w:w="3652" w:type="dxa"/>
            <w:vAlign w:val="center"/>
          </w:tcPr>
          <w:p w14:paraId="297A9F56" w14:textId="77777777" w:rsidR="009166E9" w:rsidRPr="00E9603C" w:rsidRDefault="009166E9">
            <w:pPr>
              <w:pStyle w:val="TAL"/>
            </w:pPr>
            <w:r w:rsidRPr="00E9603C">
              <w:t>&gt; Application ID</w:t>
            </w:r>
          </w:p>
        </w:tc>
        <w:tc>
          <w:tcPr>
            <w:tcW w:w="6095" w:type="dxa"/>
            <w:vAlign w:val="center"/>
          </w:tcPr>
          <w:p w14:paraId="603F5D2A" w14:textId="77777777" w:rsidR="009166E9" w:rsidRPr="00E9603C" w:rsidRDefault="009166E9">
            <w:pPr>
              <w:pStyle w:val="TAL"/>
            </w:pPr>
            <w:r w:rsidRPr="00E9603C">
              <w:t>Identification of the application.</w:t>
            </w:r>
          </w:p>
        </w:tc>
      </w:tr>
      <w:tr w:rsidR="009166E9" w:rsidRPr="00E9603C" w14:paraId="350F28C3" w14:textId="77777777">
        <w:trPr>
          <w:cantSplit/>
        </w:trPr>
        <w:tc>
          <w:tcPr>
            <w:tcW w:w="3652" w:type="dxa"/>
            <w:vAlign w:val="center"/>
          </w:tcPr>
          <w:p w14:paraId="05BDDD51" w14:textId="77777777" w:rsidR="009166E9" w:rsidRPr="00E9603C" w:rsidRDefault="009166E9">
            <w:pPr>
              <w:pStyle w:val="TAL"/>
            </w:pPr>
            <w:r w:rsidRPr="00E9603C">
              <w:t>&gt; Service Experience Type</w:t>
            </w:r>
          </w:p>
        </w:tc>
        <w:tc>
          <w:tcPr>
            <w:tcW w:w="6095" w:type="dxa"/>
            <w:vAlign w:val="center"/>
          </w:tcPr>
          <w:p w14:paraId="5FE02598" w14:textId="77777777" w:rsidR="009166E9" w:rsidRPr="00E9603C" w:rsidRDefault="009166E9">
            <w:pPr>
              <w:pStyle w:val="TAL"/>
            </w:pPr>
            <w:r w:rsidRPr="00E9603C">
              <w:t>Type of Service Experience analytics, e.g. on voice, video, other.</w:t>
            </w:r>
          </w:p>
        </w:tc>
      </w:tr>
      <w:tr w:rsidR="009166E9" w:rsidRPr="00E9603C" w14:paraId="23443B55" w14:textId="77777777">
        <w:trPr>
          <w:cantSplit/>
        </w:trPr>
        <w:tc>
          <w:tcPr>
            <w:tcW w:w="3652" w:type="dxa"/>
            <w:vAlign w:val="center"/>
          </w:tcPr>
          <w:p w14:paraId="219B93F0" w14:textId="77777777" w:rsidR="009166E9" w:rsidRPr="00E9603C" w:rsidRDefault="009166E9">
            <w:pPr>
              <w:pStyle w:val="TAL"/>
            </w:pPr>
            <w:r w:rsidRPr="00E9603C">
              <w:rPr>
                <w:lang w:eastAsia="zh-CN"/>
              </w:rPr>
              <w:t xml:space="preserve"> &gt;&gt;UE location </w:t>
            </w:r>
          </w:p>
        </w:tc>
        <w:tc>
          <w:tcPr>
            <w:tcW w:w="6095" w:type="dxa"/>
            <w:vAlign w:val="center"/>
          </w:tcPr>
          <w:p w14:paraId="68872285" w14:textId="77777777" w:rsidR="009166E9" w:rsidRPr="00E9603C" w:rsidRDefault="009166E9">
            <w:pPr>
              <w:pStyle w:val="TAL"/>
            </w:pPr>
            <w:r w:rsidRPr="00E9603C">
              <w:rPr>
                <w:lang w:eastAsia="zh-CN"/>
              </w:rPr>
              <w:t xml:space="preserve">Indicating </w:t>
            </w:r>
            <w:r w:rsidRPr="00E9603C">
              <w:t>the UE location information (e.g. cell ID, gNB ID, etc)when the UE service is delivered.</w:t>
            </w:r>
          </w:p>
        </w:tc>
      </w:tr>
      <w:tr w:rsidR="009166E9" w:rsidRPr="00E9603C" w14:paraId="1C526A83" w14:textId="77777777">
        <w:trPr>
          <w:cantSplit/>
        </w:trPr>
        <w:tc>
          <w:tcPr>
            <w:tcW w:w="3652" w:type="dxa"/>
            <w:vAlign w:val="center"/>
          </w:tcPr>
          <w:p w14:paraId="0BA4FEC1" w14:textId="77777777" w:rsidR="009166E9" w:rsidRPr="00E9603C" w:rsidRDefault="009166E9">
            <w:pPr>
              <w:pStyle w:val="TAL"/>
              <w:rPr>
                <w:lang w:eastAsia="zh-CN"/>
              </w:rPr>
            </w:pPr>
            <w:r w:rsidRPr="00E9603C">
              <w:rPr>
                <w:lang w:eastAsia="zh-CN"/>
              </w:rPr>
              <w:t xml:space="preserve"> &gt;&gt;UPF Info</w:t>
            </w:r>
          </w:p>
        </w:tc>
        <w:tc>
          <w:tcPr>
            <w:tcW w:w="6095" w:type="dxa"/>
            <w:vAlign w:val="center"/>
          </w:tcPr>
          <w:p w14:paraId="53CDE18B" w14:textId="77777777" w:rsidR="009166E9" w:rsidRPr="00E9603C" w:rsidRDefault="009166E9">
            <w:pPr>
              <w:pStyle w:val="TAL"/>
            </w:pPr>
            <w:r w:rsidRPr="00E9603C">
              <w:rPr>
                <w:lang w:eastAsia="zh-CN"/>
              </w:rPr>
              <w:t>Indicating which UPF the UE service uses/camps on</w:t>
            </w:r>
          </w:p>
        </w:tc>
      </w:tr>
      <w:tr w:rsidR="009166E9" w:rsidRPr="00E9603C" w14:paraId="233F120D" w14:textId="77777777">
        <w:trPr>
          <w:cantSplit/>
        </w:trPr>
        <w:tc>
          <w:tcPr>
            <w:tcW w:w="3652" w:type="dxa"/>
            <w:vAlign w:val="center"/>
          </w:tcPr>
          <w:p w14:paraId="20CCF557" w14:textId="77777777" w:rsidR="009166E9" w:rsidRPr="00E9603C" w:rsidRDefault="009166E9">
            <w:pPr>
              <w:pStyle w:val="TAL"/>
              <w:rPr>
                <w:lang w:eastAsia="zh-CN"/>
              </w:rPr>
            </w:pPr>
            <w:r w:rsidRPr="00E9603C">
              <w:rPr>
                <w:lang w:eastAsia="zh-CN"/>
              </w:rPr>
              <w:t xml:space="preserve"> &gt;&gt;DNAI</w:t>
            </w:r>
          </w:p>
        </w:tc>
        <w:tc>
          <w:tcPr>
            <w:tcW w:w="6095" w:type="dxa"/>
          </w:tcPr>
          <w:p w14:paraId="71ECC499" w14:textId="77777777" w:rsidR="009166E9" w:rsidRPr="00E9603C" w:rsidRDefault="009166E9">
            <w:pPr>
              <w:pStyle w:val="TAL"/>
            </w:pPr>
            <w:r w:rsidRPr="00E9603C">
              <w:rPr>
                <w:lang w:eastAsia="zh-CN"/>
              </w:rPr>
              <w:t xml:space="preserve">Indicating which DNAI the UE service uses/camps on </w:t>
            </w:r>
          </w:p>
        </w:tc>
      </w:tr>
      <w:tr w:rsidR="009166E9" w:rsidRPr="00E9603C" w14:paraId="57258BD6" w14:textId="77777777">
        <w:trPr>
          <w:cantSplit/>
        </w:trPr>
        <w:tc>
          <w:tcPr>
            <w:tcW w:w="3652" w:type="dxa"/>
            <w:vAlign w:val="center"/>
          </w:tcPr>
          <w:p w14:paraId="45A448ED" w14:textId="77777777" w:rsidR="009166E9" w:rsidRPr="00E9603C" w:rsidRDefault="009166E9">
            <w:pPr>
              <w:pStyle w:val="TAL"/>
              <w:rPr>
                <w:lang w:eastAsia="zh-CN"/>
              </w:rPr>
            </w:pPr>
            <w:r w:rsidRPr="00E9603C">
              <w:rPr>
                <w:rFonts w:eastAsia="SimSun"/>
                <w:lang w:eastAsia="zh-CN"/>
              </w:rPr>
              <w:t xml:space="preserve"> &gt;&gt;DNN</w:t>
            </w:r>
          </w:p>
        </w:tc>
        <w:tc>
          <w:tcPr>
            <w:tcW w:w="6095" w:type="dxa"/>
          </w:tcPr>
          <w:p w14:paraId="4A8E7B85" w14:textId="77777777" w:rsidR="009166E9" w:rsidRPr="00E9603C" w:rsidRDefault="009166E9">
            <w:pPr>
              <w:pStyle w:val="TAL"/>
              <w:rPr>
                <w:lang w:eastAsia="zh-CN"/>
              </w:rPr>
            </w:pPr>
            <w:r w:rsidRPr="00E9603C">
              <w:t>DNN for the PDU Session which contains the QoS flow</w:t>
            </w:r>
          </w:p>
        </w:tc>
      </w:tr>
      <w:tr w:rsidR="009166E9" w:rsidRPr="00E9603C" w14:paraId="733E4758" w14:textId="77777777">
        <w:trPr>
          <w:cantSplit/>
        </w:trPr>
        <w:tc>
          <w:tcPr>
            <w:tcW w:w="3652" w:type="dxa"/>
            <w:vAlign w:val="center"/>
          </w:tcPr>
          <w:p w14:paraId="56726782" w14:textId="77777777" w:rsidR="009166E9" w:rsidRPr="00E9603C" w:rsidRDefault="009166E9">
            <w:pPr>
              <w:pStyle w:val="TAL"/>
              <w:rPr>
                <w:lang w:eastAsia="zh-CN"/>
              </w:rPr>
            </w:pPr>
            <w:r w:rsidRPr="00E9603C">
              <w:t xml:space="preserve"> &gt;&gt;Application Server Instance Address</w:t>
            </w:r>
          </w:p>
        </w:tc>
        <w:tc>
          <w:tcPr>
            <w:tcW w:w="6095" w:type="dxa"/>
            <w:vAlign w:val="center"/>
          </w:tcPr>
          <w:p w14:paraId="7DF9CD1A" w14:textId="77777777" w:rsidR="009166E9" w:rsidRPr="00E9603C" w:rsidRDefault="009166E9">
            <w:pPr>
              <w:pStyle w:val="TAL"/>
              <w:rPr>
                <w:lang w:eastAsia="zh-CN"/>
              </w:rPr>
            </w:pPr>
            <w:r w:rsidRPr="00E9603C">
              <w:t>Identifies the Application Server Instance (IP address of the Application Server) or FQDN of Application Server</w:t>
            </w:r>
          </w:p>
        </w:tc>
      </w:tr>
      <w:tr w:rsidR="009166E9" w:rsidRPr="00E9603C" w14:paraId="197635A8" w14:textId="77777777">
        <w:trPr>
          <w:cantSplit/>
        </w:trPr>
        <w:tc>
          <w:tcPr>
            <w:tcW w:w="3652" w:type="dxa"/>
            <w:vAlign w:val="center"/>
          </w:tcPr>
          <w:p w14:paraId="3743E033" w14:textId="77777777" w:rsidR="009166E9" w:rsidRPr="00E9603C" w:rsidRDefault="009166E9">
            <w:pPr>
              <w:pStyle w:val="TAL"/>
            </w:pPr>
            <w:r w:rsidRPr="00E9603C">
              <w:t>&gt;&gt;&gt; Service Experience</w:t>
            </w:r>
          </w:p>
        </w:tc>
        <w:tc>
          <w:tcPr>
            <w:tcW w:w="6095" w:type="dxa"/>
            <w:vAlign w:val="center"/>
          </w:tcPr>
          <w:p w14:paraId="41FCC74A" w14:textId="77777777" w:rsidR="009166E9" w:rsidRPr="00E9603C" w:rsidRDefault="009166E9">
            <w:pPr>
              <w:pStyle w:val="TAL"/>
            </w:pPr>
            <w:r w:rsidRPr="00E9603C">
              <w:t>Service Experience over the Analytics target period (average, variance), e.g. service MOS.</w:t>
            </w:r>
          </w:p>
        </w:tc>
      </w:tr>
      <w:tr w:rsidR="009166E9" w:rsidRPr="00E9603C" w14:paraId="0E9E5AD9" w14:textId="77777777">
        <w:trPr>
          <w:cantSplit/>
        </w:trPr>
        <w:tc>
          <w:tcPr>
            <w:tcW w:w="3652" w:type="dxa"/>
            <w:vAlign w:val="center"/>
          </w:tcPr>
          <w:p w14:paraId="66F5245A" w14:textId="77777777" w:rsidR="009166E9" w:rsidRPr="00E9603C" w:rsidRDefault="009166E9">
            <w:pPr>
              <w:pStyle w:val="TAL"/>
            </w:pPr>
            <w:r w:rsidRPr="00E9603C">
              <w:t>&gt; Spatial validity</w:t>
            </w:r>
          </w:p>
        </w:tc>
        <w:tc>
          <w:tcPr>
            <w:tcW w:w="6095" w:type="dxa"/>
            <w:vAlign w:val="center"/>
          </w:tcPr>
          <w:p w14:paraId="658084FB" w14:textId="77777777" w:rsidR="009166E9" w:rsidRPr="00E9603C" w:rsidRDefault="009166E9">
            <w:pPr>
              <w:pStyle w:val="TAL"/>
            </w:pPr>
            <w:r w:rsidRPr="00E9603C">
              <w:t>Area where the estimated Service Experience applies.</w:t>
            </w:r>
          </w:p>
          <w:p w14:paraId="0E7A8DCB" w14:textId="77777777" w:rsidR="009166E9" w:rsidRPr="00E9603C" w:rsidRDefault="009166E9">
            <w:pPr>
              <w:pStyle w:val="TAL"/>
            </w:pPr>
            <w:r w:rsidRPr="00E9603C">
              <w:t>If Area of Interest information was provided in the request or subscription, spatial validity may be a subset of the requested Area of Interest.</w:t>
            </w:r>
          </w:p>
        </w:tc>
      </w:tr>
      <w:tr w:rsidR="009166E9" w:rsidRPr="00E9603C" w14:paraId="2A9B73D0" w14:textId="77777777">
        <w:trPr>
          <w:cantSplit/>
        </w:trPr>
        <w:tc>
          <w:tcPr>
            <w:tcW w:w="3652" w:type="dxa"/>
            <w:vAlign w:val="center"/>
          </w:tcPr>
          <w:p w14:paraId="6C0FEFDA" w14:textId="77777777" w:rsidR="009166E9" w:rsidRPr="00E9603C" w:rsidRDefault="009166E9">
            <w:pPr>
              <w:pStyle w:val="TAL"/>
            </w:pPr>
            <w:r w:rsidRPr="00E9603C">
              <w:t>&gt; Validity period</w:t>
            </w:r>
          </w:p>
        </w:tc>
        <w:tc>
          <w:tcPr>
            <w:tcW w:w="6095" w:type="dxa"/>
            <w:vAlign w:val="center"/>
          </w:tcPr>
          <w:p w14:paraId="3A7160CD" w14:textId="77777777" w:rsidR="009166E9" w:rsidRPr="00E9603C" w:rsidRDefault="009166E9">
            <w:pPr>
              <w:pStyle w:val="TAL"/>
            </w:pPr>
            <w:r w:rsidRPr="00E9603C">
              <w:t>Validity period as defined in clause 6.1.3, TS 23.288 [5].</w:t>
            </w:r>
          </w:p>
        </w:tc>
      </w:tr>
      <w:tr w:rsidR="009166E9" w:rsidRPr="00E9603C" w14:paraId="566B3B38" w14:textId="77777777">
        <w:trPr>
          <w:cantSplit/>
        </w:trPr>
        <w:tc>
          <w:tcPr>
            <w:tcW w:w="3652" w:type="dxa"/>
            <w:vAlign w:val="center"/>
          </w:tcPr>
          <w:p w14:paraId="28B6B626" w14:textId="77777777" w:rsidR="009166E9" w:rsidRPr="00E9603C" w:rsidRDefault="009166E9">
            <w:pPr>
              <w:pStyle w:val="TAL"/>
            </w:pPr>
            <w:r w:rsidRPr="00E9603C">
              <w:t>&gt; Probability assertion</w:t>
            </w:r>
          </w:p>
        </w:tc>
        <w:tc>
          <w:tcPr>
            <w:tcW w:w="6095" w:type="dxa"/>
            <w:vAlign w:val="center"/>
          </w:tcPr>
          <w:p w14:paraId="0476A381" w14:textId="77777777" w:rsidR="009166E9" w:rsidRPr="00E9603C" w:rsidRDefault="009166E9">
            <w:pPr>
              <w:pStyle w:val="TAL"/>
            </w:pPr>
            <w:r w:rsidRPr="00E9603C">
              <w:t>Confidence of this prediction.</w:t>
            </w:r>
          </w:p>
        </w:tc>
      </w:tr>
    </w:tbl>
    <w:p w14:paraId="6ACBA563" w14:textId="77777777" w:rsidR="009166E9" w:rsidRPr="00E9603C" w:rsidRDefault="009166E9">
      <w:pPr>
        <w:pStyle w:val="FP"/>
        <w:rPr>
          <w:rFonts w:eastAsia="MS Mincho"/>
        </w:rPr>
      </w:pPr>
    </w:p>
    <w:p w14:paraId="2194C333" w14:textId="77777777" w:rsidR="009166E9" w:rsidRPr="00E9603C" w:rsidRDefault="009166E9">
      <w:pPr>
        <w:pStyle w:val="NO"/>
      </w:pPr>
      <w:r w:rsidRPr="00E9603C">
        <w:rPr>
          <w:lang w:eastAsia="zh-CN"/>
        </w:rPr>
        <w:t>NOTE 3:</w:t>
      </w:r>
      <w:r w:rsidRPr="00E9603C">
        <w:rPr>
          <w:lang w:eastAsia="zh-CN"/>
        </w:rPr>
        <w:tab/>
        <w:t xml:space="preserve">The UPF info, DNN and Application Server Instance Address is a new out information for the Service Experience predictions as defined in clause 6.4.3,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6311354C" w14:textId="77777777" w:rsidR="009166E9" w:rsidRPr="00E9603C" w:rsidRDefault="009166E9">
      <w:pPr>
        <w:pStyle w:val="NO"/>
        <w:rPr>
          <w:rFonts w:eastAsia="SimSun"/>
          <w:lang w:eastAsia="zh-CN"/>
        </w:rPr>
      </w:pPr>
      <w:bookmarkStart w:id="8153" w:name="_Toc43393251"/>
      <w:bookmarkStart w:id="8154" w:name="_Toc17402"/>
      <w:bookmarkStart w:id="8155" w:name="_Toc50309796"/>
      <w:bookmarkStart w:id="8156" w:name="_Toc50023728"/>
      <w:bookmarkStart w:id="8157" w:name="_Toc23497"/>
      <w:bookmarkStart w:id="8158" w:name="_Toc2573"/>
      <w:bookmarkStart w:id="8159" w:name="_Toc15765"/>
      <w:bookmarkStart w:id="8160" w:name="_Toc23639"/>
      <w:bookmarkStart w:id="8161" w:name="_Toc5486"/>
      <w:bookmarkStart w:id="8162" w:name="_Toc42779180"/>
      <w:bookmarkStart w:id="8163" w:name="_Toc50021221"/>
      <w:bookmarkStart w:id="8164" w:name="_Toc50021790"/>
      <w:bookmarkStart w:id="8165" w:name="_Toc27833"/>
      <w:bookmarkStart w:id="8166" w:name="_Toc44004423"/>
      <w:bookmarkStart w:id="8167" w:name="_Toc50023143"/>
      <w:bookmarkStart w:id="8168" w:name="_Toc50022494"/>
      <w:bookmarkStart w:id="8169" w:name="_Toc50579528"/>
      <w:bookmarkStart w:id="8170" w:name="_Toc42770124"/>
      <w:bookmarkStart w:id="8171" w:name="_Toc11055"/>
      <w:r w:rsidRPr="00E9603C">
        <w:rPr>
          <w:lang w:eastAsia="zh-CN"/>
        </w:rPr>
        <w:t>NOTE</w:t>
      </w:r>
      <w:r w:rsidRPr="00E9603C">
        <w:rPr>
          <w:rFonts w:eastAsia="SimSun"/>
          <w:lang w:eastAsia="zh-CN"/>
        </w:rPr>
        <w:t xml:space="preserve"> 4</w:t>
      </w:r>
      <w:r w:rsidRPr="00E9603C">
        <w:rPr>
          <w:lang w:eastAsia="zh-CN"/>
        </w:rPr>
        <w:t>:</w:t>
      </w:r>
      <w:r w:rsidRPr="00E9603C">
        <w:rPr>
          <w:lang w:eastAsia="zh-CN"/>
        </w:rPr>
        <w:tab/>
        <w:t>The item "DNN" shall not be included if the consumer NF is an AF.</w:t>
      </w:r>
    </w:p>
    <w:p w14:paraId="2636802C" w14:textId="77777777" w:rsidR="009166E9" w:rsidRPr="00E9603C" w:rsidRDefault="009166E9">
      <w:pPr>
        <w:pStyle w:val="Heading3"/>
        <w:rPr>
          <w:lang w:eastAsia="zh-CN"/>
        </w:rPr>
      </w:pPr>
      <w:bookmarkStart w:id="8172" w:name="_Toc54786438"/>
      <w:bookmarkStart w:id="8173" w:name="_Toc54770126"/>
      <w:bookmarkStart w:id="8174" w:name="_Toc57201289"/>
      <w:bookmarkStart w:id="8175" w:name="_Toc54779478"/>
      <w:bookmarkStart w:id="8176" w:name="_Toc57641327"/>
      <w:bookmarkStart w:id="8177" w:name="_Toc59101680"/>
      <w:r w:rsidRPr="00E9603C">
        <w:rPr>
          <w:lang w:eastAsia="zh-CN"/>
        </w:rPr>
        <w:t>6.31.4</w:t>
      </w:r>
      <w:r w:rsidRPr="00E9603C">
        <w:rPr>
          <w:lang w:eastAsia="zh-CN"/>
        </w:rPr>
        <w:tab/>
        <w:t>Procedures</w:t>
      </w:r>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bookmarkStart w:id="8178" w:name="_MON_1650711807"/>
    <w:bookmarkEnd w:id="8178"/>
    <w:p w14:paraId="13DFF07A" w14:textId="77777777" w:rsidR="009166E9" w:rsidRPr="00E9603C" w:rsidRDefault="009166E9">
      <w:pPr>
        <w:pStyle w:val="TH"/>
      </w:pPr>
      <w:r w:rsidRPr="00E9603C">
        <w:object w:dxaOrig="11738" w:dyaOrig="11636" w14:anchorId="2676FCB6">
          <v:shape id="对象 187" o:spid="_x0000_i1106" type="#_x0000_t75" style="width:482pt;height:477.5pt;mso-position-horizontal-relative:page;mso-position-vertical-relative:page" o:ole="">
            <v:imagedata r:id="rId160" o:title=""/>
          </v:shape>
          <o:OLEObject Type="Embed" ProgID="Visio.Drawing.15" ShapeID="对象 187" DrawAspect="Content" ObjectID="_1669716012" r:id="rId161"/>
        </w:object>
      </w:r>
    </w:p>
    <w:p w14:paraId="11193FA8" w14:textId="77777777" w:rsidR="009166E9" w:rsidRPr="00E9603C" w:rsidRDefault="009166E9">
      <w:pPr>
        <w:pStyle w:val="TF"/>
      </w:pPr>
      <w:r w:rsidRPr="00E9603C">
        <w:t>Figure 6.</w:t>
      </w:r>
      <w:r w:rsidRPr="00E9603C">
        <w:rPr>
          <w:lang w:eastAsia="zh-CN"/>
        </w:rPr>
        <w:t>31</w:t>
      </w:r>
      <w:r w:rsidRPr="00E9603C">
        <w:t>.4-1: Procedure for subscription to network performance analytics</w:t>
      </w:r>
    </w:p>
    <w:p w14:paraId="10ABC083" w14:textId="77777777" w:rsidR="009166E9" w:rsidRPr="00E9603C" w:rsidRDefault="009166E9">
      <w:pPr>
        <w:pStyle w:val="B1"/>
      </w:pPr>
      <w:r w:rsidRPr="00E9603C">
        <w:t>1.</w:t>
      </w:r>
      <w:r w:rsidRPr="00E9603C">
        <w:tab/>
        <w:t>The Consumer NF sends Nnwdaf_AnalyticsSubscription_Subscribe or Nnwdaf_AnalyticsInfo_Request (Analytics ID=Service Experience per UP path (UPF and DNAI), Target of Analytics Reporting=any UE, Analytics Filter=Application ID, Area of Interest, and Analytics target Period(s)) to the NWDAF.</w:t>
      </w:r>
    </w:p>
    <w:p w14:paraId="28052913" w14:textId="77777777" w:rsidR="009166E9" w:rsidRPr="00E9603C" w:rsidRDefault="009166E9">
      <w:pPr>
        <w:pStyle w:val="B1"/>
      </w:pPr>
      <w:r w:rsidRPr="00E9603C">
        <w:t>2.</w:t>
      </w:r>
      <w:r w:rsidRPr="00E9603C">
        <w:tab/>
        <w:t>The NWDAF collects the required input data from AMF as described in Clause 6.31.2.</w:t>
      </w:r>
    </w:p>
    <w:p w14:paraId="69057C51" w14:textId="77777777" w:rsidR="009166E9" w:rsidRPr="00E9603C" w:rsidRDefault="009166E9">
      <w:pPr>
        <w:pStyle w:val="B1"/>
      </w:pPr>
      <w:r w:rsidRPr="00E9603C">
        <w:t>3.</w:t>
      </w:r>
      <w:r w:rsidRPr="00E9603C">
        <w:tab/>
        <w:t>The NWDAF collects the required input data from SMF as described in Clause 6.31.2.</w:t>
      </w:r>
    </w:p>
    <w:p w14:paraId="127F1508" w14:textId="77777777" w:rsidR="009166E9" w:rsidRPr="00E9603C" w:rsidRDefault="009166E9">
      <w:pPr>
        <w:pStyle w:val="B1"/>
      </w:pPr>
      <w:r w:rsidRPr="00E9603C">
        <w:t>4.</w:t>
      </w:r>
      <w:r w:rsidRPr="00E9603C">
        <w:tab/>
        <w:t>The NWDAF collects the required input data from AF as described in Clause 6.31.2.</w:t>
      </w:r>
    </w:p>
    <w:p w14:paraId="30569312" w14:textId="77777777" w:rsidR="009166E9" w:rsidRPr="00E9603C" w:rsidRDefault="009166E9">
      <w:pPr>
        <w:pStyle w:val="B1"/>
      </w:pPr>
      <w:r w:rsidRPr="00E9603C">
        <w:t>5.</w:t>
      </w:r>
      <w:r w:rsidRPr="00E9603C">
        <w:tab/>
        <w:t>The NWDAF provides the data analytics, i.e. the observed Service Experience per UP path (UPF and DNAI) to the consumer NF by means of either Nnwdaf_AnalyticsInfo_Request response or Nnwdaf_AnalyticsSubscription_Notify.</w:t>
      </w:r>
    </w:p>
    <w:p w14:paraId="0454F81A" w14:textId="77777777" w:rsidR="009166E9" w:rsidRPr="00E9603C" w:rsidRDefault="009166E9">
      <w:pPr>
        <w:pStyle w:val="B1"/>
      </w:pPr>
      <w:r w:rsidRPr="00E9603C">
        <w:t>Case 1: Consumer NF is the SMF</w:t>
      </w:r>
    </w:p>
    <w:p w14:paraId="4ABEB9C3" w14:textId="77777777" w:rsidR="009166E9" w:rsidRPr="00E9603C" w:rsidRDefault="009166E9">
      <w:pPr>
        <w:pStyle w:val="B1"/>
      </w:pPr>
      <w:r w:rsidRPr="00E9603C">
        <w:t>6.</w:t>
      </w:r>
      <w:r w:rsidRPr="00E9603C">
        <w:tab/>
        <w:t xml:space="preserve">An AF may send a request to influence SMF routing decisions for traffic of PDU Session as defined in clause 5.6.7, </w:t>
      </w:r>
      <w:r w:rsidR="00E9603C" w:rsidRPr="00E9603C">
        <w:t>TS</w:t>
      </w:r>
      <w:r w:rsidR="00E9603C">
        <w:t> </w:t>
      </w:r>
      <w:r w:rsidR="00E9603C" w:rsidRPr="00E9603C">
        <w:t>23.501</w:t>
      </w:r>
      <w:r w:rsidR="00E9603C">
        <w:t> </w:t>
      </w:r>
      <w:r w:rsidR="00E9603C" w:rsidRPr="00E9603C">
        <w:t>[</w:t>
      </w:r>
      <w:r w:rsidRPr="00E9603C">
        <w:t xml:space="preserve">2] and clause 4.3.6.4, </w:t>
      </w:r>
      <w:r w:rsidR="00E9603C" w:rsidRPr="00E9603C">
        <w:t>TS</w:t>
      </w:r>
      <w:r w:rsidR="00E9603C">
        <w:t> </w:t>
      </w:r>
      <w:r w:rsidR="00E9603C" w:rsidRPr="00E9603C">
        <w:t>23.502</w:t>
      </w:r>
      <w:r w:rsidR="00E9603C">
        <w:t> </w:t>
      </w:r>
      <w:r w:rsidR="00E9603C" w:rsidRPr="00E9603C">
        <w:t>[</w:t>
      </w:r>
      <w:r w:rsidRPr="00E9603C">
        <w:t>3].</w:t>
      </w:r>
    </w:p>
    <w:p w14:paraId="11E95026" w14:textId="77777777" w:rsidR="009166E9" w:rsidRPr="00E9603C" w:rsidRDefault="009166E9">
      <w:pPr>
        <w:pStyle w:val="B1"/>
      </w:pPr>
      <w:r w:rsidRPr="00E9603C">
        <w:t>7.</w:t>
      </w:r>
      <w:r w:rsidRPr="00E9603C">
        <w:tab/>
        <w:t xml:space="preserve">The PCF updates the SMF with corresponding new PCC rule(s) with PCF initiated SM Policy Association Modification procedure as described in clause 4.16.5.2, </w:t>
      </w:r>
      <w:r w:rsidR="00E9603C" w:rsidRPr="00E9603C">
        <w:t>TS</w:t>
      </w:r>
      <w:r w:rsidR="00E9603C">
        <w:t> </w:t>
      </w:r>
      <w:r w:rsidR="00E9603C" w:rsidRPr="00E9603C">
        <w:t>23.502</w:t>
      </w:r>
      <w:r w:rsidR="00E9603C">
        <w:t> </w:t>
      </w:r>
      <w:r w:rsidR="00E9603C" w:rsidRPr="00E9603C">
        <w:t>[</w:t>
      </w:r>
      <w:r w:rsidRPr="00E9603C">
        <w:t>3].</w:t>
      </w:r>
    </w:p>
    <w:p w14:paraId="3EB48145" w14:textId="77777777" w:rsidR="009166E9" w:rsidRPr="00E9603C" w:rsidRDefault="009166E9">
      <w:pPr>
        <w:pStyle w:val="B1"/>
      </w:pPr>
      <w:r w:rsidRPr="00E9603C">
        <w:t>8.</w:t>
      </w:r>
      <w:r w:rsidRPr="00E9603C">
        <w:tab/>
        <w:t xml:space="preserve">During the procedure that AF influence on traffic routing as defined in 4.3.6.4, </w:t>
      </w:r>
      <w:r w:rsidR="00E9603C" w:rsidRPr="00E9603C">
        <w:t>TS</w:t>
      </w:r>
      <w:r w:rsidR="00E9603C">
        <w:t> </w:t>
      </w:r>
      <w:r w:rsidR="00E9603C" w:rsidRPr="00E9603C">
        <w:t>23.502</w:t>
      </w:r>
      <w:r w:rsidR="00E9603C">
        <w:t> </w:t>
      </w:r>
      <w:r w:rsidR="00E9603C" w:rsidRPr="00E9603C">
        <w:t>[</w:t>
      </w:r>
      <w:r w:rsidRPr="00E9603C">
        <w:t>3], besides the PCC rules from the PCF, if the SMF determines that there are more than one DNAI available for the same application the SMF can also take the Service Experience analytics per UP path from the NWDAF into account to:</w:t>
      </w:r>
    </w:p>
    <w:p w14:paraId="2DD00823" w14:textId="77777777" w:rsidR="009166E9" w:rsidRPr="00E9603C" w:rsidRDefault="009166E9">
      <w:pPr>
        <w:pStyle w:val="B2"/>
      </w:pPr>
      <w:r w:rsidRPr="00E9603C">
        <w:t>-</w:t>
      </w:r>
      <w:r w:rsidRPr="00E9603C">
        <w:tab/>
        <w:t xml:space="preserve">(re)select UP paths, including UPF and DNAI e.g. as described in clause 4.3.5, </w:t>
      </w:r>
      <w:r w:rsidR="00E9603C" w:rsidRPr="00E9603C">
        <w:t>TS</w:t>
      </w:r>
      <w:r w:rsidR="00E9603C">
        <w:t> </w:t>
      </w:r>
      <w:r w:rsidR="00E9603C" w:rsidRPr="00E9603C">
        <w:t>23.502</w:t>
      </w:r>
      <w:r w:rsidR="00E9603C">
        <w:t> </w:t>
      </w:r>
      <w:r w:rsidR="00E9603C" w:rsidRPr="00E9603C">
        <w:t>[</w:t>
      </w:r>
      <w:r w:rsidRPr="00E9603C">
        <w:t>3];</w:t>
      </w:r>
    </w:p>
    <w:p w14:paraId="20D4F8EA" w14:textId="77777777" w:rsidR="009166E9" w:rsidRPr="00E9603C" w:rsidRDefault="009166E9">
      <w:pPr>
        <w:pStyle w:val="B2"/>
      </w:pPr>
      <w:r w:rsidRPr="00E9603C">
        <w:t>-</w:t>
      </w:r>
      <w:r w:rsidRPr="00E9603C">
        <w:tab/>
        <w:t>(re)configure traffic steering, updating the UPF regarding the target DNAI with new traffic steering rules.</w:t>
      </w:r>
    </w:p>
    <w:p w14:paraId="255DE673" w14:textId="77777777" w:rsidR="009166E9" w:rsidRPr="00E9603C" w:rsidRDefault="009166E9">
      <w:pPr>
        <w:pStyle w:val="B2"/>
        <w:ind w:left="0" w:firstLine="0"/>
        <w:rPr>
          <w:rFonts w:eastAsia="SimSun"/>
          <w:lang w:eastAsia="zh-CN"/>
        </w:rPr>
      </w:pPr>
      <w:bookmarkStart w:id="8179" w:name="_Toc50309797"/>
      <w:bookmarkStart w:id="8180" w:name="_Toc18799"/>
      <w:bookmarkStart w:id="8181" w:name="_Toc50579529"/>
      <w:bookmarkStart w:id="8182" w:name="_Toc42770125"/>
      <w:bookmarkStart w:id="8183" w:name="_Toc23253"/>
      <w:bookmarkStart w:id="8184" w:name="_Toc42779181"/>
      <w:bookmarkStart w:id="8185" w:name="_Toc50021791"/>
      <w:bookmarkStart w:id="8186" w:name="_Toc50022495"/>
      <w:bookmarkStart w:id="8187" w:name="_Toc591"/>
      <w:bookmarkStart w:id="8188" w:name="_Toc50023144"/>
      <w:bookmarkStart w:id="8189" w:name="_Toc50023729"/>
      <w:bookmarkStart w:id="8190" w:name="_Toc50021222"/>
      <w:bookmarkStart w:id="8191" w:name="_Toc11080"/>
      <w:bookmarkStart w:id="8192" w:name="_Toc17556"/>
      <w:bookmarkStart w:id="8193" w:name="_Toc28122"/>
      <w:bookmarkStart w:id="8194" w:name="_Toc43393252"/>
      <w:bookmarkStart w:id="8195" w:name="_Toc2843"/>
      <w:bookmarkStart w:id="8196" w:name="_Toc4685"/>
      <w:bookmarkStart w:id="8197" w:name="_Toc44004424"/>
      <w:r w:rsidRPr="00E9603C">
        <w:rPr>
          <w:rFonts w:eastAsia="SimSun"/>
          <w:lang w:eastAsia="zh-CN"/>
        </w:rPr>
        <w:t>Case 2: Consumer NF is the LDNSR</w:t>
      </w:r>
    </w:p>
    <w:p w14:paraId="1E5EA185" w14:textId="77777777" w:rsidR="009166E9" w:rsidRPr="00E9603C" w:rsidRDefault="009166E9">
      <w:pPr>
        <w:pStyle w:val="B1"/>
      </w:pPr>
      <w:r w:rsidRPr="00E9603C">
        <w:t>9.</w:t>
      </w:r>
      <w:r w:rsidRPr="00E9603C">
        <w:tab/>
        <w:t>If the consumer NF in step 2 is the LDNSR the LDNRS determines the best Application Server Instance at the UE location.</w:t>
      </w:r>
    </w:p>
    <w:p w14:paraId="2F6739B1" w14:textId="77777777" w:rsidR="009166E9" w:rsidRPr="00E9603C" w:rsidRDefault="009166E9">
      <w:pPr>
        <w:pStyle w:val="EditorsNote"/>
      </w:pPr>
      <w:r w:rsidRPr="00E9603C">
        <w:t>Editor's note:</w:t>
      </w:r>
      <w:r w:rsidRPr="00E9603C">
        <w:tab/>
        <w:t>Whether LDNSR is a consumer depends on the solution alternatives selected in the EC Study.</w:t>
      </w:r>
    </w:p>
    <w:p w14:paraId="261D14FE" w14:textId="77777777" w:rsidR="009166E9" w:rsidRPr="00E9603C" w:rsidRDefault="009166E9">
      <w:r w:rsidRPr="00E9603C">
        <w:t>Case 3: Consumer NF is AF/Application Server (e.g. EAS)</w:t>
      </w:r>
    </w:p>
    <w:p w14:paraId="44BB1802" w14:textId="77777777" w:rsidR="009166E9" w:rsidRPr="00E9603C" w:rsidRDefault="009166E9">
      <w:pPr>
        <w:pStyle w:val="B1"/>
      </w:pPr>
      <w:r w:rsidRPr="00E9603C">
        <w:t>10-11.</w:t>
      </w:r>
      <w:r w:rsidRPr="00E9603C">
        <w:tab/>
        <w:t>The AF / Application Server determines to adjust service parameters. e.g., service parameters of video for adjustment may be bit rate, frame rate, codec format, compression parameter, screen size, etc. as depicted in sol#51. In addition, the Application Server may provide a updated list of DNAI(s) for SMF to perform relocation when appropriate.</w:t>
      </w:r>
    </w:p>
    <w:p w14:paraId="5894E65B" w14:textId="77777777" w:rsidR="009166E9" w:rsidRPr="00E9603C" w:rsidRDefault="009166E9">
      <w:pPr>
        <w:pStyle w:val="Heading3"/>
      </w:pPr>
      <w:bookmarkStart w:id="8198" w:name="_Toc57201290"/>
      <w:bookmarkStart w:id="8199" w:name="_Toc54770127"/>
      <w:bookmarkStart w:id="8200" w:name="_Toc54779479"/>
      <w:bookmarkStart w:id="8201" w:name="_Toc54786439"/>
      <w:bookmarkStart w:id="8202" w:name="_Toc57641328"/>
      <w:bookmarkStart w:id="8203" w:name="_Toc59101681"/>
      <w:r w:rsidRPr="00E9603C">
        <w:t>6.</w:t>
      </w:r>
      <w:r w:rsidRPr="00E9603C">
        <w:rPr>
          <w:lang w:eastAsia="zh-CN"/>
        </w:rPr>
        <w:t>31</w:t>
      </w:r>
      <w:r w:rsidRPr="00E9603C">
        <w:t>.5</w:t>
      </w:r>
      <w:r w:rsidRPr="00E9603C">
        <w:tab/>
        <w:t>Impacts on services, entities and interfaces</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635624E5" w14:textId="77777777" w:rsidR="009166E9" w:rsidRPr="00E9603C" w:rsidRDefault="009166E9">
      <w:pPr>
        <w:rPr>
          <w:lang w:eastAsia="zh-CN"/>
        </w:rPr>
      </w:pPr>
      <w:bookmarkStart w:id="8204" w:name="_Toc463016657"/>
      <w:bookmarkStart w:id="8205" w:name="_Toc500949091"/>
      <w:r w:rsidRPr="00E9603C">
        <w:rPr>
          <w:lang w:eastAsia="zh-CN"/>
        </w:rPr>
        <w:t>AF:</w:t>
      </w:r>
    </w:p>
    <w:p w14:paraId="7AD25E59" w14:textId="77777777" w:rsidR="009166E9" w:rsidRPr="00E9603C" w:rsidRDefault="009166E9">
      <w:pPr>
        <w:pStyle w:val="B1"/>
      </w:pPr>
      <w:r w:rsidRPr="00E9603C">
        <w:t>-</w:t>
      </w:r>
      <w:r w:rsidRPr="00E9603C">
        <w:tab/>
        <w:t>Provides Performance Data to NWDAF.</w:t>
      </w:r>
    </w:p>
    <w:p w14:paraId="737A7184" w14:textId="77777777" w:rsidR="009166E9" w:rsidRPr="00E9603C" w:rsidRDefault="009166E9">
      <w:pPr>
        <w:pStyle w:val="B1"/>
      </w:pPr>
      <w:r w:rsidRPr="00E9603C">
        <w:t>-</w:t>
      </w:r>
      <w:r w:rsidRPr="00E9603C">
        <w:tab/>
        <w:t xml:space="preserve">Takes the Service Experience analytics with UP path from the NWDAF into account to </w:t>
      </w:r>
      <w:r w:rsidRPr="00E9603C">
        <w:rPr>
          <w:rFonts w:eastAsia="SimSun"/>
          <w:lang w:eastAsia="zh-CN"/>
        </w:rPr>
        <w:t xml:space="preserve">adjust service parameters or </w:t>
      </w:r>
      <w:r w:rsidRPr="00E9603C">
        <w:t>may provide a updated list of DNAI(s) for SMF to perform relocation when appropriate.</w:t>
      </w:r>
    </w:p>
    <w:p w14:paraId="3B61D874" w14:textId="77777777" w:rsidR="009166E9" w:rsidRPr="00E9603C" w:rsidRDefault="009166E9">
      <w:pPr>
        <w:rPr>
          <w:lang w:eastAsia="zh-CN"/>
        </w:rPr>
      </w:pPr>
      <w:r w:rsidRPr="00E9603C">
        <w:rPr>
          <w:lang w:eastAsia="zh-CN"/>
        </w:rPr>
        <w:t>NWDAF:</w:t>
      </w:r>
    </w:p>
    <w:p w14:paraId="33B9AB97" w14:textId="77777777" w:rsidR="009166E9" w:rsidRPr="00E9603C" w:rsidRDefault="009166E9">
      <w:pPr>
        <w:pStyle w:val="B1"/>
      </w:pPr>
      <w:r w:rsidRPr="00E9603C">
        <w:t>-</w:t>
      </w:r>
      <w:r w:rsidRPr="00E9603C">
        <w:tab/>
        <w:t>Provides Service Experience analytics per UP path (UPF and DNAI) to the consumer SMF.</w:t>
      </w:r>
    </w:p>
    <w:p w14:paraId="74F88456" w14:textId="77777777" w:rsidR="009166E9" w:rsidRPr="00E9603C" w:rsidRDefault="009166E9">
      <w:pPr>
        <w:pStyle w:val="B1"/>
      </w:pPr>
      <w:r w:rsidRPr="00E9603C">
        <w:t>-</w:t>
      </w:r>
      <w:r w:rsidRPr="00E9603C">
        <w:tab/>
        <w:t>Enhancing the service experience analytics including as output data a list of Application Server Instances and associated performance data at the requested UE location and target period.</w:t>
      </w:r>
    </w:p>
    <w:p w14:paraId="7CF9D831" w14:textId="77777777" w:rsidR="009166E9" w:rsidRPr="00E9603C" w:rsidRDefault="009166E9">
      <w:pPr>
        <w:rPr>
          <w:rFonts w:eastAsia="MS Mincho"/>
        </w:rPr>
      </w:pPr>
      <w:r w:rsidRPr="00E9603C">
        <w:rPr>
          <w:rFonts w:eastAsia="MS Mincho"/>
        </w:rPr>
        <w:t>AF:</w:t>
      </w:r>
    </w:p>
    <w:p w14:paraId="17E7C0DF" w14:textId="77777777" w:rsidR="009166E9" w:rsidRPr="00E9603C" w:rsidRDefault="009166E9">
      <w:pPr>
        <w:pStyle w:val="B1"/>
      </w:pPr>
      <w:r w:rsidRPr="00E9603C">
        <w:t>-</w:t>
      </w:r>
      <w:r w:rsidRPr="00E9603C">
        <w:tab/>
        <w:t>Providing measured MOS performance data per Application Server Instance.</w:t>
      </w:r>
    </w:p>
    <w:p w14:paraId="30DEE23C" w14:textId="77777777" w:rsidR="009166E9" w:rsidRPr="00E9603C" w:rsidRDefault="009166E9">
      <w:pPr>
        <w:rPr>
          <w:lang w:eastAsia="zh-CN"/>
        </w:rPr>
      </w:pPr>
      <w:r w:rsidRPr="00E9603C">
        <w:rPr>
          <w:lang w:eastAsia="zh-CN"/>
        </w:rPr>
        <w:t>SMF:</w:t>
      </w:r>
    </w:p>
    <w:p w14:paraId="7199EC9D" w14:textId="77777777" w:rsidR="009166E9" w:rsidRPr="00E9603C" w:rsidRDefault="009166E9">
      <w:pPr>
        <w:pStyle w:val="B1"/>
      </w:pPr>
      <w:r w:rsidRPr="00E9603C">
        <w:t>-</w:t>
      </w:r>
      <w:r w:rsidRPr="00E9603C">
        <w:tab/>
        <w:t>Takes the Service Experience analytics with UP path from the NWDAF into account to do UP path selection and traffic steering.</w:t>
      </w:r>
    </w:p>
    <w:p w14:paraId="3917348D" w14:textId="77777777" w:rsidR="009166E9" w:rsidRPr="00E9603C" w:rsidRDefault="009166E9">
      <w:pPr>
        <w:pStyle w:val="Heading2"/>
        <w:rPr>
          <w:lang w:eastAsia="en-US"/>
        </w:rPr>
      </w:pPr>
      <w:bookmarkStart w:id="8206" w:name="_Toc18423"/>
      <w:bookmarkStart w:id="8207" w:name="_Toc24424"/>
      <w:bookmarkStart w:id="8208" w:name="_Toc14775"/>
      <w:bookmarkStart w:id="8209" w:name="_Toc7050"/>
      <w:bookmarkStart w:id="8210" w:name="_Toc22480"/>
      <w:bookmarkStart w:id="8211" w:name="_Toc14492"/>
      <w:bookmarkStart w:id="8212" w:name="_Toc8293"/>
      <w:bookmarkStart w:id="8213" w:name="_Toc42770126"/>
      <w:bookmarkStart w:id="8214" w:name="_Toc13761"/>
      <w:bookmarkStart w:id="8215" w:name="_Toc42779182"/>
      <w:bookmarkStart w:id="8216" w:name="_Toc16738"/>
      <w:bookmarkStart w:id="8217" w:name="_Toc25855"/>
      <w:bookmarkStart w:id="8218" w:name="_Toc12447"/>
      <w:bookmarkStart w:id="8219" w:name="_Toc31124"/>
      <w:bookmarkStart w:id="8220" w:name="_Toc12724"/>
      <w:bookmarkStart w:id="8221" w:name="_Toc1441"/>
      <w:bookmarkStart w:id="8222" w:name="_Toc12593"/>
      <w:bookmarkStart w:id="8223" w:name="_Toc44004425"/>
      <w:bookmarkStart w:id="8224" w:name="_Toc50021223"/>
      <w:bookmarkStart w:id="8225" w:name="_Toc50021792"/>
      <w:bookmarkStart w:id="8226" w:name="_Toc50022496"/>
      <w:bookmarkStart w:id="8227" w:name="_Toc43393253"/>
      <w:bookmarkStart w:id="8228" w:name="_Toc50023145"/>
      <w:bookmarkStart w:id="8229" w:name="_Toc50023730"/>
      <w:bookmarkStart w:id="8230" w:name="_Toc50309798"/>
      <w:bookmarkStart w:id="8231" w:name="_Toc50579530"/>
      <w:bookmarkStart w:id="8232" w:name="_Toc26084"/>
      <w:bookmarkStart w:id="8233" w:name="_Toc54770128"/>
      <w:bookmarkStart w:id="8234" w:name="_Toc54779480"/>
      <w:bookmarkStart w:id="8235" w:name="_Toc54786440"/>
      <w:bookmarkStart w:id="8236" w:name="_Toc30928"/>
      <w:bookmarkStart w:id="8237" w:name="_Toc57201291"/>
      <w:bookmarkStart w:id="8238" w:name="_Toc27823094"/>
      <w:bookmarkStart w:id="8239" w:name="_Toc14159"/>
      <w:bookmarkStart w:id="8240" w:name="_Toc57641329"/>
      <w:bookmarkStart w:id="8241" w:name="_Toc59101682"/>
      <w:bookmarkEnd w:id="8204"/>
      <w:bookmarkEnd w:id="8205"/>
      <w:r w:rsidRPr="00E9603C">
        <w:rPr>
          <w:lang w:eastAsia="en-US"/>
        </w:rPr>
        <w:t>6.</w:t>
      </w:r>
      <w:r w:rsidRPr="00E9603C">
        <w:rPr>
          <w:lang w:eastAsia="zh-CN"/>
        </w:rPr>
        <w:t>32</w:t>
      </w:r>
      <w:r w:rsidRPr="00E9603C">
        <w:rPr>
          <w:lang w:eastAsia="en-US"/>
        </w:rPr>
        <w:tab/>
        <w:t xml:space="preserve">Solution </w:t>
      </w:r>
      <w:r w:rsidRPr="00E9603C">
        <w:rPr>
          <w:lang w:eastAsia="zh-CN"/>
        </w:rPr>
        <w:t>#32</w:t>
      </w:r>
      <w:r w:rsidRPr="00E9603C">
        <w:rPr>
          <w:lang w:eastAsia="en-US"/>
        </w:rPr>
        <w:t xml:space="preserve">: </w:t>
      </w:r>
      <w:bookmarkEnd w:id="8238"/>
      <w:r w:rsidRPr="00E9603C">
        <w:rPr>
          <w:lang w:eastAsia="en-US"/>
        </w:rPr>
        <w:t>Enhancing Existing Mechanisms to Reduce Load and Complexity to Determine Entities serving in Area of Interest</w:t>
      </w:r>
      <w:bookmarkEnd w:id="8206"/>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9"/>
      <w:bookmarkEnd w:id="8240"/>
      <w:bookmarkEnd w:id="8241"/>
    </w:p>
    <w:p w14:paraId="4A47E641" w14:textId="77777777" w:rsidR="009166E9" w:rsidRPr="00E9603C" w:rsidRDefault="009166E9">
      <w:pPr>
        <w:pStyle w:val="Heading3"/>
        <w:rPr>
          <w:lang w:eastAsia="ko-KR"/>
        </w:rPr>
      </w:pPr>
      <w:bookmarkStart w:id="8242" w:name="_Toc42779183"/>
      <w:bookmarkStart w:id="8243" w:name="_Toc42770127"/>
      <w:bookmarkStart w:id="8244" w:name="_Toc3950"/>
      <w:bookmarkStart w:id="8245" w:name="_Toc7337"/>
      <w:bookmarkStart w:id="8246" w:name="_Toc54786441"/>
      <w:bookmarkStart w:id="8247" w:name="_Toc43393254"/>
      <w:bookmarkStart w:id="8248" w:name="_Toc44004426"/>
      <w:bookmarkStart w:id="8249" w:name="_Toc50579531"/>
      <w:bookmarkStart w:id="8250" w:name="_Toc50021224"/>
      <w:bookmarkStart w:id="8251" w:name="_Toc50021793"/>
      <w:bookmarkStart w:id="8252" w:name="_Toc6169"/>
      <w:bookmarkStart w:id="8253" w:name="_Toc18342"/>
      <w:bookmarkStart w:id="8254" w:name="_Toc50023731"/>
      <w:bookmarkStart w:id="8255" w:name="_Toc50309799"/>
      <w:bookmarkStart w:id="8256" w:name="_Toc25669"/>
      <w:bookmarkStart w:id="8257" w:name="_Toc19143"/>
      <w:bookmarkStart w:id="8258" w:name="_Toc57201292"/>
      <w:bookmarkStart w:id="8259" w:name="_Toc13070"/>
      <w:bookmarkStart w:id="8260" w:name="_Toc7492"/>
      <w:bookmarkStart w:id="8261" w:name="_Toc50023146"/>
      <w:bookmarkStart w:id="8262" w:name="_Toc32544"/>
      <w:bookmarkStart w:id="8263" w:name="_Toc50022497"/>
      <w:bookmarkStart w:id="8264" w:name="_Toc54779481"/>
      <w:bookmarkStart w:id="8265" w:name="_Toc26996"/>
      <w:bookmarkStart w:id="8266" w:name="_Toc24328"/>
      <w:bookmarkStart w:id="8267" w:name="_Toc24362"/>
      <w:bookmarkStart w:id="8268" w:name="_Toc54770129"/>
      <w:bookmarkStart w:id="8269" w:name="_Toc57641330"/>
      <w:bookmarkStart w:id="8270" w:name="_Toc59101683"/>
      <w:r w:rsidRPr="00E9603C">
        <w:rPr>
          <w:lang w:eastAsia="ko-KR"/>
        </w:rPr>
        <w:t>6.</w:t>
      </w:r>
      <w:r w:rsidRPr="00E9603C">
        <w:rPr>
          <w:lang w:eastAsia="zh-CN"/>
        </w:rPr>
        <w:t>32</w:t>
      </w:r>
      <w:r w:rsidRPr="00E9603C">
        <w:rPr>
          <w:lang w:eastAsia="ko-KR"/>
        </w:rPr>
        <w:t>.1</w:t>
      </w:r>
      <w:r w:rsidRPr="00E9603C">
        <w:rPr>
          <w:lang w:eastAsia="ko-KR"/>
        </w:rPr>
        <w:tab/>
        <w:t>High-level Description</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43592E12" w14:textId="77777777" w:rsidR="009166E9" w:rsidRPr="00E9603C" w:rsidRDefault="009166E9">
      <w:r w:rsidRPr="00E9603C">
        <w:t>This solution focus on KI#11 on reducing the load of data collection and the complexity at NWDAF in determining entities serving an area of interesting.</w:t>
      </w:r>
    </w:p>
    <w:p w14:paraId="4F4935F0" w14:textId="77777777" w:rsidR="009166E9" w:rsidRPr="00E9603C" w:rsidRDefault="009166E9">
      <w:r w:rsidRPr="00E9603C">
        <w:t>This solution is targeting of reduce the load of data collection at NWDAF when analytics ID are requested with the target of analytics set to ''any UE''. In this case, NWDAF uses the analytics filter information to determine the entities from which specific data has be retrieved. When the analytics filter information does not include the area of interest, NWDAF uses its NWDAF serving area information (i.e. list of TAIs or Cells) to restrict the entities that it needs to contact for collecting data and generating the analytics ID.</w:t>
      </w:r>
    </w:p>
    <w:p w14:paraId="46A72A61" w14:textId="77777777" w:rsidR="009166E9" w:rsidRPr="00E9603C" w:rsidRDefault="009166E9">
      <w:pPr>
        <w:pStyle w:val="Heading3"/>
        <w:rPr>
          <w:lang w:eastAsia="ko-KR"/>
        </w:rPr>
      </w:pPr>
      <w:bookmarkStart w:id="8271" w:name="_Toc50579532"/>
      <w:bookmarkStart w:id="8272" w:name="_Toc12715"/>
      <w:bookmarkStart w:id="8273" w:name="_Toc29822"/>
      <w:bookmarkStart w:id="8274" w:name="_Toc50023147"/>
      <w:bookmarkStart w:id="8275" w:name="_Toc44004427"/>
      <w:bookmarkStart w:id="8276" w:name="_Toc54770130"/>
      <w:bookmarkStart w:id="8277" w:name="_Toc54779482"/>
      <w:bookmarkStart w:id="8278" w:name="_Toc54786442"/>
      <w:bookmarkStart w:id="8279" w:name="_Toc50021794"/>
      <w:bookmarkStart w:id="8280" w:name="_Toc5066"/>
      <w:bookmarkStart w:id="8281" w:name="_Toc42770128"/>
      <w:bookmarkStart w:id="8282" w:name="_Toc50022498"/>
      <w:bookmarkStart w:id="8283" w:name="_Toc7063"/>
      <w:bookmarkStart w:id="8284" w:name="_Toc42779184"/>
      <w:bookmarkStart w:id="8285" w:name="_Toc50021225"/>
      <w:bookmarkStart w:id="8286" w:name="_Toc17678"/>
      <w:bookmarkStart w:id="8287" w:name="_Toc23502"/>
      <w:bookmarkStart w:id="8288" w:name="_Toc57201293"/>
      <w:bookmarkStart w:id="8289" w:name="_Toc43393255"/>
      <w:bookmarkStart w:id="8290" w:name="_Toc50023732"/>
      <w:bookmarkStart w:id="8291" w:name="_Toc50309800"/>
      <w:bookmarkStart w:id="8292" w:name="_Toc4438"/>
      <w:bookmarkStart w:id="8293" w:name="_Toc786"/>
      <w:bookmarkStart w:id="8294" w:name="_Toc6257"/>
      <w:bookmarkStart w:id="8295" w:name="_Toc5928"/>
      <w:bookmarkStart w:id="8296" w:name="_Toc3834"/>
      <w:bookmarkStart w:id="8297" w:name="_Toc621"/>
      <w:bookmarkStart w:id="8298" w:name="_Toc57641331"/>
      <w:bookmarkStart w:id="8299" w:name="_Toc59101684"/>
      <w:r w:rsidRPr="00E9603C">
        <w:rPr>
          <w:lang w:eastAsia="ko-KR"/>
        </w:rPr>
        <w:t>6.</w:t>
      </w:r>
      <w:r w:rsidRPr="00E9603C">
        <w:rPr>
          <w:lang w:eastAsia="zh-CN"/>
        </w:rPr>
        <w:t>32</w:t>
      </w:r>
      <w:r w:rsidRPr="00E9603C">
        <w:rPr>
          <w:lang w:eastAsia="ko-KR"/>
        </w:rPr>
        <w:t>.2</w:t>
      </w:r>
      <w:r w:rsidRPr="00E9603C">
        <w:rPr>
          <w:lang w:eastAsia="ko-KR"/>
        </w:rPr>
        <w:tab/>
        <w:t>Procedure for Determining SMFs/AMFs in AoI per TA granularity</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16119E30" w14:textId="77777777" w:rsidR="009166E9" w:rsidRPr="00E9603C" w:rsidRDefault="009166E9">
      <w:r w:rsidRPr="00E9603C">
        <w:t>The procedure in Figure 6.</w:t>
      </w:r>
      <w:r w:rsidRPr="00E9603C">
        <w:rPr>
          <w:lang w:eastAsia="zh-CN"/>
        </w:rPr>
        <w:t>32</w:t>
      </w:r>
      <w:r w:rsidRPr="00E9603C">
        <w:t>.2-1 illustrate the enhanced mechanisms based on existing signalling for NWDAF to determine the AMFs and SMFs in an area of interest per TA granularity.</w:t>
      </w:r>
    </w:p>
    <w:p w14:paraId="3CEE4DD6" w14:textId="77777777" w:rsidR="009166E9" w:rsidRPr="00E9603C" w:rsidRDefault="009166E9">
      <w:pPr>
        <w:pStyle w:val="TH"/>
      </w:pPr>
      <w:r w:rsidRPr="00E9603C">
        <w:object w:dxaOrig="8088" w:dyaOrig="6512" w14:anchorId="3DC9A477">
          <v:shape id="对象 105" o:spid="_x0000_i1107" type="#_x0000_t75" style="width:403.5pt;height:324.5pt;mso-position-horizontal-relative:page;mso-position-vertical-relative:page" o:ole="">
            <v:imagedata r:id="rId162" o:title=""/>
          </v:shape>
          <o:OLEObject Type="Embed" ProgID="Word.Picture.8" ShapeID="对象 105" DrawAspect="Content" ObjectID="_1669716013" r:id="rId163"/>
        </w:object>
      </w:r>
    </w:p>
    <w:p w14:paraId="1D2CDFA3" w14:textId="77777777" w:rsidR="009166E9" w:rsidRPr="00E9603C" w:rsidRDefault="009166E9">
      <w:pPr>
        <w:pStyle w:val="TF"/>
        <w:rPr>
          <w:lang w:eastAsia="en-US"/>
        </w:rPr>
      </w:pPr>
      <w:r w:rsidRPr="00E9603C">
        <w:rPr>
          <w:lang w:eastAsia="en-US"/>
        </w:rPr>
        <w:t>Figure 6.</w:t>
      </w:r>
      <w:r w:rsidRPr="00E9603C">
        <w:rPr>
          <w:lang w:eastAsia="zh-CN"/>
        </w:rPr>
        <w:t>32</w:t>
      </w:r>
      <w:r w:rsidRPr="00E9603C">
        <w:rPr>
          <w:lang w:eastAsia="en-US"/>
        </w:rPr>
        <w:t>.2-1: Procedure for NWDAF Determining SMFs/AMFs in AoI per TA granularity</w:t>
      </w:r>
    </w:p>
    <w:p w14:paraId="5D8C4256" w14:textId="77777777" w:rsidR="009166E9" w:rsidRPr="00E9603C" w:rsidRDefault="009166E9">
      <w:pPr>
        <w:pStyle w:val="B1"/>
      </w:pPr>
      <w:r w:rsidRPr="00E9603C">
        <w:t>0.</w:t>
      </w:r>
      <w:r w:rsidRPr="00E9603C">
        <w:tab/>
        <w:t xml:space="preserve">AMF and SMF register their NF Profile at NRF which includes the list of TAIs that such NFs can serve as defined in </w:t>
      </w:r>
      <w:r w:rsidR="00E9603C" w:rsidRPr="00E9603C">
        <w:t>TS</w:t>
      </w:r>
      <w:r w:rsidR="00E9603C">
        <w:t> </w:t>
      </w:r>
      <w:r w:rsidR="00E9603C" w:rsidRPr="00E9603C">
        <w:t>29.510</w:t>
      </w:r>
      <w:r w:rsidR="00E9603C">
        <w:t> </w:t>
      </w:r>
      <w:r w:rsidR="00E9603C" w:rsidRPr="00E9603C">
        <w:t>[</w:t>
      </w:r>
      <w:r w:rsidRPr="00E9603C">
        <w:t>11] Clauses 6.1.6.2.11 and 6.1.6.2.12, respectively.</w:t>
      </w:r>
    </w:p>
    <w:p w14:paraId="68D9BA14" w14:textId="77777777" w:rsidR="009166E9" w:rsidRPr="00E9603C" w:rsidRDefault="009166E9">
      <w:pPr>
        <w:pStyle w:val="B1"/>
      </w:pPr>
      <w:r w:rsidRPr="00E9603C">
        <w:t>1.</w:t>
      </w:r>
      <w:r w:rsidRPr="00E9603C">
        <w:tab/>
        <w:t>Analytics Consumer subscribes to Nnwdaf_AnalyticsSubscription service operation from NWDAF. In the subscription, the target of analytics is set to "any UE" and the analytics filter information may contain the AoI. If it does not contain, NWDAF uses its own NWDAF serving area information.</w:t>
      </w:r>
    </w:p>
    <w:p w14:paraId="03C46D22" w14:textId="77777777" w:rsidR="009166E9" w:rsidRPr="00E9603C" w:rsidRDefault="009166E9">
      <w:pPr>
        <w:pStyle w:val="B1"/>
      </w:pPr>
      <w:r w:rsidRPr="00E9603C">
        <w:t>2.</w:t>
      </w:r>
      <w:r w:rsidRPr="00E9603C">
        <w:tab/>
        <w:t xml:space="preserve">NWDAF identifies the need to determine AMFs and SMFs for the AoI associated with the subscription. If NWDAF already has a network map for data collection (as defined in </w:t>
      </w:r>
      <w:r w:rsidR="00E9603C" w:rsidRPr="00E9603C">
        <w:t>TS</w:t>
      </w:r>
      <w:r w:rsidR="00E9603C">
        <w:t> </w:t>
      </w:r>
      <w:r w:rsidR="00E9603C" w:rsidRPr="00E9603C">
        <w:t>23.288</w:t>
      </w:r>
      <w:r w:rsidR="00E9603C">
        <w:t> </w:t>
      </w:r>
      <w:r w:rsidR="00E9603C" w:rsidRPr="00E9603C">
        <w:t>[</w:t>
      </w:r>
      <w:r w:rsidRPr="00E9603C">
        <w:t>5] Clause 6.2.2.4) including such information the next steps are skipped.</w:t>
      </w:r>
    </w:p>
    <w:p w14:paraId="219B58FE" w14:textId="77777777" w:rsidR="009166E9" w:rsidRPr="00E9603C" w:rsidRDefault="009166E9">
      <w:pPr>
        <w:pStyle w:val="B1"/>
      </w:pPr>
      <w:r w:rsidRPr="00E9603C">
        <w:t>3.</w:t>
      </w:r>
      <w:r w:rsidRPr="00E9603C">
        <w:tab/>
        <w:t>(a,b) NWDAF invokes Nnrf_NFDiscovery including in the search request the AMF and SMF NF Type and the list of TAs related to the area of interest. NRF send to NWDAF the AMF and SMF NF Profiles that contain at least one of the TAs indicated in the discovery query request.</w:t>
      </w:r>
    </w:p>
    <w:p w14:paraId="5FB1BF1F" w14:textId="77777777" w:rsidR="009166E9" w:rsidRPr="00E9603C" w:rsidRDefault="009166E9">
      <w:pPr>
        <w:pStyle w:val="B1"/>
      </w:pPr>
      <w:r w:rsidRPr="00E9603C">
        <w:t>4.</w:t>
      </w:r>
      <w:r w:rsidRPr="00E9603C">
        <w:tab/>
        <w:t xml:space="preserve">In order to keep a consistent network map for data collection for the area of interest associated with the requested analytics ID, NWDAF subscribes to Nnrf_NFManagement StatusSubscribe enhanced to support as input a list of TAs in addition to the current parameters already supported as defined in </w:t>
      </w:r>
      <w:r w:rsidR="00E9603C" w:rsidRPr="00E9603C">
        <w:t>TS</w:t>
      </w:r>
      <w:r w:rsidR="00E9603C">
        <w:t> </w:t>
      </w:r>
      <w:r w:rsidR="00E9603C" w:rsidRPr="00E9603C">
        <w:t>23.502</w:t>
      </w:r>
      <w:r w:rsidR="00E9603C">
        <w:t> </w:t>
      </w:r>
      <w:r w:rsidR="00E9603C" w:rsidRPr="00E9603C">
        <w:t>[</w:t>
      </w:r>
      <w:r w:rsidRPr="00E9603C">
        <w:t>3] Clause 5.2.7.2.5, such as NF Type.</w:t>
      </w:r>
    </w:p>
    <w:p w14:paraId="40FDE09A" w14:textId="77777777" w:rsidR="009166E9" w:rsidRPr="00E9603C" w:rsidRDefault="009166E9">
      <w:pPr>
        <w:pStyle w:val="B1"/>
      </w:pPr>
      <w:r w:rsidRPr="00E9603C">
        <w:t>5.</w:t>
      </w:r>
      <w:r w:rsidRPr="00E9603C">
        <w:tab/>
        <w:t>NRF detects changes in NF profiles related to the indicated list of TAs by NWDAF. The possible changes detected by NRF are: changes in TAs of stored NF Profiles, or new NF profiles are included in NRF with the TAs indicated in the subscription to such NRF service operation, or NF profiles are removed.</w:t>
      </w:r>
    </w:p>
    <w:p w14:paraId="669E53B4" w14:textId="77777777" w:rsidR="009166E9" w:rsidRPr="00E9603C" w:rsidRDefault="009166E9">
      <w:pPr>
        <w:pStyle w:val="B1"/>
      </w:pPr>
      <w:r w:rsidRPr="00E9603C">
        <w:t>6</w:t>
      </w:r>
      <w:r w:rsidRPr="00E9603C">
        <w:tab/>
        <w:t>NRF notifies NWDAF with the NF Profiles related to changes in the indicated list of TAs.</w:t>
      </w:r>
    </w:p>
    <w:p w14:paraId="62FDFF79" w14:textId="77777777" w:rsidR="009166E9" w:rsidRPr="00E9603C" w:rsidRDefault="009166E9">
      <w:pPr>
        <w:pStyle w:val="B1"/>
      </w:pPr>
      <w:r w:rsidRPr="00E9603C">
        <w:t>7.</w:t>
      </w:r>
      <w:r w:rsidRPr="00E9603C">
        <w:tab/>
        <w:t>NWDAF process the received notifications from NRF and adds the changes in AMFs and SMFs serving in area of interest enclosed in the notification in the network map for data collection. Such updated network map is used to provide analytics outputs.</w:t>
      </w:r>
    </w:p>
    <w:p w14:paraId="453EB20D" w14:textId="77777777" w:rsidR="009166E9" w:rsidRPr="00E9603C" w:rsidRDefault="009166E9">
      <w:pPr>
        <w:pStyle w:val="Heading3"/>
        <w:rPr>
          <w:lang w:eastAsia="ko-KR"/>
        </w:rPr>
      </w:pPr>
      <w:bookmarkStart w:id="8300" w:name="_Toc54786443"/>
      <w:bookmarkStart w:id="8301" w:name="_Toc26947"/>
      <w:bookmarkStart w:id="8302" w:name="_Toc57201294"/>
      <w:bookmarkStart w:id="8303" w:name="_Toc15704"/>
      <w:bookmarkStart w:id="8304" w:name="_Toc50021226"/>
      <w:bookmarkStart w:id="8305" w:name="_Toc44004428"/>
      <w:bookmarkStart w:id="8306" w:name="_Toc1196"/>
      <w:bookmarkStart w:id="8307" w:name="_Toc50021795"/>
      <w:bookmarkStart w:id="8308" w:name="_Toc43393256"/>
      <w:bookmarkStart w:id="8309" w:name="_Toc26889"/>
      <w:bookmarkStart w:id="8310" w:name="_Toc11983"/>
      <w:bookmarkStart w:id="8311" w:name="_Toc16886"/>
      <w:bookmarkStart w:id="8312" w:name="_Toc12040"/>
      <w:bookmarkStart w:id="8313" w:name="_Toc50022499"/>
      <w:bookmarkStart w:id="8314" w:name="_Toc1656"/>
      <w:bookmarkStart w:id="8315" w:name="_Toc30881"/>
      <w:bookmarkStart w:id="8316" w:name="_Toc42770129"/>
      <w:bookmarkStart w:id="8317" w:name="_Toc23387"/>
      <w:bookmarkStart w:id="8318" w:name="_Toc50023148"/>
      <w:bookmarkStart w:id="8319" w:name="_Toc50579533"/>
      <w:bookmarkStart w:id="8320" w:name="_Toc50023733"/>
      <w:bookmarkStart w:id="8321" w:name="_Toc8927"/>
      <w:bookmarkStart w:id="8322" w:name="_Toc50309801"/>
      <w:bookmarkStart w:id="8323" w:name="_Toc54779483"/>
      <w:bookmarkStart w:id="8324" w:name="_Toc54770131"/>
      <w:bookmarkStart w:id="8325" w:name="_Toc42779185"/>
      <w:bookmarkStart w:id="8326" w:name="_Toc14893"/>
      <w:bookmarkStart w:id="8327" w:name="_Toc57641332"/>
      <w:bookmarkStart w:id="8328" w:name="_Toc59101685"/>
      <w:r w:rsidRPr="00E9603C">
        <w:rPr>
          <w:lang w:eastAsia="ko-KR"/>
        </w:rPr>
        <w:t>6.</w:t>
      </w:r>
      <w:r w:rsidRPr="00E9603C">
        <w:rPr>
          <w:lang w:eastAsia="zh-CN"/>
        </w:rPr>
        <w:t>32</w:t>
      </w:r>
      <w:r w:rsidRPr="00E9603C">
        <w:rPr>
          <w:lang w:eastAsia="ko-KR"/>
        </w:rPr>
        <w:t>.3</w:t>
      </w:r>
      <w:r w:rsidRPr="00E9603C">
        <w:rPr>
          <w:lang w:eastAsia="ko-KR"/>
        </w:rPr>
        <w:tab/>
        <w:t>Procedure for Determining Network Slice Information in AoI</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1141888C" w14:textId="77777777" w:rsidR="009166E9" w:rsidRPr="00E9603C" w:rsidRDefault="009166E9">
      <w:r w:rsidRPr="00E9603C">
        <w:t>The procedure in Figure 6.</w:t>
      </w:r>
      <w:r w:rsidRPr="00E9603C">
        <w:rPr>
          <w:lang w:eastAsia="zh-CN"/>
        </w:rPr>
        <w:t>32</w:t>
      </w:r>
      <w:r w:rsidRPr="00E9603C">
        <w:t>.3-1 illustrate the enhanced mechanisms for NWDAF determining network slice information in an area of interest, i.e. available S-NSSAIs per AMF, per TA and associated cells and access type. NWDAF has to keep such network map in order to properly retrieve data per S-NSSAIs.</w:t>
      </w:r>
    </w:p>
    <w:p w14:paraId="1A2024F3" w14:textId="77777777" w:rsidR="009166E9" w:rsidRPr="00E9603C" w:rsidRDefault="009166E9">
      <w:pPr>
        <w:pStyle w:val="TH"/>
      </w:pPr>
      <w:r w:rsidRPr="00E9603C">
        <w:object w:dxaOrig="6243" w:dyaOrig="5050" w14:anchorId="7BB7349B">
          <v:shape id="对象 106" o:spid="_x0000_i1108" type="#_x0000_t75" style="width:311.5pt;height:252pt;mso-position-horizontal-relative:page;mso-position-vertical-relative:page" o:ole="">
            <v:imagedata r:id="rId164" o:title=""/>
          </v:shape>
          <o:OLEObject Type="Embed" ProgID="Word.Picture.8" ShapeID="对象 106" DrawAspect="Content" ObjectID="_1669716014" r:id="rId165"/>
        </w:object>
      </w:r>
    </w:p>
    <w:p w14:paraId="5E3639B2" w14:textId="77777777" w:rsidR="009166E9" w:rsidRPr="00E9603C" w:rsidRDefault="009166E9">
      <w:pPr>
        <w:pStyle w:val="TF"/>
        <w:rPr>
          <w:lang w:eastAsia="en-US"/>
        </w:rPr>
      </w:pPr>
      <w:r w:rsidRPr="00E9603C">
        <w:rPr>
          <w:lang w:eastAsia="en-US"/>
        </w:rPr>
        <w:t>Figure 6.</w:t>
      </w:r>
      <w:r w:rsidRPr="00E9603C">
        <w:rPr>
          <w:lang w:eastAsia="zh-CN"/>
        </w:rPr>
        <w:t>32</w:t>
      </w:r>
      <w:r w:rsidRPr="00E9603C">
        <w:rPr>
          <w:lang w:eastAsia="en-US"/>
        </w:rPr>
        <w:t>.3-1: NWDAF determining network slice information related to an area of interest</w:t>
      </w:r>
    </w:p>
    <w:p w14:paraId="61503D13" w14:textId="77777777" w:rsidR="009166E9" w:rsidRPr="00E9603C" w:rsidRDefault="009166E9">
      <w:pPr>
        <w:pStyle w:val="B1"/>
      </w:pPr>
      <w:r w:rsidRPr="00E9603C">
        <w:t>0.</w:t>
      </w:r>
      <w:r w:rsidRPr="00E9603C">
        <w:tab/>
        <w:t xml:space="preserve">AMF has the information of its available and restricted S-NSSAIS per TAI as defined in </w:t>
      </w:r>
      <w:r w:rsidR="00E9603C" w:rsidRPr="00E9603C">
        <w:t>TS</w:t>
      </w:r>
      <w:r w:rsidR="00E9603C">
        <w:t> </w:t>
      </w:r>
      <w:r w:rsidR="00E9603C" w:rsidRPr="00E9603C">
        <w:t>23.502</w:t>
      </w:r>
      <w:r w:rsidR="00E9603C">
        <w:t> </w:t>
      </w:r>
      <w:r w:rsidR="00E9603C" w:rsidRPr="00E9603C">
        <w:t>[</w:t>
      </w:r>
      <w:r w:rsidRPr="00E9603C">
        <w:t>3] clause 5.2.16.3.</w:t>
      </w:r>
    </w:p>
    <w:p w14:paraId="5E43F2D1" w14:textId="77777777" w:rsidR="009166E9" w:rsidRPr="00E9603C" w:rsidRDefault="009166E9">
      <w:pPr>
        <w:pStyle w:val="B1"/>
      </w:pPr>
      <w:r w:rsidRPr="00E9603C">
        <w:t>1.</w:t>
      </w:r>
      <w:r w:rsidRPr="00E9603C">
        <w:tab/>
        <w:t>Analytics Consumer subscribes to Nnwdaf_AnalyticsSubscription service operation from NWDAF. In the subscription, the target of analytics is set to "any UE" and the analytics filter information contain a list of S-NSSAIs, and may contain the AoI. If it does not contain, NWDAF uses its own NWDAF serving area information.</w:t>
      </w:r>
    </w:p>
    <w:p w14:paraId="6FC731DC" w14:textId="77777777" w:rsidR="009166E9" w:rsidRPr="00E9603C" w:rsidRDefault="009166E9">
      <w:pPr>
        <w:pStyle w:val="B1"/>
      </w:pPr>
      <w:r w:rsidRPr="00E9603C">
        <w:t>2.</w:t>
      </w:r>
      <w:r w:rsidRPr="00E9603C">
        <w:tab/>
        <w:t>NWDAF determines the AMFs associated with the TAs related to the area of interest associated with the analytics subscription.</w:t>
      </w:r>
    </w:p>
    <w:p w14:paraId="47D0C161" w14:textId="77777777" w:rsidR="009166E9" w:rsidRPr="00E9603C" w:rsidRDefault="009166E9">
      <w:pPr>
        <w:pStyle w:val="NO"/>
      </w:pPr>
      <w:r w:rsidRPr="00E9603C">
        <w:t>NOTE:</w:t>
      </w:r>
      <w:r w:rsidRPr="00E9603C">
        <w:tab/>
        <w:t>The Procedure in clause 6.33.2 shall be used for NWDAF determining the AMFs in an area of interest.</w:t>
      </w:r>
    </w:p>
    <w:p w14:paraId="2E9774D7" w14:textId="77777777" w:rsidR="009166E9" w:rsidRPr="00E9603C" w:rsidRDefault="009166E9">
      <w:pPr>
        <w:pStyle w:val="B1"/>
      </w:pPr>
      <w:r w:rsidRPr="00E9603C">
        <w:t>3.</w:t>
      </w:r>
      <w:r w:rsidRPr="00E9603C">
        <w:tab/>
        <w:t>NWDAF subscribe to Namf_EventExposure service offered by AMF to retrieve a new type of event exposed by AMF: Available Network Slice Information in Area of Interest. The target of the event is a list of S-NSSAIs and the event filer is a list of TAs or Cells related to the area of interest of the analytics ID subscription.</w:t>
      </w:r>
    </w:p>
    <w:p w14:paraId="036A2457" w14:textId="77777777" w:rsidR="009166E9" w:rsidRPr="00E9603C" w:rsidRDefault="009166E9">
      <w:pPr>
        <w:pStyle w:val="B1"/>
      </w:pPr>
      <w:r w:rsidRPr="00E9603C">
        <w:t>4.</w:t>
      </w:r>
      <w:r w:rsidRPr="00E9603C">
        <w:tab/>
        <w:t>(a,b) AMF is capable to control the mapping of TAs with its associated access type, list of cells, and list of available S-NSSAIs.</w:t>
      </w:r>
    </w:p>
    <w:p w14:paraId="1A00D4FB" w14:textId="77777777" w:rsidR="009166E9" w:rsidRPr="00E9603C" w:rsidRDefault="009166E9">
      <w:pPr>
        <w:pStyle w:val="B1"/>
      </w:pPr>
      <w:r w:rsidRPr="00E9603C">
        <w:t>4.</w:t>
      </w:r>
      <w:r w:rsidRPr="00E9603C">
        <w:tab/>
        <w:t>(c) When AMF detects changes related to list of available, or restricted S-NSSAIs, or the access type, or list of cells associated with a TA indicated in the event subscription, AMF uses the Namf_EventExposure_Notify service operation to provide to NWDAF the updated information of the Available Network Slice Information in Area of Interest.</w:t>
      </w:r>
    </w:p>
    <w:p w14:paraId="2CF75D94" w14:textId="77777777" w:rsidR="009166E9" w:rsidRPr="00E9603C" w:rsidRDefault="009166E9">
      <w:pPr>
        <w:pStyle w:val="B1"/>
      </w:pPr>
      <w:r w:rsidRPr="00E9603C">
        <w:t>5.</w:t>
      </w:r>
      <w:r w:rsidRPr="00E9603C">
        <w:tab/>
        <w:t>NWDAF process the received notifications from AMF and adds the changes in the association of TAs with related cells, access type, and list of available/restricted S-NSSAIs enclosed in the notification in the network map for data collection. Such updated network map is used to provide analytics outputs.</w:t>
      </w:r>
    </w:p>
    <w:p w14:paraId="28CDB9AE" w14:textId="77777777" w:rsidR="009166E9" w:rsidRPr="00E9603C" w:rsidRDefault="009166E9">
      <w:pPr>
        <w:pStyle w:val="Heading3"/>
        <w:rPr>
          <w:lang w:eastAsia="ko-KR"/>
        </w:rPr>
      </w:pPr>
      <w:bookmarkStart w:id="8329" w:name="_Toc50309802"/>
      <w:bookmarkStart w:id="8330" w:name="_Toc50579534"/>
      <w:bookmarkStart w:id="8331" w:name="_Toc14278"/>
      <w:bookmarkStart w:id="8332" w:name="_Toc54770132"/>
      <w:bookmarkStart w:id="8333" w:name="_Toc54779484"/>
      <w:bookmarkStart w:id="8334" w:name="_Toc54786444"/>
      <w:bookmarkStart w:id="8335" w:name="_Toc7941"/>
      <w:bookmarkStart w:id="8336" w:name="_Toc4687"/>
      <w:bookmarkStart w:id="8337" w:name="_Toc31762"/>
      <w:bookmarkStart w:id="8338" w:name="_Toc42779186"/>
      <w:bookmarkStart w:id="8339" w:name="_Toc43393257"/>
      <w:bookmarkStart w:id="8340" w:name="_Toc10950"/>
      <w:bookmarkStart w:id="8341" w:name="_Toc3101"/>
      <w:bookmarkStart w:id="8342" w:name="_Toc22146"/>
      <w:bookmarkStart w:id="8343" w:name="_Toc17337"/>
      <w:bookmarkStart w:id="8344" w:name="_Toc42770130"/>
      <w:bookmarkStart w:id="8345" w:name="_Toc57201295"/>
      <w:bookmarkStart w:id="8346" w:name="_Toc22179"/>
      <w:bookmarkStart w:id="8347" w:name="_Toc279"/>
      <w:bookmarkStart w:id="8348" w:name="_Toc44004429"/>
      <w:bookmarkStart w:id="8349" w:name="_Toc50021227"/>
      <w:bookmarkStart w:id="8350" w:name="_Toc50021796"/>
      <w:bookmarkStart w:id="8351" w:name="_Toc50022500"/>
      <w:bookmarkStart w:id="8352" w:name="_Toc50023734"/>
      <w:bookmarkStart w:id="8353" w:name="_Toc50023149"/>
      <w:bookmarkStart w:id="8354" w:name="_Toc21837"/>
      <w:bookmarkStart w:id="8355" w:name="_Toc17970"/>
      <w:bookmarkStart w:id="8356" w:name="_Toc57641333"/>
      <w:bookmarkStart w:id="8357" w:name="_Toc59101686"/>
      <w:r w:rsidRPr="00E9603C">
        <w:rPr>
          <w:lang w:eastAsia="ko-KR"/>
        </w:rPr>
        <w:t>6.</w:t>
      </w:r>
      <w:r w:rsidRPr="00E9603C">
        <w:rPr>
          <w:lang w:eastAsia="zh-CN"/>
        </w:rPr>
        <w:t>32</w:t>
      </w:r>
      <w:r w:rsidRPr="00E9603C">
        <w:rPr>
          <w:lang w:eastAsia="ko-KR"/>
        </w:rPr>
        <w:t>.4</w:t>
      </w:r>
      <w:r w:rsidRPr="00E9603C">
        <w:rPr>
          <w:lang w:eastAsia="ko-KR"/>
        </w:rPr>
        <w:tab/>
        <w:t>Procedure for Determining Applications, DNNs, DNAIs in AoI</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7759038D" w14:textId="77777777" w:rsidR="009166E9" w:rsidRPr="00E9603C" w:rsidRDefault="009166E9">
      <w:r w:rsidRPr="00E9603C">
        <w:t>The procedure in Figure 6.</w:t>
      </w:r>
      <w:r w:rsidRPr="00E9603C">
        <w:rPr>
          <w:lang w:eastAsia="zh-CN"/>
        </w:rPr>
        <w:t>32</w:t>
      </w:r>
      <w:r w:rsidRPr="00E9603C">
        <w:t>.4-1 illustrate the enhanced mechanisms for NWDAF to determine the PDU sessions associated with certain Applications, DNNs and DNAIs within an area of interest specified per TA granularity.</w:t>
      </w:r>
    </w:p>
    <w:p w14:paraId="2CEA3308" w14:textId="77777777" w:rsidR="009166E9" w:rsidRPr="00E9603C" w:rsidRDefault="009166E9">
      <w:pPr>
        <w:pStyle w:val="TH"/>
      </w:pPr>
      <w:r w:rsidRPr="00E9603C">
        <w:object w:dxaOrig="9223" w:dyaOrig="6512" w14:anchorId="3E6A142C">
          <v:shape id="对象 107" o:spid="_x0000_i1109" type="#_x0000_t75" style="width:460pt;height:324.5pt;mso-position-horizontal-relative:page;mso-position-vertical-relative:page" o:ole="">
            <v:imagedata r:id="rId166" o:title=""/>
          </v:shape>
          <o:OLEObject Type="Embed" ProgID="Word.Picture.8" ShapeID="对象 107" DrawAspect="Content" ObjectID="_1669716015" r:id="rId167"/>
        </w:object>
      </w:r>
    </w:p>
    <w:p w14:paraId="2FB488A8" w14:textId="77777777" w:rsidR="009166E9" w:rsidRPr="00E9603C" w:rsidRDefault="009166E9">
      <w:pPr>
        <w:pStyle w:val="TF"/>
        <w:rPr>
          <w:lang w:eastAsia="en-US"/>
        </w:rPr>
      </w:pPr>
      <w:r w:rsidRPr="00E9603C">
        <w:rPr>
          <w:lang w:eastAsia="en-US"/>
        </w:rPr>
        <w:t>Figure 6.</w:t>
      </w:r>
      <w:r w:rsidRPr="00E9603C">
        <w:rPr>
          <w:lang w:eastAsia="zh-CN"/>
        </w:rPr>
        <w:t>32</w:t>
      </w:r>
      <w:r w:rsidRPr="00E9603C">
        <w:rPr>
          <w:lang w:eastAsia="en-US"/>
        </w:rPr>
        <w:t>.4-1: NWDAF interactions for Determining Applications, DNNs, DNAIs in AoI</w:t>
      </w:r>
    </w:p>
    <w:p w14:paraId="3BEB6B33" w14:textId="77777777" w:rsidR="009166E9" w:rsidRPr="00E9603C" w:rsidRDefault="009166E9">
      <w:pPr>
        <w:pStyle w:val="B1"/>
      </w:pPr>
      <w:r w:rsidRPr="00E9603C">
        <w:t>1.</w:t>
      </w:r>
      <w:r w:rsidRPr="00E9603C">
        <w:tab/>
        <w:t>Analytics Consumer subscribes to Nnwdaf_AnalyticsSubscription service operation from NWDAF. In the subscription, the target of analytics is set to "any UE" and the analytics filter information contain a list of Application IDs, and/or DNNs, and/or DNAIs, and may contain the AoI in the form of a list of TAIs. If the subscription/request does not contain an AoI in the form of a list of TAIs, NWDAF uses its own list of TAIs from the NWDAF serving area information.</w:t>
      </w:r>
    </w:p>
    <w:p w14:paraId="517C5905" w14:textId="77777777" w:rsidR="009166E9" w:rsidRPr="00E9603C" w:rsidRDefault="009166E9">
      <w:pPr>
        <w:pStyle w:val="B1"/>
      </w:pPr>
      <w:r w:rsidRPr="00E9603C">
        <w:t>2.</w:t>
      </w:r>
      <w:r w:rsidRPr="00E9603C">
        <w:tab/>
        <w:t>NWDAF determines the AMFs associated with the TAs related to the area of interest associated with the analytics subscription.</w:t>
      </w:r>
    </w:p>
    <w:p w14:paraId="2A6FF853" w14:textId="77777777" w:rsidR="009166E9" w:rsidRPr="00E9603C" w:rsidRDefault="009166E9">
      <w:pPr>
        <w:pStyle w:val="NO"/>
      </w:pPr>
      <w:r w:rsidRPr="00E9603C">
        <w:t>NOTE:</w:t>
      </w:r>
      <w:r w:rsidRPr="00E9603C">
        <w:tab/>
        <w:t>The Procedure in clause 6.32.2 shall be used for NWDAF determining the AMFs in an area of interest.</w:t>
      </w:r>
    </w:p>
    <w:p w14:paraId="24964406" w14:textId="77777777" w:rsidR="009166E9" w:rsidRPr="00E9603C" w:rsidRDefault="009166E9">
      <w:pPr>
        <w:pStyle w:val="B1"/>
      </w:pPr>
      <w:r w:rsidRPr="00E9603C">
        <w:t>3.</w:t>
      </w:r>
      <w:r w:rsidRPr="00E9603C">
        <w:tab/>
        <w:t>NWDAF subscribe to Nsmf_EventExposure_Subscribe service operation. The subscription includes the required Event ID, the event target is set to "any PDU session", and event filers contain the same parameters of the analytics filter information, i.e. list of Application IDs, and/or DNNS, and/or DNAI, and the area of interest related to the requested analytics ID.</w:t>
      </w:r>
    </w:p>
    <w:p w14:paraId="33BC52AD" w14:textId="77777777" w:rsidR="009166E9" w:rsidRPr="00E9603C" w:rsidRDefault="009166E9">
      <w:pPr>
        <w:pStyle w:val="B1"/>
      </w:pPr>
      <w:r w:rsidRPr="00E9603C">
        <w:t>4.</w:t>
      </w:r>
      <w:r w:rsidRPr="00E9603C">
        <w:tab/>
        <w:t>(a,b) When SMF interacts with AMF via Nsmf_PDUSession_Create / Update / CreateSMContext / UpdateSMContext due to session establishment, modification, or release, service request, or handover procedures, AMF includes as input parameter to the SMF services the UE Location.</w:t>
      </w:r>
    </w:p>
    <w:p w14:paraId="5ABC8F09" w14:textId="77777777" w:rsidR="009166E9" w:rsidRPr="00E9603C" w:rsidRDefault="009166E9">
      <w:pPr>
        <w:pStyle w:val="B1"/>
      </w:pPr>
      <w:r w:rsidRPr="00E9603C">
        <w:t>5.</w:t>
      </w:r>
      <w:r w:rsidRPr="00E9603C">
        <w:tab/>
        <w:t>Based on the TA related to the UE Location information from AMF, SMF has the mapping of the PDU sessions associated with TAs and, access type. This map is used for the comparison with the event subscriptions from NWDAF. If there are any changes in PDU sessions in the area of interest, for the Application ID, and/or DNN, and/or DNAI subscribed by NWDAF, SMF will be able to detect such change.</w:t>
      </w:r>
    </w:p>
    <w:p w14:paraId="0EC84475" w14:textId="77777777" w:rsidR="009166E9" w:rsidRPr="00E9603C" w:rsidRDefault="009166E9">
      <w:pPr>
        <w:pStyle w:val="B1"/>
      </w:pPr>
      <w:r w:rsidRPr="00E9603C">
        <w:t>6.</w:t>
      </w:r>
      <w:r w:rsidRPr="00E9603C">
        <w:tab/>
        <w:t>SMF notify detected changes to NWDAF via Nmsf_EventExposure_Notify service operation.</w:t>
      </w:r>
    </w:p>
    <w:p w14:paraId="33F6FD78" w14:textId="77777777" w:rsidR="009166E9" w:rsidRPr="00E9603C" w:rsidRDefault="009166E9">
      <w:pPr>
        <w:pStyle w:val="B1"/>
      </w:pPr>
      <w:r w:rsidRPr="00E9603C">
        <w:t>7.</w:t>
      </w:r>
      <w:r w:rsidRPr="00E9603C">
        <w:tab/>
        <w:t>NWDAF process the received notifications from AMF and adds the changes in the association of Application IDs, and/or DNNs, and/or DNAIs serving an area of interest enclosed in the notification in the network map for data collection. Such updated network map is used to provide analytics outputs.</w:t>
      </w:r>
    </w:p>
    <w:p w14:paraId="2566AA94" w14:textId="77777777" w:rsidR="009166E9" w:rsidRPr="00E9603C" w:rsidRDefault="009166E9">
      <w:pPr>
        <w:pStyle w:val="Heading3"/>
        <w:rPr>
          <w:lang w:eastAsia="zh-CN"/>
        </w:rPr>
      </w:pPr>
      <w:bookmarkStart w:id="8358" w:name="_Toc26861906"/>
      <w:bookmarkStart w:id="8359" w:name="_Toc6537"/>
      <w:bookmarkStart w:id="8360" w:name="_Toc42779187"/>
      <w:bookmarkStart w:id="8361" w:name="_Toc43393258"/>
      <w:bookmarkStart w:id="8362" w:name="_Toc6803"/>
      <w:bookmarkStart w:id="8363" w:name="_Toc31314"/>
      <w:bookmarkStart w:id="8364" w:name="_Toc42770131"/>
      <w:bookmarkStart w:id="8365" w:name="_Toc12716"/>
      <w:bookmarkStart w:id="8366" w:name="_Toc2646"/>
      <w:bookmarkStart w:id="8367" w:name="_Toc50309803"/>
      <w:bookmarkStart w:id="8368" w:name="_Toc20078"/>
      <w:bookmarkStart w:id="8369" w:name="_Toc23620"/>
      <w:bookmarkStart w:id="8370" w:name="_Toc16628"/>
      <w:bookmarkStart w:id="8371" w:name="_Toc21799"/>
      <w:bookmarkStart w:id="8372" w:name="_Toc44004430"/>
      <w:bookmarkStart w:id="8373" w:name="_Toc50021228"/>
      <w:bookmarkStart w:id="8374" w:name="_Toc50021797"/>
      <w:bookmarkStart w:id="8375" w:name="_Toc50022501"/>
      <w:bookmarkStart w:id="8376" w:name="_Toc50023150"/>
      <w:bookmarkStart w:id="8377" w:name="_Toc50023735"/>
      <w:bookmarkStart w:id="8378" w:name="_Toc11674"/>
      <w:bookmarkStart w:id="8379" w:name="_Toc50579535"/>
      <w:bookmarkStart w:id="8380" w:name="_Toc54770133"/>
      <w:bookmarkStart w:id="8381" w:name="_Toc54779485"/>
      <w:bookmarkStart w:id="8382" w:name="_Toc54786445"/>
      <w:bookmarkStart w:id="8383" w:name="_Toc16117"/>
      <w:bookmarkStart w:id="8384" w:name="_Toc57201296"/>
      <w:bookmarkStart w:id="8385" w:name="_Toc5494"/>
      <w:bookmarkStart w:id="8386" w:name="_Toc57641334"/>
      <w:bookmarkStart w:id="8387" w:name="_Toc59101687"/>
      <w:r w:rsidRPr="00E9603C">
        <w:rPr>
          <w:lang w:eastAsia="zh-CN"/>
        </w:rPr>
        <w:t>6.32.5</w:t>
      </w:r>
      <w:r w:rsidRPr="00E9603C">
        <w:rPr>
          <w:lang w:eastAsia="zh-CN"/>
        </w:rPr>
        <w:tab/>
      </w:r>
      <w:bookmarkEnd w:id="8358"/>
      <w:r w:rsidRPr="00E9603C">
        <w:t>Impacts on services, entities and interfaces</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6EAABC44" w14:textId="77777777" w:rsidR="009166E9" w:rsidRPr="00E9603C" w:rsidRDefault="009166E9">
      <w:pPr>
        <w:rPr>
          <w:lang w:eastAsia="ko-KR"/>
        </w:rPr>
      </w:pPr>
      <w:r w:rsidRPr="00E9603C">
        <w:rPr>
          <w:lang w:eastAsia="ko-KR"/>
        </w:rPr>
        <w:t>NRF:</w:t>
      </w:r>
    </w:p>
    <w:p w14:paraId="27056801" w14:textId="77777777" w:rsidR="009166E9" w:rsidRPr="00E9603C" w:rsidRDefault="009166E9">
      <w:pPr>
        <w:pStyle w:val="B1"/>
        <w:rPr>
          <w:lang w:eastAsia="ko-KR"/>
        </w:rPr>
      </w:pPr>
      <w:r w:rsidRPr="00E9603C">
        <w:rPr>
          <w:lang w:eastAsia="ko-KR"/>
        </w:rPr>
        <w:t>-</w:t>
      </w:r>
      <w:r w:rsidRPr="00E9603C">
        <w:rPr>
          <w:lang w:eastAsia="ko-KR"/>
        </w:rPr>
        <w:tab/>
        <w:t>Extend input parameters of Nnrf_NFManagement_StatusSubscribe to support area of interest per TA basis.</w:t>
      </w:r>
    </w:p>
    <w:p w14:paraId="1573A60A" w14:textId="77777777" w:rsidR="009166E9" w:rsidRPr="00E9603C" w:rsidRDefault="009166E9">
      <w:pPr>
        <w:rPr>
          <w:lang w:eastAsia="ko-KR"/>
        </w:rPr>
      </w:pPr>
      <w:r w:rsidRPr="00E9603C">
        <w:rPr>
          <w:lang w:eastAsia="ko-KR"/>
        </w:rPr>
        <w:t>AMF:</w:t>
      </w:r>
    </w:p>
    <w:p w14:paraId="10B57F8A" w14:textId="77777777" w:rsidR="009166E9" w:rsidRPr="00E9603C" w:rsidRDefault="009166E9">
      <w:pPr>
        <w:pStyle w:val="B1"/>
        <w:rPr>
          <w:lang w:eastAsia="ko-KR"/>
        </w:rPr>
      </w:pPr>
      <w:r w:rsidRPr="00E9603C">
        <w:rPr>
          <w:lang w:eastAsia="ko-KR"/>
        </w:rPr>
        <w:t>-</w:t>
      </w:r>
      <w:r w:rsidRPr="00E9603C">
        <w:rPr>
          <w:lang w:eastAsia="ko-KR"/>
        </w:rPr>
        <w:tab/>
        <w:t>Extend events exposed by AMF with new event ID for "Network Slices Information per Area of Interest".</w:t>
      </w:r>
    </w:p>
    <w:p w14:paraId="1DEA8390" w14:textId="77777777" w:rsidR="009166E9" w:rsidRPr="00E9603C" w:rsidRDefault="009166E9">
      <w:pPr>
        <w:rPr>
          <w:lang w:eastAsia="ko-KR"/>
        </w:rPr>
      </w:pPr>
      <w:r w:rsidRPr="00E9603C">
        <w:rPr>
          <w:lang w:eastAsia="ko-KR"/>
        </w:rPr>
        <w:t>SMF:</w:t>
      </w:r>
    </w:p>
    <w:p w14:paraId="48C5E827" w14:textId="77777777" w:rsidR="009166E9" w:rsidRPr="00E9603C" w:rsidRDefault="009166E9">
      <w:pPr>
        <w:pStyle w:val="B1"/>
        <w:rPr>
          <w:lang w:eastAsia="ko-KR"/>
        </w:rPr>
      </w:pPr>
      <w:r w:rsidRPr="00E9603C">
        <w:rPr>
          <w:lang w:eastAsia="ko-KR"/>
        </w:rPr>
        <w:t>-</w:t>
      </w:r>
      <w:r w:rsidRPr="00E9603C">
        <w:rPr>
          <w:lang w:eastAsia="ko-KR"/>
        </w:rPr>
        <w:tab/>
        <w:t>Change UE Location parameter from optional to required input in SMF services Nsmf_PDUSession_Create / Update / CreateSMContext / UpdateSMContext.</w:t>
      </w:r>
    </w:p>
    <w:p w14:paraId="6B680CE3" w14:textId="77777777" w:rsidR="009166E9" w:rsidRPr="00E9603C" w:rsidRDefault="009166E9">
      <w:pPr>
        <w:pStyle w:val="B1"/>
        <w:rPr>
          <w:lang w:eastAsia="ko-KR"/>
        </w:rPr>
      </w:pPr>
      <w:r w:rsidRPr="00E9603C">
        <w:rPr>
          <w:lang w:eastAsia="ko-KR"/>
        </w:rPr>
        <w:t>-</w:t>
      </w:r>
      <w:r w:rsidRPr="00E9603C">
        <w:rPr>
          <w:lang w:eastAsia="ko-KR"/>
        </w:rPr>
        <w:tab/>
        <w:t>Enhance the target of event IDs to support "Any PDU session", and event filters in SMF exposed events to support "area of interest", "Application ID", "DNN" and "DNAI".</w:t>
      </w:r>
    </w:p>
    <w:p w14:paraId="11C34FD0" w14:textId="77777777" w:rsidR="009166E9" w:rsidRPr="00E9603C" w:rsidRDefault="009166E9">
      <w:pPr>
        <w:rPr>
          <w:lang w:eastAsia="ko-KR"/>
        </w:rPr>
      </w:pPr>
      <w:r w:rsidRPr="00E9603C">
        <w:rPr>
          <w:lang w:eastAsia="ko-KR"/>
        </w:rPr>
        <w:t>NWDAF:</w:t>
      </w:r>
    </w:p>
    <w:p w14:paraId="0CD98F0B" w14:textId="77777777" w:rsidR="009166E9" w:rsidRPr="00E9603C" w:rsidRDefault="009166E9">
      <w:pPr>
        <w:pStyle w:val="B1"/>
        <w:rPr>
          <w:lang w:eastAsia="ko-KR"/>
        </w:rPr>
      </w:pPr>
      <w:r w:rsidRPr="00E9603C">
        <w:rPr>
          <w:lang w:eastAsia="ko-KR"/>
        </w:rPr>
        <w:t>-</w:t>
      </w:r>
      <w:r w:rsidRPr="00E9603C">
        <w:rPr>
          <w:lang w:eastAsia="ko-KR"/>
        </w:rPr>
        <w:tab/>
        <w:t>Introduce the proposed procedures in NWDAF to keep a consistent network map for data collection considering load in case of analytics requests/subscriptions with analytics target set to "Any UE".</w:t>
      </w:r>
    </w:p>
    <w:p w14:paraId="1151607B" w14:textId="77777777" w:rsidR="009166E9" w:rsidRPr="00E9603C" w:rsidRDefault="009166E9">
      <w:pPr>
        <w:pStyle w:val="Heading2"/>
        <w:ind w:left="0" w:firstLine="0"/>
      </w:pPr>
      <w:bookmarkStart w:id="8388" w:name="_Toc27791"/>
      <w:bookmarkStart w:id="8389" w:name="_Toc50023736"/>
      <w:bookmarkStart w:id="8390" w:name="_Toc50021229"/>
      <w:bookmarkStart w:id="8391" w:name="_Toc50579536"/>
      <w:bookmarkStart w:id="8392" w:name="_Toc44004431"/>
      <w:bookmarkStart w:id="8393" w:name="_Toc50023151"/>
      <w:bookmarkStart w:id="8394" w:name="_Toc43393259"/>
      <w:bookmarkStart w:id="8395" w:name="_Toc13288"/>
      <w:bookmarkStart w:id="8396" w:name="_Toc42779188"/>
      <w:bookmarkStart w:id="8397" w:name="_Toc50021798"/>
      <w:bookmarkStart w:id="8398" w:name="_Toc50022502"/>
      <w:bookmarkStart w:id="8399" w:name="_Toc50309804"/>
      <w:bookmarkStart w:id="8400" w:name="_Toc42770132"/>
      <w:bookmarkStart w:id="8401" w:name="_Toc54770134"/>
      <w:bookmarkStart w:id="8402" w:name="_Toc54779486"/>
      <w:bookmarkStart w:id="8403" w:name="_Toc54786446"/>
      <w:bookmarkStart w:id="8404" w:name="_Toc57201297"/>
      <w:bookmarkStart w:id="8405" w:name="_Toc57641335"/>
      <w:bookmarkStart w:id="8406" w:name="_Toc59101688"/>
      <w:r w:rsidRPr="00E9603C">
        <w:t>6.</w:t>
      </w:r>
      <w:r w:rsidRPr="00E9603C">
        <w:rPr>
          <w:lang w:eastAsia="zh-CN"/>
        </w:rPr>
        <w:t>33</w:t>
      </w:r>
      <w:r w:rsidRPr="00E9603C">
        <w:tab/>
        <w:t>Solution</w:t>
      </w:r>
      <w:r w:rsidRPr="00E9603C">
        <w:rPr>
          <w:lang w:eastAsia="zh-CN"/>
        </w:rPr>
        <w:t xml:space="preserve"> #33</w:t>
      </w:r>
      <w:r w:rsidRPr="00E9603C">
        <w:t>: Signalling and computation load control by sobriety and efficiency mechanisms</w:t>
      </w:r>
      <w:bookmarkEnd w:id="8207"/>
      <w:bookmarkEnd w:id="8208"/>
      <w:bookmarkEnd w:id="8209"/>
      <w:bookmarkEnd w:id="8210"/>
      <w:bookmarkEnd w:id="8211"/>
      <w:bookmarkEnd w:id="8212"/>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79EF0D18" w14:textId="77777777" w:rsidR="009166E9" w:rsidRPr="00E9603C" w:rsidRDefault="009166E9">
      <w:pPr>
        <w:pStyle w:val="Heading3"/>
      </w:pPr>
      <w:bookmarkStart w:id="8407" w:name="_Toc20341"/>
      <w:bookmarkStart w:id="8408" w:name="_Toc29477"/>
      <w:bookmarkStart w:id="8409" w:name="_Toc50021799"/>
      <w:bookmarkStart w:id="8410" w:name="_Toc50579537"/>
      <w:bookmarkStart w:id="8411" w:name="_Toc42770133"/>
      <w:bookmarkStart w:id="8412" w:name="_Toc43393260"/>
      <w:bookmarkStart w:id="8413" w:name="_Toc44004432"/>
      <w:bookmarkStart w:id="8414" w:name="_Toc57201298"/>
      <w:bookmarkStart w:id="8415" w:name="_Toc42779189"/>
      <w:bookmarkStart w:id="8416" w:name="_Toc1916"/>
      <w:bookmarkStart w:id="8417" w:name="_Toc9469"/>
      <w:bookmarkStart w:id="8418" w:name="_Toc21641"/>
      <w:bookmarkStart w:id="8419" w:name="_Toc16937"/>
      <w:bookmarkStart w:id="8420" w:name="_Toc31741"/>
      <w:bookmarkStart w:id="8421" w:name="_Toc50022503"/>
      <w:bookmarkStart w:id="8422" w:name="_Toc50023737"/>
      <w:bookmarkStart w:id="8423" w:name="_Toc50023152"/>
      <w:bookmarkStart w:id="8424" w:name="_Toc50021230"/>
      <w:bookmarkStart w:id="8425" w:name="_Toc26861905"/>
      <w:bookmarkStart w:id="8426" w:name="_Toc22321"/>
      <w:bookmarkStart w:id="8427" w:name="_Toc54770135"/>
      <w:bookmarkStart w:id="8428" w:name="_Toc54779487"/>
      <w:bookmarkStart w:id="8429" w:name="_Toc54786447"/>
      <w:bookmarkStart w:id="8430" w:name="_Toc50309805"/>
      <w:bookmarkStart w:id="8431" w:name="_Toc57641336"/>
      <w:bookmarkStart w:id="8432" w:name="_Toc59101689"/>
      <w:r w:rsidRPr="00E9603C">
        <w:t>6.</w:t>
      </w:r>
      <w:r w:rsidRPr="00E9603C">
        <w:rPr>
          <w:lang w:eastAsia="zh-CN"/>
        </w:rPr>
        <w:t>33</w:t>
      </w:r>
      <w:r w:rsidRPr="00E9603C">
        <w:t>.1</w:t>
      </w:r>
      <w:r w:rsidRPr="00E9603C">
        <w:tab/>
        <w:t>Description</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62D65DAF" w14:textId="77777777" w:rsidR="009166E9" w:rsidRPr="00E9603C" w:rsidRDefault="009166E9">
      <w:pPr>
        <w:pStyle w:val="Heading4"/>
        <w:rPr>
          <w:lang w:eastAsia="zh-CN"/>
        </w:rPr>
      </w:pPr>
      <w:bookmarkStart w:id="8433" w:name="_Toc16190"/>
      <w:bookmarkStart w:id="8434" w:name="_Toc50023738"/>
      <w:bookmarkStart w:id="8435" w:name="_Toc17956"/>
      <w:bookmarkStart w:id="8436" w:name="_Toc25961"/>
      <w:bookmarkStart w:id="8437" w:name="_Toc25054"/>
      <w:bookmarkStart w:id="8438" w:name="_Toc2942"/>
      <w:bookmarkStart w:id="8439" w:name="_Toc42770134"/>
      <w:bookmarkStart w:id="8440" w:name="_Toc57201299"/>
      <w:bookmarkStart w:id="8441" w:name="_Toc50309806"/>
      <w:bookmarkStart w:id="8442" w:name="_Toc24574"/>
      <w:bookmarkStart w:id="8443" w:name="_Toc50022504"/>
      <w:bookmarkStart w:id="8444" w:name="_Toc29228"/>
      <w:bookmarkStart w:id="8445" w:name="_Toc30825"/>
      <w:bookmarkStart w:id="8446" w:name="_Toc50021231"/>
      <w:bookmarkStart w:id="8447" w:name="_Toc50023153"/>
      <w:bookmarkStart w:id="8448" w:name="_Toc54770136"/>
      <w:bookmarkStart w:id="8449" w:name="_Toc54779488"/>
      <w:bookmarkStart w:id="8450" w:name="_Toc54786448"/>
      <w:bookmarkStart w:id="8451" w:name="_Toc43393261"/>
      <w:bookmarkStart w:id="8452" w:name="_Toc44004433"/>
      <w:bookmarkStart w:id="8453" w:name="_Toc50021800"/>
      <w:bookmarkStart w:id="8454" w:name="_Toc42779190"/>
      <w:bookmarkStart w:id="8455" w:name="_Toc50579538"/>
      <w:bookmarkStart w:id="8456" w:name="_Toc57641337"/>
      <w:bookmarkStart w:id="8457" w:name="_Toc59101690"/>
      <w:r w:rsidRPr="00E9603C">
        <w:rPr>
          <w:lang w:eastAsia="zh-CN"/>
        </w:rPr>
        <w:t>6.33.1.1</w:t>
      </w:r>
      <w:r w:rsidRPr="00E9603C">
        <w:rPr>
          <w:lang w:eastAsia="zh-CN"/>
        </w:rPr>
        <w:tab/>
        <w:t>Introduction</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54D4E81A" w14:textId="77777777" w:rsidR="009166E9" w:rsidRPr="00E9603C" w:rsidRDefault="009166E9">
      <w:pPr>
        <w:rPr>
          <w:lang w:eastAsia="zh-CN"/>
        </w:rPr>
      </w:pPr>
      <w:r w:rsidRPr="00E9603C">
        <w:rPr>
          <w:lang w:eastAsia="zh-CN"/>
        </w:rPr>
        <w:t xml:space="preserve">This solution is proposed for Key Issue 11: </w:t>
      </w:r>
      <w:r w:rsidRPr="00E9603C">
        <w:t>Increasing efficiency of data collection</w:t>
      </w:r>
      <w:r w:rsidRPr="00E9603C">
        <w:rPr>
          <w:lang w:eastAsia="zh-CN"/>
        </w:rPr>
        <w:t>.</w:t>
      </w:r>
    </w:p>
    <w:p w14:paraId="06D90C02" w14:textId="77777777" w:rsidR="009166E9" w:rsidRPr="00E9603C" w:rsidRDefault="009166E9">
      <w:pPr>
        <w:rPr>
          <w:lang w:eastAsia="ko-KR"/>
        </w:rPr>
      </w:pPr>
      <w:r w:rsidRPr="00E9603C">
        <w:rPr>
          <w:lang w:eastAsia="ko-KR"/>
        </w:rPr>
        <w:t>This solution includes several mechanisms for the prevention of high signalling and computation load induced by usage of analytics. Such techniques for the minimization of load and data collection can be categorized into two groups:</w:t>
      </w:r>
    </w:p>
    <w:p w14:paraId="4FAE650B" w14:textId="77777777" w:rsidR="009166E9" w:rsidRPr="00E9603C" w:rsidRDefault="009166E9">
      <w:pPr>
        <w:pStyle w:val="B1"/>
      </w:pPr>
      <w:r w:rsidRPr="00E9603C">
        <w:t>1)</w:t>
      </w:r>
      <w:r w:rsidRPr="00E9603C">
        <w:tab/>
      </w:r>
      <w:r w:rsidRPr="00E9603C">
        <w:rPr>
          <w:i/>
        </w:rPr>
        <w:t>Sobriety</w:t>
      </w:r>
      <w:r w:rsidRPr="00E9603C">
        <w:t xml:space="preserve"> is a set of mechanisms which allows an NWDAF service consumer to relevantly adapt its requests to the NWDAF in order to optimize the usage of resources. For example, avoid implicitly requesting more analytics than really needed. Sobriety addresses the Nnwdaf interface, but also induces a positive impact on NWDAF computation load and signalling load generated by NWDAF data collection.</w:t>
      </w:r>
    </w:p>
    <w:p w14:paraId="7067394D" w14:textId="77777777" w:rsidR="009166E9" w:rsidRPr="00E9603C" w:rsidRDefault="009166E9">
      <w:pPr>
        <w:pStyle w:val="B1"/>
      </w:pPr>
      <w:r w:rsidRPr="00E9603C">
        <w:t>2)</w:t>
      </w:r>
      <w:r w:rsidRPr="00E9603C">
        <w:tab/>
      </w:r>
      <w:r w:rsidRPr="00E9603C">
        <w:rPr>
          <w:i/>
        </w:rPr>
        <w:t>Efficiency</w:t>
      </w:r>
      <w:r w:rsidRPr="00E9603C">
        <w:t xml:space="preserve"> is the set of mechanisms that allows a service producer to optimize the consumption of resources when fulfilling the demands at a given service level. Efficiency addresses the interfaces used by the NWDAF for data collection and the NWDAF internal logic.</w:t>
      </w:r>
    </w:p>
    <w:p w14:paraId="430E24CD" w14:textId="77777777" w:rsidR="009166E9" w:rsidRPr="00E9603C" w:rsidRDefault="009166E9">
      <w:pPr>
        <w:pStyle w:val="B1"/>
      </w:pPr>
      <w:r w:rsidRPr="00E9603C">
        <w:t>The table below provide a non-restrictive list of possible features in order to reduce signalling load.</w:t>
      </w:r>
    </w:p>
    <w:p w14:paraId="10A6A09F" w14:textId="77777777" w:rsidR="009166E9" w:rsidRPr="00E9603C" w:rsidRDefault="009166E9">
      <w:pPr>
        <w:pStyle w:val="TH"/>
      </w:pPr>
      <w:r w:rsidRPr="00E9603C">
        <w:t>Table 6.</w:t>
      </w:r>
      <w:r w:rsidRPr="00E9603C">
        <w:rPr>
          <w:lang w:eastAsia="zh-CN"/>
        </w:rPr>
        <w:t>33</w:t>
      </w:r>
      <w:r w:rsidRPr="00E9603C">
        <w:t>.1.1-1: Sobriety and efficiency mechanisms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111"/>
        <w:gridCol w:w="4252"/>
      </w:tblGrid>
      <w:tr w:rsidR="009166E9" w:rsidRPr="00E9603C" w14:paraId="3F8C55F8" w14:textId="77777777">
        <w:trPr>
          <w:cantSplit/>
        </w:trPr>
        <w:tc>
          <w:tcPr>
            <w:tcW w:w="1418" w:type="dxa"/>
          </w:tcPr>
          <w:p w14:paraId="636CA690" w14:textId="77777777" w:rsidR="009166E9" w:rsidRPr="00E9603C" w:rsidRDefault="009166E9">
            <w:pPr>
              <w:pStyle w:val="TAH"/>
              <w:rPr>
                <w:lang w:eastAsia="ko-KR"/>
              </w:rPr>
            </w:pPr>
            <w:r w:rsidRPr="00E9603C">
              <w:rPr>
                <w:lang w:eastAsia="ko-KR"/>
              </w:rPr>
              <w:t>Optimisation</w:t>
            </w:r>
          </w:p>
        </w:tc>
        <w:tc>
          <w:tcPr>
            <w:tcW w:w="4111" w:type="dxa"/>
          </w:tcPr>
          <w:p w14:paraId="5A3EC1FF" w14:textId="77777777" w:rsidR="009166E9" w:rsidRPr="00E9603C" w:rsidRDefault="009166E9">
            <w:pPr>
              <w:pStyle w:val="TAH"/>
              <w:rPr>
                <w:lang w:eastAsia="ko-KR"/>
              </w:rPr>
            </w:pPr>
            <w:r w:rsidRPr="00E9603C">
              <w:rPr>
                <w:lang w:eastAsia="ko-KR"/>
              </w:rPr>
              <w:t>Sobriety</w:t>
            </w:r>
          </w:p>
        </w:tc>
        <w:tc>
          <w:tcPr>
            <w:tcW w:w="4252" w:type="dxa"/>
          </w:tcPr>
          <w:p w14:paraId="34A52BC1" w14:textId="77777777" w:rsidR="009166E9" w:rsidRPr="00E9603C" w:rsidRDefault="009166E9">
            <w:pPr>
              <w:pStyle w:val="TAH"/>
              <w:rPr>
                <w:lang w:eastAsia="ko-KR"/>
              </w:rPr>
            </w:pPr>
            <w:r w:rsidRPr="00E9603C">
              <w:rPr>
                <w:lang w:eastAsia="ko-KR"/>
              </w:rPr>
              <w:t>Efficiency</w:t>
            </w:r>
          </w:p>
        </w:tc>
      </w:tr>
      <w:tr w:rsidR="009166E9" w:rsidRPr="00E9603C" w14:paraId="4968A41A" w14:textId="77777777">
        <w:trPr>
          <w:cantSplit/>
        </w:trPr>
        <w:tc>
          <w:tcPr>
            <w:tcW w:w="1418" w:type="dxa"/>
            <w:vAlign w:val="center"/>
          </w:tcPr>
          <w:p w14:paraId="05CAD02E" w14:textId="77777777" w:rsidR="009166E9" w:rsidRPr="00E9603C" w:rsidRDefault="009166E9">
            <w:pPr>
              <w:pStyle w:val="TAL"/>
            </w:pPr>
            <w:r w:rsidRPr="00E9603C">
              <w:t>Functional optimisation</w:t>
            </w:r>
          </w:p>
        </w:tc>
        <w:tc>
          <w:tcPr>
            <w:tcW w:w="4111" w:type="dxa"/>
            <w:vAlign w:val="center"/>
          </w:tcPr>
          <w:p w14:paraId="50A13A52" w14:textId="77777777" w:rsidR="009166E9" w:rsidRPr="00E9603C" w:rsidRDefault="009166E9">
            <w:pPr>
              <w:pStyle w:val="TAL"/>
            </w:pPr>
            <w:r w:rsidRPr="00E9603C">
              <w:t xml:space="preserve">Fine grain modularity of requested analytics </w:t>
            </w:r>
          </w:p>
        </w:tc>
        <w:tc>
          <w:tcPr>
            <w:tcW w:w="4252" w:type="dxa"/>
            <w:vAlign w:val="center"/>
          </w:tcPr>
          <w:p w14:paraId="54472BD0" w14:textId="77777777" w:rsidR="009166E9" w:rsidRPr="00E9603C" w:rsidRDefault="009166E9">
            <w:pPr>
              <w:pStyle w:val="TAL"/>
            </w:pPr>
          </w:p>
        </w:tc>
      </w:tr>
      <w:tr w:rsidR="009166E9" w:rsidRPr="00E9603C" w14:paraId="30887EFB" w14:textId="77777777">
        <w:trPr>
          <w:cantSplit/>
        </w:trPr>
        <w:tc>
          <w:tcPr>
            <w:tcW w:w="1418" w:type="dxa"/>
            <w:vAlign w:val="center"/>
          </w:tcPr>
          <w:p w14:paraId="4E6C559B" w14:textId="77777777" w:rsidR="009166E9" w:rsidRPr="00E9603C" w:rsidRDefault="009166E9">
            <w:pPr>
              <w:pStyle w:val="TAL"/>
            </w:pPr>
            <w:r w:rsidRPr="00E9603C">
              <w:t>Dimensional optimisation</w:t>
            </w:r>
          </w:p>
        </w:tc>
        <w:tc>
          <w:tcPr>
            <w:tcW w:w="4111" w:type="dxa"/>
            <w:vAlign w:val="center"/>
          </w:tcPr>
          <w:p w14:paraId="2D1D052F" w14:textId="77777777" w:rsidR="009166E9" w:rsidRPr="00E9603C" w:rsidRDefault="009166E9">
            <w:pPr>
              <w:pStyle w:val="TAL"/>
            </w:pPr>
            <w:r w:rsidRPr="00E9603C">
              <w:t>Extension of existing Analytics Filters to other events</w:t>
            </w:r>
          </w:p>
          <w:p w14:paraId="4D5CA8CD" w14:textId="77777777" w:rsidR="009166E9" w:rsidRPr="00E9603C" w:rsidRDefault="009166E9">
            <w:pPr>
              <w:pStyle w:val="TAL"/>
            </w:pPr>
          </w:p>
          <w:p w14:paraId="76C49A4F" w14:textId="77777777" w:rsidR="009166E9" w:rsidRPr="00E9603C" w:rsidRDefault="009166E9">
            <w:pPr>
              <w:pStyle w:val="TAL"/>
            </w:pPr>
            <w:r w:rsidRPr="00E9603C">
              <w:t>New Analytics Reporting constraints (time granularity, ordering of results)</w:t>
            </w:r>
          </w:p>
        </w:tc>
        <w:tc>
          <w:tcPr>
            <w:tcW w:w="4252" w:type="dxa"/>
          </w:tcPr>
          <w:p w14:paraId="6F60C0BB" w14:textId="77777777" w:rsidR="009166E9" w:rsidRPr="00E9603C" w:rsidRDefault="009166E9">
            <w:pPr>
              <w:pStyle w:val="TAL"/>
            </w:pPr>
            <w:r w:rsidRPr="00E9603C">
              <w:t>Extension of existing Analytics Filters to other events</w:t>
            </w:r>
          </w:p>
          <w:p w14:paraId="6DCEC5D5" w14:textId="77777777" w:rsidR="009166E9" w:rsidRPr="00E9603C" w:rsidRDefault="009166E9">
            <w:pPr>
              <w:pStyle w:val="TAL"/>
            </w:pPr>
          </w:p>
        </w:tc>
      </w:tr>
      <w:tr w:rsidR="009166E9" w:rsidRPr="00E9603C" w14:paraId="7970BF40" w14:textId="77777777">
        <w:trPr>
          <w:cantSplit/>
        </w:trPr>
        <w:tc>
          <w:tcPr>
            <w:tcW w:w="1418" w:type="dxa"/>
            <w:vAlign w:val="center"/>
          </w:tcPr>
          <w:p w14:paraId="7F7C2DBC" w14:textId="77777777" w:rsidR="009166E9" w:rsidRPr="00E9603C" w:rsidRDefault="009166E9">
            <w:pPr>
              <w:pStyle w:val="TAL"/>
            </w:pPr>
            <w:r w:rsidRPr="00E9603C">
              <w:t>Usage optimisation</w:t>
            </w:r>
          </w:p>
        </w:tc>
        <w:tc>
          <w:tcPr>
            <w:tcW w:w="4111" w:type="dxa"/>
            <w:vAlign w:val="center"/>
          </w:tcPr>
          <w:p w14:paraId="59F37B3C" w14:textId="77777777" w:rsidR="009166E9" w:rsidRPr="00E9603C" w:rsidRDefault="009166E9">
            <w:pPr>
              <w:pStyle w:val="TAL"/>
            </w:pPr>
            <w:r w:rsidRPr="00E9603C">
              <w:t>Result aggregation</w:t>
            </w:r>
          </w:p>
          <w:p w14:paraId="6CCB8309" w14:textId="77777777" w:rsidR="009166E9" w:rsidRPr="00E9603C" w:rsidRDefault="009166E9">
            <w:pPr>
              <w:pStyle w:val="TAL"/>
            </w:pPr>
          </w:p>
        </w:tc>
        <w:tc>
          <w:tcPr>
            <w:tcW w:w="4252" w:type="dxa"/>
            <w:vAlign w:val="center"/>
          </w:tcPr>
          <w:p w14:paraId="566EF318" w14:textId="77777777" w:rsidR="009166E9" w:rsidRPr="00E9603C" w:rsidRDefault="009166E9">
            <w:pPr>
              <w:pStyle w:val="TAL"/>
            </w:pPr>
          </w:p>
        </w:tc>
      </w:tr>
    </w:tbl>
    <w:p w14:paraId="7565EACA" w14:textId="77777777" w:rsidR="009166E9" w:rsidRPr="00E9603C" w:rsidRDefault="009166E9"/>
    <w:p w14:paraId="61ED40FD" w14:textId="77777777" w:rsidR="009166E9" w:rsidRPr="00E9603C" w:rsidRDefault="009166E9">
      <w:pPr>
        <w:pStyle w:val="Heading4"/>
        <w:rPr>
          <w:lang w:eastAsia="zh-CN"/>
        </w:rPr>
      </w:pPr>
      <w:bookmarkStart w:id="8458" w:name="_Toc30938"/>
      <w:bookmarkStart w:id="8459" w:name="_Toc4005"/>
      <w:bookmarkStart w:id="8460" w:name="_Toc14365"/>
      <w:bookmarkStart w:id="8461" w:name="_Toc8270"/>
      <w:bookmarkStart w:id="8462" w:name="_Toc20914"/>
      <w:bookmarkStart w:id="8463" w:name="_Toc54770137"/>
      <w:bookmarkStart w:id="8464" w:name="_Toc54779489"/>
      <w:bookmarkStart w:id="8465" w:name="_Toc54786449"/>
      <w:bookmarkStart w:id="8466" w:name="_Toc50022505"/>
      <w:bookmarkStart w:id="8467" w:name="_Toc26513"/>
      <w:bookmarkStart w:id="8468" w:name="_Toc42779191"/>
      <w:bookmarkStart w:id="8469" w:name="_Toc23478"/>
      <w:bookmarkStart w:id="8470" w:name="_Toc44004434"/>
      <w:bookmarkStart w:id="8471" w:name="_Toc50023154"/>
      <w:bookmarkStart w:id="8472" w:name="_Toc50023739"/>
      <w:bookmarkStart w:id="8473" w:name="_Toc57201300"/>
      <w:bookmarkStart w:id="8474" w:name="_Toc50309807"/>
      <w:bookmarkStart w:id="8475" w:name="_Toc50579539"/>
      <w:bookmarkStart w:id="8476" w:name="_Toc50021801"/>
      <w:bookmarkStart w:id="8477" w:name="_Toc43393262"/>
      <w:bookmarkStart w:id="8478" w:name="_Toc50021232"/>
      <w:bookmarkStart w:id="8479" w:name="_Toc42770135"/>
      <w:bookmarkStart w:id="8480" w:name="_Toc18833"/>
      <w:bookmarkStart w:id="8481" w:name="_Toc57641338"/>
      <w:bookmarkStart w:id="8482" w:name="_Toc59101691"/>
      <w:r w:rsidRPr="00E9603C">
        <w:rPr>
          <w:lang w:eastAsia="zh-CN"/>
        </w:rPr>
        <w:t>6.33.1.2</w:t>
      </w:r>
      <w:r w:rsidRPr="00E9603C">
        <w:rPr>
          <w:lang w:eastAsia="zh-CN"/>
        </w:rPr>
        <w:tab/>
        <w:t>Sobriety mechanisms</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65E3229E" w14:textId="77777777" w:rsidR="009166E9" w:rsidRPr="00E9603C" w:rsidRDefault="009166E9">
      <w:pPr>
        <w:rPr>
          <w:lang w:eastAsia="zh-CN"/>
        </w:rPr>
      </w:pPr>
      <w:r w:rsidRPr="00E9603C">
        <w:rPr>
          <w:lang w:eastAsia="zh-CN"/>
        </w:rPr>
        <w:t>The sobriety mechanisms concern the Nnwdaf interface. They include the following features.</w:t>
      </w:r>
    </w:p>
    <w:p w14:paraId="55B3F923" w14:textId="77777777" w:rsidR="009166E9" w:rsidRPr="00E9603C" w:rsidRDefault="009166E9">
      <w:pPr>
        <w:pStyle w:val="B1"/>
        <w:rPr>
          <w:lang w:eastAsia="ko-KR"/>
        </w:rPr>
      </w:pPr>
      <w:r w:rsidRPr="00E9603C">
        <w:rPr>
          <w:lang w:eastAsia="ko-KR"/>
        </w:rPr>
        <w:t>a)</w:t>
      </w:r>
      <w:r w:rsidRPr="00E9603C">
        <w:rPr>
          <w:lang w:eastAsia="ko-KR"/>
        </w:rPr>
        <w:tab/>
        <w:t>Fine grain modularity of requested analytics:</w:t>
      </w:r>
    </w:p>
    <w:p w14:paraId="7469A993" w14:textId="77777777" w:rsidR="009166E9" w:rsidRPr="00E9603C" w:rsidRDefault="009166E9">
      <w:pPr>
        <w:pStyle w:val="B1"/>
        <w:rPr>
          <w:lang w:eastAsia="zh-CN"/>
        </w:rPr>
      </w:pPr>
      <w:r w:rsidRPr="00E9603C">
        <w:rPr>
          <w:lang w:eastAsia="zh-CN"/>
        </w:rPr>
        <w:tab/>
        <w:t>This mechanism enables to specify in requests or subscriptions the following features:</w:t>
      </w:r>
    </w:p>
    <w:p w14:paraId="149B61E5" w14:textId="77777777" w:rsidR="009166E9" w:rsidRPr="00E9603C" w:rsidRDefault="009166E9">
      <w:pPr>
        <w:pStyle w:val="B2"/>
      </w:pPr>
      <w:r w:rsidRPr="00E9603C">
        <w:rPr>
          <w:lang w:eastAsia="zh-CN"/>
        </w:rPr>
        <w:t>-</w:t>
      </w:r>
      <w:r w:rsidRPr="00E9603C">
        <w:rPr>
          <w:lang w:eastAsia="zh-CN"/>
        </w:rPr>
        <w:tab/>
        <w:t xml:space="preserve">which </w:t>
      </w:r>
      <w:r w:rsidRPr="00E9603C">
        <w:t>subsets of output elements need to be provided for a given analytics (e.g. NF load, resource usage or the analytics "NF load").</w:t>
      </w:r>
    </w:p>
    <w:p w14:paraId="28073A7A" w14:textId="77777777" w:rsidR="009166E9" w:rsidRPr="00E9603C" w:rsidRDefault="009166E9">
      <w:pPr>
        <w:pStyle w:val="NO"/>
      </w:pPr>
      <w:r w:rsidRPr="00E9603C">
        <w:t>NOTE:</w:t>
      </w:r>
      <w:r w:rsidRPr="00E9603C">
        <w:tab/>
        <w:t xml:space="preserve">This is the same as already specified in </w:t>
      </w:r>
      <w:r w:rsidR="00E9603C" w:rsidRPr="00E9603C">
        <w:t>TS</w:t>
      </w:r>
      <w:r w:rsidR="00E9603C">
        <w:t> </w:t>
      </w:r>
      <w:r w:rsidR="00E9603C" w:rsidRPr="00E9603C">
        <w:t>23.288</w:t>
      </w:r>
      <w:r w:rsidR="00E9603C">
        <w:t> </w:t>
      </w:r>
      <w:r w:rsidR="00E9603C" w:rsidRPr="00E9603C">
        <w:t>[</w:t>
      </w:r>
      <w:r w:rsidRPr="00E9603C">
        <w:t>5] clause 6.6.1 for network performance analytics.</w:t>
      </w:r>
    </w:p>
    <w:p w14:paraId="385B1B36" w14:textId="77777777" w:rsidR="009166E9" w:rsidRPr="00E9603C" w:rsidRDefault="009166E9">
      <w:pPr>
        <w:pStyle w:val="B2"/>
        <w:rPr>
          <w:lang w:eastAsia="zh-CN"/>
        </w:rPr>
      </w:pPr>
      <w:r w:rsidRPr="00E9603C">
        <w:t>-</w:t>
      </w:r>
      <w:r w:rsidRPr="00E9603C">
        <w:tab/>
        <w:t>which additional computations (e.g. peak value, variance) need to be provided on a given output element. The analytics addressed are</w:t>
      </w:r>
      <w:r w:rsidRPr="00E9603C">
        <w:rPr>
          <w:lang w:eastAsia="zh-CN"/>
        </w:rPr>
        <w:t xml:space="preserve"> those which already provide additional computations (e.g. Service Experience, NF load).</w:t>
      </w:r>
    </w:p>
    <w:p w14:paraId="1A2FA5A2" w14:textId="77777777" w:rsidR="009166E9" w:rsidRPr="00E9603C" w:rsidRDefault="009166E9">
      <w:pPr>
        <w:pStyle w:val="B1"/>
        <w:rPr>
          <w:lang w:eastAsia="zh-CN"/>
        </w:rPr>
      </w:pPr>
      <w:r w:rsidRPr="00E9603C">
        <w:rPr>
          <w:lang w:eastAsia="zh-CN"/>
        </w:rPr>
        <w:tab/>
        <w:t>Such options are to be specified on a per-analytics basis.</w:t>
      </w:r>
    </w:p>
    <w:p w14:paraId="30F2087A" w14:textId="77777777" w:rsidR="009166E9" w:rsidRPr="00E9603C" w:rsidRDefault="009166E9">
      <w:pPr>
        <w:pStyle w:val="B1"/>
      </w:pPr>
      <w:r w:rsidRPr="00E9603C">
        <w:t>b)</w:t>
      </w:r>
      <w:r w:rsidRPr="00E9603C">
        <w:tab/>
        <w:t>Extension of Analytics filters:</w:t>
      </w:r>
    </w:p>
    <w:p w14:paraId="503BF4E1" w14:textId="77777777" w:rsidR="009166E9" w:rsidRPr="00E9603C" w:rsidRDefault="009166E9">
      <w:pPr>
        <w:pStyle w:val="B1"/>
      </w:pPr>
      <w:r w:rsidRPr="00E9603C">
        <w:tab/>
        <w:t>This mechanism extends the Analytics Filters (e.g. Areas of Interest) to all relevant analytics.</w:t>
      </w:r>
    </w:p>
    <w:p w14:paraId="272E3D4C" w14:textId="77777777" w:rsidR="009166E9" w:rsidRPr="00E9603C" w:rsidRDefault="009166E9">
      <w:pPr>
        <w:pStyle w:val="TH"/>
      </w:pPr>
      <w:r w:rsidRPr="00E9603C">
        <w:t>Table 6.</w:t>
      </w:r>
      <w:r w:rsidRPr="00E9603C">
        <w:rPr>
          <w:lang w:eastAsia="zh-CN"/>
        </w:rPr>
        <w:t>33</w:t>
      </w:r>
      <w:r w:rsidRPr="00E9603C">
        <w:t>.1.2-1: Additional Analytics Filters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3827"/>
        <w:gridCol w:w="3119"/>
      </w:tblGrid>
      <w:tr w:rsidR="009166E9" w:rsidRPr="00E9603C" w14:paraId="3BD33F9C" w14:textId="77777777">
        <w:trPr>
          <w:cantSplit/>
        </w:trPr>
        <w:tc>
          <w:tcPr>
            <w:tcW w:w="1843" w:type="dxa"/>
          </w:tcPr>
          <w:p w14:paraId="33F2531E" w14:textId="77777777" w:rsidR="009166E9" w:rsidRPr="00E9603C" w:rsidRDefault="009166E9">
            <w:pPr>
              <w:pStyle w:val="TAH"/>
              <w:rPr>
                <w:lang w:eastAsia="zh-CN"/>
              </w:rPr>
            </w:pPr>
            <w:r w:rsidRPr="00E9603C">
              <w:rPr>
                <w:lang w:eastAsia="zh-CN"/>
              </w:rPr>
              <w:t>Existing analytics</w:t>
            </w:r>
          </w:p>
        </w:tc>
        <w:tc>
          <w:tcPr>
            <w:tcW w:w="3827" w:type="dxa"/>
          </w:tcPr>
          <w:p w14:paraId="726B7CD0" w14:textId="77777777" w:rsidR="009166E9" w:rsidRPr="00E9603C" w:rsidRDefault="009166E9">
            <w:pPr>
              <w:pStyle w:val="TAH"/>
              <w:rPr>
                <w:lang w:eastAsia="zh-CN"/>
              </w:rPr>
            </w:pPr>
            <w:r w:rsidRPr="00E9603C">
              <w:rPr>
                <w:lang w:eastAsia="zh-CN"/>
              </w:rPr>
              <w:t>Filters proposed for Rel-17</w:t>
            </w:r>
          </w:p>
        </w:tc>
        <w:tc>
          <w:tcPr>
            <w:tcW w:w="3119" w:type="dxa"/>
          </w:tcPr>
          <w:p w14:paraId="20A02C61" w14:textId="77777777" w:rsidR="009166E9" w:rsidRPr="00E9603C" w:rsidRDefault="009166E9">
            <w:pPr>
              <w:pStyle w:val="TAH"/>
              <w:rPr>
                <w:lang w:eastAsia="zh-CN"/>
              </w:rPr>
            </w:pPr>
            <w:r w:rsidRPr="00E9603C">
              <w:rPr>
                <w:lang w:eastAsia="zh-CN"/>
              </w:rPr>
              <w:t>Filters already specified in Rel-16</w:t>
            </w:r>
          </w:p>
        </w:tc>
      </w:tr>
      <w:tr w:rsidR="009166E9" w:rsidRPr="00E9603C" w14:paraId="6FC4A30C" w14:textId="77777777">
        <w:trPr>
          <w:cantSplit/>
        </w:trPr>
        <w:tc>
          <w:tcPr>
            <w:tcW w:w="1843" w:type="dxa"/>
          </w:tcPr>
          <w:p w14:paraId="323C0A41" w14:textId="77777777" w:rsidR="009166E9" w:rsidRPr="00E9603C" w:rsidRDefault="009166E9">
            <w:pPr>
              <w:pStyle w:val="TAL"/>
            </w:pPr>
            <w:r w:rsidRPr="00E9603C">
              <w:t xml:space="preserve">Slice load level </w:t>
            </w:r>
          </w:p>
        </w:tc>
        <w:tc>
          <w:tcPr>
            <w:tcW w:w="3827" w:type="dxa"/>
          </w:tcPr>
          <w:p w14:paraId="44623D80" w14:textId="77777777" w:rsidR="009166E9" w:rsidRPr="00E9603C" w:rsidRDefault="009166E9">
            <w:pPr>
              <w:pStyle w:val="TAL"/>
            </w:pPr>
            <w:r w:rsidRPr="00E9603C">
              <w:t>Area of Interest, load level threshold</w:t>
            </w:r>
          </w:p>
        </w:tc>
        <w:tc>
          <w:tcPr>
            <w:tcW w:w="3119" w:type="dxa"/>
          </w:tcPr>
          <w:p w14:paraId="07DE21D5" w14:textId="77777777" w:rsidR="009166E9" w:rsidRPr="00E9603C" w:rsidRDefault="009166E9">
            <w:pPr>
              <w:pStyle w:val="TAL"/>
            </w:pPr>
            <w:r w:rsidRPr="00E9603C">
              <w:t xml:space="preserve">None </w:t>
            </w:r>
          </w:p>
        </w:tc>
      </w:tr>
      <w:tr w:rsidR="009166E9" w:rsidRPr="00E9603C" w14:paraId="444A40B2" w14:textId="77777777">
        <w:trPr>
          <w:cantSplit/>
        </w:trPr>
        <w:tc>
          <w:tcPr>
            <w:tcW w:w="1843" w:type="dxa"/>
          </w:tcPr>
          <w:p w14:paraId="65AFE5D0" w14:textId="77777777" w:rsidR="009166E9" w:rsidRPr="00E9603C" w:rsidRDefault="009166E9">
            <w:pPr>
              <w:pStyle w:val="TAL"/>
            </w:pPr>
            <w:r w:rsidRPr="00E9603C">
              <w:t>UE Mobility</w:t>
            </w:r>
          </w:p>
        </w:tc>
        <w:tc>
          <w:tcPr>
            <w:tcW w:w="3827" w:type="dxa"/>
          </w:tcPr>
          <w:p w14:paraId="2810507A" w14:textId="77777777" w:rsidR="009166E9" w:rsidRPr="00E9603C" w:rsidRDefault="009166E9">
            <w:pPr>
              <w:pStyle w:val="TAL"/>
            </w:pPr>
            <w:r w:rsidRPr="00E9603C">
              <w:t>GUAMI / AMF Set ID</w:t>
            </w:r>
          </w:p>
        </w:tc>
        <w:tc>
          <w:tcPr>
            <w:tcW w:w="3119" w:type="dxa"/>
          </w:tcPr>
          <w:p w14:paraId="14EC3216" w14:textId="77777777" w:rsidR="009166E9" w:rsidRPr="00E9603C" w:rsidRDefault="009166E9">
            <w:pPr>
              <w:pStyle w:val="TAL"/>
            </w:pPr>
            <w:r w:rsidRPr="00E9603C">
              <w:t>Area of Interest</w:t>
            </w:r>
          </w:p>
        </w:tc>
      </w:tr>
      <w:tr w:rsidR="009166E9" w:rsidRPr="00E9603C" w14:paraId="69571DEC" w14:textId="77777777">
        <w:trPr>
          <w:cantSplit/>
        </w:trPr>
        <w:tc>
          <w:tcPr>
            <w:tcW w:w="1843" w:type="dxa"/>
          </w:tcPr>
          <w:p w14:paraId="6FA0CA2C" w14:textId="77777777" w:rsidR="009166E9" w:rsidRPr="00E9603C" w:rsidRDefault="009166E9">
            <w:pPr>
              <w:pStyle w:val="TAL"/>
            </w:pPr>
            <w:r w:rsidRPr="00E9603C">
              <w:t>UE Communication</w:t>
            </w:r>
          </w:p>
        </w:tc>
        <w:tc>
          <w:tcPr>
            <w:tcW w:w="3827" w:type="dxa"/>
          </w:tcPr>
          <w:p w14:paraId="0678EE34" w14:textId="77777777" w:rsidR="009166E9" w:rsidRPr="00E9603C" w:rsidRDefault="009166E9">
            <w:pPr>
              <w:pStyle w:val="TAL"/>
            </w:pPr>
            <w:r w:rsidRPr="00E9603C">
              <w:t xml:space="preserve">SMF/SMF set ID, Area of Interest </w:t>
            </w:r>
          </w:p>
        </w:tc>
        <w:tc>
          <w:tcPr>
            <w:tcW w:w="3119" w:type="dxa"/>
          </w:tcPr>
          <w:p w14:paraId="6856E9E0" w14:textId="77777777" w:rsidR="009166E9" w:rsidRPr="00E9603C" w:rsidRDefault="009166E9">
            <w:pPr>
              <w:pStyle w:val="TAL"/>
            </w:pPr>
            <w:r w:rsidRPr="00E9603C">
              <w:t>S-NSSAI, Application Id</w:t>
            </w:r>
          </w:p>
        </w:tc>
      </w:tr>
    </w:tbl>
    <w:p w14:paraId="4E23E7FC" w14:textId="77777777" w:rsidR="009166E9" w:rsidRPr="00E9603C" w:rsidRDefault="009166E9">
      <w:pPr>
        <w:pStyle w:val="FP"/>
      </w:pPr>
    </w:p>
    <w:p w14:paraId="5287950C" w14:textId="77777777" w:rsidR="009166E9" w:rsidRPr="00E9603C" w:rsidRDefault="009166E9">
      <w:pPr>
        <w:pStyle w:val="B1"/>
      </w:pPr>
      <w:r w:rsidRPr="00E9603C">
        <w:tab/>
        <w:t>The additional filters provide means in order to reduce the scope of data collection (e.g. Area of Interest).</w:t>
      </w:r>
    </w:p>
    <w:p w14:paraId="366DD9C8" w14:textId="77777777" w:rsidR="009166E9" w:rsidRPr="00E9603C" w:rsidRDefault="009166E9">
      <w:pPr>
        <w:pStyle w:val="B1"/>
        <w:rPr>
          <w:lang w:eastAsia="zh-CN"/>
        </w:rPr>
      </w:pPr>
      <w:r w:rsidRPr="00E9603C">
        <w:rPr>
          <w:lang w:eastAsia="ko-KR"/>
        </w:rPr>
        <w:t>c)</w:t>
      </w:r>
      <w:r w:rsidRPr="00E9603C">
        <w:rPr>
          <w:lang w:eastAsia="ko-KR"/>
        </w:rPr>
        <w:tab/>
        <w:t>New Analytics Reporting constraints:</w:t>
      </w:r>
    </w:p>
    <w:p w14:paraId="2F48A121" w14:textId="77777777" w:rsidR="009166E9" w:rsidRPr="00E9603C" w:rsidRDefault="009166E9">
      <w:pPr>
        <w:pStyle w:val="B1"/>
        <w:rPr>
          <w:lang w:eastAsia="ko-KR"/>
        </w:rPr>
      </w:pPr>
      <w:r w:rsidRPr="00E9603C">
        <w:rPr>
          <w:lang w:eastAsia="ko-KR"/>
        </w:rPr>
        <w:tab/>
        <w:t>These parameters enable the service consumer to provide reporting constraints to the NWDAF which may alleviate both computation and signalling load.</w:t>
      </w:r>
    </w:p>
    <w:p w14:paraId="105A2FCE" w14:textId="77777777" w:rsidR="009166E9" w:rsidRPr="00E9603C" w:rsidRDefault="009166E9">
      <w:pPr>
        <w:pStyle w:val="B2"/>
        <w:rPr>
          <w:lang w:eastAsia="ko-KR"/>
        </w:rPr>
      </w:pPr>
      <w:r w:rsidRPr="00E9603C">
        <w:rPr>
          <w:lang w:eastAsia="ko-KR"/>
        </w:rPr>
        <w:t>-</w:t>
      </w:r>
      <w:r w:rsidRPr="00E9603C">
        <w:rPr>
          <w:lang w:eastAsia="ko-KR"/>
        </w:rPr>
        <w:tab/>
        <w:t>Time granularity: indicates the minimum and maximum duration of an entry in a list of results (e.g. durations in Mobility, Communication, Congestion, QoS sustainability).</w:t>
      </w:r>
    </w:p>
    <w:p w14:paraId="6EE8A9E1" w14:textId="77777777" w:rsidR="009166E9" w:rsidRPr="00E9603C" w:rsidRDefault="009166E9">
      <w:pPr>
        <w:pStyle w:val="B2"/>
        <w:rPr>
          <w:lang w:eastAsia="ko-KR"/>
        </w:rPr>
      </w:pPr>
      <w:r w:rsidRPr="00E9603C">
        <w:rPr>
          <w:lang w:eastAsia="ko-KR"/>
        </w:rPr>
        <w:t>-</w:t>
      </w:r>
      <w:r w:rsidRPr="00E9603C">
        <w:rPr>
          <w:lang w:eastAsia="ko-KR"/>
        </w:rPr>
        <w:tab/>
        <w:t>Ordering of result objects: indicates criteria for the ordering of objects (e.g. higher load first, higher duration first). This parameter, used in conjunction with the Maximum number of objects requested by the consumer, may help obtaining the most important objects without retrieving a complete list.</w:t>
      </w:r>
    </w:p>
    <w:p w14:paraId="6ECA17D8" w14:textId="77777777" w:rsidR="009166E9" w:rsidRPr="00E9603C" w:rsidRDefault="009166E9">
      <w:pPr>
        <w:pStyle w:val="B1"/>
      </w:pPr>
      <w:r w:rsidRPr="00E9603C">
        <w:t>d)</w:t>
      </w:r>
      <w:r w:rsidRPr="00E9603C">
        <w:tab/>
        <w:t>Aggregation of results:</w:t>
      </w:r>
    </w:p>
    <w:p w14:paraId="5A01A417" w14:textId="77777777" w:rsidR="009166E9" w:rsidRPr="00E9603C" w:rsidRDefault="009166E9">
      <w:pPr>
        <w:pStyle w:val="B1"/>
      </w:pPr>
      <w:r w:rsidRPr="00E9603C">
        <w:tab/>
        <w:t>There are use cases (e.g. overload) where aggregated analytics (e.g. average load of a set of NFs) may be sufficient to take the first decisions (e.g. trigger overload control and request finer grain analytics).</w:t>
      </w:r>
    </w:p>
    <w:p w14:paraId="0C00F27B" w14:textId="77777777" w:rsidR="009166E9" w:rsidRPr="00E9603C" w:rsidRDefault="009166E9">
      <w:pPr>
        <w:pStyle w:val="B1"/>
      </w:pPr>
      <w:r w:rsidRPr="00E9603C">
        <w:tab/>
        <w:t>This mechanism enables the NWDAF service consumer to indicate whether detailed lists of analytics or aggregated analytics (e.g. average of analytics of a list) are requested:</w:t>
      </w:r>
    </w:p>
    <w:p w14:paraId="1B631048" w14:textId="77777777" w:rsidR="009166E9" w:rsidRPr="00E9603C" w:rsidRDefault="009166E9">
      <w:pPr>
        <w:pStyle w:val="B2"/>
      </w:pPr>
      <w:r w:rsidRPr="00E9603C">
        <w:t>-</w:t>
      </w:r>
      <w:r w:rsidRPr="00E9603C">
        <w:tab/>
        <w:t>When detailed lists of analytics are requested, all values among a list are requested.</w:t>
      </w:r>
    </w:p>
    <w:p w14:paraId="42746B74" w14:textId="77777777" w:rsidR="009166E9" w:rsidRPr="00E9603C" w:rsidRDefault="009166E9">
      <w:pPr>
        <w:pStyle w:val="B2"/>
      </w:pPr>
      <w:r w:rsidRPr="00E9603C">
        <w:t>-</w:t>
      </w:r>
      <w:r w:rsidRPr="00E9603C">
        <w:tab/>
        <w:t>When aggregation is chosen, a single analytics value is provided for the whole set.</w:t>
      </w:r>
    </w:p>
    <w:p w14:paraId="074B1E0E" w14:textId="77777777" w:rsidR="009166E9" w:rsidRPr="00E9603C" w:rsidRDefault="009166E9">
      <w:pPr>
        <w:pStyle w:val="B1"/>
      </w:pPr>
      <w:r w:rsidRPr="00E9603C">
        <w:tab/>
        <w:t>The consumption of aggregated analytics minimizes the volume of transferred data between NWDAF and NWDAF consumer and spares the computation of the aggregated by the NWDAF consumer.</w:t>
      </w:r>
    </w:p>
    <w:p w14:paraId="67CCBB8D" w14:textId="77777777" w:rsidR="009166E9" w:rsidRPr="00E9603C" w:rsidRDefault="009166E9">
      <w:pPr>
        <w:pStyle w:val="B1"/>
      </w:pPr>
      <w:r w:rsidRPr="00E9603C">
        <w:tab/>
        <w:t>The general rule for aggregation is: the aggregated value is provided with an identical computation rule as done per subset, but performed instead on the whole set.</w:t>
      </w:r>
    </w:p>
    <w:p w14:paraId="34440077" w14:textId="77777777" w:rsidR="009166E9" w:rsidRPr="00E9603C" w:rsidRDefault="009166E9">
      <w:pPr>
        <w:pStyle w:val="B1"/>
      </w:pPr>
      <w:r w:rsidRPr="00E9603C">
        <w:tab/>
        <w:t xml:space="preserve">The table below provides proposals for each analytics of </w:t>
      </w:r>
      <w:r w:rsidR="00E9603C" w:rsidRPr="00E9603C">
        <w:t>TS</w:t>
      </w:r>
      <w:r w:rsidR="00E9603C">
        <w:t> </w:t>
      </w:r>
      <w:r w:rsidR="00E9603C" w:rsidRPr="00E9603C">
        <w:t>23.288</w:t>
      </w:r>
      <w:r w:rsidR="00E9603C">
        <w:t> </w:t>
      </w:r>
      <w:r w:rsidR="00E9603C" w:rsidRPr="00E9603C">
        <w:t>[</w:t>
      </w:r>
      <w:r w:rsidRPr="00E9603C">
        <w:t>5].</w:t>
      </w:r>
    </w:p>
    <w:p w14:paraId="2FD2B2D1" w14:textId="77777777" w:rsidR="009166E9" w:rsidRPr="00E9603C" w:rsidRDefault="009166E9">
      <w:pPr>
        <w:pStyle w:val="TH"/>
      </w:pPr>
      <w:r w:rsidRPr="00E9603C">
        <w:t>Table 6.</w:t>
      </w:r>
      <w:r w:rsidRPr="00E9603C">
        <w:rPr>
          <w:lang w:eastAsia="zh-CN"/>
        </w:rPr>
        <w:t>33</w:t>
      </w:r>
      <w:r w:rsidRPr="00E9603C">
        <w:t>.1.2-2: Analytics aggregation per analytics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3685"/>
        <w:gridCol w:w="3544"/>
      </w:tblGrid>
      <w:tr w:rsidR="009166E9" w:rsidRPr="00E9603C" w14:paraId="566F8AFE" w14:textId="77777777">
        <w:trPr>
          <w:cantSplit/>
        </w:trPr>
        <w:tc>
          <w:tcPr>
            <w:tcW w:w="1985" w:type="dxa"/>
          </w:tcPr>
          <w:p w14:paraId="4122D0BF" w14:textId="77777777" w:rsidR="009166E9" w:rsidRPr="00E9603C" w:rsidRDefault="009166E9">
            <w:pPr>
              <w:pStyle w:val="TAH"/>
              <w:rPr>
                <w:lang w:eastAsia="zh-CN"/>
              </w:rPr>
            </w:pPr>
            <w:r w:rsidRPr="00E9603C">
              <w:rPr>
                <w:lang w:eastAsia="zh-CN"/>
              </w:rPr>
              <w:t>Existing analytics</w:t>
            </w:r>
          </w:p>
        </w:tc>
        <w:tc>
          <w:tcPr>
            <w:tcW w:w="3685" w:type="dxa"/>
          </w:tcPr>
          <w:p w14:paraId="6FAEFA8A" w14:textId="77777777" w:rsidR="009166E9" w:rsidRPr="00E9603C" w:rsidRDefault="009166E9">
            <w:pPr>
              <w:pStyle w:val="TAH"/>
              <w:rPr>
                <w:lang w:eastAsia="zh-CN"/>
              </w:rPr>
            </w:pPr>
            <w:r w:rsidRPr="00E9603C">
              <w:rPr>
                <w:lang w:eastAsia="zh-CN"/>
              </w:rPr>
              <w:t>Aggregation</w:t>
            </w:r>
          </w:p>
        </w:tc>
        <w:tc>
          <w:tcPr>
            <w:tcW w:w="3544" w:type="dxa"/>
          </w:tcPr>
          <w:p w14:paraId="26CE6118" w14:textId="77777777" w:rsidR="009166E9" w:rsidRPr="00E9603C" w:rsidRDefault="009166E9">
            <w:pPr>
              <w:pStyle w:val="TAH"/>
              <w:rPr>
                <w:lang w:eastAsia="zh-CN"/>
              </w:rPr>
            </w:pPr>
            <w:r w:rsidRPr="00E9603C">
              <w:rPr>
                <w:lang w:eastAsia="zh-CN"/>
              </w:rPr>
              <w:t>Detailed lists</w:t>
            </w:r>
          </w:p>
        </w:tc>
      </w:tr>
      <w:tr w:rsidR="009166E9" w:rsidRPr="00E9603C" w14:paraId="06F0F60D" w14:textId="77777777">
        <w:trPr>
          <w:cantSplit/>
        </w:trPr>
        <w:tc>
          <w:tcPr>
            <w:tcW w:w="1985" w:type="dxa"/>
          </w:tcPr>
          <w:p w14:paraId="103411BC" w14:textId="77777777" w:rsidR="009166E9" w:rsidRPr="00E9603C" w:rsidRDefault="009166E9">
            <w:pPr>
              <w:pStyle w:val="TAL"/>
            </w:pPr>
            <w:r w:rsidRPr="00E9603C">
              <w:t>Slice load level</w:t>
            </w:r>
          </w:p>
          <w:p w14:paraId="38991C82" w14:textId="77777777" w:rsidR="009166E9" w:rsidRPr="00E9603C" w:rsidRDefault="009166E9">
            <w:pPr>
              <w:pStyle w:val="TAL"/>
            </w:pPr>
            <w:r w:rsidRPr="00E9603C">
              <w:t>(NOTE 1)</w:t>
            </w:r>
          </w:p>
        </w:tc>
        <w:tc>
          <w:tcPr>
            <w:tcW w:w="3685" w:type="dxa"/>
          </w:tcPr>
          <w:p w14:paraId="64E77E71" w14:textId="77777777" w:rsidR="009166E9" w:rsidRPr="00E9603C" w:rsidRDefault="009166E9">
            <w:pPr>
              <w:pStyle w:val="TAL"/>
            </w:pPr>
            <w:r w:rsidRPr="00E9603C">
              <w:t>Average load or on the global network (Rel-16) or on an Area of Interest</w:t>
            </w:r>
          </w:p>
        </w:tc>
        <w:tc>
          <w:tcPr>
            <w:tcW w:w="3544" w:type="dxa"/>
          </w:tcPr>
          <w:p w14:paraId="1FEA9F60" w14:textId="77777777" w:rsidR="009166E9" w:rsidRPr="00E9603C" w:rsidRDefault="009166E9">
            <w:pPr>
              <w:pStyle w:val="TAL"/>
            </w:pPr>
            <w:r w:rsidRPr="00E9603C">
              <w:t>Load per each TA (Rel-17)</w:t>
            </w:r>
          </w:p>
        </w:tc>
      </w:tr>
      <w:tr w:rsidR="009166E9" w:rsidRPr="00E9603C" w14:paraId="101D6A09" w14:textId="77777777">
        <w:trPr>
          <w:cantSplit/>
        </w:trPr>
        <w:tc>
          <w:tcPr>
            <w:tcW w:w="1985" w:type="dxa"/>
          </w:tcPr>
          <w:p w14:paraId="651C11D5" w14:textId="77777777" w:rsidR="009166E9" w:rsidRPr="00E9603C" w:rsidRDefault="009166E9">
            <w:pPr>
              <w:pStyle w:val="TAL"/>
            </w:pPr>
            <w:r w:rsidRPr="00E9603C">
              <w:t>NF Load</w:t>
            </w:r>
          </w:p>
          <w:p w14:paraId="00E512AB" w14:textId="77777777" w:rsidR="009166E9" w:rsidRPr="00E9603C" w:rsidRDefault="009166E9">
            <w:pPr>
              <w:pStyle w:val="TAL"/>
            </w:pPr>
            <w:r w:rsidRPr="00E9603C">
              <w:t>(NOTE 2)</w:t>
            </w:r>
          </w:p>
        </w:tc>
        <w:tc>
          <w:tcPr>
            <w:tcW w:w="3685" w:type="dxa"/>
          </w:tcPr>
          <w:p w14:paraId="6F09C804" w14:textId="77777777" w:rsidR="009166E9" w:rsidRPr="00E9603C" w:rsidRDefault="009166E9">
            <w:pPr>
              <w:pStyle w:val="TAL"/>
            </w:pPr>
            <w:r w:rsidRPr="00E9603C">
              <w:t>Average value for a whole NF set (Rel-17)</w:t>
            </w:r>
          </w:p>
        </w:tc>
        <w:tc>
          <w:tcPr>
            <w:tcW w:w="3544" w:type="dxa"/>
          </w:tcPr>
          <w:p w14:paraId="654B2D80" w14:textId="77777777" w:rsidR="009166E9" w:rsidRPr="00E9603C" w:rsidRDefault="009166E9">
            <w:pPr>
              <w:pStyle w:val="TAL"/>
            </w:pPr>
            <w:r w:rsidRPr="00E9603C">
              <w:t>List per each NF in a NF set (Rel-16)</w:t>
            </w:r>
          </w:p>
        </w:tc>
      </w:tr>
      <w:tr w:rsidR="009166E9" w:rsidRPr="00E9603C" w14:paraId="19BC5E88" w14:textId="77777777">
        <w:trPr>
          <w:cantSplit/>
        </w:trPr>
        <w:tc>
          <w:tcPr>
            <w:tcW w:w="1985" w:type="dxa"/>
          </w:tcPr>
          <w:p w14:paraId="53798946" w14:textId="77777777" w:rsidR="009166E9" w:rsidRPr="00E9603C" w:rsidRDefault="009166E9">
            <w:pPr>
              <w:pStyle w:val="TAL"/>
            </w:pPr>
            <w:r w:rsidRPr="00E9603C">
              <w:t>Network Performance</w:t>
            </w:r>
          </w:p>
        </w:tc>
        <w:tc>
          <w:tcPr>
            <w:tcW w:w="3685" w:type="dxa"/>
          </w:tcPr>
          <w:p w14:paraId="7894307F" w14:textId="77777777" w:rsidR="009166E9" w:rsidRPr="00E9603C" w:rsidRDefault="009166E9">
            <w:pPr>
              <w:pStyle w:val="TAL"/>
            </w:pPr>
            <w:r w:rsidRPr="00E9603C">
              <w:t>A single network performance information entry for the Area of Interest (Rel-17)</w:t>
            </w:r>
          </w:p>
        </w:tc>
        <w:tc>
          <w:tcPr>
            <w:tcW w:w="3544" w:type="dxa"/>
          </w:tcPr>
          <w:p w14:paraId="681571D1" w14:textId="77777777" w:rsidR="009166E9" w:rsidRPr="00E9603C" w:rsidRDefault="009166E9">
            <w:pPr>
              <w:pStyle w:val="TAL"/>
            </w:pPr>
            <w:r w:rsidRPr="00E9603C">
              <w:t>One network performance information entry per Area subset (Rel-16)</w:t>
            </w:r>
          </w:p>
        </w:tc>
      </w:tr>
      <w:tr w:rsidR="009166E9" w:rsidRPr="00E9603C" w14:paraId="4CD82B4E" w14:textId="77777777">
        <w:trPr>
          <w:cantSplit/>
        </w:trPr>
        <w:tc>
          <w:tcPr>
            <w:tcW w:w="1985" w:type="dxa"/>
          </w:tcPr>
          <w:p w14:paraId="6A8347B1" w14:textId="77777777" w:rsidR="009166E9" w:rsidRPr="00E9603C" w:rsidRDefault="009166E9">
            <w:pPr>
              <w:pStyle w:val="TAL"/>
            </w:pPr>
            <w:r w:rsidRPr="00E9603C">
              <w:t>UE Mobility</w:t>
            </w:r>
          </w:p>
          <w:p w14:paraId="49624BA9" w14:textId="77777777" w:rsidR="009166E9" w:rsidRPr="00E9603C" w:rsidRDefault="009166E9">
            <w:pPr>
              <w:pStyle w:val="TAL"/>
            </w:pPr>
            <w:r w:rsidRPr="00E9603C">
              <w:t>(NOTE 3)</w:t>
            </w:r>
          </w:p>
        </w:tc>
        <w:tc>
          <w:tcPr>
            <w:tcW w:w="3685" w:type="dxa"/>
          </w:tcPr>
          <w:p w14:paraId="5AFD5D9F" w14:textId="77777777" w:rsidR="009166E9" w:rsidRPr="00E9603C" w:rsidRDefault="009166E9">
            <w:pPr>
              <w:pStyle w:val="TAL"/>
            </w:pPr>
            <w:r w:rsidRPr="00E9603C">
              <w:t>UE location provided with granularity per TA (aggregating cells of each TA)</w:t>
            </w:r>
          </w:p>
        </w:tc>
        <w:tc>
          <w:tcPr>
            <w:tcW w:w="3544" w:type="dxa"/>
          </w:tcPr>
          <w:p w14:paraId="44FD84B0" w14:textId="77777777" w:rsidR="009166E9" w:rsidRPr="00E9603C" w:rsidRDefault="009166E9">
            <w:pPr>
              <w:pStyle w:val="TAL"/>
            </w:pPr>
            <w:r w:rsidRPr="00E9603C">
              <w:t>UE location provided with granularity per Cell</w:t>
            </w:r>
          </w:p>
        </w:tc>
      </w:tr>
      <w:tr w:rsidR="009166E9" w:rsidRPr="00E9603C" w14:paraId="40E0FBFC" w14:textId="77777777">
        <w:trPr>
          <w:cantSplit/>
        </w:trPr>
        <w:tc>
          <w:tcPr>
            <w:tcW w:w="9214" w:type="dxa"/>
            <w:gridSpan w:val="3"/>
          </w:tcPr>
          <w:p w14:paraId="1C02213C" w14:textId="77777777" w:rsidR="009166E9" w:rsidRPr="00E9603C" w:rsidRDefault="009166E9">
            <w:pPr>
              <w:pStyle w:val="TAN"/>
            </w:pPr>
            <w:r w:rsidRPr="00E9603C">
              <w:t>NOTE 1:</w:t>
            </w:r>
            <w:r w:rsidRPr="00E9603C">
              <w:tab/>
              <w:t>The Slice Load Level is provided globally in Rel-16, regardless of an area. The proposal for Rel-17 is to add the detailed list of load levels per TA.</w:t>
            </w:r>
          </w:p>
          <w:p w14:paraId="18C1C2BB" w14:textId="77777777" w:rsidR="009166E9" w:rsidRPr="00E9603C" w:rsidRDefault="009166E9">
            <w:pPr>
              <w:pStyle w:val="TAN"/>
            </w:pPr>
            <w:r w:rsidRPr="00E9603C">
              <w:t>NOTE 2:</w:t>
            </w:r>
            <w:r w:rsidRPr="00E9603C">
              <w:tab/>
              <w:t>The aggregated value (whole NF set) enables to estimate the global load for coarse grain monitor. In Table 6.5.3-1 of TS 23.288 [5], the values "NF load", "NF status" etc. would be changed into "NF set load", "NF set status" etc. in the case of aggregated value per NF Set.</w:t>
            </w:r>
          </w:p>
          <w:p w14:paraId="5C5841CB" w14:textId="77777777" w:rsidR="009166E9" w:rsidRPr="00E9603C" w:rsidRDefault="009166E9">
            <w:pPr>
              <w:pStyle w:val="TAN"/>
            </w:pPr>
            <w:r w:rsidRPr="00E9603C">
              <w:t>NOTE 3:</w:t>
            </w:r>
            <w:r w:rsidRPr="00E9603C">
              <w:tab/>
              <w:t>The UE location is provided as "TA or cells which the UE stays" in Rel-16 but without control by the NWDAF consumer. The required level of granularity depends on the use case (hand-over, paging, application related-use case). The proposal is to be able to specify in the requests of subscription if the UE location is required per TA or per cell.</w:t>
            </w:r>
          </w:p>
        </w:tc>
      </w:tr>
    </w:tbl>
    <w:p w14:paraId="122FDA53" w14:textId="77777777" w:rsidR="009166E9" w:rsidRPr="00E9603C" w:rsidRDefault="009166E9"/>
    <w:p w14:paraId="50D76B95" w14:textId="77777777" w:rsidR="009166E9" w:rsidRPr="00E9603C" w:rsidRDefault="009166E9">
      <w:pPr>
        <w:pStyle w:val="Heading4"/>
        <w:rPr>
          <w:lang w:eastAsia="zh-CN"/>
        </w:rPr>
      </w:pPr>
      <w:bookmarkStart w:id="8483" w:name="_Toc44004435"/>
      <w:bookmarkStart w:id="8484" w:name="_Toc50022506"/>
      <w:bookmarkStart w:id="8485" w:name="_Toc54770138"/>
      <w:bookmarkStart w:id="8486" w:name="_Toc54779490"/>
      <w:bookmarkStart w:id="8487" w:name="_Toc54786450"/>
      <w:bookmarkStart w:id="8488" w:name="_Toc43393263"/>
      <w:bookmarkStart w:id="8489" w:name="_Toc50023155"/>
      <w:bookmarkStart w:id="8490" w:name="_Toc50021233"/>
      <w:bookmarkStart w:id="8491" w:name="_Toc50021802"/>
      <w:bookmarkStart w:id="8492" w:name="_Toc50579540"/>
      <w:bookmarkStart w:id="8493" w:name="_Toc22049"/>
      <w:bookmarkStart w:id="8494" w:name="_Toc17292"/>
      <w:bookmarkStart w:id="8495" w:name="_Toc50309808"/>
      <w:bookmarkStart w:id="8496" w:name="_Toc50023740"/>
      <w:bookmarkStart w:id="8497" w:name="_Toc57201301"/>
      <w:bookmarkStart w:id="8498" w:name="_Toc17002"/>
      <w:bookmarkStart w:id="8499" w:name="_Toc42770136"/>
      <w:bookmarkStart w:id="8500" w:name="_Toc20418"/>
      <w:bookmarkStart w:id="8501" w:name="_Toc4775"/>
      <w:bookmarkStart w:id="8502" w:name="_Toc9929"/>
      <w:bookmarkStart w:id="8503" w:name="_Toc42779192"/>
      <w:bookmarkStart w:id="8504" w:name="_Toc31017"/>
      <w:bookmarkStart w:id="8505" w:name="_Toc4076"/>
      <w:bookmarkStart w:id="8506" w:name="_Toc57641339"/>
      <w:bookmarkStart w:id="8507" w:name="_Toc59101692"/>
      <w:r w:rsidRPr="00E9603C">
        <w:rPr>
          <w:lang w:eastAsia="zh-CN"/>
        </w:rPr>
        <w:t>6.33.1.3</w:t>
      </w:r>
      <w:r w:rsidRPr="00E9603C">
        <w:rPr>
          <w:lang w:eastAsia="zh-CN"/>
        </w:rPr>
        <w:tab/>
        <w:t>Efficiency mechanisms</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73470D44" w14:textId="77777777" w:rsidR="009166E9" w:rsidRPr="00E9603C" w:rsidRDefault="009166E9">
      <w:pPr>
        <w:rPr>
          <w:lang w:eastAsia="zh-CN"/>
        </w:rPr>
      </w:pPr>
      <w:r w:rsidRPr="00E9603C">
        <w:rPr>
          <w:lang w:eastAsia="zh-CN"/>
        </w:rPr>
        <w:t>The efficiency mechanisms address the interfaces used by NWDAF for (data collection) and includes the following feature.</w:t>
      </w:r>
    </w:p>
    <w:p w14:paraId="07D4D741" w14:textId="77777777" w:rsidR="009166E9" w:rsidRPr="00E9603C" w:rsidRDefault="009166E9">
      <w:pPr>
        <w:pStyle w:val="B1"/>
        <w:rPr>
          <w:lang w:eastAsia="ko-KR"/>
        </w:rPr>
      </w:pPr>
      <w:r w:rsidRPr="00E9603C">
        <w:rPr>
          <w:lang w:eastAsia="ko-KR"/>
        </w:rPr>
        <w:t>a)</w:t>
      </w:r>
      <w:r w:rsidRPr="00E9603C">
        <w:rPr>
          <w:lang w:eastAsia="ko-KR"/>
        </w:rPr>
        <w:tab/>
        <w:t>Extension of existing Analytics Filters to other events:</w:t>
      </w:r>
    </w:p>
    <w:p w14:paraId="0B527B4F" w14:textId="77777777" w:rsidR="009166E9" w:rsidRPr="00E9603C" w:rsidRDefault="009166E9">
      <w:pPr>
        <w:pStyle w:val="B2"/>
      </w:pPr>
      <w:r w:rsidRPr="00E9603C">
        <w:rPr>
          <w:lang w:eastAsia="zh-CN"/>
        </w:rPr>
        <w:t>-</w:t>
      </w:r>
      <w:r w:rsidRPr="00E9603C">
        <w:rPr>
          <w:lang w:eastAsia="zh-CN"/>
        </w:rPr>
        <w:tab/>
        <w:t>T</w:t>
      </w:r>
      <w:r w:rsidRPr="00E9603C">
        <w:t>his mechanism consists in collecting only the data according to the Analytics Filters.</w:t>
      </w:r>
    </w:p>
    <w:p w14:paraId="76513CFE" w14:textId="77777777" w:rsidR="009166E9" w:rsidRPr="00E9603C" w:rsidRDefault="009166E9">
      <w:pPr>
        <w:pStyle w:val="B2"/>
        <w:rPr>
          <w:lang w:eastAsia="zh-CN"/>
        </w:rPr>
      </w:pPr>
      <w:r w:rsidRPr="00E9603C">
        <w:t>-</w:t>
      </w:r>
      <w:r w:rsidRPr="00E9603C">
        <w:tab/>
        <w:t>Addition</w:t>
      </w:r>
      <w:r w:rsidRPr="00E9603C">
        <w:rPr>
          <w:lang w:eastAsia="zh-CN"/>
        </w:rPr>
        <w:t>al filters could be added in the NF Event Exposure.</w:t>
      </w:r>
    </w:p>
    <w:p w14:paraId="259DDE6D" w14:textId="77777777" w:rsidR="009166E9" w:rsidRPr="00E9603C" w:rsidRDefault="009166E9">
      <w:pPr>
        <w:pStyle w:val="TH"/>
      </w:pPr>
      <w:r w:rsidRPr="00E9603C">
        <w:t>Table 6.</w:t>
      </w:r>
      <w:r w:rsidRPr="00E9603C">
        <w:rPr>
          <w:lang w:eastAsia="zh-CN"/>
        </w:rPr>
        <w:t>33</w:t>
      </w:r>
      <w:r w:rsidRPr="00E9603C">
        <w:t>.1.3-1: additional Analytics Filters in NFs Event Exposure</w:t>
      </w:r>
    </w:p>
    <w:tbl>
      <w:tblPr>
        <w:tblW w:w="0" w:type="auto"/>
        <w:tblInd w:w="5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3373"/>
        <w:gridCol w:w="3930"/>
      </w:tblGrid>
      <w:tr w:rsidR="009166E9" w:rsidRPr="00E9603C" w14:paraId="45CC942C" w14:textId="77777777">
        <w:trPr>
          <w:cantSplit/>
        </w:trPr>
        <w:tc>
          <w:tcPr>
            <w:tcW w:w="1167" w:type="dxa"/>
          </w:tcPr>
          <w:p w14:paraId="346AC2B5" w14:textId="77777777" w:rsidR="009166E9" w:rsidRPr="00E9603C" w:rsidRDefault="009166E9">
            <w:pPr>
              <w:pStyle w:val="TAH"/>
              <w:rPr>
                <w:lang w:eastAsia="zh-CN"/>
              </w:rPr>
            </w:pPr>
            <w:r w:rsidRPr="00E9603C">
              <w:rPr>
                <w:lang w:eastAsia="zh-CN"/>
              </w:rPr>
              <w:t>NF</w:t>
            </w:r>
          </w:p>
        </w:tc>
        <w:tc>
          <w:tcPr>
            <w:tcW w:w="3373" w:type="dxa"/>
          </w:tcPr>
          <w:p w14:paraId="7EBC5BB0" w14:textId="77777777" w:rsidR="009166E9" w:rsidRPr="00E9603C" w:rsidRDefault="009166E9">
            <w:pPr>
              <w:pStyle w:val="TAH"/>
              <w:rPr>
                <w:lang w:eastAsia="zh-CN"/>
              </w:rPr>
            </w:pPr>
            <w:r w:rsidRPr="00E9603C">
              <w:rPr>
                <w:lang w:eastAsia="zh-CN"/>
              </w:rPr>
              <w:t>Filters proposed for Rel-17</w:t>
            </w:r>
          </w:p>
        </w:tc>
        <w:tc>
          <w:tcPr>
            <w:tcW w:w="3930" w:type="dxa"/>
          </w:tcPr>
          <w:p w14:paraId="1B166926" w14:textId="77777777" w:rsidR="009166E9" w:rsidRPr="00E9603C" w:rsidRDefault="009166E9">
            <w:pPr>
              <w:pStyle w:val="TAH"/>
              <w:rPr>
                <w:lang w:eastAsia="zh-CN"/>
              </w:rPr>
            </w:pPr>
            <w:r w:rsidRPr="00E9603C">
              <w:rPr>
                <w:lang w:eastAsia="zh-CN"/>
              </w:rPr>
              <w:t>Filters present in Rel-16</w:t>
            </w:r>
          </w:p>
        </w:tc>
      </w:tr>
      <w:tr w:rsidR="009166E9" w:rsidRPr="00E9603C" w14:paraId="7FE3382F" w14:textId="77777777">
        <w:trPr>
          <w:cantSplit/>
        </w:trPr>
        <w:tc>
          <w:tcPr>
            <w:tcW w:w="1167" w:type="dxa"/>
          </w:tcPr>
          <w:p w14:paraId="545D2CC2" w14:textId="77777777" w:rsidR="009166E9" w:rsidRPr="00E9603C" w:rsidRDefault="009166E9">
            <w:pPr>
              <w:pStyle w:val="TAL"/>
              <w:rPr>
                <w:lang w:eastAsia="zh-CN"/>
              </w:rPr>
            </w:pPr>
            <w:r w:rsidRPr="00E9603C">
              <w:rPr>
                <w:lang w:eastAsia="zh-CN"/>
              </w:rPr>
              <w:t>AMF</w:t>
            </w:r>
          </w:p>
        </w:tc>
        <w:tc>
          <w:tcPr>
            <w:tcW w:w="3373" w:type="dxa"/>
          </w:tcPr>
          <w:p w14:paraId="158AE0FA" w14:textId="77777777" w:rsidR="009166E9" w:rsidRPr="00E9603C" w:rsidRDefault="009166E9">
            <w:pPr>
              <w:pStyle w:val="TAL"/>
              <w:rPr>
                <w:lang w:eastAsia="zh-CN"/>
              </w:rPr>
            </w:pPr>
          </w:p>
        </w:tc>
        <w:tc>
          <w:tcPr>
            <w:tcW w:w="3930" w:type="dxa"/>
          </w:tcPr>
          <w:p w14:paraId="0BE589C6" w14:textId="77777777" w:rsidR="009166E9" w:rsidRPr="00E9603C" w:rsidRDefault="009166E9">
            <w:pPr>
              <w:pStyle w:val="TAL"/>
              <w:rPr>
                <w:lang w:eastAsia="zh-CN"/>
              </w:rPr>
            </w:pPr>
            <w:r w:rsidRPr="00E9603C">
              <w:rPr>
                <w:lang w:eastAsia="zh-CN"/>
              </w:rPr>
              <w:t>NSSAI, Area of interest</w:t>
            </w:r>
          </w:p>
        </w:tc>
      </w:tr>
      <w:tr w:rsidR="009166E9" w:rsidRPr="00E9603C" w14:paraId="1FD5CCCD" w14:textId="77777777">
        <w:trPr>
          <w:cantSplit/>
        </w:trPr>
        <w:tc>
          <w:tcPr>
            <w:tcW w:w="1167" w:type="dxa"/>
          </w:tcPr>
          <w:p w14:paraId="4AEF5950" w14:textId="77777777" w:rsidR="009166E9" w:rsidRPr="00E9603C" w:rsidRDefault="009166E9">
            <w:pPr>
              <w:pStyle w:val="TAL"/>
              <w:rPr>
                <w:lang w:eastAsia="zh-CN"/>
              </w:rPr>
            </w:pPr>
            <w:r w:rsidRPr="00E9603C">
              <w:rPr>
                <w:lang w:eastAsia="zh-CN"/>
              </w:rPr>
              <w:t>SMF</w:t>
            </w:r>
          </w:p>
        </w:tc>
        <w:tc>
          <w:tcPr>
            <w:tcW w:w="3373" w:type="dxa"/>
          </w:tcPr>
          <w:p w14:paraId="5B421DD0" w14:textId="77777777" w:rsidR="009166E9" w:rsidRPr="00E9603C" w:rsidRDefault="009166E9">
            <w:pPr>
              <w:pStyle w:val="TAL"/>
              <w:rPr>
                <w:lang w:eastAsia="zh-CN"/>
              </w:rPr>
            </w:pPr>
            <w:r w:rsidRPr="00E9603C">
              <w:rPr>
                <w:lang w:eastAsia="zh-CN"/>
              </w:rPr>
              <w:t>NSSAI, DNN</w:t>
            </w:r>
          </w:p>
        </w:tc>
        <w:tc>
          <w:tcPr>
            <w:tcW w:w="3930" w:type="dxa"/>
          </w:tcPr>
          <w:p w14:paraId="127EA6E8" w14:textId="77777777" w:rsidR="009166E9" w:rsidRPr="00E9603C" w:rsidRDefault="009166E9">
            <w:pPr>
              <w:pStyle w:val="TAL"/>
              <w:rPr>
                <w:lang w:eastAsia="zh-CN"/>
              </w:rPr>
            </w:pPr>
            <w:r w:rsidRPr="00E9603C">
              <w:rPr>
                <w:lang w:eastAsia="zh-CN"/>
              </w:rPr>
              <w:t xml:space="preserve">DNAI change type, </w:t>
            </w:r>
            <w:r w:rsidRPr="00E9603C">
              <w:t>Traffic Descriptor</w:t>
            </w:r>
          </w:p>
        </w:tc>
      </w:tr>
    </w:tbl>
    <w:p w14:paraId="681EA8FD" w14:textId="77777777" w:rsidR="009166E9" w:rsidRPr="00E9603C" w:rsidRDefault="009166E9">
      <w:pPr>
        <w:rPr>
          <w:lang w:eastAsia="zh-CN"/>
        </w:rPr>
      </w:pPr>
    </w:p>
    <w:p w14:paraId="7B45EDEA" w14:textId="77777777" w:rsidR="009166E9" w:rsidRPr="00E9603C" w:rsidRDefault="009166E9">
      <w:pPr>
        <w:pStyle w:val="Heading3"/>
      </w:pPr>
      <w:bookmarkStart w:id="8508" w:name="_Toc42770137"/>
      <w:bookmarkStart w:id="8509" w:name="_Toc25936"/>
      <w:bookmarkStart w:id="8510" w:name="_Toc50022507"/>
      <w:bookmarkStart w:id="8511" w:name="_Toc17363"/>
      <w:bookmarkStart w:id="8512" w:name="_Toc29805"/>
      <w:bookmarkStart w:id="8513" w:name="_Toc54770139"/>
      <w:bookmarkStart w:id="8514" w:name="_Toc54779491"/>
      <w:bookmarkStart w:id="8515" w:name="_Toc54786451"/>
      <w:bookmarkStart w:id="8516" w:name="_Toc26589"/>
      <w:bookmarkStart w:id="8517" w:name="_Toc16055"/>
      <w:bookmarkStart w:id="8518" w:name="_Toc44004436"/>
      <w:bookmarkStart w:id="8519" w:name="_Toc50021234"/>
      <w:bookmarkStart w:id="8520" w:name="_Toc24451"/>
      <w:bookmarkStart w:id="8521" w:name="_Toc50021803"/>
      <w:bookmarkStart w:id="8522" w:name="_Toc50023156"/>
      <w:bookmarkStart w:id="8523" w:name="_Toc57201302"/>
      <w:bookmarkStart w:id="8524" w:name="_Toc42779193"/>
      <w:bookmarkStart w:id="8525" w:name="_Toc50579541"/>
      <w:bookmarkStart w:id="8526" w:name="_Toc50023741"/>
      <w:bookmarkStart w:id="8527" w:name="_Toc24548"/>
      <w:bookmarkStart w:id="8528" w:name="_Toc50309809"/>
      <w:bookmarkStart w:id="8529" w:name="_Toc43393264"/>
      <w:bookmarkStart w:id="8530" w:name="_Toc32343"/>
      <w:bookmarkStart w:id="8531" w:name="_Toc57641340"/>
      <w:bookmarkStart w:id="8532" w:name="_Toc59101693"/>
      <w:r w:rsidRPr="00E9603C">
        <w:t>6.</w:t>
      </w:r>
      <w:r w:rsidRPr="00E9603C">
        <w:rPr>
          <w:lang w:eastAsia="zh-CN"/>
        </w:rPr>
        <w:t>33</w:t>
      </w:r>
      <w:r w:rsidRPr="00E9603C">
        <w:t>.2</w:t>
      </w:r>
      <w:r w:rsidRPr="00E9603C">
        <w:tab/>
        <w:t>Impacts on services, entities and interfaces</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44C51B73" w14:textId="77777777" w:rsidR="009166E9" w:rsidRPr="00E9603C" w:rsidRDefault="009166E9">
      <w:pPr>
        <w:pStyle w:val="B1"/>
      </w:pPr>
      <w:r w:rsidRPr="00E9603C">
        <w:t>Additional parameters to be specified on Nnwdaf and Nsmf services.</w:t>
      </w:r>
    </w:p>
    <w:p w14:paraId="58BAE4EA" w14:textId="77777777" w:rsidR="009166E9" w:rsidRPr="00E9603C" w:rsidRDefault="009166E9">
      <w:pPr>
        <w:pStyle w:val="Heading2"/>
        <w:rPr>
          <w:lang w:eastAsia="en-US"/>
        </w:rPr>
      </w:pPr>
      <w:bookmarkStart w:id="8533" w:name="_Toc44004437"/>
      <w:bookmarkStart w:id="8534" w:name="_Toc2106"/>
      <w:bookmarkStart w:id="8535" w:name="_Toc43393265"/>
      <w:bookmarkStart w:id="8536" w:name="_Toc50021235"/>
      <w:bookmarkStart w:id="8537" w:name="_Toc50021804"/>
      <w:bookmarkStart w:id="8538" w:name="_Toc23433"/>
      <w:bookmarkStart w:id="8539" w:name="_Toc50309810"/>
      <w:bookmarkStart w:id="8540" w:name="_Toc57201303"/>
      <w:bookmarkStart w:id="8541" w:name="_Toc50579542"/>
      <w:bookmarkStart w:id="8542" w:name="_Toc50023742"/>
      <w:bookmarkStart w:id="8543" w:name="_Toc50023157"/>
      <w:bookmarkStart w:id="8544" w:name="_Toc54770140"/>
      <w:bookmarkStart w:id="8545" w:name="_Toc54779492"/>
      <w:bookmarkStart w:id="8546" w:name="_Toc54786452"/>
      <w:bookmarkStart w:id="8547" w:name="_Toc50022508"/>
      <w:bookmarkStart w:id="8548" w:name="_Toc57641341"/>
      <w:bookmarkStart w:id="8549" w:name="_Toc59101694"/>
      <w:r w:rsidRPr="00E9603C">
        <w:rPr>
          <w:lang w:eastAsia="en-US"/>
        </w:rPr>
        <w:t>6.</w:t>
      </w:r>
      <w:r w:rsidRPr="00E9603C">
        <w:rPr>
          <w:lang w:eastAsia="zh-CN"/>
        </w:rPr>
        <w:t>34</w:t>
      </w:r>
      <w:r w:rsidRPr="00E9603C">
        <w:rPr>
          <w:lang w:eastAsia="en-US"/>
        </w:rPr>
        <w:tab/>
        <w:t>Solution #</w:t>
      </w:r>
      <w:r w:rsidRPr="00E9603C">
        <w:rPr>
          <w:lang w:eastAsia="zh-CN"/>
        </w:rPr>
        <w:t>34:</w:t>
      </w:r>
      <w:r w:rsidRPr="00E9603C">
        <w:rPr>
          <w:lang w:eastAsia="en-US"/>
        </w:rPr>
        <w:t xml:space="preserve"> </w:t>
      </w:r>
      <w:bookmarkStart w:id="8550" w:name="OLE_LINK7"/>
      <w:bookmarkStart w:id="8551" w:name="OLE_LINK8"/>
      <w:r w:rsidRPr="00E9603C">
        <w:rPr>
          <w:lang w:eastAsia="zh-CN"/>
        </w:rPr>
        <w:t>Simplify the</w:t>
      </w:r>
      <w:r w:rsidRPr="00E9603C">
        <w:t xml:space="preserve"> redundan</w:t>
      </w:r>
      <w:r w:rsidRPr="00E9603C">
        <w:rPr>
          <w:lang w:eastAsia="zh-CN"/>
        </w:rPr>
        <w:t>cy in</w:t>
      </w:r>
      <w:r w:rsidRPr="00E9603C">
        <w:t xml:space="preserve"> </w:t>
      </w:r>
      <w:r w:rsidRPr="00E9603C">
        <w:rPr>
          <w:lang w:eastAsia="zh-CN"/>
        </w:rPr>
        <w:t>event report notification for</w:t>
      </w:r>
      <w:r w:rsidRPr="00E9603C">
        <w:t xml:space="preserve"> NWDAF data collection</w:t>
      </w:r>
      <w:bookmarkEnd w:id="8048"/>
      <w:bookmarkEnd w:id="8049"/>
      <w:bookmarkEnd w:id="8050"/>
      <w:bookmarkEnd w:id="8051"/>
      <w:bookmarkEnd w:id="8052"/>
      <w:bookmarkEnd w:id="8074"/>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14ECD28E" w14:textId="77777777" w:rsidR="009166E9" w:rsidRPr="00E9603C" w:rsidRDefault="009166E9">
      <w:pPr>
        <w:pStyle w:val="Heading3"/>
        <w:rPr>
          <w:lang w:eastAsia="ko-KR"/>
        </w:rPr>
      </w:pPr>
      <w:bookmarkStart w:id="8552" w:name="_Toc7583"/>
      <w:bookmarkStart w:id="8553" w:name="_Toc50579543"/>
      <w:bookmarkStart w:id="8554" w:name="_Toc54770141"/>
      <w:bookmarkStart w:id="8555" w:name="_Toc54779493"/>
      <w:bookmarkStart w:id="8556" w:name="_Toc54786453"/>
      <w:bookmarkStart w:id="8557" w:name="_Toc3768"/>
      <w:bookmarkStart w:id="8558" w:name="_Toc43393266"/>
      <w:bookmarkStart w:id="8559" w:name="_Toc44004438"/>
      <w:bookmarkStart w:id="8560" w:name="_Toc26605"/>
      <w:bookmarkStart w:id="8561" w:name="_Toc50309811"/>
      <w:bookmarkStart w:id="8562" w:name="_Toc23812"/>
      <w:bookmarkStart w:id="8563" w:name="_Toc2254"/>
      <w:bookmarkStart w:id="8564" w:name="_Toc57201304"/>
      <w:bookmarkStart w:id="8565" w:name="_Toc50023158"/>
      <w:bookmarkStart w:id="8566" w:name="_Toc50021236"/>
      <w:bookmarkStart w:id="8567" w:name="_Toc14551"/>
      <w:bookmarkStart w:id="8568" w:name="_Toc17059"/>
      <w:bookmarkStart w:id="8569" w:name="_Toc50021805"/>
      <w:bookmarkStart w:id="8570" w:name="_Toc50022509"/>
      <w:bookmarkStart w:id="8571" w:name="_Toc29940"/>
      <w:bookmarkStart w:id="8572" w:name="_Toc50023743"/>
      <w:bookmarkStart w:id="8573" w:name="_Toc57641342"/>
      <w:bookmarkStart w:id="8574" w:name="_Toc59101695"/>
      <w:bookmarkEnd w:id="8550"/>
      <w:bookmarkEnd w:id="8551"/>
      <w:r w:rsidRPr="00E9603C">
        <w:rPr>
          <w:lang w:eastAsia="ko-KR"/>
        </w:rPr>
        <w:t>6.</w:t>
      </w:r>
      <w:r w:rsidRPr="00E9603C">
        <w:rPr>
          <w:lang w:eastAsia="zh-CN"/>
        </w:rPr>
        <w:t>34</w:t>
      </w:r>
      <w:r w:rsidRPr="00E9603C">
        <w:rPr>
          <w:lang w:eastAsia="ko-KR"/>
        </w:rPr>
        <w:t>.1</w:t>
      </w:r>
      <w:r w:rsidRPr="00E9603C">
        <w:rPr>
          <w:lang w:eastAsia="ko-KR"/>
        </w:rPr>
        <w:tab/>
        <w:t>General Description</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5C565A7D" w14:textId="77777777" w:rsidR="009166E9" w:rsidRPr="00E9603C" w:rsidRDefault="009166E9">
      <w:pPr>
        <w:rPr>
          <w:lang w:eastAsia="zh-CN"/>
        </w:rPr>
      </w:pPr>
      <w:r w:rsidRPr="00E9603C">
        <w:rPr>
          <w:lang w:eastAsia="zh-CN"/>
        </w:rPr>
        <w:t>This solution is to address KI#11.</w:t>
      </w:r>
    </w:p>
    <w:p w14:paraId="77DA637E" w14:textId="77777777" w:rsidR="009166E9" w:rsidRPr="00E9603C" w:rsidRDefault="009166E9">
      <w:r w:rsidRPr="00E9603C">
        <w:t>This solution is based on the event reporting subscribing and notifying</w:t>
      </w:r>
      <w:r w:rsidRPr="00E9603C">
        <w:rPr>
          <w:lang w:eastAsia="zh-CN"/>
        </w:rPr>
        <w:t xml:space="preserve">. </w:t>
      </w:r>
      <w:r w:rsidRPr="00E9603C">
        <w:t>One or multiple NWDAF instances act as the consumers of event exposure service to perform data collection.</w:t>
      </w:r>
    </w:p>
    <w:p w14:paraId="1027E32B" w14:textId="77777777" w:rsidR="009166E9" w:rsidRPr="00E9603C" w:rsidRDefault="009166E9">
      <w:pPr>
        <w:pStyle w:val="NO"/>
        <w:rPr>
          <w:lang w:eastAsia="zh-CN"/>
        </w:rPr>
      </w:pPr>
      <w:bookmarkStart w:id="8575" w:name="OLE_LINK41"/>
      <w:bookmarkStart w:id="8576" w:name="OLE_LINK40"/>
      <w:r w:rsidRPr="00E9603C">
        <w:t>NOTE </w:t>
      </w:r>
      <w:r w:rsidRPr="00E9603C">
        <w:rPr>
          <w:rFonts w:eastAsia="SimSun"/>
          <w:lang w:eastAsia="zh-CN"/>
        </w:rPr>
        <w:t>1</w:t>
      </w:r>
      <w:r w:rsidRPr="00E9603C">
        <w:t>:</w:t>
      </w:r>
      <w:r w:rsidRPr="00E9603C">
        <w:rPr>
          <w:rFonts w:eastAsia="SimSun"/>
          <w:lang w:eastAsia="zh-CN"/>
        </w:rPr>
        <w:tab/>
      </w:r>
      <w:r w:rsidRPr="00E9603C">
        <w:t xml:space="preserve">In the proposed solution, when the NWDAF acts as the consumer, </w:t>
      </w:r>
      <w:bookmarkStart w:id="8577" w:name="OLE_LINK42"/>
      <w:bookmarkStart w:id="8578" w:name="OLE_LINK45"/>
      <w:bookmarkStart w:id="8579" w:name="OLE_LINK58"/>
      <w:bookmarkStart w:id="8580" w:name="OLE_LINK61"/>
      <w:bookmarkStart w:id="8581" w:name="OLE_LINK62"/>
      <w:r w:rsidRPr="00E9603C">
        <w:t xml:space="preserve">the data collection efficiency issue of NWDAF </w:t>
      </w:r>
      <w:bookmarkEnd w:id="8577"/>
      <w:bookmarkEnd w:id="8578"/>
      <w:r w:rsidRPr="00E9603C">
        <w:t>is addressed</w:t>
      </w:r>
      <w:bookmarkEnd w:id="8579"/>
      <w:bookmarkEnd w:id="8580"/>
      <w:bookmarkEnd w:id="8581"/>
      <w:r w:rsidRPr="00E9603C">
        <w:t>. In case a NF of the type other than NWDAF acting as the consumer in the proposed solution, and such NF is used dedicatedly for data collection as proposed in some solutions for KI#11, the proposed solution is also applicable for addressing the data collection efficiency issue of NWDAF. For other cases, the data collection efficiency issue of NWDAF is not addressed with the proposed solution.</w:t>
      </w:r>
    </w:p>
    <w:p w14:paraId="6542AEFA" w14:textId="77777777" w:rsidR="009166E9" w:rsidRPr="00E9603C" w:rsidRDefault="009166E9">
      <w:pPr>
        <w:pStyle w:val="B1"/>
      </w:pPr>
      <w:bookmarkStart w:id="8582" w:name="_Toc43393267"/>
      <w:bookmarkStart w:id="8583" w:name="_Toc44004439"/>
      <w:bookmarkEnd w:id="8575"/>
      <w:bookmarkEnd w:id="8576"/>
      <w:r w:rsidRPr="00E9603C">
        <w:t>1.</w:t>
      </w:r>
      <w:r w:rsidRPr="00E9603C">
        <w:tab/>
        <w:t>Identify the redundancy:</w:t>
      </w:r>
    </w:p>
    <w:p w14:paraId="4A3F9C2A" w14:textId="77777777" w:rsidR="009166E9" w:rsidRPr="00E9603C" w:rsidRDefault="009166E9">
      <w:pPr>
        <w:pStyle w:val="B1"/>
      </w:pPr>
      <w:r w:rsidRPr="00E9603C">
        <w:tab/>
        <w:t>When the producer of the event reporting subscribing service receives a new event reporting subscription request, it performs a redundancy relationship checks in order to find all valid event reporting subscriptions that subscribe the same event report as the current subscription request does. This check can be made, for example, by looking for subscription whose Event ID, Event Filter Information, and if necessary, the Event Report Information are all identical to the ones of the current subscription request.</w:t>
      </w:r>
    </w:p>
    <w:p w14:paraId="0556CDF4" w14:textId="77777777" w:rsidR="009166E9" w:rsidRPr="00E9603C" w:rsidRDefault="009166E9">
      <w:pPr>
        <w:pStyle w:val="B1"/>
      </w:pPr>
      <w:r w:rsidRPr="00E9603C">
        <w:tab/>
        <w:t>Based on the result of the check, i.e. all of the event report subscriptions that subscribe for the identical event report information to the current subscription, the producer of the event reporting subscribing service checks the data accessibility between the consumer of these subscriptions and the consumer of the current subscription request. This check can be made based on the data accessibility information provided in the current subscription request, which, for example, identifies the NWDAF instances that are collocated with the NWDAF instance consumer of current subscription request, and these NWDAF instances collocated has data accessibility among them.</w:t>
      </w:r>
    </w:p>
    <w:p w14:paraId="6E27C32F" w14:textId="77777777" w:rsidR="009166E9" w:rsidRPr="00E9603C" w:rsidRDefault="009166E9">
      <w:pPr>
        <w:pStyle w:val="NO"/>
      </w:pPr>
      <w:r w:rsidRPr="00E9603C">
        <w:t>NOTE </w:t>
      </w:r>
      <w:r w:rsidRPr="00E9603C">
        <w:rPr>
          <w:rFonts w:eastAsia="SimSun"/>
          <w:lang w:eastAsia="zh-CN"/>
        </w:rPr>
        <w:t>2</w:t>
      </w:r>
      <w:r w:rsidRPr="00E9603C">
        <w:t>:</w:t>
      </w:r>
      <w:r w:rsidRPr="00E9603C">
        <w:tab/>
        <w:t>The data accessibility is preconfigured in the consumer NF.</w:t>
      </w:r>
    </w:p>
    <w:p w14:paraId="0677CF19" w14:textId="77777777" w:rsidR="009166E9" w:rsidRPr="00E9603C" w:rsidRDefault="009166E9">
      <w:pPr>
        <w:pStyle w:val="B1"/>
      </w:pPr>
      <w:r w:rsidRPr="00E9603C">
        <w:tab/>
        <w:t>For every existed event report subscriptions that subscribe for the identical event report information to the current subscription, if there is data accessibility between the consumer of existed event report subscription and the consumer of the current subscription request, the producer of this event reporting subscribing service may identify the redundancy relationship between the existed event report subscription and the current event reporting subscription request. And if the producer of the event reporting subscribing service accepts the current subscription request, it records this redundancy relationship.</w:t>
      </w:r>
    </w:p>
    <w:p w14:paraId="3D50B0A6" w14:textId="77777777" w:rsidR="009166E9" w:rsidRPr="00E9603C" w:rsidRDefault="009166E9">
      <w:pPr>
        <w:pStyle w:val="NO"/>
      </w:pPr>
      <w:r w:rsidRPr="00E9603C">
        <w:t>NOTE </w:t>
      </w:r>
      <w:r w:rsidRPr="00E9603C">
        <w:rPr>
          <w:rFonts w:eastAsia="SimSun"/>
          <w:lang w:eastAsia="zh-CN"/>
        </w:rPr>
        <w:t>3</w:t>
      </w:r>
      <w:r w:rsidRPr="00E9603C">
        <w:t>:</w:t>
      </w:r>
      <w:r w:rsidRPr="00E9603C">
        <w:tab/>
        <w:t>The producer of the event reporting subscribing service records the existed event reporting subscription as the original subscription and records the current subscription as the redundant subscription in this redundancy relationship.</w:t>
      </w:r>
    </w:p>
    <w:p w14:paraId="5B959D7B" w14:textId="77777777" w:rsidR="009166E9" w:rsidRPr="00E9603C" w:rsidRDefault="009166E9">
      <w:pPr>
        <w:pStyle w:val="NO"/>
      </w:pPr>
      <w:r w:rsidRPr="00E9603C">
        <w:t>NOTE </w:t>
      </w:r>
      <w:r w:rsidRPr="00E9603C">
        <w:rPr>
          <w:rFonts w:eastAsia="SimSun"/>
          <w:lang w:eastAsia="zh-CN"/>
        </w:rPr>
        <w:t>4</w:t>
      </w:r>
      <w:r w:rsidRPr="00E9603C">
        <w:t>:</w:t>
      </w:r>
      <w:r w:rsidRPr="00E9603C">
        <w:tab/>
        <w:t>For one redundancy relationship, there can be more than one original subscription, but only one redundant subscription.</w:t>
      </w:r>
    </w:p>
    <w:p w14:paraId="15C754F9" w14:textId="77777777" w:rsidR="009166E9" w:rsidRPr="00E9603C" w:rsidRDefault="009166E9">
      <w:pPr>
        <w:pStyle w:val="B1"/>
      </w:pPr>
      <w:r w:rsidRPr="00E9603C">
        <w:tab/>
        <w:t>The producer of the event reporting subscribing service may also inform the consumer of the current subscription request about the redundancy relationship. The redundancy relationship may include the consumer NF ID and the Subscription Correlation ID of the original subscriptions. This redundancy relationship is sent within event exposure subscribe response.</w:t>
      </w:r>
    </w:p>
    <w:p w14:paraId="1B138D68" w14:textId="77777777" w:rsidR="009166E9" w:rsidRPr="00E9603C" w:rsidRDefault="009166E9">
      <w:pPr>
        <w:pStyle w:val="B1"/>
      </w:pPr>
      <w:r w:rsidRPr="00E9603C">
        <w:t>2.</w:t>
      </w:r>
      <w:r w:rsidRPr="00E9603C">
        <w:tab/>
        <w:t>Simplify the event report notification based on the redundancy:</w:t>
      </w:r>
    </w:p>
    <w:p w14:paraId="5824840E" w14:textId="77777777" w:rsidR="009166E9" w:rsidRPr="00E9603C" w:rsidRDefault="009166E9">
      <w:pPr>
        <w:pStyle w:val="B1"/>
      </w:pPr>
      <w:r w:rsidRPr="00E9603C">
        <w:tab/>
        <w:t>When the producer of the event reporting subscribing service has decided to send the event exposure notify to a specific consumer who has subscribed the corresponding event reporting, depending on the redundancy relationship that the producer has recorded:</w:t>
      </w:r>
    </w:p>
    <w:p w14:paraId="0BEAEC8C" w14:textId="77777777" w:rsidR="009166E9" w:rsidRPr="00E9603C" w:rsidRDefault="009166E9">
      <w:pPr>
        <w:pStyle w:val="B2"/>
      </w:pPr>
      <w:r w:rsidRPr="00E9603C">
        <w:t>-</w:t>
      </w:r>
      <w:r w:rsidRPr="00E9603C">
        <w:tab/>
        <w:t>If the record indicating this subscription is a redundant subscription, the producer will simplify the notification by omitting a part of the information. For example, the optional Event specific parameter list will be omitted in notification. Then the producer will send the notification by event exposure notify to the consumer.</w:t>
      </w:r>
    </w:p>
    <w:p w14:paraId="4E817A12" w14:textId="77777777" w:rsidR="009166E9" w:rsidRPr="00E9603C" w:rsidRDefault="009166E9">
      <w:pPr>
        <w:pStyle w:val="B2"/>
      </w:pPr>
      <w:r w:rsidRPr="00E9603C">
        <w:t>-</w:t>
      </w:r>
      <w:r w:rsidRPr="00E9603C">
        <w:tab/>
        <w:t>if the record indicating this subscription is an original subscription or if the record does not indicating any redundancy relationship for this subscription, the producer will send notification without simplification in the normal way to the consumer by event exposure notify, including all the necessary information corresponding to the event reporting.</w:t>
      </w:r>
    </w:p>
    <w:p w14:paraId="5834DBC1" w14:textId="77777777" w:rsidR="009166E9" w:rsidRPr="00E9603C" w:rsidRDefault="009166E9">
      <w:pPr>
        <w:pStyle w:val="B1"/>
      </w:pPr>
      <w:r w:rsidRPr="00E9603C">
        <w:tab/>
        <w:t>By doing so, less redundant event report information needs to be sent in the notification to the consumers, i.e. the NWDAF instances.</w:t>
      </w:r>
    </w:p>
    <w:p w14:paraId="7EDF656F" w14:textId="77777777" w:rsidR="009166E9" w:rsidRPr="00E9603C" w:rsidRDefault="009166E9">
      <w:pPr>
        <w:pStyle w:val="B1"/>
      </w:pPr>
      <w:r w:rsidRPr="00E9603C">
        <w:t>3.</w:t>
      </w:r>
      <w:r w:rsidRPr="00E9603C">
        <w:tab/>
        <w:t>Retrieval of the data at the consumer:</w:t>
      </w:r>
    </w:p>
    <w:p w14:paraId="5B4349DC" w14:textId="77777777" w:rsidR="009166E9" w:rsidRPr="00E9603C" w:rsidRDefault="009166E9">
      <w:pPr>
        <w:pStyle w:val="B1"/>
      </w:pPr>
      <w:r w:rsidRPr="00E9603C">
        <w:tab/>
        <w:t>When the consumer NF receives the event reporting notification associated with the redundant subscription, the consumer NF may decide when and how to retrieve the omitted information based on the redundancy relationship and the data accessibility to other NFs.</w:t>
      </w:r>
    </w:p>
    <w:p w14:paraId="3F75648C" w14:textId="77777777" w:rsidR="009166E9" w:rsidRPr="00E9603C" w:rsidRDefault="009166E9">
      <w:pPr>
        <w:pStyle w:val="B1"/>
      </w:pPr>
      <w:r w:rsidRPr="00E9603C">
        <w:tab/>
        <w:t>Taking the NWDAF instance as an example, the data accessibility between multiple NWDAF instances can be pre-configured. And the implementation of data retrieval may be implemented by the coordination between the multiple NWDAF instances.</w:t>
      </w:r>
    </w:p>
    <w:p w14:paraId="159F30B8" w14:textId="77777777" w:rsidR="009166E9" w:rsidRPr="00E9603C" w:rsidRDefault="009166E9">
      <w:pPr>
        <w:pStyle w:val="B1"/>
      </w:pPr>
      <w:r w:rsidRPr="00E9603C">
        <w:tab/>
        <w:t>The coordination between multiple NWDAF instances is FFS in KI#1.</w:t>
      </w:r>
    </w:p>
    <w:p w14:paraId="171CBEDD" w14:textId="77777777" w:rsidR="009166E9" w:rsidRPr="00E9603C" w:rsidRDefault="009166E9">
      <w:pPr>
        <w:pStyle w:val="B1"/>
      </w:pPr>
      <w:r w:rsidRPr="00E9603C">
        <w:t>4.</w:t>
      </w:r>
      <w:r w:rsidRPr="00E9603C">
        <w:tab/>
        <w:t>Unsubscribing or subscription update:</w:t>
      </w:r>
    </w:p>
    <w:p w14:paraId="44D2EAB8" w14:textId="77777777" w:rsidR="009166E9" w:rsidRPr="00E9603C" w:rsidRDefault="009166E9">
      <w:pPr>
        <w:pStyle w:val="B1"/>
      </w:pPr>
      <w:r w:rsidRPr="00E9603C">
        <w:tab/>
        <w:t>If the Subscription Correlation ID is received in the unsubscribe/subscribe request:</w:t>
      </w:r>
    </w:p>
    <w:p w14:paraId="6A8364CA" w14:textId="77777777" w:rsidR="009166E9" w:rsidRPr="00E9603C" w:rsidRDefault="009166E9">
      <w:pPr>
        <w:pStyle w:val="B2"/>
      </w:pPr>
      <w:r w:rsidRPr="00E9603C">
        <w:t>-</w:t>
      </w:r>
      <w:r w:rsidRPr="00E9603C">
        <w:tab/>
        <w:t>If the subscription associated with the Subscription Correlation ID is recorded as the original subscription in one or multiple redundancy relationships, when this original subscription is unsubscribed, all these redundancy relationships are removed from the record.</w:t>
      </w:r>
    </w:p>
    <w:p w14:paraId="4DBE9251" w14:textId="77777777" w:rsidR="009166E9" w:rsidRPr="00E9603C" w:rsidRDefault="009166E9">
      <w:pPr>
        <w:pStyle w:val="B2"/>
      </w:pPr>
      <w:r w:rsidRPr="00E9603C">
        <w:t>-</w:t>
      </w:r>
      <w:r w:rsidRPr="00E9603C">
        <w:tab/>
        <w:t>If the subscription associated with the Subscription Correlation ID is recorded as the redundant subscription in the redundancy relationship, when this subscription is unsubscribed, the redundancy relationship is removed from the record.</w:t>
      </w:r>
    </w:p>
    <w:p w14:paraId="23000DB6" w14:textId="77777777" w:rsidR="009166E9" w:rsidRPr="00E9603C" w:rsidRDefault="009166E9">
      <w:pPr>
        <w:pStyle w:val="Heading3"/>
      </w:pPr>
      <w:bookmarkStart w:id="8584" w:name="_Toc50021237"/>
      <w:bookmarkStart w:id="8585" w:name="_Toc50021806"/>
      <w:bookmarkStart w:id="8586" w:name="_Toc50022510"/>
      <w:bookmarkStart w:id="8587" w:name="_Toc50023159"/>
      <w:bookmarkStart w:id="8588" w:name="_Toc50023744"/>
      <w:bookmarkStart w:id="8589" w:name="_Toc50309812"/>
      <w:bookmarkStart w:id="8590" w:name="_Toc50579544"/>
      <w:bookmarkStart w:id="8591" w:name="_Toc54770142"/>
      <w:bookmarkStart w:id="8592" w:name="_Toc54779494"/>
      <w:bookmarkStart w:id="8593" w:name="_Toc54786454"/>
      <w:bookmarkStart w:id="8594" w:name="_Toc57201305"/>
      <w:bookmarkStart w:id="8595" w:name="_Toc57641343"/>
      <w:bookmarkStart w:id="8596" w:name="_Toc59101696"/>
      <w:r w:rsidRPr="00E9603C">
        <w:t>6.</w:t>
      </w:r>
      <w:r w:rsidRPr="00E9603C">
        <w:rPr>
          <w:lang w:eastAsia="zh-CN"/>
        </w:rPr>
        <w:t>34</w:t>
      </w:r>
      <w:r w:rsidRPr="00E9603C">
        <w:t>.2</w:t>
      </w:r>
      <w:r w:rsidRPr="00E9603C">
        <w:tab/>
        <w:t>Modification on Namf_EventExposure Service</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541AC241" w14:textId="77777777" w:rsidR="009166E9" w:rsidRPr="00E9603C" w:rsidRDefault="009166E9">
      <w:r w:rsidRPr="00E9603C">
        <w:t xml:space="preserve">Taking the Namf_EventExposure Service described in </w:t>
      </w:r>
      <w:r w:rsidR="00E9603C" w:rsidRPr="00E9603C">
        <w:t>TS</w:t>
      </w:r>
      <w:r w:rsidR="00E9603C">
        <w:t> </w:t>
      </w:r>
      <w:r w:rsidR="00E9603C" w:rsidRPr="00E9603C">
        <w:t>23.502</w:t>
      </w:r>
      <w:r w:rsidR="00E9603C">
        <w:t> </w:t>
      </w:r>
      <w:r w:rsidR="00E9603C" w:rsidRPr="00E9603C">
        <w:t>[</w:t>
      </w:r>
      <w:r w:rsidRPr="00E9603C">
        <w:t>3] as an example for this solution, the modifications are highlighted as following.</w:t>
      </w:r>
    </w:p>
    <w:p w14:paraId="219B07DD" w14:textId="77777777" w:rsidR="009166E9" w:rsidRPr="00E9603C" w:rsidRDefault="009166E9">
      <w:pPr>
        <w:pStyle w:val="Heading4"/>
        <w:rPr>
          <w:lang w:eastAsia="zh-CN"/>
        </w:rPr>
      </w:pPr>
      <w:bookmarkStart w:id="8597" w:name="_Toc50021238"/>
      <w:bookmarkStart w:id="8598" w:name="_Toc42770138"/>
      <w:bookmarkStart w:id="8599" w:name="_Toc50023745"/>
      <w:bookmarkStart w:id="8600" w:name="_Toc50021807"/>
      <w:bookmarkStart w:id="8601" w:name="_Toc57201306"/>
      <w:bookmarkStart w:id="8602" w:name="OLE_LINK22"/>
      <w:bookmarkStart w:id="8603" w:name="_Toc54770143"/>
      <w:bookmarkStart w:id="8604" w:name="_Toc50023160"/>
      <w:bookmarkStart w:id="8605" w:name="_Toc54779495"/>
      <w:bookmarkStart w:id="8606" w:name="OLE_LINK23"/>
      <w:bookmarkStart w:id="8607" w:name="_Toc54786455"/>
      <w:bookmarkStart w:id="8608" w:name="_Toc44004440"/>
      <w:bookmarkStart w:id="8609" w:name="_Toc50309813"/>
      <w:bookmarkStart w:id="8610" w:name="_Toc43393268"/>
      <w:bookmarkStart w:id="8611" w:name="_Toc50022511"/>
      <w:bookmarkStart w:id="8612" w:name="_Toc42779194"/>
      <w:bookmarkStart w:id="8613" w:name="_Toc50579545"/>
      <w:bookmarkStart w:id="8614" w:name="_Toc57641344"/>
      <w:bookmarkStart w:id="8615" w:name="_Toc59101697"/>
      <w:r w:rsidRPr="00E9603C">
        <w:rPr>
          <w:lang w:eastAsia="zh-CN"/>
        </w:rPr>
        <w:t>6.34.2.1</w:t>
      </w:r>
      <w:bookmarkEnd w:id="8602"/>
      <w:bookmarkEnd w:id="8606"/>
      <w:r w:rsidRPr="00E9603C">
        <w:rPr>
          <w:lang w:eastAsia="zh-CN"/>
        </w:rPr>
        <w:tab/>
        <w:t>Namf_EventExposure_Subscribe service operation</w:t>
      </w:r>
      <w:bookmarkEnd w:id="8597"/>
      <w:bookmarkEnd w:id="8598"/>
      <w:bookmarkEnd w:id="8599"/>
      <w:bookmarkEnd w:id="8600"/>
      <w:bookmarkEnd w:id="8601"/>
      <w:bookmarkEnd w:id="8603"/>
      <w:bookmarkEnd w:id="8604"/>
      <w:bookmarkEnd w:id="8605"/>
      <w:bookmarkEnd w:id="8607"/>
      <w:bookmarkEnd w:id="8608"/>
      <w:bookmarkEnd w:id="8609"/>
      <w:bookmarkEnd w:id="8610"/>
      <w:bookmarkEnd w:id="8611"/>
      <w:bookmarkEnd w:id="8612"/>
      <w:bookmarkEnd w:id="8613"/>
      <w:bookmarkEnd w:id="8614"/>
      <w:bookmarkEnd w:id="8615"/>
    </w:p>
    <w:p w14:paraId="5389715E" w14:textId="77777777" w:rsidR="009166E9" w:rsidRPr="00E9603C" w:rsidRDefault="009166E9">
      <w:pPr>
        <w:rPr>
          <w:b/>
          <w:lang w:eastAsia="zh-CN"/>
        </w:rPr>
      </w:pPr>
      <w:r w:rsidRPr="00E9603C">
        <w:rPr>
          <w:b/>
          <w:lang w:eastAsia="zh-CN"/>
        </w:rPr>
        <w:t xml:space="preserve">Service operation name: </w:t>
      </w:r>
      <w:r w:rsidRPr="00E9603C">
        <w:t>Namf_EventExposure_Subscribe.</w:t>
      </w:r>
    </w:p>
    <w:p w14:paraId="5ACEF2F2" w14:textId="77777777" w:rsidR="009166E9" w:rsidRPr="00E9603C" w:rsidRDefault="009166E9">
      <w:pPr>
        <w:rPr>
          <w:lang w:eastAsia="zh-CN"/>
        </w:rPr>
      </w:pPr>
      <w:r w:rsidRPr="00E9603C">
        <w:rPr>
          <w:b/>
          <w:lang w:eastAsia="zh-CN"/>
        </w:rPr>
        <w:t>Description:</w:t>
      </w:r>
      <w:r w:rsidRPr="00E9603C">
        <w:rPr>
          <w:lang w:eastAsia="zh-CN"/>
        </w:rPr>
        <w:t xml:space="preserve"> The consumer NF uses this service operation to subscribe to </w:t>
      </w:r>
      <w:r w:rsidRPr="00E9603C">
        <w:rPr>
          <w:rFonts w:eastAsia="DengXian"/>
          <w:lang w:eastAsia="zh-CN"/>
        </w:rPr>
        <w:t>or modify</w:t>
      </w:r>
      <w:r w:rsidRPr="00E9603C">
        <w:rPr>
          <w:lang w:eastAsia="zh-CN"/>
        </w:rPr>
        <w:t xml:space="preserve"> event reporting for one UE, a group of UE(s) or any UE.</w:t>
      </w:r>
    </w:p>
    <w:p w14:paraId="504B18E9" w14:textId="77777777" w:rsidR="009166E9" w:rsidRPr="00E9603C" w:rsidRDefault="009166E9">
      <w:r w:rsidRPr="00E9603C">
        <w:rPr>
          <w:b/>
        </w:rPr>
        <w:t>Input, Required:</w:t>
      </w:r>
      <w:r w:rsidRPr="00E9603C">
        <w:t xml:space="preserve"> NF ID, Target of Event Reporting: UE(s) ID (SUPI or Internal Group Identifier or indication that any UE is targeted), ((set of) Event ID(s) defined in clause 5.2.2.3.1, Notification Target Address (+ Notification Correlation ID))s, Event Reporting Information defined in Table 4.15.1-1.</w:t>
      </w:r>
    </w:p>
    <w:p w14:paraId="6C078B2B" w14:textId="77777777" w:rsidR="009166E9" w:rsidRPr="00E9603C" w:rsidRDefault="009166E9">
      <w:pPr>
        <w:rPr>
          <w:lang w:eastAsia="zh-CN"/>
        </w:rPr>
      </w:pPr>
      <w:r w:rsidRPr="00E9603C">
        <w:rPr>
          <w:b/>
        </w:rPr>
        <w:t>Input, Optional:</w:t>
      </w:r>
      <w:r w:rsidRPr="00E9603C">
        <w:t xml:space="preserve"> </w:t>
      </w:r>
      <w:r w:rsidRPr="00E9603C">
        <w:rPr>
          <w:rFonts w:eastAsia="DengXian"/>
        </w:rPr>
        <w:t>(Event Filter (s) associated with each Event ID; Event Filter (s) are defined in clause 5.2.2.3.1, Subscription Correlation ID (in the case of modification of the event subscription)</w:t>
      </w:r>
      <w:r w:rsidRPr="00E9603C">
        <w:rPr>
          <w:rFonts w:eastAsia="DengXian"/>
          <w:lang w:eastAsia="zh-CN"/>
        </w:rPr>
        <w:t>, Expiry time, Accessible NF IDs</w:t>
      </w:r>
      <w:r w:rsidRPr="00E9603C">
        <w:rPr>
          <w:lang w:eastAsia="zh-CN"/>
        </w:rPr>
        <w:t>.</w:t>
      </w:r>
    </w:p>
    <w:p w14:paraId="7872D95E" w14:textId="77777777" w:rsidR="009166E9" w:rsidRPr="00E9603C" w:rsidRDefault="009166E9">
      <w:pPr>
        <w:pStyle w:val="NO"/>
      </w:pPr>
      <w:r w:rsidRPr="00E9603C">
        <w:t>NOTE:</w:t>
      </w:r>
      <w:r w:rsidRPr="00E9603C">
        <w:tab/>
        <w:t>Accessible NF IDs is used for the AMF to check the redundancy relationship between this subscription and the existed subscription that subscribing the identical event report.</w:t>
      </w:r>
    </w:p>
    <w:p w14:paraId="6909E8F3" w14:textId="77777777" w:rsidR="009166E9" w:rsidRPr="00E9603C" w:rsidRDefault="009166E9">
      <w:pPr>
        <w:rPr>
          <w:lang w:eastAsia="zh-CN"/>
        </w:rPr>
      </w:pPr>
      <w:r w:rsidRPr="00E9603C">
        <w:rPr>
          <w:b/>
        </w:rPr>
        <w:t>Output, Required:</w:t>
      </w:r>
      <w:r w:rsidRPr="00E9603C">
        <w:t xml:space="preserve"> When the subscription is accepted: Subscription Correlation ID (required for management of this subscription)</w:t>
      </w:r>
      <w:r w:rsidRPr="00E9603C">
        <w:rPr>
          <w:rFonts w:eastAsia="DengXian"/>
          <w:lang w:eastAsia="zh-CN"/>
        </w:rPr>
        <w:t>, Expiry time (required if the subscription can be expired based on the operator's policy</w:t>
      </w:r>
      <w:r w:rsidRPr="00E9603C">
        <w:t>)</w:t>
      </w:r>
      <w:r w:rsidRPr="00E9603C">
        <w:rPr>
          <w:i/>
        </w:rPr>
        <w:t>.</w:t>
      </w:r>
    </w:p>
    <w:p w14:paraId="3C3AB195" w14:textId="77777777" w:rsidR="009166E9" w:rsidRPr="00E9603C" w:rsidRDefault="009166E9">
      <w:r w:rsidRPr="00E9603C">
        <w:rPr>
          <w:b/>
        </w:rPr>
        <w:t>Output, Optional:</w:t>
      </w:r>
      <w:r w:rsidRPr="00E9603C">
        <w:t xml:space="preserve"> First corresponding event report is included, if available (see clause 4.15.1)</w:t>
      </w:r>
      <w:r w:rsidRPr="00E9603C">
        <w:rPr>
          <w:lang w:eastAsia="zh-CN"/>
        </w:rPr>
        <w:t>, redundancy relationship</w:t>
      </w:r>
      <w:r w:rsidRPr="00E9603C">
        <w:t>.</w:t>
      </w:r>
    </w:p>
    <w:p w14:paraId="32BB6BE9" w14:textId="77777777" w:rsidR="009166E9" w:rsidRPr="00E9603C" w:rsidRDefault="009166E9">
      <w:pPr>
        <w:rPr>
          <w:lang w:eastAsia="zh-CN"/>
        </w:rPr>
      </w:pPr>
      <w:r w:rsidRPr="00E9603C">
        <w:rPr>
          <w:lang w:eastAsia="zh-CN"/>
        </w:rPr>
        <w:t xml:space="preserve">The NF consumer subscribes to the event notification by invoking Namf_EventExposure to the AMF. </w:t>
      </w:r>
      <w:r w:rsidRPr="00E9603C">
        <w:rPr>
          <w:rFonts w:eastAsia="DengXian"/>
          <w:lang w:eastAsia="zh-CN"/>
        </w:rPr>
        <w:t xml:space="preserve">The AMF allocates an Subscription Correlation ID for the subscription and responds to the consumer NF with the Subscription Correlation ID. </w:t>
      </w:r>
      <w:r w:rsidRPr="00E9603C">
        <w:rPr>
          <w:lang w:eastAsia="zh-CN"/>
        </w:rPr>
        <w:t xml:space="preserve">UE ID identifies the UE, SUPI and/or GPSI. Event ID (see clause 4.15.1) identifies the events that the NF consumer is interested in. </w:t>
      </w:r>
      <w:r w:rsidRPr="00E9603C">
        <w:rPr>
          <w:rFonts w:eastAsia="DengXian"/>
          <w:lang w:eastAsia="zh-CN"/>
        </w:rPr>
        <w:t>The Subscription Correlation ID is unique within the AMF Set.</w:t>
      </w:r>
    </w:p>
    <w:p w14:paraId="5B2787C2" w14:textId="77777777" w:rsidR="009166E9" w:rsidRPr="00E9603C" w:rsidRDefault="009166E9">
      <w:pPr>
        <w:rPr>
          <w:lang w:eastAsia="zh-CN"/>
        </w:rPr>
      </w:pPr>
      <w:r w:rsidRPr="00E9603C">
        <w:rPr>
          <w:lang w:eastAsia="zh-CN"/>
        </w:rPr>
        <w:t>The ((set of) Event ID(s), Notification Target Address (+ Notification Correlation ID)) helps the Event Receiving NF to co-relate a notification against a corresponding event subscription for the indicated Event ID.</w:t>
      </w:r>
    </w:p>
    <w:p w14:paraId="16900D92" w14:textId="77777777" w:rsidR="009166E9" w:rsidRPr="00E9603C" w:rsidRDefault="009166E9">
      <w:pPr>
        <w:rPr>
          <w:lang w:eastAsia="zh-CN"/>
        </w:rPr>
      </w:pPr>
      <w:r w:rsidRPr="00E9603C">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2F6569B0" w14:textId="77777777" w:rsidR="009166E9" w:rsidRPr="00E9603C" w:rsidRDefault="009166E9">
      <w:pPr>
        <w:rPr>
          <w:lang w:eastAsia="zh-CN"/>
        </w:rPr>
      </w:pPr>
      <w:r w:rsidRPr="00E9603C">
        <w:rPr>
          <w:lang w:eastAsia="zh-CN"/>
        </w:rPr>
        <w:t>Event filter may include "AN type(s)" as part of the list of parameter values to match, and it indicates to subscribe the event per Access Type.</w:t>
      </w:r>
    </w:p>
    <w:p w14:paraId="609461FF" w14:textId="77777777" w:rsidR="009166E9" w:rsidRPr="00E9603C" w:rsidRDefault="009166E9">
      <w:pPr>
        <w:rPr>
          <w:lang w:eastAsia="zh-CN"/>
        </w:rPr>
      </w:pPr>
      <w:r w:rsidRPr="00E9603C">
        <w:rPr>
          <w:lang w:eastAsia="zh-CN"/>
        </w:rPr>
        <w:t>Event receiving NF ID identifies the NF that shall receive the event reporting.</w:t>
      </w:r>
    </w:p>
    <w:p w14:paraId="37806468" w14:textId="77777777" w:rsidR="009166E9" w:rsidRPr="00E9603C" w:rsidRDefault="009166E9">
      <w:pPr>
        <w:rPr>
          <w:rFonts w:eastAsia="DengXian"/>
          <w:lang w:eastAsia="zh-CN"/>
        </w:rPr>
      </w:pPr>
      <w:r w:rsidRPr="00E9603C">
        <w:rPr>
          <w:rFonts w:eastAsia="DengXian"/>
          <w:lang w:eastAsia="zh-CN"/>
        </w:rPr>
        <w:t>If the Accessible NF IDs is included in the input, the AMF performs a redundancy relationship check in order to find every valid historical event reporting subscription that subscribes the same event report as the current subscription does. This check can be made, for example, by looking for subscription whose Event ID, Event Filter Information, and if necessary, the identical Event Report Information are all identical to the ones of the current subscription.</w:t>
      </w:r>
    </w:p>
    <w:p w14:paraId="5398AB6B" w14:textId="77777777" w:rsidR="009166E9" w:rsidRPr="00E9603C" w:rsidRDefault="009166E9">
      <w:pPr>
        <w:rPr>
          <w:rFonts w:eastAsia="DengXian"/>
          <w:lang w:eastAsia="zh-CN"/>
        </w:rPr>
      </w:pPr>
      <w:r w:rsidRPr="00E9603C">
        <w:rPr>
          <w:rFonts w:eastAsia="DengXian"/>
          <w:lang w:eastAsia="zh-CN"/>
        </w:rPr>
        <w:t>Based on the result of the check, the AMF may get a list of historical event report subscriptions that subscribes the same event report as the current subscription does. For each of these historical subscriptions, the AMF check whether the Event receiving NF ID is matched with the Accessible NF IDs provided by the input of the current subscription request. If there is one or multiple matches, a redundancy relationship is recorded by the AMF. And within this record, the historical subscription is indicated as original subscription and the current subscription is indicated as redundant subscription.</w:t>
      </w:r>
    </w:p>
    <w:p w14:paraId="22F50635" w14:textId="77777777" w:rsidR="009166E9" w:rsidRPr="00E9603C" w:rsidRDefault="009166E9">
      <w:pPr>
        <w:pStyle w:val="NO"/>
        <w:rPr>
          <w:rFonts w:eastAsia="SimSun"/>
          <w:lang w:eastAsia="zh-CN"/>
        </w:rPr>
      </w:pPr>
      <w:r w:rsidRPr="00E9603C">
        <w:rPr>
          <w:rFonts w:eastAsia="SimSun"/>
          <w:lang w:eastAsia="zh-CN"/>
        </w:rPr>
        <w:t>NOTE:</w:t>
      </w:r>
      <w:r w:rsidRPr="00E9603C">
        <w:rPr>
          <w:lang w:eastAsia="zh-CN"/>
        </w:rPr>
        <w:tab/>
      </w:r>
      <w:r w:rsidRPr="00E9603C">
        <w:rPr>
          <w:rFonts w:eastAsia="SimSun"/>
          <w:lang w:eastAsia="zh-CN"/>
        </w:rPr>
        <w:t>for one redundancy relationship, there can be more than one original subscriptions, but only one redundant subscription.</w:t>
      </w:r>
    </w:p>
    <w:p w14:paraId="2CFBED08" w14:textId="77777777" w:rsidR="009166E9" w:rsidRPr="00E9603C" w:rsidRDefault="009166E9">
      <w:pPr>
        <w:rPr>
          <w:rFonts w:eastAsia="DengXian"/>
          <w:lang w:eastAsia="zh-CN"/>
        </w:rPr>
      </w:pPr>
      <w:r w:rsidRPr="00E9603C">
        <w:rPr>
          <w:rFonts w:eastAsia="DengXian"/>
          <w:lang w:eastAsia="zh-CN"/>
        </w:rPr>
        <w:t xml:space="preserve">When the consumer NF needs to modify an existing subscription previously created by itself in the AMF, it invokes </w:t>
      </w:r>
      <w:bookmarkStart w:id="8616" w:name="OLE_LINK18"/>
      <w:bookmarkStart w:id="8617" w:name="OLE_LINK19"/>
      <w:r w:rsidRPr="00E9603C">
        <w:rPr>
          <w:rFonts w:eastAsia="DengXian"/>
          <w:lang w:eastAsia="zh-CN"/>
        </w:rPr>
        <w:t>Namf_EventExposure_Subscribe</w:t>
      </w:r>
      <w:bookmarkEnd w:id="8616"/>
      <w:bookmarkEnd w:id="8617"/>
      <w:r w:rsidRPr="00E9603C">
        <w:rPr>
          <w:rFonts w:eastAsia="DengXian"/>
          <w:lang w:eastAsia="zh-CN"/>
        </w:rPr>
        <w:t xml:space="preserve"> service operation which contains the Subscription Correlation ID and the new </w:t>
      </w:r>
      <w:r w:rsidRPr="00E9603C">
        <w:rPr>
          <w:rFonts w:eastAsia="DengXian"/>
        </w:rPr>
        <w:t>Event Filters</w:t>
      </w:r>
      <w:r w:rsidRPr="00E9603C">
        <w:t xml:space="preserve"> </w:t>
      </w:r>
      <w:r w:rsidRPr="00E9603C">
        <w:rPr>
          <w:rFonts w:eastAsia="DengXian"/>
        </w:rPr>
        <w:t>with Event ID</w:t>
      </w:r>
      <w:r w:rsidRPr="00E9603C">
        <w:rPr>
          <w:rFonts w:eastAsia="DengXian"/>
          <w:lang w:eastAsia="zh-CN"/>
        </w:rPr>
        <w:t xml:space="preserve"> to the AMF.</w:t>
      </w:r>
    </w:p>
    <w:p w14:paraId="57C11436" w14:textId="77777777" w:rsidR="009166E9" w:rsidRPr="00E9603C" w:rsidRDefault="009166E9">
      <w:pPr>
        <w:rPr>
          <w:lang w:eastAsia="zh-CN"/>
        </w:rPr>
      </w:pPr>
      <w:r w:rsidRPr="00E9603C">
        <w:rPr>
          <w:lang w:eastAsia="zh-CN"/>
        </w:rPr>
        <w:t>AMF will update the redundancy relationship record with the Subscription Correlation ID first:</w:t>
      </w:r>
    </w:p>
    <w:p w14:paraId="25314053" w14:textId="77777777" w:rsidR="009166E9" w:rsidRPr="00E9603C" w:rsidRDefault="009166E9">
      <w:pPr>
        <w:pStyle w:val="B1"/>
        <w:rPr>
          <w:lang w:eastAsia="zh-CN"/>
        </w:rPr>
      </w:pPr>
      <w:r w:rsidRPr="00E9603C">
        <w:rPr>
          <w:lang w:eastAsia="zh-CN"/>
        </w:rPr>
        <w:t>-</w:t>
      </w:r>
      <w:r w:rsidRPr="00E9603C">
        <w:rPr>
          <w:lang w:eastAsia="zh-CN"/>
        </w:rPr>
        <w:tab/>
        <w:t>if the subscription associated with the Subscription Correlation ID is recorded as the only original subscription or one of multiple original subscriptions in one or multiple redundancy relationships, when this original subscription is unsubscribed, all these redundancy relationships are removed.</w:t>
      </w:r>
    </w:p>
    <w:p w14:paraId="6D7D686C" w14:textId="77777777" w:rsidR="009166E9" w:rsidRPr="00E9603C" w:rsidRDefault="009166E9">
      <w:pPr>
        <w:pStyle w:val="B1"/>
        <w:rPr>
          <w:lang w:eastAsia="zh-CN"/>
        </w:rPr>
      </w:pPr>
      <w:r w:rsidRPr="00E9603C">
        <w:rPr>
          <w:lang w:eastAsia="zh-CN"/>
        </w:rPr>
        <w:t>-</w:t>
      </w:r>
      <w:r w:rsidRPr="00E9603C">
        <w:rPr>
          <w:lang w:eastAsia="zh-CN"/>
        </w:rPr>
        <w:tab/>
        <w:t>if the subscription associated with the Subscription Correlation ID is recorded as the redundant subscription in one redundancy relationship, when this subscription is unsubscribed, the redundancy relationship is removed.</w:t>
      </w:r>
    </w:p>
    <w:p w14:paraId="7F1BE0E1" w14:textId="77777777" w:rsidR="009166E9" w:rsidRPr="00E9603C" w:rsidRDefault="009166E9">
      <w:pPr>
        <w:rPr>
          <w:lang w:eastAsia="zh-CN"/>
        </w:rPr>
      </w:pPr>
      <w:r w:rsidRPr="00E9603C">
        <w:rPr>
          <w:lang w:eastAsia="zh-CN"/>
        </w:rPr>
        <w:t xml:space="preserve">If the accessible NF IDs is also provided in this </w:t>
      </w:r>
      <w:r w:rsidRPr="00E9603C">
        <w:rPr>
          <w:rFonts w:eastAsia="DengXian"/>
          <w:lang w:eastAsia="zh-CN"/>
        </w:rPr>
        <w:t>Namf_EventExposure_Subscribe</w:t>
      </w:r>
      <w:r w:rsidRPr="00E9603C">
        <w:rPr>
          <w:lang w:eastAsia="zh-CN"/>
        </w:rPr>
        <w:t>, the AMF check the redundancy relationship according to the Accessible NF IDs as above.</w:t>
      </w:r>
    </w:p>
    <w:p w14:paraId="6B8F1C6F" w14:textId="77777777" w:rsidR="009166E9" w:rsidRPr="00E9603C" w:rsidRDefault="009166E9">
      <w:pPr>
        <w:pStyle w:val="Heading4"/>
        <w:rPr>
          <w:lang w:eastAsia="zh-CN"/>
        </w:rPr>
      </w:pPr>
      <w:bookmarkStart w:id="8618" w:name="_Toc42779195"/>
      <w:bookmarkStart w:id="8619" w:name="_Toc42770139"/>
      <w:bookmarkStart w:id="8620" w:name="_Toc43393269"/>
      <w:bookmarkStart w:id="8621" w:name="_Toc44004441"/>
      <w:bookmarkStart w:id="8622" w:name="_Toc50021808"/>
      <w:bookmarkStart w:id="8623" w:name="_Toc50022512"/>
      <w:bookmarkStart w:id="8624" w:name="_Toc50021239"/>
      <w:bookmarkStart w:id="8625" w:name="_Toc57201307"/>
      <w:bookmarkStart w:id="8626" w:name="OLE_LINK27"/>
      <w:bookmarkStart w:id="8627" w:name="OLE_LINK26"/>
      <w:bookmarkStart w:id="8628" w:name="_Toc50579546"/>
      <w:bookmarkStart w:id="8629" w:name="_Toc50309814"/>
      <w:bookmarkStart w:id="8630" w:name="_Toc50023746"/>
      <w:bookmarkStart w:id="8631" w:name="_Toc50023161"/>
      <w:bookmarkStart w:id="8632" w:name="_Toc54770144"/>
      <w:bookmarkStart w:id="8633" w:name="_Toc54779496"/>
      <w:bookmarkStart w:id="8634" w:name="_Toc54786456"/>
      <w:bookmarkStart w:id="8635" w:name="_Toc57641345"/>
      <w:bookmarkStart w:id="8636" w:name="_Toc59101698"/>
      <w:r w:rsidRPr="00E9603C">
        <w:rPr>
          <w:lang w:eastAsia="zh-CN"/>
        </w:rPr>
        <w:t>6.34.2.2</w:t>
      </w:r>
      <w:r w:rsidRPr="00E9603C">
        <w:rPr>
          <w:lang w:eastAsia="zh-CN"/>
        </w:rPr>
        <w:tab/>
        <w:t>Namf_EventExposure_UnSubscribe service operation</w:t>
      </w:r>
      <w:bookmarkEnd w:id="8618"/>
      <w:bookmarkEnd w:id="8619"/>
      <w:bookmarkEnd w:id="8620"/>
      <w:bookmarkEnd w:id="8621"/>
      <w:bookmarkEnd w:id="8622"/>
      <w:bookmarkEnd w:id="8623"/>
      <w:bookmarkEnd w:id="8624"/>
      <w:bookmarkEnd w:id="8625"/>
      <w:bookmarkEnd w:id="8628"/>
      <w:bookmarkEnd w:id="8629"/>
      <w:bookmarkEnd w:id="8630"/>
      <w:bookmarkEnd w:id="8631"/>
      <w:bookmarkEnd w:id="8632"/>
      <w:bookmarkEnd w:id="8633"/>
      <w:bookmarkEnd w:id="8634"/>
      <w:bookmarkEnd w:id="8635"/>
      <w:bookmarkEnd w:id="8636"/>
    </w:p>
    <w:bookmarkEnd w:id="8626"/>
    <w:bookmarkEnd w:id="8627"/>
    <w:p w14:paraId="6C42C289" w14:textId="77777777" w:rsidR="009166E9" w:rsidRPr="00E9603C" w:rsidRDefault="009166E9">
      <w:pPr>
        <w:rPr>
          <w:b/>
          <w:lang w:eastAsia="zh-CN"/>
        </w:rPr>
      </w:pPr>
      <w:r w:rsidRPr="00E9603C">
        <w:rPr>
          <w:b/>
          <w:lang w:eastAsia="zh-CN"/>
        </w:rPr>
        <w:t xml:space="preserve">Service operation name: </w:t>
      </w:r>
      <w:r w:rsidRPr="00E9603C">
        <w:t>Namf_EventExposure_UnSubscribe.</w:t>
      </w:r>
    </w:p>
    <w:p w14:paraId="582DF77B" w14:textId="77777777" w:rsidR="009166E9" w:rsidRPr="00E9603C" w:rsidRDefault="009166E9">
      <w:pPr>
        <w:rPr>
          <w:lang w:eastAsia="zh-CN"/>
        </w:rPr>
      </w:pPr>
      <w:r w:rsidRPr="00E9603C">
        <w:rPr>
          <w:b/>
          <w:lang w:eastAsia="zh-CN"/>
        </w:rPr>
        <w:t>Description:</w:t>
      </w:r>
      <w:r w:rsidRPr="00E9603C">
        <w:rPr>
          <w:lang w:eastAsia="zh-CN"/>
        </w:rPr>
        <w:t xml:space="preserve"> The NF consumer uses this service operation to unsubscribe for a specific event for one UE, group of UE(s), any UE.</w:t>
      </w:r>
    </w:p>
    <w:p w14:paraId="767C114E" w14:textId="77777777" w:rsidR="009166E9" w:rsidRPr="00E9603C" w:rsidRDefault="009166E9">
      <w:r w:rsidRPr="00E9603C">
        <w:rPr>
          <w:b/>
        </w:rPr>
        <w:t>Input, Required:</w:t>
      </w:r>
      <w:r w:rsidRPr="00E9603C">
        <w:t xml:space="preserve"> Subscription Correlation ID.</w:t>
      </w:r>
    </w:p>
    <w:p w14:paraId="10B0E58F" w14:textId="77777777" w:rsidR="009166E9" w:rsidRPr="00E9603C" w:rsidRDefault="009166E9">
      <w:r w:rsidRPr="00E9603C">
        <w:t xml:space="preserve">Input, Optional: </w:t>
      </w:r>
      <w:r w:rsidRPr="00E9603C">
        <w:rPr>
          <w:lang w:eastAsia="zh-CN"/>
        </w:rPr>
        <w:t>None.</w:t>
      </w:r>
    </w:p>
    <w:p w14:paraId="6D635B1D" w14:textId="77777777" w:rsidR="009166E9" w:rsidRPr="00E9603C" w:rsidRDefault="009166E9">
      <w:pPr>
        <w:rPr>
          <w:lang w:eastAsia="zh-CN"/>
        </w:rPr>
      </w:pPr>
      <w:r w:rsidRPr="00E9603C">
        <w:rPr>
          <w:b/>
        </w:rPr>
        <w:t>Output, Required:</w:t>
      </w:r>
      <w:r w:rsidRPr="00E9603C">
        <w:rPr>
          <w:lang w:eastAsia="zh-CN"/>
        </w:rPr>
        <w:t xml:space="preserve"> Operation execution result indication</w:t>
      </w:r>
      <w:r w:rsidRPr="00E9603C">
        <w:rPr>
          <w:i/>
        </w:rPr>
        <w:t>.</w:t>
      </w:r>
    </w:p>
    <w:p w14:paraId="17AB6245" w14:textId="77777777" w:rsidR="009166E9" w:rsidRPr="00E9603C" w:rsidRDefault="009166E9">
      <w:r w:rsidRPr="00E9603C">
        <w:t>Output, Optional: None</w:t>
      </w:r>
      <w:r w:rsidRPr="00E9603C">
        <w:rPr>
          <w:i/>
        </w:rPr>
        <w:t>.</w:t>
      </w:r>
    </w:p>
    <w:p w14:paraId="24E5B8ED" w14:textId="77777777" w:rsidR="009166E9" w:rsidRPr="00E9603C" w:rsidRDefault="009166E9">
      <w:pPr>
        <w:rPr>
          <w:lang w:eastAsia="zh-CN"/>
        </w:rPr>
      </w:pPr>
      <w:r w:rsidRPr="00E9603C">
        <w:rPr>
          <w:lang w:eastAsia="zh-CN"/>
        </w:rPr>
        <w:t>The NF consumer unsubscribes the event notification by invoking Namf_EventExposure_Unsubscribe (</w:t>
      </w:r>
      <w:r w:rsidRPr="00E9603C">
        <w:rPr>
          <w:rFonts w:eastAsia="DengXian"/>
        </w:rPr>
        <w:t>Subscription Correlation ID</w:t>
      </w:r>
      <w:r w:rsidRPr="00E9603C">
        <w:rPr>
          <w:lang w:eastAsia="zh-CN"/>
        </w:rPr>
        <w:t>) to the AMF.</w:t>
      </w:r>
    </w:p>
    <w:p w14:paraId="1BF416FE" w14:textId="77777777" w:rsidR="009166E9" w:rsidRPr="00E9603C" w:rsidRDefault="009166E9">
      <w:pPr>
        <w:rPr>
          <w:lang w:eastAsia="zh-CN"/>
        </w:rPr>
      </w:pPr>
      <w:r w:rsidRPr="00E9603C">
        <w:rPr>
          <w:lang w:eastAsia="zh-CN"/>
        </w:rPr>
        <w:t>AMF checks redundancy relationship record with the Subscription Correlation ID:</w:t>
      </w:r>
    </w:p>
    <w:p w14:paraId="7E22DF44" w14:textId="77777777" w:rsidR="009166E9" w:rsidRPr="00E9603C" w:rsidRDefault="009166E9">
      <w:pPr>
        <w:pStyle w:val="B1"/>
        <w:rPr>
          <w:lang w:eastAsia="zh-CN"/>
        </w:rPr>
      </w:pPr>
      <w:r w:rsidRPr="00E9603C">
        <w:rPr>
          <w:lang w:eastAsia="zh-CN"/>
        </w:rPr>
        <w:t>-</w:t>
      </w:r>
      <w:r w:rsidRPr="00E9603C">
        <w:rPr>
          <w:lang w:eastAsia="zh-CN"/>
        </w:rPr>
        <w:tab/>
        <w:t>or one of multiple original subscriptions in one or multiple redundancy relationships, when this original subscription is unsubscribed, all these redundancy relationships are removed.</w:t>
      </w:r>
    </w:p>
    <w:p w14:paraId="1ADC4178" w14:textId="77777777" w:rsidR="009166E9" w:rsidRPr="00E9603C" w:rsidRDefault="009166E9">
      <w:pPr>
        <w:pStyle w:val="B1"/>
        <w:rPr>
          <w:lang w:eastAsia="zh-CN"/>
        </w:rPr>
      </w:pPr>
      <w:r w:rsidRPr="00E9603C">
        <w:rPr>
          <w:lang w:eastAsia="zh-CN"/>
        </w:rPr>
        <w:t>-</w:t>
      </w:r>
      <w:r w:rsidRPr="00E9603C">
        <w:rPr>
          <w:lang w:eastAsia="zh-CN"/>
        </w:rPr>
        <w:tab/>
        <w:t>if the subscription associated with the Subscription Correlation ID is recorded as the redundant subscription in one redundancy relationship, when this subscription is unsubscribed, the redundancy relationship is removed.</w:t>
      </w:r>
    </w:p>
    <w:p w14:paraId="0EC8658C" w14:textId="77777777" w:rsidR="009166E9" w:rsidRPr="00E9603C" w:rsidRDefault="009166E9">
      <w:pPr>
        <w:pStyle w:val="Heading4"/>
        <w:rPr>
          <w:lang w:eastAsia="zh-CN"/>
        </w:rPr>
      </w:pPr>
      <w:bookmarkStart w:id="8637" w:name="_Toc43393270"/>
      <w:bookmarkStart w:id="8638" w:name="_Toc42770140"/>
      <w:bookmarkStart w:id="8639" w:name="_Toc50022513"/>
      <w:bookmarkStart w:id="8640" w:name="_Toc50023162"/>
      <w:bookmarkStart w:id="8641" w:name="_Toc42779196"/>
      <w:bookmarkStart w:id="8642" w:name="_Toc50021809"/>
      <w:bookmarkStart w:id="8643" w:name="_Toc50023747"/>
      <w:bookmarkStart w:id="8644" w:name="_Toc44004442"/>
      <w:bookmarkStart w:id="8645" w:name="_Toc50579547"/>
      <w:bookmarkStart w:id="8646" w:name="_Toc54770145"/>
      <w:bookmarkStart w:id="8647" w:name="_Toc54779497"/>
      <w:bookmarkStart w:id="8648" w:name="_Toc54786457"/>
      <w:bookmarkStart w:id="8649" w:name="_Toc50021240"/>
      <w:bookmarkStart w:id="8650" w:name="_Toc57201308"/>
      <w:bookmarkStart w:id="8651" w:name="_Toc50309815"/>
      <w:bookmarkStart w:id="8652" w:name="_Toc57641346"/>
      <w:bookmarkStart w:id="8653" w:name="_Toc59101699"/>
      <w:r w:rsidRPr="00E9603C">
        <w:rPr>
          <w:lang w:eastAsia="zh-CN"/>
        </w:rPr>
        <w:t>6.34.2.3</w:t>
      </w:r>
      <w:r w:rsidRPr="00E9603C">
        <w:rPr>
          <w:lang w:eastAsia="zh-CN"/>
        </w:rPr>
        <w:tab/>
        <w:t>Namf_EventExposure_Notify service operation</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p>
    <w:p w14:paraId="38EC743E" w14:textId="77777777" w:rsidR="009166E9" w:rsidRPr="00E9603C" w:rsidRDefault="009166E9">
      <w:r w:rsidRPr="00E9603C">
        <w:rPr>
          <w:b/>
        </w:rPr>
        <w:t>Service operation name</w:t>
      </w:r>
      <w:r w:rsidRPr="00E9603C">
        <w:t>: Namf_EventExposure_Notify.</w:t>
      </w:r>
    </w:p>
    <w:p w14:paraId="623433D5" w14:textId="77777777" w:rsidR="009166E9" w:rsidRPr="00E9603C" w:rsidRDefault="009166E9">
      <w:pPr>
        <w:rPr>
          <w:lang w:eastAsia="zh-CN"/>
        </w:rPr>
      </w:pPr>
      <w:r w:rsidRPr="00E9603C">
        <w:rPr>
          <w:b/>
        </w:rPr>
        <w:t>Service operation description:</w:t>
      </w:r>
      <w:r w:rsidRPr="00E9603C">
        <w:t xml:space="preserve"> Provides the previously subscribed event information to the </w:t>
      </w:r>
      <w:r w:rsidRPr="00E9603C">
        <w:rPr>
          <w:lang w:eastAsia="zh-CN"/>
        </w:rPr>
        <w:t xml:space="preserve">NF Consumer </w:t>
      </w:r>
      <w:r w:rsidRPr="00E9603C">
        <w:t xml:space="preserve">which </w:t>
      </w:r>
      <w:r w:rsidRPr="00E9603C">
        <w:rPr>
          <w:lang w:eastAsia="zh-CN"/>
        </w:rPr>
        <w:t xml:space="preserve">has </w:t>
      </w:r>
      <w:r w:rsidRPr="00E9603C">
        <w:t xml:space="preserve">subscribed </w:t>
      </w:r>
      <w:r w:rsidRPr="00E9603C">
        <w:rPr>
          <w:lang w:eastAsia="zh-CN"/>
        </w:rPr>
        <w:t xml:space="preserve">to </w:t>
      </w:r>
      <w:r w:rsidRPr="00E9603C">
        <w:t>that event</w:t>
      </w:r>
      <w:r w:rsidRPr="00E9603C">
        <w:rPr>
          <w:lang w:eastAsia="zh-CN"/>
        </w:rPr>
        <w:t xml:space="preserve"> before</w:t>
      </w:r>
      <w:r w:rsidRPr="00E9603C">
        <w:t>.</w:t>
      </w:r>
    </w:p>
    <w:p w14:paraId="07B54CE5" w14:textId="77777777" w:rsidR="009166E9" w:rsidRPr="00E9603C" w:rsidRDefault="009166E9">
      <w:r w:rsidRPr="00E9603C">
        <w:rPr>
          <w:b/>
        </w:rPr>
        <w:t>Input, Required:</w:t>
      </w:r>
      <w:r w:rsidRPr="00E9603C">
        <w:t xml:space="preserve"> AMF ID (GUAMI), Notification Correlation Information, Event ID, corresponding UE(s) (SUPI(s) and if available GPSI(s)), time stamp.</w:t>
      </w:r>
    </w:p>
    <w:p w14:paraId="5153B0DA" w14:textId="77777777" w:rsidR="009166E9" w:rsidRPr="00E9603C" w:rsidRDefault="009166E9">
      <w:r w:rsidRPr="00E9603C">
        <w:rPr>
          <w:b/>
        </w:rPr>
        <w:t>Input, Optional:</w:t>
      </w:r>
      <w:r w:rsidRPr="00E9603C">
        <w:t xml:space="preserve"> </w:t>
      </w:r>
      <w:r w:rsidRPr="00E9603C">
        <w:rPr>
          <w:lang w:eastAsia="zh-CN"/>
        </w:rPr>
        <w:t>Event specific parameter list.</w:t>
      </w:r>
    </w:p>
    <w:p w14:paraId="12B475DD" w14:textId="77777777" w:rsidR="009166E9" w:rsidRPr="00E9603C" w:rsidRDefault="009166E9">
      <w:pPr>
        <w:rPr>
          <w:lang w:eastAsia="zh-CN"/>
        </w:rPr>
      </w:pPr>
      <w:r w:rsidRPr="00E9603C">
        <w:t>Output, Required:</w:t>
      </w:r>
      <w:r w:rsidRPr="00E9603C">
        <w:rPr>
          <w:lang w:eastAsia="zh-CN"/>
        </w:rPr>
        <w:t xml:space="preserve"> None</w:t>
      </w:r>
      <w:r w:rsidRPr="00E9603C">
        <w:rPr>
          <w:i/>
        </w:rPr>
        <w:t>.</w:t>
      </w:r>
    </w:p>
    <w:p w14:paraId="301A4A85" w14:textId="77777777" w:rsidR="009166E9" w:rsidRPr="00E9603C" w:rsidRDefault="009166E9">
      <w:r w:rsidRPr="00E9603C">
        <w:t>Output, Optional: None</w:t>
      </w:r>
      <w:r w:rsidRPr="00E9603C">
        <w:rPr>
          <w:i/>
        </w:rPr>
        <w:t>.</w:t>
      </w:r>
    </w:p>
    <w:p w14:paraId="7BA9A2BC" w14:textId="77777777" w:rsidR="009166E9" w:rsidRPr="00E9603C" w:rsidRDefault="009166E9">
      <w:pPr>
        <w:rPr>
          <w:lang w:eastAsia="zh-CN"/>
        </w:rPr>
      </w:pPr>
      <w:r w:rsidRPr="00E9603C">
        <w:rPr>
          <w:lang w:eastAsia="zh-CN"/>
        </w:rPr>
        <w:t xml:space="preserve">When the AMF detects a UE </w:t>
      </w:r>
      <w:r w:rsidRPr="00E9603C">
        <w:rPr>
          <w:rFonts w:eastAsia="DengXian"/>
          <w:lang w:eastAsia="zh-CN"/>
        </w:rPr>
        <w:t>access and</w:t>
      </w:r>
      <w:r w:rsidRPr="00E9603C">
        <w:rPr>
          <w:lang w:eastAsia="zh-CN"/>
        </w:rPr>
        <w:t xml:space="preserve"> mobility event corresponding to a Subscription, it </w:t>
      </w:r>
      <w:r w:rsidRPr="00E9603C">
        <w:rPr>
          <w:rFonts w:eastAsia="DengXian"/>
          <w:lang w:eastAsia="zh-CN"/>
        </w:rPr>
        <w:t>invokes Namf_EventExposure_Notify service operation</w:t>
      </w:r>
      <w:r w:rsidRPr="00E9603C">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E9603C">
        <w:rPr>
          <w:rFonts w:eastAsia="DengXian"/>
          <w:lang w:eastAsia="zh-CN"/>
        </w:rPr>
        <w:t>event specific parameter indicates</w:t>
      </w:r>
      <w:r w:rsidRPr="00E9603C">
        <w:rPr>
          <w:lang w:eastAsia="zh-CN"/>
        </w:rPr>
        <w:t xml:space="preserve"> the type of mobility event and related information, e.g. Registration Area Update/new Registration Area.</w:t>
      </w:r>
    </w:p>
    <w:p w14:paraId="35D4FF02" w14:textId="77777777" w:rsidR="009166E9" w:rsidRPr="00E9603C" w:rsidRDefault="009166E9">
      <w:pPr>
        <w:rPr>
          <w:lang w:eastAsia="zh-CN"/>
        </w:rPr>
      </w:pPr>
      <w:r w:rsidRPr="00E9603C">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747BB2E" w14:textId="77777777" w:rsidR="009166E9" w:rsidRPr="00E9603C" w:rsidRDefault="009166E9">
      <w:pPr>
        <w:rPr>
          <w:lang w:eastAsia="zh-CN"/>
        </w:rPr>
      </w:pPr>
      <w:r w:rsidRPr="00E9603C">
        <w:rPr>
          <w:lang w:eastAsia="zh-CN"/>
        </w:rPr>
        <w:t>According to the redundancy relationship record, if the subscription is a redundant subscription, the optional event specific parameter list is omitted.</w:t>
      </w:r>
    </w:p>
    <w:p w14:paraId="25E4AA2E" w14:textId="77777777" w:rsidR="009166E9" w:rsidRPr="00E9603C" w:rsidRDefault="009166E9">
      <w:pPr>
        <w:pStyle w:val="Heading3"/>
        <w:rPr>
          <w:lang w:eastAsia="zh-CN"/>
        </w:rPr>
      </w:pPr>
      <w:bookmarkStart w:id="8654" w:name="_Toc43393271"/>
      <w:bookmarkStart w:id="8655" w:name="_Toc57201309"/>
      <w:bookmarkStart w:id="8656" w:name="OLE_LINK15"/>
      <w:bookmarkStart w:id="8657" w:name="_Toc54770146"/>
      <w:bookmarkStart w:id="8658" w:name="_Toc10162"/>
      <w:bookmarkStart w:id="8659" w:name="_Toc6358"/>
      <w:bookmarkStart w:id="8660" w:name="_Toc24593"/>
      <w:bookmarkStart w:id="8661" w:name="_Toc54779498"/>
      <w:bookmarkStart w:id="8662" w:name="_Toc9237"/>
      <w:bookmarkStart w:id="8663" w:name="_Toc10355"/>
      <w:bookmarkStart w:id="8664" w:name="_Toc31355"/>
      <w:bookmarkStart w:id="8665" w:name="_Toc50023748"/>
      <w:bookmarkStart w:id="8666" w:name="_Toc54786458"/>
      <w:bookmarkStart w:id="8667" w:name="_Toc23613"/>
      <w:bookmarkStart w:id="8668" w:name="_Toc2208"/>
      <w:bookmarkStart w:id="8669" w:name="_Toc50021810"/>
      <w:bookmarkStart w:id="8670" w:name="_Toc50309816"/>
      <w:bookmarkStart w:id="8671" w:name="_Toc50021241"/>
      <w:bookmarkStart w:id="8672" w:name="_Toc50022514"/>
      <w:bookmarkStart w:id="8673" w:name="_Toc50579548"/>
      <w:bookmarkStart w:id="8674" w:name="_Toc50023163"/>
      <w:bookmarkStart w:id="8675" w:name="_Toc44004443"/>
      <w:bookmarkStart w:id="8676" w:name="_Toc57641347"/>
      <w:bookmarkStart w:id="8677" w:name="_Toc59101700"/>
      <w:r w:rsidRPr="00E9603C">
        <w:rPr>
          <w:lang w:eastAsia="zh-CN"/>
        </w:rPr>
        <w:t>6.34.3</w:t>
      </w:r>
      <w:r w:rsidRPr="00E9603C">
        <w:rPr>
          <w:lang w:eastAsia="zh-CN"/>
        </w:rPr>
        <w:tab/>
      </w:r>
      <w:r w:rsidRPr="00E9603C">
        <w:t>Impacts on services, entities and interfaces</w:t>
      </w:r>
      <w:bookmarkEnd w:id="8654"/>
      <w:bookmarkEnd w:id="8655"/>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bookmarkEnd w:id="8656"/>
    <w:p w14:paraId="506171B7" w14:textId="77777777" w:rsidR="009166E9" w:rsidRPr="00E9603C" w:rsidRDefault="009166E9">
      <w:pPr>
        <w:rPr>
          <w:lang w:eastAsia="zh-CN"/>
        </w:rPr>
      </w:pPr>
      <w:r w:rsidRPr="00E9603C">
        <w:rPr>
          <w:lang w:eastAsia="zh-CN"/>
        </w:rPr>
        <w:t>Impact on services:</w:t>
      </w:r>
    </w:p>
    <w:p w14:paraId="45544C80" w14:textId="77777777" w:rsidR="009166E9" w:rsidRPr="00E9603C" w:rsidRDefault="009166E9">
      <w:pPr>
        <w:pStyle w:val="B1"/>
        <w:rPr>
          <w:lang w:eastAsia="zh-CN"/>
        </w:rPr>
      </w:pPr>
      <w:r w:rsidRPr="00E9603C">
        <w:rPr>
          <w:lang w:eastAsia="zh-CN"/>
        </w:rPr>
        <w:t>-</w:t>
      </w:r>
      <w:r w:rsidRPr="00E9603C">
        <w:rPr>
          <w:lang w:eastAsia="zh-CN"/>
        </w:rPr>
        <w:tab/>
        <w:t xml:space="preserve">The </w:t>
      </w:r>
      <w:r w:rsidRPr="00E9603C">
        <w:rPr>
          <w:rFonts w:eastAsia="SimSun"/>
        </w:rPr>
        <w:t>5GC NF's event exposure service that consumed by NWDAF, such as</w:t>
      </w:r>
      <w:r w:rsidRPr="00E9603C">
        <w:rPr>
          <w:lang w:eastAsia="zh-CN"/>
        </w:rPr>
        <w:t xml:space="preserve"> Namf_EventExposure</w:t>
      </w:r>
      <w:r w:rsidRPr="00E9603C">
        <w:rPr>
          <w:rFonts w:eastAsia="SimSun"/>
          <w:lang w:eastAsia="zh-CN"/>
        </w:rPr>
        <w:t xml:space="preserve">, </w:t>
      </w:r>
      <w:r w:rsidRPr="00E9603C">
        <w:rPr>
          <w:lang w:eastAsia="zh-CN"/>
        </w:rPr>
        <w:t xml:space="preserve">Nsmf_EventExposure, Npcf_EventExposure, Nudm_EventExposure, Nnef_EventExposure, and Naf_EventExposure services </w:t>
      </w:r>
      <w:r w:rsidRPr="00E9603C">
        <w:rPr>
          <w:rFonts w:eastAsia="SimSun"/>
          <w:lang w:eastAsia="zh-CN"/>
        </w:rPr>
        <w:t xml:space="preserve">may need </w:t>
      </w:r>
      <w:r w:rsidRPr="00E9603C">
        <w:rPr>
          <w:lang w:eastAsia="zh-CN"/>
        </w:rPr>
        <w:t>modification to support the redundancy relationship check and notification simplifying.</w:t>
      </w:r>
    </w:p>
    <w:p w14:paraId="4E07AE3B" w14:textId="77777777" w:rsidR="009166E9" w:rsidRPr="00E9603C" w:rsidRDefault="009166E9">
      <w:pPr>
        <w:rPr>
          <w:lang w:eastAsia="zh-CN"/>
        </w:rPr>
      </w:pPr>
      <w:r w:rsidRPr="00E9603C">
        <w:t>Impact on NWDAF:</w:t>
      </w:r>
    </w:p>
    <w:p w14:paraId="17B3DE36" w14:textId="77777777" w:rsidR="009166E9" w:rsidRPr="00E9603C" w:rsidRDefault="009166E9">
      <w:pPr>
        <w:pStyle w:val="B1"/>
        <w:rPr>
          <w:lang w:eastAsia="zh-CN"/>
        </w:rPr>
      </w:pPr>
      <w:r w:rsidRPr="00E9603C">
        <w:rPr>
          <w:lang w:eastAsia="zh-CN"/>
        </w:rPr>
        <w:t>-</w:t>
      </w:r>
      <w:r w:rsidRPr="00E9603C">
        <w:rPr>
          <w:lang w:eastAsia="zh-CN"/>
        </w:rPr>
        <w:tab/>
        <w:t>The data accessibility to other NWDAF instances needs to be pre-configured.</w:t>
      </w:r>
    </w:p>
    <w:p w14:paraId="6A6069BF" w14:textId="77777777" w:rsidR="009166E9" w:rsidRPr="00E9603C" w:rsidRDefault="009166E9">
      <w:pPr>
        <w:pStyle w:val="B1"/>
        <w:rPr>
          <w:lang w:eastAsia="zh-CN"/>
        </w:rPr>
      </w:pPr>
      <w:r w:rsidRPr="00E9603C">
        <w:rPr>
          <w:lang w:eastAsia="zh-CN"/>
        </w:rPr>
        <w:t>-</w:t>
      </w:r>
      <w:r w:rsidRPr="00E9603C">
        <w:rPr>
          <w:lang w:eastAsia="zh-CN"/>
        </w:rPr>
        <w:tab/>
        <w:t>The coordination between multiple NWDAF instances is needed.</w:t>
      </w:r>
    </w:p>
    <w:p w14:paraId="0FC5C411" w14:textId="77777777" w:rsidR="009166E9" w:rsidRPr="00E9603C" w:rsidRDefault="009166E9">
      <w:pPr>
        <w:pStyle w:val="Heading2"/>
      </w:pPr>
      <w:bookmarkStart w:id="8678" w:name="_Toc50023749"/>
      <w:bookmarkStart w:id="8679" w:name="_Toc50022515"/>
      <w:bookmarkStart w:id="8680" w:name="_Toc50023164"/>
      <w:bookmarkStart w:id="8681" w:name="_Toc2337"/>
      <w:bookmarkStart w:id="8682" w:name="_Toc44004444"/>
      <w:bookmarkStart w:id="8683" w:name="_Toc28922"/>
      <w:bookmarkStart w:id="8684" w:name="_Toc50309817"/>
      <w:bookmarkStart w:id="8685" w:name="_Toc43393272"/>
      <w:bookmarkStart w:id="8686" w:name="_Toc42779197"/>
      <w:bookmarkStart w:id="8687" w:name="_Toc42770141"/>
      <w:bookmarkStart w:id="8688" w:name="_Toc29635"/>
      <w:bookmarkStart w:id="8689" w:name="_Toc50579549"/>
      <w:bookmarkStart w:id="8690" w:name="_Toc17922"/>
      <w:bookmarkStart w:id="8691" w:name="_Toc11696"/>
      <w:bookmarkStart w:id="8692" w:name="_Toc14992"/>
      <w:bookmarkStart w:id="8693" w:name="_Toc50021811"/>
      <w:bookmarkStart w:id="8694" w:name="_Toc24996"/>
      <w:bookmarkStart w:id="8695" w:name="_Toc54770147"/>
      <w:bookmarkStart w:id="8696" w:name="_Toc54779499"/>
      <w:bookmarkStart w:id="8697" w:name="_Toc54786459"/>
      <w:bookmarkStart w:id="8698" w:name="_Toc50021242"/>
      <w:bookmarkStart w:id="8699" w:name="_Toc57201310"/>
      <w:bookmarkStart w:id="8700" w:name="_Toc161"/>
      <w:bookmarkStart w:id="8701" w:name="_Toc57641348"/>
      <w:bookmarkStart w:id="8702" w:name="_Toc59101701"/>
      <w:r w:rsidRPr="00E9603C">
        <w:rPr>
          <w:lang w:eastAsia="zh-CN"/>
        </w:rPr>
        <w:t>6.35</w:t>
      </w:r>
      <w:r w:rsidRPr="00E9603C">
        <w:rPr>
          <w:lang w:eastAsia="ko-KR"/>
        </w:rPr>
        <w:tab/>
      </w:r>
      <w:r w:rsidRPr="00E9603C">
        <w:t>Solution</w:t>
      </w:r>
      <w:r w:rsidRPr="00E9603C">
        <w:rPr>
          <w:lang w:eastAsia="zh-CN"/>
        </w:rPr>
        <w:t xml:space="preserve"> #35</w:t>
      </w:r>
      <w:r w:rsidRPr="00E9603C">
        <w:t>: Using a dedicated NF for data collection</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30FF876F" w14:textId="77777777" w:rsidR="009166E9" w:rsidRPr="00E9603C" w:rsidRDefault="009166E9">
      <w:pPr>
        <w:pStyle w:val="Heading3"/>
      </w:pPr>
      <w:bookmarkStart w:id="8703" w:name="_Toc1536"/>
      <w:bookmarkStart w:id="8704" w:name="_Toc54786460"/>
      <w:bookmarkStart w:id="8705" w:name="_Toc3236"/>
      <w:bookmarkStart w:id="8706" w:name="_Toc21311"/>
      <w:bookmarkStart w:id="8707" w:name="_Toc31939"/>
      <w:bookmarkStart w:id="8708" w:name="_Toc42779198"/>
      <w:bookmarkStart w:id="8709" w:name="_Toc26050"/>
      <w:bookmarkStart w:id="8710" w:name="_Toc44004445"/>
      <w:bookmarkStart w:id="8711" w:name="_Toc50021243"/>
      <w:bookmarkStart w:id="8712" w:name="_Toc50022516"/>
      <w:bookmarkStart w:id="8713" w:name="_Toc50309818"/>
      <w:bookmarkStart w:id="8714" w:name="_Toc54770148"/>
      <w:bookmarkStart w:id="8715" w:name="_Toc50023165"/>
      <w:bookmarkStart w:id="8716" w:name="_Toc57201311"/>
      <w:bookmarkStart w:id="8717" w:name="_Toc50579550"/>
      <w:bookmarkStart w:id="8718" w:name="_Toc10008"/>
      <w:bookmarkStart w:id="8719" w:name="_Toc50021812"/>
      <w:bookmarkStart w:id="8720" w:name="_Toc50023750"/>
      <w:bookmarkStart w:id="8721" w:name="_Toc14666"/>
      <w:bookmarkStart w:id="8722" w:name="_Toc27453"/>
      <w:bookmarkStart w:id="8723" w:name="_Toc43393273"/>
      <w:bookmarkStart w:id="8724" w:name="_Toc42770142"/>
      <w:bookmarkStart w:id="8725" w:name="_Toc54779500"/>
      <w:bookmarkStart w:id="8726" w:name="_Toc57641349"/>
      <w:bookmarkStart w:id="8727" w:name="_Toc59101702"/>
      <w:r w:rsidRPr="00E9603C">
        <w:t>6.</w:t>
      </w:r>
      <w:r w:rsidRPr="00E9603C">
        <w:rPr>
          <w:lang w:eastAsia="zh-CN"/>
        </w:rPr>
        <w:t>35</w:t>
      </w:r>
      <w:r w:rsidRPr="00E9603C">
        <w:t>.1</w:t>
      </w:r>
      <w:r w:rsidRPr="00E9603C">
        <w:tab/>
        <w:t>Description</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55FB7D32" w14:textId="77777777" w:rsidR="009166E9" w:rsidRPr="00E9603C" w:rsidRDefault="009166E9">
      <w:pPr>
        <w:pStyle w:val="Heading4"/>
        <w:rPr>
          <w:lang w:eastAsia="zh-CN"/>
        </w:rPr>
      </w:pPr>
      <w:bookmarkStart w:id="8728" w:name="_Toc50023751"/>
      <w:bookmarkStart w:id="8729" w:name="_Toc50579551"/>
      <w:bookmarkStart w:id="8730" w:name="_Toc50021813"/>
      <w:bookmarkStart w:id="8731" w:name="_Toc54770149"/>
      <w:bookmarkStart w:id="8732" w:name="_Toc54779501"/>
      <w:bookmarkStart w:id="8733" w:name="_Toc54786461"/>
      <w:bookmarkStart w:id="8734" w:name="_Toc50021244"/>
      <w:bookmarkStart w:id="8735" w:name="_Toc50022517"/>
      <w:bookmarkStart w:id="8736" w:name="_Toc57201312"/>
      <w:bookmarkStart w:id="8737" w:name="_Toc50023166"/>
      <w:bookmarkStart w:id="8738" w:name="_Toc50309819"/>
      <w:bookmarkStart w:id="8739" w:name="_Toc57641350"/>
      <w:bookmarkStart w:id="8740" w:name="_Toc59101703"/>
      <w:r w:rsidRPr="00E9603C">
        <w:rPr>
          <w:lang w:eastAsia="zh-CN"/>
        </w:rPr>
        <w:t>6.35.1.1</w:t>
      </w:r>
      <w:r w:rsidRPr="00E9603C">
        <w:rPr>
          <w:lang w:eastAsia="zh-CN"/>
        </w:rPr>
        <w:tab/>
        <w:t>Introduction</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2BFED922" w14:textId="77777777" w:rsidR="009166E9" w:rsidRPr="00E9603C" w:rsidRDefault="009166E9">
      <w:r w:rsidRPr="00E9603C">
        <w:rPr>
          <w:lang w:eastAsia="zh-CN"/>
        </w:rPr>
        <w:t xml:space="preserve">This solution is proposed for Key Issue #11: </w:t>
      </w:r>
      <w:r w:rsidRPr="00E9603C">
        <w:t>Increasing efficiency of data collection</w:t>
      </w:r>
      <w:r w:rsidRPr="00E9603C">
        <w:rPr>
          <w:lang w:eastAsia="zh-CN"/>
        </w:rPr>
        <w:t xml:space="preserve"> and Key Issue #1: Logical decomposition of NWDAF and possible interactions between logical functions and Key Issue #2: Multiple NWDAF instances.</w:t>
      </w:r>
    </w:p>
    <w:p w14:paraId="6ADCAB64" w14:textId="77777777" w:rsidR="009166E9" w:rsidRPr="00E9603C" w:rsidRDefault="009166E9">
      <w:r w:rsidRPr="00E9603C">
        <w:t>The solution proposes Network Functions to provide the data required by the NWDAF to derive analytics to a dedicated NF that collects data from multiple NFs (Event Providers). This is illustrated below.</w:t>
      </w:r>
    </w:p>
    <w:p w14:paraId="2EA80474" w14:textId="77777777" w:rsidR="009166E9" w:rsidRPr="00E9603C" w:rsidRDefault="009166E9">
      <w:pPr>
        <w:pStyle w:val="TH"/>
      </w:pPr>
      <w:r w:rsidRPr="00E9603C">
        <w:object w:dxaOrig="6957" w:dyaOrig="4157" w14:anchorId="0694AB30">
          <v:shape id="_x0000_i1110" type="#_x0000_t75" style="width:415.5pt;height:248pt;mso-position-horizontal-relative:page;mso-position-vertical-relative:page" o:ole="">
            <v:imagedata r:id="rId168" o:title=""/>
          </v:shape>
          <o:OLEObject Type="Embed" ProgID="Visio.Drawing.15" ShapeID="_x0000_i1110" DrawAspect="Content" ObjectID="_1669716016" r:id="rId169"/>
        </w:object>
      </w:r>
    </w:p>
    <w:p w14:paraId="7EBFA9FB" w14:textId="77777777" w:rsidR="009166E9" w:rsidRPr="00E9603C" w:rsidRDefault="009166E9">
      <w:pPr>
        <w:pStyle w:val="TF"/>
      </w:pPr>
      <w:r w:rsidRPr="00E9603C">
        <w:t>Figure 6.</w:t>
      </w:r>
      <w:r w:rsidRPr="00E9603C">
        <w:rPr>
          <w:lang w:eastAsia="zh-CN"/>
        </w:rPr>
        <w:t>35</w:t>
      </w:r>
      <w:r w:rsidRPr="00E9603C">
        <w:t>.1.1-1: Proposed NWDAF architecture utilising the DCNF</w:t>
      </w:r>
    </w:p>
    <w:p w14:paraId="19E90C34" w14:textId="77777777" w:rsidR="009166E9" w:rsidRPr="00E9603C" w:rsidRDefault="009166E9">
      <w:r w:rsidRPr="00E9603C">
        <w:t>The advantage with this approach is that the NWDAF collect data from a single NF (DCNF) reducing the load at the NWDAF on identifying the NF that contains the required data. An example is shown in Figure 6.</w:t>
      </w:r>
      <w:r w:rsidRPr="00E9603C">
        <w:rPr>
          <w:lang w:eastAsia="zh-CN"/>
        </w:rPr>
        <w:t>35</w:t>
      </w:r>
      <w:r w:rsidRPr="00E9603C">
        <w:t>.1-2 where the NWDAF requires location information from the AMF to derive analytics on location changes. All AMFs in the PLMN provide location events to a single network function (DCNF). The NWDAF subscribes from the DCNF to retrieve the relevant data to derive analytics.</w:t>
      </w:r>
    </w:p>
    <w:p w14:paraId="1C85F0D9" w14:textId="77777777" w:rsidR="009166E9" w:rsidRPr="00E9603C" w:rsidRDefault="009166E9">
      <w:pPr>
        <w:pStyle w:val="TH"/>
      </w:pPr>
      <w:r w:rsidRPr="00E9603C">
        <w:object w:dxaOrig="5197" w:dyaOrig="6188" w14:anchorId="107803B1">
          <v:shape id="对象 108" o:spid="_x0000_i1111" type="#_x0000_t75" style="width:316.5pt;height:377pt;mso-position-horizontal-relative:page;mso-position-vertical-relative:page" o:ole="">
            <v:imagedata r:id="rId170" o:title=""/>
          </v:shape>
          <o:OLEObject Type="Embed" ProgID="Visio.Drawing.15" ShapeID="对象 108" DrawAspect="Content" ObjectID="_1669716017" r:id="rId171"/>
        </w:object>
      </w:r>
    </w:p>
    <w:p w14:paraId="59757305" w14:textId="77777777" w:rsidR="009166E9" w:rsidRPr="00E9603C" w:rsidRDefault="009166E9">
      <w:pPr>
        <w:pStyle w:val="TF"/>
      </w:pPr>
      <w:r w:rsidRPr="00E9603C">
        <w:t>Figure 6.</w:t>
      </w:r>
      <w:r w:rsidRPr="00E9603C">
        <w:rPr>
          <w:lang w:eastAsia="zh-CN"/>
        </w:rPr>
        <w:t>35</w:t>
      </w:r>
      <w:r w:rsidRPr="00E9603C">
        <w:t>.1.1-2: NFs providing data to a central data storage NF</w:t>
      </w:r>
    </w:p>
    <w:p w14:paraId="09CA7DE2" w14:textId="77777777" w:rsidR="009166E9" w:rsidRPr="00E9603C" w:rsidRDefault="009166E9">
      <w:r w:rsidRPr="00E9603C">
        <w:t>The DNCF may be a functionality within the NWDAF or may be a separate Network Function supporting a dedicated data collection functionality. The advantage of the latter is that it reduces the processing load at an NWDAF as each NWDAF will have a single point of contact with the DCNF when subscribing to be notified of one or more Events.</w:t>
      </w:r>
    </w:p>
    <w:p w14:paraId="384BEC44" w14:textId="77777777" w:rsidR="009166E9" w:rsidRPr="00E9603C" w:rsidRDefault="009166E9">
      <w:r w:rsidRPr="00E9603C">
        <w:t>To support NWDAFs deployed in a distributed environment a DCNF is configured to support a serving area (stored in the NRF). The NWDAF discovers a DCNF supporting a specific serving area from the NRF.</w:t>
      </w:r>
    </w:p>
    <w:p w14:paraId="53B3CA23" w14:textId="77777777" w:rsidR="009166E9" w:rsidRPr="00E9603C" w:rsidRDefault="009166E9">
      <w:pPr>
        <w:pStyle w:val="Heading4"/>
      </w:pPr>
      <w:bookmarkStart w:id="8741" w:name="_Toc50579552"/>
      <w:bookmarkStart w:id="8742" w:name="_Toc50023752"/>
      <w:bookmarkStart w:id="8743" w:name="_Toc50023167"/>
      <w:bookmarkStart w:id="8744" w:name="_Toc50022518"/>
      <w:bookmarkStart w:id="8745" w:name="_Toc50021814"/>
      <w:bookmarkStart w:id="8746" w:name="_Toc54770150"/>
      <w:bookmarkStart w:id="8747" w:name="_Toc54779502"/>
      <w:bookmarkStart w:id="8748" w:name="_Toc54786462"/>
      <w:bookmarkStart w:id="8749" w:name="_Toc50021245"/>
      <w:bookmarkStart w:id="8750" w:name="_Toc57201313"/>
      <w:bookmarkStart w:id="8751" w:name="_Toc50309820"/>
      <w:bookmarkStart w:id="8752" w:name="_Toc57641351"/>
      <w:bookmarkStart w:id="8753" w:name="_Toc59101704"/>
      <w:r w:rsidRPr="00E9603C">
        <w:t>6.35.1.2</w:t>
      </w:r>
      <w:r w:rsidRPr="00E9603C">
        <w:tab/>
        <w:t>Data collection procedure from a DCNF</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335E8DF6" w14:textId="77777777" w:rsidR="009166E9" w:rsidRPr="00E9603C" w:rsidRDefault="009166E9">
      <w:r w:rsidRPr="00E9603C">
        <w:t>The method how each NF identifies what Events need to be provided to the DCNF is as follows:</w:t>
      </w:r>
    </w:p>
    <w:p w14:paraId="4D78E9C3" w14:textId="77777777" w:rsidR="009166E9" w:rsidRPr="00E9603C" w:rsidRDefault="009166E9">
      <w:pPr>
        <w:pStyle w:val="B1"/>
      </w:pPr>
      <w:r w:rsidRPr="00E9603C">
        <w:t>-</w:t>
      </w:r>
      <w:r w:rsidRPr="00E9603C">
        <w:tab/>
        <w:t>The NWDAF subscribes from the DCNF using a new Ndcnf service, with a list of one or more Events that the NWDAF needs to be notified to derive analytics. The NWDAF identifies the Events based on the Analytics request by a consumer NF.</w:t>
      </w:r>
    </w:p>
    <w:p w14:paraId="32ACBE0D" w14:textId="77777777" w:rsidR="009166E9" w:rsidRPr="00E9603C" w:rsidRDefault="009166E9">
      <w:pPr>
        <w:pStyle w:val="B1"/>
      </w:pPr>
      <w:r w:rsidRPr="00E9603C">
        <w:t>-</w:t>
      </w:r>
      <w:r w:rsidRPr="00E9603C">
        <w:tab/>
        <w:t>The DCNF determines from the list of Events the NF types that needs to be contacted. The DCNF is configured with the NF types that provides the Event ID.</w:t>
      </w:r>
    </w:p>
    <w:p w14:paraId="2803B4E4" w14:textId="77777777" w:rsidR="009166E9" w:rsidRPr="00E9603C" w:rsidRDefault="009166E9">
      <w:pPr>
        <w:pStyle w:val="B1"/>
      </w:pPr>
      <w:r w:rsidRPr="00E9603C">
        <w:t xml:space="preserve">The DCNF subscribes from each identified NF with a corresponding list of one or more Events to be notified by re-using the existing Event Exposure services listed in </w:t>
      </w:r>
      <w:r w:rsidR="00E9603C" w:rsidRPr="00E9603C">
        <w:t>TS</w:t>
      </w:r>
      <w:r w:rsidR="00E9603C">
        <w:t> </w:t>
      </w:r>
      <w:r w:rsidR="00E9603C" w:rsidRPr="00E9603C">
        <w:t>23.288</w:t>
      </w:r>
      <w:r w:rsidR="00E9603C">
        <w:t> </w:t>
      </w:r>
      <w:r w:rsidR="00E9603C" w:rsidRPr="00E9603C">
        <w:t>[</w:t>
      </w:r>
      <w:r w:rsidRPr="00E9603C">
        <w:t>5] to collect data.</w:t>
      </w:r>
    </w:p>
    <w:p w14:paraId="313F6333" w14:textId="77777777" w:rsidR="009166E9" w:rsidRPr="00E9603C" w:rsidRDefault="009166E9">
      <w:pPr>
        <w:pStyle w:val="B1"/>
      </w:pPr>
      <w:r w:rsidRPr="00E9603C">
        <w:t>-</w:t>
      </w:r>
      <w:r w:rsidRPr="00E9603C">
        <w:tab/>
        <w:t>There are two methods proposed for the DCNF to collect data. The DCNF selects the method based on configuration.</w:t>
      </w:r>
    </w:p>
    <w:p w14:paraId="67CD633B" w14:textId="77777777" w:rsidR="009166E9" w:rsidRPr="00E9603C" w:rsidRDefault="009166E9">
      <w:pPr>
        <w:pStyle w:val="B2"/>
      </w:pPr>
      <w:r w:rsidRPr="00E9603C">
        <w:t>-</w:t>
      </w:r>
      <w:r w:rsidRPr="00E9603C">
        <w:tab/>
        <w:t>Method 1: The DCNF interfaces with all NF instances of the same NF type (e.g. all AMFs) to obtain data. The advantage of this option is that a DCNF will not have to identify constantly the NF that contains the required data (for example when a UE moves between AMFs). The disadvantage is that the DCNF may need to manage multiple event subscriptions. However, in this case NF that do not have relevant data will not notify the DCNF.</w:t>
      </w:r>
    </w:p>
    <w:p w14:paraId="4D64C81E" w14:textId="77777777" w:rsidR="009166E9" w:rsidRPr="00E9603C" w:rsidRDefault="009166E9">
      <w:pPr>
        <w:pStyle w:val="B1"/>
      </w:pPr>
      <w:r w:rsidRPr="00E9603C">
        <w:t>-</w:t>
      </w:r>
      <w:r w:rsidRPr="00E9603C">
        <w:tab/>
        <w:t xml:space="preserve">Method 2: The DCNF interfaces only with the NF that has the required data. For example, if an Event ID requested target a specific UE the DCNF determines the NF serving the UE, from the NRF/UDM/BSF as described in </w:t>
      </w:r>
      <w:r w:rsidR="00E9603C" w:rsidRPr="00E9603C">
        <w:t>TS</w:t>
      </w:r>
      <w:r w:rsidR="00E9603C">
        <w:t> </w:t>
      </w:r>
      <w:r w:rsidR="00E9603C" w:rsidRPr="00E9603C">
        <w:t>23.288</w:t>
      </w:r>
      <w:r w:rsidR="00E9603C">
        <w:t> </w:t>
      </w:r>
      <w:r w:rsidR="00E9603C" w:rsidRPr="00E9603C">
        <w:t>[</w:t>
      </w:r>
      <w:r w:rsidRPr="00E9603C">
        <w:t>5] clause 6.2.2.</w:t>
      </w:r>
    </w:p>
    <w:p w14:paraId="2E5E0024" w14:textId="77777777" w:rsidR="009166E9" w:rsidRPr="00E9603C" w:rsidRDefault="009166E9">
      <w:pPr>
        <w:pStyle w:val="B1"/>
      </w:pPr>
      <w:r w:rsidRPr="00E9603C">
        <w:t>-</w:t>
      </w:r>
      <w:r w:rsidRPr="00E9603C">
        <w:tab/>
        <w:t>When an Event occurs each NF that the DCNF has subscribed to notifies the DCNF with the data associated with the Event (e.g. TAI. Cell ID if the Event is Location Changes). The DCNF forwards the notification to the NWDAF having subscribed to the event notification.</w:t>
      </w:r>
    </w:p>
    <w:p w14:paraId="6738255D" w14:textId="77777777" w:rsidR="009166E9" w:rsidRPr="00E9603C" w:rsidRDefault="009166E9">
      <w:r w:rsidRPr="00E9603C">
        <w:t>The following signal flow describes the procedure.</w:t>
      </w:r>
    </w:p>
    <w:p w14:paraId="6FFE5B24" w14:textId="77777777" w:rsidR="009166E9" w:rsidRPr="00E9603C" w:rsidRDefault="009166E9">
      <w:pPr>
        <w:pStyle w:val="TH"/>
      </w:pPr>
      <w:r w:rsidRPr="00E9603C">
        <w:object w:dxaOrig="18077" w:dyaOrig="22238" w14:anchorId="67325A11">
          <v:shape id="对象 111" o:spid="_x0000_i1112" type="#_x0000_t75" style="width:411.5pt;height:505pt;mso-position-horizontal-relative:page;mso-position-vertical-relative:page" o:ole="">
            <v:imagedata r:id="rId172" o:title=""/>
          </v:shape>
          <o:OLEObject Type="Embed" ProgID="Visio.Drawing.15" ShapeID="对象 111" DrawAspect="Content" ObjectID="_1669716018" r:id="rId173"/>
        </w:object>
      </w:r>
    </w:p>
    <w:p w14:paraId="0BFB65AC" w14:textId="77777777" w:rsidR="009166E9" w:rsidRPr="00E9603C" w:rsidRDefault="009166E9">
      <w:pPr>
        <w:pStyle w:val="TF"/>
      </w:pPr>
      <w:r w:rsidRPr="00E9603C">
        <w:t>Figure 6.</w:t>
      </w:r>
      <w:r w:rsidRPr="00E9603C">
        <w:rPr>
          <w:lang w:eastAsia="zh-CN"/>
        </w:rPr>
        <w:t>35</w:t>
      </w:r>
      <w:r w:rsidRPr="00E9603C">
        <w:t>.1.2-3: Method for the NFs to publish data to a DCNF</w:t>
      </w:r>
    </w:p>
    <w:p w14:paraId="4678390C" w14:textId="77777777" w:rsidR="009166E9" w:rsidRPr="00E9603C" w:rsidRDefault="009166E9">
      <w:pPr>
        <w:pStyle w:val="B1"/>
      </w:pPr>
      <w:r w:rsidRPr="00E9603C">
        <w:t>0.</w:t>
      </w:r>
      <w:r w:rsidRPr="00E9603C">
        <w:tab/>
        <w:t>DCNF registers with the NRF. The DCNF may include in the registration request the Service Area supported (e.g. geographical area, or cell ID, TAI) and a list of S-NSSAI(s) indicating the network slices supported</w:t>
      </w:r>
    </w:p>
    <w:p w14:paraId="0D3158BB" w14:textId="77777777" w:rsidR="009166E9" w:rsidRPr="00E9603C" w:rsidRDefault="009166E9">
      <w:pPr>
        <w:pStyle w:val="B1"/>
      </w:pPr>
      <w:r w:rsidRPr="00E9603C">
        <w:t>1.</w:t>
      </w:r>
      <w:r w:rsidRPr="00E9603C">
        <w:tab/>
        <w:t>A Consumer NF requests from the NWDAF to provide analytics. For example, an NF may request analytics on Observed Service Experience for a specific UE (identified by a SUPI) that uses a specific application on a specific DNN. The request may indicate that the analytics should be filtered on a specific area of interest or specific network slices (S-NSSAIs).</w:t>
      </w:r>
    </w:p>
    <w:p w14:paraId="3925A978" w14:textId="77777777" w:rsidR="009166E9" w:rsidRPr="00E9603C" w:rsidRDefault="009166E9">
      <w:pPr>
        <w:pStyle w:val="B1"/>
      </w:pPr>
      <w:r w:rsidRPr="00E9603C">
        <w:t>2-3.</w:t>
      </w:r>
      <w:r w:rsidRPr="00E9603C">
        <w:tab/>
        <w:t>NWDAF discovers the DCNF from the NRF. The NWDAF may include in the request the Service Area and/or list of S-NSSAI(s) if the Analytics request in step 2 included this information.</w:t>
      </w:r>
    </w:p>
    <w:p w14:paraId="74E32886" w14:textId="77777777" w:rsidR="009166E9" w:rsidRPr="00E9603C" w:rsidRDefault="009166E9">
      <w:pPr>
        <w:pStyle w:val="B1"/>
      </w:pPr>
      <w:r w:rsidRPr="00E9603C">
        <w:t>4.</w:t>
      </w:r>
      <w:r w:rsidRPr="00E9603C">
        <w:tab/>
        <w:t xml:space="preserve">The NWDAF identifies the Events that needs to be collected according to </w:t>
      </w:r>
      <w:r w:rsidR="00E9603C" w:rsidRPr="00E9603C">
        <w:t>TS</w:t>
      </w:r>
      <w:r w:rsidR="00E9603C">
        <w:t> </w:t>
      </w:r>
      <w:r w:rsidR="00E9603C" w:rsidRPr="00E9603C">
        <w:t>23.288</w:t>
      </w:r>
      <w:r w:rsidR="00E9603C">
        <w:t> </w:t>
      </w:r>
      <w:r w:rsidR="00E9603C" w:rsidRPr="00E9603C">
        <w:t>[</w:t>
      </w:r>
      <w:r w:rsidRPr="00E9603C">
        <w:t>5] (each analytics request with specific analytic ID requires specific list of one or more Event ID(s).</w:t>
      </w:r>
    </w:p>
    <w:p w14:paraId="499684E8" w14:textId="77777777" w:rsidR="009166E9" w:rsidRPr="00E9603C" w:rsidRDefault="009166E9">
      <w:pPr>
        <w:pStyle w:val="B1"/>
      </w:pPr>
      <w:r w:rsidRPr="00E9603C">
        <w:t>5.</w:t>
      </w:r>
      <w:r w:rsidRPr="00E9603C">
        <w:tab/>
        <w:t>The NWDAF subscribes from the DCNF (using the Event Exposure subscribe/notify service operation) a list of one or more Events (identified by Event ID(s), that need to be notified. The NWDAF may include an indication that the notification should be filtered in an area of interest or applicable only to specific network slices, if such information was requested in step 2. The request also includes a Notification Correlation ID.</w:t>
      </w:r>
    </w:p>
    <w:p w14:paraId="2E75853C" w14:textId="77777777" w:rsidR="009166E9" w:rsidRPr="00E9603C" w:rsidRDefault="009166E9">
      <w:pPr>
        <w:pStyle w:val="B1"/>
      </w:pPr>
      <w:r w:rsidRPr="00E9603C">
        <w:t>6.</w:t>
      </w:r>
      <w:r w:rsidRPr="00E9603C">
        <w:tab/>
        <w:t>The DCNF identifies the NF types that needs to be contacted based on the provided list of Event ID(s). The DCNF is configured with the NF types that provides the Event ID.</w:t>
      </w:r>
    </w:p>
    <w:p w14:paraId="6D85172D" w14:textId="77777777" w:rsidR="009166E9" w:rsidRPr="00E9603C" w:rsidRDefault="009166E9">
      <w:pPr>
        <w:pStyle w:val="B1"/>
      </w:pPr>
      <w:r w:rsidRPr="00E9603C">
        <w:tab/>
        <w:t>If Method 1 is used the DCNF discovers the NF instances of the identified NF type from the NRF. This is supported by the DCNF sending an Nnrf_NF_Discovery request with input the NF type of the target NF to the NRF. The NRF responds with a list of NF instances.</w:t>
      </w:r>
    </w:p>
    <w:p w14:paraId="25D70506" w14:textId="77777777" w:rsidR="009166E9" w:rsidRPr="00E9603C" w:rsidRDefault="009166E9">
      <w:pPr>
        <w:pStyle w:val="B1"/>
      </w:pPr>
      <w:r w:rsidRPr="00E9603C">
        <w:tab/>
        <w:t xml:space="preserve">If Method 2 is used the DCNF determines the NF instance to collect the data as described in clause 6.2.2 of </w:t>
      </w:r>
      <w:r w:rsidR="00E9603C" w:rsidRPr="00E9603C">
        <w:t>TS</w:t>
      </w:r>
      <w:r w:rsidR="00E9603C">
        <w:t> </w:t>
      </w:r>
      <w:r w:rsidR="00E9603C" w:rsidRPr="00E9603C">
        <w:t>23.288</w:t>
      </w:r>
      <w:r w:rsidR="00E9603C">
        <w:t> </w:t>
      </w:r>
      <w:r w:rsidR="00E9603C" w:rsidRPr="00E9603C">
        <w:t>[</w:t>
      </w:r>
      <w:r w:rsidRPr="00E9603C">
        <w:t>5]. For example, an AMF instance is determined by querying the UDM to provide the AMF instance serving the UE.</w:t>
      </w:r>
    </w:p>
    <w:p w14:paraId="44E86B68" w14:textId="77777777" w:rsidR="009166E9" w:rsidRPr="00E9603C" w:rsidRDefault="009166E9">
      <w:pPr>
        <w:pStyle w:val="B1"/>
      </w:pPr>
      <w:r w:rsidRPr="00E9603C">
        <w:t>7.</w:t>
      </w:r>
      <w:r w:rsidRPr="00E9603C">
        <w:tab/>
        <w:t>The DCNF subscribes to each identified NF type including a list of one or more Event ID(s) associated to the NF type. The DCNF uses the existing Event Exposure APIs provided by each NF to retrieve the relevant data. The DCNF subscribes to all NFs of specific NF type (e.g. if NF type is AMF the DCNF subscribes to all AMFs) which avoid the need to track what NF contains the required information (e.g. NF that serves a specific UE). The DCNF may contact NFs of NF type in specific area of interest or supported network slice (identified by S-NSSAI) if the request in step 5 included such information. The request also includes a Notification Correlation ID that is used by the DCNF to correlate this request with the subscription from the NWDAF in step 5, that is, the DCNF maintains a mapping of the subscription from the NWDAF to the subscription(s) to each NF type.</w:t>
      </w:r>
    </w:p>
    <w:p w14:paraId="236D3F69" w14:textId="77777777" w:rsidR="009166E9" w:rsidRPr="00E9603C" w:rsidRDefault="009166E9">
      <w:pPr>
        <w:pStyle w:val="B1"/>
      </w:pPr>
      <w:r w:rsidRPr="00E9603C">
        <w:t>8.</w:t>
      </w:r>
      <w:r w:rsidRPr="00E9603C">
        <w:tab/>
        <w:t>When an NF identifies that an Event that the DCNF has subscribed to, occurs, the NF notifies the DCNF</w:t>
      </w:r>
    </w:p>
    <w:p w14:paraId="312675B0" w14:textId="77777777" w:rsidR="009166E9" w:rsidRPr="00E9603C" w:rsidRDefault="009166E9">
      <w:pPr>
        <w:pStyle w:val="B1"/>
      </w:pPr>
      <w:r w:rsidRPr="00E9603C">
        <w:t>9.</w:t>
      </w:r>
      <w:r w:rsidRPr="00E9603C">
        <w:tab/>
        <w:t>Each NF that the DCNF has subscribed to provides a notification that an Event (identified by an Event ID) has occurred. The notification includes the data associated to the Event ID and the Notification Correlation ID provided in step 7.</w:t>
      </w:r>
    </w:p>
    <w:p w14:paraId="2B7DB2E9" w14:textId="77777777" w:rsidR="009166E9" w:rsidRPr="00E9603C" w:rsidRDefault="009166E9">
      <w:pPr>
        <w:pStyle w:val="B1"/>
      </w:pPr>
      <w:r w:rsidRPr="00E9603C">
        <w:t>10.</w:t>
      </w:r>
      <w:r w:rsidRPr="00E9603C">
        <w:tab/>
        <w:t>The DCNF forwards the data provided by notifying the NWDAF. The DCNF identifies the EventNotification subscription message using the Notification Correlation ID. The DCNF may also store the data for the case a separate consumer NWDAF requires data associated to the same Event.</w:t>
      </w:r>
    </w:p>
    <w:p w14:paraId="1045638C" w14:textId="77777777" w:rsidR="009166E9" w:rsidRPr="00E9603C" w:rsidRDefault="009166E9">
      <w:pPr>
        <w:pStyle w:val="B1"/>
      </w:pPr>
      <w:r w:rsidRPr="00E9603C">
        <w:t>11.</w:t>
      </w:r>
      <w:r w:rsidRPr="00E9603C">
        <w:tab/>
        <w:t>The DCNF notifies the NWDAF with the relevant data</w:t>
      </w:r>
    </w:p>
    <w:p w14:paraId="5108AF99" w14:textId="77777777" w:rsidR="009166E9" w:rsidRPr="00E9603C" w:rsidRDefault="009166E9">
      <w:pPr>
        <w:pStyle w:val="B1"/>
      </w:pPr>
      <w:r w:rsidRPr="00E9603C">
        <w:t>12</w:t>
      </w:r>
      <w:r w:rsidRPr="00E9603C">
        <w:tab/>
        <w:t>NWDAF builds analytics based on data collected.</w:t>
      </w:r>
    </w:p>
    <w:p w14:paraId="55457432" w14:textId="77777777" w:rsidR="009166E9" w:rsidRPr="00E9603C" w:rsidRDefault="009166E9">
      <w:pPr>
        <w:pStyle w:val="Heading4"/>
      </w:pPr>
      <w:bookmarkStart w:id="8754" w:name="_Toc50579553"/>
      <w:bookmarkStart w:id="8755" w:name="_Toc50021815"/>
      <w:bookmarkStart w:id="8756" w:name="_Toc50023753"/>
      <w:bookmarkStart w:id="8757" w:name="_Toc50023168"/>
      <w:bookmarkStart w:id="8758" w:name="_Toc50309821"/>
      <w:bookmarkStart w:id="8759" w:name="_Toc50021246"/>
      <w:bookmarkStart w:id="8760" w:name="_Toc50022519"/>
      <w:bookmarkStart w:id="8761" w:name="_Toc54770151"/>
      <w:bookmarkStart w:id="8762" w:name="_Toc54779503"/>
      <w:bookmarkStart w:id="8763" w:name="_Toc54786463"/>
      <w:bookmarkStart w:id="8764" w:name="_Toc57201314"/>
      <w:bookmarkStart w:id="8765" w:name="_Hlk36805136"/>
      <w:bookmarkStart w:id="8766" w:name="_Toc57641352"/>
      <w:bookmarkStart w:id="8767" w:name="_Toc59101705"/>
      <w:r w:rsidRPr="00E9603C">
        <w:t>6.35.1.3</w:t>
      </w:r>
      <w:r w:rsidRPr="00E9603C">
        <w:tab/>
        <w:t>Data collection procedure from a DCNF by multiple NWDAFs</w:t>
      </w:r>
      <w:bookmarkEnd w:id="8754"/>
      <w:bookmarkEnd w:id="8755"/>
      <w:bookmarkEnd w:id="8756"/>
      <w:bookmarkEnd w:id="8757"/>
      <w:bookmarkEnd w:id="8758"/>
      <w:bookmarkEnd w:id="8759"/>
      <w:bookmarkEnd w:id="8760"/>
      <w:bookmarkEnd w:id="8761"/>
      <w:bookmarkEnd w:id="8762"/>
      <w:bookmarkEnd w:id="8763"/>
      <w:bookmarkEnd w:id="8764"/>
      <w:bookmarkEnd w:id="8766"/>
      <w:bookmarkEnd w:id="8767"/>
    </w:p>
    <w:p w14:paraId="6487866B" w14:textId="77777777" w:rsidR="009166E9" w:rsidRPr="00E9603C" w:rsidRDefault="009166E9">
      <w:r w:rsidRPr="00E9603C">
        <w:t>A DCNF requires to handle Event Notification subscriptions from multiple NWDAFs. As multiple NWDAFs may request subscription to the same Event a further signalling optimisation is for the DCNF to re-use existing Event Notification Subscription(s) from each NF when reporting Events to each NWDAF. The cases are:</w:t>
      </w:r>
    </w:p>
    <w:p w14:paraId="3E3C920F" w14:textId="77777777" w:rsidR="009166E9" w:rsidRPr="00E9603C" w:rsidRDefault="009166E9">
      <w:pPr>
        <w:pStyle w:val="B1"/>
      </w:pPr>
      <w:r w:rsidRPr="00E9603C">
        <w:t>-</w:t>
      </w:r>
      <w:r w:rsidRPr="00E9603C">
        <w:tab/>
        <w:t>If multiple NWDAFs subscribe to the same Event ID, i.e. target the same UE(s) or target the same area of interest the DCNF re-use an existing Event Notification subscription to each network function of the same NF type that report this Event and relay the information to multiple NWDAFs.</w:t>
      </w:r>
    </w:p>
    <w:p w14:paraId="34BC2576" w14:textId="77777777" w:rsidR="009166E9" w:rsidRPr="00E9603C" w:rsidRDefault="009166E9">
      <w:pPr>
        <w:pStyle w:val="B1"/>
      </w:pPr>
      <w:r w:rsidRPr="00E9603C">
        <w:t>-</w:t>
      </w:r>
      <w:r w:rsidRPr="00E9603C">
        <w:tab/>
        <w:t>If multiple NWDAFs subscribe to the same Event ID but contains different criteria, e.g. a second NWDAF subscribes to be notified of Events targeting a different UE the DCNF modifies an existing Event Notification subscription to NFs of the same NF type that report this event, requesting additional criteria to be reported from the same Event.</w:t>
      </w:r>
    </w:p>
    <w:p w14:paraId="30F5FBCE" w14:textId="77777777" w:rsidR="009166E9" w:rsidRPr="00E9603C" w:rsidRDefault="009166E9">
      <w:pPr>
        <w:pStyle w:val="B1"/>
      </w:pPr>
      <w:r w:rsidRPr="00E9603C">
        <w:t>-</w:t>
      </w:r>
      <w:r w:rsidRPr="00E9603C">
        <w:tab/>
        <w:t>If multiple NWDAFs subscribe to Event ID(s) that can be reported by the same NF type the DCNF modifies an existing Event subscription towards one or more network functions of the same NF type to report additional Event IDs. For example, the DCNF may have an existing Event Subscription with an AMF providing notifications of Event ID "Location Changes". When a second NWDAF subscribes to the DCNF to be informed of notifications of Event ID "Reachability Status" changes, the DCNF may modify an existing event subscription to all NFs of the same NF type adding the additional Event ID "Reachability Status" to be reported to the DCNF.</w:t>
      </w:r>
    </w:p>
    <w:bookmarkEnd w:id="8765"/>
    <w:p w14:paraId="67C9E2CD" w14:textId="77777777" w:rsidR="009166E9" w:rsidRPr="00E9603C" w:rsidRDefault="009166E9">
      <w:pPr>
        <w:rPr>
          <w:lang w:eastAsia="zh-CN"/>
        </w:rPr>
      </w:pPr>
      <w:r w:rsidRPr="00E9603C">
        <w:rPr>
          <w:lang w:eastAsia="zh-CN"/>
        </w:rPr>
        <w:t>The DCNF may store the data related to an Event ID locally in case a second NWDAF request data associated to the same Event ID. Such approach will reduce the load of signalling and the latency to retrieve the required data. The DCNF determine for which Event ID(s) the associated data need to be stored locally based on local configuration. For example, the DCNF is configured to store locally data related to Event ID(s) that will be used/requested frequently by an NWDAF (e.g. UE location requests provided by an AMF). The DCNF may remove from the local cache data for an Event ID if the data are not frequently requested by a Consumer NF.</w:t>
      </w:r>
    </w:p>
    <w:p w14:paraId="470ED1ED" w14:textId="77777777" w:rsidR="009166E9" w:rsidRPr="00E9603C" w:rsidRDefault="009166E9">
      <w:pPr>
        <w:pStyle w:val="NO"/>
      </w:pPr>
      <w:r w:rsidRPr="00E9603C">
        <w:t>NOTE:</w:t>
      </w:r>
      <w:r w:rsidRPr="00E9603C">
        <w:tab/>
        <w:t>How the DCNF stores/delete the information locally is based on implementation and out of scope of 3GPP.</w:t>
      </w:r>
    </w:p>
    <w:p w14:paraId="1E9849D1" w14:textId="77777777" w:rsidR="009166E9" w:rsidRPr="00E9603C" w:rsidRDefault="009166E9">
      <w:pPr>
        <w:rPr>
          <w:lang w:eastAsia="zh-CN"/>
        </w:rPr>
      </w:pPr>
      <w:r w:rsidRPr="00E9603C">
        <w:rPr>
          <w:lang w:eastAsia="zh-CN"/>
        </w:rPr>
        <w:t>When the DCNF determines that a second NWDAF have subscribed to an existing Event ID subscription the DCNF does not request a new subscription for the Event from the associated NF type, forwards notifications of the existing subscription for this Event and also provide all available local data for this Event to the second NWDAF.</w:t>
      </w:r>
    </w:p>
    <w:p w14:paraId="53548CCC" w14:textId="77777777" w:rsidR="009166E9" w:rsidRPr="00E9603C" w:rsidRDefault="009166E9">
      <w:r w:rsidRPr="00E9603C">
        <w:t>The call flow below provides the procedure.</w:t>
      </w:r>
    </w:p>
    <w:p w14:paraId="6DAA5EF3" w14:textId="77777777" w:rsidR="009166E9" w:rsidRPr="00E9603C" w:rsidRDefault="009166E9">
      <w:pPr>
        <w:pStyle w:val="TH"/>
      </w:pPr>
      <w:r w:rsidRPr="00E9603C">
        <w:object w:dxaOrig="11735" w:dyaOrig="20082" w14:anchorId="11B623EE">
          <v:shape id="对象 128" o:spid="_x0000_i1113" type="#_x0000_t75" style="width:393.5pt;height:676pt;mso-position-horizontal-relative:page;mso-position-vertical-relative:page" o:ole="">
            <v:imagedata r:id="rId174" o:title=""/>
          </v:shape>
          <o:OLEObject Type="Embed" ProgID="Visio.Drawing.15" ShapeID="对象 128" DrawAspect="Content" ObjectID="_1669716019" r:id="rId175"/>
        </w:object>
      </w:r>
    </w:p>
    <w:p w14:paraId="3C097F3F" w14:textId="77777777" w:rsidR="009166E9" w:rsidRPr="00E9603C" w:rsidRDefault="009166E9">
      <w:pPr>
        <w:pStyle w:val="TF"/>
      </w:pPr>
      <w:r w:rsidRPr="00E9603C">
        <w:t>Figure 6.</w:t>
      </w:r>
      <w:r w:rsidRPr="00E9603C">
        <w:rPr>
          <w:lang w:eastAsia="zh-CN"/>
        </w:rPr>
        <w:t>35.1</w:t>
      </w:r>
      <w:r w:rsidRPr="00E9603C">
        <w:t>-4: Support of multiple NWDAFs subscribing to DCNF with a list of Event ID(s)</w:t>
      </w:r>
    </w:p>
    <w:p w14:paraId="53636E2D" w14:textId="77777777" w:rsidR="009166E9" w:rsidRPr="00E9603C" w:rsidRDefault="009166E9">
      <w:r w:rsidRPr="00E9603C">
        <w:t>More details of the call flow are provided below:</w:t>
      </w:r>
    </w:p>
    <w:p w14:paraId="28868978" w14:textId="77777777" w:rsidR="009166E9" w:rsidRPr="00E9603C" w:rsidRDefault="009166E9">
      <w:pPr>
        <w:pStyle w:val="B1"/>
      </w:pPr>
      <w:r w:rsidRPr="00E9603C">
        <w:t>1-6.</w:t>
      </w:r>
      <w:r w:rsidRPr="00E9603C">
        <w:tab/>
        <w:t>Steps 1 through 6 are the same as the steps 1 - 8 in Figure 6.36-3.</w:t>
      </w:r>
    </w:p>
    <w:p w14:paraId="4C548142" w14:textId="77777777" w:rsidR="009166E9" w:rsidRPr="00E9603C" w:rsidRDefault="009166E9">
      <w:pPr>
        <w:pStyle w:val="B1"/>
      </w:pPr>
      <w:r w:rsidRPr="00E9603C">
        <w:t>7-8.</w:t>
      </w:r>
      <w:r w:rsidRPr="00E9603C">
        <w:tab/>
        <w:t>The DCNF also forwards the Event Exposure Notification to NWDAF 1.The DCNF may locally store the information provided by each NF.</w:t>
      </w:r>
    </w:p>
    <w:p w14:paraId="60EF9173" w14:textId="77777777" w:rsidR="009166E9" w:rsidRPr="00E9603C" w:rsidRDefault="009166E9">
      <w:pPr>
        <w:pStyle w:val="NO"/>
      </w:pPr>
      <w:r w:rsidRPr="00E9603C">
        <w:t>NOTE:</w:t>
      </w:r>
      <w:r w:rsidRPr="00E9603C">
        <w:tab/>
        <w:t>How the DCNF stores the information locally is based on implementation and out of scope of 3GPP.</w:t>
      </w:r>
    </w:p>
    <w:p w14:paraId="61ABC5C3" w14:textId="77777777" w:rsidR="009166E9" w:rsidRPr="00E9603C" w:rsidRDefault="009166E9">
      <w:pPr>
        <w:pStyle w:val="B1"/>
      </w:pPr>
      <w:r w:rsidRPr="00E9603C">
        <w:t>9.</w:t>
      </w:r>
      <w:r w:rsidRPr="00E9603C">
        <w:tab/>
        <w:t>At some point a second NWDAF (NWDAF 2) may receive a request to provide analytics output. The NWDAF 2 subscribes to the DCNF for the Events required.</w:t>
      </w:r>
    </w:p>
    <w:p w14:paraId="15CEB3A4" w14:textId="77777777" w:rsidR="009166E9" w:rsidRPr="00E9603C" w:rsidRDefault="009166E9">
      <w:pPr>
        <w:pStyle w:val="B1"/>
      </w:pPr>
      <w:r w:rsidRPr="00E9603C">
        <w:t>10</w:t>
      </w:r>
      <w:r w:rsidRPr="00E9603C">
        <w:tab/>
        <w:t>The NWDAF 2 subscribes from the DCNF with a list of one or more Events to be reported.</w:t>
      </w:r>
    </w:p>
    <w:p w14:paraId="35CE6056" w14:textId="77777777" w:rsidR="009166E9" w:rsidRPr="00E9603C" w:rsidRDefault="009166E9">
      <w:pPr>
        <w:pStyle w:val="B1"/>
      </w:pPr>
      <w:r w:rsidRPr="00E9603C">
        <w:t>11.</w:t>
      </w:r>
      <w:r w:rsidRPr="00E9603C">
        <w:tab/>
        <w:t>The DCNF subscribes for new Events or modifies an existing subscription or provides locally available Events as follows:</w:t>
      </w:r>
    </w:p>
    <w:p w14:paraId="4952A134" w14:textId="77777777" w:rsidR="009166E9" w:rsidRPr="00E9603C" w:rsidRDefault="009166E9">
      <w:pPr>
        <w:pStyle w:val="B2"/>
      </w:pPr>
      <w:r w:rsidRPr="00E9603C">
        <w:t>-</w:t>
      </w:r>
      <w:r w:rsidRPr="00E9603C">
        <w:tab/>
        <w:t>The DCNF uses an existing subscription to NF(s) if the request from NWDAF 2 matches to the request from NWDAF 1, i.e. the criteria for the Event ID(s) requested by the NWDAF 2 match the criteria for the Event ID(s) requested by NWDAF 1.</w:t>
      </w:r>
    </w:p>
    <w:p w14:paraId="01FF1931" w14:textId="77777777" w:rsidR="009166E9" w:rsidRPr="00E9603C" w:rsidRDefault="009166E9">
      <w:pPr>
        <w:pStyle w:val="B2"/>
      </w:pPr>
      <w:r w:rsidRPr="00E9603C">
        <w:t>-</w:t>
      </w:r>
      <w:r w:rsidRPr="00E9603C">
        <w:tab/>
        <w:t>The DCNF may modify an existing subscription to NF(s) if the request from NWDAF 2 can be supported by an existing Event Notification Subscription towards specific NF types. For example, the DCNF may determine that the request from NWDAF 2 requires the same Events to be reported as with NWDAF 1 but contains different criteria (i.e. targets different UEs or different service area), or the request from NWDAF 2 requires Events that can be reported by the same NF types that the DCNF has an existing subscription with.</w:t>
      </w:r>
    </w:p>
    <w:p w14:paraId="3276235A" w14:textId="77777777" w:rsidR="009166E9" w:rsidRPr="00E9603C" w:rsidRDefault="009166E9">
      <w:pPr>
        <w:pStyle w:val="B2"/>
      </w:pPr>
      <w:r w:rsidRPr="00E9603C">
        <w:t>-</w:t>
      </w:r>
      <w:r w:rsidRPr="00E9603C">
        <w:tab/>
        <w:t>The DCNF creates a new subscription to NF(s) if there is no existing subscription from other NWDAF to report this Event ID.</w:t>
      </w:r>
    </w:p>
    <w:p w14:paraId="7936F029" w14:textId="77777777" w:rsidR="009166E9" w:rsidRPr="00E9603C" w:rsidRDefault="009166E9">
      <w:pPr>
        <w:pStyle w:val="B2"/>
      </w:pPr>
      <w:r w:rsidRPr="00E9603C">
        <w:t>-</w:t>
      </w:r>
      <w:r w:rsidRPr="00E9603C">
        <w:tab/>
        <w:t>For all cases the DCNF maintains an internal mapping between the Event Notification subscription from each NWDAF and the Event Notification subscriptions to the NF for a particular Event ID.</w:t>
      </w:r>
    </w:p>
    <w:p w14:paraId="4BA85C24" w14:textId="77777777" w:rsidR="009166E9" w:rsidRPr="00E9603C" w:rsidRDefault="009166E9">
      <w:pPr>
        <w:pStyle w:val="B1"/>
      </w:pPr>
      <w:r w:rsidRPr="00E9603C">
        <w:t>12.</w:t>
      </w:r>
      <w:r w:rsidRPr="00E9603C">
        <w:tab/>
        <w:t>The DCNF subscribes to new Events or modifies an existing subscription according to step 11.</w:t>
      </w:r>
    </w:p>
    <w:p w14:paraId="14E3A5AD" w14:textId="77777777" w:rsidR="009166E9" w:rsidRPr="00E9603C" w:rsidRDefault="009166E9">
      <w:pPr>
        <w:pStyle w:val="B1"/>
      </w:pPr>
      <w:r w:rsidRPr="00E9603C">
        <w:t>13.</w:t>
      </w:r>
      <w:r w:rsidRPr="00E9603C">
        <w:tab/>
        <w:t>The NF sends an Event Notification including the Event ID.</w:t>
      </w:r>
    </w:p>
    <w:p w14:paraId="7C579418" w14:textId="77777777" w:rsidR="009166E9" w:rsidRPr="00E9603C" w:rsidRDefault="009166E9">
      <w:pPr>
        <w:pStyle w:val="B1"/>
      </w:pPr>
      <w:r w:rsidRPr="00E9603C">
        <w:t>14.</w:t>
      </w:r>
      <w:r w:rsidRPr="00E9603C">
        <w:tab/>
        <w:t>The DCNF determines the NWDAF(s) to forward the Event Notification message for this Event ID based on its mapping table. The DCNF may also store the data locally and provide such local data when a new NWDAF request data associated to this Event ID.</w:t>
      </w:r>
    </w:p>
    <w:p w14:paraId="46D94A0A" w14:textId="77777777" w:rsidR="009166E9" w:rsidRPr="00E9603C" w:rsidRDefault="009166E9">
      <w:pPr>
        <w:pStyle w:val="B1"/>
        <w:rPr>
          <w:lang w:eastAsia="zh-CN"/>
        </w:rPr>
      </w:pPr>
      <w:r w:rsidRPr="00E9603C">
        <w:t>15a.-15b</w:t>
      </w:r>
      <w:r w:rsidRPr="00E9603C">
        <w:tab/>
        <w:t>The DCNF forwards the Event Notification to NWDAF 1 and/or NWDAF 2.</w:t>
      </w:r>
    </w:p>
    <w:p w14:paraId="18FA3C13" w14:textId="77777777" w:rsidR="009166E9" w:rsidRPr="00E9603C" w:rsidRDefault="009166E9">
      <w:pPr>
        <w:pStyle w:val="Heading3"/>
        <w:rPr>
          <w:lang w:eastAsia="zh-CN"/>
        </w:rPr>
      </w:pPr>
      <w:bookmarkStart w:id="8768" w:name="_Toc50021247"/>
      <w:bookmarkStart w:id="8769" w:name="_Toc50023169"/>
      <w:bookmarkStart w:id="8770" w:name="_Toc50309822"/>
      <w:bookmarkStart w:id="8771" w:name="_Toc50022520"/>
      <w:bookmarkStart w:id="8772" w:name="_Toc50023754"/>
      <w:bookmarkStart w:id="8773" w:name="_Toc9895"/>
      <w:bookmarkStart w:id="8774" w:name="_Toc21039"/>
      <w:bookmarkStart w:id="8775" w:name="_Toc7454"/>
      <w:bookmarkStart w:id="8776" w:name="_Toc57201315"/>
      <w:bookmarkStart w:id="8777" w:name="_Toc17557"/>
      <w:bookmarkStart w:id="8778" w:name="_Toc11312"/>
      <w:bookmarkStart w:id="8779" w:name="_Toc28235"/>
      <w:bookmarkStart w:id="8780" w:name="_Toc30293"/>
      <w:bookmarkStart w:id="8781" w:name="_Toc42779199"/>
      <w:bookmarkStart w:id="8782" w:name="_Toc42770143"/>
      <w:bookmarkStart w:id="8783" w:name="_Toc43393274"/>
      <w:bookmarkStart w:id="8784" w:name="_Toc50021816"/>
      <w:bookmarkStart w:id="8785" w:name="_Toc4286"/>
      <w:bookmarkStart w:id="8786" w:name="_Toc54779504"/>
      <w:bookmarkStart w:id="8787" w:name="_Toc54770152"/>
      <w:bookmarkStart w:id="8788" w:name="_Toc50579554"/>
      <w:bookmarkStart w:id="8789" w:name="_Toc44004446"/>
      <w:bookmarkStart w:id="8790" w:name="_Toc54786464"/>
      <w:bookmarkStart w:id="8791" w:name="_Toc57641353"/>
      <w:bookmarkStart w:id="8792" w:name="_Toc59101706"/>
      <w:r w:rsidRPr="00E9603C">
        <w:rPr>
          <w:lang w:eastAsia="zh-CN"/>
        </w:rPr>
        <w:t>6.35.2</w:t>
      </w:r>
      <w:r w:rsidRPr="00E9603C">
        <w:rPr>
          <w:lang w:eastAsia="zh-CN"/>
        </w:rPr>
        <w:tab/>
      </w:r>
      <w:r w:rsidRPr="00E9603C">
        <w:t xml:space="preserve">Impacts on </w:t>
      </w:r>
      <w:r w:rsidRPr="00E9603C">
        <w:rPr>
          <w:lang w:eastAsia="zh-CN"/>
        </w:rPr>
        <w:t>services, entities and interfaces</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52DF6198" w14:textId="77777777" w:rsidR="009166E9" w:rsidRPr="00E9603C" w:rsidRDefault="009166E9">
      <w:pPr>
        <w:pStyle w:val="B1"/>
      </w:pPr>
      <w:r w:rsidRPr="00E9603C">
        <w:t>-</w:t>
      </w:r>
      <w:r w:rsidRPr="00E9603C">
        <w:tab/>
        <w:t>New service e.g. Ndcnf_Event_Exposure service is required to be supported by the NWDAF for interfacing with the DCNF.</w:t>
      </w:r>
    </w:p>
    <w:p w14:paraId="5EAFE300" w14:textId="77777777" w:rsidR="009166E9" w:rsidRPr="00E9603C" w:rsidRDefault="009166E9">
      <w:pPr>
        <w:pStyle w:val="B1"/>
      </w:pPr>
      <w:r w:rsidRPr="00E9603C">
        <w:t>-</w:t>
      </w:r>
      <w:r w:rsidRPr="00E9603C">
        <w:tab/>
        <w:t>5G NFs impact: In method#1, all NFs need to store the DCNF event subscription for future use, even if the NF does not have the event context e.g. even if NF does not know whether a UE will attach to the NF, but need to accept the DCCF event subscription.</w:t>
      </w:r>
    </w:p>
    <w:p w14:paraId="1CA46E97" w14:textId="77777777" w:rsidR="009166E9" w:rsidRPr="00E9603C" w:rsidRDefault="009166E9">
      <w:pPr>
        <w:pStyle w:val="Heading2"/>
        <w:rPr>
          <w:lang w:eastAsia="en-US"/>
        </w:rPr>
      </w:pPr>
      <w:bookmarkStart w:id="8793" w:name="_Toc50309823"/>
      <w:bookmarkStart w:id="8794" w:name="_Toc25258"/>
      <w:bookmarkStart w:id="8795" w:name="_Toc44004447"/>
      <w:bookmarkStart w:id="8796" w:name="_Toc50021248"/>
      <w:bookmarkStart w:id="8797" w:name="_Toc57201316"/>
      <w:bookmarkStart w:id="8798" w:name="_Toc43393275"/>
      <w:bookmarkStart w:id="8799" w:name="_Toc8596"/>
      <w:bookmarkStart w:id="8800" w:name="_Toc19092"/>
      <w:bookmarkStart w:id="8801" w:name="_Toc54786465"/>
      <w:bookmarkStart w:id="8802" w:name="_Toc54770153"/>
      <w:bookmarkStart w:id="8803" w:name="_Toc50579555"/>
      <w:bookmarkStart w:id="8804" w:name="_Toc6489"/>
      <w:bookmarkStart w:id="8805" w:name="_Toc42770144"/>
      <w:bookmarkStart w:id="8806" w:name="_Toc54779505"/>
      <w:bookmarkStart w:id="8807" w:name="_Toc25623"/>
      <w:bookmarkStart w:id="8808" w:name="_Toc50021817"/>
      <w:bookmarkStart w:id="8809" w:name="_Toc50022521"/>
      <w:bookmarkStart w:id="8810" w:name="_Toc4475"/>
      <w:bookmarkStart w:id="8811" w:name="_Toc50023170"/>
      <w:bookmarkStart w:id="8812" w:name="_Toc50023755"/>
      <w:bookmarkStart w:id="8813" w:name="_Toc19488"/>
      <w:bookmarkStart w:id="8814" w:name="_Toc21477"/>
      <w:bookmarkStart w:id="8815" w:name="_Toc42779200"/>
      <w:bookmarkStart w:id="8816" w:name="_Toc57641354"/>
      <w:bookmarkStart w:id="8817" w:name="_Toc59101707"/>
      <w:r w:rsidRPr="00E9603C">
        <w:rPr>
          <w:lang w:eastAsia="en-US"/>
        </w:rPr>
        <w:t>6.</w:t>
      </w:r>
      <w:r w:rsidRPr="00E9603C">
        <w:rPr>
          <w:lang w:eastAsia="zh-CN"/>
        </w:rPr>
        <w:t>36</w:t>
      </w:r>
      <w:r w:rsidRPr="00E9603C">
        <w:rPr>
          <w:lang w:eastAsia="en-US"/>
        </w:rPr>
        <w:tab/>
        <w:t xml:space="preserve">Solution </w:t>
      </w:r>
      <w:r w:rsidRPr="00E9603C">
        <w:rPr>
          <w:lang w:eastAsia="zh-CN"/>
        </w:rPr>
        <w:t>#36</w:t>
      </w:r>
      <w:r w:rsidRPr="00E9603C">
        <w:rPr>
          <w:lang w:eastAsia="en-US"/>
        </w:rPr>
        <w:t>: Determining UPFs serving UEs or in Area of Interest</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6B33466F" w14:textId="77777777" w:rsidR="009166E9" w:rsidRPr="00E9603C" w:rsidRDefault="009166E9">
      <w:pPr>
        <w:pStyle w:val="Heading3"/>
        <w:rPr>
          <w:lang w:eastAsia="ko-KR"/>
        </w:rPr>
      </w:pPr>
      <w:bookmarkStart w:id="8818" w:name="_Toc11973"/>
      <w:bookmarkStart w:id="8819" w:name="_Toc11701"/>
      <w:bookmarkStart w:id="8820" w:name="_Toc493"/>
      <w:bookmarkStart w:id="8821" w:name="_Toc32543"/>
      <w:bookmarkStart w:id="8822" w:name="_Toc50579556"/>
      <w:bookmarkStart w:id="8823" w:name="_Toc44004448"/>
      <w:bookmarkStart w:id="8824" w:name="_Toc42770145"/>
      <w:bookmarkStart w:id="8825" w:name="_Toc50309824"/>
      <w:bookmarkStart w:id="8826" w:name="_Toc42779201"/>
      <w:bookmarkStart w:id="8827" w:name="_Toc43393276"/>
      <w:bookmarkStart w:id="8828" w:name="_Toc24444"/>
      <w:bookmarkStart w:id="8829" w:name="_Toc50023756"/>
      <w:bookmarkStart w:id="8830" w:name="_Toc7846"/>
      <w:bookmarkStart w:id="8831" w:name="_Toc50022522"/>
      <w:bookmarkStart w:id="8832" w:name="_Toc21623"/>
      <w:bookmarkStart w:id="8833" w:name="_Toc54770154"/>
      <w:bookmarkStart w:id="8834" w:name="_Toc54779506"/>
      <w:bookmarkStart w:id="8835" w:name="_Toc54786466"/>
      <w:bookmarkStart w:id="8836" w:name="_Toc31995"/>
      <w:bookmarkStart w:id="8837" w:name="_Toc50023171"/>
      <w:bookmarkStart w:id="8838" w:name="_Toc57201317"/>
      <w:bookmarkStart w:id="8839" w:name="_Toc50021249"/>
      <w:bookmarkStart w:id="8840" w:name="_Toc50021818"/>
      <w:bookmarkStart w:id="8841" w:name="_Toc57641355"/>
      <w:bookmarkStart w:id="8842" w:name="_Toc59101708"/>
      <w:r w:rsidRPr="00E9603C">
        <w:rPr>
          <w:lang w:eastAsia="ko-KR"/>
        </w:rPr>
        <w:t>6.</w:t>
      </w:r>
      <w:r w:rsidRPr="00E9603C">
        <w:rPr>
          <w:lang w:eastAsia="zh-CN"/>
        </w:rPr>
        <w:t>36</w:t>
      </w:r>
      <w:r w:rsidRPr="00E9603C">
        <w:rPr>
          <w:lang w:eastAsia="ko-KR"/>
        </w:rPr>
        <w:t>.1</w:t>
      </w:r>
      <w:r w:rsidRPr="00E9603C">
        <w:rPr>
          <w:lang w:eastAsia="ko-KR"/>
        </w:rPr>
        <w:tab/>
        <w:t>High-level Description</w:t>
      </w:r>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2921F747" w14:textId="77777777" w:rsidR="009166E9" w:rsidRPr="00E9603C" w:rsidRDefault="009166E9">
      <w:r w:rsidRPr="00E9603C">
        <w:t>This solution focus on KI#11 on determining UPFs that are serving UEs and/or area of interest.</w:t>
      </w:r>
    </w:p>
    <w:p w14:paraId="17182873" w14:textId="77777777" w:rsidR="009166E9" w:rsidRPr="00E9603C" w:rsidRDefault="009166E9">
      <w:r w:rsidRPr="00E9603C">
        <w:t>This solution proposes the extension of SMF events to provide also information about UPFs associated with UEs traffics or PDU sessions in an area of interest. The procedure in Figure 6.</w:t>
      </w:r>
      <w:r w:rsidRPr="00E9603C">
        <w:rPr>
          <w:lang w:eastAsia="zh-CN"/>
        </w:rPr>
        <w:t>36</w:t>
      </w:r>
      <w:r w:rsidRPr="00E9603C">
        <w:t>.1-1 illustrate the enhanced mechanisms.</w:t>
      </w:r>
    </w:p>
    <w:p w14:paraId="14D48C76" w14:textId="77777777" w:rsidR="009166E9" w:rsidRPr="00E9603C" w:rsidRDefault="009166E9">
      <w:pPr>
        <w:pStyle w:val="TH"/>
      </w:pPr>
      <w:r w:rsidRPr="00E9603C">
        <w:object w:dxaOrig="11486" w:dyaOrig="7032" w14:anchorId="138D2E91">
          <v:shape id="_x0000_i1114" type="#_x0000_t75" style="width:482pt;height:295pt;mso-position-horizontal-relative:page;mso-position-vertical-relative:page" o:ole="">
            <v:fill o:detectmouseclick="t"/>
            <v:imagedata r:id="rId176" o:title=""/>
            <o:lock v:ext="edit" aspectratio="f"/>
          </v:shape>
          <o:OLEObject Type="Embed" ProgID="Visio.Drawing.15" ShapeID="_x0000_i1114" DrawAspect="Content" ObjectID="_1669716020" r:id="rId177">
            <o:FieldCodes>\* MERGEFORMAT</o:FieldCodes>
          </o:OLEObject>
        </w:object>
      </w:r>
    </w:p>
    <w:p w14:paraId="391D45B0" w14:textId="77777777" w:rsidR="009166E9" w:rsidRPr="00E9603C" w:rsidRDefault="009166E9">
      <w:pPr>
        <w:pStyle w:val="TF"/>
        <w:rPr>
          <w:lang w:eastAsia="en-US"/>
        </w:rPr>
      </w:pPr>
      <w:r w:rsidRPr="00E9603C">
        <w:rPr>
          <w:lang w:eastAsia="en-US"/>
        </w:rPr>
        <w:t>Figure 6.</w:t>
      </w:r>
      <w:r w:rsidRPr="00E9603C">
        <w:rPr>
          <w:lang w:eastAsia="zh-CN"/>
        </w:rPr>
        <w:t>36</w:t>
      </w:r>
      <w:r w:rsidRPr="00E9603C">
        <w:rPr>
          <w:lang w:eastAsia="en-US"/>
        </w:rPr>
        <w:t>.1-1: Procedure for NWDAF Determining UPFs serving UEs or area of interest</w:t>
      </w:r>
    </w:p>
    <w:p w14:paraId="33073AF8" w14:textId="77777777" w:rsidR="009166E9" w:rsidRPr="00E9603C" w:rsidRDefault="009166E9">
      <w:pPr>
        <w:pStyle w:val="B1"/>
      </w:pPr>
      <w:r w:rsidRPr="00E9603C">
        <w:t>1.</w:t>
      </w:r>
      <w:r w:rsidRPr="00E9603C">
        <w:tab/>
        <w:t>Analytics Consumer subscribes to Nnwdaf_AnalyticsSubscription service operation from NWDAF requesting the analytics ID = "Service Experience".</w:t>
      </w:r>
    </w:p>
    <w:p w14:paraId="376E0141" w14:textId="77777777" w:rsidR="009166E9" w:rsidRPr="00E9603C" w:rsidRDefault="009166E9">
      <w:pPr>
        <w:pStyle w:val="B1"/>
      </w:pPr>
      <w:r w:rsidRPr="00E9603C">
        <w:t>2.</w:t>
      </w:r>
      <w:r w:rsidRPr="00E9603C">
        <w:tab/>
        <w:t>If the subscription is includes a list of UEs NWDAF needs to determine the UPFs serving such UEs. If the subscription is set to "Any UE", NWDAF has to determine the UPFs according with the analytics filter information of the subscription.</w:t>
      </w:r>
    </w:p>
    <w:p w14:paraId="1232E731" w14:textId="77777777" w:rsidR="009166E9" w:rsidRPr="00E9603C" w:rsidRDefault="009166E9">
      <w:pPr>
        <w:pStyle w:val="B1"/>
      </w:pPr>
      <w:r w:rsidRPr="00E9603C">
        <w:t>3.</w:t>
      </w:r>
      <w:r w:rsidRPr="00E9603C">
        <w:tab/>
        <w:t>NWDAF invokes Nsmsf_EventExposure_Subscribe service operation offered by the determined SMF(s) request in the new event ID="UPF Change". The target of the event ID can be either a list of UEs, PDU sessions, or any PDU session (in case of analytics subscription with "any UE"). In case of "any PDU session", the event filters should reflect the same analytics filters used in the analytics ID request/subscription.</w:t>
      </w:r>
    </w:p>
    <w:p w14:paraId="45DC0EB4" w14:textId="77777777" w:rsidR="009166E9" w:rsidRPr="00E9603C" w:rsidRDefault="009166E9">
      <w:pPr>
        <w:pStyle w:val="B1"/>
      </w:pPr>
      <w:r w:rsidRPr="00E9603C">
        <w:t>4.</w:t>
      </w:r>
      <w:r w:rsidRPr="00E9603C">
        <w:tab/>
        <w:t>Upon the execution of session establishment, modification, and release, SMF identifies eventual changes in UPFs associated with UEs or to the filters used by NWDAF subscription to the "UPF change" event ID.</w:t>
      </w:r>
    </w:p>
    <w:p w14:paraId="262CE94E" w14:textId="77777777" w:rsidR="009166E9" w:rsidRPr="00E9603C" w:rsidRDefault="009166E9">
      <w:pPr>
        <w:pStyle w:val="B1"/>
      </w:pPr>
      <w:r w:rsidRPr="00E9603C">
        <w:t>5.</w:t>
      </w:r>
      <w:r w:rsidRPr="00E9603C">
        <w:tab/>
        <w:t>SMF notifies NWDAF about the changes in the UPF serving UEs or serving PDU sessions matching the event filter information used in the NWDAF event subscription. The event notification may include new UPF IDs, the PDU session ID, QFIs with associated (Application Identifier or IP Packet Filter Set or Ethernet Packet Filter Set), DNN, DNAI, SUPI and S-NSSAI.</w:t>
      </w:r>
    </w:p>
    <w:p w14:paraId="23FF2DFA" w14:textId="77777777" w:rsidR="009166E9" w:rsidRPr="00E9603C" w:rsidRDefault="009166E9">
      <w:pPr>
        <w:pStyle w:val="B1"/>
      </w:pPr>
      <w:r w:rsidRPr="00E9603C">
        <w:t>6.</w:t>
      </w:r>
      <w:r w:rsidRPr="00E9603C">
        <w:tab/>
        <w:t>NWDAF process the received notifications from SMF and updates the list of UPFs reflecting the changes in UPFs serving UEs or area of interest enclosed in the notification. Such updated information about UPFs is used to provide analytics outputs.</w:t>
      </w:r>
    </w:p>
    <w:p w14:paraId="0F93A518" w14:textId="77777777" w:rsidR="009166E9" w:rsidRPr="00E9603C" w:rsidRDefault="009166E9">
      <w:pPr>
        <w:pStyle w:val="Heading3"/>
        <w:rPr>
          <w:lang w:eastAsia="zh-CN"/>
        </w:rPr>
      </w:pPr>
      <w:bookmarkStart w:id="8843" w:name="_Toc50023172"/>
      <w:bookmarkStart w:id="8844" w:name="_Toc9610"/>
      <w:bookmarkStart w:id="8845" w:name="_Toc12713"/>
      <w:bookmarkStart w:id="8846" w:name="_Toc50023757"/>
      <w:bookmarkStart w:id="8847" w:name="_Toc755"/>
      <w:bookmarkStart w:id="8848" w:name="_Toc6165"/>
      <w:bookmarkStart w:id="8849" w:name="_Toc2553"/>
      <w:bookmarkStart w:id="8850" w:name="_Toc43393277"/>
      <w:bookmarkStart w:id="8851" w:name="_Toc20257"/>
      <w:bookmarkStart w:id="8852" w:name="_Toc42770146"/>
      <w:bookmarkStart w:id="8853" w:name="_Toc50309825"/>
      <w:bookmarkStart w:id="8854" w:name="_Toc50579557"/>
      <w:bookmarkStart w:id="8855" w:name="_Toc50022523"/>
      <w:bookmarkStart w:id="8856" w:name="_Toc50021819"/>
      <w:bookmarkStart w:id="8857" w:name="_Toc42779202"/>
      <w:bookmarkStart w:id="8858" w:name="_Toc50021250"/>
      <w:bookmarkStart w:id="8859" w:name="_Toc17767"/>
      <w:bookmarkStart w:id="8860" w:name="_Toc54770155"/>
      <w:bookmarkStart w:id="8861" w:name="_Toc54779507"/>
      <w:bookmarkStart w:id="8862" w:name="_Toc54786467"/>
      <w:bookmarkStart w:id="8863" w:name="_Toc44004449"/>
      <w:bookmarkStart w:id="8864" w:name="_Toc57201318"/>
      <w:bookmarkStart w:id="8865" w:name="_Toc24303"/>
      <w:bookmarkStart w:id="8866" w:name="_Toc57641356"/>
      <w:bookmarkStart w:id="8867" w:name="_Toc59101709"/>
      <w:r w:rsidRPr="00E9603C">
        <w:rPr>
          <w:lang w:eastAsia="zh-CN"/>
        </w:rPr>
        <w:t>6.36.2</w:t>
      </w:r>
      <w:r w:rsidRPr="00E9603C">
        <w:rPr>
          <w:lang w:eastAsia="zh-CN"/>
        </w:rPr>
        <w:tab/>
      </w:r>
      <w:r w:rsidRPr="00E9603C">
        <w:t>Impacts on services, entities and interfaces</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p>
    <w:p w14:paraId="2E3131F5" w14:textId="77777777" w:rsidR="009166E9" w:rsidRPr="00E9603C" w:rsidRDefault="009166E9">
      <w:pPr>
        <w:rPr>
          <w:lang w:eastAsia="ko-KR"/>
        </w:rPr>
      </w:pPr>
      <w:r w:rsidRPr="00E9603C">
        <w:rPr>
          <w:lang w:eastAsia="ko-KR"/>
        </w:rPr>
        <w:t>SMF:</w:t>
      </w:r>
    </w:p>
    <w:p w14:paraId="30564C3C" w14:textId="77777777" w:rsidR="009166E9" w:rsidRPr="00E9603C" w:rsidRDefault="009166E9">
      <w:pPr>
        <w:pStyle w:val="B1"/>
      </w:pPr>
      <w:r w:rsidRPr="00E9603C">
        <w:t>-</w:t>
      </w:r>
      <w:r w:rsidRPr="00E9603C">
        <w:tab/>
        <w:t>Extend events exposed by SMF with new event ID for "UPF Change".</w:t>
      </w:r>
    </w:p>
    <w:p w14:paraId="79B77787" w14:textId="77777777" w:rsidR="009166E9" w:rsidRPr="00E9603C" w:rsidRDefault="009166E9">
      <w:pPr>
        <w:rPr>
          <w:lang w:eastAsia="ko-KR"/>
        </w:rPr>
      </w:pPr>
      <w:r w:rsidRPr="00E9603C">
        <w:rPr>
          <w:lang w:eastAsia="ko-KR"/>
        </w:rPr>
        <w:t>NWDAF:</w:t>
      </w:r>
    </w:p>
    <w:p w14:paraId="0E717F2A" w14:textId="77777777" w:rsidR="009166E9" w:rsidRPr="00E9603C" w:rsidRDefault="009166E9">
      <w:pPr>
        <w:pStyle w:val="B1"/>
      </w:pPr>
      <w:r w:rsidRPr="00E9603C">
        <w:t>-</w:t>
      </w:r>
      <w:r w:rsidRPr="00E9603C">
        <w:tab/>
        <w:t>Consume the new exposed event from SMF for determining UPFs serving UEs or area of interest.</w:t>
      </w:r>
    </w:p>
    <w:p w14:paraId="33283152" w14:textId="77777777" w:rsidR="009166E9" w:rsidRPr="00E9603C" w:rsidRDefault="009166E9">
      <w:pPr>
        <w:pStyle w:val="Heading2"/>
        <w:rPr>
          <w:lang w:eastAsia="en-US"/>
        </w:rPr>
      </w:pPr>
      <w:bookmarkStart w:id="8868" w:name="_Toc57201319"/>
      <w:bookmarkStart w:id="8869" w:name="_Toc50021820"/>
      <w:bookmarkStart w:id="8870" w:name="_Toc20403"/>
      <w:bookmarkStart w:id="8871" w:name="_Toc21964"/>
      <w:bookmarkStart w:id="8872" w:name="_Toc19387"/>
      <w:bookmarkStart w:id="8873" w:name="_Toc20044"/>
      <w:bookmarkStart w:id="8874" w:name="_Toc42770147"/>
      <w:bookmarkStart w:id="8875" w:name="_Toc54786468"/>
      <w:bookmarkStart w:id="8876" w:name="_Toc42779203"/>
      <w:bookmarkStart w:id="8877" w:name="_Toc22360"/>
      <w:bookmarkStart w:id="8878" w:name="_Toc44004450"/>
      <w:bookmarkStart w:id="8879" w:name="_Toc50022524"/>
      <w:bookmarkStart w:id="8880" w:name="_Toc50023173"/>
      <w:bookmarkStart w:id="8881" w:name="_Toc50309826"/>
      <w:bookmarkStart w:id="8882" w:name="_Toc50021251"/>
      <w:bookmarkStart w:id="8883" w:name="_Toc50579558"/>
      <w:bookmarkStart w:id="8884" w:name="_Toc22781"/>
      <w:bookmarkStart w:id="8885" w:name="_Toc50023758"/>
      <w:bookmarkStart w:id="8886" w:name="_Toc43393278"/>
      <w:bookmarkStart w:id="8887" w:name="_Toc19039"/>
      <w:bookmarkStart w:id="8888" w:name="_Toc7024"/>
      <w:bookmarkStart w:id="8889" w:name="_Toc54770156"/>
      <w:bookmarkStart w:id="8890" w:name="_Toc54779508"/>
      <w:bookmarkStart w:id="8891" w:name="_Toc57641357"/>
      <w:bookmarkStart w:id="8892" w:name="_Toc59101710"/>
      <w:r w:rsidRPr="00E9603C">
        <w:rPr>
          <w:lang w:eastAsia="en-US"/>
        </w:rPr>
        <w:t>6.</w:t>
      </w:r>
      <w:r w:rsidRPr="00E9603C">
        <w:rPr>
          <w:lang w:eastAsia="zh-CN"/>
        </w:rPr>
        <w:t>37</w:t>
      </w:r>
      <w:r w:rsidRPr="00E9603C">
        <w:rPr>
          <w:lang w:eastAsia="en-US"/>
        </w:rPr>
        <w:tab/>
        <w:t xml:space="preserve">Solution </w:t>
      </w:r>
      <w:r w:rsidRPr="00E9603C">
        <w:rPr>
          <w:lang w:eastAsia="zh-CN"/>
        </w:rPr>
        <w:t>#37</w:t>
      </w:r>
      <w:r w:rsidRPr="00E9603C">
        <w:rPr>
          <w:lang w:eastAsia="en-US"/>
        </w:rPr>
        <w:t>: Reduction of Frequency from NFs</w:t>
      </w:r>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27F8E012" w14:textId="77777777" w:rsidR="009166E9" w:rsidRPr="00E9603C" w:rsidRDefault="009166E9">
      <w:pPr>
        <w:pStyle w:val="Heading3"/>
        <w:rPr>
          <w:lang w:eastAsia="ko-KR"/>
        </w:rPr>
      </w:pPr>
      <w:bookmarkStart w:id="8893" w:name="_Toc57201320"/>
      <w:bookmarkStart w:id="8894" w:name="_Toc57641358"/>
      <w:bookmarkStart w:id="8895" w:name="_Toc59101711"/>
      <w:r w:rsidRPr="00E9603C">
        <w:rPr>
          <w:lang w:eastAsia="ko-KR"/>
        </w:rPr>
        <w:t>6.</w:t>
      </w:r>
      <w:r w:rsidRPr="00E9603C">
        <w:rPr>
          <w:lang w:eastAsia="zh-CN"/>
        </w:rPr>
        <w:t>37</w:t>
      </w:r>
      <w:r w:rsidRPr="00E9603C">
        <w:rPr>
          <w:lang w:eastAsia="ko-KR"/>
        </w:rPr>
        <w:t>.1</w:t>
      </w:r>
      <w:r w:rsidRPr="00E9603C">
        <w:rPr>
          <w:lang w:eastAsia="ko-KR"/>
        </w:rPr>
        <w:tab/>
        <w:t>General</w:t>
      </w:r>
      <w:bookmarkEnd w:id="8893"/>
      <w:bookmarkEnd w:id="8894"/>
      <w:bookmarkEnd w:id="8895"/>
    </w:p>
    <w:p w14:paraId="11B8DEBF" w14:textId="77777777" w:rsidR="009166E9" w:rsidRPr="00E9603C" w:rsidRDefault="009166E9">
      <w:pPr>
        <w:rPr>
          <w:lang w:eastAsia="zh-CN"/>
        </w:rPr>
      </w:pPr>
      <w:r w:rsidRPr="00E9603C">
        <w:rPr>
          <w:lang w:eastAsia="zh-CN"/>
        </w:rPr>
        <w:t xml:space="preserve">This solution is proposed for Key Issue 11: </w:t>
      </w:r>
      <w:r w:rsidRPr="00E9603C">
        <w:t>Increasing efficiency of data collection</w:t>
      </w:r>
      <w:r w:rsidRPr="00E9603C">
        <w:rPr>
          <w:lang w:eastAsia="zh-CN"/>
        </w:rPr>
        <w:t>. Additionally, this solution addresses the issue of triggers for NWDAF data collection defined in KI#13: T</w:t>
      </w:r>
      <w:r w:rsidRPr="00E9603C">
        <w:t>riggering conditions for analytics.</w:t>
      </w:r>
    </w:p>
    <w:p w14:paraId="7C45EE72" w14:textId="77777777" w:rsidR="009166E9" w:rsidRPr="00E9603C" w:rsidRDefault="009166E9">
      <w:r w:rsidRPr="00E9603C">
        <w:t>This solution enables NWDAF to collect data and basic analytics from the NFs via Event Exposure framework for both training and inference. The Event Exposure framework is extended to enable the reduction of signalling between NFs and NWDAF considering two factors: reduction of frequency of notifications, and reduction of volume of data exposed by the NFs.</w:t>
      </w:r>
    </w:p>
    <w:p w14:paraId="21D979EF" w14:textId="77777777" w:rsidR="009166E9" w:rsidRPr="00E9603C" w:rsidRDefault="009166E9">
      <w:r w:rsidRPr="00E9603C">
        <w:t>This solution can be combined with enhancements proposed by other solutions proposed for KI#11 based on the event exposure. In addition, this solution is applicable if the data collection is performed by NWDAF or by any other dedicated NF as proposed in some solutions for KI#11.</w:t>
      </w:r>
    </w:p>
    <w:p w14:paraId="2F279CAB" w14:textId="77777777" w:rsidR="009166E9" w:rsidRPr="00E9603C" w:rsidRDefault="009166E9">
      <w:pPr>
        <w:pStyle w:val="Heading3"/>
        <w:rPr>
          <w:lang w:eastAsia="ko-KR"/>
        </w:rPr>
      </w:pPr>
      <w:bookmarkStart w:id="8896" w:name="_Toc23336"/>
      <w:bookmarkStart w:id="8897" w:name="_Toc42779204"/>
      <w:bookmarkStart w:id="8898" w:name="_Toc42770148"/>
      <w:bookmarkStart w:id="8899" w:name="_Toc7512"/>
      <w:bookmarkStart w:id="8900" w:name="_Toc26812"/>
      <w:bookmarkStart w:id="8901" w:name="_Toc16023"/>
      <w:bookmarkStart w:id="8902" w:name="_Toc19655"/>
      <w:bookmarkStart w:id="8903" w:name="_Toc1926"/>
      <w:bookmarkStart w:id="8904" w:name="_Toc43393279"/>
      <w:bookmarkStart w:id="8905" w:name="_Toc50021821"/>
      <w:bookmarkStart w:id="8906" w:name="_Toc44004451"/>
      <w:bookmarkStart w:id="8907" w:name="_Toc50021252"/>
      <w:bookmarkStart w:id="8908" w:name="_Toc50309827"/>
      <w:bookmarkStart w:id="8909" w:name="_Toc50023174"/>
      <w:bookmarkStart w:id="8910" w:name="_Toc50023759"/>
      <w:bookmarkStart w:id="8911" w:name="_Toc50579559"/>
      <w:bookmarkStart w:id="8912" w:name="_Toc4366"/>
      <w:bookmarkStart w:id="8913" w:name="_Toc54770157"/>
      <w:bookmarkStart w:id="8914" w:name="_Toc54779509"/>
      <w:bookmarkStart w:id="8915" w:name="_Toc54786469"/>
      <w:bookmarkStart w:id="8916" w:name="_Toc50022525"/>
      <w:bookmarkStart w:id="8917" w:name="_Toc57201321"/>
      <w:bookmarkStart w:id="8918" w:name="_Toc8554"/>
      <w:bookmarkStart w:id="8919" w:name="_Toc57641359"/>
      <w:bookmarkStart w:id="8920" w:name="_Toc59101712"/>
      <w:r w:rsidRPr="00E9603C">
        <w:rPr>
          <w:lang w:eastAsia="ko-KR"/>
        </w:rPr>
        <w:t>6.</w:t>
      </w:r>
      <w:r w:rsidRPr="00E9603C">
        <w:rPr>
          <w:lang w:eastAsia="zh-CN"/>
        </w:rPr>
        <w:t>37</w:t>
      </w:r>
      <w:r w:rsidRPr="00E9603C">
        <w:rPr>
          <w:lang w:eastAsia="ko-KR"/>
        </w:rPr>
        <w:t>.2</w:t>
      </w:r>
      <w:r w:rsidRPr="00E9603C">
        <w:rPr>
          <w:lang w:eastAsia="ko-KR"/>
        </w:rPr>
        <w:tab/>
        <w:t>High-level Description</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1DB2139B" w14:textId="77777777" w:rsidR="009166E9" w:rsidRPr="00E9603C" w:rsidRDefault="009166E9">
      <w:pPr>
        <w:rPr>
          <w:lang w:eastAsia="zh-CN"/>
        </w:rPr>
      </w:pPr>
      <w:r w:rsidRPr="00E9603C">
        <w:rPr>
          <w:lang w:eastAsia="zh-CN"/>
        </w:rPr>
        <w:t>Data collection is especially important for UE dedicated analytics (mobility, communication, exceptions, service experience), where it is essential to gather data over a long period before being able to produce accurate analytics. Permanent data collection for all UEs generates high signalling and computation load. It is however necessary to obtain information about the recent events of an UE and possibly basic statistical trends, without collecting events about a UE all the time.</w:t>
      </w:r>
    </w:p>
    <w:p w14:paraId="53A6DFB9" w14:textId="77777777" w:rsidR="009166E9" w:rsidRPr="00E9603C" w:rsidRDefault="009166E9">
      <w:r w:rsidRPr="00E9603C">
        <w:t>The solution consists in letting each NF producing events for the NWDAF, permanently log a subset of the most important events for each UE, and maintain basic statistics on the events.</w:t>
      </w:r>
    </w:p>
    <w:p w14:paraId="43E1A1CF" w14:textId="77777777" w:rsidR="009166E9" w:rsidRPr="00E9603C" w:rsidRDefault="009166E9">
      <w:r w:rsidRPr="00E9603C">
        <w:t>This solution proposes two complementary mechanisms:</w:t>
      </w:r>
    </w:p>
    <w:p w14:paraId="420967BA" w14:textId="77777777" w:rsidR="009166E9" w:rsidRPr="00E9603C" w:rsidRDefault="009166E9">
      <w:pPr>
        <w:pStyle w:val="B1"/>
      </w:pPr>
      <w:r w:rsidRPr="00E9603C">
        <w:t>-</w:t>
      </w:r>
      <w:r w:rsidRPr="00E9603C">
        <w:tab/>
        <w:t>An enhanced mechanism in the Event Exposure for data collection of past events (or a subset thereof), where NWDAF, i.e. the consumer of the exposed events, can activate or deactivate the reception of notifications from the NFs. This allows NWDAF to collect data from NFs in bulks and reduce the signalling , i.e., frequency of notifications, between NF and NWDAF.</w:t>
      </w:r>
    </w:p>
    <w:p w14:paraId="7DDD2920" w14:textId="77777777" w:rsidR="009166E9" w:rsidRPr="00E9603C" w:rsidRDefault="009166E9">
      <w:pPr>
        <w:pStyle w:val="B1"/>
      </w:pPr>
      <w:r w:rsidRPr="00E9603C">
        <w:t>-</w:t>
      </w:r>
      <w:r w:rsidRPr="00E9603C">
        <w:tab/>
        <w:t>An additional mechanism to aggregate in the NF the data related to events.</w:t>
      </w:r>
    </w:p>
    <w:p w14:paraId="287FB9AC" w14:textId="77777777" w:rsidR="009166E9" w:rsidRPr="00E9603C" w:rsidRDefault="009166E9">
      <w:pPr>
        <w:pStyle w:val="Heading4"/>
      </w:pPr>
      <w:bookmarkStart w:id="8921" w:name="_Toc57201322"/>
      <w:bookmarkStart w:id="8922" w:name="_Toc50023760"/>
      <w:bookmarkStart w:id="8923" w:name="_Toc50579560"/>
      <w:bookmarkStart w:id="8924" w:name="_Toc50023175"/>
      <w:bookmarkStart w:id="8925" w:name="_Toc50309828"/>
      <w:bookmarkStart w:id="8926" w:name="_Toc50021822"/>
      <w:bookmarkStart w:id="8927" w:name="_Toc50021253"/>
      <w:bookmarkStart w:id="8928" w:name="_Toc50022526"/>
      <w:bookmarkStart w:id="8929" w:name="_Toc54770158"/>
      <w:bookmarkStart w:id="8930" w:name="_Toc54779510"/>
      <w:bookmarkStart w:id="8931" w:name="_Toc54786470"/>
      <w:bookmarkStart w:id="8932" w:name="_Toc57641360"/>
      <w:bookmarkStart w:id="8933" w:name="_Toc59101713"/>
      <w:r w:rsidRPr="00E9603C">
        <w:t>6.37.2.1</w:t>
      </w:r>
      <w:r w:rsidRPr="00E9603C">
        <w:tab/>
        <w:t>Signalling Reduction: Data collection of past events</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4702B780" w14:textId="77777777" w:rsidR="009166E9" w:rsidRPr="00E9603C" w:rsidRDefault="009166E9">
      <w:r w:rsidRPr="00E9603C">
        <w:t>The data collection of past events mechanism reuses the Event Reporting Information field of Event Exposure Framework to include the following flags:</w:t>
      </w:r>
    </w:p>
    <w:p w14:paraId="4E46964C" w14:textId="77777777" w:rsidR="009166E9" w:rsidRPr="00E9603C" w:rsidRDefault="009166E9">
      <w:pPr>
        <w:pStyle w:val="B1"/>
        <w:rPr>
          <w:lang w:eastAsia="ko-KR"/>
        </w:rPr>
      </w:pPr>
      <w:r w:rsidRPr="00E9603C">
        <w:rPr>
          <w:lang w:eastAsia="ko-KR"/>
        </w:rPr>
        <w:t>-</w:t>
      </w:r>
      <w:r w:rsidRPr="00E9603C">
        <w:rPr>
          <w:lang w:eastAsia="ko-KR"/>
        </w:rPr>
        <w:tab/>
        <w:t>Deactivate notification flag: The event consumer NF includes in the subscription to an event ID the deactivation flag to indicate to the event provider NF to collect, store the requested event but halt the notification to the consumer. The number of stored events may be limited based on NF configuration; when this number is reached, the NF continues to store new events and deletes the oldest events.</w:t>
      </w:r>
    </w:p>
    <w:p w14:paraId="0500B190" w14:textId="77777777" w:rsidR="009166E9" w:rsidRPr="00E9603C" w:rsidRDefault="009166E9">
      <w:pPr>
        <w:pStyle w:val="B1"/>
        <w:rPr>
          <w:lang w:eastAsia="ko-KR"/>
        </w:rPr>
      </w:pPr>
      <w:r w:rsidRPr="00E9603C">
        <w:rPr>
          <w:lang w:eastAsia="ko-KR"/>
        </w:rPr>
        <w:t>-</w:t>
      </w:r>
      <w:r w:rsidRPr="00E9603C">
        <w:rPr>
          <w:lang w:eastAsia="ko-KR"/>
        </w:rPr>
        <w:tab/>
        <w:t>Activate-deactivate notification flag: The event consumer NF includes in an event subscription modification request the subscription identification and the activate-deactivate flag to indicate to the event producer NF to send the past collected events not already sent to this consumer NF. After sending the past collected events the event producer continues to store events without sending notifications to the event consumer.</w:t>
      </w:r>
    </w:p>
    <w:p w14:paraId="06A88D86" w14:textId="77777777" w:rsidR="009166E9" w:rsidRPr="00E9603C" w:rsidRDefault="009166E9">
      <w:r w:rsidRPr="00E9603C">
        <w:t>Alternatively, the event provider NF is configured to store events for all the UEs it serves without a trigger from the NWDAF, with a limit in the number of stored events; when this number is reached, the NF continues to store new events and deletes the oldest events. The event provider NF provides the stored events upon request or subscription from a consumer NF. When a request from NWDAF is received, the NF selects the collected data that matches to the period specified in the NWDAF request.</w:t>
      </w:r>
    </w:p>
    <w:p w14:paraId="0B4A079A" w14:textId="77777777" w:rsidR="009166E9" w:rsidRPr="00E9603C" w:rsidRDefault="009166E9">
      <w:r w:rsidRPr="00E9603C">
        <w:t>Using the enhanced mechanism in the Event Reporting Information, NWDAF can subscribe to events from NFs such as AMF and SMF, avoid notifications and retrieve the data in bulk when NWDAF requires.</w:t>
      </w:r>
    </w:p>
    <w:p w14:paraId="32126215" w14:textId="77777777" w:rsidR="009166E9" w:rsidRPr="00E9603C" w:rsidRDefault="009166E9">
      <w:pPr>
        <w:pStyle w:val="Heading4"/>
      </w:pPr>
      <w:bookmarkStart w:id="8934" w:name="_Toc17670"/>
      <w:bookmarkStart w:id="8935" w:name="_Toc26911"/>
      <w:bookmarkStart w:id="8936" w:name="_Toc25208"/>
      <w:bookmarkStart w:id="8937" w:name="_Toc43393280"/>
      <w:bookmarkStart w:id="8938" w:name="_Toc42779205"/>
      <w:bookmarkStart w:id="8939" w:name="_Toc12644"/>
      <w:bookmarkStart w:id="8940" w:name="_Toc16550"/>
      <w:bookmarkStart w:id="8941" w:name="_Toc27404"/>
      <w:bookmarkStart w:id="8942" w:name="_Toc25882"/>
      <w:bookmarkStart w:id="8943" w:name="_Toc4446"/>
      <w:bookmarkStart w:id="8944" w:name="_Toc42770149"/>
      <w:bookmarkStart w:id="8945" w:name="_Toc57201323"/>
      <w:bookmarkStart w:id="8946" w:name="_Toc50021254"/>
      <w:bookmarkStart w:id="8947" w:name="_Toc50021823"/>
      <w:bookmarkStart w:id="8948" w:name="_Toc50022527"/>
      <w:bookmarkStart w:id="8949" w:name="_Toc50023176"/>
      <w:bookmarkStart w:id="8950" w:name="_Toc50023761"/>
      <w:bookmarkStart w:id="8951" w:name="_Toc50309829"/>
      <w:bookmarkStart w:id="8952" w:name="_Toc50579561"/>
      <w:bookmarkStart w:id="8953" w:name="_Toc54770159"/>
      <w:bookmarkStart w:id="8954" w:name="_Toc54779511"/>
      <w:bookmarkStart w:id="8955" w:name="_Toc54786471"/>
      <w:bookmarkStart w:id="8956" w:name="_Toc44004452"/>
      <w:bookmarkStart w:id="8957" w:name="_Toc57641361"/>
      <w:bookmarkStart w:id="8958" w:name="_Toc59101714"/>
      <w:r w:rsidRPr="00E9603C">
        <w:t>6.37.2.2</w:t>
      </w:r>
      <w:r w:rsidRPr="00E9603C">
        <w:tab/>
        <w:t>Data Volume Reduction: Data Collection of aggregated data</w:t>
      </w:r>
      <w:bookmarkEnd w:id="8945"/>
      <w:bookmarkEnd w:id="8946"/>
      <w:bookmarkEnd w:id="8947"/>
      <w:bookmarkEnd w:id="8948"/>
      <w:bookmarkEnd w:id="8949"/>
      <w:bookmarkEnd w:id="8950"/>
      <w:bookmarkEnd w:id="8951"/>
      <w:bookmarkEnd w:id="8952"/>
      <w:bookmarkEnd w:id="8953"/>
      <w:bookmarkEnd w:id="8954"/>
      <w:bookmarkEnd w:id="8955"/>
      <w:bookmarkEnd w:id="8957"/>
      <w:bookmarkEnd w:id="8958"/>
    </w:p>
    <w:p w14:paraId="06498FE2" w14:textId="77777777" w:rsidR="009166E9" w:rsidRPr="00E9603C" w:rsidRDefault="009166E9">
      <w:r w:rsidRPr="00E9603C">
        <w:t>The Data Collection of aggregated data related to events mechanism lets the event provider NF build for each UE a set of basic statistics tables on UE states (e.g. registered, connected to a cell, idle, located in a TA) for different time frames. These tables are updated incrementally at the occurrence of a new event with little computation effort. The NF purges this information when the UE is no longer served by the NF.</w:t>
      </w:r>
    </w:p>
    <w:p w14:paraId="4F2172D2" w14:textId="77777777" w:rsidR="009166E9" w:rsidRPr="00E9603C" w:rsidRDefault="009166E9">
      <w:r w:rsidRPr="00E9603C">
        <w:t>Based on configuration, the event provider NF either maintains these statistics tables for all the UEs it serves, or only when an event consumer NF has subscribed to receive them. In the former case, the NWDAF will be able to collect statistical information on past UE states without having to permanently collect information on all UEs.</w:t>
      </w:r>
    </w:p>
    <w:p w14:paraId="513EB216" w14:textId="77777777" w:rsidR="009166E9" w:rsidRPr="00E9603C" w:rsidRDefault="009166E9">
      <w:pPr>
        <w:pStyle w:val="Heading3"/>
        <w:rPr>
          <w:lang w:eastAsia="zh-CN"/>
        </w:rPr>
      </w:pPr>
      <w:bookmarkStart w:id="8959" w:name="_Toc54786472"/>
      <w:bookmarkStart w:id="8960" w:name="_Toc50021255"/>
      <w:bookmarkStart w:id="8961" w:name="_Toc57201324"/>
      <w:bookmarkStart w:id="8962" w:name="_Toc50309830"/>
      <w:bookmarkStart w:id="8963" w:name="_Toc50023762"/>
      <w:bookmarkStart w:id="8964" w:name="_Toc50022528"/>
      <w:bookmarkStart w:id="8965" w:name="_Toc50023177"/>
      <w:bookmarkStart w:id="8966" w:name="_Toc50579562"/>
      <w:bookmarkStart w:id="8967" w:name="_Toc54770160"/>
      <w:bookmarkStart w:id="8968" w:name="_Toc54779512"/>
      <w:bookmarkStart w:id="8969" w:name="_Toc50021824"/>
      <w:bookmarkStart w:id="8970" w:name="_Toc57641362"/>
      <w:bookmarkStart w:id="8971" w:name="_Toc59101715"/>
      <w:r w:rsidRPr="00E9603C">
        <w:rPr>
          <w:lang w:eastAsia="zh-CN"/>
        </w:rPr>
        <w:t>6.37.3</w:t>
      </w:r>
      <w:r w:rsidRPr="00E9603C">
        <w:rPr>
          <w:lang w:eastAsia="zh-CN"/>
        </w:rPr>
        <w:tab/>
        <w:t>Exposed NF Data</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6D42E0FD" w14:textId="77777777" w:rsidR="009166E9" w:rsidRPr="00E9603C" w:rsidRDefault="009166E9">
      <w:pPr>
        <w:pStyle w:val="Heading4"/>
      </w:pPr>
      <w:bookmarkStart w:id="8972" w:name="_Toc50021256"/>
      <w:bookmarkStart w:id="8973" w:name="_Toc54770161"/>
      <w:bookmarkStart w:id="8974" w:name="_Toc54779513"/>
      <w:bookmarkStart w:id="8975" w:name="_Toc54786473"/>
      <w:bookmarkStart w:id="8976" w:name="_Toc50022529"/>
      <w:bookmarkStart w:id="8977" w:name="_Toc50023178"/>
      <w:bookmarkStart w:id="8978" w:name="_Toc50023763"/>
      <w:bookmarkStart w:id="8979" w:name="_Toc57201325"/>
      <w:bookmarkStart w:id="8980" w:name="_Toc50309831"/>
      <w:bookmarkStart w:id="8981" w:name="_Toc50579563"/>
      <w:bookmarkStart w:id="8982" w:name="_Toc50021825"/>
      <w:bookmarkStart w:id="8983" w:name="_Toc57641363"/>
      <w:bookmarkStart w:id="8984" w:name="_Toc59101716"/>
      <w:r w:rsidRPr="00E9603C">
        <w:rPr>
          <w:lang w:eastAsia="zh-CN"/>
        </w:rPr>
        <w:t>6.37.3.1</w:t>
      </w:r>
      <w:r w:rsidRPr="00E9603C">
        <w:rPr>
          <w:lang w:eastAsia="zh-CN"/>
        </w:rPr>
        <w:tab/>
      </w:r>
      <w:r w:rsidRPr="00E9603C">
        <w:t>Past events</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p>
    <w:p w14:paraId="39BE3270" w14:textId="77777777" w:rsidR="009166E9" w:rsidRPr="00E9603C" w:rsidRDefault="009166E9">
      <w:r w:rsidRPr="00E9603C">
        <w:t xml:space="preserve">The NWDAF collects from NFs the same data as defined in </w:t>
      </w:r>
      <w:r w:rsidR="00E9603C" w:rsidRPr="00E9603C">
        <w:t>TS</w:t>
      </w:r>
      <w:r w:rsidR="00E9603C">
        <w:t> </w:t>
      </w:r>
      <w:r w:rsidR="00E9603C" w:rsidRPr="00E9603C">
        <w:t>23.288</w:t>
      </w:r>
      <w:r w:rsidR="00E9603C">
        <w:t> </w:t>
      </w:r>
      <w:r w:rsidR="00E9603C" w:rsidRPr="00E9603C">
        <w:t>[</w:t>
      </w:r>
      <w:r w:rsidRPr="00E9603C">
        <w:t>5] when subscribing to an Event ID, but collects this data in bulk instead of receiving a notification at every occurrence of an event.</w:t>
      </w:r>
    </w:p>
    <w:p w14:paraId="50A1B526" w14:textId="77777777" w:rsidR="009166E9" w:rsidRPr="00E9603C" w:rsidRDefault="009166E9">
      <w:pPr>
        <w:pStyle w:val="Heading4"/>
        <w:rPr>
          <w:lang w:eastAsia="zh-CN"/>
        </w:rPr>
      </w:pPr>
      <w:bookmarkStart w:id="8985" w:name="_Toc54770162"/>
      <w:bookmarkStart w:id="8986" w:name="_Toc50309832"/>
      <w:bookmarkStart w:id="8987" w:name="_Toc54779514"/>
      <w:bookmarkStart w:id="8988" w:name="_Toc54786474"/>
      <w:bookmarkStart w:id="8989" w:name="_Toc50021826"/>
      <w:bookmarkStart w:id="8990" w:name="_Toc50579564"/>
      <w:bookmarkStart w:id="8991" w:name="_Toc50022530"/>
      <w:bookmarkStart w:id="8992" w:name="_Toc57201326"/>
      <w:bookmarkStart w:id="8993" w:name="_Toc50023764"/>
      <w:bookmarkStart w:id="8994" w:name="_Toc50023179"/>
      <w:bookmarkStart w:id="8995" w:name="_Toc50021257"/>
      <w:bookmarkStart w:id="8996" w:name="_Toc57641364"/>
      <w:bookmarkStart w:id="8997" w:name="_Toc59101717"/>
      <w:r w:rsidRPr="00E9603C">
        <w:rPr>
          <w:lang w:eastAsia="zh-CN"/>
        </w:rPr>
        <w:t>6.37.3.2</w:t>
      </w:r>
      <w:r w:rsidRPr="00E9603C">
        <w:rPr>
          <w:lang w:eastAsia="zh-CN"/>
        </w:rPr>
        <w:tab/>
      </w:r>
      <w:r w:rsidRPr="00E9603C">
        <w:t>Aggregated data</w:t>
      </w:r>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66AF5110" w14:textId="77777777" w:rsidR="009166E9" w:rsidRPr="00E9603C" w:rsidRDefault="009166E9">
      <w:pPr>
        <w:rPr>
          <w:lang w:eastAsia="zh-CN"/>
        </w:rPr>
      </w:pPr>
      <w:r w:rsidRPr="00E9603C">
        <w:rPr>
          <w:lang w:eastAsia="zh-CN"/>
        </w:rPr>
        <w:t xml:space="preserve">The NWDAF collects the following types of aggregated data exposed by AMF, SMF and AF for each of the UEs served by the respective NF, using new Event IDs to be specified for this purpose as part of </w:t>
      </w:r>
      <w:r w:rsidRPr="00E9603C">
        <w:t>the</w:t>
      </w:r>
      <w:r w:rsidRPr="00E9603C">
        <w:rPr>
          <w:lang w:eastAsia="zh-CN"/>
        </w:rPr>
        <w:t xml:space="preserve"> NF event exposure service.</w:t>
      </w:r>
    </w:p>
    <w:p w14:paraId="6EC5BFFB" w14:textId="77777777" w:rsidR="009166E9" w:rsidRPr="00E9603C" w:rsidRDefault="009166E9">
      <w:pPr>
        <w:pStyle w:val="NO"/>
        <w:rPr>
          <w:lang w:eastAsia="zh-CN"/>
        </w:rPr>
      </w:pPr>
      <w:r w:rsidRPr="00E9603C">
        <w:rPr>
          <w:lang w:eastAsia="zh-CN"/>
        </w:rPr>
        <w:t>NOTE:</w:t>
      </w:r>
      <w:r w:rsidRPr="00E9603C">
        <w:rPr>
          <w:lang w:eastAsia="zh-CN"/>
        </w:rPr>
        <w:tab/>
        <w:t>The names of the new Event IDs to expose the following types of data will be determined during the normative phase.</w:t>
      </w:r>
    </w:p>
    <w:p w14:paraId="3362F2FA" w14:textId="77777777" w:rsidR="009166E9" w:rsidRPr="00E9603C" w:rsidRDefault="009166E9">
      <w:pPr>
        <w:pStyle w:val="B1"/>
      </w:pPr>
      <w:r w:rsidRPr="00E9603C">
        <w:t>a)</w:t>
      </w:r>
      <w:r w:rsidRPr="00E9603C">
        <w:tab/>
        <w:t>A recent past statistics table T(0) for each type of UE states, containing statistical entries per UE state, over a recent time. This table is cleared periodically with a period T0 (e.g. with T0 = 1 hour, T(0) will contain statistics for the period started at the top of the current hour) and at that time its data may be used to update the historical analytics tables T(1)..T(m). T(0) contains the N most frequent UE states since the last time T(0) was cleared, along with metrics (average, variance) which are computed incrementally (e.g. using exponential moving average) using only the last event and the previous metrics without need of storing the events.</w:t>
      </w:r>
    </w:p>
    <w:p w14:paraId="76101EC8" w14:textId="77777777" w:rsidR="009166E9" w:rsidRPr="00E9603C" w:rsidRDefault="009166E9">
      <w:pPr>
        <w:pStyle w:val="TH"/>
      </w:pPr>
      <w:r w:rsidRPr="00E9603C">
        <w:t>Table 6.37.3.2-1: UE states statistics for the recent past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4820"/>
      </w:tblGrid>
      <w:tr w:rsidR="009166E9" w:rsidRPr="00E9603C" w14:paraId="4CBE9D36" w14:textId="77777777">
        <w:trPr>
          <w:cantSplit/>
        </w:trPr>
        <w:tc>
          <w:tcPr>
            <w:tcW w:w="2790" w:type="dxa"/>
          </w:tcPr>
          <w:p w14:paraId="6379E72C" w14:textId="77777777" w:rsidR="009166E9" w:rsidRPr="00E9603C" w:rsidRDefault="009166E9">
            <w:pPr>
              <w:pStyle w:val="TAH"/>
            </w:pPr>
            <w:r w:rsidRPr="00E9603C">
              <w:t>Information for Table T(0)</w:t>
            </w:r>
          </w:p>
        </w:tc>
        <w:tc>
          <w:tcPr>
            <w:tcW w:w="4820" w:type="dxa"/>
          </w:tcPr>
          <w:p w14:paraId="56A68163" w14:textId="77777777" w:rsidR="009166E9" w:rsidRPr="00E9603C" w:rsidRDefault="009166E9">
            <w:pPr>
              <w:pStyle w:val="TAH"/>
            </w:pPr>
            <w:r w:rsidRPr="00E9603C">
              <w:t>Description</w:t>
            </w:r>
          </w:p>
        </w:tc>
      </w:tr>
      <w:tr w:rsidR="009166E9" w:rsidRPr="00E9603C" w14:paraId="3BF98808" w14:textId="77777777">
        <w:trPr>
          <w:cantSplit/>
        </w:trPr>
        <w:tc>
          <w:tcPr>
            <w:tcW w:w="2790" w:type="dxa"/>
          </w:tcPr>
          <w:p w14:paraId="47A2102F" w14:textId="77777777" w:rsidR="009166E9" w:rsidRPr="00E9603C" w:rsidRDefault="009166E9">
            <w:pPr>
              <w:pStyle w:val="TAL"/>
              <w:rPr>
                <w:b/>
              </w:rPr>
            </w:pPr>
            <w:r w:rsidRPr="00E9603C">
              <w:t>List of UE states (1..N)</w:t>
            </w:r>
          </w:p>
        </w:tc>
        <w:tc>
          <w:tcPr>
            <w:tcW w:w="4820" w:type="dxa"/>
          </w:tcPr>
          <w:p w14:paraId="2F53C6AC" w14:textId="77777777" w:rsidR="009166E9" w:rsidRPr="00E9603C" w:rsidRDefault="009166E9">
            <w:pPr>
              <w:pStyle w:val="TAL"/>
            </w:pPr>
          </w:p>
        </w:tc>
      </w:tr>
      <w:tr w:rsidR="009166E9" w:rsidRPr="00E9603C" w14:paraId="169C8A44" w14:textId="77777777">
        <w:trPr>
          <w:cantSplit/>
        </w:trPr>
        <w:tc>
          <w:tcPr>
            <w:tcW w:w="2790" w:type="dxa"/>
          </w:tcPr>
          <w:p w14:paraId="6EE462AF" w14:textId="77777777" w:rsidR="009166E9" w:rsidRPr="00E9603C" w:rsidRDefault="009166E9">
            <w:pPr>
              <w:pStyle w:val="TAL"/>
              <w:rPr>
                <w:b/>
              </w:rPr>
            </w:pPr>
            <w:r w:rsidRPr="00E9603C">
              <w:t>&gt; State characteristics</w:t>
            </w:r>
          </w:p>
        </w:tc>
        <w:tc>
          <w:tcPr>
            <w:tcW w:w="4820" w:type="dxa"/>
          </w:tcPr>
          <w:p w14:paraId="4AAAD43A" w14:textId="77777777" w:rsidR="009166E9" w:rsidRPr="00E9603C" w:rsidRDefault="009166E9">
            <w:pPr>
              <w:pStyle w:val="TAL"/>
            </w:pPr>
            <w:r w:rsidRPr="00E9603C">
              <w:t>Key identifier of the state (e.g. Cell-ID)</w:t>
            </w:r>
          </w:p>
        </w:tc>
      </w:tr>
      <w:tr w:rsidR="009166E9" w:rsidRPr="00E9603C" w14:paraId="0071A195" w14:textId="77777777">
        <w:trPr>
          <w:cantSplit/>
        </w:trPr>
        <w:tc>
          <w:tcPr>
            <w:tcW w:w="2790" w:type="dxa"/>
          </w:tcPr>
          <w:p w14:paraId="0E711A57" w14:textId="77777777" w:rsidR="009166E9" w:rsidRPr="00E9603C" w:rsidRDefault="009166E9">
            <w:pPr>
              <w:pStyle w:val="TAL"/>
              <w:rPr>
                <w:b/>
              </w:rPr>
            </w:pPr>
            <w:r w:rsidRPr="00E9603C">
              <w:t>&gt; Duration</w:t>
            </w:r>
          </w:p>
        </w:tc>
        <w:tc>
          <w:tcPr>
            <w:tcW w:w="4820" w:type="dxa"/>
          </w:tcPr>
          <w:p w14:paraId="240C2199" w14:textId="77777777" w:rsidR="009166E9" w:rsidRPr="00E9603C" w:rsidRDefault="009166E9">
            <w:pPr>
              <w:pStyle w:val="TAL"/>
            </w:pPr>
            <w:r w:rsidRPr="00E9603C">
              <w:t>Metrics (average, variance)</w:t>
            </w:r>
          </w:p>
        </w:tc>
      </w:tr>
      <w:tr w:rsidR="009166E9" w:rsidRPr="00E9603C" w14:paraId="3140CEED" w14:textId="77777777">
        <w:trPr>
          <w:cantSplit/>
        </w:trPr>
        <w:tc>
          <w:tcPr>
            <w:tcW w:w="2790" w:type="dxa"/>
          </w:tcPr>
          <w:p w14:paraId="2250910B" w14:textId="77777777" w:rsidR="009166E9" w:rsidRPr="00E9603C" w:rsidRDefault="009166E9">
            <w:pPr>
              <w:pStyle w:val="TAL"/>
              <w:rPr>
                <w:b/>
              </w:rPr>
            </w:pPr>
            <w:r w:rsidRPr="00E9603C">
              <w:t>&gt; Spacing</w:t>
            </w:r>
          </w:p>
        </w:tc>
        <w:tc>
          <w:tcPr>
            <w:tcW w:w="4820" w:type="dxa"/>
          </w:tcPr>
          <w:p w14:paraId="07D92A84" w14:textId="77777777" w:rsidR="009166E9" w:rsidRPr="00E9603C" w:rsidRDefault="009166E9">
            <w:pPr>
              <w:pStyle w:val="TAL"/>
            </w:pPr>
            <w:r w:rsidRPr="00E9603C">
              <w:t>Average and variance of the time interval separating two consecutive occurrences of the state.</w:t>
            </w:r>
          </w:p>
        </w:tc>
      </w:tr>
      <w:tr w:rsidR="009166E9" w:rsidRPr="00E9603C" w14:paraId="6C340618" w14:textId="77777777">
        <w:trPr>
          <w:cantSplit/>
          <w:trHeight w:val="60"/>
        </w:trPr>
        <w:tc>
          <w:tcPr>
            <w:tcW w:w="2790" w:type="dxa"/>
          </w:tcPr>
          <w:p w14:paraId="1E4F2870" w14:textId="77777777" w:rsidR="009166E9" w:rsidRPr="00E9603C" w:rsidRDefault="009166E9">
            <w:pPr>
              <w:pStyle w:val="TAL"/>
              <w:rPr>
                <w:b/>
              </w:rPr>
            </w:pPr>
            <w:r w:rsidRPr="00E9603C">
              <w:t>&gt; Last occurrence</w:t>
            </w:r>
          </w:p>
        </w:tc>
        <w:tc>
          <w:tcPr>
            <w:tcW w:w="4820" w:type="dxa"/>
          </w:tcPr>
          <w:p w14:paraId="5DCF13B6" w14:textId="77777777" w:rsidR="009166E9" w:rsidRPr="00E9603C" w:rsidRDefault="009166E9">
            <w:pPr>
              <w:pStyle w:val="TAL"/>
            </w:pPr>
            <w:r w:rsidRPr="00E9603C">
              <w:t>Date of last occurrence</w:t>
            </w:r>
          </w:p>
        </w:tc>
      </w:tr>
      <w:tr w:rsidR="009166E9" w:rsidRPr="00E9603C" w14:paraId="337EF71C" w14:textId="77777777">
        <w:trPr>
          <w:cantSplit/>
        </w:trPr>
        <w:tc>
          <w:tcPr>
            <w:tcW w:w="2790" w:type="dxa"/>
          </w:tcPr>
          <w:p w14:paraId="22DAA821" w14:textId="77777777" w:rsidR="009166E9" w:rsidRPr="00E9603C" w:rsidRDefault="009166E9">
            <w:pPr>
              <w:pStyle w:val="TAL"/>
              <w:rPr>
                <w:b/>
              </w:rPr>
            </w:pPr>
            <w:r w:rsidRPr="00E9603C">
              <w:t>&gt; Number of occurrences</w:t>
            </w:r>
          </w:p>
        </w:tc>
        <w:tc>
          <w:tcPr>
            <w:tcW w:w="4820" w:type="dxa"/>
          </w:tcPr>
          <w:p w14:paraId="3970B28F" w14:textId="77777777" w:rsidR="009166E9" w:rsidRPr="00E9603C" w:rsidRDefault="009166E9">
            <w:pPr>
              <w:pStyle w:val="TAL"/>
            </w:pPr>
            <w:r w:rsidRPr="00E9603C">
              <w:t>Counter</w:t>
            </w:r>
          </w:p>
        </w:tc>
      </w:tr>
    </w:tbl>
    <w:p w14:paraId="28DABAE0" w14:textId="77777777" w:rsidR="009166E9" w:rsidRPr="00E9603C" w:rsidRDefault="009166E9">
      <w:pPr>
        <w:pStyle w:val="B1"/>
      </w:pPr>
    </w:p>
    <w:p w14:paraId="6A3FE4B6" w14:textId="77777777" w:rsidR="009166E9" w:rsidRPr="00E9603C" w:rsidRDefault="009166E9">
      <w:pPr>
        <w:pStyle w:val="B1"/>
      </w:pPr>
      <w:r w:rsidRPr="00E9603C">
        <w:t>b)</w:t>
      </w:r>
      <w:r w:rsidRPr="00E9603C">
        <w:tab/>
        <w:t>Optional historical analytics tables T(1)..T(m) over increasing periods T</w:t>
      </w:r>
      <w:r w:rsidRPr="00E9603C">
        <w:rPr>
          <w:vertAlign w:val="subscript"/>
        </w:rPr>
        <w:t>1</w:t>
      </w:r>
      <w:r w:rsidRPr="00E9603C">
        <w:t>..T</w:t>
      </w:r>
      <w:r w:rsidRPr="00E9603C">
        <w:rPr>
          <w:vertAlign w:val="subscript"/>
        </w:rPr>
        <w:t>m</w:t>
      </w:r>
      <w:r w:rsidRPr="00E9603C">
        <w:t>. Each period T</w:t>
      </w:r>
      <w:r w:rsidRPr="00E9603C">
        <w:rPr>
          <w:vertAlign w:val="subscript"/>
        </w:rPr>
        <w:t>k</w:t>
      </w:r>
      <w:r w:rsidRPr="00E9603C">
        <w:t xml:space="preserve"> is a multiple of period T</w:t>
      </w:r>
      <w:r w:rsidRPr="00E9603C">
        <w:rPr>
          <w:vertAlign w:val="subscript"/>
        </w:rPr>
        <w:t>0</w:t>
      </w:r>
      <w:r w:rsidRPr="00E9603C">
        <w:t>. Each entry of metrics Duration or Spacing in table T(k) is computed incrementally using only the metrics in table T(0) before clearing T(0) and the previous metrics in T(k).</w:t>
      </w:r>
    </w:p>
    <w:p w14:paraId="303602F1" w14:textId="77777777" w:rsidR="009166E9" w:rsidRPr="00E9603C" w:rsidRDefault="009166E9">
      <w:pPr>
        <w:pStyle w:val="TH"/>
      </w:pPr>
      <w:r w:rsidRPr="00E9603C">
        <w:t>Table 6.37.3.2-2: UE states statistics on longer period</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2"/>
        <w:gridCol w:w="4678"/>
      </w:tblGrid>
      <w:tr w:rsidR="009166E9" w:rsidRPr="00E9603C" w14:paraId="10600FF1" w14:textId="77777777">
        <w:trPr>
          <w:cantSplit/>
        </w:trPr>
        <w:tc>
          <w:tcPr>
            <w:tcW w:w="2932" w:type="dxa"/>
          </w:tcPr>
          <w:p w14:paraId="231BB5D0" w14:textId="77777777" w:rsidR="009166E9" w:rsidRPr="00E9603C" w:rsidRDefault="009166E9">
            <w:pPr>
              <w:pStyle w:val="TAH"/>
            </w:pPr>
            <w:r w:rsidRPr="00E9603C">
              <w:t>Information for table T(k)</w:t>
            </w:r>
          </w:p>
        </w:tc>
        <w:tc>
          <w:tcPr>
            <w:tcW w:w="4678" w:type="dxa"/>
          </w:tcPr>
          <w:p w14:paraId="791AB35E" w14:textId="77777777" w:rsidR="009166E9" w:rsidRPr="00E9603C" w:rsidRDefault="009166E9">
            <w:pPr>
              <w:pStyle w:val="TAH"/>
            </w:pPr>
            <w:r w:rsidRPr="00E9603C">
              <w:t>Description</w:t>
            </w:r>
          </w:p>
        </w:tc>
      </w:tr>
      <w:tr w:rsidR="009166E9" w:rsidRPr="00E9603C" w14:paraId="59CE0A10" w14:textId="77777777">
        <w:trPr>
          <w:cantSplit/>
        </w:trPr>
        <w:tc>
          <w:tcPr>
            <w:tcW w:w="2932" w:type="dxa"/>
          </w:tcPr>
          <w:p w14:paraId="50504E84" w14:textId="77777777" w:rsidR="009166E9" w:rsidRPr="00E9603C" w:rsidRDefault="009166E9">
            <w:pPr>
              <w:pStyle w:val="TAH"/>
            </w:pPr>
            <w:r w:rsidRPr="00E9603C">
              <w:t>List of UE states (1..N)</w:t>
            </w:r>
          </w:p>
        </w:tc>
        <w:tc>
          <w:tcPr>
            <w:tcW w:w="4678" w:type="dxa"/>
          </w:tcPr>
          <w:p w14:paraId="33E1001C" w14:textId="77777777" w:rsidR="009166E9" w:rsidRPr="00E9603C" w:rsidRDefault="009166E9">
            <w:pPr>
              <w:pStyle w:val="TAL"/>
            </w:pPr>
          </w:p>
        </w:tc>
      </w:tr>
      <w:tr w:rsidR="009166E9" w:rsidRPr="00E9603C" w14:paraId="454EAA63" w14:textId="77777777">
        <w:trPr>
          <w:cantSplit/>
        </w:trPr>
        <w:tc>
          <w:tcPr>
            <w:tcW w:w="2932" w:type="dxa"/>
          </w:tcPr>
          <w:p w14:paraId="5064E420" w14:textId="77777777" w:rsidR="009166E9" w:rsidRPr="00E9603C" w:rsidRDefault="009166E9">
            <w:pPr>
              <w:pStyle w:val="TAH"/>
            </w:pPr>
            <w:r w:rsidRPr="00E9603C">
              <w:t>&gt; State characteristics</w:t>
            </w:r>
          </w:p>
        </w:tc>
        <w:tc>
          <w:tcPr>
            <w:tcW w:w="4678" w:type="dxa"/>
          </w:tcPr>
          <w:p w14:paraId="49907112" w14:textId="77777777" w:rsidR="009166E9" w:rsidRPr="00E9603C" w:rsidRDefault="009166E9">
            <w:pPr>
              <w:pStyle w:val="TAL"/>
            </w:pPr>
            <w:r w:rsidRPr="00E9603C">
              <w:t>Key identifier of the UE state (e.g. Cell-ID)</w:t>
            </w:r>
          </w:p>
        </w:tc>
      </w:tr>
      <w:tr w:rsidR="009166E9" w:rsidRPr="00E9603C" w14:paraId="7C282085" w14:textId="77777777">
        <w:trPr>
          <w:cantSplit/>
        </w:trPr>
        <w:tc>
          <w:tcPr>
            <w:tcW w:w="2932" w:type="dxa"/>
          </w:tcPr>
          <w:p w14:paraId="75EB728D" w14:textId="77777777" w:rsidR="009166E9" w:rsidRPr="00E9603C" w:rsidRDefault="009166E9">
            <w:pPr>
              <w:pStyle w:val="TAH"/>
            </w:pPr>
            <w:r w:rsidRPr="00E9603C">
              <w:t>&gt; Duration</w:t>
            </w:r>
          </w:p>
        </w:tc>
        <w:tc>
          <w:tcPr>
            <w:tcW w:w="4678" w:type="dxa"/>
          </w:tcPr>
          <w:p w14:paraId="64967C36" w14:textId="77777777" w:rsidR="009166E9" w:rsidRPr="00E9603C" w:rsidRDefault="009166E9">
            <w:pPr>
              <w:pStyle w:val="TAL"/>
            </w:pPr>
            <w:r w:rsidRPr="00E9603C">
              <w:t>Metrics (average, variance)</w:t>
            </w:r>
          </w:p>
        </w:tc>
      </w:tr>
      <w:tr w:rsidR="009166E9" w:rsidRPr="00E9603C" w14:paraId="6BEFF585" w14:textId="77777777">
        <w:trPr>
          <w:cantSplit/>
        </w:trPr>
        <w:tc>
          <w:tcPr>
            <w:tcW w:w="2932" w:type="dxa"/>
          </w:tcPr>
          <w:p w14:paraId="2A7486A7" w14:textId="77777777" w:rsidR="009166E9" w:rsidRPr="00E9603C" w:rsidRDefault="009166E9">
            <w:pPr>
              <w:pStyle w:val="TAH"/>
            </w:pPr>
            <w:r w:rsidRPr="00E9603C">
              <w:t>&gt; Spacing</w:t>
            </w:r>
          </w:p>
        </w:tc>
        <w:tc>
          <w:tcPr>
            <w:tcW w:w="4678" w:type="dxa"/>
          </w:tcPr>
          <w:p w14:paraId="535E83B7" w14:textId="77777777" w:rsidR="009166E9" w:rsidRPr="00E9603C" w:rsidRDefault="009166E9">
            <w:pPr>
              <w:pStyle w:val="TAL"/>
            </w:pPr>
            <w:r w:rsidRPr="00E9603C">
              <w:t xml:space="preserve"> Average and variance of the time interval separating two consecutive occurrences of the UE state.</w:t>
            </w:r>
          </w:p>
        </w:tc>
      </w:tr>
    </w:tbl>
    <w:p w14:paraId="6FAADAB0" w14:textId="77777777" w:rsidR="009166E9" w:rsidRPr="00E9603C" w:rsidRDefault="009166E9">
      <w:pPr>
        <w:pStyle w:val="B1"/>
      </w:pPr>
    </w:p>
    <w:p w14:paraId="08947705" w14:textId="77777777" w:rsidR="009166E9" w:rsidRPr="00E9603C" w:rsidRDefault="009166E9">
      <w:pPr>
        <w:pStyle w:val="B1"/>
      </w:pPr>
      <w:r w:rsidRPr="00E9603C">
        <w:t>c)</w:t>
      </w:r>
      <w:r w:rsidRPr="00E9603C">
        <w:tab/>
        <w:t>A table T(g) of gauges over a moving period T</w:t>
      </w:r>
      <w:r w:rsidRPr="00E9603C">
        <w:rPr>
          <w:sz w:val="24"/>
          <w:vertAlign w:val="subscript"/>
        </w:rPr>
        <w:t>g</w:t>
      </w:r>
      <w:r w:rsidRPr="00E9603C">
        <w:t xml:space="preserve"> (e.g. last hour), measuring the ratio of occurrence of each event ID, to help classifying the UE (i.e. for the AMF: Loss of Connectivity, Location Reporting, etc.). Each entry is updated incrementally when an event occurs, e.g. using exponential moving average.</w:t>
      </w:r>
    </w:p>
    <w:p w14:paraId="42A6AFA4" w14:textId="77777777" w:rsidR="009166E9" w:rsidRPr="00E9603C" w:rsidRDefault="009166E9">
      <w:pPr>
        <w:pStyle w:val="TH"/>
      </w:pPr>
      <w:r w:rsidRPr="00E9603C">
        <w:t>Table 6.37.3.2-3: Event ID gauges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2"/>
        <w:gridCol w:w="4678"/>
      </w:tblGrid>
      <w:tr w:rsidR="009166E9" w:rsidRPr="00E9603C" w14:paraId="42C7DEB7" w14:textId="77777777">
        <w:trPr>
          <w:cantSplit/>
        </w:trPr>
        <w:tc>
          <w:tcPr>
            <w:tcW w:w="2932" w:type="dxa"/>
          </w:tcPr>
          <w:p w14:paraId="0FAD0298" w14:textId="77777777" w:rsidR="009166E9" w:rsidRPr="00E9603C" w:rsidRDefault="009166E9">
            <w:pPr>
              <w:pStyle w:val="TAH"/>
            </w:pPr>
            <w:r w:rsidRPr="00E9603C">
              <w:t>Information for table T(g)</w:t>
            </w:r>
          </w:p>
        </w:tc>
        <w:tc>
          <w:tcPr>
            <w:tcW w:w="4678" w:type="dxa"/>
          </w:tcPr>
          <w:p w14:paraId="7B4936CA" w14:textId="77777777" w:rsidR="009166E9" w:rsidRPr="00E9603C" w:rsidRDefault="009166E9">
            <w:pPr>
              <w:pStyle w:val="TAH"/>
            </w:pPr>
          </w:p>
        </w:tc>
      </w:tr>
      <w:tr w:rsidR="009166E9" w:rsidRPr="00E9603C" w14:paraId="70B05421" w14:textId="77777777">
        <w:trPr>
          <w:cantSplit/>
        </w:trPr>
        <w:tc>
          <w:tcPr>
            <w:tcW w:w="2932" w:type="dxa"/>
          </w:tcPr>
          <w:p w14:paraId="08B7EBB9" w14:textId="77777777" w:rsidR="009166E9" w:rsidRPr="00E9603C" w:rsidRDefault="009166E9">
            <w:pPr>
              <w:pStyle w:val="TAH"/>
            </w:pPr>
            <w:r w:rsidRPr="00E9603C">
              <w:t>List of gauges (1..max)</w:t>
            </w:r>
          </w:p>
        </w:tc>
        <w:tc>
          <w:tcPr>
            <w:tcW w:w="4678" w:type="dxa"/>
          </w:tcPr>
          <w:p w14:paraId="12DAD880" w14:textId="77777777" w:rsidR="009166E9" w:rsidRPr="00E9603C" w:rsidRDefault="009166E9">
            <w:pPr>
              <w:pStyle w:val="TAH"/>
            </w:pPr>
            <w:r w:rsidRPr="00E9603C">
              <w:t>Event type 1</w:t>
            </w:r>
          </w:p>
        </w:tc>
      </w:tr>
      <w:tr w:rsidR="009166E9" w:rsidRPr="00E9603C" w14:paraId="2FB7DDAB" w14:textId="77777777">
        <w:trPr>
          <w:cantSplit/>
          <w:trHeight w:val="60"/>
        </w:trPr>
        <w:tc>
          <w:tcPr>
            <w:tcW w:w="2932" w:type="dxa"/>
          </w:tcPr>
          <w:p w14:paraId="37986795" w14:textId="77777777" w:rsidR="009166E9" w:rsidRPr="00E9603C" w:rsidRDefault="009166E9">
            <w:pPr>
              <w:pStyle w:val="TAH"/>
            </w:pPr>
            <w:r w:rsidRPr="00E9603C">
              <w:t>&gt; Event ID</w:t>
            </w:r>
          </w:p>
        </w:tc>
        <w:tc>
          <w:tcPr>
            <w:tcW w:w="4678" w:type="dxa"/>
          </w:tcPr>
          <w:p w14:paraId="6CCA80B0" w14:textId="77777777" w:rsidR="009166E9" w:rsidRPr="00E9603C" w:rsidRDefault="009166E9">
            <w:pPr>
              <w:pStyle w:val="TAL"/>
            </w:pPr>
            <w:r w:rsidRPr="00E9603C">
              <w:t>Event identifier (e.g. Loss of connectivity)</w:t>
            </w:r>
          </w:p>
        </w:tc>
      </w:tr>
      <w:tr w:rsidR="009166E9" w:rsidRPr="00E9603C" w14:paraId="49433965" w14:textId="77777777">
        <w:trPr>
          <w:cantSplit/>
        </w:trPr>
        <w:tc>
          <w:tcPr>
            <w:tcW w:w="2932" w:type="dxa"/>
          </w:tcPr>
          <w:p w14:paraId="3BBFBB2B" w14:textId="77777777" w:rsidR="009166E9" w:rsidRPr="00E9603C" w:rsidRDefault="009166E9">
            <w:pPr>
              <w:pStyle w:val="TAH"/>
            </w:pPr>
            <w:r w:rsidRPr="00E9603C">
              <w:t>&gt; Spacing</w:t>
            </w:r>
          </w:p>
        </w:tc>
        <w:tc>
          <w:tcPr>
            <w:tcW w:w="4678" w:type="dxa"/>
          </w:tcPr>
          <w:p w14:paraId="457C367D" w14:textId="77777777" w:rsidR="009166E9" w:rsidRPr="00E9603C" w:rsidRDefault="009166E9">
            <w:pPr>
              <w:pStyle w:val="TAL"/>
            </w:pPr>
            <w:r w:rsidRPr="00E9603C">
              <w:t xml:space="preserve"> Average and variance of the time interval separating two consecutive occurrences of the Event ID.</w:t>
            </w:r>
          </w:p>
        </w:tc>
      </w:tr>
    </w:tbl>
    <w:p w14:paraId="32FDA551" w14:textId="77777777" w:rsidR="009166E9" w:rsidRPr="00E9603C" w:rsidRDefault="009166E9"/>
    <w:p w14:paraId="47BBF528" w14:textId="77777777" w:rsidR="009166E9" w:rsidRPr="00E9603C" w:rsidRDefault="009166E9">
      <w:pPr>
        <w:rPr>
          <w:rFonts w:eastAsia="MS Mincho"/>
        </w:rPr>
      </w:pPr>
      <w:r w:rsidRPr="00E9603C">
        <w:t>The values of parameters T</w:t>
      </w:r>
      <w:r w:rsidRPr="00E9603C">
        <w:rPr>
          <w:vertAlign w:val="subscript"/>
        </w:rPr>
        <w:t>0</w:t>
      </w:r>
      <w:r w:rsidRPr="00E9603C">
        <w:t>, N, T</w:t>
      </w:r>
      <w:r w:rsidRPr="00E9603C">
        <w:rPr>
          <w:vertAlign w:val="subscript"/>
        </w:rPr>
        <w:t>1</w:t>
      </w:r>
      <w:r w:rsidRPr="00E9603C">
        <w:t>..T</w:t>
      </w:r>
      <w:r w:rsidRPr="00E9603C">
        <w:rPr>
          <w:vertAlign w:val="subscript"/>
        </w:rPr>
        <w:t>m</w:t>
      </w:r>
      <w:r w:rsidRPr="00E9603C">
        <w:t>, T</w:t>
      </w:r>
      <w:r w:rsidRPr="00E9603C">
        <w:rPr>
          <w:vertAlign w:val="subscript"/>
        </w:rPr>
        <w:t>g</w:t>
      </w:r>
      <w:r w:rsidRPr="00E9603C">
        <w:t xml:space="preserve"> are configured in NFs, consistently across the PLMN.</w:t>
      </w:r>
    </w:p>
    <w:p w14:paraId="10B8EC7B" w14:textId="77777777" w:rsidR="009166E9" w:rsidRPr="00E9603C" w:rsidRDefault="009166E9">
      <w:pPr>
        <w:pStyle w:val="Heading3"/>
        <w:rPr>
          <w:lang w:eastAsia="ko-KR"/>
        </w:rPr>
      </w:pPr>
      <w:bookmarkStart w:id="8998" w:name="_Toc50579565"/>
      <w:bookmarkStart w:id="8999" w:name="_Toc50022531"/>
      <w:bookmarkStart w:id="9000" w:name="_Toc57201327"/>
      <w:bookmarkStart w:id="9001" w:name="_Toc50309833"/>
      <w:bookmarkStart w:id="9002" w:name="_Toc50021827"/>
      <w:bookmarkStart w:id="9003" w:name="_Toc50023180"/>
      <w:bookmarkStart w:id="9004" w:name="_Toc50023765"/>
      <w:bookmarkStart w:id="9005" w:name="_Toc54770163"/>
      <w:bookmarkStart w:id="9006" w:name="_Toc54779515"/>
      <w:bookmarkStart w:id="9007" w:name="_Toc54786475"/>
      <w:bookmarkStart w:id="9008" w:name="_Toc50021258"/>
      <w:bookmarkStart w:id="9009" w:name="_Toc57641365"/>
      <w:bookmarkStart w:id="9010" w:name="_Toc59101718"/>
      <w:r w:rsidRPr="00E9603C">
        <w:rPr>
          <w:lang w:eastAsia="ko-KR"/>
        </w:rPr>
        <w:t>6.</w:t>
      </w:r>
      <w:r w:rsidRPr="00E9603C">
        <w:rPr>
          <w:lang w:eastAsia="zh-CN"/>
        </w:rPr>
        <w:t>37</w:t>
      </w:r>
      <w:r w:rsidRPr="00E9603C">
        <w:rPr>
          <w:lang w:eastAsia="ko-KR"/>
        </w:rPr>
        <w:t>.4</w:t>
      </w:r>
      <w:r w:rsidRPr="00E9603C">
        <w:rPr>
          <w:lang w:eastAsia="ko-KR"/>
        </w:rPr>
        <w:tab/>
        <w:t>Procedures</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2154E235" w14:textId="77777777" w:rsidR="009166E9" w:rsidRPr="00E9603C" w:rsidRDefault="009166E9">
      <w:pPr>
        <w:pStyle w:val="Heading4"/>
      </w:pPr>
      <w:bookmarkStart w:id="9011" w:name="_Toc54786476"/>
      <w:bookmarkStart w:id="9012" w:name="_Toc50021259"/>
      <w:bookmarkStart w:id="9013" w:name="_Toc50022532"/>
      <w:bookmarkStart w:id="9014" w:name="_Toc57201328"/>
      <w:bookmarkStart w:id="9015" w:name="_Toc50021828"/>
      <w:bookmarkStart w:id="9016" w:name="_Toc50023181"/>
      <w:bookmarkStart w:id="9017" w:name="_Toc50023766"/>
      <w:bookmarkStart w:id="9018" w:name="_Toc50309834"/>
      <w:bookmarkStart w:id="9019" w:name="_Toc54770164"/>
      <w:bookmarkStart w:id="9020" w:name="_Toc54779516"/>
      <w:bookmarkStart w:id="9021" w:name="_Toc50579566"/>
      <w:bookmarkStart w:id="9022" w:name="_Toc57641366"/>
      <w:bookmarkStart w:id="9023" w:name="_Toc59101719"/>
      <w:r w:rsidRPr="00E9603C">
        <w:t>6.37.4.1</w:t>
      </w:r>
      <w:r w:rsidRPr="00E9603C">
        <w:tab/>
        <w:t>Data Collection with Signalling Reduction</w:t>
      </w:r>
      <w:bookmarkEnd w:id="8934"/>
      <w:bookmarkEnd w:id="8935"/>
      <w:bookmarkEnd w:id="8936"/>
      <w:bookmarkEnd w:id="8937"/>
      <w:bookmarkEnd w:id="8938"/>
      <w:bookmarkEnd w:id="8939"/>
      <w:bookmarkEnd w:id="8940"/>
      <w:bookmarkEnd w:id="8941"/>
      <w:bookmarkEnd w:id="8942"/>
      <w:bookmarkEnd w:id="8943"/>
      <w:bookmarkEnd w:id="8944"/>
      <w:bookmarkEnd w:id="8956"/>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5076D595" w14:textId="77777777" w:rsidR="009166E9" w:rsidRPr="00E9603C" w:rsidRDefault="009166E9">
      <w:r w:rsidRPr="00E9603C">
        <w:t>The procedure in Figure 6.</w:t>
      </w:r>
      <w:r w:rsidRPr="00E9603C">
        <w:rPr>
          <w:lang w:eastAsia="zh-CN"/>
        </w:rPr>
        <w:t>37</w:t>
      </w:r>
      <w:r w:rsidRPr="00E9603C">
        <w:t>.4.1-1 is used by NWDAF to control the frequency of data collection from NFs via Event Exposure for data collection. This mechanism for data collection from NFs with signalling reduction can be used for collecting data that can support inference or training. Furthermore it can be used for collecting past events or aggregated data related to events. In the latter case, both signalling frequency as well as volume of data collection are reduced.</w:t>
      </w:r>
    </w:p>
    <w:p w14:paraId="79EC9628" w14:textId="77777777" w:rsidR="009166E9" w:rsidRPr="00E9603C" w:rsidRDefault="009166E9">
      <w:pPr>
        <w:pStyle w:val="TH"/>
      </w:pPr>
      <w:r w:rsidRPr="00E9603C">
        <w:object w:dxaOrig="15798" w:dyaOrig="16270" w14:anchorId="2A4020A2">
          <v:shape id="对象 115" o:spid="_x0000_i1115" type="#_x0000_t75" style="width:410.5pt;height:422pt;mso-position-horizontal-relative:page;mso-position-vertical-relative:page" o:ole="">
            <v:imagedata r:id="rId178" o:title=""/>
          </v:shape>
          <o:OLEObject Type="Embed" ProgID="Visio.Drawing.11" ShapeID="对象 115" DrawAspect="Content" ObjectID="_1669716021" r:id="rId179"/>
        </w:object>
      </w:r>
    </w:p>
    <w:p w14:paraId="0449855B" w14:textId="77777777" w:rsidR="009166E9" w:rsidRPr="00E9603C" w:rsidRDefault="009166E9">
      <w:pPr>
        <w:pStyle w:val="TF"/>
      </w:pPr>
      <w:r w:rsidRPr="00E9603C">
        <w:rPr>
          <w:lang w:eastAsia="en-US"/>
        </w:rPr>
        <w:t>Figure 6.</w:t>
      </w:r>
      <w:r w:rsidRPr="00E9603C">
        <w:rPr>
          <w:lang w:eastAsia="zh-CN"/>
        </w:rPr>
        <w:t>37</w:t>
      </w:r>
      <w:r w:rsidRPr="00E9603C">
        <w:rPr>
          <w:lang w:eastAsia="en-US"/>
        </w:rPr>
        <w:t xml:space="preserve">.4.1-1: Data Collection </w:t>
      </w:r>
      <w:r w:rsidRPr="00E9603C">
        <w:t>with Signalling Reduction</w:t>
      </w:r>
      <w:r w:rsidRPr="00E9603C">
        <w:rPr>
          <w:lang w:eastAsia="en-US"/>
        </w:rPr>
        <w:t xml:space="preserve"> reusing Event Exposure from NFs</w:t>
      </w:r>
    </w:p>
    <w:p w14:paraId="138D9B40" w14:textId="77777777" w:rsidR="009166E9" w:rsidRPr="00E9603C" w:rsidRDefault="009166E9">
      <w:pPr>
        <w:pStyle w:val="B1"/>
      </w:pPr>
      <w:r w:rsidRPr="00E9603C">
        <w:t>0.</w:t>
      </w:r>
      <w:r w:rsidRPr="00E9603C">
        <w:tab/>
        <w:t>(Optional) NF is configured to store collected data for all UEs it serves.</w:t>
      </w:r>
    </w:p>
    <w:p w14:paraId="3A8999A7" w14:textId="77777777" w:rsidR="009166E9" w:rsidRPr="00E9603C" w:rsidRDefault="009166E9">
      <w:pPr>
        <w:pStyle w:val="B1"/>
      </w:pPr>
      <w:r w:rsidRPr="00E9603C">
        <w:t>1.</w:t>
      </w:r>
      <w:r w:rsidRPr="00E9603C">
        <w:tab/>
        <w:t xml:space="preserve">The NWDAF subscribes for a (set of) Event ID(s) by invoking the Nnf_EventExposure_Subscribe service operation including in event reporting information the deactivate notification flag. The NF sends a response back including the Subscription Correlation ID and an indication of successful deactivation of notifications. The triggers for NWDAF subscribing to NF with the enhanced mechanism are: local policies (e.g., to allow NWDAF to prepare for future requests of analytics IDs as defined in </w:t>
      </w:r>
      <w:r w:rsidR="00E9603C" w:rsidRPr="00E9603C">
        <w:t>TS</w:t>
      </w:r>
      <w:r w:rsidR="00E9603C">
        <w:t> </w:t>
      </w:r>
      <w:r w:rsidR="00E9603C" w:rsidRPr="00E9603C">
        <w:t>23.288</w:t>
      </w:r>
      <w:r w:rsidR="00E9603C">
        <w:t> </w:t>
      </w:r>
      <w:r w:rsidR="00E9603C" w:rsidRPr="00E9603C">
        <w:t>[</w:t>
      </w:r>
      <w:r w:rsidRPr="00E9603C">
        <w:t>5] clause 6.2.1), or need for having data for model training. The NWDAF may request the NF to store data related to Event ID(s), or aggregated data related to UE(s).</w:t>
      </w:r>
    </w:p>
    <w:p w14:paraId="4BD8665F" w14:textId="77777777" w:rsidR="009166E9" w:rsidRPr="00E9603C" w:rsidRDefault="009166E9">
      <w:pPr>
        <w:pStyle w:val="B1"/>
      </w:pPr>
      <w:r w:rsidRPr="00E9603C">
        <w:t>2.</w:t>
      </w:r>
      <w:r w:rsidRPr="00E9603C">
        <w:tab/>
        <w:t>Once the NF received the request from NWDAF, there are two alternatives of actions.</w:t>
      </w:r>
    </w:p>
    <w:p w14:paraId="47DC2806" w14:textId="77777777" w:rsidR="009166E9" w:rsidRPr="00E9603C" w:rsidRDefault="009166E9">
      <w:pPr>
        <w:pStyle w:val="B1"/>
      </w:pPr>
      <w:r w:rsidRPr="00E9603C">
        <w:t>2a.</w:t>
      </w:r>
      <w:r w:rsidRPr="00E9603C">
        <w:tab/>
        <w:t>(If NF is not configured to store collected data for all UEs it serves) The NF triggers a window of offline event collection for the NWDAF subscription with the indication of "deactivate notification flag". The NF keeps the association between the Event ID, Subscription Correlation ID (which identifies the consumer of the event), subscriber information (e.g. notification target information) and the status of the transaction between the NF and the NWDAF as "collecting events / non-notification".</w:t>
      </w:r>
    </w:p>
    <w:p w14:paraId="63F83C07" w14:textId="77777777" w:rsidR="009166E9" w:rsidRPr="00E9603C" w:rsidRDefault="009166E9">
      <w:pPr>
        <w:pStyle w:val="B1"/>
      </w:pPr>
      <w:r w:rsidRPr="00E9603C">
        <w:t>2b.</w:t>
      </w:r>
      <w:r w:rsidRPr="00E9603C">
        <w:tab/>
        <w:t>(If NF configured to store collected data for all UEs it serves) The NF selects the data from the stored collected data to be associated with the request from NWDAF and further associates the NWDAF request to the collection of further events.</w:t>
      </w:r>
    </w:p>
    <w:p w14:paraId="4523CE2E" w14:textId="77777777" w:rsidR="009166E9" w:rsidRPr="00E9603C" w:rsidRDefault="009166E9">
      <w:pPr>
        <w:pStyle w:val="B1"/>
      </w:pPr>
      <w:r w:rsidRPr="00E9603C">
        <w:t>3.</w:t>
      </w:r>
      <w:r w:rsidRPr="00E9603C">
        <w:tab/>
        <w:t>Upon local policies, NWDAF decides that the events requested from the NF with deactivation of notification, are now required.</w:t>
      </w:r>
    </w:p>
    <w:p w14:paraId="09A99B4C" w14:textId="77777777" w:rsidR="009166E9" w:rsidRPr="00E9603C" w:rsidRDefault="009166E9">
      <w:pPr>
        <w:pStyle w:val="B1"/>
      </w:pPr>
      <w:r w:rsidRPr="00E9603C">
        <w:t>4.</w:t>
      </w:r>
      <w:r w:rsidRPr="00E9603C">
        <w:tab/>
        <w:t>NWDAF invokes the event subscription service operation from the NF including, with the Event ID, the Subscription Correlation ID, and the activate- deactivate notification flag. These parameters denote the identification of the transaction required by the NWDAF, i.e. retrieve data for a subscribed Event ID and trigger a new time window of event generation without notification.</w:t>
      </w:r>
    </w:p>
    <w:p w14:paraId="4AB76B41" w14:textId="77777777" w:rsidR="009166E9" w:rsidRPr="00E9603C" w:rsidRDefault="009166E9">
      <w:pPr>
        <w:pStyle w:val="B1"/>
      </w:pPr>
      <w:r w:rsidRPr="00E9603C">
        <w:t>5.</w:t>
      </w:r>
      <w:r w:rsidRPr="00E9603C">
        <w:tab/>
        <w:t>NFs based on the parameters received in the request from NWDAF if there is an existent subscription to an Event ID with a deactivate notification flag. In positive case, NF identifies and sends the past collected events in the period between the received activate-deactivate flag and the last deactivate flag received from the consumer for such subscription identification.</w:t>
      </w:r>
    </w:p>
    <w:p w14:paraId="799A82BD" w14:textId="77777777" w:rsidR="009166E9" w:rsidRPr="00E9603C" w:rsidRDefault="009166E9">
      <w:pPr>
        <w:pStyle w:val="B1"/>
      </w:pPr>
      <w:r w:rsidRPr="00E9603C">
        <w:t>6.</w:t>
      </w:r>
      <w:r w:rsidRPr="00E9603C">
        <w:tab/>
        <w:t>The NFs check whether overall event reporting information (e.g. the maximum time window for the subscription of such Event ID) has expired. If yes, it does not trigger another round of offline event collection and deactivates the subscription. If not expired, the NFs trigger another time window for collecting the requested event ID(s) without notifying them to NWDAF.</w:t>
      </w:r>
    </w:p>
    <w:p w14:paraId="37967C9B" w14:textId="77777777" w:rsidR="009166E9" w:rsidRPr="00E9603C" w:rsidRDefault="009166E9">
      <w:pPr>
        <w:pStyle w:val="NO"/>
      </w:pPr>
      <w:r w:rsidRPr="00E9603C">
        <w:rPr>
          <w:lang w:eastAsia="zh-CN"/>
        </w:rPr>
        <w:t>NOTE:</w:t>
      </w:r>
      <w:r w:rsidRPr="00E9603C">
        <w:rPr>
          <w:lang w:eastAsia="zh-CN"/>
        </w:rPr>
        <w:tab/>
        <w:t xml:space="preserve">NWDAF can change an existing subscription to an NF using the Data Collection with Signalling Reduction mechanisms into a regular notification of events, i.e., with notifications from NFs instead of bulk retrieval of events. To achieve this, NWDAF has to modify the event subscription removing the </w:t>
      </w:r>
      <w:r w:rsidRPr="00E9603C">
        <w:t>deactivate notification flag from the event reporting information and including the new event reporting information.</w:t>
      </w:r>
    </w:p>
    <w:p w14:paraId="2337082C" w14:textId="77777777" w:rsidR="009166E9" w:rsidRPr="00E9603C" w:rsidRDefault="009166E9">
      <w:pPr>
        <w:pStyle w:val="Heading4"/>
        <w:rPr>
          <w:lang w:eastAsia="ko-KR"/>
        </w:rPr>
      </w:pPr>
      <w:bookmarkStart w:id="9024" w:name="_Toc50579567"/>
      <w:bookmarkStart w:id="9025" w:name="_Toc50023767"/>
      <w:bookmarkStart w:id="9026" w:name="_Toc50022533"/>
      <w:bookmarkStart w:id="9027" w:name="_Toc50021829"/>
      <w:bookmarkStart w:id="9028" w:name="_Toc50021260"/>
      <w:bookmarkStart w:id="9029" w:name="_Toc54770165"/>
      <w:bookmarkStart w:id="9030" w:name="_Toc54779517"/>
      <w:bookmarkStart w:id="9031" w:name="_Toc54786477"/>
      <w:bookmarkStart w:id="9032" w:name="_Toc50023182"/>
      <w:bookmarkStart w:id="9033" w:name="_Toc57201329"/>
      <w:bookmarkStart w:id="9034" w:name="_Toc50309835"/>
      <w:bookmarkStart w:id="9035" w:name="_Toc57641367"/>
      <w:bookmarkStart w:id="9036" w:name="_Toc59101720"/>
      <w:r w:rsidRPr="00E9603C">
        <w:rPr>
          <w:lang w:eastAsia="ko-KR"/>
        </w:rPr>
        <w:t>6.37.4.2</w:t>
      </w:r>
      <w:r w:rsidRPr="00E9603C">
        <w:rPr>
          <w:lang w:eastAsia="ko-KR"/>
        </w:rPr>
        <w:tab/>
        <w:t>Data Collection with Data Volume reduction</w:t>
      </w:r>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11414CDD" w14:textId="77777777" w:rsidR="009166E9" w:rsidRPr="00E9603C" w:rsidRDefault="009166E9">
      <w:r w:rsidRPr="00E9603C">
        <w:t>The procedure in Figure 6.</w:t>
      </w:r>
      <w:r w:rsidRPr="00E9603C">
        <w:rPr>
          <w:lang w:eastAsia="zh-CN"/>
        </w:rPr>
        <w:t>37</w:t>
      </w:r>
      <w:r w:rsidRPr="00E9603C">
        <w:t>.4.2-1 is used by NWDAF to collect data required to produce analytics requested by an NWDAF service consumer or for model training. It enables the NWDAF to obtain data related to events that have occurred prior to this request, and to reduce the volume of data to collect for past and future events.</w:t>
      </w:r>
    </w:p>
    <w:p w14:paraId="112E7BB3" w14:textId="77777777" w:rsidR="009166E9" w:rsidRPr="00E9603C" w:rsidRDefault="009166E9">
      <w:pPr>
        <w:pStyle w:val="TH"/>
      </w:pPr>
      <w:r w:rsidRPr="00E9603C">
        <w:object w:dxaOrig="8647" w:dyaOrig="6369" w14:anchorId="7930A3EA">
          <v:shape id="对象 116" o:spid="_x0000_i1116" type="#_x0000_t75" style="width:433pt;height:319pt;mso-position-horizontal-relative:page;mso-position-vertical-relative:page" o:ole="">
            <v:imagedata r:id="rId180" o:title=""/>
          </v:shape>
          <o:OLEObject Type="Embed" ProgID="Word.Picture.8" ShapeID="对象 116" DrawAspect="Content" ObjectID="_1669716022" r:id="rId181"/>
        </w:object>
      </w:r>
    </w:p>
    <w:p w14:paraId="3F4C4B75" w14:textId="77777777" w:rsidR="009166E9" w:rsidRPr="00E9603C" w:rsidRDefault="009166E9">
      <w:pPr>
        <w:pStyle w:val="TF"/>
      </w:pPr>
      <w:r w:rsidRPr="00E9603C">
        <w:t>Figure 6.</w:t>
      </w:r>
      <w:r w:rsidRPr="00E9603C">
        <w:rPr>
          <w:lang w:eastAsia="zh-CN"/>
        </w:rPr>
        <w:t>37.4.2-1</w:t>
      </w:r>
      <w:r w:rsidRPr="00E9603C">
        <w:t>: Procedure for Data Collection of Aggregated Data from UEs</w:t>
      </w:r>
    </w:p>
    <w:p w14:paraId="6CF7A1A4" w14:textId="77777777" w:rsidR="009166E9" w:rsidRPr="00E9603C" w:rsidRDefault="009166E9">
      <w:pPr>
        <w:pStyle w:val="B1"/>
      </w:pPr>
      <w:r w:rsidRPr="00E9603C">
        <w:t>1.</w:t>
      </w:r>
      <w:r w:rsidRPr="00E9603C">
        <w:tab/>
        <w:t>[Conditional] If configured to store events for all the UEs it serves, the event provider NF (AMF, SMF or AF) starts collecting and aggregating events related to a UE when it is allocated to this UE.</w:t>
      </w:r>
    </w:p>
    <w:p w14:paraId="7300FE1F" w14:textId="77777777" w:rsidR="009166E9" w:rsidRPr="00E9603C" w:rsidRDefault="009166E9">
      <w:pPr>
        <w:pStyle w:val="B1"/>
      </w:pPr>
      <w:r w:rsidRPr="00E9603C">
        <w:t>2.</w:t>
      </w:r>
      <w:r w:rsidRPr="00E9603C">
        <w:tab/>
        <w:t>One of the following events triggers the procedure:</w:t>
      </w:r>
    </w:p>
    <w:p w14:paraId="0821DAAF" w14:textId="77777777" w:rsidR="009166E9" w:rsidRPr="00E9603C" w:rsidRDefault="009166E9">
      <w:pPr>
        <w:pStyle w:val="B2"/>
      </w:pPr>
      <w:r w:rsidRPr="00E9603C">
        <w:t>2a/2b:</w:t>
      </w:r>
      <w:r w:rsidRPr="00E9603C">
        <w:tab/>
        <w:t>The NWDAF decides to collect data on its own initiative, based on local policies or for model training.</w:t>
      </w:r>
    </w:p>
    <w:p w14:paraId="15CF22F3" w14:textId="77777777" w:rsidR="009166E9" w:rsidRPr="00E9603C" w:rsidRDefault="009166E9">
      <w:pPr>
        <w:pStyle w:val="B2"/>
      </w:pPr>
      <w:r w:rsidRPr="00E9603C">
        <w:t>2c:</w:t>
      </w:r>
      <w:r w:rsidRPr="00E9603C">
        <w:tab/>
        <w:t xml:space="preserve">A NWDAF service consumer sends a request to the NWDAF for UE related analytics (see </w:t>
      </w:r>
      <w:r w:rsidR="00E9603C" w:rsidRPr="00E9603C">
        <w:t>TS</w:t>
      </w:r>
      <w:r w:rsidR="00E9603C">
        <w:t> </w:t>
      </w:r>
      <w:r w:rsidR="00E9603C" w:rsidRPr="00E9603C">
        <w:t>23.288</w:t>
      </w:r>
      <w:r w:rsidR="00E9603C">
        <w:t> </w:t>
      </w:r>
      <w:r w:rsidR="00E9603C" w:rsidRPr="00E9603C">
        <w:t>[</w:t>
      </w:r>
      <w:r w:rsidRPr="00E9603C">
        <w:t>5] clause 6.7). The "time when analytics information is needed" indicated by the NWDAF service consumer may not allow enough time for the NWDAF to collect enough data (using Rel-16 procedures) to provide analytics with the requested accuracy.</w:t>
      </w:r>
    </w:p>
    <w:p w14:paraId="467C80AB" w14:textId="77777777" w:rsidR="009166E9" w:rsidRPr="00E9603C" w:rsidRDefault="009166E9">
      <w:pPr>
        <w:pStyle w:val="NO"/>
      </w:pPr>
      <w:r w:rsidRPr="00E9603C">
        <w:t>NOTE:</w:t>
      </w:r>
      <w:r w:rsidRPr="00E9603C">
        <w:tab/>
        <w:t>The call flow only shows a subscription-notification model for the interaction of NWDAF and NWDAF service consumer for simplicity instead of both request-response model and request-response model.</w:t>
      </w:r>
    </w:p>
    <w:p w14:paraId="31610966" w14:textId="77777777" w:rsidR="009166E9" w:rsidRPr="00E9603C" w:rsidRDefault="009166E9">
      <w:pPr>
        <w:pStyle w:val="B1"/>
      </w:pPr>
      <w:r w:rsidRPr="00E9603C">
        <w:t>3.</w:t>
      </w:r>
      <w:r w:rsidRPr="00E9603C">
        <w:tab/>
        <w:t>The NWDAF subscribes for some of the information described in clause 6.37.2.2. The NWDAF may include the deactivate notification flag in event reporting information if the NWDAF does not need immediate results.</w:t>
      </w:r>
    </w:p>
    <w:p w14:paraId="72B24965" w14:textId="77777777" w:rsidR="009166E9" w:rsidRPr="00E9603C" w:rsidRDefault="009166E9">
      <w:pPr>
        <w:pStyle w:val="B1"/>
      </w:pPr>
      <w:r w:rsidRPr="00E9603C">
        <w:t>4-5.</w:t>
      </w:r>
      <w:r w:rsidRPr="00E9603C">
        <w:tab/>
        <w:t xml:space="preserve">[Conditional] If the NF had performed step 1 and the deactivate notification flag is not set, the NF immediately sends a first notification to the NWDAF including the requested information, related to events that occurred before the NWDAF subscription. </w:t>
      </w:r>
      <w:r w:rsidRPr="00E9603C">
        <w:rPr>
          <w:lang w:eastAsia="zh-CN"/>
        </w:rPr>
        <w:t>The NWDAF derives requested analytics and provides them to the NWDAF service consumer.</w:t>
      </w:r>
    </w:p>
    <w:p w14:paraId="3CB6A280" w14:textId="77777777" w:rsidR="009166E9" w:rsidRPr="00E9603C" w:rsidRDefault="009166E9">
      <w:pPr>
        <w:pStyle w:val="B1"/>
        <w:rPr>
          <w:lang w:eastAsia="zh-CN"/>
        </w:rPr>
      </w:pPr>
      <w:r w:rsidRPr="00E9603C">
        <w:rPr>
          <w:lang w:eastAsia="zh-CN"/>
        </w:rPr>
        <w:t>6.</w:t>
      </w:r>
      <w:r w:rsidRPr="00E9603C">
        <w:rPr>
          <w:lang w:eastAsia="zh-CN"/>
        </w:rPr>
        <w:tab/>
      </w:r>
      <w:r w:rsidRPr="00E9603C">
        <w:t xml:space="preserve">[Conditional] </w:t>
      </w:r>
      <w:r w:rsidRPr="00E9603C">
        <w:rPr>
          <w:lang w:eastAsia="zh-CN"/>
        </w:rPr>
        <w:t>At the end of every</w:t>
      </w:r>
      <w:r w:rsidRPr="00E9603C">
        <w:t xml:space="preserve"> T</w:t>
      </w:r>
      <w:r w:rsidRPr="00E9603C">
        <w:rPr>
          <w:sz w:val="24"/>
          <w:vertAlign w:val="subscript"/>
        </w:rPr>
        <w:t>0</w:t>
      </w:r>
      <w:r w:rsidRPr="00E9603C">
        <w:t xml:space="preserve"> </w:t>
      </w:r>
      <w:r w:rsidRPr="00E9603C">
        <w:rPr>
          <w:lang w:eastAsia="zh-CN"/>
        </w:rPr>
        <w:t>period, if</w:t>
      </w:r>
      <w:r w:rsidRPr="00E9603C">
        <w:t xml:space="preserve"> the deactivate notification flag is not set,</w:t>
      </w:r>
      <w:r w:rsidRPr="00E9603C">
        <w:rPr>
          <w:lang w:eastAsia="zh-CN"/>
        </w:rPr>
        <w:t xml:space="preserve"> the NF sends a notification</w:t>
      </w:r>
      <w:r w:rsidRPr="00E9603C">
        <w:t xml:space="preserve"> to the NWDAF</w:t>
      </w:r>
      <w:r w:rsidRPr="00E9603C">
        <w:rPr>
          <w:lang w:eastAsia="zh-CN"/>
        </w:rPr>
        <w:t xml:space="preserve"> including the requested information, related to events that occurred since the previous notification; otherwise the NF stores this information for later notification to the NWDAF, as described in steps 2b-5 of clause 6.37.4.1.</w:t>
      </w:r>
    </w:p>
    <w:p w14:paraId="4584D740" w14:textId="77777777" w:rsidR="009166E9" w:rsidRPr="00E9603C" w:rsidRDefault="009166E9">
      <w:pPr>
        <w:pStyle w:val="B1"/>
        <w:rPr>
          <w:lang w:eastAsia="zh-CN"/>
        </w:rPr>
      </w:pPr>
      <w:r w:rsidRPr="00E9603C">
        <w:rPr>
          <w:lang w:eastAsia="zh-CN"/>
        </w:rPr>
        <w:t>7.</w:t>
      </w:r>
      <w:r w:rsidRPr="00E9603C">
        <w:rPr>
          <w:lang w:eastAsia="zh-CN"/>
        </w:rPr>
        <w:tab/>
        <w:t>[Conditional] If NWDAF received a request for analytics generation in step 2c, the NWDAF derives new analytics and provides them to the NWDAF service consumer.</w:t>
      </w:r>
    </w:p>
    <w:p w14:paraId="1442886C" w14:textId="77777777" w:rsidR="009166E9" w:rsidRPr="00E9603C" w:rsidRDefault="009166E9">
      <w:pPr>
        <w:pStyle w:val="B1"/>
        <w:rPr>
          <w:lang w:eastAsia="zh-CN"/>
        </w:rPr>
      </w:pPr>
      <w:r w:rsidRPr="00E9603C">
        <w:rPr>
          <w:lang w:eastAsia="zh-CN"/>
        </w:rPr>
        <w:t>8-11.</w:t>
      </w:r>
      <w:r w:rsidRPr="00E9603C">
        <w:rPr>
          <w:lang w:eastAsia="zh-CN"/>
        </w:rPr>
        <w:tab/>
        <w:t xml:space="preserve">When UE leaves the NF, the NF purges the information it has stored related to events except information stored for later notification to the NWDAF due to the </w:t>
      </w:r>
      <w:r w:rsidRPr="00E9603C">
        <w:t>deactivate notification flag</w:t>
      </w:r>
      <w:r w:rsidRPr="00E9603C">
        <w:rPr>
          <w:lang w:eastAsia="zh-CN"/>
        </w:rPr>
        <w:t>. If the subscription from NWDAF is still active</w:t>
      </w:r>
      <w:r w:rsidRPr="00E9603C">
        <w:t xml:space="preserve"> and the deactivate notification flag is not set</w:t>
      </w:r>
      <w:r w:rsidRPr="00E9603C">
        <w:rPr>
          <w:lang w:eastAsia="zh-CN"/>
        </w:rPr>
        <w:t xml:space="preserve">, the NF sends a last notification </w:t>
      </w:r>
      <w:r w:rsidRPr="00E9603C">
        <w:t>to the NWDAF</w:t>
      </w:r>
      <w:r w:rsidRPr="00E9603C">
        <w:rPr>
          <w:lang w:eastAsia="zh-CN"/>
        </w:rPr>
        <w:t xml:space="preserve"> including the requested information, related to events that occurred since the previous notification. The NWDAF derives new analytics and provides them to the NWDAF service consumer.</w:t>
      </w:r>
    </w:p>
    <w:p w14:paraId="5778465D" w14:textId="77777777" w:rsidR="009166E9" w:rsidRPr="00E9603C" w:rsidRDefault="009166E9">
      <w:pPr>
        <w:pStyle w:val="B1"/>
      </w:pPr>
      <w:r w:rsidRPr="00E9603C">
        <w:rPr>
          <w:lang w:eastAsia="zh-CN"/>
        </w:rPr>
        <w:t>12.</w:t>
      </w:r>
      <w:r w:rsidRPr="00E9603C">
        <w:rPr>
          <w:lang w:eastAsia="zh-CN"/>
        </w:rPr>
        <w:tab/>
        <w:t>The NWDAF cancels the subscription started at step 3 by invoking the Nnf_EventExposure_Unsubscribe service operation.</w:t>
      </w:r>
    </w:p>
    <w:p w14:paraId="3C30414A" w14:textId="77777777" w:rsidR="009166E9" w:rsidRPr="00E9603C" w:rsidRDefault="009166E9">
      <w:pPr>
        <w:pStyle w:val="Heading3"/>
        <w:rPr>
          <w:lang w:eastAsia="zh-CN"/>
        </w:rPr>
      </w:pPr>
      <w:bookmarkStart w:id="9037" w:name="_Toc43393281"/>
      <w:bookmarkStart w:id="9038" w:name="_Toc50021261"/>
      <w:bookmarkStart w:id="9039" w:name="_Toc50579568"/>
      <w:bookmarkStart w:id="9040" w:name="_Toc44004453"/>
      <w:bookmarkStart w:id="9041" w:name="_Toc22109"/>
      <w:bookmarkStart w:id="9042" w:name="_Toc57201330"/>
      <w:bookmarkStart w:id="9043" w:name="_Toc50023183"/>
      <w:bookmarkStart w:id="9044" w:name="_Toc13279"/>
      <w:bookmarkStart w:id="9045" w:name="_Toc50023768"/>
      <w:bookmarkStart w:id="9046" w:name="_Toc42779206"/>
      <w:bookmarkStart w:id="9047" w:name="_Toc10107"/>
      <w:bookmarkStart w:id="9048" w:name="_Toc50309836"/>
      <w:bookmarkStart w:id="9049" w:name="_Toc21965"/>
      <w:bookmarkStart w:id="9050" w:name="_Toc42770150"/>
      <w:bookmarkStart w:id="9051" w:name="_Toc29713"/>
      <w:bookmarkStart w:id="9052" w:name="_Toc50021830"/>
      <w:bookmarkStart w:id="9053" w:name="_Toc50022534"/>
      <w:bookmarkStart w:id="9054" w:name="_Toc18165"/>
      <w:bookmarkStart w:id="9055" w:name="_Toc4152"/>
      <w:bookmarkStart w:id="9056" w:name="_Toc54770166"/>
      <w:bookmarkStart w:id="9057" w:name="_Toc54786478"/>
      <w:bookmarkStart w:id="9058" w:name="_Toc2884"/>
      <w:bookmarkStart w:id="9059" w:name="_Toc54779518"/>
      <w:bookmarkStart w:id="9060" w:name="_Toc57641368"/>
      <w:bookmarkStart w:id="9061" w:name="_Toc59101721"/>
      <w:r w:rsidRPr="00E9603C">
        <w:rPr>
          <w:lang w:eastAsia="zh-CN"/>
        </w:rPr>
        <w:t>6.37.5</w:t>
      </w:r>
      <w:r w:rsidRPr="00E9603C">
        <w:rPr>
          <w:lang w:eastAsia="zh-CN"/>
        </w:rPr>
        <w:tab/>
      </w:r>
      <w:r w:rsidRPr="00E9603C">
        <w:t>Impacts on services, entities and interfaces</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2245961E" w14:textId="77777777" w:rsidR="009166E9" w:rsidRPr="00E9603C" w:rsidRDefault="009166E9">
      <w:r w:rsidRPr="00E9603C">
        <w:t>Nnf_EventExposure service is extended with deactivation and activation-deactivation flags.</w:t>
      </w:r>
    </w:p>
    <w:p w14:paraId="629CB565" w14:textId="77777777" w:rsidR="009166E9" w:rsidRPr="00E9603C" w:rsidRDefault="009166E9">
      <w:r w:rsidRPr="00E9603C">
        <w:t>Naf_EventExposure, Namf_EventExposure, and Nsmf_EventExposure services: new Event IDs for offline aggregation of past events.</w:t>
      </w:r>
    </w:p>
    <w:p w14:paraId="30E7BBE2" w14:textId="77777777" w:rsidR="009166E9" w:rsidRPr="00E9603C" w:rsidRDefault="009166E9">
      <w:r w:rsidRPr="00E9603C">
        <w:t>NWDAF:</w:t>
      </w:r>
    </w:p>
    <w:p w14:paraId="451F9EEC" w14:textId="77777777" w:rsidR="009166E9" w:rsidRPr="00E9603C" w:rsidRDefault="009166E9">
      <w:pPr>
        <w:pStyle w:val="B1"/>
      </w:pPr>
      <w:r w:rsidRPr="00E9603C">
        <w:t>-</w:t>
      </w:r>
      <w:r w:rsidRPr="00E9603C">
        <w:tab/>
        <w:t>Triggering the new procedure for data collection with signalling reduction and data collection with data volume reduction.</w:t>
      </w:r>
    </w:p>
    <w:p w14:paraId="6920AB0F" w14:textId="77777777" w:rsidR="009166E9" w:rsidRPr="00E9603C" w:rsidRDefault="009166E9">
      <w:r w:rsidRPr="00E9603C">
        <w:t>The proposed solution is compatible with Rel-16 specification.</w:t>
      </w:r>
    </w:p>
    <w:p w14:paraId="254F4ACC" w14:textId="77777777" w:rsidR="009166E9" w:rsidRPr="00E9603C" w:rsidRDefault="009166E9">
      <w:pPr>
        <w:pStyle w:val="Heading2"/>
        <w:rPr>
          <w:lang w:eastAsia="zh-CN"/>
        </w:rPr>
      </w:pPr>
      <w:bookmarkStart w:id="9062" w:name="_Toc57201331"/>
      <w:bookmarkStart w:id="9063" w:name="_Toc50021262"/>
      <w:bookmarkStart w:id="9064" w:name="_Toc50309837"/>
      <w:bookmarkStart w:id="9065" w:name="_Toc483485653"/>
      <w:bookmarkStart w:id="9066" w:name="_Toc484011274"/>
      <w:bookmarkStart w:id="9067" w:name="_Toc5534"/>
      <w:bookmarkStart w:id="9068" w:name="_Toc19646"/>
      <w:bookmarkStart w:id="9069" w:name="_Toc42770151"/>
      <w:bookmarkStart w:id="9070" w:name="_Toc50021831"/>
      <w:bookmarkStart w:id="9071" w:name="_Toc50023184"/>
      <w:bookmarkStart w:id="9072" w:name="_Toc43393282"/>
      <w:bookmarkStart w:id="9073" w:name="_Toc18049"/>
      <w:bookmarkStart w:id="9074" w:name="_Toc19032"/>
      <w:bookmarkStart w:id="9075" w:name="_Toc5251"/>
      <w:bookmarkStart w:id="9076" w:name="_Toc23872"/>
      <w:bookmarkStart w:id="9077" w:name="_Toc4630"/>
      <w:bookmarkStart w:id="9078" w:name="_Toc8984"/>
      <w:bookmarkStart w:id="9079" w:name="_Toc50022535"/>
      <w:bookmarkStart w:id="9080" w:name="_Toc50023769"/>
      <w:bookmarkStart w:id="9081" w:name="_Toc44004454"/>
      <w:bookmarkStart w:id="9082" w:name="_Toc42779207"/>
      <w:bookmarkStart w:id="9083" w:name="_Toc50579569"/>
      <w:bookmarkStart w:id="9084" w:name="_Toc54770167"/>
      <w:bookmarkStart w:id="9085" w:name="_Toc54779519"/>
      <w:bookmarkStart w:id="9086" w:name="_Toc54786479"/>
      <w:bookmarkStart w:id="9087" w:name="_Toc57641369"/>
      <w:bookmarkStart w:id="9088" w:name="_Toc59101722"/>
      <w:r w:rsidRPr="00E9603C">
        <w:t>6.</w:t>
      </w:r>
      <w:r w:rsidRPr="00E9603C">
        <w:rPr>
          <w:lang w:eastAsia="zh-CN"/>
        </w:rPr>
        <w:t>38</w:t>
      </w:r>
      <w:r w:rsidRPr="00E9603C">
        <w:tab/>
      </w:r>
      <w:bookmarkEnd w:id="9065"/>
      <w:bookmarkEnd w:id="9066"/>
      <w:r w:rsidRPr="00E9603C">
        <w:t xml:space="preserve">Solution </w:t>
      </w:r>
      <w:r w:rsidRPr="00E9603C">
        <w:rPr>
          <w:lang w:eastAsia="zh-CN"/>
        </w:rPr>
        <w:t>#38</w:t>
      </w:r>
      <w:r w:rsidRPr="00E9603C">
        <w:t>: Enhancement on network exposure to allow data approximation</w:t>
      </w:r>
      <w:bookmarkStart w:id="9089" w:name="_Toc23145942"/>
      <w:bookmarkEnd w:id="9062"/>
      <w:bookmarkEnd w:id="9063"/>
      <w:bookmarkEnd w:id="9064"/>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6DF5409C" w14:textId="77777777" w:rsidR="009166E9" w:rsidRPr="00E9603C" w:rsidRDefault="009166E9">
      <w:pPr>
        <w:pStyle w:val="Heading3"/>
      </w:pPr>
      <w:bookmarkStart w:id="9090" w:name="_Toc31936"/>
      <w:bookmarkStart w:id="9091" w:name="_Toc42779208"/>
      <w:bookmarkStart w:id="9092" w:name="_Toc42770152"/>
      <w:bookmarkStart w:id="9093" w:name="_Toc50023185"/>
      <w:bookmarkStart w:id="9094" w:name="_Toc32385"/>
      <w:bookmarkStart w:id="9095" w:name="_Toc50021263"/>
      <w:bookmarkStart w:id="9096" w:name="_Toc5729"/>
      <w:bookmarkStart w:id="9097" w:name="_Toc28218"/>
      <w:bookmarkStart w:id="9098" w:name="_Toc50023770"/>
      <w:bookmarkStart w:id="9099" w:name="_Toc44004455"/>
      <w:bookmarkStart w:id="9100" w:name="_Toc50021832"/>
      <w:bookmarkStart w:id="9101" w:name="_Toc50309838"/>
      <w:bookmarkStart w:id="9102" w:name="_Toc50579570"/>
      <w:bookmarkStart w:id="9103" w:name="_Toc24870"/>
      <w:bookmarkStart w:id="9104" w:name="_Toc43393283"/>
      <w:bookmarkStart w:id="9105" w:name="_Toc30689"/>
      <w:bookmarkStart w:id="9106" w:name="_Toc7361"/>
      <w:bookmarkStart w:id="9107" w:name="_Toc54770168"/>
      <w:bookmarkStart w:id="9108" w:name="_Toc54779520"/>
      <w:bookmarkStart w:id="9109" w:name="_Toc54786480"/>
      <w:bookmarkStart w:id="9110" w:name="_Toc50022536"/>
      <w:bookmarkStart w:id="9111" w:name="_Toc57201332"/>
      <w:bookmarkStart w:id="9112" w:name="_Toc5714"/>
      <w:bookmarkStart w:id="9113" w:name="_Toc57641370"/>
      <w:bookmarkStart w:id="9114" w:name="_Toc59101723"/>
      <w:r w:rsidRPr="00E9603C">
        <w:t>6.</w:t>
      </w:r>
      <w:r w:rsidRPr="00E9603C">
        <w:rPr>
          <w:lang w:eastAsia="zh-CN"/>
        </w:rPr>
        <w:t>38</w:t>
      </w:r>
      <w:r w:rsidRPr="00E9603C">
        <w:t>.1</w:t>
      </w:r>
      <w:r w:rsidRPr="00E9603C">
        <w:tab/>
        <w:t>Description</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74BC8BF7" w14:textId="77777777" w:rsidR="009166E9" w:rsidRPr="00E9603C" w:rsidRDefault="009166E9">
      <w:pPr>
        <w:pStyle w:val="Heading4"/>
        <w:rPr>
          <w:lang w:eastAsia="ko-KR"/>
        </w:rPr>
      </w:pPr>
      <w:bookmarkStart w:id="9115" w:name="_Toc50021264"/>
      <w:bookmarkStart w:id="9116" w:name="_Toc54770169"/>
      <w:bookmarkStart w:id="9117" w:name="_Toc42770153"/>
      <w:bookmarkStart w:id="9118" w:name="_Toc50022537"/>
      <w:bookmarkStart w:id="9119" w:name="_Toc50023771"/>
      <w:bookmarkStart w:id="9120" w:name="_Toc50021833"/>
      <w:bookmarkStart w:id="9121" w:name="_Toc8389"/>
      <w:bookmarkStart w:id="9122" w:name="_Toc50023186"/>
      <w:bookmarkStart w:id="9123" w:name="_Toc44004456"/>
      <w:bookmarkStart w:id="9124" w:name="_Toc11163"/>
      <w:bookmarkStart w:id="9125" w:name="_Toc23372"/>
      <w:bookmarkStart w:id="9126" w:name="_Toc16106"/>
      <w:bookmarkStart w:id="9127" w:name="_Toc30027"/>
      <w:bookmarkStart w:id="9128" w:name="_Toc31812"/>
      <w:bookmarkStart w:id="9129" w:name="_Toc50579571"/>
      <w:bookmarkStart w:id="9130" w:name="_Toc43393284"/>
      <w:bookmarkStart w:id="9131" w:name="_Toc23371"/>
      <w:bookmarkStart w:id="9132" w:name="_Toc50309839"/>
      <w:bookmarkStart w:id="9133" w:name="_Toc31187"/>
      <w:bookmarkStart w:id="9134" w:name="_Toc42779209"/>
      <w:bookmarkStart w:id="9135" w:name="_Toc54779521"/>
      <w:bookmarkStart w:id="9136" w:name="_Toc54786481"/>
      <w:bookmarkStart w:id="9137" w:name="_Toc57201333"/>
      <w:bookmarkStart w:id="9138" w:name="_Toc57641371"/>
      <w:bookmarkStart w:id="9139" w:name="_Toc59101724"/>
      <w:r w:rsidRPr="00E9603C">
        <w:rPr>
          <w:lang w:eastAsia="ko-KR"/>
        </w:rPr>
        <w:t>6.</w:t>
      </w:r>
      <w:r w:rsidRPr="00E9603C">
        <w:rPr>
          <w:lang w:eastAsia="zh-CN"/>
        </w:rPr>
        <w:t>38</w:t>
      </w:r>
      <w:r w:rsidRPr="00E9603C">
        <w:rPr>
          <w:lang w:eastAsia="ko-KR"/>
        </w:rPr>
        <w:t>.1.1</w:t>
      </w:r>
      <w:r w:rsidRPr="00E9603C">
        <w:rPr>
          <w:lang w:eastAsia="ko-KR"/>
        </w:rPr>
        <w:tab/>
        <w:t>General</w:t>
      </w:r>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00528722" w14:textId="77777777" w:rsidR="009166E9" w:rsidRPr="00E9603C" w:rsidRDefault="009166E9">
      <w:pPr>
        <w:rPr>
          <w:lang w:eastAsia="ko-KR"/>
        </w:rPr>
      </w:pPr>
      <w:r w:rsidRPr="00E9603C">
        <w:rPr>
          <w:lang w:eastAsia="ko-KR"/>
        </w:rPr>
        <w:t>This is a solution for Key Issue #11 and #18: "</w:t>
      </w:r>
      <w:r w:rsidRPr="00E9603C">
        <w:t>Increasing efficiency of data collection</w:t>
      </w:r>
      <w:r w:rsidRPr="00E9603C">
        <w:rPr>
          <w:lang w:eastAsia="ko-KR"/>
        </w:rPr>
        <w:t>"</w:t>
      </w:r>
      <w:r w:rsidRPr="00E9603C">
        <w:t xml:space="preserve"> and </w:t>
      </w:r>
      <w:r w:rsidRPr="00E9603C">
        <w:rPr>
          <w:lang w:eastAsia="ko-KR"/>
        </w:rPr>
        <w:t>"</w:t>
      </w:r>
      <w:r w:rsidRPr="00E9603C">
        <w:t>Enhancement for real time communication</w:t>
      </w:r>
      <w:r w:rsidRPr="00E9603C">
        <w:rPr>
          <w:lang w:eastAsia="ko-KR"/>
        </w:rPr>
        <w:t>".</w:t>
      </w:r>
    </w:p>
    <w:p w14:paraId="7916D553" w14:textId="77777777" w:rsidR="009166E9" w:rsidRPr="00E9603C" w:rsidRDefault="009166E9">
      <w:pPr>
        <w:rPr>
          <w:lang w:eastAsia="ko-KR"/>
        </w:rPr>
      </w:pPr>
      <w:r w:rsidRPr="00E9603C">
        <w:rPr>
          <w:lang w:eastAsia="ko-KR"/>
        </w:rPr>
        <w:t xml:space="preserve">To increase the efficiency of network data collection from NF and to enable real-time or near-real time data collection, this solution proposes to improve the network exposure service (see clause 4.15 in </w:t>
      </w:r>
      <w:r w:rsidR="00E9603C" w:rsidRPr="00E9603C">
        <w:rPr>
          <w:lang w:eastAsia="ko-KR"/>
        </w:rPr>
        <w:t>TS</w:t>
      </w:r>
      <w:r w:rsidR="00E9603C">
        <w:rPr>
          <w:lang w:eastAsia="ko-KR"/>
        </w:rPr>
        <w:t> </w:t>
      </w:r>
      <w:r w:rsidR="00E9603C" w:rsidRPr="00E9603C">
        <w:rPr>
          <w:lang w:eastAsia="ko-KR"/>
        </w:rPr>
        <w:t>23.502</w:t>
      </w:r>
      <w:r w:rsidR="00E9603C">
        <w:rPr>
          <w:lang w:eastAsia="ko-KR"/>
        </w:rPr>
        <w:t> </w:t>
      </w:r>
      <w:r w:rsidR="00E9603C" w:rsidRPr="00E9603C">
        <w:rPr>
          <w:lang w:eastAsia="ko-KR"/>
        </w:rPr>
        <w:t>[</w:t>
      </w:r>
      <w:r w:rsidRPr="00E9603C">
        <w:rPr>
          <w:lang w:eastAsia="ko-KR"/>
        </w:rPr>
        <w:t>3]) of NFs. The solution includes i) to allow some errors on the required data in each NF's notification, where the maximum allowable error is set by the consumer NF (i.e. NWDAF), and for the producer NF ii) to notify not the all the requested data but a set of data that has differences from the previous notification.</w:t>
      </w:r>
    </w:p>
    <w:p w14:paraId="7C02D746" w14:textId="77777777" w:rsidR="009166E9" w:rsidRPr="00E9603C" w:rsidRDefault="009166E9">
      <w:pPr>
        <w:rPr>
          <w:lang w:eastAsia="ko-KR"/>
        </w:rPr>
      </w:pPr>
      <w:r w:rsidRPr="00E9603C">
        <w:rPr>
          <w:lang w:eastAsia="ko-KR"/>
        </w:rPr>
        <w:t xml:space="preserve">For the detail, this solution introduces new parameters "Event Reporting Granularity" and "Reporting Type" as Event Reporting Information (see clause 4.15.1 in </w:t>
      </w:r>
      <w:r w:rsidR="00E9603C" w:rsidRPr="00E9603C">
        <w:rPr>
          <w:lang w:eastAsia="ko-KR"/>
        </w:rPr>
        <w:t>TS</w:t>
      </w:r>
      <w:r w:rsidR="00E9603C">
        <w:rPr>
          <w:lang w:eastAsia="ko-KR"/>
        </w:rPr>
        <w:t> </w:t>
      </w:r>
      <w:r w:rsidR="00E9603C" w:rsidRPr="00E9603C">
        <w:rPr>
          <w:lang w:eastAsia="ko-KR"/>
        </w:rPr>
        <w:t>23.502</w:t>
      </w:r>
      <w:r w:rsidR="00E9603C">
        <w:rPr>
          <w:lang w:eastAsia="ko-KR"/>
        </w:rPr>
        <w:t> </w:t>
      </w:r>
      <w:r w:rsidR="00E9603C" w:rsidRPr="00E9603C">
        <w:rPr>
          <w:lang w:eastAsia="ko-KR"/>
        </w:rPr>
        <w:t>[</w:t>
      </w:r>
      <w:r w:rsidRPr="00E9603C">
        <w:rPr>
          <w:lang w:eastAsia="ko-KR"/>
        </w:rPr>
        <w:t>3]) in Nnf_EventExposure_Subscribe operation, where the "Event Reporting Granularity" indicates the maximum allowable error in the requested data for each notification compared to the previous one, and "Reporting Type" indicates to notify the requested data with either a set of data that has difference from the previous notification, or all the requested data for this notification.</w:t>
      </w:r>
    </w:p>
    <w:p w14:paraId="140985E7" w14:textId="77777777" w:rsidR="009166E9" w:rsidRPr="00E9603C" w:rsidRDefault="009166E9">
      <w:pPr>
        <w:rPr>
          <w:lang w:eastAsia="ko-KR"/>
        </w:rPr>
      </w:pPr>
      <w:r w:rsidRPr="00E9603C">
        <w:rPr>
          <w:lang w:eastAsia="ko-KR"/>
        </w:rPr>
        <w:t>If the Event Reporting Granularity is set by consumer NF (i.e. NWDAF) in event exposure subscription, the producer NF shall send the first notification with all the requested data, and then, from the second notification, the NF shall not notify the requested data to the NWDAF, if the changes in data are described in the Event Reporting Granularity by the end of event notification cycle.</w:t>
      </w:r>
    </w:p>
    <w:p w14:paraId="4C62B0EE" w14:textId="77777777" w:rsidR="009166E9" w:rsidRPr="00E9603C" w:rsidRDefault="009166E9">
      <w:pPr>
        <w:rPr>
          <w:lang w:eastAsia="ko-KR"/>
        </w:rPr>
      </w:pPr>
      <w:r w:rsidRPr="00E9603C">
        <w:rPr>
          <w:lang w:eastAsia="ko-KR"/>
        </w:rPr>
        <w:t>In the perspective of the NWDAF, if the NWDAF does not receive the notification of the requested data at the end of reporting cycle, the NWDAF shall infer the data from the previously reported one with Event Reporting Granularity. So, the NWDAF can have full history of the required data for every reporting cycle during subscription period and enables to significantly reduce frequency of notification.</w:t>
      </w:r>
    </w:p>
    <w:p w14:paraId="012A7547" w14:textId="77777777" w:rsidR="009166E9" w:rsidRPr="00E9603C" w:rsidRDefault="009166E9">
      <w:pPr>
        <w:rPr>
          <w:lang w:eastAsia="ko-KR"/>
        </w:rPr>
      </w:pPr>
      <w:r w:rsidRPr="00E9603C">
        <w:rPr>
          <w:lang w:eastAsia="ko-KR"/>
        </w:rPr>
        <w:t>Also, in order to reduce reporting data volume, this solution proposes that the producer NF can send the notification with the difference from the previous one, when "Reporting Type" indicates to use differences.</w:t>
      </w:r>
    </w:p>
    <w:p w14:paraId="54E1DDF6" w14:textId="77777777" w:rsidR="009166E9" w:rsidRPr="00E9603C" w:rsidRDefault="009166E9">
      <w:pPr>
        <w:rPr>
          <w:lang w:eastAsia="ko-KR"/>
        </w:rPr>
      </w:pPr>
      <w:r w:rsidRPr="00E9603C">
        <w:rPr>
          <w:lang w:eastAsia="ko-KR"/>
        </w:rPr>
        <w:t>If "Reporting Type" is set to use a set of data that has differences from the previous notification, the NF shall notify only the data which are newly added or deleted or changed or not described in "Event Reporting Granularity" if "Event Reporting Granularity" is applied, compared to the previously notified one, at the end of event notification cycle. Otherwise, when "Reporting Type" is set to use exact value, the NF shall notify whole set of the requested data at the end of event notification cycle.</w:t>
      </w:r>
    </w:p>
    <w:p w14:paraId="780D16E8" w14:textId="77777777" w:rsidR="009166E9" w:rsidRPr="00E9603C" w:rsidRDefault="009166E9">
      <w:pPr>
        <w:rPr>
          <w:lang w:eastAsia="ko-KR"/>
        </w:rPr>
      </w:pPr>
      <w:r w:rsidRPr="00E9603C">
        <w:rPr>
          <w:lang w:eastAsia="ko-KR"/>
        </w:rPr>
        <w:t>In the perspective of the NWDAF, when NWDAF sets "Reporting Type" as use a set of data that has difference from the previous notification, and receives the notification with the data that are newly added or deleted or changed or not described in "Event Reporting Granularity" if Event Reporting Granularity is applied, the NWDAF shall re-assemble the requested data with the previously notified one and the newly notified one. So, using "Reporting Type" enables to reduce the data volume of each notification without loss of the requested data.</w:t>
      </w:r>
    </w:p>
    <w:p w14:paraId="2934C735" w14:textId="77777777" w:rsidR="009166E9" w:rsidRPr="00E9603C" w:rsidRDefault="009166E9">
      <w:pPr>
        <w:pStyle w:val="Heading4"/>
        <w:rPr>
          <w:lang w:eastAsia="ko-KR"/>
        </w:rPr>
      </w:pPr>
      <w:bookmarkStart w:id="9140" w:name="_Toc50579572"/>
      <w:bookmarkStart w:id="9141" w:name="_Toc50309840"/>
      <w:bookmarkStart w:id="9142" w:name="_Toc50023772"/>
      <w:bookmarkStart w:id="9143" w:name="_Toc50023187"/>
      <w:bookmarkStart w:id="9144" w:name="_Toc50021265"/>
      <w:bookmarkStart w:id="9145" w:name="_Toc23563"/>
      <w:bookmarkStart w:id="9146" w:name="_Toc18616"/>
      <w:bookmarkStart w:id="9147" w:name="_Toc3614"/>
      <w:bookmarkStart w:id="9148" w:name="_Toc12474"/>
      <w:bookmarkStart w:id="9149" w:name="_Toc42779210"/>
      <w:bookmarkStart w:id="9150" w:name="_Toc3029"/>
      <w:bookmarkStart w:id="9151" w:name="_Toc12212"/>
      <w:bookmarkStart w:id="9152" w:name="_Toc20421"/>
      <w:bookmarkStart w:id="9153" w:name="_Toc54779522"/>
      <w:bookmarkStart w:id="9154" w:name="_Toc54786482"/>
      <w:bookmarkStart w:id="9155" w:name="_Toc50022538"/>
      <w:bookmarkStart w:id="9156" w:name="_Toc42770154"/>
      <w:bookmarkStart w:id="9157" w:name="_Toc50021834"/>
      <w:bookmarkStart w:id="9158" w:name="_Toc57201334"/>
      <w:bookmarkStart w:id="9159" w:name="_Toc44004457"/>
      <w:bookmarkStart w:id="9160" w:name="_Toc54770170"/>
      <w:bookmarkStart w:id="9161" w:name="_Toc20792"/>
      <w:bookmarkStart w:id="9162" w:name="_Toc43393285"/>
      <w:bookmarkStart w:id="9163" w:name="_Toc57641372"/>
      <w:bookmarkStart w:id="9164" w:name="_Toc59101725"/>
      <w:r w:rsidRPr="00E9603C">
        <w:rPr>
          <w:lang w:eastAsia="ko-KR"/>
        </w:rPr>
        <w:t>6.</w:t>
      </w:r>
      <w:r w:rsidRPr="00E9603C">
        <w:rPr>
          <w:lang w:eastAsia="zh-CN"/>
        </w:rPr>
        <w:t>38</w:t>
      </w:r>
      <w:r w:rsidRPr="00E9603C">
        <w:rPr>
          <w:lang w:eastAsia="ko-KR"/>
        </w:rPr>
        <w:t>.1.2</w:t>
      </w:r>
      <w:r w:rsidRPr="00E9603C">
        <w:rPr>
          <w:lang w:eastAsia="ko-KR"/>
        </w:rPr>
        <w:tab/>
        <w:t>Procedure to data collection from NFs</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68CAF8B8" w14:textId="77777777" w:rsidR="009166E9" w:rsidRPr="00E9603C" w:rsidRDefault="009166E9">
      <w:pPr>
        <w:rPr>
          <w:lang w:eastAsia="ko-KR"/>
        </w:rPr>
      </w:pPr>
      <w:r w:rsidRPr="00E9603C">
        <w:rPr>
          <w:lang w:eastAsia="ko-KR"/>
        </w:rPr>
        <w:t>The following procedure describes for NWDAF to get the required data from the provider NF to increase data collection efficiency and to support real-time and near-real time data collection while allowing some errors.</w:t>
      </w:r>
    </w:p>
    <w:bookmarkStart w:id="9165" w:name="_1658845607"/>
    <w:bookmarkEnd w:id="9165"/>
    <w:p w14:paraId="4DB49B16" w14:textId="77777777" w:rsidR="009166E9" w:rsidRPr="00E9603C" w:rsidRDefault="009166E9">
      <w:pPr>
        <w:pStyle w:val="TH"/>
        <w:rPr>
          <w:lang w:eastAsia="ko-KR"/>
        </w:rPr>
      </w:pPr>
      <w:r w:rsidRPr="00E9603C">
        <w:rPr>
          <w:lang w:eastAsia="zh-CN"/>
        </w:rPr>
        <w:object w:dxaOrig="8782" w:dyaOrig="3679" w14:anchorId="5A0D49A2">
          <v:shape id="对象 118" o:spid="_x0000_i1117" type="#_x0000_t75" style="width:386.5pt;height:184pt;mso-position-horizontal-relative:page;mso-position-vertical-relative:page" o:ole="">
            <v:imagedata r:id="rId182" o:title="" cropright="-8440f"/>
          </v:shape>
          <o:OLEObject Type="Embed" ProgID="Word.Picture.8" ShapeID="对象 118" DrawAspect="Content" ObjectID="_1669716023" r:id="rId183"/>
        </w:object>
      </w:r>
    </w:p>
    <w:p w14:paraId="24AE7894" w14:textId="77777777" w:rsidR="009166E9" w:rsidRPr="00E9603C" w:rsidRDefault="009166E9">
      <w:pPr>
        <w:pStyle w:val="TF"/>
        <w:rPr>
          <w:lang w:eastAsia="ko-KR"/>
        </w:rPr>
      </w:pPr>
      <w:r w:rsidRPr="00E9603C">
        <w:t>Figure 6.</w:t>
      </w:r>
      <w:r w:rsidRPr="00E9603C">
        <w:rPr>
          <w:lang w:eastAsia="zh-CN"/>
        </w:rPr>
        <w:t>38</w:t>
      </w:r>
      <w:r w:rsidRPr="00E9603C">
        <w:t>.1.2-1: Procedure for Event Reporting Granularity based conditional NF data collection</w:t>
      </w:r>
    </w:p>
    <w:p w14:paraId="54549A95" w14:textId="77777777" w:rsidR="009166E9" w:rsidRPr="00E9603C" w:rsidRDefault="009166E9">
      <w:pPr>
        <w:pStyle w:val="B1"/>
      </w:pPr>
      <w:r w:rsidRPr="00E9603C">
        <w:t>0.</w:t>
      </w:r>
      <w:r w:rsidRPr="00E9603C">
        <w:tab/>
        <w:t>The NWDAF determines an appropriate maximum amount of error for the required data to generate a certain analytics and set Event Reporting Granularity and Reporting Type to collect the data.</w:t>
      </w:r>
    </w:p>
    <w:p w14:paraId="4CBB37A5" w14:textId="77777777" w:rsidR="009166E9" w:rsidRPr="00E9603C" w:rsidRDefault="009166E9">
      <w:pPr>
        <w:pStyle w:val="B1"/>
      </w:pPr>
      <w:r w:rsidRPr="00E9603C">
        <w:t>1.</w:t>
      </w:r>
      <w:r w:rsidRPr="00E9603C">
        <w:tab/>
        <w:t>The NWDAF subscribes to subscription for NF's data collection by invoking Nnf_EventExposure_Subscribe which includes Event Reporting Granularity and Reporting Type as parameters.</w:t>
      </w:r>
    </w:p>
    <w:p w14:paraId="455295E6" w14:textId="77777777" w:rsidR="009166E9" w:rsidRPr="00E9603C" w:rsidRDefault="009166E9">
      <w:pPr>
        <w:pStyle w:val="B1"/>
      </w:pPr>
      <w:r w:rsidRPr="00E9603C">
        <w:t>2.</w:t>
      </w:r>
      <w:r w:rsidRPr="00E9603C">
        <w:tab/>
        <w:t>For every reporting cycle except for the first notification, if the change in requested data is described in Event Reporting Granularity, NF shall not notify the requested data to the NWDAF. Otherwise, NF shall notify the requested data to the NWDAF with either a set of data that has difference from previously notified one, or all the requested data according to indication of Reporting Type in step 2 by invoking Nnf_EventExposure_Notify.</w:t>
      </w:r>
    </w:p>
    <w:p w14:paraId="0C4D740C" w14:textId="77777777" w:rsidR="009166E9" w:rsidRPr="00E9603C" w:rsidRDefault="009166E9">
      <w:pPr>
        <w:pStyle w:val="NO"/>
        <w:rPr>
          <w:color w:val="auto"/>
          <w:lang w:eastAsia="zh-CN"/>
        </w:rPr>
      </w:pPr>
      <w:r w:rsidRPr="00E9603C">
        <w:t>NOTE:</w:t>
      </w:r>
      <w:r w:rsidRPr="00E9603C">
        <w:tab/>
        <w:t xml:space="preserve">The first notification only allows to notify all the requested data, even if Reporting Type indicates to use </w:t>
      </w:r>
      <w:r w:rsidRPr="00E9603C">
        <w:rPr>
          <w:lang w:eastAsia="ko-KR"/>
        </w:rPr>
        <w:t>a set of data that has</w:t>
      </w:r>
      <w:r w:rsidRPr="00E9603C">
        <w:t xml:space="preserve"> difference.</w:t>
      </w:r>
    </w:p>
    <w:p w14:paraId="12699B85" w14:textId="77777777" w:rsidR="009166E9" w:rsidRPr="00E9603C" w:rsidRDefault="009166E9">
      <w:pPr>
        <w:pStyle w:val="B1"/>
      </w:pPr>
      <w:r w:rsidRPr="00E9603C">
        <w:t>3.</w:t>
      </w:r>
      <w:r w:rsidRPr="00E9603C">
        <w:tab/>
        <w:t>If the NWDAF does not receive the notification from the NF at the end of each reporting cycle, NWDAF infers the requested data for the reporting cycle from the previously notified one with the Event Reporting Granularity. Otherwise, in case the notification is based on</w:t>
      </w:r>
      <w:r w:rsidRPr="00E9603C">
        <w:rPr>
          <w:lang w:eastAsia="ko-KR"/>
        </w:rPr>
        <w:t xml:space="preserve"> a set of data that has</w:t>
      </w:r>
      <w:r w:rsidRPr="00E9603C">
        <w:t xml:space="preserve"> difference, the NWDAF re-assembles the requested data for the reporting cycle from the previously notified one with the received one, and in case the notification is based on all the requested data, the NWDAF uses the data to generate the analytics.</w:t>
      </w:r>
    </w:p>
    <w:p w14:paraId="788008C4" w14:textId="77777777" w:rsidR="009166E9" w:rsidRPr="00E9603C" w:rsidRDefault="009166E9">
      <w:pPr>
        <w:pStyle w:val="Heading4"/>
        <w:rPr>
          <w:lang w:eastAsia="ko-KR"/>
        </w:rPr>
      </w:pPr>
      <w:bookmarkStart w:id="9166" w:name="_Toc50021835"/>
      <w:bookmarkStart w:id="9167" w:name="_Toc44004458"/>
      <w:bookmarkStart w:id="9168" w:name="_Toc50022539"/>
      <w:bookmarkStart w:id="9169" w:name="_Toc50023188"/>
      <w:bookmarkStart w:id="9170" w:name="_Toc50023773"/>
      <w:bookmarkStart w:id="9171" w:name="_Toc42770155"/>
      <w:bookmarkStart w:id="9172" w:name="_Toc42779211"/>
      <w:bookmarkStart w:id="9173" w:name="_Toc25637"/>
      <w:bookmarkStart w:id="9174" w:name="_Toc4273"/>
      <w:bookmarkStart w:id="9175" w:name="_Toc4240"/>
      <w:bookmarkStart w:id="9176" w:name="_Toc14136"/>
      <w:bookmarkStart w:id="9177" w:name="_Toc25404"/>
      <w:bookmarkStart w:id="9178" w:name="_Toc50579573"/>
      <w:bookmarkStart w:id="9179" w:name="_Toc31720"/>
      <w:bookmarkStart w:id="9180" w:name="_Toc20217"/>
      <w:bookmarkStart w:id="9181" w:name="_Toc43393286"/>
      <w:bookmarkStart w:id="9182" w:name="_Toc50021266"/>
      <w:bookmarkStart w:id="9183" w:name="_Toc54770171"/>
      <w:bookmarkStart w:id="9184" w:name="_Toc54779523"/>
      <w:bookmarkStart w:id="9185" w:name="_Toc54786483"/>
      <w:bookmarkStart w:id="9186" w:name="_Toc27996"/>
      <w:bookmarkStart w:id="9187" w:name="_Toc57201335"/>
      <w:bookmarkStart w:id="9188" w:name="_Toc50309841"/>
      <w:bookmarkStart w:id="9189" w:name="_Toc57641373"/>
      <w:bookmarkStart w:id="9190" w:name="_Toc59101726"/>
      <w:r w:rsidRPr="00E9603C">
        <w:rPr>
          <w:lang w:eastAsia="ko-KR"/>
        </w:rPr>
        <w:t>6.</w:t>
      </w:r>
      <w:r w:rsidRPr="00E9603C">
        <w:rPr>
          <w:lang w:eastAsia="zh-CN"/>
        </w:rPr>
        <w:t>38</w:t>
      </w:r>
      <w:r w:rsidRPr="00E9603C">
        <w:rPr>
          <w:lang w:eastAsia="ko-KR"/>
        </w:rPr>
        <w:t>.1.3</w:t>
      </w:r>
      <w:r w:rsidRPr="00E9603C">
        <w:rPr>
          <w:lang w:eastAsia="ko-KR"/>
        </w:rPr>
        <w:tab/>
        <w:t xml:space="preserve">Contents of </w:t>
      </w:r>
      <w:r w:rsidRPr="00E9603C">
        <w:t>Nnf_EventExposure_Subscribe</w:t>
      </w:r>
      <w:r w:rsidRPr="00E9603C">
        <w:rPr>
          <w:lang w:eastAsia="ko-KR"/>
        </w:rPr>
        <w:t xml:space="preserve"> operations</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62DD4408" w14:textId="77777777" w:rsidR="009166E9" w:rsidRPr="00E9603C" w:rsidRDefault="009166E9">
      <w:r w:rsidRPr="00E9603C">
        <w:rPr>
          <w:lang w:eastAsia="ko-KR"/>
        </w:rPr>
        <w:t xml:space="preserve">In addition to information defined in </w:t>
      </w:r>
      <w:r w:rsidR="00E9603C" w:rsidRPr="00E9603C">
        <w:rPr>
          <w:lang w:eastAsia="ko-KR"/>
        </w:rPr>
        <w:t>TS</w:t>
      </w:r>
      <w:r w:rsidR="00E9603C">
        <w:rPr>
          <w:lang w:eastAsia="ko-KR"/>
        </w:rPr>
        <w:t> </w:t>
      </w:r>
      <w:r w:rsidR="00E9603C" w:rsidRPr="00E9603C">
        <w:rPr>
          <w:lang w:eastAsia="ko-KR"/>
        </w:rPr>
        <w:t>23.502</w:t>
      </w:r>
      <w:r w:rsidR="00E9603C">
        <w:rPr>
          <w:lang w:eastAsia="ko-KR"/>
        </w:rPr>
        <w:t> </w:t>
      </w:r>
      <w:r w:rsidR="00E9603C" w:rsidRPr="00E9603C">
        <w:rPr>
          <w:lang w:eastAsia="ko-KR"/>
        </w:rPr>
        <w:t>[</w:t>
      </w:r>
      <w:r w:rsidRPr="00E9603C">
        <w:rPr>
          <w:lang w:eastAsia="ko-KR"/>
        </w:rPr>
        <w:t xml:space="preserve">3], </w:t>
      </w:r>
      <w:r w:rsidRPr="00E9603C">
        <w:t>Nnf_EventExposure_Subscribe contains the following in Event Reporting Information:</w:t>
      </w:r>
    </w:p>
    <w:p w14:paraId="5D87D86C" w14:textId="77777777" w:rsidR="009166E9" w:rsidRPr="00E9603C" w:rsidRDefault="009166E9">
      <w:pPr>
        <w:pStyle w:val="B1"/>
        <w:rPr>
          <w:lang w:eastAsia="ko-KR"/>
        </w:rPr>
      </w:pPr>
      <w:r w:rsidRPr="00E9603C">
        <w:rPr>
          <w:lang w:eastAsia="ko-KR"/>
        </w:rPr>
        <w:t>-</w:t>
      </w:r>
      <w:r w:rsidRPr="00E9603C">
        <w:rPr>
          <w:lang w:eastAsia="ko-KR"/>
        </w:rPr>
        <w:tab/>
        <w:t>Event Reporting Granularity: indicates the maximum amount of allowable error for NWDAF on the requested data during each event reporting cycle, and required data granularity of the requested data.</w:t>
      </w:r>
    </w:p>
    <w:p w14:paraId="3F868831" w14:textId="77777777" w:rsidR="009166E9" w:rsidRPr="00E9603C" w:rsidRDefault="009166E9">
      <w:pPr>
        <w:pStyle w:val="B1"/>
        <w:rPr>
          <w:lang w:eastAsia="ko-KR"/>
        </w:rPr>
      </w:pPr>
      <w:r w:rsidRPr="00E9603C">
        <w:rPr>
          <w:lang w:eastAsia="ko-KR"/>
        </w:rPr>
        <w:t>-</w:t>
      </w:r>
      <w:r w:rsidRPr="00E9603C">
        <w:rPr>
          <w:lang w:eastAsia="ko-KR"/>
        </w:rPr>
        <w:tab/>
        <w:t xml:space="preserve">Reporting Type: indicates the type of notification value (i.e. either </w:t>
      </w:r>
      <w:r w:rsidRPr="00E9603C">
        <w:t xml:space="preserve">use </w:t>
      </w:r>
      <w:r w:rsidRPr="00E9603C">
        <w:rPr>
          <w:lang w:eastAsia="ko-KR"/>
        </w:rPr>
        <w:t>a set of data that has difference from the previous notification, or all the requested data).</w:t>
      </w:r>
    </w:p>
    <w:p w14:paraId="27239B4A" w14:textId="77777777" w:rsidR="009166E9" w:rsidRPr="00E9603C" w:rsidRDefault="009166E9">
      <w:pPr>
        <w:rPr>
          <w:lang w:eastAsia="ko-KR"/>
        </w:rPr>
      </w:pPr>
      <w:r w:rsidRPr="00E9603C">
        <w:rPr>
          <w:lang w:eastAsia="ko-KR"/>
        </w:rPr>
        <w:t>If the subscribed event ID supports to collect multiple data from the NF, the consumer can respectively set Event Reporting Granularity for each data, and the different type of Event Reporting Granularity can be applied to the different type of collectable data as described in Table 6.38.1.3-1 as follows.</w:t>
      </w:r>
    </w:p>
    <w:p w14:paraId="1C093768" w14:textId="77777777" w:rsidR="009166E9" w:rsidRPr="00E9603C" w:rsidRDefault="009166E9">
      <w:pPr>
        <w:pStyle w:val="TH"/>
      </w:pPr>
      <w:r w:rsidRPr="00E9603C">
        <w:t>Table 6.38.1.3-1 Event Reporting Granularity type and the corresponding collectable data</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3755"/>
        <w:gridCol w:w="3279"/>
      </w:tblGrid>
      <w:tr w:rsidR="009166E9" w:rsidRPr="00E9603C" w14:paraId="086761C7" w14:textId="77777777">
        <w:trPr>
          <w:cantSplit/>
        </w:trPr>
        <w:tc>
          <w:tcPr>
            <w:tcW w:w="2802" w:type="dxa"/>
          </w:tcPr>
          <w:p w14:paraId="289F5C3C" w14:textId="77777777" w:rsidR="009166E9" w:rsidRPr="00E9603C" w:rsidRDefault="009166E9">
            <w:pPr>
              <w:pStyle w:val="TAH"/>
              <w:rPr>
                <w:lang w:eastAsia="ko-KR"/>
              </w:rPr>
            </w:pPr>
          </w:p>
        </w:tc>
        <w:tc>
          <w:tcPr>
            <w:tcW w:w="3755" w:type="dxa"/>
          </w:tcPr>
          <w:p w14:paraId="04A24045" w14:textId="77777777" w:rsidR="009166E9" w:rsidRPr="00E9603C" w:rsidRDefault="009166E9">
            <w:pPr>
              <w:pStyle w:val="TAH"/>
              <w:rPr>
                <w:lang w:eastAsia="ko-KR"/>
              </w:rPr>
            </w:pPr>
            <w:r w:rsidRPr="00E9603C">
              <w:rPr>
                <w:lang w:eastAsia="ko-KR"/>
              </w:rPr>
              <w:t>Corresponding data in Rel-16 specification</w:t>
            </w:r>
          </w:p>
        </w:tc>
        <w:tc>
          <w:tcPr>
            <w:tcW w:w="3279" w:type="dxa"/>
          </w:tcPr>
          <w:p w14:paraId="5F883BB4" w14:textId="77777777" w:rsidR="009166E9" w:rsidRPr="00E9603C" w:rsidRDefault="009166E9">
            <w:pPr>
              <w:pStyle w:val="TAH"/>
              <w:rPr>
                <w:lang w:eastAsia="ko-KR"/>
              </w:rPr>
            </w:pPr>
            <w:r w:rsidRPr="00E9603C">
              <w:rPr>
                <w:lang w:eastAsia="ko-KR"/>
              </w:rPr>
              <w:t xml:space="preserve">Examples of Event Reporting Granularity </w:t>
            </w:r>
          </w:p>
        </w:tc>
      </w:tr>
      <w:tr w:rsidR="009166E9" w:rsidRPr="00E9603C" w14:paraId="5A857DF1" w14:textId="77777777">
        <w:trPr>
          <w:cantSplit/>
        </w:trPr>
        <w:tc>
          <w:tcPr>
            <w:tcW w:w="2802" w:type="dxa"/>
          </w:tcPr>
          <w:p w14:paraId="011ECCAA" w14:textId="77777777" w:rsidR="009166E9" w:rsidRPr="00E9603C" w:rsidRDefault="009166E9">
            <w:pPr>
              <w:pStyle w:val="TAL"/>
            </w:pPr>
            <w:r w:rsidRPr="00E9603C">
              <w:t>Data expressed as identification</w:t>
            </w:r>
          </w:p>
        </w:tc>
        <w:tc>
          <w:tcPr>
            <w:tcW w:w="3755" w:type="dxa"/>
          </w:tcPr>
          <w:p w14:paraId="159E402C" w14:textId="77777777" w:rsidR="009166E9" w:rsidRPr="00E9603C" w:rsidRDefault="009166E9">
            <w:pPr>
              <w:pStyle w:val="TAL"/>
            </w:pPr>
            <w:r w:rsidRPr="00E9603C">
              <w:t>Application ID, IP filter information, Location of Application (i.e., list of DNAI(s)), UE ID(s) (i.e., SUPI, GPSI), UE group ID, DNN, S-NSSAI, QFI, TAC, UE location, Exception ID, Exception trend</w:t>
            </w:r>
          </w:p>
        </w:tc>
        <w:tc>
          <w:tcPr>
            <w:tcW w:w="3279" w:type="dxa"/>
          </w:tcPr>
          <w:p w14:paraId="7310841E" w14:textId="77777777" w:rsidR="009166E9" w:rsidRPr="00E9603C" w:rsidRDefault="009166E9">
            <w:pPr>
              <w:pStyle w:val="TAL"/>
            </w:pPr>
            <w:r w:rsidRPr="00E9603C">
              <w:t>Either</w:t>
            </w:r>
          </w:p>
          <w:p w14:paraId="5BA957B7" w14:textId="77777777" w:rsidR="009166E9" w:rsidRPr="00E9603C" w:rsidRDefault="009166E9">
            <w:pPr>
              <w:pStyle w:val="TAL"/>
            </w:pPr>
            <w:r w:rsidRPr="00E9603C">
              <w:t>i) Previous notification</w:t>
            </w:r>
          </w:p>
          <w:p w14:paraId="0A96DD6D" w14:textId="77777777" w:rsidR="009166E9" w:rsidRPr="00E9603C" w:rsidRDefault="009166E9">
            <w:pPr>
              <w:pStyle w:val="TAL"/>
            </w:pPr>
            <w:r w:rsidRPr="00E9603C">
              <w:t>or</w:t>
            </w:r>
          </w:p>
          <w:p w14:paraId="58B95F2F" w14:textId="77777777" w:rsidR="009166E9" w:rsidRPr="00E9603C" w:rsidRDefault="009166E9">
            <w:pPr>
              <w:pStyle w:val="TAL"/>
            </w:pPr>
            <w:r w:rsidRPr="00E9603C">
              <w:t>ii) List of identification (e.g., list of TA(s) etc.)</w:t>
            </w:r>
          </w:p>
        </w:tc>
      </w:tr>
      <w:tr w:rsidR="009166E9" w:rsidRPr="00E9603C" w14:paraId="53A9D721" w14:textId="77777777">
        <w:trPr>
          <w:cantSplit/>
        </w:trPr>
        <w:tc>
          <w:tcPr>
            <w:tcW w:w="2802" w:type="dxa"/>
          </w:tcPr>
          <w:p w14:paraId="4E3D67A8" w14:textId="77777777" w:rsidR="009166E9" w:rsidRPr="00E9603C" w:rsidRDefault="009166E9">
            <w:pPr>
              <w:pStyle w:val="TAL"/>
            </w:pPr>
            <w:r w:rsidRPr="00E9603C">
              <w:t xml:space="preserve">Data expressed as number </w:t>
            </w:r>
          </w:p>
        </w:tc>
        <w:tc>
          <w:tcPr>
            <w:tcW w:w="3755" w:type="dxa"/>
          </w:tcPr>
          <w:p w14:paraId="24BE8175" w14:textId="77777777" w:rsidR="009166E9" w:rsidRPr="00E9603C" w:rsidRDefault="009166E9">
            <w:pPr>
              <w:pStyle w:val="TAL"/>
            </w:pPr>
            <w:r w:rsidRPr="00E9603C">
              <w:t>Service Experience, QoS flow Bit Rate, QoS flow Packet Delay, Packet transmission, packet retransmission, Traffic usage report, Number of UEs, Frequent Mobility Registration Update, UL data rate, DL data rate, Traffic volume, Exception Level</w:t>
            </w:r>
          </w:p>
        </w:tc>
        <w:tc>
          <w:tcPr>
            <w:tcW w:w="3279" w:type="dxa"/>
          </w:tcPr>
          <w:p w14:paraId="3B792EC9" w14:textId="77777777" w:rsidR="009166E9" w:rsidRPr="00E9603C" w:rsidRDefault="009166E9">
            <w:pPr>
              <w:pStyle w:val="TAL"/>
            </w:pPr>
            <w:r w:rsidRPr="00E9603C">
              <w:t>iii) The range of change: x, y</w:t>
            </w:r>
          </w:p>
          <w:p w14:paraId="3304A139" w14:textId="77777777" w:rsidR="009166E9" w:rsidRPr="00E9603C" w:rsidRDefault="009166E9">
            <w:pPr>
              <w:pStyle w:val="TAL"/>
            </w:pPr>
            <w:r w:rsidRPr="00E9603C">
              <w:t>where "x, y" indicates the range of allowable changes [-x, +y) from the previously notified value.</w:t>
            </w:r>
          </w:p>
        </w:tc>
      </w:tr>
    </w:tbl>
    <w:p w14:paraId="35AEFB82" w14:textId="77777777" w:rsidR="009166E9" w:rsidRPr="00E9603C" w:rsidRDefault="009166E9">
      <w:pPr>
        <w:rPr>
          <w:lang w:eastAsia="ko-KR"/>
        </w:rPr>
      </w:pPr>
    </w:p>
    <w:p w14:paraId="14F380FF" w14:textId="77777777" w:rsidR="009166E9" w:rsidRPr="00E9603C" w:rsidRDefault="009166E9">
      <w:pPr>
        <w:rPr>
          <w:lang w:eastAsia="ko-KR"/>
        </w:rPr>
      </w:pPr>
      <w:r w:rsidRPr="00E9603C">
        <w:rPr>
          <w:lang w:eastAsia="ko-KR"/>
        </w:rPr>
        <w:t>In case, i) "Previous notification" is applied to Event Reporting Granularity, the producer NF sends a notification only when the data is changed compared to previously notified one. For example, the NWDAF subscribes Nnf_EventExposure service to collect UE ID with Event Reporting Granularity set to Previous notification, the producer NF invokes Nnf_EventExposure_Notify, only when some UE ID(s) are newly added or disappeared, compared to the previous notification.</w:t>
      </w:r>
    </w:p>
    <w:p w14:paraId="5CA87726" w14:textId="77777777" w:rsidR="009166E9" w:rsidRPr="00E9603C" w:rsidRDefault="009166E9">
      <w:pPr>
        <w:rPr>
          <w:lang w:eastAsia="ko-KR"/>
        </w:rPr>
      </w:pPr>
      <w:r w:rsidRPr="00E9603C">
        <w:rPr>
          <w:lang w:eastAsia="ko-KR"/>
        </w:rPr>
        <w:t>In case, ii) "List of identification" is applied to Event Reporting Granularity, the producer NF sends a notification only when the change in targeted data (i.e., identification) is not included in the "List of identification". For example, the NWDAF subscribes Nnf_EventExposure service to collect a UE Location with Event Reporting Granularity set to a certain a list of TA(s), the producer NF invokes Nnf_EventExposure_Notify, only when the location of UE is changed to a TA not in the list of TA depicted in Event Reporting Granularity.</w:t>
      </w:r>
    </w:p>
    <w:p w14:paraId="45EFD5B4" w14:textId="77777777" w:rsidR="009166E9" w:rsidRPr="00E9603C" w:rsidRDefault="009166E9">
      <w:pPr>
        <w:rPr>
          <w:lang w:eastAsia="ko-KR"/>
        </w:rPr>
      </w:pPr>
      <w:r w:rsidRPr="00E9603C">
        <w:rPr>
          <w:lang w:eastAsia="ko-KR"/>
        </w:rPr>
        <w:t>In case iii) "The range of change" is applied to Event Reporting Granularity, the producer NF sends a notification only when the data changes to exceed the range [(the data in previous notification - x), (the data in previous notification + y)).</w:t>
      </w:r>
    </w:p>
    <w:p w14:paraId="1CE63F9F" w14:textId="77777777" w:rsidR="009166E9" w:rsidRPr="00E9603C" w:rsidRDefault="009166E9">
      <w:pPr>
        <w:rPr>
          <w:lang w:eastAsia="ko-KR"/>
        </w:rPr>
      </w:pPr>
      <w:r w:rsidRPr="00E9603C">
        <w:rPr>
          <w:lang w:eastAsia="ko-KR"/>
        </w:rPr>
        <w:t>For example, if the NWDAF collects the number of UE in a certain area from the AMF with the Event Reporting Granularity set by (x=10, y=11), the AMF shall not notify to the NWDAF when the number of UE in that area changes within [-10, +11) compared to the previous one. Then, NWDAF shall infer data for the event reporting cycle within [previous data -10, previous data+11).</w:t>
      </w:r>
    </w:p>
    <w:p w14:paraId="48237973" w14:textId="77777777" w:rsidR="009166E9" w:rsidRPr="00E9603C" w:rsidRDefault="009166E9">
      <w:pPr>
        <w:pStyle w:val="NO"/>
        <w:rPr>
          <w:lang w:eastAsia="ko-KR"/>
        </w:rPr>
      </w:pPr>
      <w:r w:rsidRPr="00E9603C">
        <w:rPr>
          <w:lang w:eastAsia="ko-KR"/>
        </w:rPr>
        <w:t>NOTE:</w:t>
      </w:r>
      <w:r w:rsidRPr="00E9603C">
        <w:rPr>
          <w:lang w:eastAsia="ko-KR"/>
        </w:rPr>
        <w:tab/>
        <w:t xml:space="preserve">Event Reporting Granularity and Reporting Type can be updated by re-invoking </w:t>
      </w:r>
      <w:r w:rsidRPr="00E9603C">
        <w:t>Nnf_EventExposure_Subscribe</w:t>
      </w:r>
      <w:r w:rsidRPr="00E9603C">
        <w:rPr>
          <w:lang w:eastAsia="ko-KR"/>
        </w:rPr>
        <w:t>.</w:t>
      </w:r>
    </w:p>
    <w:p w14:paraId="13F6FD95" w14:textId="77777777" w:rsidR="009166E9" w:rsidRPr="00E9603C" w:rsidRDefault="009166E9">
      <w:pPr>
        <w:rPr>
          <w:lang w:eastAsia="ko-KR"/>
        </w:rPr>
      </w:pPr>
      <w:r w:rsidRPr="00E9603C">
        <w:rPr>
          <w:lang w:eastAsia="ko-KR"/>
        </w:rPr>
        <w:t>When "Reporting Type" is set to use a set of data that has difference from the previous notification, the NF shall notify only the data that are newly added or deleted or changed or not described in "Event Reporting Granularity" if "Event Reporting Granularity" is applied, compared to the previous notification, at the end of event notification cycle. Otherwise, "Reporting Type" is set to all the requested data, the producer NF shall notify all the requested data for the subscription at the end of event notification cycle.</w:t>
      </w:r>
    </w:p>
    <w:p w14:paraId="056AF794" w14:textId="77777777" w:rsidR="009166E9" w:rsidRPr="00E9603C" w:rsidRDefault="009166E9">
      <w:pPr>
        <w:pStyle w:val="Heading4"/>
        <w:rPr>
          <w:lang w:eastAsia="ko-KR"/>
        </w:rPr>
      </w:pPr>
      <w:bookmarkStart w:id="9191" w:name="_Toc57201336"/>
      <w:bookmarkStart w:id="9192" w:name="_Toc54779524"/>
      <w:bookmarkStart w:id="9193" w:name="_Toc50021836"/>
      <w:bookmarkStart w:id="9194" w:name="_Toc50023189"/>
      <w:bookmarkStart w:id="9195" w:name="_Toc50021267"/>
      <w:bookmarkStart w:id="9196" w:name="_Toc50023774"/>
      <w:bookmarkStart w:id="9197" w:name="_Toc50022540"/>
      <w:bookmarkStart w:id="9198" w:name="_Toc50579574"/>
      <w:bookmarkStart w:id="9199" w:name="_Toc54770172"/>
      <w:bookmarkStart w:id="9200" w:name="_Toc54786484"/>
      <w:bookmarkStart w:id="9201" w:name="_Toc50309842"/>
      <w:bookmarkStart w:id="9202" w:name="_Toc57641374"/>
      <w:bookmarkStart w:id="9203" w:name="_Toc59101727"/>
      <w:r w:rsidRPr="00E9603C">
        <w:rPr>
          <w:lang w:eastAsia="ko-KR"/>
        </w:rPr>
        <w:t>6.</w:t>
      </w:r>
      <w:r w:rsidRPr="00E9603C">
        <w:rPr>
          <w:lang w:eastAsia="zh-CN"/>
        </w:rPr>
        <w:t>38</w:t>
      </w:r>
      <w:r w:rsidRPr="00E9603C">
        <w:rPr>
          <w:lang w:eastAsia="ko-KR"/>
        </w:rPr>
        <w:t>.1.4</w:t>
      </w:r>
      <w:r w:rsidRPr="00E9603C">
        <w:rPr>
          <w:lang w:eastAsia="ko-KR"/>
        </w:rPr>
        <w:tab/>
        <w:t xml:space="preserve">Contents of </w:t>
      </w:r>
      <w:r w:rsidRPr="00E9603C">
        <w:t>Nnf_EventExposure_</w:t>
      </w:r>
      <w:r w:rsidRPr="00E9603C">
        <w:rPr>
          <w:lang w:eastAsia="ko-KR"/>
        </w:rPr>
        <w:t>Notify operations</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p>
    <w:p w14:paraId="73A88FF3" w14:textId="77777777" w:rsidR="009166E9" w:rsidRPr="00E9603C" w:rsidRDefault="009166E9">
      <w:pPr>
        <w:rPr>
          <w:rFonts w:eastAsia="DengXian"/>
          <w:lang w:eastAsia="zh-CN"/>
        </w:rPr>
      </w:pPr>
      <w:r w:rsidRPr="00E9603C">
        <w:rPr>
          <w:rFonts w:eastAsia="DengXian"/>
          <w:lang w:eastAsia="zh-CN"/>
        </w:rPr>
        <w:t xml:space="preserve">When </w:t>
      </w:r>
      <w:r w:rsidRPr="00E9603C">
        <w:rPr>
          <w:lang w:eastAsia="ko-KR"/>
        </w:rPr>
        <w:t>"</w:t>
      </w:r>
      <w:r w:rsidRPr="00E9603C">
        <w:rPr>
          <w:rFonts w:eastAsia="DengXian"/>
          <w:lang w:eastAsia="zh-CN"/>
        </w:rPr>
        <w:t>Event Reporting Granularity</w:t>
      </w:r>
      <w:r w:rsidRPr="00E9603C">
        <w:rPr>
          <w:lang w:eastAsia="ko-KR"/>
        </w:rPr>
        <w:t>"</w:t>
      </w:r>
      <w:r w:rsidRPr="00E9603C">
        <w:rPr>
          <w:rFonts w:eastAsia="DengXian"/>
          <w:lang w:eastAsia="zh-CN"/>
        </w:rPr>
        <w:t xml:space="preserve"> is set in Nnf_EventExposure_Subscribe operation, the invoking condition for Nnf_EventExpsoure_Notify is as described as follows.</w:t>
      </w:r>
    </w:p>
    <w:p w14:paraId="24A75D68" w14:textId="77777777" w:rsidR="009166E9" w:rsidRPr="00E9603C" w:rsidRDefault="009166E9">
      <w:pPr>
        <w:pStyle w:val="B1"/>
      </w:pPr>
      <w:r w:rsidRPr="00E9603C">
        <w:t>-</w:t>
      </w:r>
      <w:r w:rsidRPr="00E9603C">
        <w:rPr>
          <w:rFonts w:eastAsia="SimSun"/>
          <w:lang w:eastAsia="zh-CN"/>
        </w:rPr>
        <w:tab/>
      </w:r>
      <w:r w:rsidRPr="00E9603C">
        <w:t>An event ID supports to collect single data: the producer NF invokes Nnf_EventExposure_Notify only when the change in data is not described in Event Reporting Granularity.</w:t>
      </w:r>
    </w:p>
    <w:p w14:paraId="43B729A2" w14:textId="77777777" w:rsidR="009166E9" w:rsidRPr="00E9603C" w:rsidRDefault="009166E9">
      <w:pPr>
        <w:pStyle w:val="B1"/>
      </w:pPr>
      <w:r w:rsidRPr="00E9603C">
        <w:t>-</w:t>
      </w:r>
      <w:r w:rsidRPr="00E9603C">
        <w:rPr>
          <w:rFonts w:eastAsia="SimSun"/>
          <w:lang w:eastAsia="zh-CN"/>
        </w:rPr>
        <w:tab/>
      </w:r>
      <w:r w:rsidRPr="00E9603C">
        <w:t xml:space="preserve">An event ID supports to collect multiple data (e.g., Service Data from AF in </w:t>
      </w:r>
      <w:r w:rsidR="00E9603C" w:rsidRPr="00E9603C">
        <w:t>TS</w:t>
      </w:r>
      <w:r w:rsidR="00E9603C">
        <w:t> </w:t>
      </w:r>
      <w:r w:rsidR="00E9603C" w:rsidRPr="00E9603C">
        <w:t>23.288</w:t>
      </w:r>
      <w:r w:rsidR="00E9603C">
        <w:t> </w:t>
      </w:r>
      <w:r w:rsidR="00E9603C" w:rsidRPr="00E9603C">
        <w:t>[</w:t>
      </w:r>
      <w:r w:rsidRPr="00E9603C">
        <w:t>5]):</w:t>
      </w:r>
    </w:p>
    <w:p w14:paraId="64C5174C" w14:textId="77777777" w:rsidR="009166E9" w:rsidRPr="00E9603C" w:rsidRDefault="009166E9">
      <w:pPr>
        <w:pStyle w:val="B2"/>
        <w:rPr>
          <w:lang w:eastAsia="en-US"/>
        </w:rPr>
      </w:pPr>
      <w:r w:rsidRPr="00E9603C">
        <w:rPr>
          <w:lang w:eastAsia="en-US"/>
        </w:rPr>
        <w:t>-</w:t>
      </w:r>
      <w:r w:rsidRPr="00E9603C">
        <w:rPr>
          <w:lang w:eastAsia="zh-CN"/>
        </w:rPr>
        <w:tab/>
      </w:r>
      <w:r w:rsidRPr="00E9603C">
        <w:rPr>
          <w:lang w:eastAsia="en-US"/>
        </w:rPr>
        <w:t>If Event Reporting Granularity is set to only a specific data, the producer NF shall invoke Nnf_EventExposure_Notify when the change in the targeted data is not described in Event Reporting Granularity.</w:t>
      </w:r>
    </w:p>
    <w:p w14:paraId="781BAA94" w14:textId="77777777" w:rsidR="009166E9" w:rsidRPr="00E9603C" w:rsidRDefault="009166E9">
      <w:pPr>
        <w:pStyle w:val="B2"/>
        <w:rPr>
          <w:lang w:eastAsia="en-US"/>
        </w:rPr>
      </w:pPr>
      <w:r w:rsidRPr="00E9603C">
        <w:rPr>
          <w:lang w:eastAsia="en-US"/>
        </w:rPr>
        <w:t>-</w:t>
      </w:r>
      <w:r w:rsidRPr="00E9603C">
        <w:rPr>
          <w:lang w:eastAsia="zh-CN"/>
        </w:rPr>
        <w:tab/>
      </w:r>
      <w:r w:rsidRPr="00E9603C">
        <w:rPr>
          <w:lang w:eastAsia="en-US"/>
        </w:rPr>
        <w:t>Otherwise, Event Reporting Granularity is respectively set to multiple data, the producer NF shall invoke Nnf_EventExposure_Notify when at least one change over the data is not described in Event Reporting Granularity.</w:t>
      </w:r>
    </w:p>
    <w:p w14:paraId="586BE627" w14:textId="77777777" w:rsidR="009166E9" w:rsidRPr="00E9603C" w:rsidRDefault="009166E9">
      <w:pPr>
        <w:rPr>
          <w:rFonts w:eastAsia="DengXian"/>
          <w:lang w:eastAsia="zh-CN"/>
        </w:rPr>
      </w:pPr>
      <w:r w:rsidRPr="00E9603C">
        <w:rPr>
          <w:rFonts w:eastAsia="DengXian"/>
          <w:lang w:eastAsia="zh-CN"/>
        </w:rPr>
        <w:t xml:space="preserve">For example, if </w:t>
      </w:r>
      <w:r w:rsidRPr="00E9603C">
        <w:rPr>
          <w:lang w:eastAsia="ko-KR"/>
        </w:rPr>
        <w:t xml:space="preserve">NWDAF collects the set of SUPI and UE location for a specific group of UE from AMF (Event ID = Location Report), and Event Reporting Granularity are respectively set to "Previous notification" for SUPI and UE location, the producer NF shall invoke </w:t>
      </w:r>
      <w:r w:rsidRPr="00E9603C">
        <w:rPr>
          <w:rFonts w:eastAsia="DengXian"/>
          <w:lang w:eastAsia="zh-CN"/>
        </w:rPr>
        <w:t>Nnf_EventExposure_Notify</w:t>
      </w:r>
      <w:r w:rsidRPr="00E9603C">
        <w:rPr>
          <w:lang w:eastAsia="ko-KR"/>
        </w:rPr>
        <w:t xml:space="preserve"> when at least one UE location is changed from previous notification or targeted SUPI is changed due to UE mobility (either new UE moves in or the existing UE moves out).</w:t>
      </w:r>
    </w:p>
    <w:p w14:paraId="3E693FB5" w14:textId="77777777" w:rsidR="009166E9" w:rsidRPr="00E9603C" w:rsidRDefault="009166E9">
      <w:pPr>
        <w:rPr>
          <w:rFonts w:eastAsia="DengXian"/>
          <w:lang w:eastAsia="zh-CN"/>
        </w:rPr>
      </w:pPr>
      <w:r w:rsidRPr="00E9603C">
        <w:rPr>
          <w:rFonts w:eastAsia="DengXian"/>
          <w:lang w:eastAsia="zh-CN"/>
        </w:rPr>
        <w:t xml:space="preserve">When </w:t>
      </w:r>
      <w:r w:rsidRPr="00E9603C">
        <w:rPr>
          <w:lang w:eastAsia="ko-KR"/>
        </w:rPr>
        <w:t>"Reporting Type"</w:t>
      </w:r>
      <w:r w:rsidRPr="00E9603C">
        <w:rPr>
          <w:rFonts w:eastAsia="DengXian"/>
          <w:lang w:eastAsia="zh-CN"/>
        </w:rPr>
        <w:t xml:space="preserve"> is set in Nnf_EventExposure_Subscribe operation, the event specific parameters in Nnf_EventExpsoure_Notify contain the following:</w:t>
      </w:r>
    </w:p>
    <w:p w14:paraId="66BDDEEA" w14:textId="77777777" w:rsidR="009166E9" w:rsidRPr="00E9603C" w:rsidRDefault="009166E9">
      <w:pPr>
        <w:pStyle w:val="B1"/>
        <w:rPr>
          <w:rFonts w:eastAsia="DengXian"/>
          <w:lang w:eastAsia="zh-CN"/>
        </w:rPr>
      </w:pPr>
      <w:r w:rsidRPr="00E9603C">
        <w:rPr>
          <w:rFonts w:eastAsia="DengXian"/>
          <w:lang w:eastAsia="zh-CN"/>
        </w:rPr>
        <w:t>-</w:t>
      </w:r>
      <w:r w:rsidRPr="00E9603C">
        <w:rPr>
          <w:rFonts w:eastAsia="DengXian"/>
          <w:lang w:eastAsia="zh-CN"/>
        </w:rPr>
        <w:tab/>
      </w:r>
      <w:r w:rsidRPr="00E9603C">
        <w:rPr>
          <w:lang w:eastAsia="ko-KR"/>
        </w:rPr>
        <w:t>"Reporting Type" is set to use a set of data that has difference</w:t>
      </w:r>
      <w:r w:rsidRPr="00E9603C">
        <w:rPr>
          <w:rFonts w:eastAsia="DengXian"/>
          <w:lang w:eastAsia="zh-CN"/>
        </w:rPr>
        <w:t>:</w:t>
      </w:r>
    </w:p>
    <w:p w14:paraId="1D1DA0E2" w14:textId="77777777" w:rsidR="009166E9" w:rsidRPr="00E9603C" w:rsidRDefault="009166E9">
      <w:pPr>
        <w:pStyle w:val="B2"/>
        <w:rPr>
          <w:lang w:eastAsia="en-US"/>
        </w:rPr>
      </w:pPr>
      <w:r w:rsidRPr="00E9603C">
        <w:rPr>
          <w:lang w:eastAsia="en-US"/>
        </w:rPr>
        <w:t>-</w:t>
      </w:r>
      <w:r w:rsidRPr="00E9603C">
        <w:rPr>
          <w:rFonts w:eastAsia="SimSun"/>
          <w:lang w:eastAsia="zh-CN"/>
        </w:rPr>
        <w:tab/>
      </w:r>
      <w:r w:rsidRPr="00E9603C">
        <w:rPr>
          <w:lang w:eastAsia="en-US"/>
        </w:rPr>
        <w:t>If Event Reporting Granularity is not applied to subscription, the event specific parameters shall include i) newly added data, ii) deleted data, and iii) changed data compared to the previous notification. If the same data compared to the previous notification is included in the notification, the NWDAF recognises that the data is ii) deleted data in this notification. Otherwise, NWDAF recognises the data as i) newly added data, or iii) changed data.</w:t>
      </w:r>
    </w:p>
    <w:p w14:paraId="14B1CAD5" w14:textId="77777777" w:rsidR="009166E9" w:rsidRPr="00E9603C" w:rsidRDefault="009166E9">
      <w:pPr>
        <w:pStyle w:val="B2"/>
        <w:rPr>
          <w:lang w:eastAsia="en-US"/>
        </w:rPr>
      </w:pPr>
      <w:r w:rsidRPr="00E9603C">
        <w:rPr>
          <w:lang w:eastAsia="en-US"/>
        </w:rPr>
        <w:t>-</w:t>
      </w:r>
      <w:r w:rsidRPr="00E9603C">
        <w:rPr>
          <w:rFonts w:eastAsia="SimSun"/>
          <w:lang w:eastAsia="zh-CN"/>
        </w:rPr>
        <w:tab/>
      </w:r>
      <w:r w:rsidRPr="00E9603C">
        <w:rPr>
          <w:lang w:eastAsia="en-US"/>
        </w:rPr>
        <w:t>Otherwise, Event Reporting Granularity is applied to subscription, the event specific parameters shall include the data of which changes are not described in Event Reporting Granularity. If the same data compared to the previous notification is included in the notification, the NWDAF recognises that the data is ii) deleted data in this notification. Otherwise, NWDAF recognises the data as i) newly added data, or iii) changed data.</w:t>
      </w:r>
    </w:p>
    <w:p w14:paraId="03BF00DC" w14:textId="77777777" w:rsidR="009166E9" w:rsidRPr="00E9603C" w:rsidRDefault="009166E9">
      <w:pPr>
        <w:pStyle w:val="B1"/>
        <w:rPr>
          <w:lang w:eastAsia="zh-CN"/>
        </w:rPr>
      </w:pPr>
      <w:r w:rsidRPr="00E9603C">
        <w:rPr>
          <w:lang w:eastAsia="zh-CN"/>
        </w:rPr>
        <w:t>-</w:t>
      </w:r>
      <w:r w:rsidRPr="00E9603C">
        <w:rPr>
          <w:lang w:eastAsia="zh-CN"/>
        </w:rPr>
        <w:tab/>
      </w:r>
      <w:r w:rsidRPr="00E9603C">
        <w:rPr>
          <w:lang w:eastAsia="ko-KR"/>
        </w:rPr>
        <w:t>"Reporting Type" is set to use all the requested data: the event specific parameters shall include all the requested data.</w:t>
      </w:r>
    </w:p>
    <w:p w14:paraId="5190A33B" w14:textId="77777777" w:rsidR="009166E9" w:rsidRPr="00E9603C" w:rsidRDefault="009166E9">
      <w:pPr>
        <w:pStyle w:val="Heading3"/>
        <w:rPr>
          <w:lang w:eastAsia="zh-CN"/>
        </w:rPr>
      </w:pPr>
      <w:bookmarkStart w:id="9204" w:name="_Toc43393287"/>
      <w:bookmarkStart w:id="9205" w:name="_Toc17843"/>
      <w:bookmarkStart w:id="9206" w:name="_Toc28881"/>
      <w:bookmarkStart w:id="9207" w:name="_Toc50309843"/>
      <w:bookmarkStart w:id="9208" w:name="_Toc25671"/>
      <w:bookmarkStart w:id="9209" w:name="_Toc22113"/>
      <w:bookmarkStart w:id="9210" w:name="_Toc50021268"/>
      <w:bookmarkStart w:id="9211" w:name="_Toc12426"/>
      <w:bookmarkStart w:id="9212" w:name="_Toc16782"/>
      <w:bookmarkStart w:id="9213" w:name="_Toc42779212"/>
      <w:bookmarkStart w:id="9214" w:name="_Toc50022541"/>
      <w:bookmarkStart w:id="9215" w:name="_Toc18777"/>
      <w:bookmarkStart w:id="9216" w:name="_Toc50579575"/>
      <w:bookmarkStart w:id="9217" w:name="_Toc54770173"/>
      <w:bookmarkStart w:id="9218" w:name="_Toc54779525"/>
      <w:bookmarkStart w:id="9219" w:name="_Toc54786485"/>
      <w:bookmarkStart w:id="9220" w:name="_Toc44004459"/>
      <w:bookmarkStart w:id="9221" w:name="_Toc42770156"/>
      <w:bookmarkStart w:id="9222" w:name="_Toc16133"/>
      <w:bookmarkStart w:id="9223" w:name="_Toc57201337"/>
      <w:bookmarkStart w:id="9224" w:name="_Toc50021837"/>
      <w:bookmarkStart w:id="9225" w:name="_Toc50023775"/>
      <w:bookmarkStart w:id="9226" w:name="_Toc50023190"/>
      <w:bookmarkStart w:id="9227" w:name="_Toc57641375"/>
      <w:bookmarkStart w:id="9228" w:name="_Toc59101728"/>
      <w:r w:rsidRPr="00E9603C">
        <w:rPr>
          <w:lang w:eastAsia="zh-CN"/>
        </w:rPr>
        <w:t>6.38.2</w:t>
      </w:r>
      <w:r w:rsidRPr="00E9603C">
        <w:rPr>
          <w:lang w:eastAsia="zh-CN"/>
        </w:rPr>
        <w:tab/>
      </w:r>
      <w:r w:rsidRPr="00E9603C">
        <w:t>Impacts on services, entities and interfaces</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34D2E7D3" w14:textId="77777777" w:rsidR="009166E9" w:rsidRPr="00E9603C" w:rsidRDefault="009166E9">
      <w:pPr>
        <w:rPr>
          <w:lang w:eastAsia="ko-KR"/>
        </w:rPr>
      </w:pPr>
      <w:r w:rsidRPr="00E9603C">
        <w:rPr>
          <w:lang w:eastAsia="ko-KR"/>
        </w:rPr>
        <w:t xml:space="preserve">This solution requires to extend the existing </w:t>
      </w:r>
      <w:r w:rsidRPr="00E9603C">
        <w:t>Nnf_EventExposure_Subscribe and Nnf_EventExposure_Notify service operation and the feature of following node:</w:t>
      </w:r>
    </w:p>
    <w:p w14:paraId="1A1457E1" w14:textId="77777777" w:rsidR="009166E9" w:rsidRPr="00E9603C" w:rsidRDefault="009166E9">
      <w:pPr>
        <w:rPr>
          <w:lang w:eastAsia="ko-KR"/>
        </w:rPr>
      </w:pPr>
      <w:r w:rsidRPr="00E9603C">
        <w:rPr>
          <w:b/>
          <w:lang w:eastAsia="ko-KR"/>
        </w:rPr>
        <w:t>NWDAF</w:t>
      </w:r>
      <w:r w:rsidRPr="00E9603C">
        <w:rPr>
          <w:lang w:eastAsia="ko-KR"/>
        </w:rPr>
        <w:t>: The NWDAF can determine a proper Event Reporting Granularity for the required data to generate the analytics, and can infer the required data over the subscription period from conditionally notified differences from the previously notified one.</w:t>
      </w:r>
    </w:p>
    <w:p w14:paraId="197C1E7E" w14:textId="77777777" w:rsidR="009166E9" w:rsidRPr="00E9603C" w:rsidRDefault="009166E9">
      <w:pPr>
        <w:rPr>
          <w:lang w:eastAsia="ko-KR"/>
        </w:rPr>
      </w:pPr>
      <w:r w:rsidRPr="00E9603C">
        <w:rPr>
          <w:b/>
          <w:lang w:eastAsia="ko-KR"/>
        </w:rPr>
        <w:t>All 5GC NFs exposing its events</w:t>
      </w:r>
      <w:r w:rsidRPr="00E9603C">
        <w:rPr>
          <w:lang w:eastAsia="ko-KR"/>
        </w:rPr>
        <w:t>: NF can provide the requested network data in terms of differences from the previously notified one, only when the change in data is not described in the given Event Reporting Granularity over the event reporting cycle.</w:t>
      </w:r>
    </w:p>
    <w:p w14:paraId="49AA93C0" w14:textId="77777777" w:rsidR="009166E9" w:rsidRPr="00E9603C" w:rsidRDefault="009166E9">
      <w:pPr>
        <w:pStyle w:val="Heading2"/>
        <w:rPr>
          <w:lang w:eastAsia="en-US"/>
        </w:rPr>
      </w:pPr>
      <w:bookmarkStart w:id="9229" w:name="_Toc2222"/>
      <w:bookmarkStart w:id="9230" w:name="_Toc8319"/>
      <w:bookmarkStart w:id="9231" w:name="_Toc42770157"/>
      <w:bookmarkStart w:id="9232" w:name="_Toc9668"/>
      <w:bookmarkStart w:id="9233" w:name="_Toc50021269"/>
      <w:bookmarkStart w:id="9234" w:name="_Toc50021838"/>
      <w:bookmarkStart w:id="9235" w:name="_Toc50022542"/>
      <w:bookmarkStart w:id="9236" w:name="_Toc50023191"/>
      <w:bookmarkStart w:id="9237" w:name="_Toc50023776"/>
      <w:bookmarkStart w:id="9238" w:name="_Toc42779213"/>
      <w:bookmarkStart w:id="9239" w:name="_Toc30844"/>
      <w:bookmarkStart w:id="9240" w:name="_Toc2035"/>
      <w:bookmarkStart w:id="9241" w:name="_Toc50309844"/>
      <w:bookmarkStart w:id="9242" w:name="_Toc10813"/>
      <w:bookmarkStart w:id="9243" w:name="_Toc17625"/>
      <w:bookmarkStart w:id="9244" w:name="_Toc43393288"/>
      <w:bookmarkStart w:id="9245" w:name="_Toc50579576"/>
      <w:bookmarkStart w:id="9246" w:name="_Toc54770174"/>
      <w:bookmarkStart w:id="9247" w:name="_Toc54779526"/>
      <w:bookmarkStart w:id="9248" w:name="_Toc54786486"/>
      <w:bookmarkStart w:id="9249" w:name="_Toc9948"/>
      <w:bookmarkStart w:id="9250" w:name="_Toc57201338"/>
      <w:bookmarkStart w:id="9251" w:name="_Toc44004460"/>
      <w:bookmarkStart w:id="9252" w:name="_Toc57641376"/>
      <w:bookmarkStart w:id="9253" w:name="_Toc59101729"/>
      <w:r w:rsidRPr="00E9603C">
        <w:rPr>
          <w:lang w:eastAsia="en-US"/>
        </w:rPr>
        <w:t>6.39</w:t>
      </w:r>
      <w:r w:rsidRPr="00E9603C">
        <w:rPr>
          <w:lang w:eastAsia="en-US"/>
        </w:rPr>
        <w:tab/>
        <w:t>Solution #39: E</w:t>
      </w:r>
      <w:r w:rsidRPr="00E9603C">
        <w:rPr>
          <w:rFonts w:cs="Arial"/>
        </w:rPr>
        <w:t>fficient data management for minimizing signalling.</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2FF30DA2" w14:textId="77777777" w:rsidR="009166E9" w:rsidRPr="00E9603C" w:rsidRDefault="009166E9">
      <w:pPr>
        <w:pStyle w:val="Heading3"/>
        <w:rPr>
          <w:lang w:eastAsia="ko-KR"/>
        </w:rPr>
      </w:pPr>
      <w:bookmarkStart w:id="9254" w:name="_Toc50579577"/>
      <w:bookmarkStart w:id="9255" w:name="_Toc44004461"/>
      <w:bookmarkStart w:id="9256" w:name="_Toc57201339"/>
      <w:bookmarkStart w:id="9257" w:name="_Toc54786487"/>
      <w:bookmarkStart w:id="9258" w:name="_Toc50021270"/>
      <w:bookmarkStart w:id="9259" w:name="_Toc50023777"/>
      <w:bookmarkStart w:id="9260" w:name="_Toc50022543"/>
      <w:bookmarkStart w:id="9261" w:name="_Toc50021839"/>
      <w:bookmarkStart w:id="9262" w:name="_Toc4544"/>
      <w:bookmarkStart w:id="9263" w:name="_Toc54770175"/>
      <w:bookmarkStart w:id="9264" w:name="_Toc24088"/>
      <w:bookmarkStart w:id="9265" w:name="_Toc31589"/>
      <w:bookmarkStart w:id="9266" w:name="_Toc42770158"/>
      <w:bookmarkStart w:id="9267" w:name="_Toc42779214"/>
      <w:bookmarkStart w:id="9268" w:name="_Toc50309845"/>
      <w:bookmarkStart w:id="9269" w:name="_Toc11184"/>
      <w:bookmarkStart w:id="9270" w:name="_Toc43393289"/>
      <w:bookmarkStart w:id="9271" w:name="_Toc1921"/>
      <w:bookmarkStart w:id="9272" w:name="_Toc24490"/>
      <w:bookmarkStart w:id="9273" w:name="_Toc27639"/>
      <w:bookmarkStart w:id="9274" w:name="_Toc12553"/>
      <w:bookmarkStart w:id="9275" w:name="_Toc50023192"/>
      <w:bookmarkStart w:id="9276" w:name="_Toc54779527"/>
      <w:bookmarkStart w:id="9277" w:name="_Toc25934677"/>
      <w:bookmarkStart w:id="9278" w:name="_Toc26337057"/>
      <w:bookmarkStart w:id="9279" w:name="_Toc31114304"/>
      <w:bookmarkStart w:id="9280" w:name="_Toc31120327"/>
      <w:bookmarkStart w:id="9281" w:name="_Toc57641377"/>
      <w:bookmarkStart w:id="9282" w:name="_Toc59101730"/>
      <w:r w:rsidRPr="00E9603C">
        <w:rPr>
          <w:lang w:eastAsia="ko-KR"/>
        </w:rPr>
        <w:t>6.39.1</w:t>
      </w:r>
      <w:r w:rsidRPr="00E9603C">
        <w:rPr>
          <w:lang w:eastAsia="ko-KR"/>
        </w:rPr>
        <w:tab/>
      </w:r>
      <w:bookmarkEnd w:id="9277"/>
      <w:bookmarkEnd w:id="9278"/>
      <w:bookmarkEnd w:id="9279"/>
      <w:bookmarkEnd w:id="9280"/>
      <w:r w:rsidRPr="00E9603C">
        <w:rPr>
          <w:lang w:eastAsia="ko-KR"/>
        </w:rPr>
        <w:t>Description</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81"/>
      <w:bookmarkEnd w:id="9282"/>
    </w:p>
    <w:p w14:paraId="1A5ED460" w14:textId="77777777" w:rsidR="009166E9" w:rsidRPr="00E9603C" w:rsidRDefault="009166E9">
      <w:r w:rsidRPr="00E9603C">
        <w:rPr>
          <w:lang w:eastAsia="zh-CN"/>
        </w:rPr>
        <w:t xml:space="preserve">This solution is proposed for Key Issue #11: </w:t>
      </w:r>
      <w:r w:rsidRPr="00E9603C">
        <w:t>Increasing efficiency of data collection</w:t>
      </w:r>
      <w:r w:rsidRPr="00E9603C">
        <w:rPr>
          <w:lang w:eastAsia="zh-CN"/>
        </w:rPr>
        <w:t xml:space="preserve"> and Key Issue #1: Logical decomposition of NWDAF and possible interactions between logical functions and Key Issue #2: Multiple NWDAF instances.</w:t>
      </w:r>
    </w:p>
    <w:p w14:paraId="43061628" w14:textId="77777777" w:rsidR="009166E9" w:rsidRPr="00E9603C" w:rsidRDefault="009166E9">
      <w:r w:rsidRPr="00E9603C">
        <w:t>The solution proposes a data repository and storage function to provide the collected data by the NWDAF to another NWDAF function as illustrated below:</w:t>
      </w:r>
    </w:p>
    <w:p w14:paraId="5B8CC79C" w14:textId="77777777" w:rsidR="009166E9" w:rsidRPr="00E9603C" w:rsidRDefault="009166E9">
      <w:pPr>
        <w:pStyle w:val="TH"/>
      </w:pPr>
      <w:r w:rsidRPr="00E9603C">
        <w:object w:dxaOrig="6064" w:dyaOrig="2985" w14:anchorId="4ACEAEFB">
          <v:shape id="对象 186" o:spid="_x0000_i1118" type="#_x0000_t75" style="width:224pt;height:110pt;mso-position-horizontal-relative:page;mso-position-vertical-relative:page" o:ole="">
            <v:imagedata r:id="rId184" o:title=""/>
          </v:shape>
          <o:OLEObject Type="Embed" ProgID="Visio.Drawing.15" ShapeID="对象 186" DrawAspect="Content" ObjectID="_1669716024" r:id="rId185"/>
        </w:object>
      </w:r>
    </w:p>
    <w:p w14:paraId="42D285A9" w14:textId="77777777" w:rsidR="009166E9" w:rsidRPr="00E9603C" w:rsidRDefault="009166E9">
      <w:pPr>
        <w:pStyle w:val="TF"/>
      </w:pPr>
      <w:r w:rsidRPr="00E9603C">
        <w:t>Figure 6.</w:t>
      </w:r>
      <w:r w:rsidRPr="00E9603C">
        <w:rPr>
          <w:lang w:eastAsia="zh-CN"/>
        </w:rPr>
        <w:t>39</w:t>
      </w:r>
      <w:r w:rsidRPr="00E9603C">
        <w:t>.1-1: Architecture for NWDAF together with data repository and storage function</w:t>
      </w:r>
    </w:p>
    <w:p w14:paraId="215E8401" w14:textId="77777777" w:rsidR="009166E9" w:rsidRPr="00E9603C" w:rsidRDefault="009166E9">
      <w:r w:rsidRPr="00E9603C">
        <w:t>The Data Repository and Storage Function (DRSF) is like a data base function which does not carry the functional logic like backend device (e.g. like a UDR), it contains:</w:t>
      </w:r>
    </w:p>
    <w:p w14:paraId="41FAEB83" w14:textId="77777777" w:rsidR="009166E9" w:rsidRPr="00E9603C" w:rsidRDefault="009166E9">
      <w:pPr>
        <w:pStyle w:val="B1"/>
      </w:pPr>
      <w:r w:rsidRPr="00E9603C">
        <w:t>-</w:t>
      </w:r>
      <w:r w:rsidRPr="00E9603C">
        <w:tab/>
        <w:t>Stores all NWDAF collected data and analytical information produced by the NWDAFs.</w:t>
      </w:r>
    </w:p>
    <w:p w14:paraId="5229CF90" w14:textId="77777777" w:rsidR="009166E9" w:rsidRPr="00E9603C" w:rsidRDefault="009166E9">
      <w:pPr>
        <w:pStyle w:val="B1"/>
      </w:pPr>
      <w:r w:rsidRPr="00E9603C">
        <w:t>-</w:t>
      </w:r>
      <w:r w:rsidRPr="00E9603C">
        <w:tab/>
        <w:t>Provide collected data based on request to other NWDAF.</w:t>
      </w:r>
    </w:p>
    <w:p w14:paraId="290CB263" w14:textId="77777777" w:rsidR="009166E9" w:rsidRPr="00E9603C" w:rsidRDefault="009166E9">
      <w:pPr>
        <w:pStyle w:val="B1"/>
      </w:pPr>
      <w:r w:rsidRPr="00E9603C">
        <w:t>-</w:t>
      </w:r>
      <w:r w:rsidRPr="00E9603C">
        <w:tab/>
        <w:t>Authorized for an access the stored data.</w:t>
      </w:r>
    </w:p>
    <w:p w14:paraId="67244918" w14:textId="77777777" w:rsidR="009166E9" w:rsidRPr="00E9603C" w:rsidRDefault="009166E9">
      <w:r w:rsidRPr="00E9603C">
        <w:t>NWDAF provides the collected data to the DRSF and data profile can be contained of one or more following parameter:</w:t>
      </w:r>
    </w:p>
    <w:p w14:paraId="76150258" w14:textId="77777777" w:rsidR="009166E9" w:rsidRPr="00E9603C" w:rsidRDefault="009166E9">
      <w:pPr>
        <w:pStyle w:val="B1"/>
      </w:pPr>
      <w:r w:rsidRPr="00E9603C">
        <w:t>-</w:t>
      </w:r>
      <w:r w:rsidRPr="00E9603C">
        <w:tab/>
        <w:t>Data Producer details.</w:t>
      </w:r>
    </w:p>
    <w:p w14:paraId="1F07E800" w14:textId="77777777" w:rsidR="009166E9" w:rsidRPr="00E9603C" w:rsidRDefault="009166E9">
      <w:pPr>
        <w:pStyle w:val="B1"/>
      </w:pPr>
      <w:r w:rsidRPr="00E9603C">
        <w:t>-</w:t>
      </w:r>
      <w:r w:rsidRPr="00E9603C">
        <w:tab/>
        <w:t>Data type e.g. slice data, mobility data QoS data, etc.</w:t>
      </w:r>
    </w:p>
    <w:p w14:paraId="0D5C0F8F" w14:textId="77777777" w:rsidR="009166E9" w:rsidRPr="00E9603C" w:rsidRDefault="009166E9">
      <w:pPr>
        <w:pStyle w:val="B1"/>
      </w:pPr>
      <w:r w:rsidRPr="00E9603C">
        <w:t>-</w:t>
      </w:r>
      <w:r w:rsidRPr="00E9603C">
        <w:tab/>
        <w:t>Timestamp e.g. collection time.</w:t>
      </w:r>
    </w:p>
    <w:p w14:paraId="1FCDA656" w14:textId="77777777" w:rsidR="009166E9" w:rsidRPr="00E9603C" w:rsidRDefault="009166E9">
      <w:pPr>
        <w:pStyle w:val="B1"/>
      </w:pPr>
      <w:r w:rsidRPr="00E9603C">
        <w:t>-</w:t>
      </w:r>
      <w:r w:rsidRPr="00E9603C">
        <w:tab/>
        <w:t>Data validity time e.g. validity of collected data.</w:t>
      </w:r>
    </w:p>
    <w:p w14:paraId="2F72EC5D" w14:textId="77777777" w:rsidR="009166E9" w:rsidRPr="00E9603C" w:rsidRDefault="009166E9">
      <w:pPr>
        <w:pStyle w:val="B1"/>
      </w:pPr>
      <w:r w:rsidRPr="00E9603C">
        <w:t>-</w:t>
      </w:r>
      <w:r w:rsidRPr="00E9603C">
        <w:tab/>
        <w:t>Data validity area e.g. data is valid for specific TA or area or slice, etc.</w:t>
      </w:r>
    </w:p>
    <w:p w14:paraId="66E26B53" w14:textId="77777777" w:rsidR="009166E9" w:rsidRPr="00E9603C" w:rsidRDefault="009166E9">
      <w:pPr>
        <w:pStyle w:val="B1"/>
      </w:pPr>
      <w:r w:rsidRPr="00E9603C">
        <w:t>-</w:t>
      </w:r>
      <w:r w:rsidRPr="00E9603C">
        <w:tab/>
        <w:t>Data source NWDAF details e.g. NWDAF address, serving area.</w:t>
      </w:r>
    </w:p>
    <w:p w14:paraId="173C2A31" w14:textId="77777777" w:rsidR="009166E9" w:rsidRPr="00E9603C" w:rsidRDefault="009166E9">
      <w:pPr>
        <w:pStyle w:val="Heading3"/>
      </w:pPr>
      <w:bookmarkStart w:id="9283" w:name="_Toc50309846"/>
      <w:bookmarkStart w:id="9284" w:name="_Toc54770176"/>
      <w:bookmarkStart w:id="9285" w:name="_Toc57201340"/>
      <w:bookmarkStart w:id="9286" w:name="_Toc26337059"/>
      <w:bookmarkStart w:id="9287" w:name="_Toc54786488"/>
      <w:bookmarkStart w:id="9288" w:name="_Toc50579578"/>
      <w:bookmarkStart w:id="9289" w:name="_Toc31376"/>
      <w:bookmarkStart w:id="9290" w:name="_Toc54779528"/>
      <w:bookmarkStart w:id="9291" w:name="_Toc7773"/>
      <w:bookmarkStart w:id="9292" w:name="_Toc4588"/>
      <w:bookmarkStart w:id="9293" w:name="_Toc44004462"/>
      <w:bookmarkStart w:id="9294" w:name="_Toc25934679"/>
      <w:bookmarkStart w:id="9295" w:name="_Toc42779215"/>
      <w:bookmarkStart w:id="9296" w:name="_Toc31120329"/>
      <w:bookmarkStart w:id="9297" w:name="_Toc42770159"/>
      <w:bookmarkStart w:id="9298" w:name="_Toc43393290"/>
      <w:bookmarkStart w:id="9299" w:name="_Toc9107"/>
      <w:bookmarkStart w:id="9300" w:name="_Toc10300"/>
      <w:bookmarkStart w:id="9301" w:name="_Toc26009"/>
      <w:bookmarkStart w:id="9302" w:name="_Toc50021271"/>
      <w:bookmarkStart w:id="9303" w:name="_Toc9830"/>
      <w:bookmarkStart w:id="9304" w:name="_Toc50023778"/>
      <w:bookmarkStart w:id="9305" w:name="_Toc50022544"/>
      <w:bookmarkStart w:id="9306" w:name="_Toc50021840"/>
      <w:bookmarkStart w:id="9307" w:name="_Toc31114306"/>
      <w:bookmarkStart w:id="9308" w:name="_Toc50023193"/>
      <w:bookmarkStart w:id="9309" w:name="_Toc18413"/>
      <w:bookmarkStart w:id="9310" w:name="_Toc57641378"/>
      <w:bookmarkStart w:id="9311" w:name="_Toc59101731"/>
      <w:r w:rsidRPr="00E9603C">
        <w:t>6.39.2</w:t>
      </w:r>
      <w:r w:rsidRPr="00E9603C">
        <w:tab/>
        <w:t>Procedures</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p>
    <w:p w14:paraId="7A2B67DF" w14:textId="77777777" w:rsidR="009166E9" w:rsidRPr="00E9603C" w:rsidRDefault="009166E9">
      <w:r w:rsidRPr="00E9603C">
        <w:t>The principles for data collection and storage mechanism is as given below:</w:t>
      </w:r>
    </w:p>
    <w:p w14:paraId="6E3CE08D" w14:textId="77777777" w:rsidR="009166E9" w:rsidRPr="00E9603C" w:rsidRDefault="009166E9">
      <w:pPr>
        <w:pStyle w:val="TH"/>
      </w:pPr>
      <w:r w:rsidRPr="00E9603C">
        <w:object w:dxaOrig="7363" w:dyaOrig="2610" w14:anchorId="761BB8EF">
          <v:shape id="_x0000_i1119" type="#_x0000_t75" style="width:411pt;height:145.5pt;mso-position-horizontal-relative:page;mso-position-vertical-relative:page" o:ole="">
            <v:imagedata r:id="rId186" o:title=""/>
          </v:shape>
          <o:OLEObject Type="Embed" ProgID="Visio.Drawing.15" ShapeID="_x0000_i1119" DrawAspect="Content" ObjectID="_1669716025" r:id="rId187"/>
        </w:object>
      </w:r>
    </w:p>
    <w:p w14:paraId="307F7BE2" w14:textId="77777777" w:rsidR="009166E9" w:rsidRPr="00E9603C" w:rsidRDefault="009166E9">
      <w:pPr>
        <w:pStyle w:val="TF"/>
      </w:pPr>
      <w:r w:rsidRPr="00E9603C">
        <w:t xml:space="preserve">Figure 6.39.2-1: Procedure for </w:t>
      </w:r>
      <w:bookmarkStart w:id="9312" w:name="_Hlk41992234"/>
      <w:r w:rsidRPr="00E9603C">
        <w:t xml:space="preserve">data collection and storage </w:t>
      </w:r>
      <w:bookmarkEnd w:id="9312"/>
      <w:r w:rsidRPr="00E9603C">
        <w:t>mechanism</w:t>
      </w:r>
    </w:p>
    <w:p w14:paraId="25C04DEB" w14:textId="77777777" w:rsidR="009166E9" w:rsidRPr="00E9603C" w:rsidRDefault="009166E9">
      <w:pPr>
        <w:pStyle w:val="B1"/>
      </w:pPr>
      <w:r w:rsidRPr="00E9603C">
        <w:t>1.</w:t>
      </w:r>
      <w:r w:rsidRPr="00E9603C">
        <w:tab/>
        <w:t xml:space="preserve">NWDAF#1 collects the data from producer as step 1-2, clause 6.2.2.2, </w:t>
      </w:r>
      <w:r w:rsidR="00E9603C" w:rsidRPr="00E9603C">
        <w:t>TS</w:t>
      </w:r>
      <w:r w:rsidR="00E9603C">
        <w:t> </w:t>
      </w:r>
      <w:r w:rsidR="00E9603C" w:rsidRPr="00E9603C">
        <w:t>23.288</w:t>
      </w:r>
      <w:r w:rsidR="00E9603C">
        <w:t> </w:t>
      </w:r>
      <w:r w:rsidR="00E9603C" w:rsidRPr="00E9603C">
        <w:t>[</w:t>
      </w:r>
      <w:r w:rsidRPr="00E9603C">
        <w:t>5].</w:t>
      </w:r>
    </w:p>
    <w:p w14:paraId="5D79E86A" w14:textId="77777777" w:rsidR="009166E9" w:rsidRPr="00E9603C" w:rsidRDefault="009166E9">
      <w:pPr>
        <w:pStyle w:val="B1"/>
      </w:pPr>
      <w:r w:rsidRPr="00E9603C">
        <w:t>2.</w:t>
      </w:r>
      <w:r w:rsidRPr="00E9603C">
        <w:tab/>
        <w:t>The NWDAF stores the collected data from the producer in the DRSF. In addition, NWDAF also stores the determine analytics information. The collected data also includes the validity conditions and data information to the collected data.</w:t>
      </w:r>
    </w:p>
    <w:p w14:paraId="28D6259E" w14:textId="77777777" w:rsidR="009166E9" w:rsidRPr="00E9603C" w:rsidRDefault="009166E9">
      <w:pPr>
        <w:pStyle w:val="B1"/>
      </w:pPr>
      <w:r w:rsidRPr="00E9603C">
        <w:t>3.</w:t>
      </w:r>
      <w:r w:rsidRPr="00E9603C">
        <w:tab/>
        <w:t>If the consumer request for the NWDAF_Analytics request to the NWDAF#2.</w:t>
      </w:r>
    </w:p>
    <w:p w14:paraId="3A6DE295" w14:textId="77777777" w:rsidR="009166E9" w:rsidRPr="00E9603C" w:rsidRDefault="009166E9">
      <w:pPr>
        <w:pStyle w:val="B1"/>
      </w:pPr>
      <w:r w:rsidRPr="00E9603C">
        <w:t>4-6.</w:t>
      </w:r>
      <w:r w:rsidRPr="00E9603C">
        <w:tab/>
        <w:t>The NWDAF#2 retrieves the collected data from the DRSF and determines the analytics information for the consumer. After, responds with analytics information to the consumer.</w:t>
      </w:r>
    </w:p>
    <w:p w14:paraId="249A5336" w14:textId="77777777" w:rsidR="009166E9" w:rsidRPr="00E9603C" w:rsidRDefault="009166E9">
      <w:pPr>
        <w:pStyle w:val="Heading3"/>
      </w:pPr>
      <w:bookmarkStart w:id="9313" w:name="_Toc57201341"/>
      <w:bookmarkStart w:id="9314" w:name="_Toc50309847"/>
      <w:bookmarkStart w:id="9315" w:name="_Toc50023194"/>
      <w:bookmarkStart w:id="9316" w:name="_Toc9235"/>
      <w:bookmarkStart w:id="9317" w:name="_Toc42770160"/>
      <w:bookmarkStart w:id="9318" w:name="_Toc10328"/>
      <w:bookmarkStart w:id="9319" w:name="_Toc19095"/>
      <w:bookmarkStart w:id="9320" w:name="_Toc31114318"/>
      <w:bookmarkStart w:id="9321" w:name="_Toc31120341"/>
      <w:bookmarkStart w:id="9322" w:name="_Toc50022545"/>
      <w:bookmarkStart w:id="9323" w:name="_Toc43393291"/>
      <w:bookmarkStart w:id="9324" w:name="_Toc31119"/>
      <w:bookmarkStart w:id="9325" w:name="_Toc21372"/>
      <w:bookmarkStart w:id="9326" w:name="_Toc42779216"/>
      <w:bookmarkStart w:id="9327" w:name="_Toc50021272"/>
      <w:bookmarkStart w:id="9328" w:name="_Toc11929"/>
      <w:bookmarkStart w:id="9329" w:name="_Toc50021841"/>
      <w:bookmarkStart w:id="9330" w:name="_Toc24650"/>
      <w:bookmarkStart w:id="9331" w:name="_Toc9564"/>
      <w:bookmarkStart w:id="9332" w:name="_Toc50579579"/>
      <w:bookmarkStart w:id="9333" w:name="_Toc44004463"/>
      <w:bookmarkStart w:id="9334" w:name="_Toc50023779"/>
      <w:bookmarkStart w:id="9335" w:name="_Toc54770177"/>
      <w:bookmarkStart w:id="9336" w:name="_Toc54779529"/>
      <w:bookmarkStart w:id="9337" w:name="_Toc54786489"/>
      <w:bookmarkStart w:id="9338" w:name="_Toc57641379"/>
      <w:bookmarkStart w:id="9339" w:name="_Toc59101732"/>
      <w:r w:rsidRPr="00E9603C">
        <w:t>6.39.</w:t>
      </w:r>
      <w:r w:rsidRPr="00E9603C">
        <w:rPr>
          <w:lang w:eastAsia="zh-CN"/>
        </w:rPr>
        <w:t>3</w:t>
      </w:r>
      <w:r w:rsidRPr="00E9603C">
        <w:tab/>
        <w:t>Impacts on services, entities and interfaces</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p>
    <w:p w14:paraId="4F76F35E" w14:textId="77777777" w:rsidR="009166E9" w:rsidRPr="00E9603C" w:rsidRDefault="009166E9">
      <w:r w:rsidRPr="00E9603C">
        <w:t>NWDAF: new mechanism needed to store the collected data and analytical information in the DRSP.</w:t>
      </w:r>
    </w:p>
    <w:p w14:paraId="21633232" w14:textId="77777777" w:rsidR="009166E9" w:rsidRPr="00E9603C" w:rsidRDefault="009166E9">
      <w:r w:rsidRPr="00E9603C">
        <w:t>New DRSF and Ndrsf interface are introduced.</w:t>
      </w:r>
    </w:p>
    <w:p w14:paraId="758961DB" w14:textId="77777777" w:rsidR="009166E9" w:rsidRPr="00E9603C" w:rsidRDefault="009166E9">
      <w:pPr>
        <w:pStyle w:val="Heading2"/>
      </w:pPr>
      <w:bookmarkStart w:id="9340" w:name="_Toc50309848"/>
      <w:bookmarkStart w:id="9341" w:name="_Toc50579580"/>
      <w:bookmarkStart w:id="9342" w:name="_Toc43393292"/>
      <w:bookmarkStart w:id="9343" w:name="_Toc50021842"/>
      <w:bookmarkStart w:id="9344" w:name="_Toc50023780"/>
      <w:bookmarkStart w:id="9345" w:name="_Toc42770161"/>
      <w:bookmarkStart w:id="9346" w:name="_Toc44004464"/>
      <w:bookmarkStart w:id="9347" w:name="_Toc50022546"/>
      <w:bookmarkStart w:id="9348" w:name="_Toc50023195"/>
      <w:bookmarkStart w:id="9349" w:name="_Toc50021273"/>
      <w:bookmarkStart w:id="9350" w:name="_Toc42779217"/>
      <w:bookmarkStart w:id="9351" w:name="_Toc54770178"/>
      <w:bookmarkStart w:id="9352" w:name="_Toc54779530"/>
      <w:bookmarkStart w:id="9353" w:name="_Toc54786490"/>
      <w:bookmarkStart w:id="9354" w:name="_Toc57201342"/>
      <w:bookmarkStart w:id="9355" w:name="_Toc57641380"/>
      <w:bookmarkStart w:id="9356" w:name="_Toc59101733"/>
      <w:r w:rsidRPr="00E9603C">
        <w:rPr>
          <w:lang w:eastAsia="zh-CN"/>
        </w:rPr>
        <w:t>6.40</w:t>
      </w:r>
      <w:r w:rsidRPr="00E9603C">
        <w:rPr>
          <w:lang w:eastAsia="ko-KR"/>
        </w:rPr>
        <w:tab/>
      </w:r>
      <w:r w:rsidRPr="00E9603C">
        <w:t>Solution</w:t>
      </w:r>
      <w:r w:rsidRPr="00E9603C">
        <w:rPr>
          <w:lang w:eastAsia="zh-CN"/>
        </w:rPr>
        <w:t xml:space="preserve"> #40</w:t>
      </w:r>
      <w:r w:rsidRPr="00E9603C">
        <w:t xml:space="preserve">: </w:t>
      </w:r>
      <w:r w:rsidRPr="00E9603C">
        <w:rPr>
          <w:lang w:eastAsia="zh-CN"/>
        </w:rPr>
        <w:t xml:space="preserve">User Data Congestion Analytics for </w:t>
      </w:r>
      <w:r w:rsidRPr="00E9603C">
        <w:t xml:space="preserve">NWDAF-assisted </w:t>
      </w:r>
      <w:r w:rsidRPr="00E9603C">
        <w:rPr>
          <w:rFonts w:cs="Arial"/>
        </w:rPr>
        <w:t>RFSP policy</w:t>
      </w:r>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327C0984" w14:textId="77777777" w:rsidR="009166E9" w:rsidRPr="00E9603C" w:rsidRDefault="009166E9">
      <w:pPr>
        <w:pStyle w:val="Heading3"/>
      </w:pPr>
      <w:bookmarkStart w:id="9357" w:name="_Toc43393293"/>
      <w:bookmarkStart w:id="9358" w:name="_Toc42779218"/>
      <w:bookmarkStart w:id="9359" w:name="_Toc50309849"/>
      <w:bookmarkStart w:id="9360" w:name="_Toc42770162"/>
      <w:bookmarkStart w:id="9361" w:name="_Toc44004465"/>
      <w:bookmarkStart w:id="9362" w:name="_Toc57201343"/>
      <w:bookmarkStart w:id="9363" w:name="_Toc54770179"/>
      <w:bookmarkStart w:id="9364" w:name="_Toc50579581"/>
      <w:bookmarkStart w:id="9365" w:name="_Toc50023196"/>
      <w:bookmarkStart w:id="9366" w:name="_Toc54779531"/>
      <w:bookmarkStart w:id="9367" w:name="_Toc54786491"/>
      <w:bookmarkStart w:id="9368" w:name="_Toc50022547"/>
      <w:bookmarkStart w:id="9369" w:name="_Toc50021274"/>
      <w:bookmarkStart w:id="9370" w:name="_Toc50021843"/>
      <w:bookmarkStart w:id="9371" w:name="_Toc50023781"/>
      <w:bookmarkStart w:id="9372" w:name="_Toc57641381"/>
      <w:bookmarkStart w:id="9373" w:name="_Toc59101734"/>
      <w:r w:rsidRPr="00E9603C">
        <w:t>6.40.1</w:t>
      </w:r>
      <w:r w:rsidRPr="00E9603C">
        <w:tab/>
        <w:t>Description</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5B85E9A3" w14:textId="77777777" w:rsidR="009166E9" w:rsidRPr="00E9603C" w:rsidRDefault="009166E9">
      <w:pPr>
        <w:rPr>
          <w:lang w:eastAsia="zh-CN"/>
        </w:rPr>
      </w:pPr>
      <w:r w:rsidRPr="00E9603C">
        <w:rPr>
          <w:lang w:eastAsia="zh-CN"/>
        </w:rPr>
        <w:t>This solution is proposed to address Key Issue #12: NWDAF-assisted RFSP policy.</w:t>
      </w:r>
    </w:p>
    <w:p w14:paraId="3B610681" w14:textId="77777777" w:rsidR="009166E9" w:rsidRPr="00E9603C" w:rsidRDefault="009166E9">
      <w:pPr>
        <w:rPr>
          <w:lang w:eastAsia="zh-CN"/>
        </w:rPr>
      </w:pPr>
      <w:r w:rsidRPr="00E9603C">
        <w:rPr>
          <w:lang w:eastAsia="zh-CN"/>
        </w:rPr>
        <w:t xml:space="preserve">This solution specifies for how NWDAF can provide User Data Congestion Analytics as defined in clause 6.8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to a service consumer to derive a suitable RFSP index. The Analytics Filter Information could contain S-NSSAI.</w:t>
      </w:r>
    </w:p>
    <w:p w14:paraId="1443591C" w14:textId="77777777" w:rsidR="009166E9" w:rsidRPr="00E9603C" w:rsidRDefault="009166E9">
      <w:pPr>
        <w:pStyle w:val="Heading3"/>
        <w:rPr>
          <w:lang w:eastAsia="zh-CN"/>
        </w:rPr>
      </w:pPr>
      <w:bookmarkStart w:id="9374" w:name="_Toc42779219"/>
      <w:bookmarkStart w:id="9375" w:name="_Toc42770163"/>
      <w:bookmarkStart w:id="9376" w:name="_Toc50023197"/>
      <w:bookmarkStart w:id="9377" w:name="_Toc50022548"/>
      <w:bookmarkStart w:id="9378" w:name="_Toc50023782"/>
      <w:bookmarkStart w:id="9379" w:name="_Toc43393294"/>
      <w:bookmarkStart w:id="9380" w:name="_Toc44004466"/>
      <w:bookmarkStart w:id="9381" w:name="_Toc50021275"/>
      <w:bookmarkStart w:id="9382" w:name="_Toc50021844"/>
      <w:bookmarkStart w:id="9383" w:name="_Toc50309850"/>
      <w:bookmarkStart w:id="9384" w:name="_Toc50579582"/>
      <w:bookmarkStart w:id="9385" w:name="_Toc54770180"/>
      <w:bookmarkStart w:id="9386" w:name="_Toc54779532"/>
      <w:bookmarkStart w:id="9387" w:name="_Toc54786492"/>
      <w:bookmarkStart w:id="9388" w:name="_Toc57201344"/>
      <w:bookmarkStart w:id="9389" w:name="_Toc57641382"/>
      <w:bookmarkStart w:id="9390" w:name="_Toc59101735"/>
      <w:r w:rsidRPr="00E9603C">
        <w:rPr>
          <w:lang w:eastAsia="zh-CN"/>
        </w:rPr>
        <w:t>6.40.2</w:t>
      </w:r>
      <w:r w:rsidRPr="00E9603C">
        <w:rPr>
          <w:lang w:eastAsia="zh-CN"/>
        </w:rPr>
        <w:tab/>
        <w:t>Input Data</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76BE3D44" w14:textId="77777777" w:rsidR="009166E9" w:rsidRPr="00E9603C" w:rsidRDefault="009166E9">
      <w:pPr>
        <w:rPr>
          <w:lang w:eastAsia="zh-CN"/>
        </w:rPr>
      </w:pPr>
      <w:r w:rsidRPr="00E9603C">
        <w:rPr>
          <w:lang w:eastAsia="zh-CN"/>
        </w:rPr>
        <w:t xml:space="preserve">The same as clause 6.8.2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7B415F72" w14:textId="77777777" w:rsidR="009166E9" w:rsidRPr="00E9603C" w:rsidRDefault="009166E9">
      <w:pPr>
        <w:pStyle w:val="Heading3"/>
        <w:rPr>
          <w:lang w:eastAsia="zh-CN"/>
        </w:rPr>
      </w:pPr>
      <w:bookmarkStart w:id="9391" w:name="_Toc44004467"/>
      <w:bookmarkStart w:id="9392" w:name="_Toc50022549"/>
      <w:bookmarkStart w:id="9393" w:name="_Toc42779220"/>
      <w:bookmarkStart w:id="9394" w:name="_Toc43393295"/>
      <w:bookmarkStart w:id="9395" w:name="_Toc50309851"/>
      <w:bookmarkStart w:id="9396" w:name="_Toc50023783"/>
      <w:bookmarkStart w:id="9397" w:name="_Toc50023198"/>
      <w:bookmarkStart w:id="9398" w:name="_Toc54786493"/>
      <w:bookmarkStart w:id="9399" w:name="_Toc50021845"/>
      <w:bookmarkStart w:id="9400" w:name="_Toc42770164"/>
      <w:bookmarkStart w:id="9401" w:name="_Toc50579583"/>
      <w:bookmarkStart w:id="9402" w:name="_Toc50021276"/>
      <w:bookmarkStart w:id="9403" w:name="_Toc54779533"/>
      <w:bookmarkStart w:id="9404" w:name="_Toc54770181"/>
      <w:bookmarkStart w:id="9405" w:name="_Toc57201345"/>
      <w:bookmarkStart w:id="9406" w:name="_Toc57641383"/>
      <w:bookmarkStart w:id="9407" w:name="_Toc59101736"/>
      <w:r w:rsidRPr="00E9603C">
        <w:rPr>
          <w:lang w:eastAsia="zh-CN"/>
        </w:rPr>
        <w:t>6.40.3</w:t>
      </w:r>
      <w:r w:rsidRPr="00E9603C">
        <w:rPr>
          <w:lang w:eastAsia="zh-CN"/>
        </w:rPr>
        <w:tab/>
        <w:t>Output Analytics</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15F7A176" w14:textId="77777777" w:rsidR="009166E9" w:rsidRPr="00E9603C" w:rsidRDefault="009166E9">
      <w:pPr>
        <w:rPr>
          <w:lang w:eastAsia="zh-CN"/>
        </w:rPr>
      </w:pPr>
      <w:r w:rsidRPr="00E9603C">
        <w:rPr>
          <w:lang w:eastAsia="zh-CN"/>
        </w:rPr>
        <w:t xml:space="preserve">The same as clause 6.8.3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57F9E7E2" w14:textId="77777777" w:rsidR="009166E9" w:rsidRPr="00E9603C" w:rsidRDefault="009166E9">
      <w:pPr>
        <w:pStyle w:val="Heading3"/>
        <w:rPr>
          <w:lang w:eastAsia="zh-CN"/>
        </w:rPr>
      </w:pPr>
      <w:bookmarkStart w:id="9408" w:name="_Toc50021277"/>
      <w:bookmarkStart w:id="9409" w:name="_Toc44004468"/>
      <w:bookmarkStart w:id="9410" w:name="_Toc42779221"/>
      <w:bookmarkStart w:id="9411" w:name="_Toc42770165"/>
      <w:bookmarkStart w:id="9412" w:name="_Toc50579584"/>
      <w:bookmarkStart w:id="9413" w:name="_Toc57201346"/>
      <w:bookmarkStart w:id="9414" w:name="_Toc43393296"/>
      <w:bookmarkStart w:id="9415" w:name="_Toc50023784"/>
      <w:bookmarkStart w:id="9416" w:name="_Toc54770182"/>
      <w:bookmarkStart w:id="9417" w:name="_Toc54779534"/>
      <w:bookmarkStart w:id="9418" w:name="_Toc54786494"/>
      <w:bookmarkStart w:id="9419" w:name="_Toc50023199"/>
      <w:bookmarkStart w:id="9420" w:name="_Toc50022550"/>
      <w:bookmarkStart w:id="9421" w:name="_Toc50309852"/>
      <w:bookmarkStart w:id="9422" w:name="_Toc50021846"/>
      <w:bookmarkStart w:id="9423" w:name="_Toc57641384"/>
      <w:bookmarkStart w:id="9424" w:name="_Toc59101737"/>
      <w:r w:rsidRPr="00E9603C">
        <w:rPr>
          <w:lang w:eastAsia="zh-CN"/>
        </w:rPr>
        <w:t>6.40.4</w:t>
      </w:r>
      <w:r w:rsidRPr="00E9603C">
        <w:rPr>
          <w:lang w:eastAsia="zh-CN"/>
        </w:rPr>
        <w:tab/>
        <w:t>Procedures</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2941B5E6" w14:textId="77777777" w:rsidR="009166E9" w:rsidRPr="00E9603C" w:rsidRDefault="009166E9">
      <w:pPr>
        <w:rPr>
          <w:lang w:eastAsia="zh-CN"/>
        </w:rPr>
      </w:pPr>
      <w:r w:rsidRPr="00E9603C">
        <w:rPr>
          <w:lang w:eastAsia="zh-CN"/>
        </w:rPr>
        <w:t xml:space="preserve">The same as clause 6.8.4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58EC0881" w14:textId="77777777" w:rsidR="009166E9" w:rsidRPr="00E9603C" w:rsidRDefault="009166E9">
      <w:pPr>
        <w:pStyle w:val="Heading3"/>
      </w:pPr>
      <w:bookmarkStart w:id="9425" w:name="_Toc50021847"/>
      <w:bookmarkStart w:id="9426" w:name="_Toc54770183"/>
      <w:bookmarkStart w:id="9427" w:name="_Toc42779222"/>
      <w:bookmarkStart w:id="9428" w:name="_Toc50023785"/>
      <w:bookmarkStart w:id="9429" w:name="_Toc54786495"/>
      <w:bookmarkStart w:id="9430" w:name="_Toc50023200"/>
      <w:bookmarkStart w:id="9431" w:name="_Toc57201347"/>
      <w:bookmarkStart w:id="9432" w:name="_Toc42770166"/>
      <w:bookmarkStart w:id="9433" w:name="_Toc43393297"/>
      <w:bookmarkStart w:id="9434" w:name="_Toc44004469"/>
      <w:bookmarkStart w:id="9435" w:name="_Toc50579585"/>
      <w:bookmarkStart w:id="9436" w:name="_Toc50021278"/>
      <w:bookmarkStart w:id="9437" w:name="_Toc54779535"/>
      <w:bookmarkStart w:id="9438" w:name="_Toc50022551"/>
      <w:bookmarkStart w:id="9439" w:name="_Toc50309853"/>
      <w:bookmarkStart w:id="9440" w:name="_Toc57641385"/>
      <w:bookmarkStart w:id="9441" w:name="_Toc59101738"/>
      <w:r w:rsidRPr="00E9603C">
        <w:t>6.40.5</w:t>
      </w:r>
      <w:r w:rsidRPr="00E9603C">
        <w:tab/>
        <w:t>Impacts on services, entities and interfaces</w:t>
      </w:r>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p>
    <w:p w14:paraId="720F0F6E" w14:textId="77777777" w:rsidR="009166E9" w:rsidRPr="00E9603C" w:rsidRDefault="009166E9">
      <w:r w:rsidRPr="00E9603C">
        <w:t>PCF:</w:t>
      </w:r>
    </w:p>
    <w:p w14:paraId="46CFF59B" w14:textId="77777777" w:rsidR="009166E9" w:rsidRPr="00E9603C" w:rsidRDefault="009166E9">
      <w:pPr>
        <w:pStyle w:val="B1"/>
      </w:pPr>
      <w:r w:rsidRPr="00E9603C">
        <w:t>-</w:t>
      </w:r>
      <w:r w:rsidRPr="00E9603C">
        <w:tab/>
        <w:t xml:space="preserve">Using the </w:t>
      </w:r>
      <w:r w:rsidRPr="00E9603C">
        <w:rPr>
          <w:lang w:eastAsia="zh-CN"/>
        </w:rPr>
        <w:t>output</w:t>
      </w:r>
      <w:r w:rsidRPr="00E9603C">
        <w:t xml:space="preserve"> of </w:t>
      </w:r>
      <w:r w:rsidRPr="00E9603C">
        <w:rPr>
          <w:lang w:eastAsia="zh-CN"/>
        </w:rPr>
        <w:t>User Data Congestion Analytics</w:t>
      </w:r>
      <w:r w:rsidRPr="00E9603C">
        <w:t xml:space="preserve"> of NWDAF to make decision on the RSFP index.</w:t>
      </w:r>
    </w:p>
    <w:p w14:paraId="330E24E2" w14:textId="77777777" w:rsidR="009166E9" w:rsidRPr="00E9603C" w:rsidRDefault="009166E9">
      <w:pPr>
        <w:pStyle w:val="Heading2"/>
        <w:rPr>
          <w:lang w:eastAsia="zh-CN"/>
        </w:rPr>
      </w:pPr>
      <w:bookmarkStart w:id="9442" w:name="_Toc50023201"/>
      <w:bookmarkStart w:id="9443" w:name="_Toc50023786"/>
      <w:bookmarkStart w:id="9444" w:name="_Toc44004470"/>
      <w:bookmarkStart w:id="9445" w:name="_Toc50021279"/>
      <w:bookmarkStart w:id="9446" w:name="_Toc50021848"/>
      <w:bookmarkStart w:id="9447" w:name="_Toc50309854"/>
      <w:bookmarkStart w:id="9448" w:name="_Toc50579586"/>
      <w:bookmarkStart w:id="9449" w:name="_Toc54770184"/>
      <w:bookmarkStart w:id="9450" w:name="_Toc54779536"/>
      <w:bookmarkStart w:id="9451" w:name="_Toc54786496"/>
      <w:bookmarkStart w:id="9452" w:name="_Toc28895"/>
      <w:bookmarkStart w:id="9453" w:name="_Toc42770167"/>
      <w:bookmarkStart w:id="9454" w:name="_Toc14273"/>
      <w:bookmarkStart w:id="9455" w:name="_Toc20732"/>
      <w:bookmarkStart w:id="9456" w:name="_Toc15624"/>
      <w:bookmarkStart w:id="9457" w:name="_Toc42779223"/>
      <w:bookmarkStart w:id="9458" w:name="_Toc57201348"/>
      <w:bookmarkStart w:id="9459" w:name="_Toc13037"/>
      <w:bookmarkStart w:id="9460" w:name="_Toc19086"/>
      <w:bookmarkStart w:id="9461" w:name="_Toc17968"/>
      <w:bookmarkStart w:id="9462" w:name="_Toc25353"/>
      <w:bookmarkStart w:id="9463" w:name="_Toc29659"/>
      <w:bookmarkStart w:id="9464" w:name="_Toc9579"/>
      <w:bookmarkStart w:id="9465" w:name="_Toc8069"/>
      <w:bookmarkStart w:id="9466" w:name="_Toc14983"/>
      <w:bookmarkStart w:id="9467" w:name="_Toc1166"/>
      <w:bookmarkStart w:id="9468" w:name="_Toc27509"/>
      <w:bookmarkStart w:id="9469" w:name="_Toc528569785"/>
      <w:bookmarkStart w:id="9470" w:name="_Toc528576629"/>
      <w:bookmarkStart w:id="9471" w:name="_Toc528436041"/>
      <w:bookmarkStart w:id="9472" w:name="_Toc13393"/>
      <w:bookmarkStart w:id="9473" w:name="_Toc9221"/>
      <w:bookmarkStart w:id="9474" w:name="_Toc18595"/>
      <w:bookmarkStart w:id="9475" w:name="_Toc43393298"/>
      <w:bookmarkStart w:id="9476" w:name="_Toc27274"/>
      <w:bookmarkStart w:id="9477" w:name="_Toc50022552"/>
      <w:bookmarkStart w:id="9478" w:name="_Toc4571"/>
      <w:bookmarkStart w:id="9479" w:name="_Toc12072"/>
      <w:bookmarkStart w:id="9480" w:name="_Toc57641386"/>
      <w:bookmarkStart w:id="9481" w:name="_Toc59101739"/>
      <w:r w:rsidRPr="00E9603C">
        <w:t>6.</w:t>
      </w:r>
      <w:r w:rsidRPr="00E9603C">
        <w:rPr>
          <w:lang w:eastAsia="zh-CN"/>
        </w:rPr>
        <w:t>41</w:t>
      </w:r>
      <w:r w:rsidRPr="00E9603C">
        <w:tab/>
        <w:t xml:space="preserve">Solution </w:t>
      </w:r>
      <w:r w:rsidRPr="00E9603C">
        <w:rPr>
          <w:lang w:eastAsia="zh-CN"/>
        </w:rPr>
        <w:t>#41</w:t>
      </w:r>
      <w:r w:rsidRPr="00E9603C">
        <w:t>:</w:t>
      </w:r>
      <w:bookmarkEnd w:id="9469"/>
      <w:bookmarkEnd w:id="9470"/>
      <w:bookmarkEnd w:id="9471"/>
      <w:r w:rsidRPr="00E9603C">
        <w:t xml:space="preserve"> RAT/Frequency usage analytics</w:t>
      </w:r>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72"/>
      <w:bookmarkEnd w:id="9473"/>
      <w:bookmarkEnd w:id="9474"/>
      <w:bookmarkEnd w:id="9475"/>
      <w:bookmarkEnd w:id="9476"/>
      <w:bookmarkEnd w:id="9477"/>
      <w:bookmarkEnd w:id="9480"/>
      <w:bookmarkEnd w:id="9481"/>
    </w:p>
    <w:p w14:paraId="40A9C952" w14:textId="77777777" w:rsidR="009166E9" w:rsidRPr="00E9603C" w:rsidRDefault="009166E9">
      <w:pPr>
        <w:pStyle w:val="Heading3"/>
      </w:pPr>
      <w:bookmarkStart w:id="9482" w:name="_Toc50023202"/>
      <w:bookmarkStart w:id="9483" w:name="_Toc10247"/>
      <w:bookmarkStart w:id="9484" w:name="_Toc28522"/>
      <w:bookmarkStart w:id="9485" w:name="_Toc528576630"/>
      <w:bookmarkStart w:id="9486" w:name="_Toc23822"/>
      <w:bookmarkStart w:id="9487" w:name="_Toc21084"/>
      <w:bookmarkStart w:id="9488" w:name="_Toc26955"/>
      <w:bookmarkStart w:id="9489" w:name="_Toc42770168"/>
      <w:bookmarkStart w:id="9490" w:name="_Toc50021849"/>
      <w:bookmarkStart w:id="9491" w:name="_Toc44004471"/>
      <w:bookmarkStart w:id="9492" w:name="_Toc528569786"/>
      <w:bookmarkStart w:id="9493" w:name="_Toc32521"/>
      <w:bookmarkStart w:id="9494" w:name="_Toc43393299"/>
      <w:bookmarkStart w:id="9495" w:name="_Toc50309855"/>
      <w:bookmarkStart w:id="9496" w:name="_Toc50023787"/>
      <w:bookmarkStart w:id="9497" w:name="_Toc17972"/>
      <w:bookmarkStart w:id="9498" w:name="_Toc4919"/>
      <w:bookmarkStart w:id="9499" w:name="_Toc50579587"/>
      <w:bookmarkStart w:id="9500" w:name="_Toc50021280"/>
      <w:bookmarkStart w:id="9501" w:name="_Toc57201349"/>
      <w:bookmarkStart w:id="9502" w:name="_Toc42779224"/>
      <w:bookmarkStart w:id="9503" w:name="_Toc528436042"/>
      <w:bookmarkStart w:id="9504" w:name="_Toc50022553"/>
      <w:bookmarkStart w:id="9505" w:name="_Toc54770185"/>
      <w:bookmarkStart w:id="9506" w:name="_Toc54779537"/>
      <w:bookmarkStart w:id="9507" w:name="_Toc54786497"/>
      <w:bookmarkStart w:id="9508" w:name="_Toc57641387"/>
      <w:bookmarkStart w:id="9509" w:name="_Toc59101740"/>
      <w:r w:rsidRPr="00E9603C">
        <w:t>6.</w:t>
      </w:r>
      <w:r w:rsidRPr="00E9603C">
        <w:rPr>
          <w:lang w:eastAsia="zh-CN"/>
        </w:rPr>
        <w:t>41</w:t>
      </w:r>
      <w:r w:rsidRPr="00E9603C">
        <w:t>.1</w:t>
      </w:r>
      <w:r w:rsidRPr="00E9603C">
        <w:tab/>
        <w:t>Description</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p>
    <w:p w14:paraId="4C9D12C0" w14:textId="77777777" w:rsidR="009166E9" w:rsidRPr="00E9603C" w:rsidRDefault="009166E9">
      <w:r w:rsidRPr="00E9603C">
        <w:t>This is a solution for Key issue #12: NWDAF-assisted RFSP policy.</w:t>
      </w:r>
    </w:p>
    <w:p w14:paraId="40E51FEC" w14:textId="77777777" w:rsidR="009166E9" w:rsidRPr="00E9603C" w:rsidRDefault="009166E9">
      <w:r w:rsidRPr="00E9603C">
        <w:t>In the 5G era, there could be various radio access technologies co-existence in a same region. Each different RAT/frequency may provide different communication characteristics to the user in terms of bandwidth, latency, coverage, and power consumption. Therefore, it is desirable to guide a user to use best RAT/frequency according to the usage type to manage radio resources to maximize the efficiency.</w:t>
      </w:r>
    </w:p>
    <w:p w14:paraId="31068836" w14:textId="77777777" w:rsidR="009166E9" w:rsidRPr="00E9603C" w:rsidRDefault="009166E9">
      <w:r w:rsidRPr="00E9603C">
        <w:t>The objective of this solution is to help keeping the entire network with proper resources without degrading of services. To archive this objective, it is essential to figure out the current and future radio demand per RAT/frequency. If RAT/frequency is figured out with low or no demand in current or near future.</w:t>
      </w:r>
    </w:p>
    <w:p w14:paraId="62A45389" w14:textId="77777777" w:rsidR="009166E9" w:rsidRPr="00E9603C" w:rsidRDefault="009166E9">
      <w:r w:rsidRPr="00E9603C">
        <w:t>As described in Use Case #1, MNO able to 1) inter-RAT selection between NR and E-UTRA, and 2) frequency selection such as low and high frequency. This contribution proposed a solution to allow 5GC to select or lead UE's RAT/frequency based on RFSP index selection mechanism. According to the TS 23.501, RFSP index could be used 1) to derive UE specific cell reselection priorities to control idle mode camping, and 2) to decide on redirecting active mode UEs to different frequency layers or RATs.</w:t>
      </w:r>
    </w:p>
    <w:p w14:paraId="55259964" w14:textId="77777777" w:rsidR="009166E9" w:rsidRPr="00E9603C" w:rsidRDefault="009166E9">
      <w:r w:rsidRPr="00E9603C">
        <w:t>The solution provides statistics/predictions to PCF to decide proper RFSP index to lead UEs into desirable RAT/frequency by NWDAF. NWDAF provides analytics information about the current/future usage of RAT/frequency for a specific area. For example, in region A, 20 E-UTRA users and 5 NR users, and 3 users are using low frequency NR and 2 users are using high frequency NR. Based on this analytics, PCF or OAM can decide to manage base stations or radio resources by figuring out the usage demand per RAT/frequency. This solution is based on the selection of RFSP index per UE, not impact to any existing RAN or OAM mechanism.</w:t>
      </w:r>
    </w:p>
    <w:p w14:paraId="1E7A7D61" w14:textId="77777777" w:rsidR="009166E9" w:rsidRPr="00E9603C" w:rsidRDefault="009166E9">
      <w:pPr>
        <w:pStyle w:val="Heading4"/>
        <w:rPr>
          <w:lang w:eastAsia="ko-KR"/>
        </w:rPr>
      </w:pPr>
      <w:bookmarkStart w:id="9510" w:name="_Toc15422"/>
      <w:bookmarkStart w:id="9511" w:name="_Toc50023203"/>
      <w:bookmarkStart w:id="9512" w:name="_Toc18512"/>
      <w:bookmarkStart w:id="9513" w:name="_Toc991"/>
      <w:bookmarkStart w:id="9514" w:name="_Toc54770186"/>
      <w:bookmarkStart w:id="9515" w:name="_Toc26867"/>
      <w:bookmarkStart w:id="9516" w:name="_Toc44004472"/>
      <w:bookmarkStart w:id="9517" w:name="_Toc42770169"/>
      <w:bookmarkStart w:id="9518" w:name="_Toc54779538"/>
      <w:bookmarkStart w:id="9519" w:name="_Toc54786498"/>
      <w:bookmarkStart w:id="9520" w:name="_Toc43393300"/>
      <w:bookmarkStart w:id="9521" w:name="_Toc8325"/>
      <w:bookmarkStart w:id="9522" w:name="_Toc50021850"/>
      <w:bookmarkStart w:id="9523" w:name="_Toc12358"/>
      <w:bookmarkStart w:id="9524" w:name="_Toc50309856"/>
      <w:bookmarkStart w:id="9525" w:name="_Toc50023788"/>
      <w:bookmarkStart w:id="9526" w:name="_Toc57201350"/>
      <w:bookmarkStart w:id="9527" w:name="_Toc50579588"/>
      <w:bookmarkStart w:id="9528" w:name="_Toc50021281"/>
      <w:bookmarkStart w:id="9529" w:name="_Toc50022554"/>
      <w:bookmarkStart w:id="9530" w:name="_Toc42779225"/>
      <w:bookmarkStart w:id="9531" w:name="_Toc25360"/>
      <w:bookmarkStart w:id="9532" w:name="_Toc23493"/>
      <w:bookmarkStart w:id="9533" w:name="_Toc57641388"/>
      <w:bookmarkStart w:id="9534" w:name="_Toc59101741"/>
      <w:r w:rsidRPr="00E9603C">
        <w:rPr>
          <w:lang w:eastAsia="ko-KR"/>
        </w:rPr>
        <w:t>6.</w:t>
      </w:r>
      <w:r w:rsidRPr="00E9603C">
        <w:rPr>
          <w:lang w:eastAsia="zh-CN"/>
        </w:rPr>
        <w:t>41</w:t>
      </w:r>
      <w:r w:rsidRPr="00E9603C">
        <w:rPr>
          <w:lang w:eastAsia="ko-KR"/>
        </w:rPr>
        <w:t>.1.1</w:t>
      </w:r>
      <w:r w:rsidRPr="00E9603C">
        <w:tab/>
      </w:r>
      <w:r w:rsidRPr="00E9603C">
        <w:rPr>
          <w:lang w:eastAsia="ko-KR"/>
        </w:rPr>
        <w:t>Information</w:t>
      </w:r>
      <w:r w:rsidRPr="00E9603C">
        <w:t xml:space="preserve"> for the support of RFSP index selection</w:t>
      </w:r>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5C28A2DE" w14:textId="77777777" w:rsidR="009166E9" w:rsidRPr="00E9603C" w:rsidRDefault="009166E9">
      <w:r w:rsidRPr="00E9603C">
        <w:t>The consumer of these analytics shall indicate in the request or subscription:</w:t>
      </w:r>
    </w:p>
    <w:p w14:paraId="1DFCF412" w14:textId="77777777" w:rsidR="009166E9" w:rsidRPr="00E9603C" w:rsidRDefault="009166E9">
      <w:pPr>
        <w:pStyle w:val="B1"/>
      </w:pPr>
      <w:r w:rsidRPr="00E9603C">
        <w:t>-</w:t>
      </w:r>
      <w:r w:rsidRPr="00E9603C">
        <w:tab/>
        <w:t>Analytics Id set to "Radio/Frequency usage";</w:t>
      </w:r>
    </w:p>
    <w:p w14:paraId="0C2C0CB7" w14:textId="77777777" w:rsidR="009166E9" w:rsidRPr="00E9603C" w:rsidRDefault="009166E9">
      <w:pPr>
        <w:pStyle w:val="B1"/>
      </w:pPr>
      <w:r w:rsidRPr="00E9603C">
        <w:t>-</w:t>
      </w:r>
      <w:r w:rsidRPr="00E9603C">
        <w:tab/>
        <w:t>The Target of Analytics Reporting: Area of Interest;</w:t>
      </w:r>
    </w:p>
    <w:p w14:paraId="10F08879" w14:textId="77777777" w:rsidR="009166E9" w:rsidRPr="00E9603C" w:rsidRDefault="009166E9">
      <w:pPr>
        <w:pStyle w:val="B1"/>
      </w:pPr>
      <w:r w:rsidRPr="00E9603C">
        <w:t>-</w:t>
      </w:r>
      <w:r w:rsidRPr="00E9603C">
        <w:tab/>
        <w:t>Analytics Filter Information: one or more combinations of the following Analytics Filters: S-NSSAI, RAT type;</w:t>
      </w:r>
    </w:p>
    <w:p w14:paraId="76B04213" w14:textId="77777777" w:rsidR="009166E9" w:rsidRPr="00E9603C" w:rsidRDefault="009166E9">
      <w:pPr>
        <w:pStyle w:val="B1"/>
      </w:pPr>
      <w:r w:rsidRPr="00E9603C">
        <w:t>-</w:t>
      </w:r>
      <w:r w:rsidRPr="00E9603C">
        <w:tab/>
        <w:t>An Analytics target period that indicates the time window for which the statistics or predictions are requested; and</w:t>
      </w:r>
    </w:p>
    <w:p w14:paraId="62E3D4FA" w14:textId="77777777" w:rsidR="009166E9" w:rsidRPr="00E9603C" w:rsidRDefault="009166E9">
      <w:pPr>
        <w:pStyle w:val="B1"/>
      </w:pPr>
      <w:r w:rsidRPr="00E9603C">
        <w:t>-</w:t>
      </w:r>
      <w:r w:rsidRPr="00E9603C">
        <w:tab/>
        <w:t>In a subscription, the Notification Correlation Id and the Notification Target Address.</w:t>
      </w:r>
    </w:p>
    <w:p w14:paraId="596E613F" w14:textId="77777777" w:rsidR="009166E9" w:rsidRPr="00E9603C" w:rsidRDefault="009166E9">
      <w:pPr>
        <w:pStyle w:val="Heading3"/>
      </w:pPr>
      <w:bookmarkStart w:id="9535" w:name="_Toc6054"/>
      <w:bookmarkStart w:id="9536" w:name="_Toc42770170"/>
      <w:bookmarkStart w:id="9537" w:name="_Toc9654"/>
      <w:bookmarkStart w:id="9538" w:name="_Toc28811"/>
      <w:bookmarkStart w:id="9539" w:name="_Toc3593"/>
      <w:bookmarkStart w:id="9540" w:name="_Toc4290"/>
      <w:bookmarkStart w:id="9541" w:name="_Toc42779226"/>
      <w:bookmarkStart w:id="9542" w:name="_Toc50021851"/>
      <w:bookmarkStart w:id="9543" w:name="_Toc44004473"/>
      <w:bookmarkStart w:id="9544" w:name="_Toc57201351"/>
      <w:bookmarkStart w:id="9545" w:name="_Toc43393301"/>
      <w:bookmarkStart w:id="9546" w:name="_Toc50021282"/>
      <w:bookmarkStart w:id="9547" w:name="_Toc50022555"/>
      <w:bookmarkStart w:id="9548" w:name="_Toc50023204"/>
      <w:bookmarkStart w:id="9549" w:name="_Toc50579589"/>
      <w:bookmarkStart w:id="9550" w:name="_Toc50023789"/>
      <w:bookmarkStart w:id="9551" w:name="_Toc54770187"/>
      <w:bookmarkStart w:id="9552" w:name="_Toc54779539"/>
      <w:bookmarkStart w:id="9553" w:name="_Toc54786499"/>
      <w:bookmarkStart w:id="9554" w:name="_Toc32611"/>
      <w:bookmarkStart w:id="9555" w:name="_Toc21788"/>
      <w:bookmarkStart w:id="9556" w:name="_Toc50309857"/>
      <w:bookmarkStart w:id="9557" w:name="_Toc6483"/>
      <w:bookmarkStart w:id="9558" w:name="_Toc57641389"/>
      <w:bookmarkStart w:id="9559" w:name="_Toc59101742"/>
      <w:r w:rsidRPr="00E9603C">
        <w:t>6.</w:t>
      </w:r>
      <w:r w:rsidRPr="00E9603C">
        <w:rPr>
          <w:lang w:eastAsia="zh-CN"/>
        </w:rPr>
        <w:t>41</w:t>
      </w:r>
      <w:r w:rsidRPr="00E9603C">
        <w:t>.2</w:t>
      </w:r>
      <w:r w:rsidRPr="00E9603C">
        <w:tab/>
        <w:t>Input Data</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7A959356" w14:textId="77777777" w:rsidR="009166E9" w:rsidRPr="00E9603C" w:rsidRDefault="009166E9">
      <w:pPr>
        <w:rPr>
          <w:lang w:eastAsia="ko-KR"/>
        </w:rPr>
      </w:pPr>
      <w:r w:rsidRPr="00E9603C">
        <w:rPr>
          <w:lang w:eastAsia="ko-KR"/>
        </w:rPr>
        <w:t>The input data for the analytics is described in Table 6.</w:t>
      </w:r>
      <w:r w:rsidRPr="00E9603C">
        <w:rPr>
          <w:lang w:eastAsia="zh-CN"/>
        </w:rPr>
        <w:t>41</w:t>
      </w:r>
      <w:r w:rsidRPr="00E9603C">
        <w:rPr>
          <w:lang w:eastAsia="ko-KR"/>
        </w:rPr>
        <w:t>.2-1.</w:t>
      </w:r>
    </w:p>
    <w:p w14:paraId="57424832" w14:textId="77777777" w:rsidR="009166E9" w:rsidRPr="00E9603C" w:rsidRDefault="009166E9">
      <w:pPr>
        <w:pStyle w:val="TH"/>
      </w:pPr>
      <w:r w:rsidRPr="00E9603C">
        <w:t>Table 6.</w:t>
      </w:r>
      <w:r w:rsidRPr="00E9603C">
        <w:rPr>
          <w:lang w:eastAsia="zh-CN"/>
        </w:rPr>
        <w:t>41</w:t>
      </w:r>
      <w:r w:rsidRPr="00E9603C">
        <w:t xml:space="preserve">.2-1. Input data for </w:t>
      </w:r>
      <w:r w:rsidRPr="00E9603C">
        <w:rPr>
          <w:lang w:eastAsia="ko-KR"/>
        </w:rPr>
        <w:t>Radio/</w:t>
      </w:r>
      <w:r w:rsidRPr="00E9603C">
        <w:t>Frequency usage</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0"/>
        <w:gridCol w:w="1996"/>
        <w:gridCol w:w="5523"/>
      </w:tblGrid>
      <w:tr w:rsidR="009166E9" w:rsidRPr="00E9603C" w14:paraId="7D1A06E6" w14:textId="77777777">
        <w:trPr>
          <w:cantSplit/>
        </w:trPr>
        <w:tc>
          <w:tcPr>
            <w:tcW w:w="2110" w:type="dxa"/>
          </w:tcPr>
          <w:p w14:paraId="24D88D0B" w14:textId="77777777" w:rsidR="009166E9" w:rsidRPr="00E9603C" w:rsidRDefault="009166E9">
            <w:pPr>
              <w:pStyle w:val="TAH"/>
              <w:rPr>
                <w:lang w:eastAsia="zh-CN"/>
              </w:rPr>
            </w:pPr>
            <w:r w:rsidRPr="00E9603C">
              <w:rPr>
                <w:lang w:eastAsia="zh-CN"/>
              </w:rPr>
              <w:t>Information</w:t>
            </w:r>
          </w:p>
        </w:tc>
        <w:tc>
          <w:tcPr>
            <w:tcW w:w="1996" w:type="dxa"/>
          </w:tcPr>
          <w:p w14:paraId="22A7A189" w14:textId="77777777" w:rsidR="009166E9" w:rsidRPr="00E9603C" w:rsidRDefault="009166E9">
            <w:pPr>
              <w:pStyle w:val="TAH"/>
              <w:rPr>
                <w:lang w:eastAsia="ko-KR"/>
              </w:rPr>
            </w:pPr>
            <w:r w:rsidRPr="00E9603C">
              <w:rPr>
                <w:lang w:eastAsia="ko-KR"/>
              </w:rPr>
              <w:t>Source</w:t>
            </w:r>
          </w:p>
        </w:tc>
        <w:tc>
          <w:tcPr>
            <w:tcW w:w="5523" w:type="dxa"/>
          </w:tcPr>
          <w:p w14:paraId="13ECC3A3" w14:textId="77777777" w:rsidR="009166E9" w:rsidRPr="00E9603C" w:rsidRDefault="009166E9">
            <w:pPr>
              <w:pStyle w:val="TAH"/>
              <w:rPr>
                <w:lang w:eastAsia="zh-CN"/>
              </w:rPr>
            </w:pPr>
            <w:r w:rsidRPr="00E9603C">
              <w:rPr>
                <w:lang w:eastAsia="zh-CN"/>
              </w:rPr>
              <w:t>Description</w:t>
            </w:r>
          </w:p>
        </w:tc>
      </w:tr>
      <w:tr w:rsidR="009166E9" w:rsidRPr="00E9603C" w14:paraId="4BA0EF00" w14:textId="77777777">
        <w:trPr>
          <w:cantSplit/>
        </w:trPr>
        <w:tc>
          <w:tcPr>
            <w:tcW w:w="2110" w:type="dxa"/>
            <w:vAlign w:val="center"/>
          </w:tcPr>
          <w:p w14:paraId="6A8798B8" w14:textId="77777777" w:rsidR="009166E9" w:rsidRPr="00E9603C" w:rsidRDefault="009166E9">
            <w:pPr>
              <w:pStyle w:val="TAL"/>
              <w:rPr>
                <w:lang w:eastAsia="ko-KR"/>
              </w:rPr>
            </w:pPr>
            <w:r w:rsidRPr="00E9603C">
              <w:rPr>
                <w:lang w:eastAsia="ko-KR"/>
              </w:rPr>
              <w:t>S-NSSAI</w:t>
            </w:r>
          </w:p>
        </w:tc>
        <w:tc>
          <w:tcPr>
            <w:tcW w:w="1996" w:type="dxa"/>
          </w:tcPr>
          <w:p w14:paraId="6EFAABB9" w14:textId="77777777" w:rsidR="009166E9" w:rsidRPr="00E9603C" w:rsidRDefault="009166E9">
            <w:pPr>
              <w:pStyle w:val="TAL"/>
              <w:rPr>
                <w:lang w:eastAsia="ko-KR"/>
              </w:rPr>
            </w:pPr>
            <w:r w:rsidRPr="00E9603C">
              <w:rPr>
                <w:lang w:eastAsia="ko-KR"/>
              </w:rPr>
              <w:t>AMF</w:t>
            </w:r>
          </w:p>
        </w:tc>
        <w:tc>
          <w:tcPr>
            <w:tcW w:w="5523" w:type="dxa"/>
            <w:vAlign w:val="center"/>
          </w:tcPr>
          <w:p w14:paraId="219AD317" w14:textId="77777777" w:rsidR="009166E9" w:rsidRPr="00E9603C" w:rsidRDefault="009166E9">
            <w:pPr>
              <w:pStyle w:val="TAL"/>
              <w:rPr>
                <w:lang w:eastAsia="ko-KR"/>
              </w:rPr>
            </w:pPr>
            <w:r w:rsidRPr="00E9603C">
              <w:rPr>
                <w:lang w:eastAsia="ko-KR"/>
              </w:rPr>
              <w:t xml:space="preserve">Identifies network slice </w:t>
            </w:r>
          </w:p>
        </w:tc>
      </w:tr>
      <w:tr w:rsidR="009166E9" w:rsidRPr="00E9603C" w14:paraId="5CA7BBB9" w14:textId="77777777">
        <w:trPr>
          <w:cantSplit/>
        </w:trPr>
        <w:tc>
          <w:tcPr>
            <w:tcW w:w="2110" w:type="dxa"/>
            <w:vAlign w:val="center"/>
          </w:tcPr>
          <w:p w14:paraId="77FD9E13" w14:textId="77777777" w:rsidR="009166E9" w:rsidRPr="00E9603C" w:rsidRDefault="009166E9">
            <w:pPr>
              <w:pStyle w:val="TAL"/>
            </w:pPr>
            <w:r w:rsidRPr="00E9603C">
              <w:t>Location</w:t>
            </w:r>
          </w:p>
        </w:tc>
        <w:tc>
          <w:tcPr>
            <w:tcW w:w="1996" w:type="dxa"/>
          </w:tcPr>
          <w:p w14:paraId="57A63F41" w14:textId="77777777" w:rsidR="009166E9" w:rsidRPr="00E9603C" w:rsidRDefault="009166E9">
            <w:pPr>
              <w:pStyle w:val="TAL"/>
              <w:rPr>
                <w:lang w:eastAsia="ko-KR"/>
              </w:rPr>
            </w:pPr>
            <w:r w:rsidRPr="00E9603C">
              <w:rPr>
                <w:lang w:eastAsia="ko-KR"/>
              </w:rPr>
              <w:t>AMF</w:t>
            </w:r>
          </w:p>
        </w:tc>
        <w:tc>
          <w:tcPr>
            <w:tcW w:w="5523" w:type="dxa"/>
            <w:vAlign w:val="center"/>
          </w:tcPr>
          <w:p w14:paraId="1FD5804D" w14:textId="77777777" w:rsidR="009166E9" w:rsidRPr="00E9603C" w:rsidRDefault="009166E9">
            <w:pPr>
              <w:pStyle w:val="TAL"/>
            </w:pPr>
            <w:r w:rsidRPr="00E9603C">
              <w:t xml:space="preserve">The location of UE </w:t>
            </w:r>
          </w:p>
        </w:tc>
      </w:tr>
      <w:tr w:rsidR="009166E9" w:rsidRPr="00E9603C" w14:paraId="59EBE519" w14:textId="77777777">
        <w:trPr>
          <w:cantSplit/>
        </w:trPr>
        <w:tc>
          <w:tcPr>
            <w:tcW w:w="2110" w:type="dxa"/>
            <w:vAlign w:val="center"/>
          </w:tcPr>
          <w:p w14:paraId="29D9996D" w14:textId="77777777" w:rsidR="009166E9" w:rsidRPr="00E9603C" w:rsidRDefault="009166E9">
            <w:pPr>
              <w:pStyle w:val="TAL"/>
            </w:pPr>
            <w:r w:rsidRPr="00E9603C">
              <w:t>RFSP index</w:t>
            </w:r>
          </w:p>
        </w:tc>
        <w:tc>
          <w:tcPr>
            <w:tcW w:w="1996" w:type="dxa"/>
          </w:tcPr>
          <w:p w14:paraId="1BDFAFAF" w14:textId="77777777" w:rsidR="009166E9" w:rsidRPr="00E9603C" w:rsidRDefault="009166E9">
            <w:pPr>
              <w:pStyle w:val="TAL"/>
              <w:rPr>
                <w:lang w:eastAsia="ko-KR"/>
              </w:rPr>
            </w:pPr>
            <w:r w:rsidRPr="00E9603C">
              <w:rPr>
                <w:lang w:eastAsia="ko-KR"/>
              </w:rPr>
              <w:t>AMF</w:t>
            </w:r>
          </w:p>
        </w:tc>
        <w:tc>
          <w:tcPr>
            <w:tcW w:w="5523" w:type="dxa"/>
            <w:vAlign w:val="center"/>
          </w:tcPr>
          <w:p w14:paraId="6F63922E" w14:textId="77777777" w:rsidR="009166E9" w:rsidRPr="00E9603C" w:rsidRDefault="009166E9">
            <w:pPr>
              <w:pStyle w:val="TAL"/>
              <w:rPr>
                <w:lang w:eastAsia="ko-KR"/>
              </w:rPr>
            </w:pPr>
            <w:r w:rsidRPr="00E9603C">
              <w:rPr>
                <w:lang w:eastAsia="ko-KR"/>
              </w:rPr>
              <w:t>Currently configured RSFP index for a UE</w:t>
            </w:r>
          </w:p>
        </w:tc>
      </w:tr>
      <w:tr w:rsidR="009166E9" w:rsidRPr="00E9603C" w14:paraId="55044C66" w14:textId="77777777">
        <w:trPr>
          <w:cantSplit/>
        </w:trPr>
        <w:tc>
          <w:tcPr>
            <w:tcW w:w="2110" w:type="dxa"/>
          </w:tcPr>
          <w:p w14:paraId="49C0C99F" w14:textId="77777777" w:rsidR="009166E9" w:rsidRPr="00E9603C" w:rsidRDefault="009166E9">
            <w:pPr>
              <w:pStyle w:val="TAL"/>
              <w:rPr>
                <w:lang w:eastAsia="ko-KR"/>
              </w:rPr>
            </w:pPr>
            <w:r w:rsidRPr="00E9603C">
              <w:t>QoS flow Bit Rate</w:t>
            </w:r>
          </w:p>
        </w:tc>
        <w:tc>
          <w:tcPr>
            <w:tcW w:w="1996" w:type="dxa"/>
          </w:tcPr>
          <w:p w14:paraId="0403B4ED" w14:textId="77777777" w:rsidR="009166E9" w:rsidRPr="00E9603C" w:rsidRDefault="009166E9">
            <w:pPr>
              <w:pStyle w:val="TAL"/>
              <w:rPr>
                <w:lang w:eastAsia="ko-KR"/>
              </w:rPr>
            </w:pPr>
            <w:r w:rsidRPr="00E9603C">
              <w:rPr>
                <w:lang w:eastAsia="ko-KR"/>
              </w:rPr>
              <w:t>SMF</w:t>
            </w:r>
          </w:p>
        </w:tc>
        <w:tc>
          <w:tcPr>
            <w:tcW w:w="5523" w:type="dxa"/>
          </w:tcPr>
          <w:p w14:paraId="1D40AB9C" w14:textId="77777777" w:rsidR="009166E9" w:rsidRPr="00E9603C" w:rsidRDefault="009166E9">
            <w:pPr>
              <w:pStyle w:val="TAL"/>
              <w:rPr>
                <w:lang w:eastAsia="ko-KR"/>
              </w:rPr>
            </w:pPr>
            <w:r w:rsidRPr="00E9603C">
              <w:t>The observed bit rate (UL/DL)</w:t>
            </w:r>
          </w:p>
        </w:tc>
      </w:tr>
      <w:tr w:rsidR="009166E9" w:rsidRPr="00E9603C" w14:paraId="7AD1DE12" w14:textId="77777777">
        <w:trPr>
          <w:cantSplit/>
        </w:trPr>
        <w:tc>
          <w:tcPr>
            <w:tcW w:w="2110" w:type="dxa"/>
          </w:tcPr>
          <w:p w14:paraId="20F3BEE5" w14:textId="77777777" w:rsidR="009166E9" w:rsidRPr="00E9603C" w:rsidRDefault="009166E9">
            <w:pPr>
              <w:pStyle w:val="TAL"/>
            </w:pPr>
            <w:r w:rsidRPr="00E9603C">
              <w:rPr>
                <w:lang w:eastAsia="ko-KR"/>
              </w:rPr>
              <w:t>Packet transmission</w:t>
            </w:r>
          </w:p>
        </w:tc>
        <w:tc>
          <w:tcPr>
            <w:tcW w:w="1996" w:type="dxa"/>
          </w:tcPr>
          <w:p w14:paraId="41EF28DD" w14:textId="77777777" w:rsidR="009166E9" w:rsidRPr="00E9603C" w:rsidRDefault="009166E9">
            <w:pPr>
              <w:pStyle w:val="TAL"/>
            </w:pPr>
            <w:r w:rsidRPr="00E9603C">
              <w:rPr>
                <w:lang w:eastAsia="ko-KR"/>
              </w:rPr>
              <w:t>SMF</w:t>
            </w:r>
          </w:p>
        </w:tc>
        <w:tc>
          <w:tcPr>
            <w:tcW w:w="5523" w:type="dxa"/>
          </w:tcPr>
          <w:p w14:paraId="0EFF7FAE" w14:textId="77777777" w:rsidR="009166E9" w:rsidRPr="00E9603C" w:rsidRDefault="009166E9">
            <w:pPr>
              <w:pStyle w:val="TAL"/>
            </w:pPr>
            <w:r w:rsidRPr="00E9603C">
              <w:t>The observed number of packet transmission (UL/DL)</w:t>
            </w:r>
          </w:p>
        </w:tc>
      </w:tr>
    </w:tbl>
    <w:p w14:paraId="60414AA7" w14:textId="77777777" w:rsidR="009166E9" w:rsidRPr="00E9603C" w:rsidRDefault="009166E9">
      <w:pPr>
        <w:pStyle w:val="FP"/>
      </w:pPr>
    </w:p>
    <w:p w14:paraId="43D9DB15" w14:textId="77777777" w:rsidR="009166E9" w:rsidRPr="00E9603C" w:rsidRDefault="009166E9">
      <w:pPr>
        <w:pStyle w:val="EditorsNote"/>
      </w:pPr>
      <w:r w:rsidRPr="00E9603C">
        <w:t>Editor's note:</w:t>
      </w:r>
      <w:r w:rsidRPr="00E9603C">
        <w:tab/>
        <w:t>It is FFS whether other data is needed or not, and how to collect input data for the analytics.</w:t>
      </w:r>
    </w:p>
    <w:p w14:paraId="17B69C7B" w14:textId="77777777" w:rsidR="009166E9" w:rsidRPr="00E9603C" w:rsidRDefault="009166E9">
      <w:pPr>
        <w:pStyle w:val="Heading3"/>
      </w:pPr>
      <w:bookmarkStart w:id="9560" w:name="_Toc1003"/>
      <w:bookmarkStart w:id="9561" w:name="_Toc30585"/>
      <w:bookmarkStart w:id="9562" w:name="_Toc1799"/>
      <w:bookmarkStart w:id="9563" w:name="_Toc2260"/>
      <w:bookmarkStart w:id="9564" w:name="_Toc57201352"/>
      <w:bookmarkStart w:id="9565" w:name="_Toc5146"/>
      <w:bookmarkStart w:id="9566" w:name="_Toc4724"/>
      <w:bookmarkStart w:id="9567" w:name="_Toc21414"/>
      <w:bookmarkStart w:id="9568" w:name="_Toc50023790"/>
      <w:bookmarkStart w:id="9569" w:name="_Toc22053"/>
      <w:bookmarkStart w:id="9570" w:name="_Toc54770188"/>
      <w:bookmarkStart w:id="9571" w:name="_Toc54779540"/>
      <w:bookmarkStart w:id="9572" w:name="_Toc54786500"/>
      <w:bookmarkStart w:id="9573" w:name="_Toc50579590"/>
      <w:bookmarkStart w:id="9574" w:name="_Toc42779227"/>
      <w:bookmarkStart w:id="9575" w:name="_Toc50021283"/>
      <w:bookmarkStart w:id="9576" w:name="_Toc50021852"/>
      <w:bookmarkStart w:id="9577" w:name="_Toc50309858"/>
      <w:bookmarkStart w:id="9578" w:name="_Toc43393302"/>
      <w:bookmarkStart w:id="9579" w:name="_Toc50023205"/>
      <w:bookmarkStart w:id="9580" w:name="_Toc44004474"/>
      <w:bookmarkStart w:id="9581" w:name="_Toc50022556"/>
      <w:bookmarkStart w:id="9582" w:name="_Toc42770171"/>
      <w:bookmarkStart w:id="9583" w:name="_Toc57641390"/>
      <w:bookmarkStart w:id="9584" w:name="_Toc59101743"/>
      <w:r w:rsidRPr="00E9603C">
        <w:t>6.</w:t>
      </w:r>
      <w:r w:rsidRPr="00E9603C">
        <w:rPr>
          <w:lang w:eastAsia="zh-CN"/>
        </w:rPr>
        <w:t>41</w:t>
      </w:r>
      <w:r w:rsidRPr="00E9603C">
        <w:t>.3</w:t>
      </w:r>
      <w:r w:rsidRPr="00E9603C">
        <w:tab/>
        <w:t>Output Analytics</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539DEB15" w14:textId="77777777" w:rsidR="009166E9" w:rsidRPr="00E9603C" w:rsidRDefault="009166E9">
      <w:pPr>
        <w:rPr>
          <w:lang w:eastAsia="ko-KR"/>
        </w:rPr>
      </w:pPr>
      <w:r w:rsidRPr="00E9603C">
        <w:rPr>
          <w:lang w:eastAsia="ko-KR"/>
        </w:rPr>
        <w:t xml:space="preserve">The output analytics of NWDAF is defined in </w:t>
      </w:r>
      <w:r w:rsidRPr="00E9603C">
        <w:rPr>
          <w:lang w:eastAsia="zh-CN"/>
        </w:rPr>
        <w:t>Table 6.41.3-1 and Table 6.41.3-2</w:t>
      </w:r>
      <w:r w:rsidRPr="00E9603C">
        <w:rPr>
          <w:lang w:eastAsia="ko-KR"/>
        </w:rPr>
        <w:t>.</w:t>
      </w:r>
    </w:p>
    <w:p w14:paraId="6C505AA5" w14:textId="77777777" w:rsidR="009166E9" w:rsidRPr="00E9603C" w:rsidRDefault="009166E9">
      <w:pPr>
        <w:pStyle w:val="TH"/>
        <w:rPr>
          <w:lang w:eastAsia="zh-CN"/>
        </w:rPr>
      </w:pPr>
      <w:r w:rsidRPr="00E9603C">
        <w:rPr>
          <w:lang w:eastAsia="zh-CN"/>
        </w:rPr>
        <w:t>Table 6.41.3-1: Radio/Frequency usage statistics</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7"/>
      </w:tblGrid>
      <w:tr w:rsidR="009166E9" w:rsidRPr="00E9603C" w14:paraId="1243B97A" w14:textId="77777777">
        <w:trPr>
          <w:cantSplit/>
        </w:trPr>
        <w:tc>
          <w:tcPr>
            <w:tcW w:w="2972" w:type="dxa"/>
          </w:tcPr>
          <w:p w14:paraId="61B259DC" w14:textId="77777777" w:rsidR="009166E9" w:rsidRPr="00E9603C" w:rsidRDefault="009166E9">
            <w:pPr>
              <w:pStyle w:val="TAH"/>
              <w:rPr>
                <w:lang w:eastAsia="zh-CN"/>
              </w:rPr>
            </w:pPr>
            <w:r w:rsidRPr="00E9603C">
              <w:rPr>
                <w:lang w:eastAsia="zh-CN"/>
              </w:rPr>
              <w:t>Information</w:t>
            </w:r>
          </w:p>
        </w:tc>
        <w:tc>
          <w:tcPr>
            <w:tcW w:w="6657" w:type="dxa"/>
          </w:tcPr>
          <w:p w14:paraId="122E38BF" w14:textId="77777777" w:rsidR="009166E9" w:rsidRPr="00E9603C" w:rsidRDefault="009166E9">
            <w:pPr>
              <w:pStyle w:val="TAH"/>
              <w:rPr>
                <w:lang w:eastAsia="zh-CN"/>
              </w:rPr>
            </w:pPr>
            <w:r w:rsidRPr="00E9603C">
              <w:rPr>
                <w:lang w:eastAsia="zh-CN"/>
              </w:rPr>
              <w:t>Description</w:t>
            </w:r>
          </w:p>
        </w:tc>
      </w:tr>
      <w:tr w:rsidR="009166E9" w:rsidRPr="00E9603C" w14:paraId="42445175" w14:textId="77777777">
        <w:trPr>
          <w:cantSplit/>
        </w:trPr>
        <w:tc>
          <w:tcPr>
            <w:tcW w:w="2972" w:type="dxa"/>
            <w:vAlign w:val="center"/>
          </w:tcPr>
          <w:p w14:paraId="4B2F38BD" w14:textId="77777777" w:rsidR="009166E9" w:rsidRPr="00E9603C" w:rsidRDefault="009166E9">
            <w:pPr>
              <w:pStyle w:val="TAL"/>
            </w:pPr>
            <w:r w:rsidRPr="00E9603C">
              <w:t>S-NSSAI (optional)</w:t>
            </w:r>
          </w:p>
        </w:tc>
        <w:tc>
          <w:tcPr>
            <w:tcW w:w="6657" w:type="dxa"/>
            <w:vAlign w:val="center"/>
          </w:tcPr>
          <w:p w14:paraId="6DA08612" w14:textId="77777777" w:rsidR="009166E9" w:rsidRPr="00E9603C" w:rsidRDefault="009166E9">
            <w:pPr>
              <w:pStyle w:val="TAL"/>
            </w:pPr>
            <w:r w:rsidRPr="00E9603C">
              <w:t>Identifies the Network Slice for which analytics information is provided.</w:t>
            </w:r>
          </w:p>
        </w:tc>
      </w:tr>
      <w:tr w:rsidR="009166E9" w:rsidRPr="00E9603C" w14:paraId="7F280FD5" w14:textId="77777777">
        <w:trPr>
          <w:cantSplit/>
        </w:trPr>
        <w:tc>
          <w:tcPr>
            <w:tcW w:w="2972" w:type="dxa"/>
            <w:vAlign w:val="center"/>
          </w:tcPr>
          <w:p w14:paraId="51F5C527" w14:textId="77777777" w:rsidR="009166E9" w:rsidRPr="00E9603C" w:rsidRDefault="009166E9">
            <w:pPr>
              <w:pStyle w:val="TAL"/>
            </w:pPr>
            <w:r w:rsidRPr="00E9603C">
              <w:t>Total number of user</w:t>
            </w:r>
          </w:p>
        </w:tc>
        <w:tc>
          <w:tcPr>
            <w:tcW w:w="6657" w:type="dxa"/>
            <w:vAlign w:val="center"/>
          </w:tcPr>
          <w:p w14:paraId="5C99463A" w14:textId="77777777" w:rsidR="009166E9" w:rsidRPr="00E9603C" w:rsidRDefault="009166E9">
            <w:pPr>
              <w:pStyle w:val="TAL"/>
              <w:rPr>
                <w:lang w:eastAsia="ko-KR"/>
              </w:rPr>
            </w:pPr>
            <w:r w:rsidRPr="00E9603C">
              <w:rPr>
                <w:lang w:eastAsia="ko-KR"/>
              </w:rPr>
              <w:t>The total number of users</w:t>
            </w:r>
          </w:p>
        </w:tc>
      </w:tr>
      <w:tr w:rsidR="009166E9" w:rsidRPr="00E9603C" w14:paraId="11ADFE33" w14:textId="77777777">
        <w:trPr>
          <w:cantSplit/>
        </w:trPr>
        <w:tc>
          <w:tcPr>
            <w:tcW w:w="2972" w:type="dxa"/>
            <w:vAlign w:val="center"/>
          </w:tcPr>
          <w:p w14:paraId="3EF46CBE" w14:textId="77777777" w:rsidR="009166E9" w:rsidRPr="00E9603C" w:rsidRDefault="009166E9">
            <w:pPr>
              <w:pStyle w:val="TAL"/>
            </w:pPr>
            <w:r w:rsidRPr="00E9603C">
              <w:t>Number of user per RAT type</w:t>
            </w:r>
          </w:p>
        </w:tc>
        <w:tc>
          <w:tcPr>
            <w:tcW w:w="6657" w:type="dxa"/>
            <w:vAlign w:val="center"/>
          </w:tcPr>
          <w:p w14:paraId="41FC935C" w14:textId="77777777" w:rsidR="009166E9" w:rsidRPr="00E9603C" w:rsidRDefault="009166E9">
            <w:pPr>
              <w:pStyle w:val="TAL"/>
            </w:pPr>
            <w:r w:rsidRPr="00E9603C">
              <w:t xml:space="preserve">The number of users per specific RAT type (e.g. NR, E-UTRA) </w:t>
            </w:r>
          </w:p>
        </w:tc>
      </w:tr>
      <w:tr w:rsidR="009166E9" w:rsidRPr="00E9603C" w14:paraId="2CD25644" w14:textId="77777777">
        <w:trPr>
          <w:cantSplit/>
        </w:trPr>
        <w:tc>
          <w:tcPr>
            <w:tcW w:w="2972" w:type="dxa"/>
            <w:vAlign w:val="center"/>
          </w:tcPr>
          <w:p w14:paraId="5AFDB2D5" w14:textId="77777777" w:rsidR="009166E9" w:rsidRPr="00E9603C" w:rsidRDefault="009166E9">
            <w:pPr>
              <w:pStyle w:val="TAL"/>
            </w:pPr>
            <w:r w:rsidRPr="00E9603C">
              <w:t xml:space="preserve">Number of user per frequency </w:t>
            </w:r>
          </w:p>
        </w:tc>
        <w:tc>
          <w:tcPr>
            <w:tcW w:w="6657" w:type="dxa"/>
            <w:vAlign w:val="center"/>
          </w:tcPr>
          <w:p w14:paraId="51C27A15" w14:textId="77777777" w:rsidR="009166E9" w:rsidRPr="00E9603C" w:rsidRDefault="009166E9">
            <w:pPr>
              <w:pStyle w:val="TAL"/>
            </w:pPr>
            <w:r w:rsidRPr="00E9603C">
              <w:t xml:space="preserve">The number of users per specific RAT type (e.g. low, high) </w:t>
            </w:r>
          </w:p>
        </w:tc>
      </w:tr>
      <w:tr w:rsidR="009166E9" w:rsidRPr="00E9603C" w14:paraId="1EEA9FEC" w14:textId="77777777">
        <w:trPr>
          <w:cantSplit/>
        </w:trPr>
        <w:tc>
          <w:tcPr>
            <w:tcW w:w="2972" w:type="dxa"/>
            <w:vAlign w:val="center"/>
          </w:tcPr>
          <w:p w14:paraId="1C4431FE" w14:textId="77777777" w:rsidR="009166E9" w:rsidRPr="00E9603C" w:rsidRDefault="009166E9">
            <w:pPr>
              <w:pStyle w:val="TAL"/>
              <w:rPr>
                <w:lang w:eastAsia="ko-KR"/>
              </w:rPr>
            </w:pPr>
            <w:r w:rsidRPr="00E9603C">
              <w:rPr>
                <w:lang w:eastAsia="ko-KR"/>
              </w:rPr>
              <w:t xml:space="preserve">Total data volume </w:t>
            </w:r>
          </w:p>
        </w:tc>
        <w:tc>
          <w:tcPr>
            <w:tcW w:w="6657" w:type="dxa"/>
            <w:vAlign w:val="center"/>
          </w:tcPr>
          <w:p w14:paraId="7F3E9517" w14:textId="77777777" w:rsidR="009166E9" w:rsidRPr="00E9603C" w:rsidRDefault="009166E9">
            <w:pPr>
              <w:pStyle w:val="TAL"/>
              <w:rPr>
                <w:lang w:eastAsia="ko-KR"/>
              </w:rPr>
            </w:pPr>
            <w:r w:rsidRPr="00E9603C">
              <w:rPr>
                <w:lang w:eastAsia="ko-KR"/>
              </w:rPr>
              <w:t>The total data volume on RAN</w:t>
            </w:r>
          </w:p>
        </w:tc>
      </w:tr>
      <w:tr w:rsidR="009166E9" w:rsidRPr="00E9603C" w14:paraId="271686DA" w14:textId="77777777">
        <w:trPr>
          <w:cantSplit/>
        </w:trPr>
        <w:tc>
          <w:tcPr>
            <w:tcW w:w="2972" w:type="dxa"/>
            <w:vAlign w:val="center"/>
          </w:tcPr>
          <w:p w14:paraId="2A05F149" w14:textId="77777777" w:rsidR="009166E9" w:rsidRPr="00E9603C" w:rsidRDefault="009166E9">
            <w:pPr>
              <w:pStyle w:val="TAL"/>
              <w:rPr>
                <w:lang w:eastAsia="ko-KR"/>
              </w:rPr>
            </w:pPr>
            <w:r w:rsidRPr="00E9603C">
              <w:rPr>
                <w:lang w:eastAsia="ko-KR"/>
              </w:rPr>
              <w:t>Data volume per RAT type</w:t>
            </w:r>
          </w:p>
        </w:tc>
        <w:tc>
          <w:tcPr>
            <w:tcW w:w="6657" w:type="dxa"/>
            <w:vAlign w:val="center"/>
          </w:tcPr>
          <w:p w14:paraId="41063B1C" w14:textId="77777777" w:rsidR="009166E9" w:rsidRPr="00E9603C" w:rsidRDefault="009166E9">
            <w:pPr>
              <w:pStyle w:val="TAL"/>
              <w:rPr>
                <w:lang w:eastAsia="ko-KR"/>
              </w:rPr>
            </w:pPr>
            <w:r w:rsidRPr="00E9603C">
              <w:rPr>
                <w:lang w:eastAsia="ko-KR"/>
              </w:rPr>
              <w:t xml:space="preserve">The data volume per RAT type </w:t>
            </w:r>
            <w:r w:rsidRPr="00E9603C">
              <w:t>(e.g. NR, E-UTRA)</w:t>
            </w:r>
          </w:p>
        </w:tc>
      </w:tr>
      <w:tr w:rsidR="009166E9" w:rsidRPr="00E9603C" w14:paraId="3A4A7AB2" w14:textId="77777777">
        <w:trPr>
          <w:cantSplit/>
        </w:trPr>
        <w:tc>
          <w:tcPr>
            <w:tcW w:w="2972" w:type="dxa"/>
            <w:vAlign w:val="center"/>
          </w:tcPr>
          <w:p w14:paraId="26401F55" w14:textId="77777777" w:rsidR="009166E9" w:rsidRPr="00E9603C" w:rsidRDefault="009166E9">
            <w:pPr>
              <w:pStyle w:val="TAL"/>
              <w:rPr>
                <w:lang w:eastAsia="ko-KR"/>
              </w:rPr>
            </w:pPr>
            <w:r w:rsidRPr="00E9603C">
              <w:rPr>
                <w:lang w:eastAsia="ko-KR"/>
              </w:rPr>
              <w:t>Data volume per frequency</w:t>
            </w:r>
          </w:p>
        </w:tc>
        <w:tc>
          <w:tcPr>
            <w:tcW w:w="6657" w:type="dxa"/>
            <w:vAlign w:val="center"/>
          </w:tcPr>
          <w:p w14:paraId="04FEB3F5" w14:textId="77777777" w:rsidR="009166E9" w:rsidRPr="00E9603C" w:rsidRDefault="009166E9">
            <w:pPr>
              <w:pStyle w:val="TAL"/>
              <w:rPr>
                <w:lang w:eastAsia="ko-KR"/>
              </w:rPr>
            </w:pPr>
            <w:r w:rsidRPr="00E9603C">
              <w:rPr>
                <w:lang w:eastAsia="ko-KR"/>
              </w:rPr>
              <w:t xml:space="preserve">The data volume per frequency </w:t>
            </w:r>
            <w:r w:rsidRPr="00E9603C">
              <w:t>(e.g. low, high)</w:t>
            </w:r>
          </w:p>
        </w:tc>
      </w:tr>
    </w:tbl>
    <w:p w14:paraId="5651DD73" w14:textId="77777777" w:rsidR="009166E9" w:rsidRPr="00E9603C" w:rsidRDefault="009166E9">
      <w:pPr>
        <w:pStyle w:val="FP"/>
        <w:rPr>
          <w:lang w:eastAsia="zh-CN"/>
        </w:rPr>
      </w:pPr>
    </w:p>
    <w:p w14:paraId="1DA95601" w14:textId="77777777" w:rsidR="009166E9" w:rsidRPr="00E9603C" w:rsidRDefault="009166E9">
      <w:pPr>
        <w:pStyle w:val="TH"/>
        <w:rPr>
          <w:lang w:eastAsia="zh-CN"/>
        </w:rPr>
      </w:pPr>
      <w:r w:rsidRPr="00E9603C">
        <w:rPr>
          <w:lang w:eastAsia="zh-CN"/>
        </w:rPr>
        <w:t>Table 6.41.3-2: Radio/Frequency usage prediction</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7"/>
      </w:tblGrid>
      <w:tr w:rsidR="009166E9" w:rsidRPr="00E9603C" w14:paraId="25597D5F" w14:textId="77777777">
        <w:trPr>
          <w:cantSplit/>
        </w:trPr>
        <w:tc>
          <w:tcPr>
            <w:tcW w:w="2972" w:type="dxa"/>
          </w:tcPr>
          <w:p w14:paraId="045513F2" w14:textId="77777777" w:rsidR="009166E9" w:rsidRPr="00E9603C" w:rsidRDefault="009166E9">
            <w:pPr>
              <w:pStyle w:val="TAH"/>
              <w:rPr>
                <w:lang w:eastAsia="zh-CN"/>
              </w:rPr>
            </w:pPr>
            <w:r w:rsidRPr="00E9603C">
              <w:rPr>
                <w:lang w:eastAsia="zh-CN"/>
              </w:rPr>
              <w:t>Information</w:t>
            </w:r>
          </w:p>
        </w:tc>
        <w:tc>
          <w:tcPr>
            <w:tcW w:w="6657" w:type="dxa"/>
          </w:tcPr>
          <w:p w14:paraId="4EEAEB80" w14:textId="77777777" w:rsidR="009166E9" w:rsidRPr="00E9603C" w:rsidRDefault="009166E9">
            <w:pPr>
              <w:pStyle w:val="TAH"/>
              <w:rPr>
                <w:lang w:eastAsia="zh-CN"/>
              </w:rPr>
            </w:pPr>
            <w:r w:rsidRPr="00E9603C">
              <w:rPr>
                <w:lang w:eastAsia="zh-CN"/>
              </w:rPr>
              <w:t>Description</w:t>
            </w:r>
          </w:p>
        </w:tc>
      </w:tr>
      <w:tr w:rsidR="009166E9" w:rsidRPr="00E9603C" w14:paraId="740153FC" w14:textId="77777777">
        <w:trPr>
          <w:cantSplit/>
        </w:trPr>
        <w:tc>
          <w:tcPr>
            <w:tcW w:w="2972" w:type="dxa"/>
            <w:vAlign w:val="center"/>
          </w:tcPr>
          <w:p w14:paraId="752B6041" w14:textId="77777777" w:rsidR="009166E9" w:rsidRPr="00E9603C" w:rsidRDefault="009166E9">
            <w:pPr>
              <w:pStyle w:val="TAL"/>
            </w:pPr>
            <w:r w:rsidRPr="00E9603C">
              <w:t>S-NSSAI (optional)</w:t>
            </w:r>
          </w:p>
        </w:tc>
        <w:tc>
          <w:tcPr>
            <w:tcW w:w="6657" w:type="dxa"/>
            <w:vAlign w:val="center"/>
          </w:tcPr>
          <w:p w14:paraId="1C18870A" w14:textId="77777777" w:rsidR="009166E9" w:rsidRPr="00E9603C" w:rsidRDefault="009166E9">
            <w:pPr>
              <w:pStyle w:val="TAL"/>
            </w:pPr>
            <w:r w:rsidRPr="00E9603C">
              <w:t>Identifies the Network Slice for which analytics information is provided.</w:t>
            </w:r>
          </w:p>
        </w:tc>
      </w:tr>
      <w:tr w:rsidR="009166E9" w:rsidRPr="00E9603C" w14:paraId="56DE8D2C" w14:textId="77777777">
        <w:trPr>
          <w:cantSplit/>
        </w:trPr>
        <w:tc>
          <w:tcPr>
            <w:tcW w:w="2972" w:type="dxa"/>
            <w:vAlign w:val="center"/>
          </w:tcPr>
          <w:p w14:paraId="71FFE414" w14:textId="77777777" w:rsidR="009166E9" w:rsidRPr="00E9603C" w:rsidRDefault="009166E9">
            <w:pPr>
              <w:pStyle w:val="TAL"/>
            </w:pPr>
            <w:r w:rsidRPr="00E9603C">
              <w:rPr>
                <w:lang w:eastAsia="ko-KR"/>
              </w:rPr>
              <w:t xml:space="preserve">Predicted </w:t>
            </w:r>
            <w:r w:rsidRPr="00E9603C">
              <w:t>Total number of user</w:t>
            </w:r>
          </w:p>
        </w:tc>
        <w:tc>
          <w:tcPr>
            <w:tcW w:w="6657" w:type="dxa"/>
            <w:vAlign w:val="center"/>
          </w:tcPr>
          <w:p w14:paraId="00DDC516" w14:textId="77777777" w:rsidR="009166E9" w:rsidRPr="00E9603C" w:rsidRDefault="009166E9">
            <w:pPr>
              <w:pStyle w:val="TAL"/>
              <w:rPr>
                <w:lang w:eastAsia="ko-KR"/>
              </w:rPr>
            </w:pPr>
            <w:r w:rsidRPr="00E9603C">
              <w:rPr>
                <w:lang w:eastAsia="ko-KR"/>
              </w:rPr>
              <w:t>The total number of users</w:t>
            </w:r>
          </w:p>
        </w:tc>
      </w:tr>
      <w:tr w:rsidR="009166E9" w:rsidRPr="00E9603C" w14:paraId="0CE5D13D" w14:textId="77777777">
        <w:trPr>
          <w:cantSplit/>
        </w:trPr>
        <w:tc>
          <w:tcPr>
            <w:tcW w:w="2972" w:type="dxa"/>
            <w:vAlign w:val="center"/>
          </w:tcPr>
          <w:p w14:paraId="32DAA2F5" w14:textId="77777777" w:rsidR="009166E9" w:rsidRPr="00E9603C" w:rsidRDefault="009166E9">
            <w:pPr>
              <w:pStyle w:val="TAL"/>
            </w:pPr>
            <w:r w:rsidRPr="00E9603C">
              <w:rPr>
                <w:lang w:eastAsia="ko-KR"/>
              </w:rPr>
              <w:t xml:space="preserve">Predicted </w:t>
            </w:r>
            <w:r w:rsidRPr="00E9603C">
              <w:t>Number of user per RAT type</w:t>
            </w:r>
          </w:p>
        </w:tc>
        <w:tc>
          <w:tcPr>
            <w:tcW w:w="6657" w:type="dxa"/>
            <w:vAlign w:val="center"/>
          </w:tcPr>
          <w:p w14:paraId="08AA6B5F" w14:textId="77777777" w:rsidR="009166E9" w:rsidRPr="00E9603C" w:rsidRDefault="009166E9">
            <w:pPr>
              <w:pStyle w:val="TAL"/>
            </w:pPr>
            <w:r w:rsidRPr="00E9603C">
              <w:t xml:space="preserve">The number of users per specific RAT type (e.g. NR, E-UTRA) </w:t>
            </w:r>
          </w:p>
        </w:tc>
      </w:tr>
      <w:tr w:rsidR="009166E9" w:rsidRPr="00E9603C" w14:paraId="79D8549F" w14:textId="77777777">
        <w:trPr>
          <w:cantSplit/>
        </w:trPr>
        <w:tc>
          <w:tcPr>
            <w:tcW w:w="2972" w:type="dxa"/>
            <w:vAlign w:val="center"/>
          </w:tcPr>
          <w:p w14:paraId="6798CDB3" w14:textId="77777777" w:rsidR="009166E9" w:rsidRPr="00E9603C" w:rsidRDefault="009166E9">
            <w:pPr>
              <w:pStyle w:val="TAL"/>
            </w:pPr>
            <w:r w:rsidRPr="00E9603C">
              <w:rPr>
                <w:lang w:eastAsia="ko-KR"/>
              </w:rPr>
              <w:t xml:space="preserve">Predicted </w:t>
            </w:r>
            <w:r w:rsidRPr="00E9603C">
              <w:t xml:space="preserve">Number of user per frequency </w:t>
            </w:r>
          </w:p>
        </w:tc>
        <w:tc>
          <w:tcPr>
            <w:tcW w:w="6657" w:type="dxa"/>
            <w:vAlign w:val="center"/>
          </w:tcPr>
          <w:p w14:paraId="6C18433C" w14:textId="77777777" w:rsidR="009166E9" w:rsidRPr="00E9603C" w:rsidRDefault="009166E9">
            <w:pPr>
              <w:pStyle w:val="TAL"/>
            </w:pPr>
            <w:r w:rsidRPr="00E9603C">
              <w:t xml:space="preserve">The number of users per specific RAT type (e.g. low, high) </w:t>
            </w:r>
          </w:p>
        </w:tc>
      </w:tr>
      <w:tr w:rsidR="009166E9" w:rsidRPr="00E9603C" w14:paraId="14E10751" w14:textId="77777777">
        <w:trPr>
          <w:cantSplit/>
        </w:trPr>
        <w:tc>
          <w:tcPr>
            <w:tcW w:w="2972" w:type="dxa"/>
            <w:vAlign w:val="center"/>
          </w:tcPr>
          <w:p w14:paraId="7B335377" w14:textId="77777777" w:rsidR="009166E9" w:rsidRPr="00E9603C" w:rsidRDefault="009166E9">
            <w:pPr>
              <w:pStyle w:val="TAL"/>
              <w:rPr>
                <w:lang w:eastAsia="ko-KR"/>
              </w:rPr>
            </w:pPr>
            <w:r w:rsidRPr="00E9603C">
              <w:rPr>
                <w:lang w:eastAsia="ko-KR"/>
              </w:rPr>
              <w:t xml:space="preserve">Predicted Total data volume </w:t>
            </w:r>
          </w:p>
        </w:tc>
        <w:tc>
          <w:tcPr>
            <w:tcW w:w="6657" w:type="dxa"/>
            <w:vAlign w:val="center"/>
          </w:tcPr>
          <w:p w14:paraId="7B15F83C" w14:textId="77777777" w:rsidR="009166E9" w:rsidRPr="00E9603C" w:rsidRDefault="009166E9">
            <w:pPr>
              <w:pStyle w:val="TAL"/>
              <w:rPr>
                <w:lang w:eastAsia="ko-KR"/>
              </w:rPr>
            </w:pPr>
            <w:r w:rsidRPr="00E9603C">
              <w:rPr>
                <w:lang w:eastAsia="ko-KR"/>
              </w:rPr>
              <w:t>The total data volume on RAN</w:t>
            </w:r>
          </w:p>
        </w:tc>
      </w:tr>
      <w:tr w:rsidR="009166E9" w:rsidRPr="00E9603C" w14:paraId="219BABC0" w14:textId="77777777">
        <w:trPr>
          <w:cantSplit/>
        </w:trPr>
        <w:tc>
          <w:tcPr>
            <w:tcW w:w="2972" w:type="dxa"/>
            <w:vAlign w:val="center"/>
          </w:tcPr>
          <w:p w14:paraId="17E26919" w14:textId="77777777" w:rsidR="009166E9" w:rsidRPr="00E9603C" w:rsidRDefault="009166E9">
            <w:pPr>
              <w:pStyle w:val="TAL"/>
              <w:rPr>
                <w:lang w:eastAsia="ko-KR"/>
              </w:rPr>
            </w:pPr>
            <w:r w:rsidRPr="00E9603C">
              <w:rPr>
                <w:lang w:eastAsia="ko-KR"/>
              </w:rPr>
              <w:t>Predicted Data volume per RAT type</w:t>
            </w:r>
          </w:p>
        </w:tc>
        <w:tc>
          <w:tcPr>
            <w:tcW w:w="6657" w:type="dxa"/>
            <w:vAlign w:val="center"/>
          </w:tcPr>
          <w:p w14:paraId="63E6A02C" w14:textId="77777777" w:rsidR="009166E9" w:rsidRPr="00E9603C" w:rsidRDefault="009166E9">
            <w:pPr>
              <w:pStyle w:val="TAL"/>
              <w:rPr>
                <w:lang w:eastAsia="ko-KR"/>
              </w:rPr>
            </w:pPr>
            <w:r w:rsidRPr="00E9603C">
              <w:rPr>
                <w:lang w:eastAsia="ko-KR"/>
              </w:rPr>
              <w:t xml:space="preserve">The data volume per RAT type </w:t>
            </w:r>
            <w:r w:rsidRPr="00E9603C">
              <w:t>(e.g. NR, E-UTRA)</w:t>
            </w:r>
          </w:p>
        </w:tc>
      </w:tr>
      <w:tr w:rsidR="009166E9" w:rsidRPr="00E9603C" w14:paraId="123152F5" w14:textId="77777777">
        <w:trPr>
          <w:cantSplit/>
        </w:trPr>
        <w:tc>
          <w:tcPr>
            <w:tcW w:w="2972" w:type="dxa"/>
            <w:vAlign w:val="center"/>
          </w:tcPr>
          <w:p w14:paraId="6C18B093" w14:textId="77777777" w:rsidR="009166E9" w:rsidRPr="00E9603C" w:rsidRDefault="009166E9">
            <w:pPr>
              <w:pStyle w:val="TAL"/>
              <w:rPr>
                <w:lang w:eastAsia="ko-KR"/>
              </w:rPr>
            </w:pPr>
            <w:r w:rsidRPr="00E9603C">
              <w:rPr>
                <w:lang w:eastAsia="ko-KR"/>
              </w:rPr>
              <w:t>Predicted Data volume per frequency</w:t>
            </w:r>
          </w:p>
        </w:tc>
        <w:tc>
          <w:tcPr>
            <w:tcW w:w="6657" w:type="dxa"/>
            <w:vAlign w:val="center"/>
          </w:tcPr>
          <w:p w14:paraId="0A3AF0B7" w14:textId="77777777" w:rsidR="009166E9" w:rsidRPr="00E9603C" w:rsidRDefault="009166E9">
            <w:pPr>
              <w:pStyle w:val="TAL"/>
              <w:rPr>
                <w:lang w:eastAsia="ko-KR"/>
              </w:rPr>
            </w:pPr>
            <w:r w:rsidRPr="00E9603C">
              <w:rPr>
                <w:lang w:eastAsia="ko-KR"/>
              </w:rPr>
              <w:t xml:space="preserve">The data volume per frequency </w:t>
            </w:r>
            <w:r w:rsidRPr="00E9603C">
              <w:t>(e.g. low, high)</w:t>
            </w:r>
          </w:p>
        </w:tc>
      </w:tr>
    </w:tbl>
    <w:p w14:paraId="09483682" w14:textId="77777777" w:rsidR="009166E9" w:rsidRPr="00E9603C" w:rsidRDefault="009166E9">
      <w:pPr>
        <w:pStyle w:val="FP"/>
        <w:rPr>
          <w:lang w:eastAsia="ko-KR"/>
        </w:rPr>
      </w:pPr>
    </w:p>
    <w:p w14:paraId="325FC0DD" w14:textId="77777777" w:rsidR="009166E9" w:rsidRPr="00E9603C" w:rsidRDefault="009166E9">
      <w:pPr>
        <w:pStyle w:val="Heading3"/>
        <w:rPr>
          <w:lang w:eastAsia="ko-KR"/>
        </w:rPr>
      </w:pPr>
      <w:bookmarkStart w:id="9585" w:name="_Toc14440"/>
      <w:bookmarkStart w:id="9586" w:name="_Toc528436044"/>
      <w:bookmarkStart w:id="9587" w:name="_Toc54770189"/>
      <w:bookmarkStart w:id="9588" w:name="_Toc54779541"/>
      <w:bookmarkStart w:id="9589" w:name="_Toc54786501"/>
      <w:bookmarkStart w:id="9590" w:name="_Toc42779228"/>
      <w:bookmarkStart w:id="9591" w:name="_Toc50021853"/>
      <w:bookmarkStart w:id="9592" w:name="_Toc27510"/>
      <w:bookmarkStart w:id="9593" w:name="_Toc31779"/>
      <w:bookmarkStart w:id="9594" w:name="_Toc528569788"/>
      <w:bookmarkStart w:id="9595" w:name="_Toc50022557"/>
      <w:bookmarkStart w:id="9596" w:name="_Toc528576632"/>
      <w:bookmarkStart w:id="9597" w:name="_Toc42770172"/>
      <w:bookmarkStart w:id="9598" w:name="_Toc50023791"/>
      <w:bookmarkStart w:id="9599" w:name="_Toc50023206"/>
      <w:bookmarkStart w:id="9600" w:name="_Toc57201353"/>
      <w:bookmarkStart w:id="9601" w:name="_Toc50579591"/>
      <w:bookmarkStart w:id="9602" w:name="_Toc17550"/>
      <w:bookmarkStart w:id="9603" w:name="_Toc50309859"/>
      <w:bookmarkStart w:id="9604" w:name="_Toc43393303"/>
      <w:bookmarkStart w:id="9605" w:name="_Toc21094"/>
      <w:bookmarkStart w:id="9606" w:name="_Toc50021284"/>
      <w:bookmarkStart w:id="9607" w:name="_Toc44004475"/>
      <w:bookmarkStart w:id="9608" w:name="_Toc26813"/>
      <w:bookmarkStart w:id="9609" w:name="_Toc3199"/>
      <w:bookmarkStart w:id="9610" w:name="_Toc2126"/>
      <w:bookmarkStart w:id="9611" w:name="_Toc57641391"/>
      <w:bookmarkStart w:id="9612" w:name="_Toc59101744"/>
      <w:r w:rsidRPr="00E9603C">
        <w:rPr>
          <w:lang w:eastAsia="ko-KR"/>
        </w:rPr>
        <w:t>6.</w:t>
      </w:r>
      <w:r w:rsidRPr="00E9603C">
        <w:rPr>
          <w:lang w:eastAsia="zh-CN"/>
        </w:rPr>
        <w:t>41</w:t>
      </w:r>
      <w:r w:rsidRPr="00E9603C">
        <w:rPr>
          <w:lang w:eastAsia="ko-KR"/>
        </w:rPr>
        <w:t>.4</w:t>
      </w:r>
      <w:r w:rsidRPr="00E9603C">
        <w:tab/>
      </w:r>
      <w:r w:rsidRPr="00E9603C">
        <w:rPr>
          <w:lang w:eastAsia="ko-KR"/>
        </w:rPr>
        <w:t>Procedure</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1E76BB80" w14:textId="77777777" w:rsidR="009166E9" w:rsidRPr="00E9603C" w:rsidRDefault="009166E9">
      <w:pPr>
        <w:pStyle w:val="TH"/>
      </w:pPr>
      <w:r w:rsidRPr="00E9603C">
        <w:object w:dxaOrig="6335" w:dyaOrig="6092" w14:anchorId="20929C4A">
          <v:shape id="_x0000_i1120" type="#_x0000_t75" style="width:437.5pt;height:420.5pt;mso-position-horizontal-relative:page;mso-position-vertical-relative:page" o:ole="">
            <v:imagedata r:id="rId188" o:title=""/>
          </v:shape>
          <o:OLEObject Type="Embed" ProgID="Visio.Drawing.15" ShapeID="_x0000_i1120" DrawAspect="Content" ObjectID="_1669716026" r:id="rId189"/>
        </w:object>
      </w:r>
    </w:p>
    <w:p w14:paraId="4C03CF7A" w14:textId="77777777" w:rsidR="009166E9" w:rsidRPr="00E9603C" w:rsidRDefault="009166E9">
      <w:pPr>
        <w:pStyle w:val="TF"/>
        <w:rPr>
          <w:lang w:eastAsia="zh-CN"/>
        </w:rPr>
      </w:pPr>
      <w:r w:rsidRPr="00E9603C">
        <w:t>Figure 6.</w:t>
      </w:r>
      <w:r w:rsidRPr="00E9603C">
        <w:rPr>
          <w:lang w:eastAsia="zh-CN"/>
        </w:rPr>
        <w:t>41</w:t>
      </w:r>
      <w:r w:rsidRPr="00E9603C">
        <w:t>.4-1: Procedure to support RFSP index selection</w:t>
      </w:r>
    </w:p>
    <w:p w14:paraId="493B5B14" w14:textId="77777777" w:rsidR="009166E9" w:rsidRPr="00E9603C" w:rsidRDefault="009166E9">
      <w:pPr>
        <w:pStyle w:val="B1"/>
        <w:rPr>
          <w:lang w:eastAsia="zh-CN"/>
        </w:rPr>
      </w:pPr>
      <w:r w:rsidRPr="00E9603C">
        <w:rPr>
          <w:lang w:eastAsia="zh-CN"/>
        </w:rPr>
        <w:t>0.</w:t>
      </w:r>
      <w:r w:rsidRPr="00E9603C">
        <w:rPr>
          <w:lang w:eastAsia="zh-CN"/>
        </w:rPr>
        <w:tab/>
        <w:t>AMF and PCF create an association to handle UE's AM policy using Npcf_AMPolicyControl_Create.</w:t>
      </w:r>
    </w:p>
    <w:p w14:paraId="0521ED5B" w14:textId="77777777" w:rsidR="009166E9" w:rsidRPr="00E9603C" w:rsidRDefault="009166E9">
      <w:pPr>
        <w:pStyle w:val="B1"/>
        <w:rPr>
          <w:lang w:eastAsia="zh-CN"/>
        </w:rPr>
      </w:pPr>
      <w:r w:rsidRPr="00E9603C">
        <w:rPr>
          <w:lang w:eastAsia="zh-CN"/>
        </w:rPr>
        <w:t>1.</w:t>
      </w:r>
      <w:r w:rsidRPr="00E9603C">
        <w:rPr>
          <w:lang w:eastAsia="zh-CN"/>
        </w:rPr>
        <w:tab/>
        <w:t>PCF decide to adjust UE's RFSP index for internal management objective such as energy saving.</w:t>
      </w:r>
    </w:p>
    <w:p w14:paraId="019B5C6F" w14:textId="77777777" w:rsidR="009166E9" w:rsidRPr="00E9603C" w:rsidRDefault="009166E9">
      <w:pPr>
        <w:pStyle w:val="NO"/>
        <w:rPr>
          <w:lang w:eastAsia="zh-CN"/>
        </w:rPr>
      </w:pPr>
      <w:r w:rsidRPr="00E9603C">
        <w:rPr>
          <w:lang w:eastAsia="zh-CN"/>
        </w:rPr>
        <w:t>NOTE:</w:t>
      </w:r>
      <w:r w:rsidRPr="00E9603C">
        <w:rPr>
          <w:lang w:eastAsia="zh-CN"/>
        </w:rPr>
        <w:tab/>
        <w:t>Configuring and internal actions of PCF to internal management objective is out of scope.</w:t>
      </w:r>
    </w:p>
    <w:p w14:paraId="4035AD6B" w14:textId="77777777" w:rsidR="009166E9" w:rsidRPr="00E9603C" w:rsidRDefault="009166E9">
      <w:pPr>
        <w:pStyle w:val="B1"/>
        <w:rPr>
          <w:lang w:eastAsia="zh-CN"/>
        </w:rPr>
      </w:pPr>
      <w:r w:rsidRPr="00E9603C">
        <w:rPr>
          <w:lang w:eastAsia="zh-CN"/>
        </w:rPr>
        <w:t>2.</w:t>
      </w:r>
      <w:r w:rsidRPr="00E9603C">
        <w:rPr>
          <w:lang w:eastAsia="zh-CN"/>
        </w:rPr>
        <w:tab/>
        <w:t>PCF request to subscribe "RAT/Frequency usage" analytics to figure the current/future time to NWDAF. Target of reporting could be area of interest.</w:t>
      </w:r>
    </w:p>
    <w:p w14:paraId="664ACA52" w14:textId="77777777" w:rsidR="009166E9" w:rsidRPr="00E9603C" w:rsidRDefault="009166E9">
      <w:pPr>
        <w:pStyle w:val="B1"/>
        <w:rPr>
          <w:lang w:eastAsia="zh-CN"/>
        </w:rPr>
      </w:pPr>
      <w:r w:rsidRPr="00E9603C">
        <w:rPr>
          <w:lang w:eastAsia="zh-CN"/>
        </w:rPr>
        <w:t>3.</w:t>
      </w:r>
      <w:r w:rsidRPr="00E9603C">
        <w:rPr>
          <w:lang w:eastAsia="zh-CN"/>
        </w:rPr>
        <w:tab/>
        <w:t>The NWDAF collects necessary data from NFs/OAM, and derive "RAT/Frequency" analytics for the request.</w:t>
      </w:r>
    </w:p>
    <w:p w14:paraId="5E409908" w14:textId="77777777" w:rsidR="009166E9" w:rsidRPr="00E9603C" w:rsidRDefault="009166E9">
      <w:pPr>
        <w:pStyle w:val="B1"/>
        <w:rPr>
          <w:lang w:eastAsia="zh-CN"/>
        </w:rPr>
      </w:pPr>
      <w:r w:rsidRPr="00E9603C">
        <w:rPr>
          <w:lang w:eastAsia="zh-CN"/>
        </w:rPr>
        <w:t>4.</w:t>
      </w:r>
      <w:r w:rsidRPr="00E9603C">
        <w:rPr>
          <w:lang w:eastAsia="zh-CN"/>
        </w:rPr>
        <w:tab/>
        <w:t>The NWDAF notify the analytics outputs listed in Table 6.41.1.1-1.</w:t>
      </w:r>
    </w:p>
    <w:p w14:paraId="6F3BC1AA" w14:textId="77777777" w:rsidR="009166E9" w:rsidRPr="00E9603C" w:rsidRDefault="009166E9">
      <w:pPr>
        <w:pStyle w:val="B1"/>
        <w:rPr>
          <w:lang w:eastAsia="zh-CN"/>
        </w:rPr>
      </w:pPr>
      <w:r w:rsidRPr="00E9603C">
        <w:rPr>
          <w:lang w:eastAsia="zh-CN"/>
        </w:rPr>
        <w:t>5.</w:t>
      </w:r>
      <w:r w:rsidRPr="00E9603C">
        <w:rPr>
          <w:lang w:eastAsia="zh-CN"/>
        </w:rPr>
        <w:tab/>
        <w:t>PCF derive new RFSP index suitable for the internal objective in step 1 for the UEs.</w:t>
      </w:r>
    </w:p>
    <w:p w14:paraId="628176F7" w14:textId="77777777" w:rsidR="009166E9" w:rsidRPr="00E9603C" w:rsidRDefault="009166E9">
      <w:pPr>
        <w:pStyle w:val="B1"/>
        <w:rPr>
          <w:lang w:eastAsia="zh-CN"/>
        </w:rPr>
      </w:pPr>
      <w:r w:rsidRPr="00E9603C">
        <w:rPr>
          <w:lang w:eastAsia="zh-CN"/>
        </w:rPr>
        <w:t>6.</w:t>
      </w:r>
      <w:r w:rsidRPr="00E9603C">
        <w:rPr>
          <w:lang w:eastAsia="zh-CN"/>
        </w:rPr>
        <w:tab/>
        <w:t>PCF deploy the RFSP index to AMF using AM policy control to UEs.</w:t>
      </w:r>
    </w:p>
    <w:p w14:paraId="1BBDC444" w14:textId="77777777" w:rsidR="009166E9" w:rsidRPr="00E9603C" w:rsidRDefault="009166E9">
      <w:pPr>
        <w:pStyle w:val="Heading3"/>
        <w:rPr>
          <w:lang w:eastAsia="zh-CN"/>
        </w:rPr>
      </w:pPr>
      <w:bookmarkStart w:id="9613" w:name="_Toc54770190"/>
      <w:bookmarkStart w:id="9614" w:name="_Toc42770173"/>
      <w:bookmarkStart w:id="9615" w:name="_Toc12248"/>
      <w:bookmarkStart w:id="9616" w:name="_Toc29358"/>
      <w:bookmarkStart w:id="9617" w:name="_Toc17240"/>
      <w:bookmarkStart w:id="9618" w:name="_Toc43393304"/>
      <w:bookmarkStart w:id="9619" w:name="_Toc4788"/>
      <w:bookmarkStart w:id="9620" w:name="_Toc528436045"/>
      <w:bookmarkStart w:id="9621" w:name="_Toc50309860"/>
      <w:bookmarkStart w:id="9622" w:name="_Toc12221"/>
      <w:bookmarkStart w:id="9623" w:name="_Toc50023207"/>
      <w:bookmarkStart w:id="9624" w:name="_Toc50022558"/>
      <w:bookmarkStart w:id="9625" w:name="_Toc42779229"/>
      <w:bookmarkStart w:id="9626" w:name="_Toc50021854"/>
      <w:bookmarkStart w:id="9627" w:name="_Toc44004476"/>
      <w:bookmarkStart w:id="9628" w:name="_Toc1647"/>
      <w:bookmarkStart w:id="9629" w:name="_Toc528576633"/>
      <w:bookmarkStart w:id="9630" w:name="_Toc528569789"/>
      <w:bookmarkStart w:id="9631" w:name="_Toc57201354"/>
      <w:bookmarkStart w:id="9632" w:name="_Toc50579592"/>
      <w:bookmarkStart w:id="9633" w:name="_Toc50021285"/>
      <w:bookmarkStart w:id="9634" w:name="_Toc50023792"/>
      <w:bookmarkStart w:id="9635" w:name="_Toc1431"/>
      <w:bookmarkStart w:id="9636" w:name="_Toc54779542"/>
      <w:bookmarkStart w:id="9637" w:name="_Toc54786502"/>
      <w:bookmarkStart w:id="9638" w:name="_Toc20630"/>
      <w:bookmarkStart w:id="9639" w:name="_Toc57641392"/>
      <w:bookmarkStart w:id="9640" w:name="_Toc59101745"/>
      <w:r w:rsidRPr="00E9603C">
        <w:rPr>
          <w:lang w:eastAsia="zh-CN"/>
        </w:rPr>
        <w:t>6.41.5</w:t>
      </w:r>
      <w:r w:rsidRPr="00E9603C">
        <w:rPr>
          <w:lang w:eastAsia="zh-CN"/>
        </w:rPr>
        <w:tab/>
      </w:r>
      <w:r w:rsidRPr="00E9603C">
        <w:t>Impacts on services, entities and interfaces</w:t>
      </w:r>
      <w:bookmarkEnd w:id="9613"/>
      <w:bookmarkEnd w:id="9614"/>
      <w:bookmarkEnd w:id="9615"/>
      <w:bookmarkEnd w:id="9616"/>
      <w:bookmarkEnd w:id="9617"/>
      <w:bookmarkEnd w:id="9618"/>
      <w:bookmarkEnd w:id="9619"/>
      <w:bookmarkEnd w:id="9621"/>
      <w:bookmarkEnd w:id="9622"/>
      <w:bookmarkEnd w:id="9623"/>
      <w:bookmarkEnd w:id="9624"/>
      <w:bookmarkEnd w:id="9625"/>
      <w:bookmarkEnd w:id="9626"/>
      <w:bookmarkEnd w:id="9627"/>
      <w:bookmarkEnd w:id="9628"/>
      <w:bookmarkEnd w:id="9631"/>
      <w:bookmarkEnd w:id="9632"/>
      <w:bookmarkEnd w:id="9633"/>
      <w:bookmarkEnd w:id="9634"/>
      <w:bookmarkEnd w:id="9635"/>
      <w:bookmarkEnd w:id="9636"/>
      <w:bookmarkEnd w:id="9637"/>
      <w:bookmarkEnd w:id="9638"/>
      <w:bookmarkEnd w:id="9639"/>
      <w:bookmarkEnd w:id="9640"/>
    </w:p>
    <w:bookmarkEnd w:id="9620"/>
    <w:bookmarkEnd w:id="9629"/>
    <w:bookmarkEnd w:id="9630"/>
    <w:p w14:paraId="5A1F12B5" w14:textId="77777777" w:rsidR="009166E9" w:rsidRPr="00E9603C" w:rsidRDefault="009166E9">
      <w:pPr>
        <w:rPr>
          <w:lang w:eastAsia="zh-CN"/>
        </w:rPr>
      </w:pPr>
      <w:r w:rsidRPr="00E9603C">
        <w:rPr>
          <w:lang w:eastAsia="zh-CN"/>
        </w:rPr>
        <w:t>NWDAF:</w:t>
      </w:r>
    </w:p>
    <w:p w14:paraId="751D97D2" w14:textId="77777777" w:rsidR="009166E9" w:rsidRPr="00E9603C" w:rsidRDefault="009166E9">
      <w:pPr>
        <w:pStyle w:val="B1"/>
        <w:rPr>
          <w:lang w:eastAsia="zh-CN"/>
        </w:rPr>
      </w:pPr>
      <w:r w:rsidRPr="00E9603C">
        <w:rPr>
          <w:lang w:eastAsia="zh-CN"/>
        </w:rPr>
        <w:t>-</w:t>
      </w:r>
      <w:r w:rsidRPr="00E9603C">
        <w:rPr>
          <w:lang w:eastAsia="zh-CN"/>
        </w:rPr>
        <w:tab/>
        <w:t>The NWDAF collect data from NFs/OAM, and analyse RAT/Frequency usage analytics.</w:t>
      </w:r>
    </w:p>
    <w:p w14:paraId="0B564CFA" w14:textId="77777777" w:rsidR="009166E9" w:rsidRPr="00E9603C" w:rsidRDefault="009166E9">
      <w:pPr>
        <w:rPr>
          <w:lang w:eastAsia="zh-CN"/>
        </w:rPr>
      </w:pPr>
      <w:r w:rsidRPr="00E9603C">
        <w:rPr>
          <w:lang w:eastAsia="zh-CN"/>
        </w:rPr>
        <w:t>PCF:</w:t>
      </w:r>
    </w:p>
    <w:p w14:paraId="08D3C5B3" w14:textId="77777777" w:rsidR="009166E9" w:rsidRPr="00E9603C" w:rsidRDefault="009166E9">
      <w:pPr>
        <w:pStyle w:val="B1"/>
        <w:rPr>
          <w:lang w:eastAsia="zh-CN"/>
        </w:rPr>
      </w:pPr>
      <w:r w:rsidRPr="00E9603C">
        <w:rPr>
          <w:lang w:eastAsia="zh-CN"/>
        </w:rPr>
        <w:t>-</w:t>
      </w:r>
      <w:r w:rsidRPr="00E9603C">
        <w:rPr>
          <w:lang w:eastAsia="zh-CN"/>
        </w:rPr>
        <w:tab/>
        <w:t>Receives the RAT/Frequency usage analytics from the NWDAF and consider it for deciding RFSP index.</w:t>
      </w:r>
    </w:p>
    <w:p w14:paraId="3F542451" w14:textId="77777777" w:rsidR="009166E9" w:rsidRPr="00E9603C" w:rsidRDefault="009166E9">
      <w:pPr>
        <w:pStyle w:val="Heading2"/>
      </w:pPr>
      <w:bookmarkStart w:id="9641" w:name="_Toc44004477"/>
      <w:bookmarkStart w:id="9642" w:name="_Toc15185"/>
      <w:bookmarkStart w:id="9643" w:name="_Toc50579593"/>
      <w:bookmarkStart w:id="9644" w:name="_Toc50021855"/>
      <w:bookmarkStart w:id="9645" w:name="_Toc54770191"/>
      <w:bookmarkStart w:id="9646" w:name="_Toc54786503"/>
      <w:bookmarkStart w:id="9647" w:name="_Toc42770174"/>
      <w:bookmarkStart w:id="9648" w:name="_Toc50309861"/>
      <w:bookmarkStart w:id="9649" w:name="_Toc43393305"/>
      <w:bookmarkStart w:id="9650" w:name="_Toc50023793"/>
      <w:bookmarkStart w:id="9651" w:name="_Toc42779230"/>
      <w:bookmarkStart w:id="9652" w:name="_Toc57201355"/>
      <w:bookmarkStart w:id="9653" w:name="_Toc50021286"/>
      <w:bookmarkStart w:id="9654" w:name="_Toc50022559"/>
      <w:bookmarkStart w:id="9655" w:name="_Toc54779543"/>
      <w:bookmarkStart w:id="9656" w:name="_Toc30493"/>
      <w:bookmarkStart w:id="9657" w:name="_Toc50023208"/>
      <w:bookmarkStart w:id="9658" w:name="_Toc57641393"/>
      <w:bookmarkStart w:id="9659" w:name="_Toc59101746"/>
      <w:r w:rsidRPr="00E9603C">
        <w:rPr>
          <w:lang w:eastAsia="zh-CN"/>
        </w:rPr>
        <w:t>6.42</w:t>
      </w:r>
      <w:r w:rsidRPr="00E9603C">
        <w:rPr>
          <w:lang w:eastAsia="zh-CN"/>
        </w:rPr>
        <w:tab/>
        <w:t>Solution #42: NWDAF-assisted RFSP Policy Configuration</w:t>
      </w:r>
      <w:bookmarkEnd w:id="9459"/>
      <w:bookmarkEnd w:id="9460"/>
      <w:bookmarkEnd w:id="9461"/>
      <w:bookmarkEnd w:id="9462"/>
      <w:bookmarkEnd w:id="9463"/>
      <w:bookmarkEnd w:id="9479"/>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1A020B6C" w14:textId="77777777" w:rsidR="009166E9" w:rsidRPr="00E9603C" w:rsidRDefault="009166E9">
      <w:pPr>
        <w:pStyle w:val="Heading3"/>
      </w:pPr>
      <w:bookmarkStart w:id="9660" w:name="_Toc54779544"/>
      <w:bookmarkStart w:id="9661" w:name="_Toc54786504"/>
      <w:bookmarkStart w:id="9662" w:name="_Toc16016"/>
      <w:bookmarkStart w:id="9663" w:name="_Toc50022560"/>
      <w:bookmarkStart w:id="9664" w:name="_Toc29526"/>
      <w:bookmarkStart w:id="9665" w:name="_Toc42770175"/>
      <w:bookmarkStart w:id="9666" w:name="_Toc29018"/>
      <w:bookmarkStart w:id="9667" w:name="_Toc42779231"/>
      <w:bookmarkStart w:id="9668" w:name="_Toc43393306"/>
      <w:bookmarkStart w:id="9669" w:name="_Toc50309862"/>
      <w:bookmarkStart w:id="9670" w:name="_Toc50023209"/>
      <w:bookmarkStart w:id="9671" w:name="_Toc12705"/>
      <w:bookmarkStart w:id="9672" w:name="_Toc57201356"/>
      <w:bookmarkStart w:id="9673" w:name="_Toc21884"/>
      <w:bookmarkStart w:id="9674" w:name="_Toc22176"/>
      <w:bookmarkStart w:id="9675" w:name="_Toc5542"/>
      <w:bookmarkStart w:id="9676" w:name="_Toc13375"/>
      <w:bookmarkStart w:id="9677" w:name="_Toc44004478"/>
      <w:bookmarkStart w:id="9678" w:name="_Toc50021287"/>
      <w:bookmarkStart w:id="9679" w:name="_Toc50021856"/>
      <w:bookmarkStart w:id="9680" w:name="_Toc50023794"/>
      <w:bookmarkStart w:id="9681" w:name="_Toc50579594"/>
      <w:bookmarkStart w:id="9682" w:name="_Toc54770192"/>
      <w:bookmarkStart w:id="9683" w:name="_Toc57641394"/>
      <w:bookmarkStart w:id="9684" w:name="_Toc59101747"/>
      <w:r w:rsidRPr="00E9603C">
        <w:t>6.</w:t>
      </w:r>
      <w:r w:rsidRPr="00E9603C">
        <w:rPr>
          <w:lang w:eastAsia="zh-CN"/>
        </w:rPr>
        <w:t>42</w:t>
      </w:r>
      <w:r w:rsidRPr="00E9603C">
        <w:t>.1</w:t>
      </w:r>
      <w:r w:rsidRPr="00E9603C">
        <w:tab/>
        <w:t>Description</w:t>
      </w:r>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14:paraId="5B7CF976" w14:textId="77777777" w:rsidR="009166E9" w:rsidRPr="00E9603C" w:rsidRDefault="009166E9">
      <w:r w:rsidRPr="00E9603C">
        <w:t>This is a solution for Key issue #12: NWDAF-assisted RFSP policy.</w:t>
      </w:r>
    </w:p>
    <w:p w14:paraId="647B0BCA" w14:textId="77777777" w:rsidR="009166E9" w:rsidRPr="00E9603C" w:rsidRDefault="009166E9">
      <w:r w:rsidRPr="00E9603C">
        <w:t>In general, the Rel-16 NWDAF architecture can be used as baseline to support NWDAF-assisted RFSP policy configuration. NWDAF needs to obtain related information from other NFs in 5GC and also OAM to perform analytics for RFSP policy. Figure 6.42-1 provides a functional diagram.</w:t>
      </w:r>
    </w:p>
    <w:p w14:paraId="5F80421C" w14:textId="77777777" w:rsidR="009166E9" w:rsidRPr="00E9603C" w:rsidRDefault="009166E9">
      <w:r w:rsidRPr="00E9603C">
        <w:t xml:space="preserve">According to </w:t>
      </w:r>
      <w:r w:rsidR="00E9603C" w:rsidRPr="00E9603C">
        <w:t>TS</w:t>
      </w:r>
      <w:r w:rsidR="00E9603C">
        <w:t> </w:t>
      </w:r>
      <w:r w:rsidR="00E9603C" w:rsidRPr="00E9603C">
        <w:t>23.501</w:t>
      </w:r>
      <w:r w:rsidR="00E9603C">
        <w:t> </w:t>
      </w:r>
      <w:r w:rsidR="00E9603C" w:rsidRPr="00E9603C">
        <w:t>[</w:t>
      </w:r>
      <w:r w:rsidRPr="00E9603C">
        <w:t>2], RFSP index needs to be provided to NG-RAN to derive cell reselection priorities for idle mode UEs and also redirecting active mode UEs to other RATs.</w:t>
      </w:r>
    </w:p>
    <w:p w14:paraId="5675246E" w14:textId="77777777" w:rsidR="009166E9" w:rsidRPr="00E9603C" w:rsidRDefault="009166E9">
      <w:pPr>
        <w:pStyle w:val="Heading3"/>
        <w:rPr>
          <w:rFonts w:ascii="Times New Roman" w:hAnsi="Times New Roman"/>
        </w:rPr>
      </w:pPr>
      <w:bookmarkStart w:id="9685" w:name="_Toc50023210"/>
      <w:bookmarkStart w:id="9686" w:name="_Toc13712"/>
      <w:bookmarkStart w:id="9687" w:name="_Toc43393307"/>
      <w:bookmarkStart w:id="9688" w:name="_Toc23232"/>
      <w:bookmarkStart w:id="9689" w:name="_Toc26739"/>
      <w:bookmarkStart w:id="9690" w:name="_Toc50579595"/>
      <w:bookmarkStart w:id="9691" w:name="_Toc54779545"/>
      <w:bookmarkStart w:id="9692" w:name="_Toc42779232"/>
      <w:bookmarkStart w:id="9693" w:name="_Toc12141"/>
      <w:bookmarkStart w:id="9694" w:name="_Toc42770176"/>
      <w:bookmarkStart w:id="9695" w:name="_Toc28480"/>
      <w:bookmarkStart w:id="9696" w:name="_Toc28329"/>
      <w:bookmarkStart w:id="9697" w:name="_Toc15781"/>
      <w:bookmarkStart w:id="9698" w:name="_Toc3705"/>
      <w:bookmarkStart w:id="9699" w:name="_Toc50309863"/>
      <w:bookmarkStart w:id="9700" w:name="_Toc44004479"/>
      <w:bookmarkStart w:id="9701" w:name="_Toc50022561"/>
      <w:bookmarkStart w:id="9702" w:name="_Toc50021857"/>
      <w:bookmarkStart w:id="9703" w:name="_Toc50021288"/>
      <w:bookmarkStart w:id="9704" w:name="_Toc54770193"/>
      <w:bookmarkStart w:id="9705" w:name="_Toc50023795"/>
      <w:bookmarkStart w:id="9706" w:name="_Toc54786505"/>
      <w:bookmarkStart w:id="9707" w:name="_Toc57201357"/>
      <w:bookmarkStart w:id="9708" w:name="_Toc57641395"/>
      <w:bookmarkStart w:id="9709" w:name="_Toc59101748"/>
      <w:r w:rsidRPr="00E9603C">
        <w:t>6.</w:t>
      </w:r>
      <w:r w:rsidRPr="00E9603C">
        <w:rPr>
          <w:lang w:eastAsia="zh-CN"/>
        </w:rPr>
        <w:t>42</w:t>
      </w:r>
      <w:r w:rsidRPr="00E9603C">
        <w:t>.2</w:t>
      </w:r>
      <w:r w:rsidRPr="00E9603C">
        <w:tab/>
        <w:t>Input Data and Output Analytics</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67037E41" w14:textId="77777777" w:rsidR="009166E9" w:rsidRPr="00E9603C" w:rsidRDefault="009166E9">
      <w:r w:rsidRPr="00E9603C">
        <w:t xml:space="preserve">Potential inputs from NFs and OAM </w:t>
      </w:r>
      <w:r w:rsidRPr="00E9603C">
        <w:rPr>
          <w:rFonts w:eastAsia="MS Mincho"/>
        </w:rPr>
        <w:t>(</w:t>
      </w:r>
      <w:r w:rsidRPr="00E9603C">
        <w:t>optional</w:t>
      </w:r>
      <w:r w:rsidRPr="00E9603C">
        <w:rPr>
          <w:rFonts w:eastAsia="MS Mincho"/>
        </w:rPr>
        <w:t>)</w:t>
      </w:r>
      <w:r w:rsidRPr="00E9603C">
        <w:t>to NWDAF are listed as follows:</w:t>
      </w:r>
    </w:p>
    <w:p w14:paraId="0C0F6BD8" w14:textId="77777777" w:rsidR="009166E9" w:rsidRPr="00E9603C" w:rsidRDefault="009166E9">
      <w:pPr>
        <w:pStyle w:val="B1"/>
      </w:pPr>
      <w:r w:rsidRPr="00E9603C">
        <w:t>-</w:t>
      </w:r>
      <w:r w:rsidRPr="00E9603C">
        <w:tab/>
        <w:t>AMF.</w:t>
      </w:r>
    </w:p>
    <w:p w14:paraId="46A8E3FB" w14:textId="77777777" w:rsidR="009166E9" w:rsidRPr="00E9603C" w:rsidRDefault="009166E9">
      <w:r w:rsidRPr="00E9603C">
        <w:t>The RFSP index in use and authorized RFSP index (authorized RFSP index can also be obtained from PCF).</w:t>
      </w:r>
    </w:p>
    <w:p w14:paraId="583EFBF5" w14:textId="77777777" w:rsidR="009166E9" w:rsidRPr="00E9603C" w:rsidRDefault="009166E9">
      <w:r w:rsidRPr="00E9603C">
        <w:t>Allowed NSSAI (to derive RFSP policy considering network slicing information):</w:t>
      </w:r>
    </w:p>
    <w:p w14:paraId="0354D5CD" w14:textId="77777777" w:rsidR="009166E9" w:rsidRPr="00E9603C" w:rsidRDefault="009166E9">
      <w:pPr>
        <w:pStyle w:val="B1"/>
      </w:pPr>
      <w:r w:rsidRPr="00E9603C">
        <w:t>-</w:t>
      </w:r>
      <w:r w:rsidRPr="00E9603C">
        <w:tab/>
        <w:t>UDM.</w:t>
      </w:r>
    </w:p>
    <w:p w14:paraId="689ACD3F" w14:textId="77777777" w:rsidR="009166E9" w:rsidRPr="00E9603C" w:rsidRDefault="009166E9">
      <w:r w:rsidRPr="00E9603C">
        <w:t>The subscribed RFSP index.</w:t>
      </w:r>
    </w:p>
    <w:p w14:paraId="15C0D770" w14:textId="77777777" w:rsidR="009166E9" w:rsidRPr="00E9603C" w:rsidRDefault="009166E9">
      <w:r w:rsidRPr="00E9603C">
        <w:t>Slice related subscription information (this can also come from AMF):</w:t>
      </w:r>
    </w:p>
    <w:p w14:paraId="22159D3C" w14:textId="77777777" w:rsidR="009166E9" w:rsidRPr="00E9603C" w:rsidRDefault="009166E9">
      <w:pPr>
        <w:pStyle w:val="B1"/>
      </w:pPr>
      <w:r w:rsidRPr="00E9603C">
        <w:t>-</w:t>
      </w:r>
      <w:r w:rsidRPr="00E9603C">
        <w:tab/>
        <w:t>PCF.</w:t>
      </w:r>
    </w:p>
    <w:p w14:paraId="323DCD75" w14:textId="77777777" w:rsidR="009166E9" w:rsidRPr="00E9603C" w:rsidRDefault="009166E9">
      <w:r w:rsidRPr="00E9603C">
        <w:t>The authorized RFSP policy:</w:t>
      </w:r>
    </w:p>
    <w:p w14:paraId="07FFBFFF" w14:textId="77777777" w:rsidR="009166E9" w:rsidRPr="00E9603C" w:rsidRDefault="009166E9">
      <w:pPr>
        <w:pStyle w:val="B1"/>
      </w:pPr>
      <w:r w:rsidRPr="00E9603C">
        <w:t>-</w:t>
      </w:r>
      <w:r w:rsidRPr="00E9603C">
        <w:tab/>
        <w:t>SMF.</w:t>
      </w:r>
    </w:p>
    <w:p w14:paraId="79755FD7" w14:textId="77777777" w:rsidR="009166E9" w:rsidRPr="00E9603C" w:rsidRDefault="009166E9">
      <w:r w:rsidRPr="00E9603C">
        <w:t>Session related information which can help to derive RFSP policy regarding to redirecting the active mode UE to other RATs:</w:t>
      </w:r>
    </w:p>
    <w:p w14:paraId="26EAC2E1" w14:textId="77777777" w:rsidR="009166E9" w:rsidRPr="00E9603C" w:rsidRDefault="009166E9">
      <w:pPr>
        <w:pStyle w:val="B1"/>
      </w:pPr>
      <w:r w:rsidRPr="00E9603C">
        <w:t>-</w:t>
      </w:r>
      <w:r w:rsidRPr="00E9603C">
        <w:tab/>
        <w:t>OAM.</w:t>
      </w:r>
    </w:p>
    <w:p w14:paraId="1742EA50" w14:textId="77777777" w:rsidR="009166E9" w:rsidRPr="00E9603C" w:rsidRDefault="009166E9">
      <w:r w:rsidRPr="00E9603C">
        <w:t>To acquire NG-RAN information related to RFSP policy information.</w:t>
      </w:r>
    </w:p>
    <w:p w14:paraId="7D23B7DB" w14:textId="77777777" w:rsidR="009166E9" w:rsidRPr="00E9603C" w:rsidRDefault="009166E9">
      <w:r w:rsidRPr="00E9603C">
        <w:t>It is not mandatory to acquire NG-RAN related radio access information and this solution should be workable without more NG-RAN information). However, having such information can allow NWDAF to be aware how the RFSP index is mapped to the idle mode cell reselection configurations which may help NWDAF to perform more accurate analytics.</w:t>
      </w:r>
    </w:p>
    <w:p w14:paraId="5E51409F" w14:textId="77777777" w:rsidR="009166E9" w:rsidRPr="00E9603C" w:rsidRDefault="009166E9">
      <w:pPr>
        <w:pStyle w:val="TH"/>
      </w:pPr>
      <w:r w:rsidRPr="00E9603C">
        <w:object w:dxaOrig="5481" w:dyaOrig="2115" w14:anchorId="33829947">
          <v:shape id="对象 230" o:spid="_x0000_i1121" type="#_x0000_t75" style="width:364.5pt;height:140.5pt;mso-position-horizontal-relative:page;mso-position-vertical-relative:page" o:ole="">
            <v:imagedata r:id="rId190" o:title=""/>
          </v:shape>
          <o:OLEObject Type="Embed" ProgID="Visio.Drawing.15" ShapeID="对象 230" DrawAspect="Content" ObjectID="_1669716027" r:id="rId191"/>
        </w:object>
      </w:r>
    </w:p>
    <w:p w14:paraId="6E28FB89" w14:textId="77777777" w:rsidR="009166E9" w:rsidRPr="00E9603C" w:rsidRDefault="009166E9">
      <w:pPr>
        <w:pStyle w:val="TF"/>
      </w:pPr>
      <w:r w:rsidRPr="00E9603C">
        <w:t>Figure 6.42.2-1: Functional diagram for NWDAF-assisted RFSP policy configuration</w:t>
      </w:r>
    </w:p>
    <w:p w14:paraId="3546A690" w14:textId="77777777" w:rsidR="009166E9" w:rsidRPr="00E9603C" w:rsidRDefault="009166E9">
      <w:r w:rsidRPr="00E9603C">
        <w:t>With the above listed inputs, NWDAF can perform analytics and provide analytics outcome. As analytics outcome, the NWDAF can generate statistics related information related to the RFSP index in-use and the predicted performance information regarding to the candidate RFSP index to be used. The NF consumer will decide whether to change the RFSP index.</w:t>
      </w:r>
    </w:p>
    <w:p w14:paraId="7270BC73" w14:textId="77777777" w:rsidR="009166E9" w:rsidRPr="00E9603C" w:rsidRDefault="009166E9">
      <w:r w:rsidRPr="00E9603C">
        <w:t>The analytics outcome can be provided to NF consumer which can be AMF or PCF.</w:t>
      </w:r>
    </w:p>
    <w:p w14:paraId="69FA7552" w14:textId="77777777" w:rsidR="009166E9" w:rsidRPr="00E9603C" w:rsidRDefault="009166E9">
      <w:pPr>
        <w:pStyle w:val="Heading3"/>
      </w:pPr>
      <w:bookmarkStart w:id="9710" w:name="_Toc54770194"/>
      <w:bookmarkStart w:id="9711" w:name="_Toc43393308"/>
      <w:bookmarkStart w:id="9712" w:name="_Toc42770177"/>
      <w:bookmarkStart w:id="9713" w:name="_Toc26958"/>
      <w:bookmarkStart w:id="9714" w:name="_Toc29488"/>
      <w:bookmarkStart w:id="9715" w:name="_Toc28138"/>
      <w:bookmarkStart w:id="9716" w:name="_Toc54779546"/>
      <w:bookmarkStart w:id="9717" w:name="_Toc54786506"/>
      <w:bookmarkStart w:id="9718" w:name="_Toc19898"/>
      <w:bookmarkStart w:id="9719" w:name="_Toc26313"/>
      <w:bookmarkStart w:id="9720" w:name="_Toc6867"/>
      <w:bookmarkStart w:id="9721" w:name="_Toc44004480"/>
      <w:bookmarkStart w:id="9722" w:name="_Toc50021289"/>
      <w:bookmarkStart w:id="9723" w:name="_Toc50021858"/>
      <w:bookmarkStart w:id="9724" w:name="_Toc50309864"/>
      <w:bookmarkStart w:id="9725" w:name="_Toc57201358"/>
      <w:bookmarkStart w:id="9726" w:name="_Toc5208"/>
      <w:bookmarkStart w:id="9727" w:name="_Toc50022562"/>
      <w:bookmarkStart w:id="9728" w:name="_Toc50023211"/>
      <w:bookmarkStart w:id="9729" w:name="_Toc50023796"/>
      <w:bookmarkStart w:id="9730" w:name="_Toc50579596"/>
      <w:bookmarkStart w:id="9731" w:name="_Toc20192"/>
      <w:bookmarkStart w:id="9732" w:name="_Toc42779233"/>
      <w:bookmarkStart w:id="9733" w:name="_Toc57641396"/>
      <w:bookmarkStart w:id="9734" w:name="_Toc59101749"/>
      <w:r w:rsidRPr="00E9603C">
        <w:t>6.</w:t>
      </w:r>
      <w:r w:rsidRPr="00E9603C">
        <w:rPr>
          <w:lang w:eastAsia="zh-CN"/>
        </w:rPr>
        <w:t>42</w:t>
      </w:r>
      <w:r w:rsidRPr="00E9603C">
        <w:t>.3</w:t>
      </w:r>
      <w:r w:rsidRPr="00E9603C">
        <w:tab/>
        <w:t>Procedures</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p>
    <w:p w14:paraId="4873BA35" w14:textId="77777777" w:rsidR="009166E9" w:rsidRPr="00E9603C" w:rsidRDefault="009166E9">
      <w:r w:rsidRPr="00E9603C">
        <w:t>Figure 6.</w:t>
      </w:r>
      <w:r w:rsidRPr="00E9603C">
        <w:rPr>
          <w:lang w:eastAsia="zh-CN"/>
        </w:rPr>
        <w:t>42</w:t>
      </w:r>
      <w:r w:rsidRPr="00E9603C">
        <w:t>.3-1 provides the procedure with PCF as the NR consumer for NWDAF.</w:t>
      </w:r>
    </w:p>
    <w:p w14:paraId="1ABB60EB" w14:textId="77777777" w:rsidR="009166E9" w:rsidRPr="00E9603C" w:rsidRDefault="009166E9">
      <w:pPr>
        <w:pStyle w:val="TH"/>
        <w:rPr>
          <w:lang w:eastAsia="ko-KR"/>
        </w:rPr>
      </w:pPr>
      <w:r w:rsidRPr="00E9603C">
        <w:object w:dxaOrig="8021" w:dyaOrig="4938" w14:anchorId="343EFCD4">
          <v:shape id="对象 231" o:spid="_x0000_i1122" type="#_x0000_t75" style="width:481.5pt;height:296pt;mso-position-horizontal-relative:page;mso-position-vertical-relative:page" o:ole="">
            <v:imagedata r:id="rId192" o:title=""/>
          </v:shape>
          <o:OLEObject Type="Embed" ProgID="Visio.Drawing.15" ShapeID="对象 231" DrawAspect="Content" ObjectID="_1669716028" r:id="rId193"/>
        </w:object>
      </w:r>
    </w:p>
    <w:p w14:paraId="2181CCCC" w14:textId="77777777" w:rsidR="009166E9" w:rsidRPr="00E9603C" w:rsidRDefault="009166E9">
      <w:pPr>
        <w:pStyle w:val="TF"/>
      </w:pPr>
      <w:r w:rsidRPr="00E9603C">
        <w:t>Figure 6.42.3-1: NWDAF provides analytics outcome to PCF</w:t>
      </w:r>
    </w:p>
    <w:p w14:paraId="0B9A7525" w14:textId="77777777" w:rsidR="009166E9" w:rsidRPr="00E9603C" w:rsidRDefault="009166E9">
      <w:r w:rsidRPr="00E9603C">
        <w:t>Figure 6.42.3-2 provides the procedure with AMF as NF consumer for NWDAF.</w:t>
      </w:r>
    </w:p>
    <w:p w14:paraId="3F8CC769" w14:textId="77777777" w:rsidR="009166E9" w:rsidRPr="00E9603C" w:rsidRDefault="009166E9">
      <w:pPr>
        <w:pStyle w:val="TH"/>
      </w:pPr>
      <w:r w:rsidRPr="00E9603C">
        <w:object w:dxaOrig="8116" w:dyaOrig="4940" w14:anchorId="6F762828">
          <v:shape id="对象 232" o:spid="_x0000_i1123" type="#_x0000_t75" style="width:481.5pt;height:293.5pt;mso-position-horizontal-relative:page;mso-position-vertical-relative:page" o:ole="">
            <v:imagedata r:id="rId194" o:title=""/>
          </v:shape>
          <o:OLEObject Type="Embed" ProgID="Visio.Drawing.15" ShapeID="对象 232" DrawAspect="Content" ObjectID="_1669716029" r:id="rId195"/>
        </w:object>
      </w:r>
    </w:p>
    <w:p w14:paraId="16CADF1D" w14:textId="77777777" w:rsidR="009166E9" w:rsidRPr="00E9603C" w:rsidRDefault="009166E9">
      <w:pPr>
        <w:pStyle w:val="TF"/>
      </w:pPr>
      <w:r w:rsidRPr="00E9603C">
        <w:t>Figure 6.42.3-2: NWDAF provides analytics outcome to AMF</w:t>
      </w:r>
    </w:p>
    <w:p w14:paraId="7FDE1873" w14:textId="77777777" w:rsidR="009166E9" w:rsidRPr="00E9603C" w:rsidRDefault="009166E9">
      <w:pPr>
        <w:pStyle w:val="Heading3"/>
      </w:pPr>
      <w:bookmarkStart w:id="9735" w:name="_Toc50023797"/>
      <w:bookmarkStart w:id="9736" w:name="_Toc11113"/>
      <w:bookmarkStart w:id="9737" w:name="_Toc31820"/>
      <w:bookmarkStart w:id="9738" w:name="_Toc42770178"/>
      <w:bookmarkStart w:id="9739" w:name="_Toc43393309"/>
      <w:bookmarkStart w:id="9740" w:name="_Toc54770195"/>
      <w:bookmarkStart w:id="9741" w:name="_Toc54779547"/>
      <w:bookmarkStart w:id="9742" w:name="_Toc54786507"/>
      <w:bookmarkStart w:id="9743" w:name="_Toc50022563"/>
      <w:bookmarkStart w:id="9744" w:name="_Toc11143"/>
      <w:bookmarkStart w:id="9745" w:name="_Toc4193"/>
      <w:bookmarkStart w:id="9746" w:name="_Toc50021290"/>
      <w:bookmarkStart w:id="9747" w:name="_Toc42779234"/>
      <w:bookmarkStart w:id="9748" w:name="_Toc18784"/>
      <w:bookmarkStart w:id="9749" w:name="_Toc32368"/>
      <w:bookmarkStart w:id="9750" w:name="_Toc57201359"/>
      <w:bookmarkStart w:id="9751" w:name="_Toc50309865"/>
      <w:bookmarkStart w:id="9752" w:name="_Toc50021859"/>
      <w:bookmarkStart w:id="9753" w:name="_Toc50579597"/>
      <w:bookmarkStart w:id="9754" w:name="_Toc27163"/>
      <w:bookmarkStart w:id="9755" w:name="_Toc3033"/>
      <w:bookmarkStart w:id="9756" w:name="_Toc44004481"/>
      <w:bookmarkStart w:id="9757" w:name="_Toc50023212"/>
      <w:bookmarkStart w:id="9758" w:name="_Toc57641397"/>
      <w:bookmarkStart w:id="9759" w:name="_Toc59101750"/>
      <w:r w:rsidRPr="00E9603C">
        <w:t>6.</w:t>
      </w:r>
      <w:r w:rsidRPr="00E9603C">
        <w:rPr>
          <w:lang w:eastAsia="zh-CN"/>
        </w:rPr>
        <w:t>42</w:t>
      </w:r>
      <w:r w:rsidRPr="00E9603C">
        <w:t>.4</w:t>
      </w:r>
      <w:r w:rsidRPr="00E9603C">
        <w:tab/>
        <w:t>Impacts on services, entities and interfaces</w:t>
      </w:r>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065CE778" w14:textId="77777777" w:rsidR="009166E9" w:rsidRPr="00E9603C" w:rsidRDefault="009166E9">
      <w:r w:rsidRPr="00E9603C">
        <w:t>PCF, AMF, UDM, SMF and OAM need to provide RFSP index related info to NDWAF.</w:t>
      </w:r>
    </w:p>
    <w:p w14:paraId="3528AB74" w14:textId="77777777" w:rsidR="009166E9" w:rsidRPr="00E9603C" w:rsidRDefault="009166E9">
      <w:r w:rsidRPr="00E9603C">
        <w:t>NWDAF provides analytics outcome to PCF or AMF regarding to RFSP policy configuration.</w:t>
      </w:r>
    </w:p>
    <w:p w14:paraId="74465834" w14:textId="77777777" w:rsidR="009166E9" w:rsidRPr="00E9603C" w:rsidRDefault="009166E9">
      <w:pPr>
        <w:pStyle w:val="Heading2"/>
      </w:pPr>
      <w:bookmarkStart w:id="9760" w:name="_Toc50021291"/>
      <w:bookmarkStart w:id="9761" w:name="_Toc50023213"/>
      <w:bookmarkStart w:id="9762" w:name="_Toc50022564"/>
      <w:bookmarkStart w:id="9763" w:name="_Toc42770179"/>
      <w:bookmarkStart w:id="9764" w:name="_Toc11097"/>
      <w:bookmarkStart w:id="9765" w:name="_Toc44004482"/>
      <w:bookmarkStart w:id="9766" w:name="_Toc50023798"/>
      <w:bookmarkStart w:id="9767" w:name="_Toc54779548"/>
      <w:bookmarkStart w:id="9768" w:name="_Toc57201360"/>
      <w:bookmarkStart w:id="9769" w:name="_Toc50021860"/>
      <w:bookmarkStart w:id="9770" w:name="_Toc50579598"/>
      <w:bookmarkStart w:id="9771" w:name="_Toc43393310"/>
      <w:bookmarkStart w:id="9772" w:name="_Toc42779235"/>
      <w:bookmarkStart w:id="9773" w:name="_Toc50309866"/>
      <w:bookmarkStart w:id="9774" w:name="_Toc28802"/>
      <w:bookmarkStart w:id="9775" w:name="_Toc54786508"/>
      <w:bookmarkStart w:id="9776" w:name="_Toc54770196"/>
      <w:bookmarkStart w:id="9777" w:name="_Toc57641398"/>
      <w:bookmarkStart w:id="9778" w:name="_Toc59101751"/>
      <w:r w:rsidRPr="00E9603C">
        <w:rPr>
          <w:lang w:eastAsia="zh-CN"/>
        </w:rPr>
        <w:t>6.43</w:t>
      </w:r>
      <w:r w:rsidRPr="00E9603C">
        <w:rPr>
          <w:lang w:eastAsia="ko-KR"/>
        </w:rPr>
        <w:tab/>
      </w:r>
      <w:r w:rsidRPr="00E9603C">
        <w:t xml:space="preserve">Solution </w:t>
      </w:r>
      <w:r w:rsidRPr="00E9603C">
        <w:rPr>
          <w:lang w:eastAsia="zh-CN"/>
        </w:rPr>
        <w:t>#43</w:t>
      </w:r>
      <w:r w:rsidRPr="00E9603C">
        <w:t>: RFSP index value using Analytics Id Service Experience</w:t>
      </w:r>
      <w:bookmarkEnd w:id="9464"/>
      <w:bookmarkEnd w:id="9465"/>
      <w:bookmarkEnd w:id="9466"/>
      <w:bookmarkEnd w:id="9467"/>
      <w:bookmarkEnd w:id="9468"/>
      <w:bookmarkEnd w:id="9478"/>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p>
    <w:p w14:paraId="49B2C5A4" w14:textId="77777777" w:rsidR="009166E9" w:rsidRPr="00E9603C" w:rsidRDefault="009166E9">
      <w:pPr>
        <w:pStyle w:val="Heading3"/>
      </w:pPr>
      <w:bookmarkStart w:id="9779" w:name="_Toc50579599"/>
      <w:bookmarkStart w:id="9780" w:name="_Toc9262"/>
      <w:bookmarkStart w:id="9781" w:name="_Toc9241"/>
      <w:bookmarkStart w:id="9782" w:name="_Toc50309867"/>
      <w:bookmarkStart w:id="9783" w:name="_Toc54770197"/>
      <w:bookmarkStart w:id="9784" w:name="_Toc54779549"/>
      <w:bookmarkStart w:id="9785" w:name="_Toc54786509"/>
      <w:bookmarkStart w:id="9786" w:name="_Toc42770180"/>
      <w:bookmarkStart w:id="9787" w:name="_Toc11499"/>
      <w:bookmarkStart w:id="9788" w:name="_Toc17569"/>
      <w:bookmarkStart w:id="9789" w:name="_Toc42779236"/>
      <w:bookmarkStart w:id="9790" w:name="_Toc20160"/>
      <w:bookmarkStart w:id="9791" w:name="_Toc31759"/>
      <w:bookmarkStart w:id="9792" w:name="_Toc43393311"/>
      <w:bookmarkStart w:id="9793" w:name="_Toc50022565"/>
      <w:bookmarkStart w:id="9794" w:name="_Toc3153"/>
      <w:bookmarkStart w:id="9795" w:name="_Toc57201361"/>
      <w:bookmarkStart w:id="9796" w:name="_Toc1655"/>
      <w:bookmarkStart w:id="9797" w:name="_Toc44004483"/>
      <w:bookmarkStart w:id="9798" w:name="_Toc50023214"/>
      <w:bookmarkStart w:id="9799" w:name="_Toc50023799"/>
      <w:bookmarkStart w:id="9800" w:name="_Toc50021861"/>
      <w:bookmarkStart w:id="9801" w:name="_Toc50021292"/>
      <w:bookmarkStart w:id="9802" w:name="_Toc57641399"/>
      <w:bookmarkStart w:id="9803" w:name="_Toc59101752"/>
      <w:r w:rsidRPr="00E9603C">
        <w:t>6.</w:t>
      </w:r>
      <w:r w:rsidRPr="00E9603C">
        <w:rPr>
          <w:lang w:eastAsia="zh-CN"/>
        </w:rPr>
        <w:t>43</w:t>
      </w:r>
      <w:r w:rsidRPr="00E9603C">
        <w:t>.1</w:t>
      </w:r>
      <w:r w:rsidRPr="00E9603C">
        <w:tab/>
        <w:t>Description</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6A54FD11" w14:textId="77777777" w:rsidR="009166E9" w:rsidRPr="00E9603C" w:rsidRDefault="009166E9">
      <w:r w:rsidRPr="00E9603C">
        <w:t>This is a solution for Key issue #12: NWDAF-assisted RFSP policy.</w:t>
      </w:r>
    </w:p>
    <w:p w14:paraId="597D62DF" w14:textId="77777777" w:rsidR="009166E9" w:rsidRPr="00E9603C" w:rsidRDefault="009166E9">
      <w:r w:rsidRPr="00E9603C">
        <w:t>The existing Analytics Id on Service Experience is consumed by the PCF to request NWDAF to report the Observed Service Experience for a UE.</w:t>
      </w:r>
    </w:p>
    <w:p w14:paraId="3A46DBDB" w14:textId="77777777" w:rsidR="009166E9" w:rsidRPr="00E9603C" w:rsidRDefault="009166E9">
      <w:r w:rsidRPr="00E9603C">
        <w:t xml:space="preserve">The PCF is configured with operator policies, as defined in </w:t>
      </w:r>
      <w:r w:rsidR="00E9603C" w:rsidRPr="00E9603C">
        <w:t>TS</w:t>
      </w:r>
      <w:r w:rsidR="00E9603C">
        <w:t> </w:t>
      </w:r>
      <w:r w:rsidR="00E9603C" w:rsidRPr="00E9603C">
        <w:t>23.503</w:t>
      </w:r>
      <w:r w:rsidR="00E9603C">
        <w:t> </w:t>
      </w:r>
      <w:r w:rsidR="00E9603C" w:rsidRPr="00E9603C">
        <w:t>[</w:t>
      </w:r>
      <w:r w:rsidRPr="00E9603C">
        <w:t>4], that enables the operator to modify the RFSP index value assigned by subscription taking into consideration the time of the day, the location of the UE (such as Area of Interest), the application in use, the Access and Mobility Policy subscription data, the Observed Service Experience and the UE capabilities.</w:t>
      </w:r>
    </w:p>
    <w:p w14:paraId="4B6D280A" w14:textId="77777777" w:rsidR="009166E9" w:rsidRPr="00E9603C" w:rsidRDefault="009166E9">
      <w:r w:rsidRPr="00E9603C">
        <w:t>At UE registration, the AMF establishes an AM Policy association with the PCF serving the AMF. The PCF serving the AMF checks operator policies that indicates:</w:t>
      </w:r>
    </w:p>
    <w:p w14:paraId="35A5EC6A" w14:textId="77777777" w:rsidR="009166E9" w:rsidRPr="00E9603C" w:rsidRDefault="009166E9">
      <w:pPr>
        <w:pStyle w:val="B1"/>
      </w:pPr>
      <w:r w:rsidRPr="00E9603C">
        <w:t>-</w:t>
      </w:r>
      <w:r w:rsidRPr="00E9603C">
        <w:tab/>
        <w:t>if Access and Mobility Policy subscription data is retrieved from UDR.</w:t>
      </w:r>
    </w:p>
    <w:p w14:paraId="396B5DBF" w14:textId="77777777" w:rsidR="009166E9" w:rsidRPr="00E9603C" w:rsidRDefault="009166E9">
      <w:pPr>
        <w:pStyle w:val="B1"/>
      </w:pPr>
      <w:r w:rsidRPr="00E9603C">
        <w:t>-</w:t>
      </w:r>
      <w:r w:rsidRPr="00E9603C">
        <w:tab/>
        <w:t>if subscription to Analytics Id Observed Service Experience for the UE and for an application is needed.</w:t>
      </w:r>
    </w:p>
    <w:p w14:paraId="66F84DEA" w14:textId="77777777" w:rsidR="009166E9" w:rsidRPr="00E9603C" w:rsidRDefault="009166E9">
      <w:pPr>
        <w:pStyle w:val="B1"/>
      </w:pPr>
      <w:r w:rsidRPr="00E9603C">
        <w:t>-</w:t>
      </w:r>
      <w:r w:rsidRPr="00E9603C">
        <w:tab/>
        <w:t>If subscription to Event Reporting from the PCF that serves the SMF that has the PDU session for this UE.</w:t>
      </w:r>
    </w:p>
    <w:p w14:paraId="5ED1E891" w14:textId="77777777" w:rsidR="009166E9" w:rsidRPr="00E9603C" w:rsidRDefault="009166E9">
      <w:pPr>
        <w:pStyle w:val="Heading3"/>
        <w:rPr>
          <w:lang w:eastAsia="zh-CN"/>
        </w:rPr>
      </w:pPr>
      <w:bookmarkStart w:id="9804" w:name="_Toc1482"/>
      <w:bookmarkStart w:id="9805" w:name="_Toc42770181"/>
      <w:bookmarkStart w:id="9806" w:name="_Toc29473"/>
      <w:bookmarkStart w:id="9807" w:name="_Toc50309868"/>
      <w:bookmarkStart w:id="9808" w:name="_Toc50021862"/>
      <w:bookmarkStart w:id="9809" w:name="_Toc50579600"/>
      <w:bookmarkStart w:id="9810" w:name="_Toc18193"/>
      <w:bookmarkStart w:id="9811" w:name="_Toc22602"/>
      <w:bookmarkStart w:id="9812" w:name="_Toc50021293"/>
      <w:bookmarkStart w:id="9813" w:name="_Toc43393312"/>
      <w:bookmarkStart w:id="9814" w:name="_Toc50023800"/>
      <w:bookmarkStart w:id="9815" w:name="_Toc2563"/>
      <w:bookmarkStart w:id="9816" w:name="_Toc44004484"/>
      <w:bookmarkStart w:id="9817" w:name="_Toc42779237"/>
      <w:bookmarkStart w:id="9818" w:name="_Toc26806"/>
      <w:bookmarkStart w:id="9819" w:name="_Toc4609"/>
      <w:bookmarkStart w:id="9820" w:name="_Toc54779550"/>
      <w:bookmarkStart w:id="9821" w:name="_Toc54786510"/>
      <w:bookmarkStart w:id="9822" w:name="_Toc50023215"/>
      <w:bookmarkStart w:id="9823" w:name="_Toc26778"/>
      <w:bookmarkStart w:id="9824" w:name="_Toc57201362"/>
      <w:bookmarkStart w:id="9825" w:name="_Toc54770198"/>
      <w:bookmarkStart w:id="9826" w:name="_Toc50022566"/>
      <w:bookmarkStart w:id="9827" w:name="_Toc57641400"/>
      <w:bookmarkStart w:id="9828" w:name="_Toc59101753"/>
      <w:r w:rsidRPr="00E9603C">
        <w:rPr>
          <w:lang w:eastAsia="zh-CN"/>
        </w:rPr>
        <w:t>6.43.2</w:t>
      </w:r>
      <w:r w:rsidRPr="00E9603C">
        <w:rPr>
          <w:lang w:eastAsia="zh-CN"/>
        </w:rPr>
        <w:tab/>
        <w:t>Input Data</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p>
    <w:p w14:paraId="35D3E55B" w14:textId="77777777" w:rsidR="009166E9" w:rsidRPr="00E9603C" w:rsidRDefault="009166E9">
      <w:pPr>
        <w:rPr>
          <w:lang w:eastAsia="zh-CN"/>
        </w:rPr>
      </w:pPr>
      <w:bookmarkStart w:id="9829" w:name="_Hlk41985952"/>
      <w:r w:rsidRPr="00E9603C">
        <w:rPr>
          <w:lang w:eastAsia="zh-CN"/>
        </w:rPr>
        <w:t xml:space="preserve">The existing input data to calculate the Observe Service experience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is extended to retrieve OAM input data per RAT and Frequency.</w:t>
      </w:r>
    </w:p>
    <w:p w14:paraId="1D12B65E" w14:textId="77777777" w:rsidR="009166E9" w:rsidRPr="00E9603C" w:rsidRDefault="009166E9">
      <w:pPr>
        <w:pStyle w:val="Heading3"/>
        <w:rPr>
          <w:lang w:eastAsia="zh-CN"/>
        </w:rPr>
      </w:pPr>
      <w:bookmarkStart w:id="9830" w:name="_Toc42770182"/>
      <w:bookmarkStart w:id="9831" w:name="_Toc25486"/>
      <w:bookmarkStart w:id="9832" w:name="_Toc43393313"/>
      <w:bookmarkStart w:id="9833" w:name="_Toc3934"/>
      <w:bookmarkStart w:id="9834" w:name="_Toc9716"/>
      <w:bookmarkStart w:id="9835" w:name="_Toc44004485"/>
      <w:bookmarkStart w:id="9836" w:name="_Toc50021294"/>
      <w:bookmarkStart w:id="9837" w:name="_Toc50022567"/>
      <w:bookmarkStart w:id="9838" w:name="_Toc50023216"/>
      <w:bookmarkStart w:id="9839" w:name="_Toc50023801"/>
      <w:bookmarkStart w:id="9840" w:name="_Toc50309869"/>
      <w:bookmarkStart w:id="9841" w:name="_Toc50579601"/>
      <w:bookmarkStart w:id="9842" w:name="_Toc50021863"/>
      <w:bookmarkStart w:id="9843" w:name="_Toc42779238"/>
      <w:bookmarkStart w:id="9844" w:name="_Toc32049"/>
      <w:bookmarkStart w:id="9845" w:name="_Toc20250"/>
      <w:bookmarkStart w:id="9846" w:name="_Toc16160"/>
      <w:bookmarkStart w:id="9847" w:name="_Toc54770199"/>
      <w:bookmarkStart w:id="9848" w:name="_Toc54779551"/>
      <w:bookmarkStart w:id="9849" w:name="_Toc54786511"/>
      <w:bookmarkStart w:id="9850" w:name="_Toc8304"/>
      <w:bookmarkStart w:id="9851" w:name="_Toc57201363"/>
      <w:bookmarkStart w:id="9852" w:name="_Toc360"/>
      <w:bookmarkStart w:id="9853" w:name="_Toc57641401"/>
      <w:bookmarkStart w:id="9854" w:name="_Toc59101754"/>
      <w:bookmarkEnd w:id="9829"/>
      <w:r w:rsidRPr="00E9603C">
        <w:rPr>
          <w:lang w:eastAsia="zh-CN"/>
        </w:rPr>
        <w:t>6.43.3</w:t>
      </w:r>
      <w:r w:rsidRPr="00E9603C">
        <w:rPr>
          <w:lang w:eastAsia="zh-CN"/>
        </w:rPr>
        <w:tab/>
        <w:t>Output Analytics</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71EAF39C" w14:textId="77777777" w:rsidR="009166E9" w:rsidRPr="00E9603C" w:rsidRDefault="009166E9">
      <w:pPr>
        <w:rPr>
          <w:lang w:eastAsia="zh-CN"/>
        </w:rPr>
      </w:pPr>
      <w:r w:rsidRPr="00E9603C">
        <w:rPr>
          <w:lang w:eastAsia="zh-CN"/>
        </w:rPr>
        <w:t xml:space="preserve">The existing output Analytics for Observed Service experience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is extended to provide Observed Service Experience per RAT type and Frequency.</w:t>
      </w:r>
    </w:p>
    <w:p w14:paraId="5D90A21A" w14:textId="77777777" w:rsidR="009166E9" w:rsidRPr="00E9603C" w:rsidRDefault="009166E9">
      <w:pPr>
        <w:pStyle w:val="Heading3"/>
        <w:rPr>
          <w:lang w:eastAsia="zh-CN"/>
        </w:rPr>
      </w:pPr>
      <w:bookmarkStart w:id="9855" w:name="_Toc57201364"/>
      <w:bookmarkStart w:id="9856" w:name="_Toc44004486"/>
      <w:bookmarkStart w:id="9857" w:name="_Toc10025"/>
      <w:bookmarkStart w:id="9858" w:name="_Toc10510"/>
      <w:bookmarkStart w:id="9859" w:name="_Toc29158"/>
      <w:bookmarkStart w:id="9860" w:name="_Toc42779239"/>
      <w:bookmarkStart w:id="9861" w:name="_Toc12678"/>
      <w:bookmarkStart w:id="9862" w:name="_Toc50023802"/>
      <w:bookmarkStart w:id="9863" w:name="_Toc50023217"/>
      <w:bookmarkStart w:id="9864" w:name="_Toc50579602"/>
      <w:bookmarkStart w:id="9865" w:name="_Toc50021864"/>
      <w:bookmarkStart w:id="9866" w:name="_Toc43393314"/>
      <w:bookmarkStart w:id="9867" w:name="_Toc50021295"/>
      <w:bookmarkStart w:id="9868" w:name="_Toc50022568"/>
      <w:bookmarkStart w:id="9869" w:name="_Toc42770183"/>
      <w:bookmarkStart w:id="9870" w:name="_Toc26377"/>
      <w:bookmarkStart w:id="9871" w:name="_Toc21048"/>
      <w:bookmarkStart w:id="9872" w:name="_Toc11100"/>
      <w:bookmarkStart w:id="9873" w:name="_Toc54770200"/>
      <w:bookmarkStart w:id="9874" w:name="_Toc19727"/>
      <w:bookmarkStart w:id="9875" w:name="_Toc50309870"/>
      <w:bookmarkStart w:id="9876" w:name="_Toc54779552"/>
      <w:bookmarkStart w:id="9877" w:name="_Toc54786512"/>
      <w:bookmarkStart w:id="9878" w:name="_Toc57641402"/>
      <w:bookmarkStart w:id="9879" w:name="_Toc59101755"/>
      <w:r w:rsidRPr="00E9603C">
        <w:rPr>
          <w:lang w:eastAsia="zh-CN"/>
        </w:rPr>
        <w:t>6.43.4</w:t>
      </w:r>
      <w:r w:rsidRPr="00E9603C">
        <w:rPr>
          <w:lang w:eastAsia="zh-CN"/>
        </w:rPr>
        <w:tab/>
        <w:t>Procedures</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p>
    <w:bookmarkStart w:id="9880" w:name="_Toc3937"/>
    <w:bookmarkStart w:id="9881" w:name="_Toc27827"/>
    <w:bookmarkStart w:id="9882" w:name="_Toc26774"/>
    <w:bookmarkStart w:id="9883" w:name="_Toc31496"/>
    <w:bookmarkStart w:id="9884" w:name="_Toc1634"/>
    <w:bookmarkStart w:id="9885" w:name="_Toc15091"/>
    <w:p w14:paraId="10A7B828" w14:textId="77777777" w:rsidR="009166E9" w:rsidRPr="00E9603C" w:rsidRDefault="009166E9">
      <w:pPr>
        <w:pStyle w:val="TH"/>
        <w:rPr>
          <w:lang w:eastAsia="zh-CN"/>
        </w:rPr>
      </w:pPr>
      <w:r w:rsidRPr="00E9603C">
        <w:object w:dxaOrig="12726" w:dyaOrig="10075" w14:anchorId="22EF69E3">
          <v:shape id="对象 188" o:spid="_x0000_i1124" type="#_x0000_t75" style="width:411pt;height:327.5pt;mso-position-horizontal-relative:page;mso-position-vertical-relative:page" o:ole="">
            <v:imagedata r:id="rId196" o:title=""/>
          </v:shape>
          <o:OLEObject Type="Embed" ProgID="Visio.Drawing.11" ShapeID="对象 188" DrawAspect="Content" ObjectID="_1669716030" r:id="rId197"/>
        </w:object>
      </w:r>
      <w:bookmarkEnd w:id="9880"/>
      <w:bookmarkEnd w:id="9881"/>
      <w:bookmarkEnd w:id="9882"/>
      <w:bookmarkEnd w:id="9883"/>
      <w:bookmarkEnd w:id="9884"/>
      <w:bookmarkEnd w:id="9885"/>
    </w:p>
    <w:p w14:paraId="0D50A1EA" w14:textId="77777777" w:rsidR="009166E9" w:rsidRPr="00E9603C" w:rsidRDefault="009166E9">
      <w:pPr>
        <w:pStyle w:val="TF"/>
        <w:rPr>
          <w:lang w:eastAsia="zh-CN"/>
        </w:rPr>
      </w:pPr>
      <w:r w:rsidRPr="00E9603C">
        <w:t>Figure 6.</w:t>
      </w:r>
      <w:r w:rsidRPr="00E9603C">
        <w:rPr>
          <w:lang w:eastAsia="zh-CN"/>
        </w:rPr>
        <w:t>43</w:t>
      </w:r>
      <w:r w:rsidRPr="00E9603C">
        <w:t>.4-1: Procedure to allocate the RFSP value for an Application considering Analytics</w:t>
      </w:r>
    </w:p>
    <w:p w14:paraId="69603724" w14:textId="77777777" w:rsidR="009166E9" w:rsidRPr="00E9603C" w:rsidRDefault="009166E9">
      <w:pPr>
        <w:pStyle w:val="B1"/>
      </w:pPr>
      <w:r w:rsidRPr="00E9603C">
        <w:t>1.</w:t>
      </w:r>
      <w:r w:rsidRPr="00E9603C">
        <w:tab/>
        <w:t xml:space="preserve">The AMF sends Npcf_AMPolicyControl_Create to the PCF to establish an AM policy control association, the requests includes the information listed in </w:t>
      </w:r>
      <w:r w:rsidR="00E9603C" w:rsidRPr="00E9603C">
        <w:t>TS</w:t>
      </w:r>
      <w:r w:rsidR="00E9603C">
        <w:t> </w:t>
      </w:r>
      <w:r w:rsidR="00E9603C" w:rsidRPr="00E9603C">
        <w:t>23.502</w:t>
      </w:r>
      <w:r w:rsidR="00E9603C">
        <w:t> </w:t>
      </w:r>
      <w:r w:rsidR="00E9603C" w:rsidRPr="00E9603C">
        <w:t>[</w:t>
      </w:r>
      <w:r w:rsidRPr="00E9603C">
        <w:t>3] clause 4.16.1, extended with the UE Radio Capabilities.</w:t>
      </w:r>
    </w:p>
    <w:p w14:paraId="2B305591" w14:textId="77777777" w:rsidR="009166E9" w:rsidRPr="00E9603C" w:rsidRDefault="009166E9">
      <w:pPr>
        <w:pStyle w:val="B1"/>
      </w:pPr>
      <w:r w:rsidRPr="00E9603C">
        <w:t>2.</w:t>
      </w:r>
      <w:r w:rsidRPr="00E9603C">
        <w:tab/>
        <w:t>The PCF checks operator policies to assign the RFSP index value, when a user consumes Application Id, under the conditions to keep the Service experience under the configured values for the application under the conditions reported by the UE Radio Capabilities. For example, a User consumes gaming services, that requires Service Experience set to 3 or larger, if the user is gold, RFSP index value is assigned to a value that allows moving UE to NR with high frequency under the conditions locally defined in RAN.</w:t>
      </w:r>
    </w:p>
    <w:p w14:paraId="784F6E52" w14:textId="77777777" w:rsidR="009166E9" w:rsidRPr="00E9603C" w:rsidRDefault="009166E9">
      <w:pPr>
        <w:pStyle w:val="B1"/>
      </w:pPr>
      <w:r w:rsidRPr="00E9603C">
        <w:t>3.</w:t>
      </w:r>
      <w:r w:rsidRPr="00E9603C">
        <w:tab/>
        <w:t>The PCF retrieves the AM policy control data from the UDR; using Nudr_DM_Query to retrieve the user category.</w:t>
      </w:r>
    </w:p>
    <w:p w14:paraId="1A48270B" w14:textId="77777777" w:rsidR="009166E9" w:rsidRPr="00E9603C" w:rsidRDefault="009166E9">
      <w:pPr>
        <w:pStyle w:val="B1"/>
      </w:pPr>
      <w:r w:rsidRPr="00E9603C">
        <w:t>4.</w:t>
      </w:r>
      <w:r w:rsidRPr="00E9603C">
        <w:tab/>
        <w:t>The UDR returns the AM policy control data including the user category, e.g. gold.</w:t>
      </w:r>
    </w:p>
    <w:p w14:paraId="5D0E9029" w14:textId="77777777" w:rsidR="009166E9" w:rsidRPr="00E9603C" w:rsidRDefault="009166E9">
      <w:pPr>
        <w:pStyle w:val="B1"/>
      </w:pPr>
      <w:r w:rsidRPr="00E9603C">
        <w:t>5.</w:t>
      </w:r>
      <w:r w:rsidRPr="00E9603C">
        <w:tab/>
        <w:t>The PCF sends an Analytics subscribe (Analytics ID = Service Experience/Service Behaviour, Target of Analytics Reporting =/UE ID, Analytics Filter information = (Application ID, S-NSSAI, DNN,), to NWDAF by invoking a Nnwdaf_AnalyticsSubscription_Subscribe.</w:t>
      </w:r>
    </w:p>
    <w:p w14:paraId="12BD5375" w14:textId="77777777" w:rsidR="009166E9" w:rsidRPr="00E9603C" w:rsidRDefault="009166E9">
      <w:pPr>
        <w:pStyle w:val="B1"/>
      </w:pPr>
      <w:r w:rsidRPr="00E9603C">
        <w:t>6.</w:t>
      </w:r>
      <w:r w:rsidRPr="00E9603C">
        <w:tab/>
        <w:t>The NWDAF provides the data analytics, i.e. the observed Service Experience (which can be a range of values that can be different per RAT and Frequency value combination) and service behaviour to the consumer NF by means of Nnwdaf_AnalyticsSubscription_Notify.</w:t>
      </w:r>
    </w:p>
    <w:p w14:paraId="04376BD3" w14:textId="77777777" w:rsidR="009166E9" w:rsidRPr="00E9603C" w:rsidRDefault="009166E9">
      <w:pPr>
        <w:pStyle w:val="B1"/>
      </w:pPr>
      <w:r w:rsidRPr="00E9603C">
        <w:t>7.</w:t>
      </w:r>
      <w:r w:rsidRPr="00E9603C">
        <w:tab/>
        <w:t>If the consumer NF is a PCF that serves both the AMF and the SMF(s) for a UE, then the PCF subscribes to SMF to report when the application starts or stops and step 12 takes place.</w:t>
      </w:r>
    </w:p>
    <w:p w14:paraId="5D303998" w14:textId="77777777" w:rsidR="009166E9" w:rsidRPr="00E9603C" w:rsidRDefault="009166E9">
      <w:pPr>
        <w:pStyle w:val="B1"/>
      </w:pPr>
      <w:r w:rsidRPr="00E9603C">
        <w:t>8.</w:t>
      </w:r>
      <w:r w:rsidRPr="00E9603C">
        <w:tab/>
        <w:t>If the consumer NF is a PCF that serves the AMF then the PCF maps the Application ID into the DNN and S-NSSAI that provides access to the Application and requests the BSF to notify the PCF serving the DNN, S-NSSAI for the SUPI.</w:t>
      </w:r>
    </w:p>
    <w:p w14:paraId="1E1E620C" w14:textId="77777777" w:rsidR="009166E9" w:rsidRPr="00E9603C" w:rsidRDefault="009166E9">
      <w:pPr>
        <w:pStyle w:val="B1"/>
      </w:pPr>
      <w:r w:rsidRPr="00E9603C">
        <w:t>9.</w:t>
      </w:r>
      <w:r w:rsidRPr="00E9603C">
        <w:tab/>
        <w:t>The BSF provides the PCF(s) serving the DNN, S-NSSAI for the SUPI.</w:t>
      </w:r>
    </w:p>
    <w:p w14:paraId="0EA43A6F" w14:textId="77777777" w:rsidR="009166E9" w:rsidRPr="00E9603C" w:rsidRDefault="009166E9">
      <w:pPr>
        <w:pStyle w:val="B1"/>
      </w:pPr>
      <w:r w:rsidRPr="00E9603C">
        <w:t>10.</w:t>
      </w:r>
      <w:r w:rsidRPr="00E9603C">
        <w:tab/>
        <w:t>The PCF subscribes to reporting service start/stop to the SMF.</w:t>
      </w:r>
    </w:p>
    <w:p w14:paraId="4D626028" w14:textId="77777777" w:rsidR="009166E9" w:rsidRPr="00E9603C" w:rsidRDefault="009166E9">
      <w:pPr>
        <w:pStyle w:val="B1"/>
      </w:pPr>
      <w:r w:rsidRPr="00E9603C">
        <w:t>11.</w:t>
      </w:r>
      <w:r w:rsidRPr="00E9603C">
        <w:tab/>
        <w:t>The PCF serving the SMF acknowledge the subscription.</w:t>
      </w:r>
    </w:p>
    <w:p w14:paraId="520FC256" w14:textId="77777777" w:rsidR="009166E9" w:rsidRPr="00E9603C" w:rsidRDefault="009166E9">
      <w:pPr>
        <w:pStyle w:val="B1"/>
      </w:pPr>
      <w:r w:rsidRPr="00E9603C">
        <w:t>12.</w:t>
      </w:r>
      <w:r w:rsidRPr="00E9603C">
        <w:tab/>
        <w:t>The PCF assigns a RFSP value to the AMF.</w:t>
      </w:r>
    </w:p>
    <w:p w14:paraId="419F34FC" w14:textId="77777777" w:rsidR="009166E9" w:rsidRPr="00E9603C" w:rsidRDefault="009166E9">
      <w:pPr>
        <w:rPr>
          <w:lang w:eastAsia="zh-CN"/>
        </w:rPr>
      </w:pPr>
      <w:r w:rsidRPr="00E9603C">
        <w:rPr>
          <w:lang w:eastAsia="zh-CN"/>
        </w:rPr>
        <w:t>At the time the PCF serving the SMF reports that application is detected, the PCF updates the RFSP value to the AMF.</w:t>
      </w:r>
    </w:p>
    <w:p w14:paraId="13C075ED" w14:textId="77777777" w:rsidR="009166E9" w:rsidRPr="00E9603C" w:rsidRDefault="009166E9">
      <w:pPr>
        <w:pStyle w:val="Heading3"/>
      </w:pPr>
      <w:bookmarkStart w:id="9886" w:name="_Toc23443"/>
      <w:bookmarkStart w:id="9887" w:name="_Toc16776"/>
      <w:bookmarkStart w:id="9888" w:name="_Toc44004487"/>
      <w:bookmarkStart w:id="9889" w:name="_Toc50579603"/>
      <w:bookmarkStart w:id="9890" w:name="_Toc50023803"/>
      <w:bookmarkStart w:id="9891" w:name="_Toc50022569"/>
      <w:bookmarkStart w:id="9892" w:name="_Toc3196"/>
      <w:bookmarkStart w:id="9893" w:name="_Toc50021296"/>
      <w:bookmarkStart w:id="9894" w:name="_Toc32530"/>
      <w:bookmarkStart w:id="9895" w:name="_Toc5045"/>
      <w:bookmarkStart w:id="9896" w:name="_Toc2580"/>
      <w:bookmarkStart w:id="9897" w:name="_Toc42770184"/>
      <w:bookmarkStart w:id="9898" w:name="_Toc42779240"/>
      <w:bookmarkStart w:id="9899" w:name="_Toc19587"/>
      <w:bookmarkStart w:id="9900" w:name="_Toc31708"/>
      <w:bookmarkStart w:id="9901" w:name="_Toc43393315"/>
      <w:bookmarkStart w:id="9902" w:name="_Toc50309871"/>
      <w:bookmarkStart w:id="9903" w:name="_Toc54770201"/>
      <w:bookmarkStart w:id="9904" w:name="_Toc54779553"/>
      <w:bookmarkStart w:id="9905" w:name="_Toc54786513"/>
      <w:bookmarkStart w:id="9906" w:name="_Toc50023218"/>
      <w:bookmarkStart w:id="9907" w:name="_Toc57201365"/>
      <w:bookmarkStart w:id="9908" w:name="_Toc50021865"/>
      <w:bookmarkStart w:id="9909" w:name="_Toc57641403"/>
      <w:bookmarkStart w:id="9910" w:name="_Toc59101756"/>
      <w:r w:rsidRPr="00E9603C">
        <w:t>6.</w:t>
      </w:r>
      <w:r w:rsidRPr="00E9603C">
        <w:rPr>
          <w:lang w:eastAsia="zh-CN"/>
        </w:rPr>
        <w:t>43</w:t>
      </w:r>
      <w:r w:rsidRPr="00E9603C">
        <w:t>.5</w:t>
      </w:r>
      <w:r w:rsidRPr="00E9603C">
        <w:tab/>
        <w:t>Impacts on services, entities and interfaces</w:t>
      </w:r>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p>
    <w:p w14:paraId="5978B86C" w14:textId="77777777" w:rsidR="009166E9" w:rsidRPr="00E9603C" w:rsidRDefault="009166E9">
      <w:r w:rsidRPr="00E9603C">
        <w:t>PCF: Take analytics on Service Experience Analytics Id and UE Radio Capabilities into account.</w:t>
      </w:r>
    </w:p>
    <w:p w14:paraId="0747F156" w14:textId="77777777" w:rsidR="009166E9" w:rsidRPr="00E9603C" w:rsidRDefault="009166E9">
      <w:r w:rsidRPr="00E9603C">
        <w:t>When both PCF-AM and PCF-SM are different PCFs:</w:t>
      </w:r>
    </w:p>
    <w:p w14:paraId="6E022B82" w14:textId="77777777" w:rsidR="009166E9" w:rsidRPr="00E9603C" w:rsidRDefault="009166E9">
      <w:pPr>
        <w:pStyle w:val="B1"/>
      </w:pPr>
      <w:r w:rsidRPr="00E9603C">
        <w:t>-</w:t>
      </w:r>
      <w:r w:rsidRPr="00E9603C">
        <w:tab/>
        <w:t>the PCF-AM subscribes to BSF to discover the PCF-SM serving a DNN, S-NSSAI for a SUPI.</w:t>
      </w:r>
    </w:p>
    <w:p w14:paraId="644C0E10" w14:textId="77777777" w:rsidR="009166E9" w:rsidRPr="00E9603C" w:rsidRDefault="009166E9">
      <w:pPr>
        <w:pStyle w:val="B1"/>
      </w:pPr>
      <w:r w:rsidRPr="00E9603C">
        <w:t>-</w:t>
      </w:r>
      <w:r w:rsidRPr="00E9603C">
        <w:tab/>
        <w:t>The PCF-AM subscribes to the PCF-SM to report start and stop of application.</w:t>
      </w:r>
    </w:p>
    <w:p w14:paraId="54C4751F" w14:textId="77777777" w:rsidR="009166E9" w:rsidRPr="00E9603C" w:rsidRDefault="009166E9">
      <w:pPr>
        <w:pStyle w:val="B1"/>
      </w:pPr>
      <w:r w:rsidRPr="00E9603C">
        <w:t>-</w:t>
      </w:r>
      <w:r w:rsidRPr="00E9603C">
        <w:tab/>
        <w:t>The PCF-SM exposes application start and stop and the subscription triggers provisioning of PCC Rules to the SMF.</w:t>
      </w:r>
    </w:p>
    <w:p w14:paraId="0FCE0307" w14:textId="77777777" w:rsidR="009166E9" w:rsidRPr="00E9603C" w:rsidRDefault="009166E9">
      <w:r w:rsidRPr="00E9603C">
        <w:t>AMF: Report UE Radio Capabilities to the PCF at AM Policy Association establishment.</w:t>
      </w:r>
    </w:p>
    <w:p w14:paraId="6D56D212" w14:textId="77777777" w:rsidR="009166E9" w:rsidRPr="00E9603C" w:rsidRDefault="009166E9">
      <w:r w:rsidRPr="00E9603C">
        <w:t>NWDAF: Analytics Id on Service experience is extended to provide different values per RAT and Frequency combination.</w:t>
      </w:r>
    </w:p>
    <w:p w14:paraId="36C5F506" w14:textId="77777777" w:rsidR="009166E9" w:rsidRPr="00E9603C" w:rsidRDefault="009166E9">
      <w:pPr>
        <w:pStyle w:val="Heading2"/>
        <w:overflowPunct/>
        <w:autoSpaceDE/>
        <w:autoSpaceDN/>
        <w:adjustRightInd/>
        <w:textAlignment w:val="auto"/>
        <w:rPr>
          <w:lang w:eastAsia="en-US"/>
        </w:rPr>
      </w:pPr>
      <w:bookmarkStart w:id="9911" w:name="_Toc24180"/>
      <w:bookmarkStart w:id="9912" w:name="_Toc125"/>
      <w:bookmarkStart w:id="9913" w:name="_Toc29350"/>
      <w:bookmarkStart w:id="9914" w:name="_Toc54786514"/>
      <w:bookmarkStart w:id="9915" w:name="_Toc5760"/>
      <w:bookmarkStart w:id="9916" w:name="_Toc42770185"/>
      <w:bookmarkStart w:id="9917" w:name="_Toc43393316"/>
      <w:bookmarkStart w:id="9918" w:name="_Toc42779241"/>
      <w:bookmarkStart w:id="9919" w:name="_Toc11107"/>
      <w:bookmarkStart w:id="9920" w:name="_Toc50023219"/>
      <w:bookmarkStart w:id="9921" w:name="_Toc26167"/>
      <w:bookmarkStart w:id="9922" w:name="_Toc44004488"/>
      <w:bookmarkStart w:id="9923" w:name="_Toc50021866"/>
      <w:bookmarkStart w:id="9924" w:name="_Toc2804"/>
      <w:bookmarkStart w:id="9925" w:name="_Toc1260"/>
      <w:bookmarkStart w:id="9926" w:name="_Toc2091"/>
      <w:bookmarkStart w:id="9927" w:name="_Toc50309872"/>
      <w:bookmarkStart w:id="9928" w:name="_Toc50579604"/>
      <w:bookmarkStart w:id="9929" w:name="_Toc50022570"/>
      <w:bookmarkStart w:id="9930" w:name="_Toc50023804"/>
      <w:bookmarkStart w:id="9931" w:name="_Toc27023"/>
      <w:bookmarkStart w:id="9932" w:name="_Toc54770202"/>
      <w:bookmarkStart w:id="9933" w:name="_Toc57201366"/>
      <w:bookmarkStart w:id="9934" w:name="_Toc23373"/>
      <w:bookmarkStart w:id="9935" w:name="_Toc6817"/>
      <w:bookmarkStart w:id="9936" w:name="_Toc54779554"/>
      <w:bookmarkStart w:id="9937" w:name="_Toc50021297"/>
      <w:bookmarkStart w:id="9938" w:name="_Toc27283"/>
      <w:bookmarkStart w:id="9939" w:name="_Toc31219"/>
      <w:bookmarkStart w:id="9940" w:name="_Toc57641404"/>
      <w:bookmarkStart w:id="9941" w:name="_Toc59101757"/>
      <w:r w:rsidRPr="00E9603C">
        <w:rPr>
          <w:lang w:eastAsia="en-US"/>
        </w:rPr>
        <w:t>6.</w:t>
      </w:r>
      <w:r w:rsidRPr="00E9603C">
        <w:rPr>
          <w:lang w:eastAsia="zh-CN"/>
        </w:rPr>
        <w:t>44</w:t>
      </w:r>
      <w:r w:rsidRPr="00E9603C">
        <w:rPr>
          <w:lang w:eastAsia="en-US"/>
        </w:rPr>
        <w:tab/>
        <w:t>Solution #</w:t>
      </w:r>
      <w:r w:rsidRPr="00E9603C">
        <w:rPr>
          <w:lang w:eastAsia="zh-CN"/>
        </w:rPr>
        <w:t>44</w:t>
      </w:r>
      <w:r w:rsidRPr="00E9603C">
        <w:rPr>
          <w:lang w:eastAsia="en-US"/>
        </w:rPr>
        <w:t xml:space="preserve">: Analytics for </w:t>
      </w:r>
      <w:r w:rsidRPr="00E9603C">
        <w:rPr>
          <w:bCs/>
        </w:rPr>
        <w:t>Session Management Congestion Control Experience</w:t>
      </w:r>
      <w:bookmarkEnd w:id="9911"/>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2"/>
      <w:bookmarkEnd w:id="9933"/>
      <w:bookmarkEnd w:id="9935"/>
      <w:bookmarkEnd w:id="9936"/>
      <w:bookmarkEnd w:id="9937"/>
      <w:bookmarkEnd w:id="9940"/>
      <w:bookmarkEnd w:id="9941"/>
    </w:p>
    <w:p w14:paraId="6355C404" w14:textId="77777777" w:rsidR="009166E9" w:rsidRPr="00E9603C" w:rsidRDefault="009166E9">
      <w:pPr>
        <w:pStyle w:val="Heading3"/>
      </w:pPr>
      <w:bookmarkStart w:id="9942" w:name="_Toc18115"/>
      <w:bookmarkStart w:id="9943" w:name="_Toc43393317"/>
      <w:bookmarkStart w:id="9944" w:name="_Toc50023220"/>
      <w:bookmarkStart w:id="9945" w:name="_Toc42779242"/>
      <w:bookmarkStart w:id="9946" w:name="_Toc12125"/>
      <w:bookmarkStart w:id="9947" w:name="_Toc4821"/>
      <w:bookmarkStart w:id="9948" w:name="_Toc2148"/>
      <w:bookmarkStart w:id="9949" w:name="_Toc50021298"/>
      <w:bookmarkStart w:id="9950" w:name="_Toc50309873"/>
      <w:bookmarkStart w:id="9951" w:name="_Toc16927"/>
      <w:bookmarkStart w:id="9952" w:name="_Toc30118"/>
      <w:bookmarkStart w:id="9953" w:name="_Toc50023805"/>
      <w:bookmarkStart w:id="9954" w:name="_Toc50579605"/>
      <w:bookmarkStart w:id="9955" w:name="_Toc54770203"/>
      <w:bookmarkStart w:id="9956" w:name="_Toc54779555"/>
      <w:bookmarkStart w:id="9957" w:name="_Toc50022571"/>
      <w:bookmarkStart w:id="9958" w:name="_Toc54786515"/>
      <w:bookmarkStart w:id="9959" w:name="_Toc44004489"/>
      <w:bookmarkStart w:id="9960" w:name="_Toc57201367"/>
      <w:bookmarkStart w:id="9961" w:name="_Toc32740"/>
      <w:bookmarkStart w:id="9962" w:name="_Toc9503"/>
      <w:bookmarkStart w:id="9963" w:name="_Toc50021867"/>
      <w:bookmarkStart w:id="9964" w:name="_Toc42770186"/>
      <w:bookmarkStart w:id="9965" w:name="_Toc57641405"/>
      <w:bookmarkStart w:id="9966" w:name="_Toc59101758"/>
      <w:r w:rsidRPr="00E9603C">
        <w:rPr>
          <w:lang w:eastAsia="en-US"/>
        </w:rPr>
        <w:t>6.</w:t>
      </w:r>
      <w:r w:rsidRPr="00E9603C">
        <w:rPr>
          <w:lang w:eastAsia="zh-CN"/>
        </w:rPr>
        <w:t>44</w:t>
      </w:r>
      <w:r w:rsidRPr="00E9603C">
        <w:rPr>
          <w:lang w:eastAsia="en-US"/>
        </w:rPr>
        <w:t>.1</w:t>
      </w:r>
      <w:r w:rsidRPr="00E9603C">
        <w:rPr>
          <w:lang w:eastAsia="en-US"/>
        </w:rPr>
        <w:tab/>
        <w:t>Description</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14:paraId="6C4DA950" w14:textId="77777777" w:rsidR="009166E9" w:rsidRPr="00E9603C" w:rsidRDefault="009166E9">
      <w:r w:rsidRPr="00E9603C">
        <w:t>This solution is for Key Issue #13 "Triggering conditions for analytics".</w:t>
      </w:r>
    </w:p>
    <w:p w14:paraId="7A65566C" w14:textId="77777777" w:rsidR="009166E9" w:rsidRPr="00E9603C" w:rsidRDefault="009166E9">
      <w:r w:rsidRPr="00E9603C">
        <w:t xml:space="preserve">According to the Session Management related Congestion Control mechanisms, i.e. DNN based congestion control defined in clause 5.19.7.3 of </w:t>
      </w:r>
      <w:r w:rsidR="00E9603C" w:rsidRPr="00E9603C">
        <w:t>TS</w:t>
      </w:r>
      <w:r w:rsidR="00E9603C">
        <w:t> </w:t>
      </w:r>
      <w:r w:rsidR="00E9603C" w:rsidRPr="00E9603C">
        <w:t>23.501</w:t>
      </w:r>
      <w:r w:rsidR="00E9603C">
        <w:t> </w:t>
      </w:r>
      <w:r w:rsidR="00E9603C" w:rsidRPr="00E9603C">
        <w:t>[</w:t>
      </w:r>
      <w:r w:rsidRPr="00E9603C">
        <w:t xml:space="preserve">2] and S-NSSAI based congestion control defined in clause 5.19.7.4 of </w:t>
      </w:r>
      <w:r w:rsidR="00E9603C" w:rsidRPr="00E9603C">
        <w:t>TS</w:t>
      </w:r>
      <w:r w:rsidR="00E9603C">
        <w:t> </w:t>
      </w:r>
      <w:r w:rsidR="00E9603C" w:rsidRPr="00E9603C">
        <w:t>23.501</w:t>
      </w:r>
      <w:r w:rsidR="00E9603C">
        <w:t> </w:t>
      </w:r>
      <w:r w:rsidR="00E9603C" w:rsidRPr="00E9603C">
        <w:t>[</w:t>
      </w:r>
      <w:r w:rsidRPr="00E9603C">
        <w:t>2], the SMF that is applying or has applied the SM related Congestion Control mechanism does not store any information/history about that towards which UEs the SMF provided the backoff timer. Therefore, fairness to apply the SM related Congestion Control is not considered and cannot be guaranteed. For example, among UEs that use a PDU Session associated with S-NSSAI#1, some of the UEs may experience the S-NSSAI based congestion control high (e.g. receiving NAS SM reject messages with a long backoff timer) while some of the UEs may experience the S-NSSAI based congestion control low (e.g. receiving NAS SM reject messages with a short backoff timer), within a specific period. The backoff timer provided to each UE can be vary because the backoff timer can be up to 70 hours.</w:t>
      </w:r>
    </w:p>
    <w:p w14:paraId="1CB170E3" w14:textId="77777777" w:rsidR="009166E9" w:rsidRPr="00E9603C" w:rsidRDefault="009166E9">
      <w:r w:rsidRPr="00E9603C">
        <w:t>In order to address the problem described above, this solution proposes a new Analytics ID called "Session Management Congestion Control Experience (SMCCE)". NWDAF can provide Observed Session Management Congestion Control Experience analytics for specific DNN and/or S-NSSAI, in the form of statistics or predictions, to a service consumer.</w:t>
      </w:r>
    </w:p>
    <w:p w14:paraId="5E446D7C" w14:textId="77777777" w:rsidR="009166E9" w:rsidRPr="00E9603C" w:rsidRDefault="009166E9">
      <w:r w:rsidRPr="00E9603C">
        <w:t>The service consumer is SMF. The SMF uses potential congestion condition as trigger to request for the SMCCE analytics to the NWDAF.</w:t>
      </w:r>
    </w:p>
    <w:p w14:paraId="022910A8" w14:textId="77777777" w:rsidR="009166E9" w:rsidRPr="00E9603C" w:rsidRDefault="009166E9">
      <w:r w:rsidRPr="00E9603C">
        <w:t>The Observed SMCCE analytics provide one or more than one of the following outputs:</w:t>
      </w:r>
    </w:p>
    <w:p w14:paraId="7C70B201" w14:textId="77777777" w:rsidR="009166E9" w:rsidRPr="00E9603C" w:rsidRDefault="009166E9">
      <w:pPr>
        <w:pStyle w:val="B1"/>
      </w:pPr>
      <w:r w:rsidRPr="00E9603C">
        <w:t>a)</w:t>
      </w:r>
      <w:r w:rsidRPr="00E9603C">
        <w:tab/>
        <w:t>A list of UEs whose experience level of Session Management Congestion Control for specific DNN and/or S-NSSAI is high;</w:t>
      </w:r>
    </w:p>
    <w:p w14:paraId="0A69BA51" w14:textId="77777777" w:rsidR="009166E9" w:rsidRPr="00E9603C" w:rsidRDefault="009166E9">
      <w:pPr>
        <w:pStyle w:val="B1"/>
      </w:pPr>
      <w:r w:rsidRPr="00E9603C">
        <w:t>b)</w:t>
      </w:r>
      <w:r w:rsidRPr="00E9603C">
        <w:tab/>
        <w:t>A list of UEs whose experience level of Session Management Congestion Control for specific DNN and/or S-NSSAI is medium;</w:t>
      </w:r>
    </w:p>
    <w:p w14:paraId="151D79D7" w14:textId="77777777" w:rsidR="009166E9" w:rsidRPr="00E9603C" w:rsidRDefault="009166E9">
      <w:pPr>
        <w:pStyle w:val="B1"/>
      </w:pPr>
      <w:r w:rsidRPr="00E9603C">
        <w:t>c)</w:t>
      </w:r>
      <w:r w:rsidRPr="00E9603C">
        <w:tab/>
        <w:t xml:space="preserve">A list of UEs whose experience level of </w:t>
      </w:r>
      <w:r w:rsidRPr="00E9603C">
        <w:rPr>
          <w:lang w:eastAsia="ko-KR"/>
        </w:rPr>
        <w:t xml:space="preserve">Session Management Congestion Control for </w:t>
      </w:r>
      <w:r w:rsidRPr="00E9603C">
        <w:t>specific DNN and/or S-NSSAI is low or zero.</w:t>
      </w:r>
    </w:p>
    <w:p w14:paraId="26D7DA5D" w14:textId="77777777" w:rsidR="009166E9" w:rsidRPr="00E9603C" w:rsidRDefault="009166E9">
      <w:r w:rsidRPr="00E9603C">
        <w:t>The request by the service consumer includes mainly the following parameters:</w:t>
      </w:r>
    </w:p>
    <w:p w14:paraId="41E0F089" w14:textId="77777777" w:rsidR="009166E9" w:rsidRPr="00E9603C" w:rsidRDefault="009166E9">
      <w:pPr>
        <w:pStyle w:val="B1"/>
      </w:pPr>
      <w:r w:rsidRPr="00E9603C">
        <w:rPr>
          <w:lang w:eastAsia="ko-KR"/>
        </w:rPr>
        <w:t>-</w:t>
      </w:r>
      <w:r w:rsidRPr="00E9603C">
        <w:rPr>
          <w:lang w:eastAsia="ko-KR"/>
        </w:rPr>
        <w:tab/>
        <w:t>A</w:t>
      </w:r>
      <w:r w:rsidRPr="00E9603C">
        <w:t>nalytics ID = "Session Management Congestion Control Experience".</w:t>
      </w:r>
    </w:p>
    <w:p w14:paraId="6D788DEF" w14:textId="77777777" w:rsidR="009166E9" w:rsidRPr="00E9603C" w:rsidRDefault="009166E9">
      <w:pPr>
        <w:pStyle w:val="B1"/>
      </w:pPr>
      <w:r w:rsidRPr="00E9603C">
        <w:t>-</w:t>
      </w:r>
      <w:r w:rsidRPr="00E9603C">
        <w:tab/>
        <w:t>Target of Analytics Reporting: one or more SUPI(s).</w:t>
      </w:r>
    </w:p>
    <w:p w14:paraId="44EA05AE" w14:textId="77777777" w:rsidR="009166E9" w:rsidRPr="00E9603C" w:rsidRDefault="009166E9">
      <w:pPr>
        <w:pStyle w:val="B1"/>
      </w:pPr>
      <w:r w:rsidRPr="00E9603C">
        <w:t>-</w:t>
      </w:r>
      <w:r w:rsidRPr="00E9603C">
        <w:tab/>
        <w:t>Analytic</w:t>
      </w:r>
      <w:r w:rsidRPr="00E9603C">
        <w:rPr>
          <w:lang w:eastAsia="ko-KR"/>
        </w:rPr>
        <w:t xml:space="preserve">s </w:t>
      </w:r>
      <w:r w:rsidRPr="00E9603C">
        <w:t>Filter Information containing:</w:t>
      </w:r>
    </w:p>
    <w:p w14:paraId="60E8C7CA" w14:textId="77777777" w:rsidR="009166E9" w:rsidRPr="00E9603C" w:rsidRDefault="009166E9">
      <w:pPr>
        <w:pStyle w:val="B2"/>
      </w:pPr>
      <w:r w:rsidRPr="00E9603C">
        <w:t>-</w:t>
      </w:r>
      <w:r w:rsidRPr="00E9603C">
        <w:tab/>
        <w:t>DNN and/or S-NSSAI.</w:t>
      </w:r>
    </w:p>
    <w:p w14:paraId="5D457995" w14:textId="77777777" w:rsidR="009166E9" w:rsidRPr="00E9603C" w:rsidRDefault="009166E9">
      <w:pPr>
        <w:pStyle w:val="B1"/>
      </w:pPr>
      <w:r w:rsidRPr="00E9603C">
        <w:t>-</w:t>
      </w:r>
      <w:r w:rsidRPr="00E9603C">
        <w:tab/>
        <w:t>Analytics Target Period: the time period over which the statistics or prediction are requested, either in the past or in the future.</w:t>
      </w:r>
    </w:p>
    <w:p w14:paraId="4D5623DE" w14:textId="77777777" w:rsidR="009166E9" w:rsidRPr="00E9603C" w:rsidRDefault="009166E9">
      <w:r w:rsidRPr="00E9603C">
        <w:t xml:space="preserve">Additionally, the input parameters described in </w:t>
      </w:r>
      <w:r w:rsidRPr="00E9603C">
        <w:rPr>
          <w:lang w:eastAsia="ko-KR"/>
        </w:rPr>
        <w:t xml:space="preserve">clause 6.1.3 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 can be appropriately used for the request.</w:t>
      </w:r>
    </w:p>
    <w:p w14:paraId="7CAAD436" w14:textId="77777777" w:rsidR="009166E9" w:rsidRPr="00E9603C" w:rsidRDefault="009166E9">
      <w:r w:rsidRPr="00E9603C">
        <w:t xml:space="preserve">NWDAF collects the data related to </w:t>
      </w:r>
      <w:r w:rsidRPr="00E9603C">
        <w:rPr>
          <w:lang w:eastAsia="ko-KR"/>
        </w:rPr>
        <w:t xml:space="preserve">Session Management Congestion Control Experience </w:t>
      </w:r>
      <w:r w:rsidRPr="00E9603C">
        <w:t xml:space="preserve">from SMF and/or from Data Storage (e.g. UDR, NWDAF acting as Data Storage Function) </w:t>
      </w:r>
      <w:r w:rsidRPr="00E9603C">
        <w:rPr>
          <w:lang w:eastAsia="zh-CN"/>
        </w:rPr>
        <w:t>in order to calculate and provides statistics and predictions on</w:t>
      </w:r>
      <w:r w:rsidRPr="00E9603C">
        <w:t xml:space="preserve"> the observed </w:t>
      </w:r>
      <w:r w:rsidRPr="00E9603C">
        <w:rPr>
          <w:lang w:eastAsia="ko-KR"/>
        </w:rPr>
        <w:t>Session Management Congestion Control Experience</w:t>
      </w:r>
      <w:r w:rsidRPr="00E9603C">
        <w:t xml:space="preserve"> to a consumer NF.</w:t>
      </w:r>
    </w:p>
    <w:p w14:paraId="409C1048" w14:textId="77777777" w:rsidR="009166E9" w:rsidRPr="00E9603C" w:rsidRDefault="009166E9">
      <w:pPr>
        <w:pStyle w:val="NO"/>
      </w:pPr>
      <w:r w:rsidRPr="00E9603C">
        <w:t>NOTE:</w:t>
      </w:r>
      <w:r w:rsidRPr="00E9603C">
        <w:tab/>
        <w:t>Solutions for Key Issues #1, #2 and #11 can be used for Data Storage (e.g. UDR, NWDAF acting as Data Storage Function) if defined and applied, so this solution does not intend to introduce the Data Storage only for this solution.</w:t>
      </w:r>
    </w:p>
    <w:p w14:paraId="3E296CF4" w14:textId="77777777" w:rsidR="009166E9" w:rsidRPr="00E9603C" w:rsidRDefault="009166E9">
      <w:pPr>
        <w:pStyle w:val="Heading3"/>
        <w:rPr>
          <w:lang w:eastAsia="zh-CN"/>
        </w:rPr>
      </w:pPr>
      <w:bookmarkStart w:id="9967" w:name="_Toc50022572"/>
      <w:bookmarkStart w:id="9968" w:name="_Toc50023221"/>
      <w:bookmarkStart w:id="9969" w:name="_Toc50023806"/>
      <w:bookmarkStart w:id="9970" w:name="_Toc50309874"/>
      <w:bookmarkStart w:id="9971" w:name="_Toc50579606"/>
      <w:bookmarkStart w:id="9972" w:name="_Toc54770204"/>
      <w:bookmarkStart w:id="9973" w:name="_Toc54779556"/>
      <w:bookmarkStart w:id="9974" w:name="_Toc54786516"/>
      <w:bookmarkStart w:id="9975" w:name="_Toc19384"/>
      <w:bookmarkStart w:id="9976" w:name="_Toc18544"/>
      <w:bookmarkStart w:id="9977" w:name="_Toc10731"/>
      <w:bookmarkStart w:id="9978" w:name="_Toc6027"/>
      <w:bookmarkStart w:id="9979" w:name="_Toc42779243"/>
      <w:bookmarkStart w:id="9980" w:name="_Toc42770187"/>
      <w:bookmarkStart w:id="9981" w:name="_Toc4063"/>
      <w:bookmarkStart w:id="9982" w:name="_Toc57201368"/>
      <w:bookmarkStart w:id="9983" w:name="_Toc43393318"/>
      <w:bookmarkStart w:id="9984" w:name="_Toc26381"/>
      <w:bookmarkStart w:id="9985" w:name="_Toc2344"/>
      <w:bookmarkStart w:id="9986" w:name="_Toc9844"/>
      <w:bookmarkStart w:id="9987" w:name="_Toc44004490"/>
      <w:bookmarkStart w:id="9988" w:name="_Toc50021299"/>
      <w:bookmarkStart w:id="9989" w:name="_Toc50021868"/>
      <w:bookmarkStart w:id="9990" w:name="_Toc57641406"/>
      <w:bookmarkStart w:id="9991" w:name="_Toc59101759"/>
      <w:r w:rsidRPr="00E9603C">
        <w:rPr>
          <w:lang w:eastAsia="zh-CN"/>
        </w:rPr>
        <w:t>6.44.2</w:t>
      </w:r>
      <w:r w:rsidRPr="00E9603C">
        <w:rPr>
          <w:lang w:eastAsia="zh-CN"/>
        </w:rPr>
        <w:tab/>
        <w:t>Input Data</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p>
    <w:p w14:paraId="56459B77" w14:textId="77777777" w:rsidR="009166E9" w:rsidRPr="00E9603C" w:rsidRDefault="009166E9">
      <w:pPr>
        <w:rPr>
          <w:lang w:eastAsia="zh-CN"/>
        </w:rPr>
      </w:pPr>
      <w:r w:rsidRPr="00E9603C">
        <w:rPr>
          <w:lang w:eastAsia="zh-CN"/>
        </w:rPr>
        <w:t xml:space="preserve">For the purpose of SMCCE analytics, the NWDAF collects the Data as listed in Table </w:t>
      </w:r>
      <w:r w:rsidRPr="00E9603C">
        <w:t>6.</w:t>
      </w:r>
      <w:r w:rsidRPr="00E9603C">
        <w:rPr>
          <w:lang w:eastAsia="zh-CN"/>
        </w:rPr>
        <w:t>44.2-1.</w:t>
      </w:r>
    </w:p>
    <w:p w14:paraId="476A015E" w14:textId="77777777" w:rsidR="009166E9" w:rsidRPr="00E9603C" w:rsidRDefault="009166E9">
      <w:pPr>
        <w:pStyle w:val="TH"/>
        <w:rPr>
          <w:lang w:eastAsia="zh-CN"/>
        </w:rPr>
      </w:pPr>
      <w:r w:rsidRPr="00E9603C">
        <w:rPr>
          <w:lang w:eastAsia="zh-CN"/>
        </w:rPr>
        <w:t xml:space="preserve">Table </w:t>
      </w:r>
      <w:r w:rsidRPr="00E9603C">
        <w:t>6.</w:t>
      </w:r>
      <w:r w:rsidRPr="00E9603C">
        <w:rPr>
          <w:lang w:eastAsia="zh-CN"/>
        </w:rPr>
        <w:t>44.2-1</w:t>
      </w:r>
      <w:r w:rsidRPr="00E9603C">
        <w:t xml:space="preserve">: Data collected by NWDAF for </w:t>
      </w:r>
      <w:r w:rsidRPr="00E9603C">
        <w:rPr>
          <w:lang w:eastAsia="zh-CN"/>
        </w:rPr>
        <w:t>SMCCE</w:t>
      </w:r>
      <w:r w:rsidRPr="00E9603C">
        <w:t xml:space="preserve"> analytics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2"/>
        <w:gridCol w:w="5724"/>
      </w:tblGrid>
      <w:tr w:rsidR="009166E9" w:rsidRPr="00E9603C" w14:paraId="5BB10ADF" w14:textId="77777777">
        <w:trPr>
          <w:cantSplit/>
          <w:jc w:val="center"/>
        </w:trPr>
        <w:tc>
          <w:tcPr>
            <w:tcW w:w="3742" w:type="dxa"/>
          </w:tcPr>
          <w:p w14:paraId="48C34485" w14:textId="77777777" w:rsidR="009166E9" w:rsidRPr="00E9603C" w:rsidRDefault="009166E9">
            <w:pPr>
              <w:pStyle w:val="TAH"/>
            </w:pPr>
            <w:r w:rsidRPr="00E9603C">
              <w:t>Information</w:t>
            </w:r>
          </w:p>
        </w:tc>
        <w:tc>
          <w:tcPr>
            <w:tcW w:w="5724" w:type="dxa"/>
          </w:tcPr>
          <w:p w14:paraId="06288633" w14:textId="77777777" w:rsidR="009166E9" w:rsidRPr="00E9603C" w:rsidRDefault="009166E9">
            <w:pPr>
              <w:pStyle w:val="TAH"/>
            </w:pPr>
            <w:r w:rsidRPr="00E9603C">
              <w:t>Description</w:t>
            </w:r>
          </w:p>
        </w:tc>
      </w:tr>
      <w:tr w:rsidR="009166E9" w:rsidRPr="00E9603C" w14:paraId="42867ECD" w14:textId="77777777">
        <w:trPr>
          <w:cantSplit/>
          <w:jc w:val="center"/>
        </w:trPr>
        <w:tc>
          <w:tcPr>
            <w:tcW w:w="3742" w:type="dxa"/>
          </w:tcPr>
          <w:p w14:paraId="31FAFDA1" w14:textId="77777777" w:rsidR="009166E9" w:rsidRPr="00E9603C" w:rsidRDefault="009166E9">
            <w:pPr>
              <w:pStyle w:val="TAL"/>
            </w:pPr>
            <w:r w:rsidRPr="00E9603C">
              <w:rPr>
                <w:lang w:eastAsia="zh-CN"/>
              </w:rPr>
              <w:t>UE ID</w:t>
            </w:r>
          </w:p>
        </w:tc>
        <w:tc>
          <w:tcPr>
            <w:tcW w:w="5724" w:type="dxa"/>
          </w:tcPr>
          <w:p w14:paraId="04E0E38E" w14:textId="77777777" w:rsidR="009166E9" w:rsidRPr="00E9603C" w:rsidRDefault="009166E9">
            <w:pPr>
              <w:pStyle w:val="TAL"/>
              <w:rPr>
                <w:lang w:eastAsia="zh-CN"/>
              </w:rPr>
            </w:pPr>
            <w:r w:rsidRPr="00E9603C">
              <w:rPr>
                <w:lang w:eastAsia="zh-CN"/>
              </w:rPr>
              <w:t>SUPI</w:t>
            </w:r>
          </w:p>
        </w:tc>
      </w:tr>
      <w:tr w:rsidR="009166E9" w:rsidRPr="00E9603C" w14:paraId="1FC73863" w14:textId="77777777">
        <w:trPr>
          <w:cantSplit/>
          <w:jc w:val="center"/>
        </w:trPr>
        <w:tc>
          <w:tcPr>
            <w:tcW w:w="3742" w:type="dxa"/>
          </w:tcPr>
          <w:p w14:paraId="3CBB4B80" w14:textId="77777777" w:rsidR="009166E9" w:rsidRPr="00E9603C" w:rsidRDefault="009166E9">
            <w:pPr>
              <w:pStyle w:val="TAL"/>
              <w:rPr>
                <w:lang w:eastAsia="zh-CN"/>
              </w:rPr>
            </w:pPr>
            <w:r w:rsidRPr="00E9603C">
              <w:rPr>
                <w:lang w:eastAsia="zh-CN"/>
              </w:rPr>
              <w:t>SMCC experience for PDU Session</w:t>
            </w:r>
          </w:p>
        </w:tc>
        <w:tc>
          <w:tcPr>
            <w:tcW w:w="5724" w:type="dxa"/>
          </w:tcPr>
          <w:p w14:paraId="784C3CD9" w14:textId="77777777" w:rsidR="009166E9" w:rsidRPr="00E9603C" w:rsidRDefault="009166E9">
            <w:pPr>
              <w:pStyle w:val="TAL"/>
              <w:rPr>
                <w:lang w:eastAsia="zh-CN"/>
              </w:rPr>
            </w:pPr>
            <w:r w:rsidRPr="00E9603C">
              <w:rPr>
                <w:lang w:eastAsia="zh-CN"/>
              </w:rPr>
              <w:t>Data related to SMCC experience per PDU Session</w:t>
            </w:r>
          </w:p>
        </w:tc>
      </w:tr>
      <w:tr w:rsidR="009166E9" w:rsidRPr="00E9603C" w14:paraId="024599DA" w14:textId="77777777">
        <w:trPr>
          <w:cantSplit/>
          <w:jc w:val="center"/>
        </w:trPr>
        <w:tc>
          <w:tcPr>
            <w:tcW w:w="3742" w:type="dxa"/>
          </w:tcPr>
          <w:p w14:paraId="38CAE2A4" w14:textId="77777777" w:rsidR="009166E9" w:rsidRPr="00E9603C" w:rsidRDefault="009166E9">
            <w:pPr>
              <w:pStyle w:val="TAL"/>
              <w:rPr>
                <w:lang w:eastAsia="zh-CN"/>
              </w:rPr>
            </w:pPr>
            <w:r w:rsidRPr="00E9603C">
              <w:rPr>
                <w:lang w:eastAsia="zh-CN"/>
              </w:rPr>
              <w:t xml:space="preserve">  &gt; DNN</w:t>
            </w:r>
          </w:p>
        </w:tc>
        <w:tc>
          <w:tcPr>
            <w:tcW w:w="5724" w:type="dxa"/>
          </w:tcPr>
          <w:p w14:paraId="5A657BA7" w14:textId="77777777" w:rsidR="009166E9" w:rsidRPr="00E9603C" w:rsidRDefault="009166E9">
            <w:pPr>
              <w:pStyle w:val="TAL"/>
              <w:rPr>
                <w:lang w:eastAsia="zh-CN"/>
              </w:rPr>
            </w:pPr>
            <w:r w:rsidRPr="00E9603C">
              <w:t>DNN for the PDU Session that SMF collects Data related to SMCCE</w:t>
            </w:r>
          </w:p>
        </w:tc>
      </w:tr>
      <w:tr w:rsidR="009166E9" w:rsidRPr="00E9603C" w14:paraId="60EFEC1F" w14:textId="77777777">
        <w:trPr>
          <w:cantSplit/>
          <w:jc w:val="center"/>
        </w:trPr>
        <w:tc>
          <w:tcPr>
            <w:tcW w:w="3742" w:type="dxa"/>
          </w:tcPr>
          <w:p w14:paraId="432BEE0D" w14:textId="77777777" w:rsidR="009166E9" w:rsidRPr="00E9603C" w:rsidRDefault="009166E9">
            <w:pPr>
              <w:pStyle w:val="TAL"/>
              <w:rPr>
                <w:lang w:eastAsia="zh-CN"/>
              </w:rPr>
            </w:pPr>
            <w:r w:rsidRPr="00E9603C">
              <w:rPr>
                <w:lang w:eastAsia="zh-CN"/>
              </w:rPr>
              <w:t xml:space="preserve">  &gt; S-NSSAI</w:t>
            </w:r>
          </w:p>
        </w:tc>
        <w:tc>
          <w:tcPr>
            <w:tcW w:w="5724" w:type="dxa"/>
          </w:tcPr>
          <w:p w14:paraId="075848DD" w14:textId="77777777" w:rsidR="009166E9" w:rsidRPr="00E9603C" w:rsidRDefault="009166E9">
            <w:pPr>
              <w:pStyle w:val="TAL"/>
              <w:rPr>
                <w:lang w:eastAsia="zh-CN"/>
              </w:rPr>
            </w:pPr>
            <w:r w:rsidRPr="00E9603C">
              <w:t>S-NSSAI for the PDU Session that SMF collects Data related to SMCCE</w:t>
            </w:r>
          </w:p>
        </w:tc>
      </w:tr>
      <w:tr w:rsidR="009166E9" w:rsidRPr="00E9603C" w14:paraId="5D756F94" w14:textId="77777777">
        <w:trPr>
          <w:cantSplit/>
          <w:jc w:val="center"/>
        </w:trPr>
        <w:tc>
          <w:tcPr>
            <w:tcW w:w="3742" w:type="dxa"/>
          </w:tcPr>
          <w:p w14:paraId="6F42570C" w14:textId="77777777" w:rsidR="009166E9" w:rsidRPr="00E9603C" w:rsidRDefault="009166E9">
            <w:pPr>
              <w:pStyle w:val="TAL"/>
              <w:rPr>
                <w:lang w:eastAsia="ko-KR"/>
              </w:rPr>
            </w:pPr>
            <w:r w:rsidRPr="00E9603C">
              <w:rPr>
                <w:lang w:eastAsia="ko-KR"/>
              </w:rPr>
              <w:t xml:space="preserve">  &gt; Start time of data collection</w:t>
            </w:r>
          </w:p>
        </w:tc>
        <w:tc>
          <w:tcPr>
            <w:tcW w:w="5724" w:type="dxa"/>
          </w:tcPr>
          <w:p w14:paraId="5F1255E1" w14:textId="77777777" w:rsidR="009166E9" w:rsidRPr="00E9603C" w:rsidRDefault="009166E9">
            <w:pPr>
              <w:pStyle w:val="TAL"/>
            </w:pPr>
            <w:r w:rsidRPr="00E9603C">
              <w:rPr>
                <w:lang w:eastAsia="ko-KR"/>
              </w:rPr>
              <w:t>Start time of data collection</w:t>
            </w:r>
          </w:p>
        </w:tc>
      </w:tr>
      <w:tr w:rsidR="009166E9" w:rsidRPr="00E9603C" w14:paraId="470B9074" w14:textId="77777777">
        <w:trPr>
          <w:cantSplit/>
          <w:jc w:val="center"/>
        </w:trPr>
        <w:tc>
          <w:tcPr>
            <w:tcW w:w="3742" w:type="dxa"/>
          </w:tcPr>
          <w:p w14:paraId="7D466E9B" w14:textId="77777777" w:rsidR="009166E9" w:rsidRPr="00E9603C" w:rsidRDefault="009166E9">
            <w:pPr>
              <w:pStyle w:val="TAL"/>
              <w:rPr>
                <w:lang w:eastAsia="ko-KR"/>
              </w:rPr>
            </w:pPr>
            <w:r w:rsidRPr="00E9603C">
              <w:rPr>
                <w:lang w:eastAsia="ko-KR"/>
              </w:rPr>
              <w:t xml:space="preserve">  &gt; End time of data collection </w:t>
            </w:r>
          </w:p>
        </w:tc>
        <w:tc>
          <w:tcPr>
            <w:tcW w:w="5724" w:type="dxa"/>
          </w:tcPr>
          <w:p w14:paraId="120E3B74" w14:textId="77777777" w:rsidR="009166E9" w:rsidRPr="00E9603C" w:rsidRDefault="009166E9">
            <w:pPr>
              <w:pStyle w:val="TAL"/>
            </w:pPr>
            <w:r w:rsidRPr="00E9603C">
              <w:rPr>
                <w:lang w:eastAsia="ko-KR"/>
              </w:rPr>
              <w:t>End time of data collection</w:t>
            </w:r>
          </w:p>
        </w:tc>
      </w:tr>
      <w:tr w:rsidR="009166E9" w:rsidRPr="00E9603C" w14:paraId="7855C2B8" w14:textId="77777777">
        <w:trPr>
          <w:cantSplit/>
          <w:jc w:val="center"/>
        </w:trPr>
        <w:tc>
          <w:tcPr>
            <w:tcW w:w="3742" w:type="dxa"/>
          </w:tcPr>
          <w:p w14:paraId="21B19EA4" w14:textId="77777777" w:rsidR="009166E9" w:rsidRPr="00E9603C" w:rsidRDefault="009166E9">
            <w:pPr>
              <w:pStyle w:val="TAL"/>
              <w:rPr>
                <w:lang w:eastAsia="zh-CN"/>
              </w:rPr>
            </w:pPr>
            <w:r w:rsidRPr="00E9603C">
              <w:t xml:space="preserve">&gt; </w:t>
            </w:r>
            <w:r w:rsidRPr="00E9603C">
              <w:rPr>
                <w:lang w:eastAsia="zh-CN"/>
              </w:rPr>
              <w:t>SM NAS request from UE (1..max)</w:t>
            </w:r>
          </w:p>
        </w:tc>
        <w:tc>
          <w:tcPr>
            <w:tcW w:w="5724" w:type="dxa"/>
          </w:tcPr>
          <w:p w14:paraId="361FADA7" w14:textId="77777777" w:rsidR="009166E9" w:rsidRPr="00E9603C" w:rsidRDefault="009166E9">
            <w:pPr>
              <w:pStyle w:val="TAL"/>
              <w:rPr>
                <w:lang w:eastAsia="zh-CN"/>
              </w:rPr>
            </w:pPr>
            <w:r w:rsidRPr="00E9603C">
              <w:rPr>
                <w:lang w:eastAsia="zh-CN"/>
              </w:rPr>
              <w:t>Information on SM NAS messages that SMF receives from UE for PDU Session</w:t>
            </w:r>
          </w:p>
        </w:tc>
      </w:tr>
      <w:tr w:rsidR="009166E9" w:rsidRPr="00E9603C" w14:paraId="3C9AD3F3" w14:textId="77777777">
        <w:trPr>
          <w:cantSplit/>
          <w:jc w:val="center"/>
        </w:trPr>
        <w:tc>
          <w:tcPr>
            <w:tcW w:w="3742" w:type="dxa"/>
          </w:tcPr>
          <w:p w14:paraId="0D1C11FF" w14:textId="77777777" w:rsidR="009166E9" w:rsidRPr="00E9603C" w:rsidRDefault="009166E9">
            <w:pPr>
              <w:pStyle w:val="TAL"/>
            </w:pPr>
            <w:r w:rsidRPr="00E9603C">
              <w:rPr>
                <w:lang w:eastAsia="ko-KR"/>
              </w:rPr>
              <w:t>&gt;&gt; Type of SM NAS request</w:t>
            </w:r>
          </w:p>
        </w:tc>
        <w:tc>
          <w:tcPr>
            <w:tcW w:w="5724" w:type="dxa"/>
          </w:tcPr>
          <w:p w14:paraId="08EB0E93" w14:textId="77777777" w:rsidR="009166E9" w:rsidRPr="00E9603C" w:rsidRDefault="009166E9">
            <w:pPr>
              <w:pStyle w:val="TAL"/>
              <w:rPr>
                <w:lang w:eastAsia="ko-KR"/>
              </w:rPr>
            </w:pPr>
            <w:r w:rsidRPr="00E9603C">
              <w:rPr>
                <w:lang w:eastAsia="ko-KR"/>
              </w:rPr>
              <w:t xml:space="preserve">A type of </w:t>
            </w:r>
            <w:r w:rsidRPr="00E9603C">
              <w:rPr>
                <w:lang w:eastAsia="zh-CN"/>
              </w:rPr>
              <w:t xml:space="preserve">SM NAS message transmitted by UE (e.g. </w:t>
            </w:r>
            <w:r w:rsidRPr="00E9603C">
              <w:t>PDU Session Establishment Request, PDU Session Modification Request, etc)</w:t>
            </w:r>
          </w:p>
        </w:tc>
      </w:tr>
      <w:tr w:rsidR="009166E9" w:rsidRPr="00E9603C" w14:paraId="350EF04F" w14:textId="77777777">
        <w:trPr>
          <w:cantSplit/>
          <w:jc w:val="center"/>
        </w:trPr>
        <w:tc>
          <w:tcPr>
            <w:tcW w:w="3742" w:type="dxa"/>
          </w:tcPr>
          <w:p w14:paraId="1AC1F41C" w14:textId="77777777" w:rsidR="009166E9" w:rsidRPr="00E9603C" w:rsidRDefault="009166E9">
            <w:pPr>
              <w:pStyle w:val="TAL"/>
            </w:pPr>
            <w:r w:rsidRPr="00E9603C">
              <w:t xml:space="preserve">&gt;&gt; </w:t>
            </w:r>
            <w:r w:rsidRPr="00E9603C">
              <w:rPr>
                <w:lang w:eastAsia="zh-CN"/>
              </w:rPr>
              <w:t>Timestamp</w:t>
            </w:r>
          </w:p>
        </w:tc>
        <w:tc>
          <w:tcPr>
            <w:tcW w:w="5724" w:type="dxa"/>
          </w:tcPr>
          <w:p w14:paraId="1DBEA00E" w14:textId="77777777" w:rsidR="009166E9" w:rsidRPr="00E9603C" w:rsidRDefault="009166E9">
            <w:pPr>
              <w:pStyle w:val="TAL"/>
            </w:pPr>
            <w:r w:rsidRPr="00E9603C">
              <w:rPr>
                <w:lang w:eastAsia="zh-CN"/>
              </w:rPr>
              <w:t>A time stamp when SMF receives SM NAS message from UE</w:t>
            </w:r>
          </w:p>
        </w:tc>
      </w:tr>
      <w:tr w:rsidR="009166E9" w:rsidRPr="00E9603C" w14:paraId="67E0048D" w14:textId="77777777">
        <w:trPr>
          <w:cantSplit/>
          <w:jc w:val="center"/>
        </w:trPr>
        <w:tc>
          <w:tcPr>
            <w:tcW w:w="3742" w:type="dxa"/>
          </w:tcPr>
          <w:p w14:paraId="1925DB85" w14:textId="77777777" w:rsidR="009166E9" w:rsidRPr="00E9603C" w:rsidRDefault="009166E9">
            <w:pPr>
              <w:pStyle w:val="TAL"/>
              <w:rPr>
                <w:lang w:eastAsia="ko-KR"/>
              </w:rPr>
            </w:pPr>
            <w:r w:rsidRPr="00E9603C">
              <w:rPr>
                <w:lang w:eastAsia="ko-KR"/>
              </w:rPr>
              <w:t xml:space="preserve">  &gt; SM NAS message from network with backoff timer (1..max)</w:t>
            </w:r>
          </w:p>
        </w:tc>
        <w:tc>
          <w:tcPr>
            <w:tcW w:w="5724" w:type="dxa"/>
          </w:tcPr>
          <w:p w14:paraId="5C634878" w14:textId="77777777" w:rsidR="009166E9" w:rsidRPr="00E9603C" w:rsidRDefault="009166E9">
            <w:pPr>
              <w:pStyle w:val="TAL"/>
              <w:rPr>
                <w:lang w:eastAsia="zh-CN"/>
              </w:rPr>
            </w:pPr>
            <w:r w:rsidRPr="00E9603C">
              <w:rPr>
                <w:lang w:eastAsia="zh-CN"/>
              </w:rPr>
              <w:t>Information on SMCC applied to UE for PDU Session</w:t>
            </w:r>
          </w:p>
        </w:tc>
      </w:tr>
      <w:tr w:rsidR="009166E9" w:rsidRPr="00E9603C" w14:paraId="2B5AAA08" w14:textId="77777777">
        <w:trPr>
          <w:cantSplit/>
          <w:jc w:val="center"/>
        </w:trPr>
        <w:tc>
          <w:tcPr>
            <w:tcW w:w="3742" w:type="dxa"/>
          </w:tcPr>
          <w:p w14:paraId="181B70B6" w14:textId="77777777" w:rsidR="009166E9" w:rsidRPr="00E9603C" w:rsidRDefault="009166E9">
            <w:pPr>
              <w:pStyle w:val="TAL"/>
              <w:rPr>
                <w:lang w:eastAsia="ko-KR"/>
              </w:rPr>
            </w:pPr>
            <w:r w:rsidRPr="00E9603C">
              <w:rPr>
                <w:lang w:eastAsia="ko-KR"/>
              </w:rPr>
              <w:t>&gt;&gt; Type of SM NAS message from network</w:t>
            </w:r>
          </w:p>
        </w:tc>
        <w:tc>
          <w:tcPr>
            <w:tcW w:w="5724" w:type="dxa"/>
          </w:tcPr>
          <w:p w14:paraId="6FBFC7A3" w14:textId="77777777" w:rsidR="009166E9" w:rsidRPr="00E9603C" w:rsidRDefault="009166E9">
            <w:pPr>
              <w:pStyle w:val="TAL"/>
              <w:rPr>
                <w:lang w:eastAsia="zh-CN"/>
              </w:rPr>
            </w:pPr>
            <w:r w:rsidRPr="00E9603C">
              <w:rPr>
                <w:lang w:eastAsia="ko-KR"/>
              </w:rPr>
              <w:t xml:space="preserve">A type of </w:t>
            </w:r>
            <w:r w:rsidRPr="00E9603C">
              <w:rPr>
                <w:lang w:eastAsia="zh-CN"/>
              </w:rPr>
              <w:t xml:space="preserve">SM NAS message with backoff timer provided to UE (e.g. </w:t>
            </w:r>
            <w:r w:rsidRPr="00E9603C">
              <w:t>PDU Session Establishment Reject, PDU Session Modification Reject, PDU Session Release Command, etc)</w:t>
            </w:r>
          </w:p>
        </w:tc>
      </w:tr>
      <w:tr w:rsidR="009166E9" w:rsidRPr="00E9603C" w14:paraId="0841B0A7" w14:textId="77777777">
        <w:trPr>
          <w:cantSplit/>
          <w:jc w:val="center"/>
        </w:trPr>
        <w:tc>
          <w:tcPr>
            <w:tcW w:w="3742" w:type="dxa"/>
          </w:tcPr>
          <w:p w14:paraId="5039CB73" w14:textId="77777777" w:rsidR="009166E9" w:rsidRPr="00E9603C" w:rsidRDefault="009166E9">
            <w:pPr>
              <w:pStyle w:val="TAL"/>
              <w:rPr>
                <w:lang w:eastAsia="ko-KR"/>
              </w:rPr>
            </w:pPr>
            <w:r w:rsidRPr="00E9603C">
              <w:t xml:space="preserve">&gt;&gt; </w:t>
            </w:r>
            <w:r w:rsidRPr="00E9603C">
              <w:rPr>
                <w:lang w:eastAsia="zh-CN"/>
              </w:rPr>
              <w:t>Timestamp</w:t>
            </w:r>
          </w:p>
        </w:tc>
        <w:tc>
          <w:tcPr>
            <w:tcW w:w="5724" w:type="dxa"/>
          </w:tcPr>
          <w:p w14:paraId="543ECCBF" w14:textId="77777777" w:rsidR="009166E9" w:rsidRPr="00E9603C" w:rsidRDefault="009166E9">
            <w:pPr>
              <w:pStyle w:val="TAL"/>
              <w:rPr>
                <w:lang w:eastAsia="zh-CN"/>
              </w:rPr>
            </w:pPr>
            <w:r w:rsidRPr="00E9603C">
              <w:rPr>
                <w:lang w:eastAsia="zh-CN"/>
              </w:rPr>
              <w:t>A time stamp when SMF sends SM NAS message to UE</w:t>
            </w:r>
          </w:p>
        </w:tc>
      </w:tr>
      <w:tr w:rsidR="009166E9" w:rsidRPr="00E9603C" w14:paraId="29F31FF2" w14:textId="77777777">
        <w:trPr>
          <w:cantSplit/>
          <w:jc w:val="center"/>
        </w:trPr>
        <w:tc>
          <w:tcPr>
            <w:tcW w:w="3742" w:type="dxa"/>
          </w:tcPr>
          <w:p w14:paraId="5B22B468" w14:textId="77777777" w:rsidR="009166E9" w:rsidRPr="00E9603C" w:rsidRDefault="009166E9">
            <w:pPr>
              <w:pStyle w:val="TAL"/>
              <w:rPr>
                <w:lang w:eastAsia="ko-KR"/>
              </w:rPr>
            </w:pPr>
            <w:r w:rsidRPr="00E9603C">
              <w:rPr>
                <w:lang w:eastAsia="ko-KR"/>
              </w:rPr>
              <w:t>&gt;&gt; Provided backoff timer</w:t>
            </w:r>
          </w:p>
        </w:tc>
        <w:tc>
          <w:tcPr>
            <w:tcW w:w="5724" w:type="dxa"/>
          </w:tcPr>
          <w:p w14:paraId="5D6FED65" w14:textId="77777777" w:rsidR="009166E9" w:rsidRPr="00E9603C" w:rsidRDefault="009166E9">
            <w:pPr>
              <w:pStyle w:val="TAL"/>
              <w:rPr>
                <w:lang w:eastAsia="ko-KR"/>
              </w:rPr>
            </w:pPr>
            <w:r w:rsidRPr="00E9603C">
              <w:rPr>
                <w:lang w:eastAsia="ko-KR"/>
              </w:rPr>
              <w:t>A value of backoff timer provided to UE</w:t>
            </w:r>
          </w:p>
        </w:tc>
      </w:tr>
      <w:tr w:rsidR="009166E9" w:rsidRPr="00E9603C" w14:paraId="7A467370" w14:textId="77777777">
        <w:trPr>
          <w:cantSplit/>
          <w:jc w:val="center"/>
        </w:trPr>
        <w:tc>
          <w:tcPr>
            <w:tcW w:w="3742" w:type="dxa"/>
          </w:tcPr>
          <w:p w14:paraId="6F1D6219" w14:textId="77777777" w:rsidR="009166E9" w:rsidRPr="00E9603C" w:rsidRDefault="009166E9">
            <w:pPr>
              <w:pStyle w:val="TAL"/>
              <w:rPr>
                <w:lang w:eastAsia="ko-KR"/>
              </w:rPr>
            </w:pPr>
            <w:r w:rsidRPr="00E9603C">
              <w:rPr>
                <w:lang w:eastAsia="ko-KR"/>
              </w:rPr>
              <w:t>&gt;&gt; Type of applied SMCC</w:t>
            </w:r>
          </w:p>
        </w:tc>
        <w:tc>
          <w:tcPr>
            <w:tcW w:w="5724" w:type="dxa"/>
          </w:tcPr>
          <w:p w14:paraId="55495B75" w14:textId="77777777" w:rsidR="009166E9" w:rsidRPr="00E9603C" w:rsidRDefault="009166E9">
            <w:pPr>
              <w:pStyle w:val="TAL"/>
              <w:rPr>
                <w:lang w:eastAsia="ko-KR"/>
              </w:rPr>
            </w:pPr>
            <w:r w:rsidRPr="00E9603C">
              <w:rPr>
                <w:lang w:eastAsia="ko-KR"/>
              </w:rPr>
              <w:t>A type of applied SMCC, i.e. DNN</w:t>
            </w:r>
            <w:r w:rsidRPr="00E9603C">
              <w:t xml:space="preserve"> based congestion control or S-NSSAI based congestion control</w:t>
            </w:r>
          </w:p>
        </w:tc>
      </w:tr>
    </w:tbl>
    <w:p w14:paraId="7BC78B04" w14:textId="77777777" w:rsidR="009166E9" w:rsidRPr="00E9603C" w:rsidRDefault="009166E9">
      <w:pPr>
        <w:pStyle w:val="FP"/>
        <w:rPr>
          <w:rFonts w:eastAsia="SimSun"/>
          <w:lang w:eastAsia="zh-CN"/>
        </w:rPr>
      </w:pPr>
    </w:p>
    <w:p w14:paraId="312D180F" w14:textId="77777777" w:rsidR="009166E9" w:rsidRPr="00E9603C" w:rsidRDefault="009166E9">
      <w:pPr>
        <w:rPr>
          <w:lang w:eastAsia="zh-CN"/>
        </w:rPr>
      </w:pPr>
      <w:r w:rsidRPr="00E9603C">
        <w:rPr>
          <w:lang w:eastAsia="ko-KR"/>
        </w:rPr>
        <w:t>The SMF collects Data</w:t>
      </w:r>
      <w:r w:rsidRPr="00E9603C">
        <w:rPr>
          <w:lang w:eastAsia="zh-CN"/>
        </w:rPr>
        <w:t xml:space="preserve"> related to SMCC experience for all PDU Sessions it serves as listed in Table </w:t>
      </w:r>
      <w:r w:rsidRPr="00E9603C">
        <w:t>6.</w:t>
      </w:r>
      <w:r w:rsidRPr="00E9603C">
        <w:rPr>
          <w:lang w:eastAsia="zh-CN"/>
        </w:rPr>
        <w:t xml:space="preserve">44.2-1 and can store the collected Data to </w:t>
      </w:r>
      <w:r w:rsidRPr="00E9603C">
        <w:t>Data Storage if available</w:t>
      </w:r>
      <w:r w:rsidRPr="00E9603C">
        <w:rPr>
          <w:lang w:eastAsia="zh-CN"/>
        </w:rPr>
        <w:t>, e.g. periodically, when the collected data reaches the maximum number, etc.</w:t>
      </w:r>
    </w:p>
    <w:p w14:paraId="2A00B7D0" w14:textId="77777777" w:rsidR="009166E9" w:rsidRPr="00E9603C" w:rsidRDefault="009166E9">
      <w:pPr>
        <w:pStyle w:val="Heading3"/>
        <w:rPr>
          <w:lang w:eastAsia="zh-CN"/>
        </w:rPr>
      </w:pPr>
      <w:bookmarkStart w:id="9992" w:name="_Toc42770188"/>
      <w:bookmarkStart w:id="9993" w:name="_Toc50579607"/>
      <w:bookmarkStart w:id="9994" w:name="_Toc54770205"/>
      <w:bookmarkStart w:id="9995" w:name="_Toc54779557"/>
      <w:bookmarkStart w:id="9996" w:name="_Toc50023807"/>
      <w:bookmarkStart w:id="9997" w:name="_Toc54786517"/>
      <w:bookmarkStart w:id="9998" w:name="_Toc6130"/>
      <w:bookmarkStart w:id="9999" w:name="_Toc24435"/>
      <w:bookmarkStart w:id="10000" w:name="_Toc21700"/>
      <w:bookmarkStart w:id="10001" w:name="_Toc16022"/>
      <w:bookmarkStart w:id="10002" w:name="_Toc44004491"/>
      <w:bookmarkStart w:id="10003" w:name="_Toc42779244"/>
      <w:bookmarkStart w:id="10004" w:name="_Toc43393319"/>
      <w:bookmarkStart w:id="10005" w:name="_Toc50021300"/>
      <w:bookmarkStart w:id="10006" w:name="_Toc57201369"/>
      <w:bookmarkStart w:id="10007" w:name="_Toc50309875"/>
      <w:bookmarkStart w:id="10008" w:name="_Toc14546"/>
      <w:bookmarkStart w:id="10009" w:name="_Toc21866"/>
      <w:bookmarkStart w:id="10010" w:name="_Toc26961"/>
      <w:bookmarkStart w:id="10011" w:name="_Toc50022573"/>
      <w:bookmarkStart w:id="10012" w:name="_Toc7122"/>
      <w:bookmarkStart w:id="10013" w:name="_Toc50023222"/>
      <w:bookmarkStart w:id="10014" w:name="_Toc50021869"/>
      <w:bookmarkStart w:id="10015" w:name="_Toc57641407"/>
      <w:bookmarkStart w:id="10016" w:name="_Toc59101760"/>
      <w:r w:rsidRPr="00E9603C">
        <w:rPr>
          <w:lang w:eastAsia="zh-CN"/>
        </w:rPr>
        <w:t>6.44.3</w:t>
      </w:r>
      <w:r w:rsidRPr="00E9603C">
        <w:rPr>
          <w:lang w:eastAsia="zh-CN"/>
        </w:rPr>
        <w:tab/>
        <w:t>Output Analytics</w:t>
      </w:r>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p>
    <w:p w14:paraId="78988186" w14:textId="77777777" w:rsidR="009166E9" w:rsidRPr="00E9603C" w:rsidRDefault="009166E9">
      <w:pPr>
        <w:rPr>
          <w:lang w:eastAsia="zh-CN"/>
        </w:rPr>
      </w:pPr>
      <w:r w:rsidRPr="00E9603C">
        <w:rPr>
          <w:lang w:eastAsia="zh-CN"/>
        </w:rPr>
        <w:t xml:space="preserve">The NWDAF outputs the </w:t>
      </w:r>
      <w:r w:rsidRPr="00E9603C">
        <w:t>SMCCE</w:t>
      </w:r>
      <w:r w:rsidRPr="00E9603C">
        <w:rPr>
          <w:lang w:eastAsia="zh-CN"/>
        </w:rPr>
        <w:t xml:space="preserve"> analytics. Depending on the Analytics Target Period, the output consists of statistics or predictions. The detailed information provided by the NWDAF is defined in Table 6.44.3-1 for statistics and Table 6.44.3-2 for predictions.</w:t>
      </w:r>
    </w:p>
    <w:p w14:paraId="0DADDF27" w14:textId="77777777" w:rsidR="009166E9" w:rsidRPr="00E9603C" w:rsidRDefault="009166E9">
      <w:pPr>
        <w:pStyle w:val="TH"/>
      </w:pPr>
      <w:r w:rsidRPr="00E9603C">
        <w:t>Table 6.</w:t>
      </w:r>
      <w:r w:rsidRPr="00E9603C">
        <w:rPr>
          <w:lang w:eastAsia="zh-CN"/>
        </w:rPr>
        <w:t>44</w:t>
      </w:r>
      <w:r w:rsidRPr="00E9603C">
        <w:t xml:space="preserve">.3-1: </w:t>
      </w:r>
      <w:r w:rsidRPr="00E9603C">
        <w:rPr>
          <w:lang w:eastAsia="zh-CN"/>
        </w:rPr>
        <w:t>SMCCE</w:t>
      </w:r>
      <w:r w:rsidRPr="00E9603C">
        <w:t xml:space="preserve"> statistics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4501"/>
      </w:tblGrid>
      <w:tr w:rsidR="009166E9" w:rsidRPr="00E9603C" w14:paraId="2A919C37" w14:textId="77777777">
        <w:trPr>
          <w:cantSplit/>
        </w:trPr>
        <w:tc>
          <w:tcPr>
            <w:tcW w:w="5240" w:type="dxa"/>
          </w:tcPr>
          <w:p w14:paraId="62569D2E" w14:textId="77777777" w:rsidR="009166E9" w:rsidRPr="00E9603C" w:rsidRDefault="009166E9">
            <w:pPr>
              <w:pStyle w:val="TAH"/>
            </w:pPr>
            <w:r w:rsidRPr="00E9603C">
              <w:t>Information</w:t>
            </w:r>
          </w:p>
        </w:tc>
        <w:tc>
          <w:tcPr>
            <w:tcW w:w="4501" w:type="dxa"/>
          </w:tcPr>
          <w:p w14:paraId="2FD8C886" w14:textId="77777777" w:rsidR="009166E9" w:rsidRPr="00E9603C" w:rsidRDefault="009166E9">
            <w:pPr>
              <w:pStyle w:val="TAH"/>
            </w:pPr>
            <w:r w:rsidRPr="00E9603C">
              <w:t>Description</w:t>
            </w:r>
          </w:p>
        </w:tc>
      </w:tr>
      <w:tr w:rsidR="009166E9" w:rsidRPr="00E9603C" w14:paraId="2EE3E39C" w14:textId="77777777">
        <w:trPr>
          <w:cantSplit/>
        </w:trPr>
        <w:tc>
          <w:tcPr>
            <w:tcW w:w="5240" w:type="dxa"/>
          </w:tcPr>
          <w:p w14:paraId="2F22B429" w14:textId="77777777" w:rsidR="009166E9" w:rsidRPr="00E9603C" w:rsidRDefault="009166E9">
            <w:pPr>
              <w:pStyle w:val="TAL"/>
            </w:pPr>
            <w:r w:rsidRPr="00E9603C">
              <w:t>List of SMCCE Analytics (1..max)</w:t>
            </w:r>
          </w:p>
        </w:tc>
        <w:tc>
          <w:tcPr>
            <w:tcW w:w="4501" w:type="dxa"/>
          </w:tcPr>
          <w:p w14:paraId="61665BFD" w14:textId="77777777" w:rsidR="009166E9" w:rsidRPr="00E9603C" w:rsidRDefault="009166E9">
            <w:pPr>
              <w:pStyle w:val="TAL"/>
            </w:pPr>
          </w:p>
        </w:tc>
      </w:tr>
      <w:tr w:rsidR="009166E9" w:rsidRPr="00E9603C" w14:paraId="5798D71F" w14:textId="77777777">
        <w:trPr>
          <w:cantSplit/>
        </w:trPr>
        <w:tc>
          <w:tcPr>
            <w:tcW w:w="5240" w:type="dxa"/>
          </w:tcPr>
          <w:p w14:paraId="779FA452" w14:textId="77777777" w:rsidR="009166E9" w:rsidRPr="00E9603C" w:rsidRDefault="009166E9">
            <w:pPr>
              <w:pStyle w:val="TAL"/>
              <w:rPr>
                <w:lang w:eastAsia="ko-KR"/>
              </w:rPr>
            </w:pPr>
            <w:r w:rsidRPr="00E9603C">
              <w:rPr>
                <w:lang w:eastAsia="ko-KR"/>
              </w:rPr>
              <w:t xml:space="preserve">  &gt; DNN (NOTE)</w:t>
            </w:r>
          </w:p>
        </w:tc>
        <w:tc>
          <w:tcPr>
            <w:tcW w:w="4501" w:type="dxa"/>
          </w:tcPr>
          <w:p w14:paraId="426FD706" w14:textId="77777777" w:rsidR="009166E9" w:rsidRPr="00E9603C" w:rsidRDefault="009166E9">
            <w:pPr>
              <w:pStyle w:val="TAL"/>
              <w:rPr>
                <w:lang w:eastAsia="ko-KR"/>
              </w:rPr>
            </w:pPr>
            <w:r w:rsidRPr="00E9603C">
              <w:rPr>
                <w:lang w:eastAsia="ko-KR"/>
              </w:rPr>
              <w:t>DNN that SMCC is applied</w:t>
            </w:r>
          </w:p>
        </w:tc>
      </w:tr>
      <w:tr w:rsidR="009166E9" w:rsidRPr="00E9603C" w14:paraId="0CE42028" w14:textId="77777777">
        <w:trPr>
          <w:cantSplit/>
        </w:trPr>
        <w:tc>
          <w:tcPr>
            <w:tcW w:w="5240" w:type="dxa"/>
          </w:tcPr>
          <w:p w14:paraId="1D81A737" w14:textId="77777777" w:rsidR="009166E9" w:rsidRPr="00E9603C" w:rsidRDefault="009166E9">
            <w:pPr>
              <w:pStyle w:val="TAL"/>
              <w:rPr>
                <w:lang w:eastAsia="ko-KR"/>
              </w:rPr>
            </w:pPr>
            <w:r w:rsidRPr="00E9603C">
              <w:rPr>
                <w:lang w:eastAsia="ko-KR"/>
              </w:rPr>
              <w:t xml:space="preserve">  &gt; S-NSSAI (NOTE)</w:t>
            </w:r>
          </w:p>
        </w:tc>
        <w:tc>
          <w:tcPr>
            <w:tcW w:w="4501" w:type="dxa"/>
          </w:tcPr>
          <w:p w14:paraId="11F8B27D" w14:textId="77777777" w:rsidR="009166E9" w:rsidRPr="00E9603C" w:rsidRDefault="009166E9">
            <w:pPr>
              <w:pStyle w:val="TAL"/>
              <w:rPr>
                <w:lang w:eastAsia="ko-KR"/>
              </w:rPr>
            </w:pPr>
            <w:r w:rsidRPr="00E9603C">
              <w:rPr>
                <w:lang w:eastAsia="ko-KR"/>
              </w:rPr>
              <w:t>S-NSSAI that SMCC is applied</w:t>
            </w:r>
          </w:p>
        </w:tc>
      </w:tr>
      <w:tr w:rsidR="009166E9" w:rsidRPr="00E9603C" w14:paraId="311673B4" w14:textId="77777777">
        <w:trPr>
          <w:cantSplit/>
        </w:trPr>
        <w:tc>
          <w:tcPr>
            <w:tcW w:w="5240" w:type="dxa"/>
          </w:tcPr>
          <w:p w14:paraId="26B26198" w14:textId="77777777" w:rsidR="009166E9" w:rsidRPr="00E9603C" w:rsidRDefault="009166E9">
            <w:pPr>
              <w:pStyle w:val="TAL"/>
              <w:rPr>
                <w:lang w:eastAsia="ko-KR"/>
              </w:rPr>
            </w:pPr>
            <w:r w:rsidRPr="00E9603C">
              <w:rPr>
                <w:lang w:eastAsia="ko-KR"/>
              </w:rPr>
              <w:t xml:space="preserve">  &gt; List of UEs classified based on </w:t>
            </w:r>
            <w:r w:rsidRPr="00E9603C">
              <w:t xml:space="preserve">experience level of </w:t>
            </w:r>
            <w:r w:rsidRPr="00E9603C">
              <w:rPr>
                <w:lang w:eastAsia="ko-KR"/>
              </w:rPr>
              <w:t>SMCC</w:t>
            </w:r>
          </w:p>
        </w:tc>
        <w:tc>
          <w:tcPr>
            <w:tcW w:w="4501" w:type="dxa"/>
          </w:tcPr>
          <w:p w14:paraId="2456CD80" w14:textId="77777777" w:rsidR="009166E9" w:rsidRPr="00E9603C" w:rsidRDefault="009166E9">
            <w:pPr>
              <w:pStyle w:val="TAL"/>
            </w:pPr>
            <w:r w:rsidRPr="00E9603C">
              <w:t>One or more than one of the following lists (</w:t>
            </w:r>
            <w:r w:rsidRPr="00E9603C">
              <w:rPr>
                <w:lang w:eastAsia="zh-CN"/>
              </w:rPr>
              <w:t>SUPI is used to identify UE)</w:t>
            </w:r>
          </w:p>
        </w:tc>
      </w:tr>
      <w:tr w:rsidR="009166E9" w:rsidRPr="00E9603C" w14:paraId="371DB566" w14:textId="77777777">
        <w:trPr>
          <w:cantSplit/>
        </w:trPr>
        <w:tc>
          <w:tcPr>
            <w:tcW w:w="5240" w:type="dxa"/>
          </w:tcPr>
          <w:p w14:paraId="45618FD1" w14:textId="77777777" w:rsidR="009166E9" w:rsidRPr="00E9603C" w:rsidRDefault="009166E9">
            <w:pPr>
              <w:pStyle w:val="TAL"/>
            </w:pPr>
            <w:r w:rsidRPr="00E9603C">
              <w:t>&gt;&gt; List of high-experienced UEs</w:t>
            </w:r>
          </w:p>
        </w:tc>
        <w:tc>
          <w:tcPr>
            <w:tcW w:w="4501" w:type="dxa"/>
          </w:tcPr>
          <w:p w14:paraId="4AD70D15" w14:textId="77777777" w:rsidR="009166E9" w:rsidRPr="00E9603C" w:rsidRDefault="009166E9">
            <w:pPr>
              <w:pStyle w:val="TAL"/>
            </w:pPr>
            <w:r w:rsidRPr="00E9603C">
              <w:t xml:space="preserve">A list of UEs whose experience level of </w:t>
            </w:r>
            <w:r w:rsidRPr="00E9603C">
              <w:rPr>
                <w:lang w:eastAsia="ko-KR"/>
              </w:rPr>
              <w:t xml:space="preserve">SMCC for </w:t>
            </w:r>
            <w:r w:rsidRPr="00E9603C">
              <w:t>specific DNN and/or S-NSSAI is high</w:t>
            </w:r>
          </w:p>
        </w:tc>
      </w:tr>
      <w:tr w:rsidR="009166E9" w:rsidRPr="00E9603C" w14:paraId="458EBDA1" w14:textId="77777777">
        <w:trPr>
          <w:cantSplit/>
        </w:trPr>
        <w:tc>
          <w:tcPr>
            <w:tcW w:w="5240" w:type="dxa"/>
          </w:tcPr>
          <w:p w14:paraId="09C4CA92" w14:textId="77777777" w:rsidR="009166E9" w:rsidRPr="00E9603C" w:rsidRDefault="009166E9">
            <w:pPr>
              <w:pStyle w:val="TAL"/>
            </w:pPr>
            <w:r w:rsidRPr="00E9603C">
              <w:t>&gt;&gt; List of medium-experienced UEs</w:t>
            </w:r>
          </w:p>
        </w:tc>
        <w:tc>
          <w:tcPr>
            <w:tcW w:w="4501" w:type="dxa"/>
          </w:tcPr>
          <w:p w14:paraId="5D9C0593" w14:textId="77777777" w:rsidR="009166E9" w:rsidRPr="00E9603C" w:rsidRDefault="009166E9">
            <w:pPr>
              <w:pStyle w:val="TAL"/>
            </w:pPr>
            <w:r w:rsidRPr="00E9603C">
              <w:t xml:space="preserve">A list of UEs whose experience level of </w:t>
            </w:r>
            <w:r w:rsidRPr="00E9603C">
              <w:rPr>
                <w:lang w:eastAsia="ko-KR"/>
              </w:rPr>
              <w:t xml:space="preserve">SMCC for </w:t>
            </w:r>
            <w:r w:rsidRPr="00E9603C">
              <w:t xml:space="preserve">specific DNN and/or S-NSSAI is medium </w:t>
            </w:r>
          </w:p>
        </w:tc>
      </w:tr>
      <w:tr w:rsidR="009166E9" w:rsidRPr="00E9603C" w14:paraId="73A0C5A1" w14:textId="77777777">
        <w:trPr>
          <w:cantSplit/>
        </w:trPr>
        <w:tc>
          <w:tcPr>
            <w:tcW w:w="5240" w:type="dxa"/>
          </w:tcPr>
          <w:p w14:paraId="100DB28A" w14:textId="77777777" w:rsidR="009166E9" w:rsidRPr="00E9603C" w:rsidRDefault="009166E9">
            <w:pPr>
              <w:pStyle w:val="TAL"/>
            </w:pPr>
            <w:r w:rsidRPr="00E9603C">
              <w:t>&gt;&gt; List of low-experienced UEs</w:t>
            </w:r>
          </w:p>
        </w:tc>
        <w:tc>
          <w:tcPr>
            <w:tcW w:w="4501" w:type="dxa"/>
          </w:tcPr>
          <w:p w14:paraId="788724EE" w14:textId="77777777" w:rsidR="009166E9" w:rsidRPr="00E9603C" w:rsidRDefault="009166E9">
            <w:pPr>
              <w:pStyle w:val="TAL"/>
            </w:pPr>
            <w:r w:rsidRPr="00E9603C">
              <w:t xml:space="preserve">A list of UEs whose experience level of </w:t>
            </w:r>
            <w:r w:rsidRPr="00E9603C">
              <w:rPr>
                <w:lang w:eastAsia="ko-KR"/>
              </w:rPr>
              <w:t xml:space="preserve">SMCC for </w:t>
            </w:r>
            <w:r w:rsidRPr="00E9603C">
              <w:t>specific DNN and/or S-NSSAI is low or zero</w:t>
            </w:r>
          </w:p>
        </w:tc>
      </w:tr>
      <w:tr w:rsidR="009166E9" w:rsidRPr="00E9603C" w14:paraId="6E383A41" w14:textId="77777777">
        <w:trPr>
          <w:cantSplit/>
        </w:trPr>
        <w:tc>
          <w:tcPr>
            <w:tcW w:w="9741" w:type="dxa"/>
            <w:gridSpan w:val="2"/>
          </w:tcPr>
          <w:p w14:paraId="79CAA566" w14:textId="77777777" w:rsidR="009166E9" w:rsidRPr="00E9603C" w:rsidRDefault="009166E9">
            <w:pPr>
              <w:pStyle w:val="NO"/>
            </w:pPr>
            <w:r w:rsidRPr="00E9603C">
              <w:rPr>
                <w:lang w:eastAsia="zh-CN"/>
              </w:rPr>
              <w:t>NOTE:</w:t>
            </w:r>
            <w:r w:rsidRPr="00E9603C">
              <w:rPr>
                <w:lang w:eastAsia="zh-CN"/>
              </w:rPr>
              <w:tab/>
              <w:t xml:space="preserve">For each list of SMCCE </w:t>
            </w:r>
            <w:r w:rsidRPr="00E9603C">
              <w:t>Analytics, DNN or S-NSSAI is included.</w:t>
            </w:r>
          </w:p>
        </w:tc>
      </w:tr>
    </w:tbl>
    <w:p w14:paraId="7E1FC7B8" w14:textId="77777777" w:rsidR="009166E9" w:rsidRPr="00E9603C" w:rsidRDefault="009166E9">
      <w:pPr>
        <w:pStyle w:val="FP"/>
      </w:pPr>
    </w:p>
    <w:p w14:paraId="243DE4A4" w14:textId="77777777" w:rsidR="009166E9" w:rsidRPr="00E9603C" w:rsidRDefault="009166E9">
      <w:pPr>
        <w:pStyle w:val="TH"/>
      </w:pPr>
      <w:r w:rsidRPr="00E9603C">
        <w:t>Table 6.</w:t>
      </w:r>
      <w:r w:rsidRPr="00E9603C">
        <w:rPr>
          <w:lang w:eastAsia="zh-CN"/>
        </w:rPr>
        <w:t>44</w:t>
      </w:r>
      <w:r w:rsidRPr="00E9603C">
        <w:t xml:space="preserve">.3-2: </w:t>
      </w:r>
      <w:r w:rsidRPr="00E9603C">
        <w:rPr>
          <w:lang w:eastAsia="zh-CN"/>
        </w:rPr>
        <w:t>SMCCE</w:t>
      </w:r>
      <w:r w:rsidRPr="00E9603C">
        <w:t xml:space="preserve"> predictions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4501"/>
      </w:tblGrid>
      <w:tr w:rsidR="009166E9" w:rsidRPr="00E9603C" w14:paraId="0541EDB9" w14:textId="77777777">
        <w:trPr>
          <w:cantSplit/>
        </w:trPr>
        <w:tc>
          <w:tcPr>
            <w:tcW w:w="5240" w:type="dxa"/>
          </w:tcPr>
          <w:p w14:paraId="757938B9" w14:textId="77777777" w:rsidR="009166E9" w:rsidRPr="00E9603C" w:rsidRDefault="009166E9">
            <w:pPr>
              <w:pStyle w:val="TAH"/>
            </w:pPr>
            <w:r w:rsidRPr="00E9603C">
              <w:t>Information</w:t>
            </w:r>
          </w:p>
        </w:tc>
        <w:tc>
          <w:tcPr>
            <w:tcW w:w="4501" w:type="dxa"/>
          </w:tcPr>
          <w:p w14:paraId="4682068B" w14:textId="77777777" w:rsidR="009166E9" w:rsidRPr="00E9603C" w:rsidRDefault="009166E9">
            <w:pPr>
              <w:pStyle w:val="TAH"/>
            </w:pPr>
            <w:r w:rsidRPr="00E9603C">
              <w:t>Description</w:t>
            </w:r>
          </w:p>
        </w:tc>
      </w:tr>
      <w:tr w:rsidR="009166E9" w:rsidRPr="00E9603C" w14:paraId="04A46853" w14:textId="77777777">
        <w:trPr>
          <w:cantSplit/>
        </w:trPr>
        <w:tc>
          <w:tcPr>
            <w:tcW w:w="5240" w:type="dxa"/>
          </w:tcPr>
          <w:p w14:paraId="4D4982E9" w14:textId="77777777" w:rsidR="009166E9" w:rsidRPr="00E9603C" w:rsidRDefault="009166E9">
            <w:pPr>
              <w:pStyle w:val="TAL"/>
            </w:pPr>
            <w:r w:rsidRPr="00E9603C">
              <w:t>List of SMCCE Analytics (1..max)</w:t>
            </w:r>
          </w:p>
        </w:tc>
        <w:tc>
          <w:tcPr>
            <w:tcW w:w="4501" w:type="dxa"/>
          </w:tcPr>
          <w:p w14:paraId="18300109" w14:textId="77777777" w:rsidR="009166E9" w:rsidRPr="00E9603C" w:rsidRDefault="009166E9">
            <w:pPr>
              <w:pStyle w:val="TAL"/>
            </w:pPr>
          </w:p>
        </w:tc>
      </w:tr>
      <w:tr w:rsidR="009166E9" w:rsidRPr="00E9603C" w14:paraId="3DC3907A" w14:textId="77777777">
        <w:trPr>
          <w:cantSplit/>
        </w:trPr>
        <w:tc>
          <w:tcPr>
            <w:tcW w:w="5240" w:type="dxa"/>
          </w:tcPr>
          <w:p w14:paraId="3242F884" w14:textId="77777777" w:rsidR="009166E9" w:rsidRPr="00E9603C" w:rsidRDefault="009166E9">
            <w:pPr>
              <w:pStyle w:val="TAL"/>
              <w:rPr>
                <w:lang w:eastAsia="ko-KR"/>
              </w:rPr>
            </w:pPr>
            <w:r w:rsidRPr="00E9603C">
              <w:rPr>
                <w:lang w:eastAsia="ko-KR"/>
              </w:rPr>
              <w:t xml:space="preserve">  &gt; DNN (NOTE)</w:t>
            </w:r>
          </w:p>
        </w:tc>
        <w:tc>
          <w:tcPr>
            <w:tcW w:w="4501" w:type="dxa"/>
          </w:tcPr>
          <w:p w14:paraId="4E44BAEA" w14:textId="77777777" w:rsidR="009166E9" w:rsidRPr="00E9603C" w:rsidRDefault="009166E9">
            <w:pPr>
              <w:pStyle w:val="TAL"/>
              <w:rPr>
                <w:lang w:eastAsia="ko-KR"/>
              </w:rPr>
            </w:pPr>
            <w:r w:rsidRPr="00E9603C">
              <w:rPr>
                <w:lang w:eastAsia="ko-KR"/>
              </w:rPr>
              <w:t>DNN that SMCC is applied</w:t>
            </w:r>
          </w:p>
        </w:tc>
      </w:tr>
      <w:tr w:rsidR="009166E9" w:rsidRPr="00E9603C" w14:paraId="377D48F7" w14:textId="77777777">
        <w:trPr>
          <w:cantSplit/>
        </w:trPr>
        <w:tc>
          <w:tcPr>
            <w:tcW w:w="5240" w:type="dxa"/>
          </w:tcPr>
          <w:p w14:paraId="128A80A0" w14:textId="77777777" w:rsidR="009166E9" w:rsidRPr="00E9603C" w:rsidRDefault="009166E9">
            <w:pPr>
              <w:pStyle w:val="TAL"/>
              <w:rPr>
                <w:lang w:eastAsia="ko-KR"/>
              </w:rPr>
            </w:pPr>
            <w:r w:rsidRPr="00E9603C">
              <w:rPr>
                <w:lang w:eastAsia="ko-KR"/>
              </w:rPr>
              <w:t xml:space="preserve">  &gt; S-NSSAI (NOTE)</w:t>
            </w:r>
          </w:p>
        </w:tc>
        <w:tc>
          <w:tcPr>
            <w:tcW w:w="4501" w:type="dxa"/>
          </w:tcPr>
          <w:p w14:paraId="6675279B" w14:textId="77777777" w:rsidR="009166E9" w:rsidRPr="00E9603C" w:rsidRDefault="009166E9">
            <w:pPr>
              <w:pStyle w:val="TAL"/>
              <w:rPr>
                <w:lang w:eastAsia="ko-KR"/>
              </w:rPr>
            </w:pPr>
            <w:r w:rsidRPr="00E9603C">
              <w:rPr>
                <w:lang w:eastAsia="ko-KR"/>
              </w:rPr>
              <w:t>S-NSSAI that SMCC is applied</w:t>
            </w:r>
          </w:p>
        </w:tc>
      </w:tr>
      <w:tr w:rsidR="009166E9" w:rsidRPr="00E9603C" w14:paraId="495431E8" w14:textId="77777777">
        <w:trPr>
          <w:cantSplit/>
        </w:trPr>
        <w:tc>
          <w:tcPr>
            <w:tcW w:w="5240" w:type="dxa"/>
          </w:tcPr>
          <w:p w14:paraId="5C64F589" w14:textId="77777777" w:rsidR="009166E9" w:rsidRPr="00E9603C" w:rsidRDefault="009166E9">
            <w:pPr>
              <w:pStyle w:val="TAL"/>
              <w:rPr>
                <w:lang w:eastAsia="ko-KR"/>
              </w:rPr>
            </w:pPr>
            <w:r w:rsidRPr="00E9603C">
              <w:rPr>
                <w:lang w:eastAsia="ko-KR"/>
              </w:rPr>
              <w:t xml:space="preserve">  &gt; List of UEs classified based on </w:t>
            </w:r>
            <w:r w:rsidRPr="00E9603C">
              <w:t xml:space="preserve">experience level of </w:t>
            </w:r>
            <w:r w:rsidRPr="00E9603C">
              <w:rPr>
                <w:lang w:eastAsia="ko-KR"/>
              </w:rPr>
              <w:t>SMCC</w:t>
            </w:r>
          </w:p>
        </w:tc>
        <w:tc>
          <w:tcPr>
            <w:tcW w:w="4501" w:type="dxa"/>
          </w:tcPr>
          <w:p w14:paraId="282C5F63" w14:textId="77777777" w:rsidR="009166E9" w:rsidRPr="00E9603C" w:rsidRDefault="009166E9">
            <w:pPr>
              <w:pStyle w:val="TAL"/>
            </w:pPr>
            <w:r w:rsidRPr="00E9603C">
              <w:t>One or more than one of the following lists (</w:t>
            </w:r>
            <w:r w:rsidRPr="00E9603C">
              <w:rPr>
                <w:lang w:eastAsia="zh-CN"/>
              </w:rPr>
              <w:t>SUPI is used to identify UE)</w:t>
            </w:r>
          </w:p>
        </w:tc>
      </w:tr>
      <w:tr w:rsidR="009166E9" w:rsidRPr="00E9603C" w14:paraId="6CB96730" w14:textId="77777777">
        <w:trPr>
          <w:cantSplit/>
        </w:trPr>
        <w:tc>
          <w:tcPr>
            <w:tcW w:w="5240" w:type="dxa"/>
          </w:tcPr>
          <w:p w14:paraId="3E0B5C0F" w14:textId="77777777" w:rsidR="009166E9" w:rsidRPr="00E9603C" w:rsidRDefault="009166E9">
            <w:pPr>
              <w:pStyle w:val="TAL"/>
            </w:pPr>
            <w:r w:rsidRPr="00E9603C">
              <w:t>&gt;&gt; List of high-experienced UEs</w:t>
            </w:r>
          </w:p>
        </w:tc>
        <w:tc>
          <w:tcPr>
            <w:tcW w:w="4501" w:type="dxa"/>
          </w:tcPr>
          <w:p w14:paraId="54D78FED" w14:textId="77777777" w:rsidR="009166E9" w:rsidRPr="00E9603C" w:rsidRDefault="009166E9">
            <w:pPr>
              <w:pStyle w:val="TAL"/>
            </w:pPr>
            <w:r w:rsidRPr="00E9603C">
              <w:t xml:space="preserve">A list of UEs whose experience level of </w:t>
            </w:r>
            <w:r w:rsidRPr="00E9603C">
              <w:rPr>
                <w:lang w:eastAsia="ko-KR"/>
              </w:rPr>
              <w:t xml:space="preserve">SMCC for </w:t>
            </w:r>
            <w:r w:rsidRPr="00E9603C">
              <w:t>specific DNN and/or S-NSSAI is high</w:t>
            </w:r>
          </w:p>
        </w:tc>
      </w:tr>
      <w:tr w:rsidR="009166E9" w:rsidRPr="00E9603C" w14:paraId="06633C62" w14:textId="77777777">
        <w:trPr>
          <w:cantSplit/>
        </w:trPr>
        <w:tc>
          <w:tcPr>
            <w:tcW w:w="5240" w:type="dxa"/>
          </w:tcPr>
          <w:p w14:paraId="1FB89274" w14:textId="77777777" w:rsidR="009166E9" w:rsidRPr="00E9603C" w:rsidRDefault="009166E9">
            <w:pPr>
              <w:pStyle w:val="TAL"/>
            </w:pPr>
            <w:r w:rsidRPr="00E9603C">
              <w:t>&gt;&gt; List of medium-experienced UEs</w:t>
            </w:r>
          </w:p>
        </w:tc>
        <w:tc>
          <w:tcPr>
            <w:tcW w:w="4501" w:type="dxa"/>
          </w:tcPr>
          <w:p w14:paraId="06D722EB" w14:textId="77777777" w:rsidR="009166E9" w:rsidRPr="00E9603C" w:rsidRDefault="009166E9">
            <w:pPr>
              <w:pStyle w:val="TAL"/>
            </w:pPr>
            <w:r w:rsidRPr="00E9603C">
              <w:t xml:space="preserve">A list of UEs whose experience level of </w:t>
            </w:r>
            <w:r w:rsidRPr="00E9603C">
              <w:rPr>
                <w:lang w:eastAsia="ko-KR"/>
              </w:rPr>
              <w:t xml:space="preserve">SMCC for </w:t>
            </w:r>
            <w:r w:rsidRPr="00E9603C">
              <w:t xml:space="preserve">specific DNN and/or S-NSSAI is medium </w:t>
            </w:r>
          </w:p>
        </w:tc>
      </w:tr>
      <w:tr w:rsidR="009166E9" w:rsidRPr="00E9603C" w14:paraId="7A12B4EC" w14:textId="77777777">
        <w:trPr>
          <w:cantSplit/>
        </w:trPr>
        <w:tc>
          <w:tcPr>
            <w:tcW w:w="5240" w:type="dxa"/>
          </w:tcPr>
          <w:p w14:paraId="2810391F" w14:textId="77777777" w:rsidR="009166E9" w:rsidRPr="00E9603C" w:rsidRDefault="009166E9">
            <w:pPr>
              <w:pStyle w:val="TAL"/>
            </w:pPr>
            <w:r w:rsidRPr="00E9603C">
              <w:t>&gt;&gt; List of low-experienced UEs</w:t>
            </w:r>
          </w:p>
        </w:tc>
        <w:tc>
          <w:tcPr>
            <w:tcW w:w="4501" w:type="dxa"/>
          </w:tcPr>
          <w:p w14:paraId="116C129C" w14:textId="77777777" w:rsidR="009166E9" w:rsidRPr="00E9603C" w:rsidRDefault="009166E9">
            <w:pPr>
              <w:pStyle w:val="TAL"/>
            </w:pPr>
            <w:r w:rsidRPr="00E9603C">
              <w:t xml:space="preserve">A list of UEs whose experience level of </w:t>
            </w:r>
            <w:r w:rsidRPr="00E9603C">
              <w:rPr>
                <w:lang w:eastAsia="ko-KR"/>
              </w:rPr>
              <w:t xml:space="preserve">SMCC for </w:t>
            </w:r>
            <w:r w:rsidRPr="00E9603C">
              <w:t>specific DNN and/or S-NSSAI is low or zero</w:t>
            </w:r>
          </w:p>
        </w:tc>
      </w:tr>
      <w:tr w:rsidR="009166E9" w:rsidRPr="00E9603C" w14:paraId="500EFFB9" w14:textId="77777777">
        <w:trPr>
          <w:cantSplit/>
        </w:trPr>
        <w:tc>
          <w:tcPr>
            <w:tcW w:w="5240" w:type="dxa"/>
          </w:tcPr>
          <w:p w14:paraId="3AB3C22A" w14:textId="77777777" w:rsidR="009166E9" w:rsidRPr="00E9603C" w:rsidRDefault="009166E9">
            <w:pPr>
              <w:pStyle w:val="TAL"/>
            </w:pPr>
            <w:r w:rsidRPr="00E9603C">
              <w:t>&gt; Confidence</w:t>
            </w:r>
          </w:p>
        </w:tc>
        <w:tc>
          <w:tcPr>
            <w:tcW w:w="4501" w:type="dxa"/>
          </w:tcPr>
          <w:p w14:paraId="1D2C85A0" w14:textId="77777777" w:rsidR="009166E9" w:rsidRPr="00E9603C" w:rsidRDefault="009166E9">
            <w:pPr>
              <w:pStyle w:val="TAL"/>
            </w:pPr>
            <w:r w:rsidRPr="00E9603C">
              <w:t>Confidence of the prediction.</w:t>
            </w:r>
          </w:p>
        </w:tc>
      </w:tr>
      <w:tr w:rsidR="009166E9" w:rsidRPr="00E9603C" w14:paraId="30985A26" w14:textId="77777777">
        <w:trPr>
          <w:cantSplit/>
        </w:trPr>
        <w:tc>
          <w:tcPr>
            <w:tcW w:w="9741" w:type="dxa"/>
            <w:gridSpan w:val="2"/>
          </w:tcPr>
          <w:p w14:paraId="6A7549AD" w14:textId="77777777" w:rsidR="009166E9" w:rsidRPr="00E9603C" w:rsidRDefault="009166E9">
            <w:pPr>
              <w:pStyle w:val="NO"/>
            </w:pPr>
            <w:r w:rsidRPr="00E9603C">
              <w:rPr>
                <w:lang w:eastAsia="zh-CN"/>
              </w:rPr>
              <w:t>NOTE:</w:t>
            </w:r>
            <w:r w:rsidRPr="00E9603C">
              <w:rPr>
                <w:lang w:eastAsia="zh-CN"/>
              </w:rPr>
              <w:tab/>
              <w:t xml:space="preserve">For each list of SMCCE </w:t>
            </w:r>
            <w:r w:rsidRPr="00E9603C">
              <w:t>Analytics, DNN or S-NSSAI is included.</w:t>
            </w:r>
          </w:p>
        </w:tc>
      </w:tr>
    </w:tbl>
    <w:p w14:paraId="5FC737A6" w14:textId="77777777" w:rsidR="009166E9" w:rsidRPr="00E9603C" w:rsidRDefault="009166E9">
      <w:pPr>
        <w:pStyle w:val="FP"/>
      </w:pPr>
    </w:p>
    <w:p w14:paraId="78AEBEF5" w14:textId="77777777" w:rsidR="009166E9" w:rsidRPr="00E9603C" w:rsidRDefault="009166E9">
      <w:pPr>
        <w:pStyle w:val="Heading3"/>
        <w:rPr>
          <w:lang w:eastAsia="en-US"/>
        </w:rPr>
      </w:pPr>
      <w:bookmarkStart w:id="10017" w:name="_Toc50022574"/>
      <w:bookmarkStart w:id="10018" w:name="_Toc50021870"/>
      <w:bookmarkStart w:id="10019" w:name="_Toc50579608"/>
      <w:bookmarkStart w:id="10020" w:name="_Toc50021301"/>
      <w:bookmarkStart w:id="10021" w:name="_Toc2011"/>
      <w:bookmarkStart w:id="10022" w:name="_Toc54770206"/>
      <w:bookmarkStart w:id="10023" w:name="_Toc54779558"/>
      <w:bookmarkStart w:id="10024" w:name="_Toc54786518"/>
      <w:bookmarkStart w:id="10025" w:name="_Toc13892"/>
      <w:bookmarkStart w:id="10026" w:name="_Toc11834"/>
      <w:bookmarkStart w:id="10027" w:name="_Toc22145"/>
      <w:bookmarkStart w:id="10028" w:name="_Toc8907"/>
      <w:bookmarkStart w:id="10029" w:name="_Toc42770189"/>
      <w:bookmarkStart w:id="10030" w:name="_Toc50023808"/>
      <w:bookmarkStart w:id="10031" w:name="_Toc28434"/>
      <w:bookmarkStart w:id="10032" w:name="_Toc57201370"/>
      <w:bookmarkStart w:id="10033" w:name="_Toc10273"/>
      <w:bookmarkStart w:id="10034" w:name="_Toc1650"/>
      <w:bookmarkStart w:id="10035" w:name="_Toc44004492"/>
      <w:bookmarkStart w:id="10036" w:name="_Toc50309876"/>
      <w:bookmarkStart w:id="10037" w:name="_Toc43393320"/>
      <w:bookmarkStart w:id="10038" w:name="_Toc42779245"/>
      <w:bookmarkStart w:id="10039" w:name="_Toc50023223"/>
      <w:bookmarkStart w:id="10040" w:name="_Toc57641408"/>
      <w:bookmarkStart w:id="10041" w:name="_Toc59101761"/>
      <w:r w:rsidRPr="00E9603C">
        <w:rPr>
          <w:lang w:eastAsia="en-US"/>
        </w:rPr>
        <w:t>6.</w:t>
      </w:r>
      <w:r w:rsidRPr="00E9603C">
        <w:rPr>
          <w:lang w:eastAsia="zh-CN"/>
        </w:rPr>
        <w:t>44</w:t>
      </w:r>
      <w:r w:rsidRPr="00E9603C">
        <w:rPr>
          <w:lang w:eastAsia="en-US"/>
        </w:rPr>
        <w:t>.4</w:t>
      </w:r>
      <w:r w:rsidRPr="00E9603C">
        <w:rPr>
          <w:lang w:eastAsia="en-US"/>
        </w:rPr>
        <w:tab/>
        <w:t>Procedures</w:t>
      </w:r>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62E0AD2B" w14:textId="77777777" w:rsidR="009166E9" w:rsidRPr="00E9603C" w:rsidRDefault="009166E9">
      <w:r w:rsidRPr="00E9603C">
        <w:t>Figure 6.</w:t>
      </w:r>
      <w:r w:rsidRPr="00E9603C">
        <w:rPr>
          <w:lang w:eastAsia="zh-CN"/>
        </w:rPr>
        <w:t>44</w:t>
      </w:r>
      <w:r w:rsidRPr="00E9603C">
        <w:t xml:space="preserve">.4-1 shows the procedure </w:t>
      </w:r>
      <w:r w:rsidRPr="00E9603C">
        <w:rPr>
          <w:lang w:eastAsia="ko-KR"/>
        </w:rPr>
        <w:t xml:space="preserve">for </w:t>
      </w:r>
      <w:r w:rsidRPr="00E9603C">
        <w:rPr>
          <w:lang w:eastAsia="en-US"/>
        </w:rPr>
        <w:t xml:space="preserve">Analytics for </w:t>
      </w:r>
      <w:r w:rsidRPr="00E9603C">
        <w:rPr>
          <w:bCs/>
        </w:rPr>
        <w:t>Session Management Congestion Control Experience</w:t>
      </w:r>
      <w:r w:rsidRPr="00E9603C">
        <w:t>.</w:t>
      </w:r>
    </w:p>
    <w:p w14:paraId="606047AD" w14:textId="77777777" w:rsidR="009166E9" w:rsidRPr="00E9603C" w:rsidRDefault="009166E9">
      <w:pPr>
        <w:pStyle w:val="TH"/>
      </w:pPr>
      <w:r w:rsidRPr="00E9603C">
        <w:object w:dxaOrig="5395" w:dyaOrig="4047" w14:anchorId="55BDFDE8">
          <v:shape id="对象 229" o:spid="_x0000_i1125" type="#_x0000_t75" style="width:347.5pt;height:260.5pt;mso-position-horizontal-relative:page;mso-position-vertical-relative:page" o:ole="">
            <v:imagedata r:id="rId198" o:title=""/>
          </v:shape>
          <o:OLEObject Type="Embed" ProgID="Visio.Drawing.11" ShapeID="对象 229" DrawAspect="Content" ObjectID="_1669716031" r:id="rId199"/>
        </w:object>
      </w:r>
    </w:p>
    <w:p w14:paraId="68AA97C1" w14:textId="77777777" w:rsidR="009166E9" w:rsidRPr="00E9603C" w:rsidRDefault="009166E9">
      <w:pPr>
        <w:pStyle w:val="TF"/>
        <w:rPr>
          <w:color w:val="auto"/>
          <w:lang w:eastAsia="en-US"/>
        </w:rPr>
      </w:pPr>
      <w:r w:rsidRPr="00E9603C">
        <w:t>Figure 6.</w:t>
      </w:r>
      <w:r w:rsidRPr="00E9603C">
        <w:rPr>
          <w:lang w:eastAsia="zh-CN"/>
        </w:rPr>
        <w:t>44</w:t>
      </w:r>
      <w:r w:rsidRPr="00E9603C">
        <w:t xml:space="preserve">.4-1: </w:t>
      </w:r>
      <w:r w:rsidRPr="00E9603C">
        <w:rPr>
          <w:lang w:eastAsia="en-US"/>
        </w:rPr>
        <w:t xml:space="preserve">Analytics for </w:t>
      </w:r>
      <w:r w:rsidRPr="00E9603C">
        <w:t>Session Management Congestion Control Experience</w:t>
      </w:r>
    </w:p>
    <w:p w14:paraId="738CB422" w14:textId="77777777" w:rsidR="009166E9" w:rsidRPr="00E9603C" w:rsidRDefault="009166E9">
      <w:pPr>
        <w:pStyle w:val="B1"/>
        <w:rPr>
          <w:lang w:eastAsia="zh-CN"/>
        </w:rPr>
      </w:pPr>
      <w:r w:rsidRPr="00E9603C">
        <w:rPr>
          <w:lang w:eastAsia="zh-CN"/>
        </w:rPr>
        <w:t>1.</w:t>
      </w:r>
      <w:r w:rsidRPr="00E9603C">
        <w:rPr>
          <w:lang w:eastAsia="zh-CN"/>
        </w:rPr>
        <w:tab/>
        <w:t>The SMF requests to analytics information on "Session Management Congestion Control Experience" provided by NWDAF if the SMF wants to take the analytics information into account when applying the SMCC.</w:t>
      </w:r>
    </w:p>
    <w:p w14:paraId="77E76134" w14:textId="77777777" w:rsidR="009166E9" w:rsidRPr="00E9603C" w:rsidRDefault="009166E9">
      <w:pPr>
        <w:pStyle w:val="B1"/>
        <w:rPr>
          <w:lang w:eastAsia="zh-CN"/>
        </w:rPr>
      </w:pPr>
      <w:r w:rsidRPr="00E9603C">
        <w:rPr>
          <w:lang w:eastAsia="zh-CN"/>
        </w:rPr>
        <w:tab/>
        <w:t>The parameters included in the request are described in clause 6.44.1.</w:t>
      </w:r>
    </w:p>
    <w:p w14:paraId="0288F49E" w14:textId="77777777" w:rsidR="009166E9" w:rsidRPr="00E9603C" w:rsidRDefault="009166E9">
      <w:pPr>
        <w:pStyle w:val="NO"/>
        <w:rPr>
          <w:lang w:eastAsia="zh-CN"/>
        </w:rPr>
      </w:pPr>
      <w:r w:rsidRPr="00E9603C">
        <w:rPr>
          <w:lang w:eastAsia="zh-CN"/>
        </w:rPr>
        <w:t>NOTE:</w:t>
      </w:r>
      <w:r w:rsidRPr="00E9603C">
        <w:rPr>
          <w:lang w:eastAsia="zh-CN"/>
        </w:rPr>
        <w:tab/>
        <w:t>The SMF needs to request the analytics information to the NWDAF early enough before applying Session Management Congestion Control due to potential congestion, to take the analytics information into account for the SMCC.</w:t>
      </w:r>
    </w:p>
    <w:p w14:paraId="5B1CF417" w14:textId="77777777" w:rsidR="009166E9" w:rsidRPr="00E9603C" w:rsidRDefault="009166E9">
      <w:pPr>
        <w:rPr>
          <w:lang w:eastAsia="zh-CN"/>
        </w:rPr>
      </w:pPr>
      <w:r w:rsidRPr="00E9603C">
        <w:rPr>
          <w:lang w:eastAsia="zh-CN"/>
        </w:rPr>
        <w:t>The NWDAF performs step 2 and/or step 3. Steps 4 to 7 are following steps of step 3.</w:t>
      </w:r>
    </w:p>
    <w:p w14:paraId="00CCF406" w14:textId="77777777" w:rsidR="009166E9" w:rsidRPr="00E9603C" w:rsidRDefault="009166E9">
      <w:pPr>
        <w:pStyle w:val="B1"/>
        <w:rPr>
          <w:lang w:eastAsia="zh-CN"/>
        </w:rPr>
      </w:pPr>
      <w:r w:rsidRPr="00E9603C">
        <w:rPr>
          <w:lang w:eastAsia="zh-CN"/>
        </w:rPr>
        <w:t>2.</w:t>
      </w:r>
      <w:r w:rsidRPr="00E9603C">
        <w:rPr>
          <w:lang w:eastAsia="zh-CN"/>
        </w:rPr>
        <w:tab/>
        <w:t>The NWDAF collects Data related to SM Congestion Control Experience from Data Storage (e.g. UDR, NWDAF acting as Data Storage Function).</w:t>
      </w:r>
    </w:p>
    <w:p w14:paraId="51BA303E" w14:textId="77777777" w:rsidR="009166E9" w:rsidRPr="00E9603C" w:rsidRDefault="009166E9">
      <w:pPr>
        <w:pStyle w:val="B1"/>
        <w:rPr>
          <w:lang w:eastAsia="zh-CN"/>
        </w:rPr>
      </w:pPr>
      <w:r w:rsidRPr="00E9603C">
        <w:rPr>
          <w:lang w:eastAsia="zh-CN"/>
        </w:rPr>
        <w:t>3.</w:t>
      </w:r>
      <w:r w:rsidRPr="00E9603C">
        <w:rPr>
          <w:lang w:eastAsia="zh-CN"/>
        </w:rPr>
        <w:tab/>
        <w:t>The NWDAF sends subscription requests to all the serving SMFs to collect Data related to SM Congestion Control Experience if it has not subscribed such data. The SMF that made the request in step 1 can be also the data provider.</w:t>
      </w:r>
    </w:p>
    <w:p w14:paraId="6ED99EDA" w14:textId="77777777" w:rsidR="009166E9" w:rsidRPr="00E9603C" w:rsidRDefault="009166E9">
      <w:pPr>
        <w:pStyle w:val="B1"/>
        <w:rPr>
          <w:lang w:eastAsia="zh-CN"/>
        </w:rPr>
      </w:pPr>
      <w:r w:rsidRPr="00E9603C">
        <w:rPr>
          <w:lang w:eastAsia="zh-CN"/>
        </w:rPr>
        <w:tab/>
        <w:t>If the NWDAF obtains required Data for some UEs in step 2, the NWDAF does not perform step 3 for those UEs.</w:t>
      </w:r>
    </w:p>
    <w:p w14:paraId="2DAFFED1" w14:textId="77777777" w:rsidR="009166E9" w:rsidRPr="00E9603C" w:rsidRDefault="009166E9">
      <w:pPr>
        <w:pStyle w:val="B1"/>
      </w:pPr>
      <w:r w:rsidRPr="00E9603C">
        <w:rPr>
          <w:lang w:eastAsia="zh-CN"/>
        </w:rPr>
        <w:t>4.</w:t>
      </w:r>
      <w:r w:rsidRPr="00E9603C">
        <w:rPr>
          <w:lang w:eastAsia="zh-CN"/>
        </w:rPr>
        <w:tab/>
      </w:r>
      <w:r w:rsidRPr="00E9603C">
        <w:t>The SMF provides the collected Data to the NWDAF.</w:t>
      </w:r>
    </w:p>
    <w:p w14:paraId="53CF67E0" w14:textId="77777777" w:rsidR="009166E9" w:rsidRPr="00E9603C" w:rsidRDefault="009166E9">
      <w:pPr>
        <w:pStyle w:val="B1"/>
      </w:pPr>
      <w:r w:rsidRPr="00E9603C">
        <w:t>5.</w:t>
      </w:r>
      <w:r w:rsidRPr="00E9603C">
        <w:tab/>
        <w:t>With the data obtained in step 2 and/or step 6, and optionally with the SMF load analytics derived in step 8, the NWDAF derives requested analytics.</w:t>
      </w:r>
    </w:p>
    <w:p w14:paraId="56D0CEF2" w14:textId="77777777" w:rsidR="009166E9" w:rsidRPr="00E9603C" w:rsidRDefault="009166E9">
      <w:pPr>
        <w:pStyle w:val="B1"/>
      </w:pPr>
      <w:r w:rsidRPr="00E9603C">
        <w:t>6.</w:t>
      </w:r>
      <w:r w:rsidRPr="00E9603C">
        <w:tab/>
        <w:t>The NWDAF provides the analytics for Session Management Congestion Control Experience to the SMF.</w:t>
      </w:r>
    </w:p>
    <w:p w14:paraId="239FFA33" w14:textId="77777777" w:rsidR="009166E9" w:rsidRPr="00E9603C" w:rsidRDefault="009166E9">
      <w:pPr>
        <w:pStyle w:val="B1"/>
        <w:rPr>
          <w:lang w:eastAsia="zh-CN"/>
        </w:rPr>
      </w:pPr>
      <w:r w:rsidRPr="00E9603C">
        <w:t>7.</w:t>
      </w:r>
      <w:r w:rsidRPr="00E9603C">
        <w:tab/>
        <w:t xml:space="preserve">The SMF starts SM Congestion Control, i.e. DNN based congestion control and/or S-NSSAI based congestion control. When applying the SM Congestion Control, the SMF considers fairness, for example, NAS SM reject messages </w:t>
      </w:r>
      <w:r w:rsidRPr="00E9603C">
        <w:rPr>
          <w:lang w:eastAsia="zh-CN"/>
        </w:rPr>
        <w:t>with a short backoff timer to the UEs in the list of high-experienced UEs while NAS SM reject messages with a long backoff timer to the UEs in the list of low-experienced UEs.</w:t>
      </w:r>
    </w:p>
    <w:p w14:paraId="4B4E39AA" w14:textId="77777777" w:rsidR="009166E9" w:rsidRPr="00E9603C" w:rsidRDefault="009166E9">
      <w:pPr>
        <w:pStyle w:val="Heading3"/>
      </w:pPr>
      <w:bookmarkStart w:id="10042" w:name="_Toc54779559"/>
      <w:bookmarkStart w:id="10043" w:name="_Toc43393321"/>
      <w:bookmarkStart w:id="10044" w:name="_Toc29379"/>
      <w:bookmarkStart w:id="10045" w:name="_Toc50579609"/>
      <w:bookmarkStart w:id="10046" w:name="_Toc4702"/>
      <w:bookmarkStart w:id="10047" w:name="_Toc42779246"/>
      <w:bookmarkStart w:id="10048" w:name="_Toc50023224"/>
      <w:bookmarkStart w:id="10049" w:name="_Toc50023809"/>
      <w:bookmarkStart w:id="10050" w:name="_Toc42770190"/>
      <w:bookmarkStart w:id="10051" w:name="_Toc50309877"/>
      <w:bookmarkStart w:id="10052" w:name="_Toc6204"/>
      <w:bookmarkStart w:id="10053" w:name="_Toc50022575"/>
      <w:bookmarkStart w:id="10054" w:name="_Toc50021871"/>
      <w:bookmarkStart w:id="10055" w:name="_Toc50021302"/>
      <w:bookmarkStart w:id="10056" w:name="_Toc7708"/>
      <w:bookmarkStart w:id="10057" w:name="_Toc44004493"/>
      <w:bookmarkStart w:id="10058" w:name="_Toc27911"/>
      <w:bookmarkStart w:id="10059" w:name="_Toc15416"/>
      <w:bookmarkStart w:id="10060" w:name="_Toc54770207"/>
      <w:bookmarkStart w:id="10061" w:name="_Toc235"/>
      <w:bookmarkStart w:id="10062" w:name="_Toc54786519"/>
      <w:bookmarkStart w:id="10063" w:name="_Toc19578"/>
      <w:bookmarkStart w:id="10064" w:name="_Toc57201371"/>
      <w:bookmarkStart w:id="10065" w:name="_Toc57641409"/>
      <w:bookmarkStart w:id="10066" w:name="_Toc59101762"/>
      <w:r w:rsidRPr="00E9603C">
        <w:t>6.</w:t>
      </w:r>
      <w:r w:rsidRPr="00E9603C">
        <w:rPr>
          <w:lang w:eastAsia="zh-CN"/>
        </w:rPr>
        <w:t>44</w:t>
      </w:r>
      <w:r w:rsidRPr="00E9603C">
        <w:t>.5</w:t>
      </w:r>
      <w:r w:rsidRPr="00E9603C">
        <w:tab/>
        <w:t>Impacts on services, entities and interfaces</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p>
    <w:p w14:paraId="1306FF02" w14:textId="77777777" w:rsidR="009166E9" w:rsidRPr="00E9603C" w:rsidRDefault="009166E9">
      <w:pPr>
        <w:rPr>
          <w:lang w:eastAsia="ko-KR"/>
        </w:rPr>
      </w:pPr>
      <w:r w:rsidRPr="00E9603C">
        <w:rPr>
          <w:lang w:eastAsia="ko-KR"/>
        </w:rPr>
        <w:t>NWDAF:</w:t>
      </w:r>
    </w:p>
    <w:p w14:paraId="0E71B7D0" w14:textId="77777777" w:rsidR="009166E9" w:rsidRPr="00E9603C" w:rsidRDefault="009166E9">
      <w:pPr>
        <w:pStyle w:val="B1"/>
      </w:pPr>
      <w:r w:rsidRPr="00E9603C">
        <w:rPr>
          <w:lang w:eastAsia="ko-KR"/>
        </w:rPr>
        <w:t>-</w:t>
      </w:r>
      <w:r w:rsidRPr="00E9603C">
        <w:rPr>
          <w:lang w:eastAsia="ko-KR"/>
        </w:rPr>
        <w:tab/>
        <w:t>supports a new A</w:t>
      </w:r>
      <w:r w:rsidRPr="00E9603C">
        <w:t>nalytics ID = "Session Management Congestion Control Experience".</w:t>
      </w:r>
    </w:p>
    <w:p w14:paraId="3BA55000" w14:textId="77777777" w:rsidR="009166E9" w:rsidRPr="00E9603C" w:rsidRDefault="009166E9">
      <w:pPr>
        <w:rPr>
          <w:lang w:eastAsia="ko-KR"/>
        </w:rPr>
      </w:pPr>
      <w:r w:rsidRPr="00E9603C">
        <w:rPr>
          <w:lang w:eastAsia="ko-KR"/>
        </w:rPr>
        <w:t>SMF:</w:t>
      </w:r>
    </w:p>
    <w:p w14:paraId="4FFAD4A2" w14:textId="77777777" w:rsidR="009166E9" w:rsidRPr="00E9603C" w:rsidRDefault="009166E9">
      <w:pPr>
        <w:pStyle w:val="B1"/>
        <w:rPr>
          <w:lang w:eastAsia="zh-CN"/>
        </w:rPr>
      </w:pPr>
      <w:r w:rsidRPr="00E9603C">
        <w:t>-</w:t>
      </w:r>
      <w:r w:rsidRPr="00E9603C">
        <w:tab/>
      </w:r>
      <w:r w:rsidRPr="00E9603C">
        <w:rPr>
          <w:lang w:eastAsia="ko-KR"/>
        </w:rPr>
        <w:t>collects Data</w:t>
      </w:r>
      <w:r w:rsidRPr="00E9603C">
        <w:rPr>
          <w:lang w:eastAsia="zh-CN"/>
        </w:rPr>
        <w:t xml:space="preserve"> related to SMCC experience for all PDU Sessions it serves.</w:t>
      </w:r>
    </w:p>
    <w:p w14:paraId="64BC3360" w14:textId="77777777" w:rsidR="009166E9" w:rsidRPr="00E9603C" w:rsidRDefault="009166E9">
      <w:pPr>
        <w:pStyle w:val="B1"/>
        <w:rPr>
          <w:lang w:eastAsia="zh-CN"/>
        </w:rPr>
      </w:pPr>
      <w:r w:rsidRPr="00E9603C">
        <w:rPr>
          <w:lang w:eastAsia="zh-CN"/>
        </w:rPr>
        <w:t>-</w:t>
      </w:r>
      <w:r w:rsidRPr="00E9603C">
        <w:rPr>
          <w:lang w:eastAsia="zh-CN"/>
        </w:rPr>
        <w:tab/>
        <w:t xml:space="preserve">provides the </w:t>
      </w:r>
      <w:r w:rsidRPr="00E9603C">
        <w:rPr>
          <w:lang w:eastAsia="ko-KR"/>
        </w:rPr>
        <w:t>Data</w:t>
      </w:r>
      <w:r w:rsidRPr="00E9603C">
        <w:rPr>
          <w:lang w:eastAsia="zh-CN"/>
        </w:rPr>
        <w:t xml:space="preserve"> related to SMCC experience to the NWDAF.</w:t>
      </w:r>
    </w:p>
    <w:p w14:paraId="230BD2A0" w14:textId="77777777" w:rsidR="009166E9" w:rsidRPr="00E9603C" w:rsidRDefault="009166E9">
      <w:pPr>
        <w:pStyle w:val="B1"/>
        <w:rPr>
          <w:lang w:eastAsia="zh-CN"/>
        </w:rPr>
      </w:pPr>
      <w:r w:rsidRPr="00E9603C">
        <w:rPr>
          <w:lang w:eastAsia="zh-CN"/>
        </w:rPr>
        <w:t>-</w:t>
      </w:r>
      <w:r w:rsidRPr="00E9603C">
        <w:rPr>
          <w:lang w:eastAsia="zh-CN"/>
        </w:rPr>
        <w:tab/>
        <w:t xml:space="preserve">stores the </w:t>
      </w:r>
      <w:r w:rsidRPr="00E9603C">
        <w:rPr>
          <w:lang w:eastAsia="ko-KR"/>
        </w:rPr>
        <w:t>Data</w:t>
      </w:r>
      <w:r w:rsidRPr="00E9603C">
        <w:rPr>
          <w:lang w:eastAsia="zh-CN"/>
        </w:rPr>
        <w:t xml:space="preserve"> related to SMCC experience to </w:t>
      </w:r>
      <w:r w:rsidRPr="00E9603C">
        <w:t>Data Storage (e.g. UDR, NWDAF acting as Data Storage Function) if available.</w:t>
      </w:r>
    </w:p>
    <w:p w14:paraId="179C1B6B" w14:textId="77777777" w:rsidR="009166E9" w:rsidRPr="00E9603C" w:rsidRDefault="009166E9">
      <w:pPr>
        <w:pStyle w:val="B1"/>
        <w:rPr>
          <w:lang w:eastAsia="zh-CN"/>
        </w:rPr>
      </w:pPr>
      <w:r w:rsidRPr="00E9603C">
        <w:rPr>
          <w:lang w:eastAsia="zh-CN"/>
        </w:rPr>
        <w:t>-</w:t>
      </w:r>
      <w:r w:rsidRPr="00E9603C">
        <w:rPr>
          <w:lang w:eastAsia="zh-CN"/>
        </w:rPr>
        <w:tab/>
        <w:t>requests NWDAF outputs for a new Analytics ID = "Session Management Congestion Control Experience".</w:t>
      </w:r>
    </w:p>
    <w:p w14:paraId="5AD4A2CC" w14:textId="77777777" w:rsidR="009166E9" w:rsidRPr="00E9603C" w:rsidRDefault="009166E9">
      <w:pPr>
        <w:pStyle w:val="Heading2"/>
      </w:pPr>
      <w:bookmarkStart w:id="10067" w:name="_Toc50579610"/>
      <w:bookmarkStart w:id="10068" w:name="_Toc50021303"/>
      <w:bookmarkStart w:id="10069" w:name="_Toc50309878"/>
      <w:bookmarkStart w:id="10070" w:name="_Toc50023810"/>
      <w:bookmarkStart w:id="10071" w:name="_Toc50022576"/>
      <w:bookmarkStart w:id="10072" w:name="_Toc50021872"/>
      <w:bookmarkStart w:id="10073" w:name="_Toc50023225"/>
      <w:bookmarkStart w:id="10074" w:name="_Toc54770208"/>
      <w:bookmarkStart w:id="10075" w:name="_Toc54779560"/>
      <w:bookmarkStart w:id="10076" w:name="_Toc54786520"/>
      <w:bookmarkStart w:id="10077" w:name="_Toc24737"/>
      <w:bookmarkStart w:id="10078" w:name="_Toc158"/>
      <w:bookmarkStart w:id="10079" w:name="_Toc57201372"/>
      <w:bookmarkStart w:id="10080" w:name="_Toc43393322"/>
      <w:bookmarkStart w:id="10081" w:name="_Toc44004494"/>
      <w:bookmarkStart w:id="10082" w:name="_Toc57641410"/>
      <w:bookmarkStart w:id="10083" w:name="_Toc59101763"/>
      <w:r w:rsidRPr="00E9603C">
        <w:t>6.</w:t>
      </w:r>
      <w:r w:rsidRPr="00E9603C">
        <w:rPr>
          <w:lang w:eastAsia="zh-CN"/>
        </w:rPr>
        <w:t>45</w:t>
      </w:r>
      <w:r w:rsidRPr="00E9603C">
        <w:rPr>
          <w:lang w:eastAsia="ko-KR"/>
        </w:rPr>
        <w:tab/>
      </w:r>
      <w:r w:rsidRPr="00E9603C">
        <w:t xml:space="preserve">Solution </w:t>
      </w:r>
      <w:r w:rsidRPr="00E9603C">
        <w:rPr>
          <w:lang w:eastAsia="zh-CN"/>
        </w:rPr>
        <w:t>#45</w:t>
      </w:r>
      <w:r w:rsidRPr="00E9603C">
        <w:t>: Triggers for requesting analytics</w:t>
      </w:r>
      <w:bookmarkEnd w:id="9912"/>
      <w:bookmarkEnd w:id="9913"/>
      <w:bookmarkEnd w:id="9931"/>
      <w:bookmarkEnd w:id="9934"/>
      <w:bookmarkEnd w:id="9938"/>
      <w:bookmarkEnd w:id="9939"/>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2A765E87" w14:textId="77777777" w:rsidR="009166E9" w:rsidRPr="00E9603C" w:rsidRDefault="009166E9">
      <w:pPr>
        <w:pStyle w:val="Heading3"/>
      </w:pPr>
      <w:bookmarkStart w:id="10084" w:name="_Toc12522"/>
      <w:bookmarkStart w:id="10085" w:name="_Toc5726"/>
      <w:bookmarkStart w:id="10086" w:name="_Toc43393323"/>
      <w:bookmarkStart w:id="10087" w:name="_Toc44004495"/>
      <w:bookmarkStart w:id="10088" w:name="_Toc50021304"/>
      <w:bookmarkStart w:id="10089" w:name="_Toc50021873"/>
      <w:bookmarkStart w:id="10090" w:name="_Toc50022577"/>
      <w:bookmarkStart w:id="10091" w:name="_Toc50309879"/>
      <w:bookmarkStart w:id="10092" w:name="_Toc50579611"/>
      <w:bookmarkStart w:id="10093" w:name="_Toc9451"/>
      <w:bookmarkStart w:id="10094" w:name="_Toc12948"/>
      <w:bookmarkStart w:id="10095" w:name="_Toc5827"/>
      <w:bookmarkStart w:id="10096" w:name="_Toc1930"/>
      <w:bookmarkStart w:id="10097" w:name="_Toc18191"/>
      <w:bookmarkStart w:id="10098" w:name="_Toc25939"/>
      <w:bookmarkStart w:id="10099" w:name="_Toc54770209"/>
      <w:bookmarkStart w:id="10100" w:name="_Toc54779561"/>
      <w:bookmarkStart w:id="10101" w:name="_Toc54786521"/>
      <w:bookmarkStart w:id="10102" w:name="_Toc50023226"/>
      <w:bookmarkStart w:id="10103" w:name="_Toc57201373"/>
      <w:bookmarkStart w:id="10104" w:name="_Toc50023811"/>
      <w:bookmarkStart w:id="10105" w:name="_Toc57641411"/>
      <w:bookmarkStart w:id="10106" w:name="_Toc59101764"/>
      <w:r w:rsidRPr="00E9603C">
        <w:t>6.</w:t>
      </w:r>
      <w:r w:rsidRPr="00E9603C">
        <w:rPr>
          <w:lang w:eastAsia="zh-CN"/>
        </w:rPr>
        <w:t>45</w:t>
      </w:r>
      <w:r w:rsidRPr="00E9603C">
        <w:t>.1</w:t>
      </w:r>
      <w:r w:rsidRPr="00E9603C">
        <w:tab/>
        <w:t>Description</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p w14:paraId="1A152288" w14:textId="77777777" w:rsidR="009166E9" w:rsidRPr="00E9603C" w:rsidRDefault="009166E9">
      <w:r w:rsidRPr="00E9603C">
        <w:t>This solution addresses Key Issue #13 "Triggering conditions for analytics", especially on the aspect of triggers which can be used by analytics consumers to request for or subscribe to analytics from the NWDAF.</w:t>
      </w:r>
    </w:p>
    <w:p w14:paraId="37DA8BCE" w14:textId="77777777" w:rsidR="009166E9" w:rsidRPr="00E9603C" w:rsidRDefault="009166E9">
      <w:pPr>
        <w:rPr>
          <w:rFonts w:eastAsia="DengXian"/>
        </w:rPr>
      </w:pPr>
      <w:r w:rsidRPr="00E9603C">
        <w:rPr>
          <w:rFonts w:eastAsia="DengXian"/>
        </w:rPr>
        <w:t>In general, an NF may</w:t>
      </w:r>
      <w:r w:rsidRPr="00E9603C">
        <w:rPr>
          <w:rFonts w:eastAsia="DengXian"/>
          <w:lang w:eastAsia="en-US"/>
        </w:rPr>
        <w:t xml:space="preserve"> request for or subscribe to </w:t>
      </w:r>
      <w:r w:rsidRPr="00E9603C">
        <w:rPr>
          <w:rFonts w:eastAsia="DengXian"/>
        </w:rPr>
        <w:t xml:space="preserve">the </w:t>
      </w:r>
      <w:r w:rsidRPr="00E9603C">
        <w:rPr>
          <w:rFonts w:eastAsia="DengXian"/>
          <w:lang w:eastAsia="en-US"/>
        </w:rPr>
        <w:t>analytics</w:t>
      </w:r>
      <w:r w:rsidRPr="00E9603C">
        <w:rPr>
          <w:rFonts w:eastAsia="DengXian"/>
        </w:rPr>
        <w:t xml:space="preserve"> information </w:t>
      </w:r>
      <w:r w:rsidRPr="00E9603C">
        <w:t>from the NWDAF</w:t>
      </w:r>
      <w:r w:rsidRPr="00E9603C">
        <w:rPr>
          <w:rFonts w:eastAsia="DengXian"/>
        </w:rPr>
        <w:t>:</w:t>
      </w:r>
    </w:p>
    <w:p w14:paraId="563233DA" w14:textId="77777777" w:rsidR="009166E9" w:rsidRPr="00E9603C" w:rsidRDefault="009166E9">
      <w:pPr>
        <w:pStyle w:val="B1"/>
        <w:rPr>
          <w:lang w:eastAsia="zh-CN"/>
        </w:rPr>
      </w:pPr>
      <w:r w:rsidRPr="00E9603C">
        <w:rPr>
          <w:lang w:eastAsia="zh-CN"/>
        </w:rPr>
        <w:t>-</w:t>
      </w:r>
      <w:r w:rsidRPr="00E9603C">
        <w:rPr>
          <w:lang w:eastAsia="zh-CN"/>
        </w:rPr>
        <w:tab/>
        <w:t>based on the triggers (e.g. event reports or requests) from the other NF(s).</w:t>
      </w:r>
    </w:p>
    <w:p w14:paraId="5EFC201D" w14:textId="77777777" w:rsidR="009166E9" w:rsidRPr="00E9603C" w:rsidRDefault="009166E9">
      <w:pPr>
        <w:pStyle w:val="B1"/>
        <w:rPr>
          <w:lang w:eastAsia="zh-CN"/>
        </w:rPr>
      </w:pPr>
      <w:r w:rsidRPr="00E9603C">
        <w:rPr>
          <w:lang w:eastAsia="zh-CN"/>
        </w:rPr>
        <w:t>-</w:t>
      </w:r>
      <w:r w:rsidRPr="00E9603C">
        <w:rPr>
          <w:lang w:eastAsia="zh-CN"/>
        </w:rPr>
        <w:tab/>
        <w:t>based on local event, e.g. the detected UE behaviour or network performance or time conditions.</w:t>
      </w:r>
    </w:p>
    <w:p w14:paraId="0968E449" w14:textId="77777777" w:rsidR="009166E9" w:rsidRPr="00E9603C" w:rsidRDefault="009166E9">
      <w:pPr>
        <w:pStyle w:val="B1"/>
        <w:rPr>
          <w:lang w:eastAsia="zh-CN"/>
        </w:rPr>
      </w:pPr>
      <w:r w:rsidRPr="00E9603C">
        <w:rPr>
          <w:lang w:eastAsia="zh-CN"/>
        </w:rPr>
        <w:t>-</w:t>
      </w:r>
      <w:r w:rsidRPr="00E9603C">
        <w:rPr>
          <w:lang w:eastAsia="zh-CN"/>
        </w:rPr>
        <w:tab/>
        <w:t>based on the analytics information received. That is, the NF may decide to further request for or subscribe to the analytics information (e.g. with different Analytics filters, Target of Analytics Reporting or Analytics IDs) from the NWDAF, upon receiving the analytics information provided by the NWDAF for existing subscription(s) or previous request(s).</w:t>
      </w:r>
    </w:p>
    <w:p w14:paraId="180A7FA4" w14:textId="77777777" w:rsidR="009166E9" w:rsidRPr="00E9603C" w:rsidRDefault="009166E9">
      <w:r w:rsidRPr="00E9603C">
        <w:t>Specifically, for different NFs, the possible triggers and example scenarios can be as follows:</w:t>
      </w:r>
    </w:p>
    <w:p w14:paraId="65CF761E" w14:textId="77777777" w:rsidR="009166E9" w:rsidRPr="00E9603C" w:rsidRDefault="009166E9">
      <w:pPr>
        <w:pStyle w:val="B1"/>
        <w:rPr>
          <w:lang w:eastAsia="zh-CN"/>
        </w:rPr>
      </w:pPr>
      <w:r w:rsidRPr="00E9603C">
        <w:rPr>
          <w:lang w:eastAsia="zh-CN"/>
        </w:rPr>
        <w:t>PCF:</w:t>
      </w:r>
    </w:p>
    <w:p w14:paraId="62F337EF" w14:textId="77777777" w:rsidR="009166E9" w:rsidRPr="00E9603C" w:rsidRDefault="009166E9">
      <w:pPr>
        <w:pStyle w:val="B1"/>
      </w:pPr>
      <w:r w:rsidRPr="00E9603C">
        <w:tab/>
        <w:t>Triggers for the PCF to request</w:t>
      </w:r>
      <w:r w:rsidRPr="00E9603C">
        <w:rPr>
          <w:lang w:eastAsia="en-US"/>
        </w:rPr>
        <w:t xml:space="preserve"> for or subscribe to </w:t>
      </w:r>
      <w:r w:rsidRPr="00E9603C">
        <w:t xml:space="preserve">the </w:t>
      </w:r>
      <w:r w:rsidRPr="00E9603C">
        <w:rPr>
          <w:lang w:eastAsia="en-US"/>
        </w:rPr>
        <w:t>analytics</w:t>
      </w:r>
      <w:r w:rsidRPr="00E9603C">
        <w:t xml:space="preserve"> information from the NWDAF may be based on:</w:t>
      </w:r>
    </w:p>
    <w:p w14:paraId="27B5C044" w14:textId="77777777" w:rsidR="009166E9" w:rsidRPr="00E9603C" w:rsidRDefault="009166E9">
      <w:pPr>
        <w:pStyle w:val="B2"/>
        <w:rPr>
          <w:lang w:eastAsia="zh-CN"/>
        </w:rPr>
      </w:pPr>
      <w:r w:rsidRPr="00E9603C">
        <w:rPr>
          <w:lang w:eastAsia="zh-CN"/>
        </w:rPr>
        <w:t>-</w:t>
      </w:r>
      <w:r w:rsidRPr="00E9603C">
        <w:rPr>
          <w:lang w:eastAsia="zh-CN"/>
        </w:rPr>
        <w:tab/>
        <w:t>Policy Control Request from the AMF or SMF;</w:t>
      </w:r>
    </w:p>
    <w:p w14:paraId="029DAE86" w14:textId="77777777" w:rsidR="009166E9" w:rsidRPr="00E9603C" w:rsidRDefault="009166E9">
      <w:pPr>
        <w:pStyle w:val="B2"/>
        <w:rPr>
          <w:lang w:eastAsia="zh-CN"/>
        </w:rPr>
      </w:pPr>
      <w:r w:rsidRPr="00E9603C">
        <w:rPr>
          <w:lang w:eastAsia="zh-CN"/>
        </w:rPr>
        <w:t>-</w:t>
      </w:r>
      <w:r w:rsidRPr="00E9603C">
        <w:rPr>
          <w:lang w:eastAsia="zh-CN"/>
        </w:rPr>
        <w:tab/>
        <w:t>notifications received from UDR or CHF;</w:t>
      </w:r>
    </w:p>
    <w:p w14:paraId="763CF888" w14:textId="77777777" w:rsidR="009166E9" w:rsidRPr="00E9603C" w:rsidRDefault="009166E9">
      <w:pPr>
        <w:pStyle w:val="B2"/>
        <w:rPr>
          <w:lang w:eastAsia="zh-CN"/>
        </w:rPr>
      </w:pPr>
      <w:r w:rsidRPr="00E9603C">
        <w:rPr>
          <w:lang w:eastAsia="zh-CN"/>
        </w:rPr>
        <w:t>-</w:t>
      </w:r>
      <w:r w:rsidRPr="00E9603C">
        <w:rPr>
          <w:lang w:eastAsia="zh-CN"/>
        </w:rPr>
        <w:tab/>
        <w:t>requests from AF/NEF;</w:t>
      </w:r>
    </w:p>
    <w:p w14:paraId="1C177FE8" w14:textId="77777777" w:rsidR="009166E9" w:rsidRPr="00E9603C" w:rsidRDefault="009166E9">
      <w:pPr>
        <w:pStyle w:val="B2"/>
        <w:rPr>
          <w:lang w:eastAsia="zh-CN"/>
        </w:rPr>
      </w:pPr>
      <w:r w:rsidRPr="00E9603C">
        <w:rPr>
          <w:lang w:eastAsia="zh-CN"/>
        </w:rPr>
        <w:t>-</w:t>
      </w:r>
      <w:r w:rsidRPr="00E9603C">
        <w:rPr>
          <w:lang w:eastAsia="zh-CN"/>
        </w:rPr>
        <w:tab/>
        <w:t>analytics information received.</w:t>
      </w:r>
    </w:p>
    <w:p w14:paraId="4C92B37C" w14:textId="77777777" w:rsidR="009166E9" w:rsidRPr="00E9603C" w:rsidRDefault="009166E9">
      <w:r w:rsidRPr="00E9603C">
        <w:t>When a trigger condition happens, the PCF may check some local configuration or evaluate operator policy conditions to decide if any subscription to NWDAF has to be requested and if so, which one in case different ones might be requested. E.g. upon SM Policy association establishment request from SMF, the PCF may evaluate an operator policy depending on the category of the subscriber and current time to subscribe to abnormal behaviour analytic.</w:t>
      </w:r>
    </w:p>
    <w:p w14:paraId="32FC6B79" w14:textId="77777777" w:rsidR="009166E9" w:rsidRPr="00E9603C" w:rsidRDefault="009166E9">
      <w:pPr>
        <w:pStyle w:val="TH"/>
        <w:rPr>
          <w:lang w:eastAsia="zh-CN"/>
        </w:rPr>
      </w:pPr>
      <w:r w:rsidRPr="00E9603C">
        <w:t>Table 6.</w:t>
      </w:r>
      <w:r w:rsidRPr="00E9603C">
        <w:rPr>
          <w:lang w:eastAsia="zh-CN"/>
        </w:rPr>
        <w:t>45</w:t>
      </w:r>
      <w:r w:rsidRPr="00E9603C">
        <w:t>.</w:t>
      </w:r>
      <w:r w:rsidRPr="00E9603C">
        <w:rPr>
          <w:lang w:eastAsia="zh-CN"/>
        </w:rPr>
        <w:t>1</w:t>
      </w:r>
      <w:r w:rsidRPr="00E9603C">
        <w:t xml:space="preserve">-1: </w:t>
      </w:r>
      <w:r w:rsidRPr="00E9603C">
        <w:rPr>
          <w:lang w:eastAsia="zh-CN"/>
        </w:rPr>
        <w:t>Triggers used by PCF to request for or subscribe to analytics</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7"/>
        <w:gridCol w:w="7337"/>
      </w:tblGrid>
      <w:tr w:rsidR="009166E9" w:rsidRPr="00E9603C" w14:paraId="14DE54DA" w14:textId="77777777">
        <w:trPr>
          <w:cantSplit/>
        </w:trPr>
        <w:tc>
          <w:tcPr>
            <w:tcW w:w="2517" w:type="dxa"/>
          </w:tcPr>
          <w:p w14:paraId="18B3C91E" w14:textId="77777777" w:rsidR="009166E9" w:rsidRPr="00E9603C" w:rsidRDefault="009166E9">
            <w:pPr>
              <w:pStyle w:val="TAH"/>
              <w:rPr>
                <w:lang w:eastAsia="zh-CN"/>
              </w:rPr>
            </w:pPr>
            <w:r w:rsidRPr="00E9603C">
              <w:rPr>
                <w:lang w:eastAsia="zh-CN"/>
              </w:rPr>
              <w:t>Triggers</w:t>
            </w:r>
          </w:p>
        </w:tc>
        <w:tc>
          <w:tcPr>
            <w:tcW w:w="7337" w:type="dxa"/>
          </w:tcPr>
          <w:p w14:paraId="4437344D" w14:textId="77777777" w:rsidR="009166E9" w:rsidRPr="00E9603C" w:rsidRDefault="009166E9">
            <w:pPr>
              <w:pStyle w:val="TAH"/>
              <w:rPr>
                <w:lang w:eastAsia="zh-CN"/>
              </w:rPr>
            </w:pPr>
            <w:r w:rsidRPr="00E9603C">
              <w:rPr>
                <w:lang w:eastAsia="zh-CN"/>
              </w:rPr>
              <w:t>Examples</w:t>
            </w:r>
          </w:p>
        </w:tc>
      </w:tr>
      <w:tr w:rsidR="009166E9" w:rsidRPr="00E9603C" w14:paraId="14EDA5F2" w14:textId="77777777">
        <w:trPr>
          <w:cantSplit/>
        </w:trPr>
        <w:tc>
          <w:tcPr>
            <w:tcW w:w="2517" w:type="dxa"/>
          </w:tcPr>
          <w:p w14:paraId="3069F1BC" w14:textId="77777777" w:rsidR="009166E9" w:rsidRPr="00E9603C" w:rsidRDefault="009166E9">
            <w:pPr>
              <w:pStyle w:val="TAL"/>
            </w:pPr>
            <w:r w:rsidRPr="00E9603C">
              <w:t xml:space="preserve">Policy Control Request </w:t>
            </w:r>
            <w:r w:rsidRPr="00E9603C">
              <w:rPr>
                <w:lang w:eastAsia="zh-CN"/>
              </w:rPr>
              <w:t xml:space="preserve"> from the AMF or SMF</w:t>
            </w:r>
          </w:p>
        </w:tc>
        <w:tc>
          <w:tcPr>
            <w:tcW w:w="7337" w:type="dxa"/>
          </w:tcPr>
          <w:p w14:paraId="6B6B7829" w14:textId="77777777" w:rsidR="009166E9" w:rsidRPr="00E9603C" w:rsidRDefault="009166E9">
            <w:pPr>
              <w:pStyle w:val="TAL"/>
            </w:pPr>
            <w:r w:rsidRPr="00E9603C">
              <w:rPr>
                <w:lang w:eastAsia="zh-CN"/>
              </w:rPr>
              <w:t>the PCF may request</w:t>
            </w:r>
            <w:r w:rsidRPr="00E9603C">
              <w:rPr>
                <w:rFonts w:eastAsia="DengXian"/>
              </w:rPr>
              <w:t xml:space="preserve"> </w:t>
            </w:r>
            <w:r w:rsidRPr="00E9603C">
              <w:rPr>
                <w:lang w:eastAsia="zh-CN"/>
              </w:rPr>
              <w:t>the analytics</w:t>
            </w:r>
            <w:r w:rsidRPr="00E9603C">
              <w:rPr>
                <w:rFonts w:eastAsia="DengXian"/>
              </w:rPr>
              <w:t xml:space="preserve"> </w:t>
            </w:r>
            <w:r w:rsidRPr="00E9603C">
              <w:rPr>
                <w:rFonts w:eastAsia="DengXian"/>
                <w:lang w:eastAsia="zh-CN"/>
              </w:rPr>
              <w:t xml:space="preserve">from the NWDAF in order to update </w:t>
            </w:r>
            <w:r w:rsidRPr="00E9603C">
              <w:rPr>
                <w:rFonts w:eastAsia="DengXian"/>
              </w:rPr>
              <w:t>policy and charging control decision</w:t>
            </w:r>
            <w:r w:rsidRPr="00E9603C">
              <w:rPr>
                <w:rFonts w:eastAsia="DengXian"/>
                <w:lang w:eastAsia="zh-CN"/>
              </w:rPr>
              <w:t>.</w:t>
            </w:r>
          </w:p>
        </w:tc>
      </w:tr>
      <w:tr w:rsidR="009166E9" w:rsidRPr="00E9603C" w14:paraId="63987A5D" w14:textId="77777777">
        <w:trPr>
          <w:cantSplit/>
        </w:trPr>
        <w:tc>
          <w:tcPr>
            <w:tcW w:w="2517" w:type="dxa"/>
          </w:tcPr>
          <w:p w14:paraId="7C0401DD" w14:textId="77777777" w:rsidR="009166E9" w:rsidRPr="00E9603C" w:rsidRDefault="009166E9">
            <w:pPr>
              <w:pStyle w:val="TAL"/>
            </w:pPr>
            <w:r w:rsidRPr="00E9603C">
              <w:t>Notifications from UDR or CHF</w:t>
            </w:r>
          </w:p>
        </w:tc>
        <w:tc>
          <w:tcPr>
            <w:tcW w:w="7337" w:type="dxa"/>
          </w:tcPr>
          <w:p w14:paraId="40C86A08" w14:textId="77777777" w:rsidR="009166E9" w:rsidRPr="00E9603C" w:rsidRDefault="009166E9">
            <w:pPr>
              <w:pStyle w:val="TAL"/>
              <w:rPr>
                <w:lang w:eastAsia="zh-CN"/>
              </w:rPr>
            </w:pPr>
            <w:r w:rsidRPr="00E9603C">
              <w:rPr>
                <w:lang w:eastAsia="zh-CN"/>
              </w:rPr>
              <w:t>Upon a change on the profile of the subscriber in UDR or a change in a status counter for  spending limit in CHF the PCF may request the analytics</w:t>
            </w:r>
            <w:r w:rsidRPr="00E9603C">
              <w:rPr>
                <w:rFonts w:eastAsia="DengXian"/>
              </w:rPr>
              <w:t xml:space="preserve"> </w:t>
            </w:r>
            <w:r w:rsidRPr="00E9603C">
              <w:rPr>
                <w:rFonts w:eastAsia="DengXian"/>
                <w:lang w:eastAsia="zh-CN"/>
              </w:rPr>
              <w:t xml:space="preserve">from the NWDAF in order to update </w:t>
            </w:r>
            <w:r w:rsidRPr="00E9603C">
              <w:rPr>
                <w:rFonts w:eastAsia="DengXian"/>
              </w:rPr>
              <w:t>policy and charging control decision</w:t>
            </w:r>
          </w:p>
        </w:tc>
      </w:tr>
      <w:tr w:rsidR="009166E9" w:rsidRPr="00E9603C" w14:paraId="12050642" w14:textId="77777777">
        <w:trPr>
          <w:cantSplit/>
        </w:trPr>
        <w:tc>
          <w:tcPr>
            <w:tcW w:w="2517" w:type="dxa"/>
          </w:tcPr>
          <w:p w14:paraId="6B9B2A3C" w14:textId="77777777" w:rsidR="009166E9" w:rsidRPr="00E9603C" w:rsidRDefault="009166E9">
            <w:pPr>
              <w:pStyle w:val="TAL"/>
            </w:pPr>
            <w:r w:rsidRPr="00E9603C">
              <w:t>Request from AF/NEF</w:t>
            </w:r>
          </w:p>
        </w:tc>
        <w:tc>
          <w:tcPr>
            <w:tcW w:w="7337" w:type="dxa"/>
          </w:tcPr>
          <w:p w14:paraId="3AB02194" w14:textId="77777777" w:rsidR="009166E9" w:rsidRPr="00E9603C" w:rsidRDefault="009166E9">
            <w:pPr>
              <w:pStyle w:val="TAL"/>
              <w:rPr>
                <w:lang w:eastAsia="zh-CN"/>
              </w:rPr>
            </w:pPr>
            <w:r w:rsidRPr="00E9603C">
              <w:rPr>
                <w:lang w:eastAsia="zh-CN"/>
              </w:rPr>
              <w:t>Upon a request from AF/NEF for Negotiation for future background data transfer the PCF may request the analytics</w:t>
            </w:r>
            <w:r w:rsidRPr="00E9603C">
              <w:rPr>
                <w:rFonts w:eastAsia="DengXian"/>
              </w:rPr>
              <w:t xml:space="preserve"> </w:t>
            </w:r>
            <w:r w:rsidRPr="00E9603C">
              <w:rPr>
                <w:rFonts w:eastAsia="DengXian"/>
                <w:lang w:eastAsia="zh-CN"/>
              </w:rPr>
              <w:t xml:space="preserve">from the NWDAF to assist in the determination of </w:t>
            </w:r>
            <w:r w:rsidRPr="00E9603C">
              <w:t>the background data transfer policies</w:t>
            </w:r>
          </w:p>
        </w:tc>
      </w:tr>
      <w:tr w:rsidR="009166E9" w:rsidRPr="00E9603C" w14:paraId="742F4F16" w14:textId="77777777">
        <w:trPr>
          <w:cantSplit/>
        </w:trPr>
        <w:tc>
          <w:tcPr>
            <w:tcW w:w="2517" w:type="dxa"/>
          </w:tcPr>
          <w:p w14:paraId="65CDBD22" w14:textId="77777777" w:rsidR="009166E9" w:rsidRPr="00E9603C" w:rsidRDefault="009166E9">
            <w:pPr>
              <w:pStyle w:val="TAL"/>
            </w:pPr>
            <w:r w:rsidRPr="00E9603C">
              <w:rPr>
                <w:lang w:eastAsia="zh-CN"/>
              </w:rPr>
              <w:t>analytics information received</w:t>
            </w:r>
          </w:p>
        </w:tc>
        <w:tc>
          <w:tcPr>
            <w:tcW w:w="7337" w:type="dxa"/>
          </w:tcPr>
          <w:p w14:paraId="20DDB32B" w14:textId="77777777" w:rsidR="009166E9" w:rsidRPr="00E9603C" w:rsidRDefault="009166E9">
            <w:pPr>
              <w:pStyle w:val="TAL"/>
              <w:rPr>
                <w:lang w:eastAsia="zh-CN"/>
              </w:rPr>
            </w:pPr>
            <w:r w:rsidRPr="00E9603C">
              <w:rPr>
                <w:lang w:eastAsia="zh-CN"/>
              </w:rPr>
              <w:t>Upon receiving the analytics on "Load level information" which indicates the load level of a network slice reached the threshold for a high load level, the PCF may request for or subscribe to the analytics information on "Abnormal behaviour" to detect whether there are any exceptional UE behaviours in this network slice.</w:t>
            </w:r>
          </w:p>
        </w:tc>
      </w:tr>
    </w:tbl>
    <w:p w14:paraId="55F9F05C" w14:textId="77777777" w:rsidR="009166E9" w:rsidRPr="00E9603C" w:rsidRDefault="009166E9">
      <w:pPr>
        <w:pStyle w:val="FP"/>
        <w:rPr>
          <w:lang w:eastAsia="zh-CN"/>
        </w:rPr>
      </w:pPr>
    </w:p>
    <w:p w14:paraId="7086CC84" w14:textId="77777777" w:rsidR="009166E9" w:rsidRPr="00E9603C" w:rsidRDefault="009166E9">
      <w:pPr>
        <w:pStyle w:val="B1"/>
        <w:rPr>
          <w:lang w:eastAsia="zh-CN"/>
        </w:rPr>
      </w:pPr>
      <w:r w:rsidRPr="00E9603C">
        <w:rPr>
          <w:lang w:eastAsia="zh-CN"/>
        </w:rPr>
        <w:t>SMF:</w:t>
      </w:r>
    </w:p>
    <w:p w14:paraId="7E60CEA6" w14:textId="77777777" w:rsidR="009166E9" w:rsidRPr="00E9603C" w:rsidRDefault="009166E9">
      <w:pPr>
        <w:pStyle w:val="B1"/>
      </w:pPr>
      <w:r w:rsidRPr="00E9603C">
        <w:tab/>
        <w:t>The SMF may</w:t>
      </w:r>
      <w:r w:rsidRPr="00E9603C">
        <w:rPr>
          <w:lang w:eastAsia="en-US"/>
        </w:rPr>
        <w:t xml:space="preserve"> request for or subscribe to </w:t>
      </w:r>
      <w:r w:rsidRPr="00E9603C">
        <w:t xml:space="preserve">the </w:t>
      </w:r>
      <w:r w:rsidRPr="00E9603C">
        <w:rPr>
          <w:lang w:eastAsia="en-US"/>
        </w:rPr>
        <w:t>analytics</w:t>
      </w:r>
      <w:r w:rsidRPr="00E9603C">
        <w:t xml:space="preserve"> information from the NWDAF:</w:t>
      </w:r>
    </w:p>
    <w:p w14:paraId="62E4A951" w14:textId="77777777" w:rsidR="009166E9" w:rsidRPr="00E9603C" w:rsidRDefault="009166E9">
      <w:pPr>
        <w:pStyle w:val="B2"/>
        <w:rPr>
          <w:lang w:eastAsia="zh-CN"/>
        </w:rPr>
      </w:pPr>
      <w:r w:rsidRPr="00E9603C">
        <w:rPr>
          <w:lang w:eastAsia="zh-CN"/>
        </w:rPr>
        <w:t>-</w:t>
      </w:r>
      <w:r w:rsidRPr="00E9603C">
        <w:rPr>
          <w:lang w:eastAsia="zh-CN"/>
        </w:rPr>
        <w:tab/>
        <w:t xml:space="preserve">based on UE </w:t>
      </w:r>
      <w:r w:rsidRPr="00E9603C">
        <w:rPr>
          <w:rFonts w:eastAsia="SimSun"/>
          <w:lang w:eastAsia="zh-CN"/>
        </w:rPr>
        <w:t xml:space="preserve">access and </w:t>
      </w:r>
      <w:r w:rsidRPr="00E9603C">
        <w:rPr>
          <w:lang w:eastAsia="zh-CN"/>
        </w:rPr>
        <w:t>mobility event reports from the AMF.</w:t>
      </w:r>
    </w:p>
    <w:p w14:paraId="794081BB" w14:textId="77777777" w:rsidR="009166E9" w:rsidRPr="00E9603C" w:rsidRDefault="009166E9">
      <w:pPr>
        <w:pStyle w:val="B2"/>
        <w:rPr>
          <w:lang w:eastAsia="zh-CN"/>
        </w:rPr>
      </w:pPr>
      <w:r w:rsidRPr="00E9603C">
        <w:rPr>
          <w:lang w:eastAsia="zh-CN"/>
        </w:rPr>
        <w:t>-</w:t>
      </w:r>
      <w:r w:rsidRPr="00E9603C">
        <w:rPr>
          <w:lang w:eastAsia="zh-CN"/>
        </w:rPr>
        <w:tab/>
        <w:t xml:space="preserve">based on </w:t>
      </w:r>
      <w:r w:rsidRPr="00E9603C">
        <w:rPr>
          <w:rFonts w:eastAsia="SimSun"/>
          <w:lang w:eastAsia="zh-CN"/>
        </w:rPr>
        <w:t>Policy Control Request Triggers</w:t>
      </w:r>
      <w:r w:rsidRPr="00E9603C">
        <w:rPr>
          <w:lang w:eastAsia="zh-CN"/>
        </w:rPr>
        <w:t xml:space="preserve"> or updated</w:t>
      </w:r>
      <w:r w:rsidRPr="00E9603C">
        <w:rPr>
          <w:rFonts w:eastAsia="SimSun"/>
          <w:lang w:eastAsia="zh-CN"/>
        </w:rPr>
        <w:t xml:space="preserve"> policy and charging control decision</w:t>
      </w:r>
      <w:r w:rsidRPr="00E9603C">
        <w:rPr>
          <w:lang w:eastAsia="zh-CN"/>
        </w:rPr>
        <w:t xml:space="preserve"> from the PCF.</w:t>
      </w:r>
    </w:p>
    <w:p w14:paraId="3ABDE60F" w14:textId="77777777" w:rsidR="009166E9" w:rsidRPr="00E9603C" w:rsidRDefault="009166E9">
      <w:pPr>
        <w:pStyle w:val="B2"/>
        <w:rPr>
          <w:lang w:eastAsia="zh-CN"/>
        </w:rPr>
      </w:pPr>
      <w:r w:rsidRPr="00E9603C">
        <w:rPr>
          <w:lang w:eastAsia="zh-CN"/>
        </w:rPr>
        <w:t>-</w:t>
      </w:r>
      <w:r w:rsidRPr="00E9603C">
        <w:rPr>
          <w:lang w:eastAsia="zh-CN"/>
        </w:rPr>
        <w:tab/>
        <w:t>based on local events.</w:t>
      </w:r>
    </w:p>
    <w:p w14:paraId="222FA27F" w14:textId="77777777" w:rsidR="009166E9" w:rsidRPr="00E9603C" w:rsidRDefault="009166E9">
      <w:pPr>
        <w:pStyle w:val="B1"/>
        <w:ind w:left="0" w:firstLine="0"/>
        <w:rPr>
          <w:lang w:eastAsia="zh-CN"/>
        </w:rPr>
      </w:pPr>
      <w:r w:rsidRPr="00E9603C">
        <w:t>When a trigger condition happens, the SMF may check some local configuration to decide if any subscription to NWDAF has to be requested and if so, which one in case different ones might be requested.</w:t>
      </w:r>
    </w:p>
    <w:p w14:paraId="18799BD6" w14:textId="77777777" w:rsidR="009166E9" w:rsidRPr="00E9603C" w:rsidRDefault="009166E9">
      <w:pPr>
        <w:pStyle w:val="TH"/>
        <w:rPr>
          <w:lang w:eastAsia="zh-CN"/>
        </w:rPr>
      </w:pPr>
      <w:r w:rsidRPr="00E9603C">
        <w:t>Table 6.</w:t>
      </w:r>
      <w:r w:rsidRPr="00E9603C">
        <w:rPr>
          <w:lang w:eastAsia="zh-CN"/>
        </w:rPr>
        <w:t>45</w:t>
      </w:r>
      <w:r w:rsidRPr="00E9603C">
        <w:t>.</w:t>
      </w:r>
      <w:r w:rsidRPr="00E9603C">
        <w:rPr>
          <w:lang w:eastAsia="zh-CN"/>
        </w:rPr>
        <w:t>1</w:t>
      </w:r>
      <w:r w:rsidRPr="00E9603C">
        <w:t>-</w:t>
      </w:r>
      <w:r w:rsidRPr="00E9603C">
        <w:rPr>
          <w:lang w:eastAsia="zh-CN"/>
        </w:rPr>
        <w:t>2</w:t>
      </w:r>
      <w:r w:rsidRPr="00E9603C">
        <w:t xml:space="preserve">: </w:t>
      </w:r>
      <w:r w:rsidRPr="00E9603C">
        <w:rPr>
          <w:lang w:eastAsia="zh-CN"/>
        </w:rPr>
        <w:t>Triggers used by SMF to request for or subscribe to analytics</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7"/>
        <w:gridCol w:w="7337"/>
      </w:tblGrid>
      <w:tr w:rsidR="009166E9" w:rsidRPr="00E9603C" w14:paraId="0B94D080" w14:textId="77777777">
        <w:trPr>
          <w:cantSplit/>
        </w:trPr>
        <w:tc>
          <w:tcPr>
            <w:tcW w:w="2517" w:type="dxa"/>
          </w:tcPr>
          <w:p w14:paraId="0C5C0EFA" w14:textId="77777777" w:rsidR="009166E9" w:rsidRPr="00E9603C" w:rsidRDefault="009166E9">
            <w:pPr>
              <w:pStyle w:val="TAH"/>
              <w:rPr>
                <w:lang w:eastAsia="zh-CN"/>
              </w:rPr>
            </w:pPr>
            <w:r w:rsidRPr="00E9603C">
              <w:rPr>
                <w:lang w:eastAsia="zh-CN"/>
              </w:rPr>
              <w:t>Triggers</w:t>
            </w:r>
          </w:p>
        </w:tc>
        <w:tc>
          <w:tcPr>
            <w:tcW w:w="7337" w:type="dxa"/>
          </w:tcPr>
          <w:p w14:paraId="42B74312" w14:textId="77777777" w:rsidR="009166E9" w:rsidRPr="00E9603C" w:rsidRDefault="009166E9">
            <w:pPr>
              <w:pStyle w:val="TAH"/>
              <w:rPr>
                <w:lang w:eastAsia="zh-CN"/>
              </w:rPr>
            </w:pPr>
            <w:r w:rsidRPr="00E9603C">
              <w:rPr>
                <w:lang w:eastAsia="zh-CN"/>
              </w:rPr>
              <w:t>Examples</w:t>
            </w:r>
          </w:p>
        </w:tc>
      </w:tr>
      <w:tr w:rsidR="009166E9" w:rsidRPr="00E9603C" w14:paraId="178D8166" w14:textId="77777777">
        <w:trPr>
          <w:cantSplit/>
        </w:trPr>
        <w:tc>
          <w:tcPr>
            <w:tcW w:w="2517" w:type="dxa"/>
          </w:tcPr>
          <w:p w14:paraId="670F7280" w14:textId="77777777" w:rsidR="009166E9" w:rsidRPr="00E9603C" w:rsidRDefault="009166E9">
            <w:pPr>
              <w:pStyle w:val="TAL"/>
            </w:pPr>
            <w:r w:rsidRPr="00E9603C">
              <w:rPr>
                <w:lang w:eastAsia="zh-CN"/>
              </w:rPr>
              <w:t xml:space="preserve">UE </w:t>
            </w:r>
            <w:r w:rsidRPr="00E9603C">
              <w:rPr>
                <w:rFonts w:eastAsia="DengXian"/>
                <w:lang w:eastAsia="zh-CN"/>
              </w:rPr>
              <w:t xml:space="preserve">access and </w:t>
            </w:r>
            <w:r w:rsidRPr="00E9603C">
              <w:rPr>
                <w:lang w:eastAsia="zh-CN"/>
              </w:rPr>
              <w:t>mobility event reports from the AMF</w:t>
            </w:r>
          </w:p>
        </w:tc>
        <w:tc>
          <w:tcPr>
            <w:tcW w:w="7337" w:type="dxa"/>
          </w:tcPr>
          <w:p w14:paraId="56A87496" w14:textId="77777777" w:rsidR="009166E9" w:rsidRPr="00E9603C" w:rsidRDefault="009166E9">
            <w:pPr>
              <w:pStyle w:val="TAL"/>
            </w:pPr>
            <w:r w:rsidRPr="00E9603C">
              <w:rPr>
                <w:lang w:eastAsia="zh-CN"/>
              </w:rPr>
              <w:t xml:space="preserve">When the </w:t>
            </w:r>
            <w:r w:rsidRPr="00E9603C">
              <w:t>"</w:t>
            </w:r>
            <w:r w:rsidRPr="00E9603C">
              <w:rPr>
                <w:lang w:eastAsia="zh-CN"/>
              </w:rPr>
              <w:t>n</w:t>
            </w:r>
            <w:r w:rsidRPr="00E9603C">
              <w:t>umber of UEs served by the AMF and located in Area Of Interest"</w:t>
            </w:r>
            <w:r w:rsidRPr="00E9603C">
              <w:rPr>
                <w:lang w:eastAsia="zh-CN"/>
              </w:rPr>
              <w:t xml:space="preserve"> reported by the AMF reaches a predefined threshold, the SMF may subscribe to the analytics on "UE communication" or "Network Performance" with the Analytics Filter including the Area of Interest, to observe the communication performance of the UE(s) or the network in the specific area.</w:t>
            </w:r>
          </w:p>
        </w:tc>
      </w:tr>
      <w:tr w:rsidR="009166E9" w:rsidRPr="00E9603C" w14:paraId="0B13E5CC" w14:textId="77777777">
        <w:trPr>
          <w:cantSplit/>
        </w:trPr>
        <w:tc>
          <w:tcPr>
            <w:tcW w:w="2517" w:type="dxa"/>
          </w:tcPr>
          <w:p w14:paraId="2AA9F6E7" w14:textId="77777777" w:rsidR="009166E9" w:rsidRPr="00E9603C" w:rsidRDefault="009166E9">
            <w:pPr>
              <w:pStyle w:val="TAL"/>
              <w:rPr>
                <w:lang w:eastAsia="zh-CN"/>
              </w:rPr>
            </w:pPr>
            <w:r w:rsidRPr="00E9603C">
              <w:rPr>
                <w:rFonts w:eastAsia="DengXian"/>
              </w:rPr>
              <w:t>Policy Control Request Trigger</w:t>
            </w:r>
            <w:r w:rsidRPr="00E9603C">
              <w:rPr>
                <w:lang w:eastAsia="zh-CN"/>
              </w:rPr>
              <w:t>s or updated</w:t>
            </w:r>
            <w:r w:rsidRPr="00E9603C">
              <w:rPr>
                <w:rFonts w:eastAsia="DengXian"/>
              </w:rPr>
              <w:t xml:space="preserve"> policy and charging control decision</w:t>
            </w:r>
            <w:r w:rsidRPr="00E9603C">
              <w:rPr>
                <w:rFonts w:eastAsia="DengXian"/>
                <w:lang w:eastAsia="zh-CN"/>
              </w:rPr>
              <w:t xml:space="preserve"> </w:t>
            </w:r>
            <w:r w:rsidRPr="00E9603C">
              <w:rPr>
                <w:lang w:eastAsia="zh-CN"/>
              </w:rPr>
              <w:t>from the PCF</w:t>
            </w:r>
          </w:p>
        </w:tc>
        <w:tc>
          <w:tcPr>
            <w:tcW w:w="7337" w:type="dxa"/>
          </w:tcPr>
          <w:p w14:paraId="5571D562" w14:textId="77777777" w:rsidR="009166E9" w:rsidRPr="00E9603C" w:rsidRDefault="009166E9">
            <w:pPr>
              <w:pStyle w:val="TAL"/>
              <w:rPr>
                <w:lang w:eastAsia="zh-CN"/>
              </w:rPr>
            </w:pPr>
            <w:r w:rsidRPr="00E9603C">
              <w:rPr>
                <w:lang w:eastAsia="zh-CN"/>
              </w:rPr>
              <w:t xml:space="preserve">When the SMF receives the </w:t>
            </w:r>
            <w:r w:rsidRPr="00E9603C">
              <w:rPr>
                <w:rFonts w:eastAsia="DengXian"/>
              </w:rPr>
              <w:t>Policy Control Request Trigger</w:t>
            </w:r>
            <w:r w:rsidRPr="00E9603C">
              <w:rPr>
                <w:lang w:eastAsia="zh-CN"/>
              </w:rPr>
              <w:t xml:space="preserve"> of "</w:t>
            </w:r>
            <w:r w:rsidRPr="00E9603C">
              <w:t>Usage report</w:t>
            </w:r>
            <w:r w:rsidRPr="00E9603C">
              <w:rPr>
                <w:lang w:eastAsia="zh-CN"/>
              </w:rPr>
              <w:t xml:space="preserve">" from the PCF, the SMF may </w:t>
            </w:r>
            <w:r w:rsidRPr="00E9603C">
              <w:rPr>
                <w:lang w:eastAsia="en-US"/>
              </w:rPr>
              <w:t xml:space="preserve">subscribe to </w:t>
            </w:r>
            <w:r w:rsidRPr="00E9603C">
              <w:t xml:space="preserve">the </w:t>
            </w:r>
            <w:r w:rsidRPr="00E9603C">
              <w:rPr>
                <w:lang w:eastAsia="en-US"/>
              </w:rPr>
              <w:t>analytics</w:t>
            </w:r>
            <w:r w:rsidRPr="00E9603C">
              <w:t xml:space="preserve"> information</w:t>
            </w:r>
            <w:r w:rsidRPr="00E9603C">
              <w:rPr>
                <w:lang w:eastAsia="zh-CN"/>
              </w:rPr>
              <w:t xml:space="preserve"> on </w:t>
            </w:r>
            <w:r w:rsidRPr="00E9603C">
              <w:rPr>
                <w:lang w:eastAsia="en-US"/>
              </w:rPr>
              <w:t>"</w:t>
            </w:r>
            <w:r w:rsidRPr="00E9603C">
              <w:t>Abnormal behaviour"</w:t>
            </w:r>
            <w:r w:rsidRPr="00E9603C">
              <w:rPr>
                <w:lang w:eastAsia="zh-CN"/>
              </w:rPr>
              <w:t xml:space="preserve">, to detect whether there are any exceptions on the PDU session </w:t>
            </w:r>
            <w:r w:rsidRPr="00E9603C">
              <w:t>or the Monitoring key specific resources consumed by a UE</w:t>
            </w:r>
            <w:r w:rsidRPr="00E9603C">
              <w:rPr>
                <w:lang w:eastAsia="zh-CN"/>
              </w:rPr>
              <w:t xml:space="preserve"> as specified in TS 23.503 [4].</w:t>
            </w:r>
          </w:p>
        </w:tc>
      </w:tr>
      <w:tr w:rsidR="009166E9" w:rsidRPr="00E9603C" w14:paraId="5760AB3C" w14:textId="77777777">
        <w:trPr>
          <w:cantSplit/>
        </w:trPr>
        <w:tc>
          <w:tcPr>
            <w:tcW w:w="2517" w:type="dxa"/>
          </w:tcPr>
          <w:p w14:paraId="15638ABE" w14:textId="77777777" w:rsidR="009166E9" w:rsidRPr="00E9603C" w:rsidRDefault="009166E9">
            <w:pPr>
              <w:pStyle w:val="TAL"/>
            </w:pPr>
            <w:r w:rsidRPr="00E9603C">
              <w:rPr>
                <w:lang w:eastAsia="zh-CN"/>
              </w:rPr>
              <w:t>local events</w:t>
            </w:r>
          </w:p>
        </w:tc>
        <w:tc>
          <w:tcPr>
            <w:tcW w:w="7337" w:type="dxa"/>
          </w:tcPr>
          <w:p w14:paraId="26CE6761" w14:textId="77777777" w:rsidR="009166E9" w:rsidRPr="00E9603C" w:rsidRDefault="009166E9">
            <w:pPr>
              <w:pStyle w:val="TAL"/>
              <w:rPr>
                <w:lang w:eastAsia="zh-CN"/>
              </w:rPr>
            </w:pPr>
            <w:r w:rsidRPr="00E9603C">
              <w:rPr>
                <w:lang w:eastAsia="zh-CN"/>
              </w:rPr>
              <w:t>If the SMF detects the number of PDU session establishment or release reaches a threshold in a specific area, the SMF may</w:t>
            </w:r>
            <w:r w:rsidRPr="00E9603C">
              <w:rPr>
                <w:lang w:eastAsia="en-US"/>
              </w:rPr>
              <w:t xml:space="preserve"> request for or subscribe to </w:t>
            </w:r>
            <w:r w:rsidRPr="00E9603C">
              <w:t xml:space="preserve">the </w:t>
            </w:r>
            <w:r w:rsidRPr="00E9603C">
              <w:rPr>
                <w:lang w:eastAsia="en-US"/>
              </w:rPr>
              <w:t>analytics</w:t>
            </w:r>
            <w:r w:rsidRPr="00E9603C">
              <w:t xml:space="preserve"> information</w:t>
            </w:r>
            <w:r w:rsidRPr="00E9603C">
              <w:rPr>
                <w:lang w:eastAsia="zh-CN"/>
              </w:rPr>
              <w:t xml:space="preserve"> on </w:t>
            </w:r>
            <w:r w:rsidRPr="00E9603C">
              <w:rPr>
                <w:lang w:eastAsia="en-US"/>
              </w:rPr>
              <w:t>"</w:t>
            </w:r>
            <w:r w:rsidRPr="00E9603C">
              <w:t>Abnormal behaviour"</w:t>
            </w:r>
            <w:r w:rsidRPr="00E9603C">
              <w:rPr>
                <w:lang w:eastAsia="zh-CN"/>
              </w:rPr>
              <w:t xml:space="preserve"> to detect whether there are any exceptional UE behaviours in this area.</w:t>
            </w:r>
          </w:p>
        </w:tc>
      </w:tr>
    </w:tbl>
    <w:p w14:paraId="32960313" w14:textId="77777777" w:rsidR="009166E9" w:rsidRPr="00E9603C" w:rsidRDefault="009166E9">
      <w:pPr>
        <w:pStyle w:val="FP"/>
        <w:rPr>
          <w:lang w:eastAsia="zh-CN"/>
        </w:rPr>
      </w:pPr>
    </w:p>
    <w:p w14:paraId="4000C76B" w14:textId="77777777" w:rsidR="009166E9" w:rsidRPr="00E9603C" w:rsidRDefault="009166E9">
      <w:pPr>
        <w:pStyle w:val="B1"/>
        <w:rPr>
          <w:lang w:eastAsia="zh-CN"/>
        </w:rPr>
      </w:pPr>
      <w:r w:rsidRPr="00E9603C">
        <w:rPr>
          <w:lang w:eastAsia="zh-CN"/>
        </w:rPr>
        <w:t>AMF:</w:t>
      </w:r>
    </w:p>
    <w:p w14:paraId="78EF33B4" w14:textId="77777777" w:rsidR="009166E9" w:rsidRPr="00E9603C" w:rsidRDefault="009166E9">
      <w:pPr>
        <w:pStyle w:val="B1"/>
      </w:pPr>
      <w:r w:rsidRPr="00E9603C">
        <w:tab/>
        <w:t>The AMF may</w:t>
      </w:r>
      <w:r w:rsidRPr="00E9603C">
        <w:rPr>
          <w:lang w:eastAsia="en-US"/>
        </w:rPr>
        <w:t xml:space="preserve"> request for or subscribe to </w:t>
      </w:r>
      <w:r w:rsidRPr="00E9603C">
        <w:t xml:space="preserve">the </w:t>
      </w:r>
      <w:r w:rsidRPr="00E9603C">
        <w:rPr>
          <w:lang w:eastAsia="en-US"/>
        </w:rPr>
        <w:t>analytics</w:t>
      </w:r>
      <w:r w:rsidRPr="00E9603C">
        <w:t xml:space="preserve"> information from the NWDAF:</w:t>
      </w:r>
    </w:p>
    <w:p w14:paraId="0B9F6672" w14:textId="77777777" w:rsidR="009166E9" w:rsidRPr="00E9603C" w:rsidRDefault="009166E9">
      <w:pPr>
        <w:pStyle w:val="B2"/>
        <w:rPr>
          <w:lang w:eastAsia="zh-CN"/>
        </w:rPr>
      </w:pPr>
      <w:r w:rsidRPr="00E9603C">
        <w:rPr>
          <w:lang w:eastAsia="zh-CN"/>
        </w:rPr>
        <w:t>-</w:t>
      </w:r>
      <w:r w:rsidRPr="00E9603C">
        <w:rPr>
          <w:lang w:eastAsia="zh-CN"/>
        </w:rPr>
        <w:tab/>
        <w:t>based on event reporting triggers from the SMF/NEF.</w:t>
      </w:r>
    </w:p>
    <w:p w14:paraId="7D29E62C" w14:textId="77777777" w:rsidR="009166E9" w:rsidRPr="00E9603C" w:rsidRDefault="009166E9">
      <w:pPr>
        <w:pStyle w:val="B2"/>
        <w:rPr>
          <w:lang w:eastAsia="zh-CN"/>
        </w:rPr>
      </w:pPr>
      <w:r w:rsidRPr="00E9603C">
        <w:rPr>
          <w:lang w:eastAsia="zh-CN"/>
        </w:rPr>
        <w:t>-</w:t>
      </w:r>
      <w:r w:rsidRPr="00E9603C">
        <w:rPr>
          <w:lang w:eastAsia="zh-CN"/>
        </w:rPr>
        <w:tab/>
        <w:t>based on local events.</w:t>
      </w:r>
    </w:p>
    <w:p w14:paraId="4B70201E" w14:textId="77777777" w:rsidR="009166E9" w:rsidRPr="00E9603C" w:rsidRDefault="009166E9">
      <w:pPr>
        <w:pStyle w:val="B1"/>
        <w:ind w:left="0" w:firstLine="0"/>
        <w:rPr>
          <w:lang w:eastAsia="zh-CN"/>
        </w:rPr>
      </w:pPr>
      <w:r w:rsidRPr="00E9603C">
        <w:t>When a trigger condition happens, the AMF may check some local configuration to decide if any subscription to NWDAF has to be requested and if so, which one in case different ones might be requested.</w:t>
      </w:r>
    </w:p>
    <w:p w14:paraId="278CFBBD" w14:textId="77777777" w:rsidR="009166E9" w:rsidRPr="00E9603C" w:rsidRDefault="009166E9">
      <w:pPr>
        <w:pStyle w:val="TH"/>
        <w:rPr>
          <w:lang w:eastAsia="zh-CN"/>
        </w:rPr>
      </w:pPr>
      <w:r w:rsidRPr="00E9603C">
        <w:t>Table 6.</w:t>
      </w:r>
      <w:r w:rsidRPr="00E9603C">
        <w:rPr>
          <w:lang w:eastAsia="zh-CN"/>
        </w:rPr>
        <w:t>45</w:t>
      </w:r>
      <w:r w:rsidRPr="00E9603C">
        <w:t>.</w:t>
      </w:r>
      <w:r w:rsidRPr="00E9603C">
        <w:rPr>
          <w:lang w:eastAsia="zh-CN"/>
        </w:rPr>
        <w:t>1</w:t>
      </w:r>
      <w:r w:rsidRPr="00E9603C">
        <w:t>-</w:t>
      </w:r>
      <w:r w:rsidRPr="00E9603C">
        <w:rPr>
          <w:lang w:eastAsia="zh-CN"/>
        </w:rPr>
        <w:t>3</w:t>
      </w:r>
      <w:r w:rsidRPr="00E9603C">
        <w:t xml:space="preserve">: </w:t>
      </w:r>
      <w:r w:rsidRPr="00E9603C">
        <w:rPr>
          <w:lang w:eastAsia="zh-CN"/>
        </w:rPr>
        <w:t>Triggers used by AMF to request for or subscribe to analytics</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7"/>
        <w:gridCol w:w="7337"/>
      </w:tblGrid>
      <w:tr w:rsidR="009166E9" w:rsidRPr="00E9603C" w14:paraId="21F54768" w14:textId="77777777">
        <w:trPr>
          <w:cantSplit/>
        </w:trPr>
        <w:tc>
          <w:tcPr>
            <w:tcW w:w="2517" w:type="dxa"/>
          </w:tcPr>
          <w:p w14:paraId="66A23728" w14:textId="77777777" w:rsidR="009166E9" w:rsidRPr="00E9603C" w:rsidRDefault="009166E9">
            <w:pPr>
              <w:pStyle w:val="TAH"/>
              <w:rPr>
                <w:lang w:eastAsia="zh-CN"/>
              </w:rPr>
            </w:pPr>
            <w:r w:rsidRPr="00E9603C">
              <w:rPr>
                <w:lang w:eastAsia="zh-CN"/>
              </w:rPr>
              <w:t>Triggers</w:t>
            </w:r>
          </w:p>
        </w:tc>
        <w:tc>
          <w:tcPr>
            <w:tcW w:w="7337" w:type="dxa"/>
          </w:tcPr>
          <w:p w14:paraId="782AEDE4" w14:textId="77777777" w:rsidR="009166E9" w:rsidRPr="00E9603C" w:rsidRDefault="009166E9">
            <w:pPr>
              <w:pStyle w:val="TAH"/>
              <w:rPr>
                <w:lang w:eastAsia="zh-CN"/>
              </w:rPr>
            </w:pPr>
            <w:r w:rsidRPr="00E9603C">
              <w:rPr>
                <w:lang w:eastAsia="zh-CN"/>
              </w:rPr>
              <w:t>Examples</w:t>
            </w:r>
          </w:p>
        </w:tc>
      </w:tr>
      <w:tr w:rsidR="009166E9" w:rsidRPr="00E9603C" w14:paraId="241FE8E2" w14:textId="77777777">
        <w:trPr>
          <w:cantSplit/>
        </w:trPr>
        <w:tc>
          <w:tcPr>
            <w:tcW w:w="2517" w:type="dxa"/>
          </w:tcPr>
          <w:p w14:paraId="59C112C2" w14:textId="77777777" w:rsidR="009166E9" w:rsidRPr="00E9603C" w:rsidRDefault="009166E9">
            <w:pPr>
              <w:pStyle w:val="TAL"/>
              <w:rPr>
                <w:lang w:eastAsia="zh-CN"/>
              </w:rPr>
            </w:pPr>
            <w:r w:rsidRPr="00E9603C">
              <w:rPr>
                <w:lang w:eastAsia="zh-CN"/>
              </w:rPr>
              <w:t>event reporting triggers from the SMF/NEF</w:t>
            </w:r>
          </w:p>
        </w:tc>
        <w:tc>
          <w:tcPr>
            <w:tcW w:w="7337" w:type="dxa"/>
          </w:tcPr>
          <w:p w14:paraId="5EF97C3C" w14:textId="77777777" w:rsidR="009166E9" w:rsidRPr="00E9603C" w:rsidRDefault="009166E9">
            <w:pPr>
              <w:pStyle w:val="TAL"/>
              <w:rPr>
                <w:lang w:eastAsia="zh-CN"/>
              </w:rPr>
            </w:pPr>
            <w:r w:rsidRPr="00E9603C">
              <w:rPr>
                <w:lang w:eastAsia="zh-CN"/>
              </w:rPr>
              <w:t>When the AMF receives the event reporting trigger from the SMF/NEF on "</w:t>
            </w:r>
            <w:r w:rsidRPr="00E9603C">
              <w:t>UE loss of communication</w:t>
            </w:r>
            <w:r w:rsidRPr="00E9603C">
              <w:rPr>
                <w:lang w:eastAsia="zh-CN"/>
              </w:rPr>
              <w:t xml:space="preserve">", the AMF may </w:t>
            </w:r>
            <w:r w:rsidRPr="00E9603C">
              <w:rPr>
                <w:lang w:eastAsia="en-US"/>
              </w:rPr>
              <w:t xml:space="preserve">subscribe to </w:t>
            </w:r>
            <w:r w:rsidRPr="00E9603C">
              <w:t xml:space="preserve">the </w:t>
            </w:r>
            <w:r w:rsidRPr="00E9603C">
              <w:rPr>
                <w:lang w:eastAsia="en-US"/>
              </w:rPr>
              <w:t>analytics</w:t>
            </w:r>
            <w:r w:rsidRPr="00E9603C">
              <w:t xml:space="preserve"> information</w:t>
            </w:r>
            <w:r w:rsidRPr="00E9603C">
              <w:rPr>
                <w:lang w:eastAsia="zh-CN"/>
              </w:rPr>
              <w:t xml:space="preserve"> on </w:t>
            </w:r>
            <w:r w:rsidRPr="00E9603C">
              <w:rPr>
                <w:lang w:eastAsia="en-US"/>
              </w:rPr>
              <w:t>"</w:t>
            </w:r>
            <w:r w:rsidRPr="00E9603C">
              <w:t>Abnormal behaviour"</w:t>
            </w:r>
            <w:r w:rsidRPr="00E9603C">
              <w:rPr>
                <w:lang w:eastAsia="zh-CN"/>
              </w:rPr>
              <w:t xml:space="preserve"> to detect whether there are any </w:t>
            </w:r>
            <w:r w:rsidRPr="00E9603C">
              <w:t>mobility related</w:t>
            </w:r>
            <w:r w:rsidRPr="00E9603C">
              <w:rPr>
                <w:lang w:eastAsia="zh-CN"/>
              </w:rPr>
              <w:t xml:space="preserve"> exceptions.</w:t>
            </w:r>
          </w:p>
        </w:tc>
      </w:tr>
      <w:tr w:rsidR="009166E9" w:rsidRPr="00E9603C" w14:paraId="1EDAF40E" w14:textId="77777777">
        <w:trPr>
          <w:cantSplit/>
        </w:trPr>
        <w:tc>
          <w:tcPr>
            <w:tcW w:w="2517" w:type="dxa"/>
          </w:tcPr>
          <w:p w14:paraId="7735ECD5" w14:textId="77777777" w:rsidR="009166E9" w:rsidRPr="00E9603C" w:rsidRDefault="009166E9">
            <w:pPr>
              <w:pStyle w:val="TAL"/>
            </w:pPr>
            <w:r w:rsidRPr="00E9603C">
              <w:rPr>
                <w:lang w:eastAsia="zh-CN"/>
              </w:rPr>
              <w:t>local events</w:t>
            </w:r>
          </w:p>
        </w:tc>
        <w:tc>
          <w:tcPr>
            <w:tcW w:w="7337" w:type="dxa"/>
          </w:tcPr>
          <w:p w14:paraId="6ACB9333" w14:textId="77777777" w:rsidR="009166E9" w:rsidRPr="00E9603C" w:rsidRDefault="009166E9">
            <w:pPr>
              <w:pStyle w:val="TAL"/>
              <w:rPr>
                <w:lang w:eastAsia="zh-CN"/>
              </w:rPr>
            </w:pPr>
            <w:r w:rsidRPr="00E9603C">
              <w:rPr>
                <w:lang w:eastAsia="zh-CN"/>
              </w:rPr>
              <w:t>When the AMF detects frequent mobility re-registration of one or more UEs, the AMF may subscribe to the analytics on "Abnormal behaviour" in order to trace the mobility trend of the UE(s) and take appropriate actions.</w:t>
            </w:r>
          </w:p>
        </w:tc>
      </w:tr>
    </w:tbl>
    <w:p w14:paraId="50D17F8C" w14:textId="77777777" w:rsidR="009166E9" w:rsidRPr="00E9603C" w:rsidRDefault="009166E9"/>
    <w:p w14:paraId="1016FC1F" w14:textId="77777777" w:rsidR="009166E9" w:rsidRPr="00E9603C" w:rsidRDefault="009166E9">
      <w:pPr>
        <w:pStyle w:val="Heading3"/>
      </w:pPr>
      <w:bookmarkStart w:id="10107" w:name="_Toc50023230"/>
      <w:bookmarkStart w:id="10108" w:name="_Toc50023815"/>
      <w:bookmarkStart w:id="10109" w:name="_Toc4341"/>
      <w:bookmarkStart w:id="10110" w:name="_Toc9348"/>
      <w:bookmarkStart w:id="10111" w:name="_Toc2762"/>
      <w:bookmarkStart w:id="10112" w:name="_Toc43393327"/>
      <w:bookmarkStart w:id="10113" w:name="_Toc15186"/>
      <w:bookmarkStart w:id="10114" w:name="_Toc19614"/>
      <w:bookmarkStart w:id="10115" w:name="_Toc19911"/>
      <w:bookmarkStart w:id="10116" w:name="_Toc26771"/>
      <w:bookmarkStart w:id="10117" w:name="_Toc50309883"/>
      <w:bookmarkStart w:id="10118" w:name="_Toc2686"/>
      <w:bookmarkStart w:id="10119" w:name="_Toc44004499"/>
      <w:bookmarkStart w:id="10120" w:name="_Toc50021308"/>
      <w:bookmarkStart w:id="10121" w:name="_Toc50021877"/>
      <w:bookmarkStart w:id="10122" w:name="_Toc50022581"/>
      <w:bookmarkStart w:id="10123" w:name="_Toc50579615"/>
      <w:bookmarkStart w:id="10124" w:name="_Toc54770210"/>
      <w:bookmarkStart w:id="10125" w:name="_Toc54779562"/>
      <w:bookmarkStart w:id="10126" w:name="_Toc54786522"/>
      <w:bookmarkStart w:id="10127" w:name="_Toc57201374"/>
      <w:bookmarkStart w:id="10128" w:name="_Toc57641412"/>
      <w:bookmarkStart w:id="10129" w:name="_Toc59101765"/>
      <w:r w:rsidRPr="00E9603C">
        <w:t>6.</w:t>
      </w:r>
      <w:r w:rsidRPr="00E9603C">
        <w:rPr>
          <w:lang w:eastAsia="zh-CN"/>
        </w:rPr>
        <w:t>45</w:t>
      </w:r>
      <w:r w:rsidRPr="00E9603C">
        <w:t>.2</w:t>
      </w:r>
      <w:r w:rsidRPr="00E9603C">
        <w:tab/>
        <w:t>Impacts on services, entities and interfaces</w:t>
      </w:r>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5CD2F811" w14:textId="77777777" w:rsidR="009166E9" w:rsidRPr="00E9603C" w:rsidRDefault="009166E9">
      <w:pPr>
        <w:pStyle w:val="Heading2"/>
        <w:rPr>
          <w:lang w:eastAsia="zh-CN"/>
        </w:rPr>
      </w:pPr>
      <w:bookmarkStart w:id="10130" w:name="_Toc18231"/>
      <w:bookmarkStart w:id="10131" w:name="_Toc17045"/>
      <w:bookmarkStart w:id="10132" w:name="_Toc42770191"/>
      <w:bookmarkStart w:id="10133" w:name="_Toc8634"/>
      <w:bookmarkStart w:id="10134" w:name="_Toc50023231"/>
      <w:bookmarkStart w:id="10135" w:name="_Toc42779247"/>
      <w:bookmarkStart w:id="10136" w:name="_Toc43393328"/>
      <w:bookmarkStart w:id="10137" w:name="_Toc57201375"/>
      <w:bookmarkStart w:id="10138" w:name="_Toc50021309"/>
      <w:bookmarkStart w:id="10139" w:name="_Toc50023816"/>
      <w:bookmarkStart w:id="10140" w:name="_Toc50309884"/>
      <w:bookmarkStart w:id="10141" w:name="_Toc50579616"/>
      <w:bookmarkStart w:id="10142" w:name="_Toc6440"/>
      <w:bookmarkStart w:id="10143" w:name="_Toc11584"/>
      <w:bookmarkStart w:id="10144" w:name="_Toc24814"/>
      <w:bookmarkStart w:id="10145" w:name="_Toc9404"/>
      <w:bookmarkStart w:id="10146" w:name="_Toc54770211"/>
      <w:bookmarkStart w:id="10147" w:name="_Toc54786523"/>
      <w:bookmarkStart w:id="10148" w:name="_Toc50021878"/>
      <w:bookmarkStart w:id="10149" w:name="_Toc44004500"/>
      <w:bookmarkStart w:id="10150" w:name="_Toc21378"/>
      <w:bookmarkStart w:id="10151" w:name="_Toc50022582"/>
      <w:bookmarkStart w:id="10152" w:name="_Toc54779563"/>
      <w:bookmarkStart w:id="10153" w:name="_Toc57641413"/>
      <w:bookmarkStart w:id="10154" w:name="_Toc59101766"/>
      <w:r w:rsidRPr="00E9603C">
        <w:t>6.</w:t>
      </w:r>
      <w:r w:rsidRPr="00E9603C">
        <w:rPr>
          <w:lang w:eastAsia="zh-CN"/>
        </w:rPr>
        <w:t>46</w:t>
      </w:r>
      <w:r w:rsidRPr="00E9603C">
        <w:tab/>
        <w:t xml:space="preserve">Solution </w:t>
      </w:r>
      <w:r w:rsidRPr="00E9603C">
        <w:rPr>
          <w:lang w:eastAsia="zh-CN"/>
        </w:rPr>
        <w:t>#46</w:t>
      </w:r>
      <w:r w:rsidRPr="00E9603C">
        <w:t>: NWDAF assisted new application detection</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p>
    <w:p w14:paraId="248396F8" w14:textId="77777777" w:rsidR="009166E9" w:rsidRPr="00E9603C" w:rsidRDefault="009166E9">
      <w:pPr>
        <w:pStyle w:val="Heading3"/>
      </w:pPr>
      <w:bookmarkStart w:id="10155" w:name="_Toc50021879"/>
      <w:bookmarkStart w:id="10156" w:name="_Toc43393329"/>
      <w:bookmarkStart w:id="10157" w:name="_Toc42770192"/>
      <w:bookmarkStart w:id="10158" w:name="_Toc44004501"/>
      <w:bookmarkStart w:id="10159" w:name="_Toc50021310"/>
      <w:bookmarkStart w:id="10160" w:name="_Toc1184"/>
      <w:bookmarkStart w:id="10161" w:name="_Toc50022583"/>
      <w:bookmarkStart w:id="10162" w:name="_Toc50023232"/>
      <w:bookmarkStart w:id="10163" w:name="_Toc17594"/>
      <w:bookmarkStart w:id="10164" w:name="_Toc5076"/>
      <w:bookmarkStart w:id="10165" w:name="_Toc10504"/>
      <w:bookmarkStart w:id="10166" w:name="_Toc57201376"/>
      <w:bookmarkStart w:id="10167" w:name="_Toc5421"/>
      <w:bookmarkStart w:id="10168" w:name="_Toc27213"/>
      <w:bookmarkStart w:id="10169" w:name="_Toc50309885"/>
      <w:bookmarkStart w:id="10170" w:name="_Toc50023817"/>
      <w:bookmarkStart w:id="10171" w:name="_Toc25065"/>
      <w:bookmarkStart w:id="10172" w:name="_Toc42779248"/>
      <w:bookmarkStart w:id="10173" w:name="_Toc50579617"/>
      <w:bookmarkStart w:id="10174" w:name="_Toc175"/>
      <w:bookmarkStart w:id="10175" w:name="_Toc54770212"/>
      <w:bookmarkStart w:id="10176" w:name="_Toc54779564"/>
      <w:bookmarkStart w:id="10177" w:name="_Toc54786524"/>
      <w:bookmarkStart w:id="10178" w:name="_Toc57641414"/>
      <w:bookmarkStart w:id="10179" w:name="_Toc59101767"/>
      <w:r w:rsidRPr="00E9603C">
        <w:t>6.</w:t>
      </w:r>
      <w:r w:rsidRPr="00E9603C">
        <w:rPr>
          <w:lang w:eastAsia="zh-CN"/>
        </w:rPr>
        <w:t>46</w:t>
      </w:r>
      <w:r w:rsidRPr="00E9603C">
        <w:t>.1</w:t>
      </w:r>
      <w:r w:rsidRPr="00E9603C">
        <w:tab/>
        <w:t>Description</w:t>
      </w:r>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p>
    <w:p w14:paraId="6743660F" w14:textId="77777777" w:rsidR="009166E9" w:rsidRPr="00E9603C" w:rsidRDefault="009166E9">
      <w:r w:rsidRPr="00E9603C">
        <w:t>This solution is for Key Issue #14: NWDAF-assisted application detection.</w:t>
      </w:r>
    </w:p>
    <w:p w14:paraId="1FAF2F9C" w14:textId="77777777" w:rsidR="009166E9" w:rsidRPr="00E9603C" w:rsidRDefault="009166E9">
      <w:r w:rsidRPr="00E9603C">
        <w:t xml:space="preserve">To differentiate an application traffic handling, the first step is to distinguish application traffic from other traffics. In 5G network, an application can be distinguished by a set of packet headers (SDFs) or application IDs. The most common approach to detect traffic is a set of packet headers, which usually contains source and destination address. The application ID can be used for referring the UPF's specific application detection filter. For managing detection information associated with application IDs, AF may provide PFDs according to clause 4.18 of </w:t>
      </w:r>
      <w:r w:rsidR="00E9603C" w:rsidRPr="00E9603C">
        <w:t>TS</w:t>
      </w:r>
      <w:r w:rsidR="00E9603C">
        <w:t> </w:t>
      </w:r>
      <w:r w:rsidR="00E9603C" w:rsidRPr="00E9603C">
        <w:t>23.502</w:t>
      </w:r>
      <w:r w:rsidR="00E9603C">
        <w:t> </w:t>
      </w:r>
      <w:r w:rsidR="00E9603C" w:rsidRPr="00E9603C">
        <w:t>[</w:t>
      </w:r>
      <w:r w:rsidRPr="00E9603C">
        <w:t xml:space="preserve">3] to update application detection filter information. A PFD contents could contain flow description (service-side 3-tuple), URL, and domain name/protocol information. When an AF deliver PFD to NEF (PFDF), it will be distributed to SMFs and UPFs to enable flow detection according to clause 5.8.2 of </w:t>
      </w:r>
      <w:r w:rsidR="00E9603C" w:rsidRPr="00E9603C">
        <w:t>TS</w:t>
      </w:r>
      <w:r w:rsidR="00E9603C">
        <w:t> </w:t>
      </w:r>
      <w:r w:rsidR="00E9603C" w:rsidRPr="00E9603C">
        <w:t>23.501</w:t>
      </w:r>
      <w:r w:rsidR="00E9603C">
        <w:t> </w:t>
      </w:r>
      <w:r w:rsidR="00E9603C" w:rsidRPr="00E9603C">
        <w:t>[</w:t>
      </w:r>
      <w:r w:rsidRPr="00E9603C">
        <w:t>2].</w:t>
      </w:r>
    </w:p>
    <w:p w14:paraId="1EC22534" w14:textId="77777777" w:rsidR="009166E9" w:rsidRPr="00E9603C" w:rsidRDefault="009166E9">
      <w:r w:rsidRPr="00E9603C">
        <w:t xml:space="preserve">The objective of this solution is to automate application detection method using PFDs for newly/updated applications by extracting network traffic signature using the network data analytics. To realize this solution, one of the main features is 1) collect measurement of an application to extract statistical characteristics, 2) collect payload of packets to extract payload signature (such as domain name contained in the payload). The baseline usage of the generated analytics is to store the captured application characteristics as a PFD, and the PFD is used by SMF and UPF to detect an application defined as </w:t>
      </w:r>
      <w:r w:rsidR="00E9603C" w:rsidRPr="00E9603C">
        <w:t>TS</w:t>
      </w:r>
      <w:r w:rsidR="00E9603C">
        <w:t> </w:t>
      </w:r>
      <w:r w:rsidR="00E9603C" w:rsidRPr="00E9603C">
        <w:t>23.502</w:t>
      </w:r>
      <w:r w:rsidR="00E9603C">
        <w:t> </w:t>
      </w:r>
      <w:r w:rsidR="00E9603C" w:rsidRPr="00E9603C">
        <w:t>[</w:t>
      </w:r>
      <w:r w:rsidRPr="00E9603C">
        <w:t>3].</w:t>
      </w:r>
    </w:p>
    <w:p w14:paraId="1919F1D7" w14:textId="77777777" w:rsidR="009166E9" w:rsidRPr="00E9603C" w:rsidRDefault="009166E9">
      <w:pPr>
        <w:rPr>
          <w:rFonts w:eastAsia="MS Mincho"/>
        </w:rPr>
      </w:pPr>
      <w:r w:rsidRPr="00E9603C">
        <w:t xml:space="preserve">In details, </w:t>
      </w:r>
      <w:r w:rsidRPr="00E9603C">
        <w:rPr>
          <w:rFonts w:eastAsia="MS Mincho"/>
        </w:rPr>
        <w:t>usually, although the IP 3-tuple for an application is changeable, Traffic Signature/Feature for the application is unchangeable., the NWDAF could collect the historical PFD information (including Application ID, historical IP 3-tuple, historical URL, historical Domain name information) from the NEF (PFDF) for applications.</w:t>
      </w:r>
    </w:p>
    <w:p w14:paraId="135F968E" w14:textId="77777777" w:rsidR="009166E9" w:rsidRPr="00E9603C" w:rsidRDefault="009166E9">
      <w:pPr>
        <w:rPr>
          <w:rFonts w:eastAsia="MS Mincho"/>
        </w:rPr>
      </w:pPr>
      <w:r w:rsidRPr="00E9603C">
        <w:rPr>
          <w:rFonts w:eastAsia="MS Mincho"/>
        </w:rPr>
        <w:t>Based on PFD information from NEF and traffic information from SMF (UPF), new PFD information (including Application ID, new IP 3-tuple, new URL, new Domain name information) for the existing Application ID could be derived by the NWDAF and provisioned to the NEF as analytics output. The new PFD information provided by the NWDAF should be also stored into the UDR. Then the new PFD information could be used by the NEF to be used for PFD provisioning.</w:t>
      </w:r>
    </w:p>
    <w:p w14:paraId="551F8A12" w14:textId="77777777" w:rsidR="009166E9" w:rsidRPr="00E9603C" w:rsidRDefault="009166E9">
      <w:pPr>
        <w:rPr>
          <w:rFonts w:eastAsia="MS Mincho"/>
        </w:rPr>
      </w:pPr>
      <w:r w:rsidRPr="00E9603C">
        <w:rPr>
          <w:rFonts w:eastAsia="MS Mincho"/>
        </w:rPr>
        <w:t>Note that two PFD information overlapping scenarios may exist as follows:</w:t>
      </w:r>
    </w:p>
    <w:p w14:paraId="3600AF21" w14:textId="77777777" w:rsidR="009166E9" w:rsidRPr="00E9603C" w:rsidRDefault="009166E9">
      <w:pPr>
        <w:ind w:leftChars="142" w:left="566" w:hangingChars="141" w:hanging="282"/>
        <w:rPr>
          <w:sz w:val="21"/>
          <w:szCs w:val="21"/>
        </w:rPr>
      </w:pPr>
      <w:r w:rsidRPr="00E9603C">
        <w:rPr>
          <w:rFonts w:eastAsia="MS Mincho"/>
        </w:rPr>
        <w:t>-</w:t>
      </w:r>
      <w:r w:rsidRPr="00E9603C">
        <w:rPr>
          <w:rFonts w:eastAsia="MS Mincho"/>
        </w:rPr>
        <w:tab/>
      </w:r>
      <w:r w:rsidRPr="00E9603C">
        <w:rPr>
          <w:sz w:val="21"/>
          <w:szCs w:val="21"/>
        </w:rPr>
        <w:t>A new PFD information provided by the NWDAF has been already provisioned by the ASP during the new PFD information generation procedure in NWDAF;</w:t>
      </w:r>
    </w:p>
    <w:p w14:paraId="534B4F9E" w14:textId="77777777" w:rsidR="009166E9" w:rsidRPr="00E9603C" w:rsidRDefault="009166E9">
      <w:pPr>
        <w:ind w:leftChars="142" w:left="580" w:hangingChars="141" w:hanging="296"/>
        <w:rPr>
          <w:sz w:val="21"/>
          <w:szCs w:val="21"/>
        </w:rPr>
      </w:pPr>
      <w:r w:rsidRPr="00E9603C">
        <w:rPr>
          <w:sz w:val="21"/>
          <w:szCs w:val="21"/>
        </w:rPr>
        <w:t>-</w:t>
      </w:r>
      <w:r w:rsidRPr="00E9603C">
        <w:rPr>
          <w:sz w:val="21"/>
          <w:szCs w:val="21"/>
        </w:rPr>
        <w:tab/>
        <w:t>A new PFD information provisioned by the ASP has been already provided by the NWDAF after it was derived in the NWDAF.</w:t>
      </w:r>
    </w:p>
    <w:p w14:paraId="0B3A36F2" w14:textId="77777777" w:rsidR="009166E9" w:rsidRPr="00E9603C" w:rsidRDefault="009166E9">
      <w:r w:rsidRPr="00E9603C">
        <w:rPr>
          <w:sz w:val="21"/>
          <w:szCs w:val="21"/>
        </w:rPr>
        <w:t xml:space="preserve">So the </w:t>
      </w:r>
      <w:r w:rsidRPr="00E9603C">
        <w:rPr>
          <w:rFonts w:eastAsia="MS Mincho"/>
        </w:rPr>
        <w:t xml:space="preserve">NEF may check </w:t>
      </w:r>
      <w:r w:rsidRPr="00E9603C">
        <w:rPr>
          <w:sz w:val="21"/>
          <w:szCs w:val="21"/>
        </w:rPr>
        <w:t>if the new PFD information provided by the NWDAF or provisioned by the ASP has been stored in the UDR, if not, the NEF should store the new PFD information into the UDR.</w:t>
      </w:r>
    </w:p>
    <w:p w14:paraId="535A8D85" w14:textId="77777777" w:rsidR="009166E9" w:rsidRPr="00E9603C" w:rsidRDefault="009166E9">
      <w:pPr>
        <w:rPr>
          <w:lang w:eastAsia="ko-KR"/>
        </w:rPr>
      </w:pPr>
      <w:r w:rsidRPr="00E9603C">
        <w:rPr>
          <w:lang w:eastAsia="ko-KR"/>
        </w:rPr>
        <w:t>The below is the principles of the solution:</w:t>
      </w:r>
    </w:p>
    <w:p w14:paraId="53F41C94" w14:textId="77777777" w:rsidR="009166E9" w:rsidRPr="00E9603C" w:rsidRDefault="009166E9">
      <w:pPr>
        <w:pStyle w:val="B1"/>
      </w:pPr>
      <w:r w:rsidRPr="00E9603C">
        <w:t>-</w:t>
      </w:r>
      <w:r w:rsidRPr="00E9603C">
        <w:tab/>
        <w:t>A consumer (e.g. NEF) request to NWDAF to detect new applications, not matched with SDF or application IDs already available at the UPF. The triggering to contact NWDAF is not defined, so that it can be configured by local configuration using OAM.</w:t>
      </w:r>
    </w:p>
    <w:p w14:paraId="56F93DDE" w14:textId="77777777" w:rsidR="009166E9" w:rsidRPr="00E9603C" w:rsidRDefault="009166E9">
      <w:pPr>
        <w:pStyle w:val="B1"/>
      </w:pPr>
      <w:r w:rsidRPr="00E9603C">
        <w:t>-</w:t>
      </w:r>
      <w:r w:rsidRPr="00E9603C">
        <w:tab/>
        <w:t>NWDAF collect SMF's data for user plane usage report and/or URL, Domain name part, and IP 3-tuples of packets from unknown application that doesn't have any installed SDF or application detection filter in the SMF/UPF.</w:t>
      </w:r>
    </w:p>
    <w:p w14:paraId="32C76144" w14:textId="77777777" w:rsidR="009166E9" w:rsidRPr="00E9603C" w:rsidRDefault="009166E9">
      <w:pPr>
        <w:pStyle w:val="B1"/>
      </w:pPr>
      <w:r w:rsidRPr="00E9603C">
        <w:t>-</w:t>
      </w:r>
      <w:r w:rsidRPr="00E9603C">
        <w:tab/>
        <w:t>NWDAF analyse the collected data to generate unique traffic patterns, and provides it to the consumer (e.g. NEF).</w:t>
      </w:r>
    </w:p>
    <w:p w14:paraId="25EB2B99" w14:textId="77777777" w:rsidR="009166E9" w:rsidRPr="00E9603C" w:rsidRDefault="009166E9">
      <w:pPr>
        <w:pStyle w:val="B1"/>
      </w:pPr>
      <w:r w:rsidRPr="00E9603C">
        <w:t>-</w:t>
      </w:r>
      <w:r w:rsidRPr="00E9603C">
        <w:tab/>
        <w:t>The consumer stores PFD associated with an application ID to enable the detection of application traffic in the future (out of scope).</w:t>
      </w:r>
    </w:p>
    <w:p w14:paraId="49F44168" w14:textId="77777777" w:rsidR="009166E9" w:rsidRPr="00E9603C" w:rsidRDefault="009166E9">
      <w:pPr>
        <w:pStyle w:val="Heading3"/>
      </w:pPr>
      <w:bookmarkStart w:id="10180" w:name="_Toc29436"/>
      <w:bookmarkStart w:id="10181" w:name="_Toc19528"/>
      <w:bookmarkStart w:id="10182" w:name="_Toc50023818"/>
      <w:bookmarkStart w:id="10183" w:name="_Toc43393330"/>
      <w:bookmarkStart w:id="10184" w:name="_Toc27632"/>
      <w:bookmarkStart w:id="10185" w:name="_Toc8486"/>
      <w:bookmarkStart w:id="10186" w:name="_Toc17256"/>
      <w:bookmarkStart w:id="10187" w:name="_Toc2862"/>
      <w:bookmarkStart w:id="10188" w:name="_Toc50021311"/>
      <w:bookmarkStart w:id="10189" w:name="_Toc50021880"/>
      <w:bookmarkStart w:id="10190" w:name="_Toc50022584"/>
      <w:bookmarkStart w:id="10191" w:name="_Toc50023233"/>
      <w:bookmarkStart w:id="10192" w:name="_Toc54770213"/>
      <w:bookmarkStart w:id="10193" w:name="_Toc50579618"/>
      <w:bookmarkStart w:id="10194" w:name="_Toc54779565"/>
      <w:bookmarkStart w:id="10195" w:name="_Toc42770193"/>
      <w:bookmarkStart w:id="10196" w:name="_Toc50309886"/>
      <w:bookmarkStart w:id="10197" w:name="_Toc44004502"/>
      <w:bookmarkStart w:id="10198" w:name="_Toc19904"/>
      <w:bookmarkStart w:id="10199" w:name="_Toc42779249"/>
      <w:bookmarkStart w:id="10200" w:name="_Toc18108"/>
      <w:bookmarkStart w:id="10201" w:name="_Toc54786525"/>
      <w:bookmarkStart w:id="10202" w:name="_Toc57201377"/>
      <w:bookmarkStart w:id="10203" w:name="_Toc57641415"/>
      <w:bookmarkStart w:id="10204" w:name="_Toc59101768"/>
      <w:r w:rsidRPr="00E9603C">
        <w:t>6.</w:t>
      </w:r>
      <w:r w:rsidRPr="00E9603C">
        <w:rPr>
          <w:lang w:eastAsia="zh-CN"/>
        </w:rPr>
        <w:t>46</w:t>
      </w:r>
      <w:r w:rsidRPr="00E9603C">
        <w:t>.2</w:t>
      </w:r>
      <w:r w:rsidRPr="00E9603C">
        <w:tab/>
        <w:t>Input Data</w:t>
      </w:r>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p w14:paraId="3A7E0ECB" w14:textId="77777777" w:rsidR="009166E9" w:rsidRPr="00E9603C" w:rsidRDefault="009166E9">
      <w:pPr>
        <w:rPr>
          <w:lang w:eastAsia="ko-KR"/>
        </w:rPr>
      </w:pPr>
      <w:r w:rsidRPr="00E9603C">
        <w:rPr>
          <w:lang w:eastAsia="ko-KR"/>
        </w:rPr>
        <w:t>NWDAF collects QoS flow related data from SMF for a specific S-NSSAI, DNN, and UE. This solution collects data for matched on default QoS flow, which no SDF or Application IDs are known. The detailed data are described in Table 6.</w:t>
      </w:r>
      <w:r w:rsidRPr="00E9603C">
        <w:rPr>
          <w:lang w:eastAsia="zh-CN"/>
        </w:rPr>
        <w:t>46</w:t>
      </w:r>
      <w:r w:rsidRPr="00E9603C">
        <w:rPr>
          <w:lang w:eastAsia="ko-KR"/>
        </w:rPr>
        <w:t>.2-1.</w:t>
      </w:r>
    </w:p>
    <w:p w14:paraId="110A5DB0" w14:textId="77777777" w:rsidR="009166E9" w:rsidRPr="00E9603C" w:rsidRDefault="009166E9">
      <w:pPr>
        <w:pStyle w:val="TH"/>
      </w:pPr>
      <w:r w:rsidRPr="00E9603C">
        <w:t>Table 6.46.2-1: input data to detect new application from NFs</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0"/>
        <w:gridCol w:w="1996"/>
        <w:gridCol w:w="5523"/>
      </w:tblGrid>
      <w:tr w:rsidR="009166E9" w:rsidRPr="00E9603C" w14:paraId="3BF9FC7E" w14:textId="77777777">
        <w:trPr>
          <w:cantSplit/>
        </w:trPr>
        <w:tc>
          <w:tcPr>
            <w:tcW w:w="2110" w:type="dxa"/>
          </w:tcPr>
          <w:p w14:paraId="55B8D78B" w14:textId="77777777" w:rsidR="009166E9" w:rsidRPr="00E9603C" w:rsidRDefault="009166E9">
            <w:pPr>
              <w:pStyle w:val="TAH"/>
              <w:rPr>
                <w:lang w:eastAsia="zh-CN"/>
              </w:rPr>
            </w:pPr>
            <w:r w:rsidRPr="00E9603C">
              <w:rPr>
                <w:lang w:eastAsia="zh-CN"/>
              </w:rPr>
              <w:t>Information</w:t>
            </w:r>
          </w:p>
        </w:tc>
        <w:tc>
          <w:tcPr>
            <w:tcW w:w="1996" w:type="dxa"/>
          </w:tcPr>
          <w:p w14:paraId="2F31C896" w14:textId="77777777" w:rsidR="009166E9" w:rsidRPr="00E9603C" w:rsidRDefault="009166E9">
            <w:pPr>
              <w:pStyle w:val="TAH"/>
              <w:rPr>
                <w:lang w:eastAsia="ko-KR"/>
              </w:rPr>
            </w:pPr>
            <w:r w:rsidRPr="00E9603C">
              <w:rPr>
                <w:lang w:eastAsia="ko-KR"/>
              </w:rPr>
              <w:t>Source</w:t>
            </w:r>
          </w:p>
        </w:tc>
        <w:tc>
          <w:tcPr>
            <w:tcW w:w="5523" w:type="dxa"/>
          </w:tcPr>
          <w:p w14:paraId="23E8FB36" w14:textId="77777777" w:rsidR="009166E9" w:rsidRPr="00E9603C" w:rsidRDefault="009166E9">
            <w:pPr>
              <w:pStyle w:val="TAH"/>
              <w:rPr>
                <w:lang w:eastAsia="zh-CN"/>
              </w:rPr>
            </w:pPr>
            <w:r w:rsidRPr="00E9603C">
              <w:rPr>
                <w:lang w:eastAsia="zh-CN"/>
              </w:rPr>
              <w:t>Description</w:t>
            </w:r>
          </w:p>
        </w:tc>
      </w:tr>
      <w:tr w:rsidR="009166E9" w:rsidRPr="00E9603C" w14:paraId="0E241E7D" w14:textId="77777777">
        <w:trPr>
          <w:cantSplit/>
        </w:trPr>
        <w:tc>
          <w:tcPr>
            <w:tcW w:w="2110" w:type="dxa"/>
            <w:vAlign w:val="center"/>
          </w:tcPr>
          <w:p w14:paraId="00583842" w14:textId="77777777" w:rsidR="009166E9" w:rsidRPr="00E9603C" w:rsidRDefault="009166E9">
            <w:pPr>
              <w:pStyle w:val="TAL"/>
              <w:rPr>
                <w:lang w:eastAsia="ko-KR"/>
              </w:rPr>
            </w:pPr>
            <w:r w:rsidRPr="00E9603C">
              <w:rPr>
                <w:lang w:eastAsia="ko-KR"/>
              </w:rPr>
              <w:t>SUPI</w:t>
            </w:r>
          </w:p>
        </w:tc>
        <w:tc>
          <w:tcPr>
            <w:tcW w:w="1996" w:type="dxa"/>
          </w:tcPr>
          <w:p w14:paraId="5372DE38" w14:textId="77777777" w:rsidR="009166E9" w:rsidRPr="00E9603C" w:rsidRDefault="009166E9">
            <w:pPr>
              <w:pStyle w:val="TAL"/>
              <w:rPr>
                <w:lang w:eastAsia="ko-KR"/>
              </w:rPr>
            </w:pPr>
          </w:p>
        </w:tc>
        <w:tc>
          <w:tcPr>
            <w:tcW w:w="5523" w:type="dxa"/>
            <w:vAlign w:val="center"/>
          </w:tcPr>
          <w:p w14:paraId="78C3E48E" w14:textId="77777777" w:rsidR="009166E9" w:rsidRPr="00E9603C" w:rsidRDefault="009166E9">
            <w:pPr>
              <w:pStyle w:val="TAL"/>
            </w:pPr>
          </w:p>
        </w:tc>
      </w:tr>
      <w:tr w:rsidR="009166E9" w:rsidRPr="00E9603C" w14:paraId="7327DE18" w14:textId="77777777">
        <w:trPr>
          <w:cantSplit/>
        </w:trPr>
        <w:tc>
          <w:tcPr>
            <w:tcW w:w="2110" w:type="dxa"/>
            <w:vAlign w:val="center"/>
          </w:tcPr>
          <w:p w14:paraId="1AB2617A" w14:textId="77777777" w:rsidR="009166E9" w:rsidRPr="00E9603C" w:rsidRDefault="009166E9">
            <w:pPr>
              <w:pStyle w:val="TAL"/>
            </w:pPr>
            <w:r w:rsidRPr="00E9603C">
              <w:t xml:space="preserve">S-NSSAI </w:t>
            </w:r>
          </w:p>
        </w:tc>
        <w:tc>
          <w:tcPr>
            <w:tcW w:w="1996" w:type="dxa"/>
          </w:tcPr>
          <w:p w14:paraId="48524469" w14:textId="77777777" w:rsidR="009166E9" w:rsidRPr="00E9603C" w:rsidRDefault="009166E9">
            <w:pPr>
              <w:pStyle w:val="TAL"/>
              <w:rPr>
                <w:lang w:eastAsia="ko-KR"/>
              </w:rPr>
            </w:pPr>
            <w:r w:rsidRPr="00E9603C">
              <w:rPr>
                <w:lang w:eastAsia="ko-KR"/>
              </w:rPr>
              <w:t>SMF</w:t>
            </w:r>
          </w:p>
        </w:tc>
        <w:tc>
          <w:tcPr>
            <w:tcW w:w="5523" w:type="dxa"/>
            <w:vAlign w:val="center"/>
          </w:tcPr>
          <w:p w14:paraId="171747BD" w14:textId="77777777" w:rsidR="009166E9" w:rsidRPr="00E9603C" w:rsidRDefault="009166E9">
            <w:pPr>
              <w:pStyle w:val="TAL"/>
            </w:pPr>
            <w:r w:rsidRPr="00E9603C">
              <w:t>Identifies the Network Slice for which analytics information is provided.</w:t>
            </w:r>
          </w:p>
        </w:tc>
      </w:tr>
      <w:tr w:rsidR="009166E9" w:rsidRPr="00E9603C" w14:paraId="0FD31601" w14:textId="77777777">
        <w:trPr>
          <w:cantSplit/>
        </w:trPr>
        <w:tc>
          <w:tcPr>
            <w:tcW w:w="2110" w:type="dxa"/>
            <w:vAlign w:val="center"/>
          </w:tcPr>
          <w:p w14:paraId="5B804703" w14:textId="77777777" w:rsidR="009166E9" w:rsidRPr="00E9603C" w:rsidRDefault="009166E9">
            <w:pPr>
              <w:pStyle w:val="TAL"/>
            </w:pPr>
            <w:r w:rsidRPr="00E9603C">
              <w:t>DNN</w:t>
            </w:r>
          </w:p>
        </w:tc>
        <w:tc>
          <w:tcPr>
            <w:tcW w:w="1996" w:type="dxa"/>
          </w:tcPr>
          <w:p w14:paraId="63312783" w14:textId="77777777" w:rsidR="009166E9" w:rsidRPr="00E9603C" w:rsidRDefault="009166E9">
            <w:pPr>
              <w:pStyle w:val="TAL"/>
              <w:rPr>
                <w:lang w:eastAsia="ko-KR"/>
              </w:rPr>
            </w:pPr>
            <w:r w:rsidRPr="00E9603C">
              <w:rPr>
                <w:lang w:eastAsia="ko-KR"/>
              </w:rPr>
              <w:t>SMF</w:t>
            </w:r>
          </w:p>
        </w:tc>
        <w:tc>
          <w:tcPr>
            <w:tcW w:w="5523" w:type="dxa"/>
            <w:vAlign w:val="center"/>
          </w:tcPr>
          <w:p w14:paraId="6FC5BC3B" w14:textId="77777777" w:rsidR="009166E9" w:rsidRPr="00E9603C" w:rsidRDefault="009166E9">
            <w:pPr>
              <w:pStyle w:val="TAL"/>
              <w:rPr>
                <w:lang w:eastAsia="ko-KR"/>
              </w:rPr>
            </w:pPr>
            <w:r w:rsidRPr="00E9603C">
              <w:rPr>
                <w:lang w:eastAsia="ko-KR"/>
              </w:rPr>
              <w:t xml:space="preserve">Identifies the data network name (e.g. internet) </w:t>
            </w:r>
            <w:r w:rsidRPr="00E9603C">
              <w:t>for which analytics information is provided</w:t>
            </w:r>
          </w:p>
        </w:tc>
      </w:tr>
      <w:tr w:rsidR="009166E9" w:rsidRPr="00E9603C" w14:paraId="59DE2ED1" w14:textId="77777777">
        <w:trPr>
          <w:cantSplit/>
        </w:trPr>
        <w:tc>
          <w:tcPr>
            <w:tcW w:w="2110" w:type="dxa"/>
          </w:tcPr>
          <w:p w14:paraId="2FFFCD80" w14:textId="77777777" w:rsidR="009166E9" w:rsidRPr="00E9603C" w:rsidRDefault="009166E9">
            <w:pPr>
              <w:pStyle w:val="TAL"/>
              <w:rPr>
                <w:lang w:eastAsia="ko-KR"/>
              </w:rPr>
            </w:pPr>
            <w:r w:rsidRPr="00E9603C">
              <w:rPr>
                <w:lang w:eastAsia="ko-KR"/>
              </w:rPr>
              <w:t>Start/end time</w:t>
            </w:r>
          </w:p>
        </w:tc>
        <w:tc>
          <w:tcPr>
            <w:tcW w:w="1996" w:type="dxa"/>
          </w:tcPr>
          <w:p w14:paraId="037B76A1" w14:textId="77777777" w:rsidR="009166E9" w:rsidRPr="00E9603C" w:rsidRDefault="009166E9">
            <w:pPr>
              <w:pStyle w:val="TAL"/>
              <w:rPr>
                <w:lang w:eastAsia="ko-KR"/>
              </w:rPr>
            </w:pPr>
            <w:r w:rsidRPr="00E9603C">
              <w:rPr>
                <w:lang w:eastAsia="ko-KR"/>
              </w:rPr>
              <w:t>UPF</w:t>
            </w:r>
          </w:p>
        </w:tc>
        <w:tc>
          <w:tcPr>
            <w:tcW w:w="5523" w:type="dxa"/>
          </w:tcPr>
          <w:p w14:paraId="3282AAC6" w14:textId="77777777" w:rsidR="009166E9" w:rsidRPr="00E9603C" w:rsidRDefault="009166E9">
            <w:pPr>
              <w:pStyle w:val="TAL"/>
              <w:rPr>
                <w:lang w:eastAsia="ko-KR"/>
              </w:rPr>
            </w:pPr>
            <w:r w:rsidRPr="00E9603C">
              <w:rPr>
                <w:lang w:eastAsia="ko-KR"/>
              </w:rPr>
              <w:t>Start and end time of traffic detection</w:t>
            </w:r>
          </w:p>
        </w:tc>
      </w:tr>
      <w:tr w:rsidR="009166E9" w:rsidRPr="00E9603C" w14:paraId="219503BB" w14:textId="77777777">
        <w:trPr>
          <w:cantSplit/>
        </w:trPr>
        <w:tc>
          <w:tcPr>
            <w:tcW w:w="2110" w:type="dxa"/>
          </w:tcPr>
          <w:p w14:paraId="3BB6ED4E" w14:textId="77777777" w:rsidR="009166E9" w:rsidRPr="00E9603C" w:rsidRDefault="009166E9">
            <w:pPr>
              <w:pStyle w:val="TAL"/>
              <w:rPr>
                <w:lang w:eastAsia="ko-KR"/>
              </w:rPr>
            </w:pPr>
            <w:r w:rsidRPr="00E9603C">
              <w:rPr>
                <w:lang w:eastAsia="ko-KR"/>
              </w:rPr>
              <w:t>Data volume</w:t>
            </w:r>
          </w:p>
        </w:tc>
        <w:tc>
          <w:tcPr>
            <w:tcW w:w="1996" w:type="dxa"/>
          </w:tcPr>
          <w:p w14:paraId="73BA99F5" w14:textId="77777777" w:rsidR="009166E9" w:rsidRPr="00E9603C" w:rsidRDefault="009166E9">
            <w:pPr>
              <w:pStyle w:val="TAL"/>
              <w:rPr>
                <w:lang w:eastAsia="ko-KR"/>
              </w:rPr>
            </w:pPr>
            <w:r w:rsidRPr="00E9603C">
              <w:rPr>
                <w:lang w:eastAsia="ko-KR"/>
              </w:rPr>
              <w:t>UPF</w:t>
            </w:r>
          </w:p>
        </w:tc>
        <w:tc>
          <w:tcPr>
            <w:tcW w:w="5523" w:type="dxa"/>
          </w:tcPr>
          <w:p w14:paraId="58B136ED" w14:textId="77777777" w:rsidR="009166E9" w:rsidRPr="00E9603C" w:rsidRDefault="009166E9">
            <w:pPr>
              <w:pStyle w:val="TAL"/>
              <w:rPr>
                <w:lang w:eastAsia="ko-KR"/>
              </w:rPr>
            </w:pPr>
            <w:r w:rsidRPr="00E9603C">
              <w:rPr>
                <w:lang w:eastAsia="ko-KR"/>
              </w:rPr>
              <w:t>Measured data traffic volume (per UL/DL)</w:t>
            </w:r>
          </w:p>
        </w:tc>
      </w:tr>
      <w:tr w:rsidR="009166E9" w:rsidRPr="00E9603C" w14:paraId="23ADEBE2" w14:textId="77777777">
        <w:trPr>
          <w:cantSplit/>
        </w:trPr>
        <w:tc>
          <w:tcPr>
            <w:tcW w:w="2110" w:type="dxa"/>
          </w:tcPr>
          <w:p w14:paraId="6CBCEA68" w14:textId="77777777" w:rsidR="009166E9" w:rsidRPr="00E9603C" w:rsidRDefault="009166E9">
            <w:pPr>
              <w:pStyle w:val="TAL"/>
              <w:rPr>
                <w:lang w:eastAsia="ko-KR"/>
              </w:rPr>
            </w:pPr>
            <w:r w:rsidRPr="00E9603C">
              <w:rPr>
                <w:lang w:eastAsia="ko-KR"/>
              </w:rPr>
              <w:t>Data duration</w:t>
            </w:r>
          </w:p>
        </w:tc>
        <w:tc>
          <w:tcPr>
            <w:tcW w:w="1996" w:type="dxa"/>
          </w:tcPr>
          <w:p w14:paraId="267990F1" w14:textId="77777777" w:rsidR="009166E9" w:rsidRPr="00E9603C" w:rsidRDefault="009166E9">
            <w:pPr>
              <w:pStyle w:val="TAL"/>
              <w:rPr>
                <w:lang w:eastAsia="ko-KR"/>
              </w:rPr>
            </w:pPr>
            <w:r w:rsidRPr="00E9603C">
              <w:rPr>
                <w:lang w:eastAsia="ko-KR"/>
              </w:rPr>
              <w:t>UPF</w:t>
            </w:r>
          </w:p>
        </w:tc>
        <w:tc>
          <w:tcPr>
            <w:tcW w:w="5523" w:type="dxa"/>
          </w:tcPr>
          <w:p w14:paraId="20BA3C74" w14:textId="77777777" w:rsidR="009166E9" w:rsidRPr="00E9603C" w:rsidRDefault="009166E9">
            <w:pPr>
              <w:pStyle w:val="TAL"/>
              <w:rPr>
                <w:lang w:eastAsia="ko-KR"/>
              </w:rPr>
            </w:pPr>
            <w:r w:rsidRPr="00E9603C">
              <w:rPr>
                <w:lang w:eastAsia="ko-KR"/>
              </w:rPr>
              <w:t xml:space="preserve">Measured </w:t>
            </w:r>
            <w:r w:rsidRPr="00E9603C">
              <w:t xml:space="preserve">average </w:t>
            </w:r>
            <w:r w:rsidRPr="00E9603C">
              <w:rPr>
                <w:lang w:eastAsia="ko-KR"/>
              </w:rPr>
              <w:t>data traffic (packets) duration (per UL/DL)</w:t>
            </w:r>
          </w:p>
        </w:tc>
      </w:tr>
      <w:tr w:rsidR="009166E9" w:rsidRPr="00E9603C" w14:paraId="15E3543F" w14:textId="77777777">
        <w:trPr>
          <w:cantSplit/>
        </w:trPr>
        <w:tc>
          <w:tcPr>
            <w:tcW w:w="2110" w:type="dxa"/>
          </w:tcPr>
          <w:p w14:paraId="623F0A5A" w14:textId="77777777" w:rsidR="009166E9" w:rsidRPr="00E9603C" w:rsidRDefault="009166E9">
            <w:pPr>
              <w:pStyle w:val="TAL"/>
              <w:rPr>
                <w:lang w:eastAsia="ko-KR"/>
              </w:rPr>
            </w:pPr>
            <w:r w:rsidRPr="00E9603C">
              <w:t>QoS flow Bit Rate</w:t>
            </w:r>
          </w:p>
        </w:tc>
        <w:tc>
          <w:tcPr>
            <w:tcW w:w="1996" w:type="dxa"/>
          </w:tcPr>
          <w:p w14:paraId="277D02F4" w14:textId="77777777" w:rsidR="009166E9" w:rsidRPr="00E9603C" w:rsidRDefault="009166E9">
            <w:pPr>
              <w:pStyle w:val="TAL"/>
              <w:rPr>
                <w:lang w:eastAsia="ko-KR"/>
              </w:rPr>
            </w:pPr>
            <w:r w:rsidRPr="00E9603C">
              <w:rPr>
                <w:lang w:eastAsia="ko-KR"/>
              </w:rPr>
              <w:t>UPF</w:t>
            </w:r>
          </w:p>
        </w:tc>
        <w:tc>
          <w:tcPr>
            <w:tcW w:w="5523" w:type="dxa"/>
          </w:tcPr>
          <w:p w14:paraId="01E6FF78" w14:textId="77777777" w:rsidR="009166E9" w:rsidRPr="00E9603C" w:rsidRDefault="009166E9">
            <w:pPr>
              <w:pStyle w:val="TAL"/>
              <w:rPr>
                <w:lang w:eastAsia="ko-KR"/>
              </w:rPr>
            </w:pPr>
            <w:r w:rsidRPr="00E9603C">
              <w:t>The observed bit rate (per UL/DL)</w:t>
            </w:r>
          </w:p>
        </w:tc>
      </w:tr>
      <w:tr w:rsidR="009166E9" w:rsidRPr="00E9603C" w14:paraId="6ED8EF86" w14:textId="77777777">
        <w:trPr>
          <w:cantSplit/>
        </w:trPr>
        <w:tc>
          <w:tcPr>
            <w:tcW w:w="2110" w:type="dxa"/>
          </w:tcPr>
          <w:p w14:paraId="4D23AA76" w14:textId="77777777" w:rsidR="009166E9" w:rsidRPr="00E9603C" w:rsidRDefault="009166E9">
            <w:pPr>
              <w:pStyle w:val="TAL"/>
            </w:pPr>
            <w:r w:rsidRPr="00E9603C">
              <w:rPr>
                <w:lang w:eastAsia="ko-KR"/>
              </w:rPr>
              <w:t>Packet transmission</w:t>
            </w:r>
          </w:p>
        </w:tc>
        <w:tc>
          <w:tcPr>
            <w:tcW w:w="1996" w:type="dxa"/>
          </w:tcPr>
          <w:p w14:paraId="6C4F5CD6" w14:textId="77777777" w:rsidR="009166E9" w:rsidRPr="00E9603C" w:rsidRDefault="009166E9">
            <w:pPr>
              <w:pStyle w:val="TAL"/>
            </w:pPr>
            <w:r w:rsidRPr="00E9603C">
              <w:rPr>
                <w:lang w:eastAsia="ko-KR"/>
              </w:rPr>
              <w:t>UPF</w:t>
            </w:r>
          </w:p>
        </w:tc>
        <w:tc>
          <w:tcPr>
            <w:tcW w:w="5523" w:type="dxa"/>
          </w:tcPr>
          <w:p w14:paraId="3BA97421" w14:textId="77777777" w:rsidR="009166E9" w:rsidRPr="00E9603C" w:rsidRDefault="009166E9">
            <w:pPr>
              <w:pStyle w:val="TAL"/>
            </w:pPr>
            <w:r w:rsidRPr="00E9603C">
              <w:t>The observed average number of packet transmission (per UL/DL)</w:t>
            </w:r>
          </w:p>
        </w:tc>
      </w:tr>
      <w:tr w:rsidR="009166E9" w:rsidRPr="00E9603C" w14:paraId="6E77DD14" w14:textId="77777777">
        <w:trPr>
          <w:cantSplit/>
        </w:trPr>
        <w:tc>
          <w:tcPr>
            <w:tcW w:w="2110" w:type="dxa"/>
          </w:tcPr>
          <w:p w14:paraId="1369EA35" w14:textId="77777777" w:rsidR="009166E9" w:rsidRPr="00E9603C" w:rsidRDefault="009166E9">
            <w:pPr>
              <w:pStyle w:val="TAL"/>
              <w:rPr>
                <w:lang w:eastAsia="ko-KR"/>
              </w:rPr>
            </w:pPr>
            <w:r w:rsidRPr="00E9603C">
              <w:t>IP 3-tuple</w:t>
            </w:r>
          </w:p>
        </w:tc>
        <w:tc>
          <w:tcPr>
            <w:tcW w:w="1996" w:type="dxa"/>
          </w:tcPr>
          <w:p w14:paraId="614AB6EA" w14:textId="77777777" w:rsidR="009166E9" w:rsidRPr="00E9603C" w:rsidRDefault="009166E9">
            <w:pPr>
              <w:pStyle w:val="TAL"/>
              <w:rPr>
                <w:lang w:eastAsia="ko-KR"/>
              </w:rPr>
            </w:pPr>
            <w:r w:rsidRPr="00E9603C">
              <w:rPr>
                <w:lang w:eastAsia="ko-KR"/>
              </w:rPr>
              <w:t>UPF</w:t>
            </w:r>
          </w:p>
        </w:tc>
        <w:tc>
          <w:tcPr>
            <w:tcW w:w="5523" w:type="dxa"/>
          </w:tcPr>
          <w:p w14:paraId="0A5809AD" w14:textId="77777777" w:rsidR="009166E9" w:rsidRPr="00E9603C" w:rsidRDefault="009166E9">
            <w:pPr>
              <w:pStyle w:val="TAL"/>
            </w:pPr>
            <w:r w:rsidRPr="00E9603C">
              <w:t>to Identify a service flow of the UE for an application</w:t>
            </w:r>
          </w:p>
        </w:tc>
      </w:tr>
      <w:tr w:rsidR="009166E9" w:rsidRPr="00E9603C" w14:paraId="503E6205" w14:textId="77777777">
        <w:trPr>
          <w:cantSplit/>
        </w:trPr>
        <w:tc>
          <w:tcPr>
            <w:tcW w:w="2110" w:type="dxa"/>
          </w:tcPr>
          <w:p w14:paraId="0769410E" w14:textId="77777777" w:rsidR="009166E9" w:rsidRPr="00E9603C" w:rsidRDefault="009166E9">
            <w:pPr>
              <w:pStyle w:val="TAL"/>
              <w:rPr>
                <w:lang w:eastAsia="ko-KR"/>
              </w:rPr>
            </w:pPr>
            <w:r w:rsidRPr="00E9603C">
              <w:rPr>
                <w:lang w:eastAsia="ko-KR"/>
              </w:rPr>
              <w:t>Packet</w:t>
            </w:r>
            <w:r w:rsidRPr="00E9603C">
              <w:t>'</w:t>
            </w:r>
            <w:r w:rsidRPr="00E9603C">
              <w:rPr>
                <w:lang w:eastAsia="ko-KR"/>
              </w:rPr>
              <w:t xml:space="preserve">s URL </w:t>
            </w:r>
          </w:p>
        </w:tc>
        <w:tc>
          <w:tcPr>
            <w:tcW w:w="1996" w:type="dxa"/>
          </w:tcPr>
          <w:p w14:paraId="6BF16211" w14:textId="77777777" w:rsidR="009166E9" w:rsidRPr="00E9603C" w:rsidRDefault="009166E9">
            <w:pPr>
              <w:pStyle w:val="TAL"/>
              <w:rPr>
                <w:lang w:eastAsia="ko-KR"/>
              </w:rPr>
            </w:pPr>
            <w:r w:rsidRPr="00E9603C">
              <w:rPr>
                <w:lang w:eastAsia="ko-KR"/>
              </w:rPr>
              <w:t xml:space="preserve">UPF </w:t>
            </w:r>
          </w:p>
        </w:tc>
        <w:tc>
          <w:tcPr>
            <w:tcW w:w="5523" w:type="dxa"/>
          </w:tcPr>
          <w:p w14:paraId="264C17EB" w14:textId="77777777" w:rsidR="009166E9" w:rsidRPr="00E9603C" w:rsidRDefault="009166E9">
            <w:pPr>
              <w:pStyle w:val="TAL"/>
              <w:rPr>
                <w:lang w:eastAsia="ko-KR"/>
              </w:rPr>
            </w:pPr>
            <w:r w:rsidRPr="00E9603C">
              <w:rPr>
                <w:lang w:eastAsia="ko-KR"/>
              </w:rPr>
              <w:t>URL is extracted from the inspected user plane packets.</w:t>
            </w:r>
          </w:p>
        </w:tc>
      </w:tr>
      <w:tr w:rsidR="009166E9" w:rsidRPr="00E9603C" w14:paraId="6D21F699" w14:textId="77777777">
        <w:trPr>
          <w:cantSplit/>
        </w:trPr>
        <w:tc>
          <w:tcPr>
            <w:tcW w:w="2110" w:type="dxa"/>
          </w:tcPr>
          <w:p w14:paraId="044336E2" w14:textId="77777777" w:rsidR="009166E9" w:rsidRPr="00E9603C" w:rsidRDefault="009166E9">
            <w:pPr>
              <w:pStyle w:val="TAL"/>
              <w:rPr>
                <w:lang w:eastAsia="ko-KR"/>
              </w:rPr>
            </w:pPr>
            <w:r w:rsidRPr="00E9603C">
              <w:rPr>
                <w:lang w:eastAsia="ko-KR"/>
              </w:rPr>
              <w:t>Packet</w:t>
            </w:r>
            <w:r w:rsidRPr="00E9603C">
              <w:t>'</w:t>
            </w:r>
            <w:r w:rsidRPr="00E9603C">
              <w:rPr>
                <w:lang w:eastAsia="ko-KR"/>
              </w:rPr>
              <w:t>s Domain Name</w:t>
            </w:r>
          </w:p>
        </w:tc>
        <w:tc>
          <w:tcPr>
            <w:tcW w:w="1996" w:type="dxa"/>
          </w:tcPr>
          <w:p w14:paraId="219D2025" w14:textId="77777777" w:rsidR="009166E9" w:rsidRPr="00E9603C" w:rsidRDefault="009166E9">
            <w:pPr>
              <w:pStyle w:val="TAL"/>
              <w:rPr>
                <w:lang w:eastAsia="ko-KR"/>
              </w:rPr>
            </w:pPr>
            <w:r w:rsidRPr="00E9603C">
              <w:rPr>
                <w:lang w:eastAsia="ko-KR"/>
              </w:rPr>
              <w:t>SMFUPF</w:t>
            </w:r>
          </w:p>
        </w:tc>
        <w:tc>
          <w:tcPr>
            <w:tcW w:w="5523" w:type="dxa"/>
          </w:tcPr>
          <w:p w14:paraId="23E6ED15" w14:textId="77777777" w:rsidR="009166E9" w:rsidRPr="00E9603C" w:rsidRDefault="009166E9">
            <w:pPr>
              <w:pStyle w:val="TAL"/>
              <w:rPr>
                <w:lang w:eastAsia="ko-KR"/>
              </w:rPr>
            </w:pPr>
            <w:r w:rsidRPr="00E9603C">
              <w:rPr>
                <w:lang w:eastAsia="ko-KR"/>
              </w:rPr>
              <w:t>The domain name is extracted from the inspected user plane packets in a QoS flow</w:t>
            </w:r>
          </w:p>
        </w:tc>
      </w:tr>
      <w:tr w:rsidR="009166E9" w:rsidRPr="00E9603C" w14:paraId="249321AA" w14:textId="77777777">
        <w:trPr>
          <w:cantSplit/>
        </w:trPr>
        <w:tc>
          <w:tcPr>
            <w:tcW w:w="2110" w:type="dxa"/>
          </w:tcPr>
          <w:p w14:paraId="4AFE3FB8" w14:textId="77777777" w:rsidR="009166E9" w:rsidRPr="00E9603C" w:rsidRDefault="009166E9">
            <w:pPr>
              <w:pStyle w:val="TAL"/>
              <w:rPr>
                <w:lang w:eastAsia="ko-KR"/>
              </w:rPr>
            </w:pPr>
            <w:r w:rsidRPr="00E9603C">
              <w:rPr>
                <w:lang w:eastAsia="ko-KR"/>
              </w:rPr>
              <w:t>Size of packets</w:t>
            </w:r>
          </w:p>
        </w:tc>
        <w:tc>
          <w:tcPr>
            <w:tcW w:w="1996" w:type="dxa"/>
          </w:tcPr>
          <w:p w14:paraId="16DF64AA" w14:textId="77777777" w:rsidR="009166E9" w:rsidRPr="00E9603C" w:rsidRDefault="009166E9">
            <w:pPr>
              <w:pStyle w:val="TAL"/>
              <w:rPr>
                <w:lang w:eastAsia="ko-KR"/>
              </w:rPr>
            </w:pPr>
            <w:r w:rsidRPr="00E9603C">
              <w:rPr>
                <w:lang w:eastAsia="ko-KR"/>
              </w:rPr>
              <w:t>SMFUPF</w:t>
            </w:r>
          </w:p>
        </w:tc>
        <w:tc>
          <w:tcPr>
            <w:tcW w:w="5523" w:type="dxa"/>
          </w:tcPr>
          <w:p w14:paraId="13259A0A" w14:textId="77777777" w:rsidR="009166E9" w:rsidRPr="00E9603C" w:rsidRDefault="009166E9">
            <w:pPr>
              <w:pStyle w:val="TAL"/>
              <w:rPr>
                <w:lang w:eastAsia="ko-KR"/>
              </w:rPr>
            </w:pPr>
            <w:r w:rsidRPr="00E9603C">
              <w:rPr>
                <w:lang w:eastAsia="ko-KR"/>
              </w:rPr>
              <w:t>Average size of packets</w:t>
            </w:r>
          </w:p>
        </w:tc>
      </w:tr>
      <w:tr w:rsidR="009166E9" w:rsidRPr="00E9603C" w14:paraId="50FD2B95" w14:textId="77777777">
        <w:trPr>
          <w:cantSplit/>
        </w:trPr>
        <w:tc>
          <w:tcPr>
            <w:tcW w:w="2110" w:type="dxa"/>
          </w:tcPr>
          <w:p w14:paraId="3B7F3ACB" w14:textId="77777777" w:rsidR="009166E9" w:rsidRPr="00E9603C" w:rsidRDefault="009166E9">
            <w:pPr>
              <w:pStyle w:val="TAL"/>
              <w:rPr>
                <w:lang w:eastAsia="ko-KR"/>
              </w:rPr>
            </w:pPr>
            <w:r w:rsidRPr="00E9603C">
              <w:rPr>
                <w:lang w:eastAsia="ko-KR"/>
              </w:rPr>
              <w:t>PFD Information (NOTE 1)</w:t>
            </w:r>
          </w:p>
        </w:tc>
        <w:tc>
          <w:tcPr>
            <w:tcW w:w="1996" w:type="dxa"/>
          </w:tcPr>
          <w:p w14:paraId="1AFF54E4" w14:textId="77777777" w:rsidR="009166E9" w:rsidRPr="00E9603C" w:rsidRDefault="009166E9">
            <w:pPr>
              <w:pStyle w:val="TAL"/>
              <w:rPr>
                <w:lang w:eastAsia="ko-KR"/>
              </w:rPr>
            </w:pPr>
            <w:r w:rsidRPr="00E9603C">
              <w:rPr>
                <w:lang w:eastAsia="ko-KR"/>
              </w:rPr>
              <w:t>NEF (PFDF)</w:t>
            </w:r>
          </w:p>
        </w:tc>
        <w:tc>
          <w:tcPr>
            <w:tcW w:w="5523" w:type="dxa"/>
          </w:tcPr>
          <w:p w14:paraId="50686BD2" w14:textId="77777777" w:rsidR="009166E9" w:rsidRPr="00E9603C" w:rsidRDefault="009166E9">
            <w:pPr>
              <w:pStyle w:val="TAL"/>
              <w:rPr>
                <w:lang w:eastAsia="ko-KR"/>
              </w:rPr>
            </w:pPr>
            <w:r w:rsidRPr="00E9603C">
              <w:rPr>
                <w:lang w:eastAsia="ko-KR"/>
              </w:rPr>
              <w:t>PFD Information stored in the NEF (PFDF) as defined in clause 6.1.2.3.2, TS 23.503 [4]</w:t>
            </w:r>
          </w:p>
        </w:tc>
      </w:tr>
      <w:tr w:rsidR="009166E9" w:rsidRPr="00E9603C" w14:paraId="7FEF7054" w14:textId="77777777">
        <w:trPr>
          <w:cantSplit/>
        </w:trPr>
        <w:tc>
          <w:tcPr>
            <w:tcW w:w="2110" w:type="dxa"/>
          </w:tcPr>
          <w:p w14:paraId="1B7DDA3C" w14:textId="77777777" w:rsidR="009166E9" w:rsidRPr="00E9603C" w:rsidRDefault="009166E9">
            <w:pPr>
              <w:pStyle w:val="TAL"/>
              <w:rPr>
                <w:lang w:eastAsia="ko-KR"/>
              </w:rPr>
            </w:pPr>
            <w:r w:rsidRPr="00E9603C">
              <w:rPr>
                <w:lang w:eastAsia="ko-KR"/>
              </w:rPr>
              <w:t>&gt; Application ID</w:t>
            </w:r>
          </w:p>
        </w:tc>
        <w:tc>
          <w:tcPr>
            <w:tcW w:w="1996" w:type="dxa"/>
          </w:tcPr>
          <w:p w14:paraId="4629E0E0" w14:textId="77777777" w:rsidR="009166E9" w:rsidRPr="00E9603C" w:rsidRDefault="009166E9">
            <w:pPr>
              <w:pStyle w:val="TAL"/>
              <w:rPr>
                <w:lang w:eastAsia="ko-KR"/>
              </w:rPr>
            </w:pPr>
            <w:r w:rsidRPr="00E9603C">
              <w:rPr>
                <w:lang w:eastAsia="ko-KR"/>
              </w:rPr>
              <w:t>NEF (PFDF)</w:t>
            </w:r>
          </w:p>
        </w:tc>
        <w:tc>
          <w:tcPr>
            <w:tcW w:w="5523" w:type="dxa"/>
          </w:tcPr>
          <w:p w14:paraId="4FA4CA3D" w14:textId="77777777" w:rsidR="009166E9" w:rsidRPr="00E9603C" w:rsidRDefault="009166E9">
            <w:pPr>
              <w:pStyle w:val="TAL"/>
              <w:rPr>
                <w:lang w:eastAsia="ko-KR"/>
              </w:rPr>
            </w:pPr>
            <w:r w:rsidRPr="00E9603C">
              <w:rPr>
                <w:lang w:eastAsia="ko-KR"/>
              </w:rPr>
              <w:t xml:space="preserve">Identification of the application that refers to one or more application defection filters. </w:t>
            </w:r>
          </w:p>
        </w:tc>
      </w:tr>
      <w:tr w:rsidR="009166E9" w:rsidRPr="00E9603C" w14:paraId="07591525" w14:textId="77777777">
        <w:trPr>
          <w:cantSplit/>
        </w:trPr>
        <w:tc>
          <w:tcPr>
            <w:tcW w:w="2110" w:type="dxa"/>
          </w:tcPr>
          <w:p w14:paraId="1FB5557B" w14:textId="77777777" w:rsidR="009166E9" w:rsidRPr="00E9603C" w:rsidRDefault="009166E9">
            <w:pPr>
              <w:pStyle w:val="TAL"/>
              <w:rPr>
                <w:lang w:eastAsia="ko-KR"/>
              </w:rPr>
            </w:pPr>
            <w:r w:rsidRPr="00E9603C">
              <w:rPr>
                <w:lang w:eastAsia="ko-KR"/>
              </w:rPr>
              <w:t>&gt; IP 3-tuple</w:t>
            </w:r>
          </w:p>
        </w:tc>
        <w:tc>
          <w:tcPr>
            <w:tcW w:w="1996" w:type="dxa"/>
          </w:tcPr>
          <w:p w14:paraId="0A9D190B" w14:textId="77777777" w:rsidR="009166E9" w:rsidRPr="00E9603C" w:rsidRDefault="009166E9">
            <w:pPr>
              <w:pStyle w:val="TAL"/>
              <w:rPr>
                <w:lang w:eastAsia="ko-KR"/>
              </w:rPr>
            </w:pPr>
            <w:r w:rsidRPr="00E9603C">
              <w:rPr>
                <w:lang w:eastAsia="ko-KR"/>
              </w:rPr>
              <w:t>NEF (PFDF)</w:t>
            </w:r>
          </w:p>
        </w:tc>
        <w:tc>
          <w:tcPr>
            <w:tcW w:w="5523" w:type="dxa"/>
          </w:tcPr>
          <w:p w14:paraId="47D667CE" w14:textId="77777777" w:rsidR="009166E9" w:rsidRPr="00E9603C" w:rsidRDefault="009166E9">
            <w:pPr>
              <w:pStyle w:val="TAL"/>
              <w:rPr>
                <w:lang w:eastAsia="ko-KR"/>
              </w:rPr>
            </w:pPr>
            <w:r w:rsidRPr="00E9603C">
              <w:t>Including protocol, server side IP address and port number</w:t>
            </w:r>
          </w:p>
        </w:tc>
      </w:tr>
      <w:tr w:rsidR="009166E9" w:rsidRPr="00E9603C" w14:paraId="7BB4B438" w14:textId="77777777">
        <w:trPr>
          <w:cantSplit/>
        </w:trPr>
        <w:tc>
          <w:tcPr>
            <w:tcW w:w="2110" w:type="dxa"/>
          </w:tcPr>
          <w:p w14:paraId="7F8CCE9B" w14:textId="77777777" w:rsidR="009166E9" w:rsidRPr="00E9603C" w:rsidRDefault="009166E9">
            <w:pPr>
              <w:pStyle w:val="TAL"/>
              <w:rPr>
                <w:lang w:eastAsia="ko-KR"/>
              </w:rPr>
            </w:pPr>
            <w:r w:rsidRPr="00E9603C">
              <w:rPr>
                <w:lang w:eastAsia="ko-KR"/>
              </w:rPr>
              <w:t>&gt; URL</w:t>
            </w:r>
          </w:p>
        </w:tc>
        <w:tc>
          <w:tcPr>
            <w:tcW w:w="1996" w:type="dxa"/>
          </w:tcPr>
          <w:p w14:paraId="57DF09EB" w14:textId="77777777" w:rsidR="009166E9" w:rsidRPr="00E9603C" w:rsidRDefault="009166E9">
            <w:pPr>
              <w:pStyle w:val="TAL"/>
              <w:rPr>
                <w:lang w:eastAsia="ko-KR"/>
              </w:rPr>
            </w:pPr>
            <w:r w:rsidRPr="00E9603C">
              <w:rPr>
                <w:lang w:eastAsia="ko-KR"/>
              </w:rPr>
              <w:t>NEF (PFDF)</w:t>
            </w:r>
          </w:p>
        </w:tc>
        <w:tc>
          <w:tcPr>
            <w:tcW w:w="5523" w:type="dxa"/>
          </w:tcPr>
          <w:p w14:paraId="228C4EB8" w14:textId="77777777" w:rsidR="009166E9" w:rsidRPr="00E9603C" w:rsidRDefault="009166E9">
            <w:pPr>
              <w:pStyle w:val="TAL"/>
              <w:rPr>
                <w:lang w:eastAsia="ko-KR"/>
              </w:rPr>
            </w:pPr>
            <w:r w:rsidRPr="00E9603C">
              <w:t>the significant parts of the URL to be matched, e.g. host name</w:t>
            </w:r>
          </w:p>
        </w:tc>
      </w:tr>
      <w:tr w:rsidR="009166E9" w:rsidRPr="00E9603C" w14:paraId="5D9FB43E" w14:textId="77777777">
        <w:trPr>
          <w:cantSplit/>
        </w:trPr>
        <w:tc>
          <w:tcPr>
            <w:tcW w:w="2110" w:type="dxa"/>
          </w:tcPr>
          <w:p w14:paraId="5E72BE34" w14:textId="77777777" w:rsidR="009166E9" w:rsidRPr="00E9603C" w:rsidRDefault="009166E9">
            <w:pPr>
              <w:pStyle w:val="TAL"/>
              <w:rPr>
                <w:lang w:eastAsia="ko-KR"/>
              </w:rPr>
            </w:pPr>
            <w:r w:rsidRPr="00E9603C">
              <w:rPr>
                <w:lang w:eastAsia="ko-KR"/>
              </w:rPr>
              <w:t>&gt; Domain Name</w:t>
            </w:r>
          </w:p>
        </w:tc>
        <w:tc>
          <w:tcPr>
            <w:tcW w:w="1996" w:type="dxa"/>
          </w:tcPr>
          <w:p w14:paraId="72F7C673" w14:textId="77777777" w:rsidR="009166E9" w:rsidRPr="00E9603C" w:rsidRDefault="009166E9">
            <w:pPr>
              <w:pStyle w:val="TAL"/>
              <w:rPr>
                <w:lang w:eastAsia="ko-KR"/>
              </w:rPr>
            </w:pPr>
            <w:r w:rsidRPr="00E9603C">
              <w:rPr>
                <w:lang w:eastAsia="ko-KR"/>
              </w:rPr>
              <w:t>NEF (PFDF)</w:t>
            </w:r>
          </w:p>
        </w:tc>
        <w:tc>
          <w:tcPr>
            <w:tcW w:w="5523" w:type="dxa"/>
          </w:tcPr>
          <w:p w14:paraId="268529C2" w14:textId="77777777" w:rsidR="009166E9" w:rsidRPr="00E9603C" w:rsidRDefault="009166E9">
            <w:pPr>
              <w:pStyle w:val="TAL"/>
              <w:rPr>
                <w:lang w:eastAsia="ko-KR"/>
              </w:rPr>
            </w:pPr>
            <w:r w:rsidRPr="00E9603C">
              <w:t>a Domain name matching criteria and information about applicable protocol(s)</w:t>
            </w:r>
          </w:p>
        </w:tc>
      </w:tr>
    </w:tbl>
    <w:p w14:paraId="52D29446" w14:textId="77777777" w:rsidR="009166E9" w:rsidRPr="00E9603C" w:rsidRDefault="009166E9">
      <w:pPr>
        <w:pStyle w:val="FP"/>
        <w:rPr>
          <w:lang w:eastAsia="ko-KR"/>
        </w:rPr>
      </w:pPr>
    </w:p>
    <w:p w14:paraId="738F34E4" w14:textId="77777777" w:rsidR="009166E9" w:rsidRPr="00E9603C" w:rsidRDefault="009166E9">
      <w:pPr>
        <w:pStyle w:val="NO"/>
        <w:rPr>
          <w:lang w:eastAsia="ko-KR"/>
        </w:rPr>
      </w:pPr>
      <w:r w:rsidRPr="00E9603C">
        <w:rPr>
          <w:lang w:eastAsia="ko-KR"/>
        </w:rPr>
        <w:t>NOTE 1:</w:t>
      </w:r>
      <w:r w:rsidRPr="00E9603C">
        <w:rPr>
          <w:lang w:eastAsia="ko-KR"/>
        </w:rPr>
        <w:tab/>
      </w:r>
      <w:r w:rsidRPr="00E9603C">
        <w:t>How NWDAF collects information from UPF is not defined in this Release of the specification</w:t>
      </w:r>
      <w:r w:rsidRPr="00E9603C">
        <w:rPr>
          <w:lang w:eastAsia="ko-KR"/>
        </w:rPr>
        <w:t>.</w:t>
      </w:r>
    </w:p>
    <w:p w14:paraId="57ED0B82" w14:textId="77777777" w:rsidR="009166E9" w:rsidRPr="00E9603C" w:rsidRDefault="009166E9">
      <w:pPr>
        <w:pStyle w:val="NO"/>
        <w:rPr>
          <w:lang w:eastAsia="ko-KR"/>
        </w:rPr>
      </w:pPr>
      <w:r w:rsidRPr="00E9603C">
        <w:rPr>
          <w:lang w:eastAsia="ko-KR"/>
        </w:rPr>
        <w:t>NOTE 2:</w:t>
      </w:r>
      <w:r w:rsidRPr="00E9603C">
        <w:rPr>
          <w:lang w:eastAsia="ko-KR"/>
        </w:rPr>
        <w:tab/>
        <w:t>How many packets are needed to be collected is up to vendor implementation.</w:t>
      </w:r>
    </w:p>
    <w:p w14:paraId="3BDF5DA8" w14:textId="77777777" w:rsidR="009166E9" w:rsidRPr="00E9603C" w:rsidRDefault="009166E9">
      <w:pPr>
        <w:pStyle w:val="NO"/>
        <w:rPr>
          <w:lang w:eastAsia="ko-KR"/>
        </w:rPr>
      </w:pPr>
      <w:r w:rsidRPr="00E9603C">
        <w:rPr>
          <w:lang w:eastAsia="ko-KR"/>
        </w:rPr>
        <w:t>NOTE 3:</w:t>
      </w:r>
      <w:r w:rsidRPr="00E9603C">
        <w:rPr>
          <w:lang w:eastAsia="ko-KR"/>
        </w:rPr>
        <w:tab/>
      </w:r>
      <w:r w:rsidRPr="00E9603C">
        <w:t>The PFD Information could be used to train an Application Classifier for all the Applications or extract one or multiple Traffic Signature/Feature per Application ID. Then the Application Classifier or the Traffic Signature/Feature could be used to derive new PFD information for the existing Application ID in the PFD information</w:t>
      </w:r>
      <w:r w:rsidRPr="00E9603C">
        <w:rPr>
          <w:lang w:eastAsia="ko-KR"/>
        </w:rPr>
        <w:t>. However, these implementation details are out of 3GPP scope.</w:t>
      </w:r>
    </w:p>
    <w:p w14:paraId="0318D14C" w14:textId="77777777" w:rsidR="009166E9" w:rsidRPr="00E9603C" w:rsidRDefault="009166E9">
      <w:pPr>
        <w:pStyle w:val="Heading3"/>
      </w:pPr>
      <w:bookmarkStart w:id="10205" w:name="_Toc20441"/>
      <w:bookmarkStart w:id="10206" w:name="_Toc10299"/>
      <w:bookmarkStart w:id="10207" w:name="_Toc15735"/>
      <w:bookmarkStart w:id="10208" w:name="_Toc50022585"/>
      <w:bookmarkStart w:id="10209" w:name="_Toc30447"/>
      <w:bookmarkStart w:id="10210" w:name="_Toc15601"/>
      <w:bookmarkStart w:id="10211" w:name="_Toc50023819"/>
      <w:bookmarkStart w:id="10212" w:name="_Toc42779250"/>
      <w:bookmarkStart w:id="10213" w:name="_Toc44004503"/>
      <w:bookmarkStart w:id="10214" w:name="_Toc50579619"/>
      <w:bookmarkStart w:id="10215" w:name="_Toc54779566"/>
      <w:bookmarkStart w:id="10216" w:name="_Toc54786526"/>
      <w:bookmarkStart w:id="10217" w:name="_Toc20149"/>
      <w:bookmarkStart w:id="10218" w:name="_Toc54770214"/>
      <w:bookmarkStart w:id="10219" w:name="_Toc23452"/>
      <w:bookmarkStart w:id="10220" w:name="_Toc42770194"/>
      <w:bookmarkStart w:id="10221" w:name="_Toc57201378"/>
      <w:bookmarkStart w:id="10222" w:name="_Toc10582"/>
      <w:bookmarkStart w:id="10223" w:name="_Toc50023234"/>
      <w:bookmarkStart w:id="10224" w:name="_Toc50021312"/>
      <w:bookmarkStart w:id="10225" w:name="_Toc50309887"/>
      <w:bookmarkStart w:id="10226" w:name="_Toc43393331"/>
      <w:bookmarkStart w:id="10227" w:name="_Toc50021881"/>
      <w:bookmarkStart w:id="10228" w:name="_Toc57641416"/>
      <w:bookmarkStart w:id="10229" w:name="_Toc59101769"/>
      <w:r w:rsidRPr="00E9603C">
        <w:t>6.</w:t>
      </w:r>
      <w:r w:rsidRPr="00E9603C">
        <w:rPr>
          <w:lang w:eastAsia="zh-CN"/>
        </w:rPr>
        <w:t>46</w:t>
      </w:r>
      <w:r w:rsidRPr="00E9603C">
        <w:t>.3</w:t>
      </w:r>
      <w:r w:rsidRPr="00E9603C">
        <w:tab/>
        <w:t>Output Analytics</w:t>
      </w:r>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6A220D39" w14:textId="77777777" w:rsidR="009166E9" w:rsidRPr="00E9603C" w:rsidRDefault="009166E9">
      <w:r w:rsidRPr="00E9603C">
        <w:rPr>
          <w:lang w:eastAsia="ko-KR"/>
        </w:rPr>
        <w:t>The output analytics of NWDAF is defined in Table 6.</w:t>
      </w:r>
      <w:r w:rsidRPr="00E9603C">
        <w:rPr>
          <w:lang w:eastAsia="zh-CN"/>
        </w:rPr>
        <w:t>46</w:t>
      </w:r>
      <w:r w:rsidRPr="00E9603C">
        <w:rPr>
          <w:lang w:eastAsia="ko-KR"/>
        </w:rPr>
        <w:t>.3-1.</w:t>
      </w:r>
    </w:p>
    <w:p w14:paraId="376241E4" w14:textId="77777777" w:rsidR="009166E9" w:rsidRPr="00E9603C" w:rsidRDefault="009166E9">
      <w:pPr>
        <w:rPr>
          <w:lang w:eastAsia="ko-KR"/>
        </w:rPr>
      </w:pPr>
      <w:r w:rsidRPr="00E9603C">
        <w:t>The output analysis can be used to provision new PFDs for existing applications, or define new PFDs for new applications, not known to NEF yet. With the knowledge on an application's URL, domain name, and IP-address, the NEF can assign an PFD ID for the unknown application, and the assigned PFD ID can be used to identify/audit/report the unknown application.</w:t>
      </w:r>
    </w:p>
    <w:p w14:paraId="4F868DCF" w14:textId="77777777" w:rsidR="009166E9" w:rsidRPr="00E9603C" w:rsidRDefault="009166E9">
      <w:pPr>
        <w:pStyle w:val="TH"/>
      </w:pPr>
      <w:r w:rsidRPr="00E9603C">
        <w:t>Table 6.46.3-1: Output for new application detection</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7"/>
      </w:tblGrid>
      <w:tr w:rsidR="009166E9" w:rsidRPr="00E9603C" w14:paraId="6C0DF634" w14:textId="77777777">
        <w:trPr>
          <w:cantSplit/>
        </w:trPr>
        <w:tc>
          <w:tcPr>
            <w:tcW w:w="2972" w:type="dxa"/>
          </w:tcPr>
          <w:p w14:paraId="77FB3110" w14:textId="77777777" w:rsidR="009166E9" w:rsidRPr="00E9603C" w:rsidRDefault="009166E9">
            <w:pPr>
              <w:pStyle w:val="TAH"/>
              <w:rPr>
                <w:lang w:eastAsia="zh-CN"/>
              </w:rPr>
            </w:pPr>
            <w:r w:rsidRPr="00E9603C">
              <w:rPr>
                <w:lang w:eastAsia="zh-CN"/>
              </w:rPr>
              <w:t>Information</w:t>
            </w:r>
          </w:p>
        </w:tc>
        <w:tc>
          <w:tcPr>
            <w:tcW w:w="6657" w:type="dxa"/>
          </w:tcPr>
          <w:p w14:paraId="7A961E1B" w14:textId="77777777" w:rsidR="009166E9" w:rsidRPr="00E9603C" w:rsidRDefault="009166E9">
            <w:pPr>
              <w:pStyle w:val="TAH"/>
              <w:rPr>
                <w:lang w:eastAsia="zh-CN"/>
              </w:rPr>
            </w:pPr>
            <w:r w:rsidRPr="00E9603C">
              <w:rPr>
                <w:lang w:eastAsia="zh-CN"/>
              </w:rPr>
              <w:t>Description</w:t>
            </w:r>
          </w:p>
        </w:tc>
      </w:tr>
      <w:tr w:rsidR="009166E9" w:rsidRPr="00E9603C" w14:paraId="1AF922DA" w14:textId="77777777">
        <w:trPr>
          <w:cantSplit/>
        </w:trPr>
        <w:tc>
          <w:tcPr>
            <w:tcW w:w="2972" w:type="dxa"/>
            <w:vAlign w:val="center"/>
          </w:tcPr>
          <w:p w14:paraId="6EAB2798" w14:textId="77777777" w:rsidR="009166E9" w:rsidRPr="00E9603C" w:rsidRDefault="009166E9">
            <w:pPr>
              <w:pStyle w:val="TAL"/>
            </w:pPr>
            <w:r w:rsidRPr="00E9603C">
              <w:rPr>
                <w:rFonts w:eastAsia="MS Mincho"/>
              </w:rPr>
              <w:t>Application ID</w:t>
            </w:r>
          </w:p>
        </w:tc>
        <w:tc>
          <w:tcPr>
            <w:tcW w:w="6657" w:type="dxa"/>
            <w:vAlign w:val="center"/>
          </w:tcPr>
          <w:p w14:paraId="371AD20E" w14:textId="77777777" w:rsidR="009166E9" w:rsidRPr="00E9603C" w:rsidRDefault="009166E9">
            <w:pPr>
              <w:pStyle w:val="TAL"/>
            </w:pPr>
            <w:r w:rsidRPr="00E9603C">
              <w:rPr>
                <w:rFonts w:eastAsia="MS Mincho"/>
              </w:rPr>
              <w:t xml:space="preserve">Application ID </w:t>
            </w:r>
            <w:r w:rsidRPr="00E9603C">
              <w:rPr>
                <w:lang w:eastAsia="ko-KR"/>
              </w:rPr>
              <w:t>of the application that refers to</w:t>
            </w:r>
            <w:r w:rsidRPr="00E9603C">
              <w:rPr>
                <w:rFonts w:eastAsia="MS Mincho"/>
              </w:rPr>
              <w:t xml:space="preserve"> the application detection filter (</w:t>
            </w:r>
            <w:r w:rsidRPr="00E9603C">
              <w:rPr>
                <w:lang w:eastAsia="ko-KR"/>
              </w:rPr>
              <w:t>Flow descriptor, URL or Domain name information)</w:t>
            </w:r>
          </w:p>
        </w:tc>
      </w:tr>
      <w:tr w:rsidR="009166E9" w:rsidRPr="00E9603C" w14:paraId="6C3E8DAA" w14:textId="77777777">
        <w:trPr>
          <w:cantSplit/>
        </w:trPr>
        <w:tc>
          <w:tcPr>
            <w:tcW w:w="2972" w:type="dxa"/>
            <w:vAlign w:val="center"/>
          </w:tcPr>
          <w:p w14:paraId="62BACEC6" w14:textId="77777777" w:rsidR="009166E9" w:rsidRPr="00E9603C" w:rsidRDefault="009166E9">
            <w:pPr>
              <w:pStyle w:val="TAL"/>
            </w:pPr>
            <w:r w:rsidRPr="00E9603C">
              <w:t>S-NSSAI</w:t>
            </w:r>
          </w:p>
        </w:tc>
        <w:tc>
          <w:tcPr>
            <w:tcW w:w="6657" w:type="dxa"/>
            <w:vAlign w:val="center"/>
          </w:tcPr>
          <w:p w14:paraId="339B6A02" w14:textId="77777777" w:rsidR="009166E9" w:rsidRPr="00E9603C" w:rsidRDefault="009166E9">
            <w:pPr>
              <w:pStyle w:val="TAL"/>
            </w:pPr>
            <w:r w:rsidRPr="00E9603C">
              <w:t>Identifies the Network Slice for which analytics information is provided.</w:t>
            </w:r>
          </w:p>
        </w:tc>
      </w:tr>
      <w:tr w:rsidR="009166E9" w:rsidRPr="00E9603C" w14:paraId="02993584" w14:textId="77777777">
        <w:trPr>
          <w:cantSplit/>
        </w:trPr>
        <w:tc>
          <w:tcPr>
            <w:tcW w:w="2972" w:type="dxa"/>
            <w:vAlign w:val="center"/>
          </w:tcPr>
          <w:p w14:paraId="36CDA2C7" w14:textId="77777777" w:rsidR="009166E9" w:rsidRPr="00E9603C" w:rsidRDefault="009166E9">
            <w:pPr>
              <w:pStyle w:val="TAL"/>
            </w:pPr>
            <w:r w:rsidRPr="00E9603C">
              <w:t>DNN</w:t>
            </w:r>
          </w:p>
        </w:tc>
        <w:tc>
          <w:tcPr>
            <w:tcW w:w="6657" w:type="dxa"/>
            <w:vAlign w:val="center"/>
          </w:tcPr>
          <w:p w14:paraId="09EA750D" w14:textId="77777777" w:rsidR="009166E9" w:rsidRPr="00E9603C" w:rsidRDefault="009166E9">
            <w:pPr>
              <w:pStyle w:val="TAL"/>
              <w:rPr>
                <w:lang w:eastAsia="ko-KR"/>
              </w:rPr>
            </w:pPr>
            <w:r w:rsidRPr="00E9603C">
              <w:rPr>
                <w:lang w:eastAsia="ko-KR"/>
              </w:rPr>
              <w:t xml:space="preserve">Identifies the data network name (e.g. internet) </w:t>
            </w:r>
            <w:r w:rsidRPr="00E9603C">
              <w:t>for which analytics information is provided</w:t>
            </w:r>
          </w:p>
        </w:tc>
      </w:tr>
      <w:tr w:rsidR="009166E9" w:rsidRPr="00E9603C" w14:paraId="32C3C554" w14:textId="77777777">
        <w:trPr>
          <w:cantSplit/>
        </w:trPr>
        <w:tc>
          <w:tcPr>
            <w:tcW w:w="2972" w:type="dxa"/>
            <w:vAlign w:val="center"/>
          </w:tcPr>
          <w:p w14:paraId="4AA6A87F" w14:textId="77777777" w:rsidR="009166E9" w:rsidRPr="00E9603C" w:rsidRDefault="009166E9">
            <w:pPr>
              <w:pStyle w:val="TAL"/>
              <w:rPr>
                <w:lang w:eastAsia="ko-KR"/>
              </w:rPr>
            </w:pPr>
            <w:r w:rsidRPr="00E9603C">
              <w:rPr>
                <w:lang w:eastAsia="ko-KR"/>
              </w:rPr>
              <w:t>Flow descriptor</w:t>
            </w:r>
          </w:p>
        </w:tc>
        <w:tc>
          <w:tcPr>
            <w:tcW w:w="6657" w:type="dxa"/>
            <w:vAlign w:val="center"/>
          </w:tcPr>
          <w:p w14:paraId="769AFC08" w14:textId="77777777" w:rsidR="009166E9" w:rsidRPr="00E9603C" w:rsidRDefault="009166E9">
            <w:pPr>
              <w:pStyle w:val="TAL"/>
              <w:rPr>
                <w:lang w:eastAsia="ko-KR"/>
              </w:rPr>
            </w:pPr>
            <w:r w:rsidRPr="00E9603C">
              <w:rPr>
                <w:lang w:eastAsia="ko-KR"/>
              </w:rPr>
              <w:t xml:space="preserve">Flow descriptor containing 3-tuple, server side (destination address, port, and protocol) </w:t>
            </w:r>
          </w:p>
        </w:tc>
      </w:tr>
      <w:tr w:rsidR="009166E9" w:rsidRPr="00E9603C" w14:paraId="03ACABC3" w14:textId="77777777">
        <w:trPr>
          <w:cantSplit/>
        </w:trPr>
        <w:tc>
          <w:tcPr>
            <w:tcW w:w="2972" w:type="dxa"/>
            <w:vAlign w:val="center"/>
          </w:tcPr>
          <w:p w14:paraId="1B75FC43" w14:textId="77777777" w:rsidR="009166E9" w:rsidRPr="00E9603C" w:rsidRDefault="009166E9">
            <w:pPr>
              <w:pStyle w:val="TAL"/>
              <w:rPr>
                <w:lang w:eastAsia="ko-KR"/>
              </w:rPr>
            </w:pPr>
            <w:r w:rsidRPr="00E9603C">
              <w:rPr>
                <w:lang w:eastAsia="ko-KR"/>
              </w:rPr>
              <w:t>URL</w:t>
            </w:r>
          </w:p>
        </w:tc>
        <w:tc>
          <w:tcPr>
            <w:tcW w:w="6657" w:type="dxa"/>
            <w:vAlign w:val="center"/>
          </w:tcPr>
          <w:p w14:paraId="185B5A87" w14:textId="77777777" w:rsidR="009166E9" w:rsidRPr="00E9603C" w:rsidRDefault="009166E9">
            <w:pPr>
              <w:pStyle w:val="TAL"/>
              <w:rPr>
                <w:lang w:eastAsia="ko-KR"/>
              </w:rPr>
            </w:pPr>
            <w:r w:rsidRPr="00E9603C">
              <w:rPr>
                <w:lang w:eastAsia="ko-KR"/>
              </w:rPr>
              <w:t xml:space="preserve">the significant parts of the URL to be matched, e.g. host name defined in  </w:t>
            </w:r>
          </w:p>
        </w:tc>
      </w:tr>
      <w:tr w:rsidR="009166E9" w:rsidRPr="00E9603C" w14:paraId="3E4A449D" w14:textId="77777777">
        <w:trPr>
          <w:cantSplit/>
        </w:trPr>
        <w:tc>
          <w:tcPr>
            <w:tcW w:w="2972" w:type="dxa"/>
            <w:vAlign w:val="center"/>
          </w:tcPr>
          <w:p w14:paraId="12460C98" w14:textId="77777777" w:rsidR="009166E9" w:rsidRPr="00E9603C" w:rsidRDefault="009166E9">
            <w:pPr>
              <w:pStyle w:val="TAL"/>
              <w:rPr>
                <w:lang w:eastAsia="ko-KR"/>
              </w:rPr>
            </w:pPr>
            <w:r w:rsidRPr="00E9603C">
              <w:rPr>
                <w:lang w:eastAsia="ko-KR"/>
              </w:rPr>
              <w:t>Domain name information</w:t>
            </w:r>
          </w:p>
        </w:tc>
        <w:tc>
          <w:tcPr>
            <w:tcW w:w="6657" w:type="dxa"/>
            <w:vAlign w:val="center"/>
          </w:tcPr>
          <w:p w14:paraId="245DD1E7" w14:textId="77777777" w:rsidR="009166E9" w:rsidRPr="00E9603C" w:rsidRDefault="009166E9">
            <w:pPr>
              <w:pStyle w:val="TAL"/>
            </w:pPr>
            <w:r w:rsidRPr="00E9603C">
              <w:t>a Domain name matching criteria and information about applicable protocol(s).</w:t>
            </w:r>
          </w:p>
        </w:tc>
      </w:tr>
    </w:tbl>
    <w:p w14:paraId="42370FA1" w14:textId="77777777" w:rsidR="009166E9" w:rsidRPr="00E9603C" w:rsidRDefault="009166E9">
      <w:pPr>
        <w:rPr>
          <w:lang w:eastAsia="ko-KR"/>
        </w:rPr>
      </w:pPr>
    </w:p>
    <w:p w14:paraId="555F7019" w14:textId="77777777" w:rsidR="009166E9" w:rsidRPr="00E9603C" w:rsidRDefault="009166E9">
      <w:pPr>
        <w:pStyle w:val="Heading3"/>
      </w:pPr>
      <w:bookmarkStart w:id="10230" w:name="_Toc8856"/>
      <w:bookmarkStart w:id="10231" w:name="_Toc54770215"/>
      <w:bookmarkStart w:id="10232" w:name="_Toc57201379"/>
      <w:bookmarkStart w:id="10233" w:name="_Toc54779567"/>
      <w:bookmarkStart w:id="10234" w:name="_Toc54786527"/>
      <w:bookmarkStart w:id="10235" w:name="_Toc25772"/>
      <w:bookmarkStart w:id="10236" w:name="_Toc31096557"/>
      <w:bookmarkStart w:id="10237" w:name="_Toc50579620"/>
      <w:bookmarkStart w:id="10238" w:name="_Toc50022586"/>
      <w:bookmarkStart w:id="10239" w:name="_Toc50309888"/>
      <w:bookmarkStart w:id="10240" w:name="_Toc50021882"/>
      <w:bookmarkStart w:id="10241" w:name="_Toc50021313"/>
      <w:bookmarkStart w:id="10242" w:name="_Toc42779251"/>
      <w:bookmarkStart w:id="10243" w:name="_Toc2732"/>
      <w:bookmarkStart w:id="10244" w:name="_Toc42770195"/>
      <w:bookmarkStart w:id="10245" w:name="_Toc26431245"/>
      <w:bookmarkStart w:id="10246" w:name="_Toc44004504"/>
      <w:bookmarkStart w:id="10247" w:name="_Toc26764"/>
      <w:bookmarkStart w:id="10248" w:name="_Toc13932"/>
      <w:bookmarkStart w:id="10249" w:name="_Toc4071"/>
      <w:bookmarkStart w:id="10250" w:name="_Toc28874"/>
      <w:bookmarkStart w:id="10251" w:name="_Toc30694643"/>
      <w:bookmarkStart w:id="10252" w:name="_Toc26386439"/>
      <w:bookmarkStart w:id="10253" w:name="_Toc43393332"/>
      <w:bookmarkStart w:id="10254" w:name="_Toc32016"/>
      <w:bookmarkStart w:id="10255" w:name="_Toc50023820"/>
      <w:bookmarkStart w:id="10256" w:name="_Toc50023235"/>
      <w:bookmarkStart w:id="10257" w:name="_Toc57641417"/>
      <w:bookmarkStart w:id="10258" w:name="_Toc59101770"/>
      <w:r w:rsidRPr="00E9603C">
        <w:t>6.</w:t>
      </w:r>
      <w:r w:rsidRPr="00E9603C">
        <w:rPr>
          <w:lang w:eastAsia="zh-CN"/>
        </w:rPr>
        <w:t>46</w:t>
      </w:r>
      <w:r w:rsidRPr="00E9603C">
        <w:t>.4</w:t>
      </w:r>
      <w:r w:rsidRPr="00E9603C">
        <w:tab/>
        <w:t>Procedures</w:t>
      </w:r>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495C5C67" w14:textId="77777777" w:rsidR="009166E9" w:rsidRPr="00E9603C" w:rsidRDefault="009166E9">
      <w:r w:rsidRPr="00E9603C">
        <w:rPr>
          <w:lang w:eastAsia="ko-KR"/>
        </w:rPr>
        <w:t>For the procedure to extract the unique characteristic of application traffic such as traffic pattern, URL, and/or domain name related information. The procedure depicted in 6.</w:t>
      </w:r>
      <w:r w:rsidRPr="00E9603C">
        <w:rPr>
          <w:lang w:eastAsia="zh-CN"/>
        </w:rPr>
        <w:t>46</w:t>
      </w:r>
      <w:r w:rsidRPr="00E9603C">
        <w:rPr>
          <w:lang w:eastAsia="ko-KR"/>
        </w:rPr>
        <w:t>.4-1 shows new application detection analytics and store as PFDs by NEF.</w:t>
      </w:r>
    </w:p>
    <w:p w14:paraId="7751B5C7" w14:textId="77777777" w:rsidR="009166E9" w:rsidRPr="00E9603C" w:rsidRDefault="009166E9">
      <w:pPr>
        <w:pStyle w:val="TH"/>
      </w:pPr>
      <w:r w:rsidRPr="00E9603C">
        <w:object w:dxaOrig="8975" w:dyaOrig="5285" w14:anchorId="74C2A251">
          <v:shape id="_x0000_i1126" type="#_x0000_t75" style="width:460pt;height:271pt;mso-position-horizontal-relative:page;mso-position-vertical-relative:page" o:ole="">
            <v:imagedata r:id="rId200" o:title=""/>
          </v:shape>
          <o:OLEObject Type="Embed" ProgID="Visio.Drawing.15" ShapeID="_x0000_i1126" DrawAspect="Content" ObjectID="_1669716032" r:id="rId201"/>
        </w:object>
      </w:r>
    </w:p>
    <w:p w14:paraId="14B795BF" w14:textId="77777777" w:rsidR="009166E9" w:rsidRPr="00E9603C" w:rsidRDefault="009166E9">
      <w:pPr>
        <w:pStyle w:val="TF"/>
        <w:rPr>
          <w:lang w:eastAsia="zh-CN"/>
        </w:rPr>
      </w:pPr>
      <w:r w:rsidRPr="00E9603C">
        <w:t>Figure 6.46.4-1: A procedure to extract application characteristics</w:t>
      </w:r>
    </w:p>
    <w:p w14:paraId="61F87D01" w14:textId="77777777" w:rsidR="009166E9" w:rsidRPr="00E9603C" w:rsidRDefault="009166E9">
      <w:pPr>
        <w:pStyle w:val="B1"/>
        <w:rPr>
          <w:lang w:eastAsia="zh-CN"/>
        </w:rPr>
      </w:pPr>
      <w:r w:rsidRPr="00E9603C">
        <w:rPr>
          <w:lang w:eastAsia="zh-CN"/>
        </w:rPr>
        <w:t>1.</w:t>
      </w:r>
      <w:r w:rsidRPr="00E9603C">
        <w:rPr>
          <w:lang w:eastAsia="zh-CN"/>
        </w:rPr>
        <w:tab/>
        <w:t>NEF request to NWDAF to request application detection information. This request maybe be triggered by local configuration or OAM.</w:t>
      </w:r>
    </w:p>
    <w:p w14:paraId="14E0672F" w14:textId="77777777" w:rsidR="009166E9" w:rsidRPr="00E9603C" w:rsidRDefault="009166E9">
      <w:pPr>
        <w:pStyle w:val="B1"/>
        <w:rPr>
          <w:lang w:eastAsia="zh-CN"/>
        </w:rPr>
      </w:pPr>
      <w:r w:rsidRPr="00E9603C">
        <w:rPr>
          <w:lang w:eastAsia="zh-CN"/>
        </w:rPr>
        <w:t>2.</w:t>
      </w:r>
      <w:r w:rsidRPr="00E9603C">
        <w:rPr>
          <w:lang w:eastAsia="zh-CN"/>
        </w:rPr>
        <w:tab/>
        <w:t>A target UE establishes PDU session for communication.</w:t>
      </w:r>
    </w:p>
    <w:p w14:paraId="7FE3250D" w14:textId="77777777" w:rsidR="009166E9" w:rsidRPr="00E9603C" w:rsidRDefault="009166E9">
      <w:pPr>
        <w:pStyle w:val="B1"/>
        <w:rPr>
          <w:lang w:eastAsia="zh-CN"/>
        </w:rPr>
      </w:pPr>
      <w:r w:rsidRPr="00E9603C">
        <w:rPr>
          <w:lang w:eastAsia="zh-CN"/>
        </w:rPr>
        <w:t>3.</w:t>
      </w:r>
      <w:r w:rsidRPr="00E9603C">
        <w:rPr>
          <w:lang w:eastAsia="zh-CN"/>
        </w:rPr>
        <w:tab/>
        <w:t>NWDAF request to subscribe session related information and request the UPF to report URL, Domain name part, and IP 3-tuples of packets from unknown application.</w:t>
      </w:r>
    </w:p>
    <w:p w14:paraId="48115FA7" w14:textId="77777777" w:rsidR="009166E9" w:rsidRPr="00E9603C" w:rsidRDefault="009166E9">
      <w:pPr>
        <w:pStyle w:val="B1"/>
        <w:rPr>
          <w:lang w:eastAsia="zh-CN"/>
        </w:rPr>
      </w:pPr>
      <w:r w:rsidRPr="00E9603C">
        <w:rPr>
          <w:lang w:eastAsia="zh-CN"/>
        </w:rPr>
        <w:t>4.</w:t>
      </w:r>
      <w:r w:rsidRPr="00E9603C">
        <w:rPr>
          <w:lang w:eastAsia="zh-CN"/>
        </w:rPr>
        <w:tab/>
        <w:t>A NWDAF extracts the application traffic characteristics.</w:t>
      </w:r>
    </w:p>
    <w:p w14:paraId="5D8F744A" w14:textId="77777777" w:rsidR="009166E9" w:rsidRPr="00E9603C" w:rsidRDefault="009166E9">
      <w:pPr>
        <w:pStyle w:val="B1"/>
        <w:rPr>
          <w:lang w:eastAsia="zh-CN"/>
        </w:rPr>
      </w:pPr>
      <w:r w:rsidRPr="00E9603C">
        <w:rPr>
          <w:lang w:eastAsia="zh-CN"/>
        </w:rPr>
        <w:t>5.</w:t>
      </w:r>
      <w:r w:rsidRPr="00E9603C">
        <w:rPr>
          <w:lang w:eastAsia="zh-CN"/>
        </w:rPr>
        <w:tab/>
        <w:t>NWDAF notifies the analytic to the NEF with outputs defined in Table 6.46.3-1.</w:t>
      </w:r>
    </w:p>
    <w:p w14:paraId="636D26ED" w14:textId="77777777" w:rsidR="009166E9" w:rsidRPr="00E9603C" w:rsidRDefault="009166E9">
      <w:pPr>
        <w:pStyle w:val="Heading3"/>
        <w:rPr>
          <w:lang w:eastAsia="zh-CN"/>
        </w:rPr>
      </w:pPr>
      <w:bookmarkStart w:id="10259" w:name="_Toc4067"/>
      <w:bookmarkStart w:id="10260" w:name="_Toc8702"/>
      <w:bookmarkStart w:id="10261" w:name="_Toc8549"/>
      <w:bookmarkStart w:id="10262" w:name="_Toc42770196"/>
      <w:bookmarkStart w:id="10263" w:name="_Toc50022587"/>
      <w:bookmarkStart w:id="10264" w:name="_Toc13806"/>
      <w:bookmarkStart w:id="10265" w:name="_Toc43393333"/>
      <w:bookmarkStart w:id="10266" w:name="_Toc16351"/>
      <w:bookmarkStart w:id="10267" w:name="_Toc50021314"/>
      <w:bookmarkStart w:id="10268" w:name="_Toc50579621"/>
      <w:bookmarkStart w:id="10269" w:name="_Toc21057"/>
      <w:bookmarkStart w:id="10270" w:name="_Toc50309889"/>
      <w:bookmarkStart w:id="10271" w:name="_Toc28213"/>
      <w:bookmarkStart w:id="10272" w:name="_Toc42779252"/>
      <w:bookmarkStart w:id="10273" w:name="_Toc50021883"/>
      <w:bookmarkStart w:id="10274" w:name="_Toc12467"/>
      <w:bookmarkStart w:id="10275" w:name="_Toc50023236"/>
      <w:bookmarkStart w:id="10276" w:name="_Toc50023821"/>
      <w:bookmarkStart w:id="10277" w:name="_Toc54770216"/>
      <w:bookmarkStart w:id="10278" w:name="_Toc54779568"/>
      <w:bookmarkStart w:id="10279" w:name="_Toc44004505"/>
      <w:bookmarkStart w:id="10280" w:name="_Toc54786528"/>
      <w:bookmarkStart w:id="10281" w:name="_Toc57201380"/>
      <w:bookmarkStart w:id="10282" w:name="_Toc57641418"/>
      <w:bookmarkStart w:id="10283" w:name="_Toc59101771"/>
      <w:r w:rsidRPr="00E9603C">
        <w:rPr>
          <w:lang w:eastAsia="zh-CN"/>
        </w:rPr>
        <w:t>6.46.5</w:t>
      </w:r>
      <w:r w:rsidRPr="00E9603C">
        <w:rPr>
          <w:lang w:eastAsia="zh-CN"/>
        </w:rPr>
        <w:tab/>
      </w:r>
      <w:r w:rsidRPr="00E9603C">
        <w:t>Impacts on services, entities and interfaces</w:t>
      </w:r>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p>
    <w:p w14:paraId="6D7B4F73" w14:textId="77777777" w:rsidR="009166E9" w:rsidRPr="00E9603C" w:rsidRDefault="009166E9">
      <w:pPr>
        <w:rPr>
          <w:lang w:eastAsia="ko-KR"/>
        </w:rPr>
      </w:pPr>
      <w:r w:rsidRPr="00E9603C">
        <w:rPr>
          <w:lang w:eastAsia="ko-KR"/>
        </w:rPr>
        <w:t>NWDAF:</w:t>
      </w:r>
    </w:p>
    <w:p w14:paraId="2EA3EA8F" w14:textId="77777777" w:rsidR="009166E9" w:rsidRPr="00E9603C" w:rsidRDefault="009166E9">
      <w:pPr>
        <w:pStyle w:val="B1"/>
        <w:rPr>
          <w:lang w:eastAsia="ko-KR"/>
        </w:rPr>
      </w:pPr>
      <w:r w:rsidRPr="00E9603C">
        <w:rPr>
          <w:lang w:eastAsia="ko-KR"/>
        </w:rPr>
        <w:t>-</w:t>
      </w:r>
      <w:r w:rsidRPr="00E9603C">
        <w:rPr>
          <w:lang w:eastAsia="ko-KR"/>
        </w:rPr>
        <w:tab/>
        <w:t>Needs to provide a new analytic for application detection information.</w:t>
      </w:r>
    </w:p>
    <w:p w14:paraId="616A4C7C" w14:textId="77777777" w:rsidR="009166E9" w:rsidRPr="00E9603C" w:rsidRDefault="009166E9">
      <w:pPr>
        <w:pStyle w:val="B1"/>
        <w:rPr>
          <w:lang w:eastAsia="ko-KR"/>
        </w:rPr>
      </w:pPr>
      <w:r w:rsidRPr="00E9603C">
        <w:rPr>
          <w:lang w:eastAsia="ko-KR"/>
        </w:rPr>
        <w:t>-</w:t>
      </w:r>
      <w:r w:rsidRPr="00E9603C">
        <w:rPr>
          <w:lang w:eastAsia="ko-KR"/>
        </w:rPr>
        <w:tab/>
        <w:t>Needs to process user plane data for extracting traffic characteristics.</w:t>
      </w:r>
    </w:p>
    <w:p w14:paraId="46051766" w14:textId="77777777" w:rsidR="009166E9" w:rsidRPr="00E9603C" w:rsidRDefault="009166E9">
      <w:pPr>
        <w:rPr>
          <w:lang w:eastAsia="ko-KR"/>
        </w:rPr>
      </w:pPr>
      <w:r w:rsidRPr="00E9603C">
        <w:rPr>
          <w:lang w:eastAsia="ko-KR"/>
        </w:rPr>
        <w:t>UPF:</w:t>
      </w:r>
    </w:p>
    <w:p w14:paraId="4C5F828A" w14:textId="77777777" w:rsidR="009166E9" w:rsidRPr="00E9603C" w:rsidRDefault="009166E9">
      <w:pPr>
        <w:pStyle w:val="B1"/>
        <w:rPr>
          <w:lang w:eastAsia="zh-CN"/>
        </w:rPr>
      </w:pPr>
      <w:r w:rsidRPr="00E9603C">
        <w:rPr>
          <w:lang w:eastAsia="ko-KR"/>
        </w:rPr>
        <w:t>-</w:t>
      </w:r>
      <w:r w:rsidRPr="00E9603C">
        <w:rPr>
          <w:lang w:eastAsia="ko-KR"/>
        </w:rPr>
        <w:tab/>
      </w:r>
      <w:r w:rsidRPr="00E9603C">
        <w:rPr>
          <w:lang w:eastAsia="zh-CN"/>
        </w:rPr>
        <w:t>Needs to report URL, Domain name part, and IP 3-tuples of packets from unknown application to NWDAF.</w:t>
      </w:r>
    </w:p>
    <w:p w14:paraId="071FC3D9" w14:textId="77777777" w:rsidR="009166E9" w:rsidRPr="00E9603C" w:rsidRDefault="009166E9">
      <w:pPr>
        <w:pStyle w:val="B1"/>
        <w:rPr>
          <w:lang w:eastAsia="zh-CN"/>
        </w:rPr>
      </w:pPr>
      <w:r w:rsidRPr="00E9603C">
        <w:rPr>
          <w:lang w:eastAsia="ko-KR"/>
        </w:rPr>
        <w:t>-</w:t>
      </w:r>
      <w:r w:rsidRPr="00E9603C">
        <w:rPr>
          <w:lang w:eastAsia="ko-KR"/>
        </w:rPr>
        <w:tab/>
      </w:r>
      <w:r w:rsidRPr="00E9603C">
        <w:rPr>
          <w:lang w:eastAsia="zh-CN"/>
        </w:rPr>
        <w:t>Needs to provide requested sessions statistics including data volume, data duration, QoS flow bit rate and packet transmission.</w:t>
      </w:r>
    </w:p>
    <w:p w14:paraId="68A91BE5" w14:textId="77777777" w:rsidR="009166E9" w:rsidRPr="00E9603C" w:rsidRDefault="009166E9">
      <w:pPr>
        <w:rPr>
          <w:lang w:eastAsia="zh-CN"/>
        </w:rPr>
      </w:pPr>
      <w:bookmarkStart w:id="10284" w:name="_Toc44004506"/>
      <w:bookmarkStart w:id="10285" w:name="_Toc50022588"/>
      <w:bookmarkStart w:id="10286" w:name="_Toc18471"/>
      <w:bookmarkStart w:id="10287" w:name="_Toc26773891"/>
      <w:bookmarkStart w:id="10288" w:name="_Toc11777"/>
      <w:bookmarkStart w:id="10289" w:name="_Toc23255036"/>
      <w:bookmarkStart w:id="10290" w:name="_Toc50023822"/>
      <w:bookmarkStart w:id="10291" w:name="_Toc17097"/>
      <w:bookmarkStart w:id="10292" w:name="_Toc14225"/>
      <w:bookmarkStart w:id="10293" w:name="_Toc12664"/>
      <w:bookmarkStart w:id="10294" w:name="_Toc50023237"/>
      <w:bookmarkStart w:id="10295" w:name="_Toc17335"/>
      <w:bookmarkStart w:id="10296" w:name="_Toc50021315"/>
      <w:bookmarkStart w:id="10297" w:name="_Toc29467"/>
      <w:bookmarkStart w:id="10298" w:name="_Toc43393334"/>
      <w:bookmarkStart w:id="10299" w:name="_Toc26346408"/>
      <w:bookmarkStart w:id="10300" w:name="_Toc19097"/>
      <w:bookmarkStart w:id="10301" w:name="_Toc26346621"/>
      <w:bookmarkStart w:id="10302" w:name="_Toc8368"/>
      <w:bookmarkStart w:id="10303" w:name="_Toc19801"/>
      <w:bookmarkStart w:id="10304" w:name="_Toc42779253"/>
      <w:bookmarkStart w:id="10305" w:name="_Toc50021884"/>
      <w:bookmarkStart w:id="10306" w:name="_Toc50579622"/>
      <w:bookmarkStart w:id="10307" w:name="_Toc50309890"/>
      <w:bookmarkStart w:id="10308" w:name="_Toc25529"/>
      <w:bookmarkStart w:id="10309" w:name="_Toc1043"/>
      <w:bookmarkStart w:id="10310" w:name="_Toc16681"/>
      <w:bookmarkStart w:id="10311" w:name="_Toc11638"/>
      <w:bookmarkStart w:id="10312" w:name="_Toc32637"/>
      <w:bookmarkStart w:id="10313" w:name="_Toc19467"/>
      <w:bookmarkStart w:id="10314" w:name="_Toc42770197"/>
      <w:bookmarkStart w:id="10315" w:name="_Toc25082"/>
      <w:bookmarkStart w:id="10316" w:name="_Toc3053"/>
      <w:r w:rsidRPr="00E9603C">
        <w:rPr>
          <w:lang w:eastAsia="zh-CN"/>
        </w:rPr>
        <w:t>NEF (PFDF):</w:t>
      </w:r>
    </w:p>
    <w:p w14:paraId="3AA005A5" w14:textId="77777777" w:rsidR="009166E9" w:rsidRPr="00E9603C" w:rsidRDefault="009166E9">
      <w:pPr>
        <w:pStyle w:val="B1"/>
        <w:rPr>
          <w:lang w:eastAsia="zh-CN"/>
        </w:rPr>
      </w:pPr>
      <w:r w:rsidRPr="00E9603C">
        <w:rPr>
          <w:lang w:eastAsia="zh-CN"/>
        </w:rPr>
        <w:t>-</w:t>
      </w:r>
      <w:r w:rsidRPr="00E9603C">
        <w:rPr>
          <w:lang w:eastAsia="zh-CN"/>
        </w:rPr>
        <w:tab/>
        <w:t>Supports to consume new PFD information from NWDAF.</w:t>
      </w:r>
    </w:p>
    <w:p w14:paraId="28056289" w14:textId="77777777" w:rsidR="009166E9" w:rsidRPr="00E9603C" w:rsidRDefault="009166E9">
      <w:pPr>
        <w:pStyle w:val="B1"/>
        <w:rPr>
          <w:lang w:eastAsia="en-US"/>
        </w:rPr>
      </w:pPr>
      <w:r w:rsidRPr="00E9603C">
        <w:rPr>
          <w:lang w:eastAsia="zh-CN"/>
        </w:rPr>
        <w:t>-</w:t>
      </w:r>
      <w:r w:rsidRPr="00E9603C">
        <w:rPr>
          <w:lang w:eastAsia="zh-CN"/>
        </w:rPr>
        <w:tab/>
      </w:r>
      <w:r w:rsidRPr="00E9603C">
        <w:rPr>
          <w:rFonts w:eastAsia="MS Mincho"/>
        </w:rPr>
        <w:t xml:space="preserve">Supports to check </w:t>
      </w:r>
      <w:r w:rsidRPr="00E9603C">
        <w:rPr>
          <w:sz w:val="21"/>
          <w:szCs w:val="21"/>
        </w:rPr>
        <w:t>if new PFD information has been locally stored or stored in the UDR, if not, the NEF should store new PFD information into the UDR.</w:t>
      </w:r>
    </w:p>
    <w:p w14:paraId="71A1E235" w14:textId="77777777" w:rsidR="009166E9" w:rsidRPr="00E9603C" w:rsidRDefault="009166E9">
      <w:pPr>
        <w:pStyle w:val="Heading2"/>
      </w:pPr>
      <w:bookmarkStart w:id="10317" w:name="_Toc54770217"/>
      <w:bookmarkStart w:id="10318" w:name="_Toc57201381"/>
      <w:bookmarkStart w:id="10319" w:name="_Toc54779569"/>
      <w:bookmarkStart w:id="10320" w:name="_Toc54786529"/>
      <w:bookmarkStart w:id="10321" w:name="_Toc57641419"/>
      <w:bookmarkStart w:id="10322" w:name="_Toc59101772"/>
      <w:r w:rsidRPr="00E9603C">
        <w:rPr>
          <w:lang w:eastAsia="zh-CN"/>
        </w:rPr>
        <w:t>6.47</w:t>
      </w:r>
      <w:r w:rsidRPr="00E9603C">
        <w:rPr>
          <w:lang w:eastAsia="ko-KR"/>
        </w:rPr>
        <w:tab/>
      </w:r>
      <w:r w:rsidRPr="00E9603C">
        <w:t>Solution</w:t>
      </w:r>
      <w:r w:rsidRPr="00E9603C">
        <w:rPr>
          <w:lang w:eastAsia="zh-CN"/>
        </w:rPr>
        <w:t xml:space="preserve"> #47</w:t>
      </w:r>
      <w:r w:rsidRPr="00E9603C">
        <w:t>: UE Presence Pattern analytics to support edge computing</w:t>
      </w:r>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14"/>
      <w:bookmarkEnd w:id="10315"/>
      <w:bookmarkEnd w:id="10316"/>
      <w:bookmarkEnd w:id="10317"/>
      <w:bookmarkEnd w:id="10318"/>
      <w:bookmarkEnd w:id="10319"/>
      <w:bookmarkEnd w:id="10320"/>
      <w:bookmarkEnd w:id="10321"/>
      <w:bookmarkEnd w:id="10322"/>
    </w:p>
    <w:p w14:paraId="6A6FED2F" w14:textId="77777777" w:rsidR="009166E9" w:rsidRPr="00E9603C" w:rsidRDefault="009166E9">
      <w:pPr>
        <w:pStyle w:val="Heading3"/>
      </w:pPr>
      <w:bookmarkStart w:id="10323" w:name="_Toc26222"/>
      <w:bookmarkStart w:id="10324" w:name="_Toc43393335"/>
      <w:bookmarkStart w:id="10325" w:name="_Toc28306"/>
      <w:bookmarkStart w:id="10326" w:name="_Toc57201382"/>
      <w:bookmarkStart w:id="10327" w:name="_Toc8980"/>
      <w:bookmarkStart w:id="10328" w:name="_Toc23691"/>
      <w:bookmarkStart w:id="10329" w:name="_Toc26346622"/>
      <w:bookmarkStart w:id="10330" w:name="_Toc50023823"/>
      <w:bookmarkStart w:id="10331" w:name="_Toc50023238"/>
      <w:bookmarkStart w:id="10332" w:name="_Toc42779254"/>
      <w:bookmarkStart w:id="10333" w:name="_Toc50022589"/>
      <w:bookmarkStart w:id="10334" w:name="_Toc26773892"/>
      <w:bookmarkStart w:id="10335" w:name="_Toc13339"/>
      <w:bookmarkStart w:id="10336" w:name="_Toc11965"/>
      <w:bookmarkStart w:id="10337" w:name="_Toc26346409"/>
      <w:bookmarkStart w:id="10338" w:name="_Toc12743"/>
      <w:bookmarkStart w:id="10339" w:name="_Toc19997"/>
      <w:bookmarkStart w:id="10340" w:name="_Toc4303"/>
      <w:bookmarkStart w:id="10341" w:name="_Toc500949099"/>
      <w:bookmarkStart w:id="10342" w:name="_Toc23255037"/>
      <w:bookmarkStart w:id="10343" w:name="_Toc9255"/>
      <w:bookmarkStart w:id="10344" w:name="_Toc50309891"/>
      <w:bookmarkStart w:id="10345" w:name="_Toc7029"/>
      <w:bookmarkStart w:id="10346" w:name="_Toc25751"/>
      <w:bookmarkStart w:id="10347" w:name="_Toc54786530"/>
      <w:bookmarkStart w:id="10348" w:name="_Toc54779570"/>
      <w:bookmarkStart w:id="10349" w:name="_Toc54770218"/>
      <w:bookmarkStart w:id="10350" w:name="_Toc50579623"/>
      <w:bookmarkStart w:id="10351" w:name="_Toc42770198"/>
      <w:bookmarkStart w:id="10352" w:name="_Toc50021885"/>
      <w:bookmarkStart w:id="10353" w:name="_Toc50021316"/>
      <w:bookmarkStart w:id="10354" w:name="_Toc44004507"/>
      <w:bookmarkStart w:id="10355" w:name="_Toc57641420"/>
      <w:bookmarkStart w:id="10356" w:name="_Toc59101773"/>
      <w:r w:rsidRPr="00E9603C">
        <w:t>6.</w:t>
      </w:r>
      <w:r w:rsidRPr="00E9603C">
        <w:rPr>
          <w:lang w:eastAsia="zh-CN"/>
        </w:rPr>
        <w:t>47</w:t>
      </w:r>
      <w:r w:rsidRPr="00E9603C">
        <w:t>.1</w:t>
      </w:r>
      <w:r w:rsidRPr="00E9603C">
        <w:tab/>
        <w:t>Description</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p>
    <w:p w14:paraId="62EB0D7F" w14:textId="77777777" w:rsidR="009166E9" w:rsidRPr="00E9603C" w:rsidRDefault="009166E9">
      <w:pPr>
        <w:pStyle w:val="Heading4"/>
        <w:rPr>
          <w:rFonts w:eastAsia="MS Mincho"/>
        </w:rPr>
      </w:pPr>
      <w:bookmarkStart w:id="10357" w:name="_Toc57201383"/>
      <w:bookmarkStart w:id="10358" w:name="_Toc500949101"/>
      <w:bookmarkStart w:id="10359" w:name="_Toc57641421"/>
      <w:bookmarkStart w:id="10360" w:name="_Toc59101774"/>
      <w:r w:rsidRPr="00E9603C">
        <w:rPr>
          <w:lang w:eastAsia="ko-KR"/>
        </w:rPr>
        <w:t>6.47.1.1</w:t>
      </w:r>
      <w:r w:rsidRPr="00E9603C">
        <w:rPr>
          <w:lang w:eastAsia="ko-KR"/>
        </w:rPr>
        <w:tab/>
        <w:t>Overview</w:t>
      </w:r>
      <w:bookmarkEnd w:id="10357"/>
      <w:bookmarkEnd w:id="10359"/>
      <w:bookmarkEnd w:id="10360"/>
    </w:p>
    <w:p w14:paraId="6E71B0C7" w14:textId="77777777" w:rsidR="009166E9" w:rsidRPr="00E9603C" w:rsidRDefault="009166E9">
      <w:r w:rsidRPr="00E9603C">
        <w:t xml:space="preserve">The solution addresses Key Issue #16: UP optimization for edge computing. It supports the efficient UP resource usage in the edge computing, especially, in case of LADN, with </w:t>
      </w:r>
      <w:r w:rsidRPr="00E9603C">
        <w:rPr>
          <w:color w:val="auto"/>
          <w:lang w:eastAsia="zh-CN"/>
        </w:rPr>
        <w:t>UE Presence Pattern analytics</w:t>
      </w:r>
      <w:r w:rsidRPr="00E9603C">
        <w:t>.</w:t>
      </w:r>
    </w:p>
    <w:p w14:paraId="1A97B4DC" w14:textId="77777777" w:rsidR="009166E9" w:rsidRPr="00E9603C" w:rsidRDefault="009166E9">
      <w:r w:rsidRPr="00E9603C">
        <w:rPr>
          <w:lang w:eastAsia="ko-KR"/>
        </w:rPr>
        <w:t xml:space="preserve">As described in </w:t>
      </w:r>
      <w:r w:rsidRPr="00E9603C">
        <w:t xml:space="preserve">clause 5.6.5 of </w:t>
      </w:r>
      <w:r w:rsidR="00E9603C" w:rsidRPr="00E9603C">
        <w:t>TS</w:t>
      </w:r>
      <w:r w:rsidR="00E9603C">
        <w:t> </w:t>
      </w:r>
      <w:r w:rsidR="00E9603C" w:rsidRPr="00E9603C">
        <w:t>23.501</w:t>
      </w:r>
      <w:r w:rsidR="00E9603C">
        <w:t> </w:t>
      </w:r>
      <w:r w:rsidR="00E9603C" w:rsidRPr="00E9603C">
        <w:t>[</w:t>
      </w:r>
      <w:r w:rsidRPr="00E9603C">
        <w:t xml:space="preserve">2], </w:t>
      </w:r>
      <w:r w:rsidRPr="00E9603C">
        <w:rPr>
          <w:lang w:eastAsia="ko-KR"/>
        </w:rPr>
        <w:t xml:space="preserve">the SMF takes actions (e.g. </w:t>
      </w:r>
      <w:r w:rsidRPr="00E9603C">
        <w:t>release the PDU Session immediately or deactivate the user plane connection for the PDU Session with maintaining the PDU Session</w:t>
      </w:r>
      <w:r w:rsidRPr="00E9603C">
        <w:rPr>
          <w:lang w:eastAsia="ko-KR"/>
        </w:rPr>
        <w:t xml:space="preserve">) based on operator's policy, with the notification </w:t>
      </w:r>
      <w:bookmarkStart w:id="10361" w:name="OLE_LINK139"/>
      <w:bookmarkStart w:id="10362" w:name="OLE_LINK138"/>
      <w:r w:rsidRPr="00E9603C">
        <w:rPr>
          <w:lang w:eastAsia="ko-KR"/>
        </w:rPr>
        <w:t>about the UE Presence in</w:t>
      </w:r>
      <w:bookmarkEnd w:id="10361"/>
      <w:bookmarkEnd w:id="10362"/>
      <w:r w:rsidRPr="00E9603C">
        <w:t xml:space="preserve"> LADN service area notified by AMF (i.e. IN, OUT, or UNKNOWN). This solution provides UE Presence Pattern analytics from NWDAF to SMF, and it may have an effect on operator's policy configured in SMF to support edge computing, especially LADN service.</w:t>
      </w:r>
    </w:p>
    <w:p w14:paraId="49022B6C" w14:textId="77777777" w:rsidR="009166E9" w:rsidRPr="00E9603C" w:rsidRDefault="009166E9">
      <w:pPr>
        <w:rPr>
          <w:lang w:eastAsia="ko-KR"/>
        </w:rPr>
      </w:pPr>
      <w:r w:rsidRPr="00E9603C">
        <w:rPr>
          <w:lang w:eastAsia="ko-KR"/>
        </w:rPr>
        <w:t>For this, this solution proposes two alternatives:</w:t>
      </w:r>
    </w:p>
    <w:p w14:paraId="73489D5B" w14:textId="77777777" w:rsidR="009166E9" w:rsidRPr="00E9603C" w:rsidRDefault="009166E9">
      <w:pPr>
        <w:pStyle w:val="B1"/>
      </w:pPr>
      <w:r w:rsidRPr="00E9603C">
        <w:t>-</w:t>
      </w:r>
      <w:r w:rsidRPr="00E9603C">
        <w:tab/>
        <w:t>Alternative#1: using a new Analytics ID called "</w:t>
      </w:r>
      <w:r w:rsidRPr="00E9603C">
        <w:rPr>
          <w:lang w:eastAsia="zh-CN"/>
        </w:rPr>
        <w:t>UE Presence Pattern</w:t>
      </w:r>
      <w:r w:rsidRPr="00E9603C">
        <w:t xml:space="preserve">". </w:t>
      </w:r>
    </w:p>
    <w:p w14:paraId="43C9A511" w14:textId="77777777" w:rsidR="009166E9" w:rsidRPr="00E9603C" w:rsidRDefault="009166E9">
      <w:pPr>
        <w:pStyle w:val="B1"/>
        <w:rPr>
          <w:lang w:eastAsia="zh-CN"/>
        </w:rPr>
      </w:pPr>
      <w:r w:rsidRPr="00E9603C">
        <w:t>-</w:t>
      </w:r>
      <w:r w:rsidRPr="00E9603C">
        <w:rPr>
          <w:lang w:eastAsia="zh-CN"/>
        </w:rPr>
        <w:tab/>
        <w:t xml:space="preserve">Alternative#2: an extension of the </w:t>
      </w:r>
      <w:r w:rsidRPr="00E9603C">
        <w:t xml:space="preserve">existing </w:t>
      </w:r>
      <w:r w:rsidRPr="00E9603C">
        <w:rPr>
          <w:lang w:eastAsia="zh-CN"/>
        </w:rPr>
        <w:t xml:space="preserve">analytics, </w:t>
      </w:r>
      <w:r w:rsidRPr="00E9603C">
        <w:t>"</w:t>
      </w:r>
      <w:r w:rsidRPr="00E9603C">
        <w:rPr>
          <w:lang w:eastAsia="zh-CN"/>
        </w:rPr>
        <w:t>UE Mobility</w:t>
      </w:r>
      <w:r w:rsidRPr="00E9603C">
        <w:t xml:space="preserve">" defined in </w:t>
      </w:r>
      <w:r w:rsidRPr="00E9603C">
        <w:rPr>
          <w:lang w:eastAsia="ko-KR"/>
        </w:rPr>
        <w:t xml:space="preserve">clause 6.7.2 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w:t>
      </w:r>
    </w:p>
    <w:p w14:paraId="29CE6481" w14:textId="77777777" w:rsidR="009166E9" w:rsidRPr="00E9603C" w:rsidRDefault="009166E9">
      <w:pPr>
        <w:pStyle w:val="Heading4"/>
        <w:rPr>
          <w:lang w:eastAsia="zh-CN"/>
        </w:rPr>
      </w:pPr>
      <w:bookmarkStart w:id="10363" w:name="_Toc57201384"/>
      <w:bookmarkStart w:id="10364" w:name="_Toc57641422"/>
      <w:bookmarkStart w:id="10365" w:name="_Toc59101775"/>
      <w:r w:rsidRPr="00E9603C">
        <w:rPr>
          <w:lang w:eastAsia="ko-KR"/>
        </w:rPr>
        <w:t>6.47.1.2</w:t>
      </w:r>
      <w:r w:rsidRPr="00E9603C">
        <w:rPr>
          <w:lang w:eastAsia="ko-KR"/>
        </w:rPr>
        <w:tab/>
        <w:t xml:space="preserve">Alternative #1: </w:t>
      </w:r>
      <w:r w:rsidRPr="00E9603C">
        <w:t>a new "</w:t>
      </w:r>
      <w:r w:rsidRPr="00E9603C">
        <w:rPr>
          <w:rFonts w:eastAsia="SimSun"/>
          <w:lang w:eastAsia="en-US"/>
        </w:rPr>
        <w:t>UE Presence Pattern</w:t>
      </w:r>
      <w:r w:rsidRPr="00E9603C">
        <w:t>" analytics</w:t>
      </w:r>
      <w:bookmarkEnd w:id="10363"/>
      <w:bookmarkEnd w:id="10364"/>
      <w:bookmarkEnd w:id="10365"/>
    </w:p>
    <w:p w14:paraId="6DF26ED8" w14:textId="77777777" w:rsidR="009166E9" w:rsidRPr="00E9603C" w:rsidRDefault="009166E9">
      <w:pPr>
        <w:rPr>
          <w:lang w:eastAsia="zh-CN"/>
        </w:rPr>
      </w:pPr>
      <w:r w:rsidRPr="00E9603C">
        <w:rPr>
          <w:lang w:eastAsia="zh-CN"/>
        </w:rPr>
        <w:t>NWDAF supporting UE Presence Pattern analytics shall be able to:</w:t>
      </w:r>
    </w:p>
    <w:p w14:paraId="08934756" w14:textId="77777777" w:rsidR="009166E9" w:rsidRPr="00E9603C" w:rsidRDefault="009166E9">
      <w:pPr>
        <w:pStyle w:val="B1"/>
        <w:rPr>
          <w:lang w:eastAsia="zh-CN"/>
        </w:rPr>
      </w:pPr>
      <w:r w:rsidRPr="00E9603C">
        <w:rPr>
          <w:lang w:eastAsia="zh-CN"/>
        </w:rPr>
        <w:t>-</w:t>
      </w:r>
      <w:r w:rsidRPr="00E9603C">
        <w:rPr>
          <w:lang w:eastAsia="zh-CN"/>
        </w:rPr>
        <w:tab/>
        <w:t>collect UE mobility/presence related information in LADN service area from NFs (e.g. AMF, AF) and OAM;</w:t>
      </w:r>
    </w:p>
    <w:p w14:paraId="15247341" w14:textId="77777777" w:rsidR="009166E9" w:rsidRPr="00E9603C" w:rsidRDefault="009166E9">
      <w:pPr>
        <w:pStyle w:val="B1"/>
        <w:rPr>
          <w:lang w:eastAsia="zh-CN"/>
        </w:rPr>
      </w:pPr>
      <w:r w:rsidRPr="00E9603C">
        <w:rPr>
          <w:lang w:eastAsia="zh-CN"/>
        </w:rPr>
        <w:t>-</w:t>
      </w:r>
      <w:r w:rsidRPr="00E9603C">
        <w:rPr>
          <w:lang w:eastAsia="zh-CN"/>
        </w:rPr>
        <w:tab/>
        <w:t>collect LADN service area information from NF (e.g. AMF) and OAM;</w:t>
      </w:r>
    </w:p>
    <w:p w14:paraId="32664341" w14:textId="77777777" w:rsidR="009166E9" w:rsidRPr="00E9603C" w:rsidRDefault="009166E9">
      <w:pPr>
        <w:pStyle w:val="B1"/>
        <w:rPr>
          <w:lang w:eastAsia="zh-CN"/>
        </w:rPr>
      </w:pPr>
      <w:r w:rsidRPr="00E9603C">
        <w:rPr>
          <w:lang w:eastAsia="zh-CN"/>
        </w:rPr>
        <w:t>-</w:t>
      </w:r>
      <w:r w:rsidRPr="00E9603C">
        <w:rPr>
          <w:lang w:eastAsia="zh-CN"/>
        </w:rPr>
        <w:tab/>
        <w:t>perform data analytics to provide UE Presence Pattern statistics or predictions.</w:t>
      </w:r>
    </w:p>
    <w:p w14:paraId="182EE8C3" w14:textId="77777777" w:rsidR="009166E9" w:rsidRPr="00E9603C" w:rsidRDefault="009166E9">
      <w:r w:rsidRPr="00E9603C">
        <w:t>The service consumer may be a NF (i.e. SMF).</w:t>
      </w:r>
    </w:p>
    <w:p w14:paraId="5AA433A4" w14:textId="77777777" w:rsidR="009166E9" w:rsidRPr="00E9603C" w:rsidRDefault="009166E9">
      <w:r w:rsidRPr="00E9603C">
        <w:t>The consumer of these analytics may indicate in the request:</w:t>
      </w:r>
    </w:p>
    <w:p w14:paraId="685DFA42" w14:textId="77777777" w:rsidR="009166E9" w:rsidRPr="00E9603C" w:rsidRDefault="009166E9">
      <w:pPr>
        <w:pStyle w:val="B1"/>
        <w:rPr>
          <w:lang w:eastAsia="zh-CN"/>
        </w:rPr>
      </w:pPr>
      <w:r w:rsidRPr="00E9603C">
        <w:rPr>
          <w:lang w:eastAsia="zh-CN"/>
        </w:rPr>
        <w:t>-</w:t>
      </w:r>
      <w:r w:rsidRPr="00E9603C">
        <w:rPr>
          <w:lang w:eastAsia="zh-CN"/>
        </w:rPr>
        <w:tab/>
        <w:t>Analytics ID = "UE Presence Pattern".</w:t>
      </w:r>
    </w:p>
    <w:p w14:paraId="7856B474" w14:textId="77777777" w:rsidR="009166E9" w:rsidRPr="00E9603C" w:rsidRDefault="009166E9">
      <w:pPr>
        <w:pStyle w:val="B1"/>
        <w:rPr>
          <w:lang w:eastAsia="zh-CN"/>
        </w:rPr>
      </w:pPr>
      <w:r w:rsidRPr="00E9603C">
        <w:rPr>
          <w:lang w:eastAsia="zh-CN"/>
        </w:rPr>
        <w:t>-</w:t>
      </w:r>
      <w:r w:rsidRPr="00E9603C">
        <w:rPr>
          <w:lang w:eastAsia="zh-CN"/>
        </w:rPr>
        <w:tab/>
        <w:t>The Target of Analytics Reporting can be a single UE, any UE, or a group of UEs.</w:t>
      </w:r>
    </w:p>
    <w:p w14:paraId="3155B75C" w14:textId="77777777" w:rsidR="009166E9" w:rsidRPr="00E9603C" w:rsidRDefault="009166E9">
      <w:pPr>
        <w:pStyle w:val="B1"/>
        <w:rPr>
          <w:lang w:eastAsia="zh-CN"/>
        </w:rPr>
      </w:pPr>
      <w:r w:rsidRPr="00E9603C">
        <w:rPr>
          <w:lang w:eastAsia="zh-CN"/>
        </w:rPr>
        <w:t>-</w:t>
      </w:r>
      <w:r w:rsidRPr="00E9603C">
        <w:rPr>
          <w:lang w:eastAsia="zh-CN"/>
        </w:rPr>
        <w:tab/>
        <w:t>Analytics Filter Information optionally containing:</w:t>
      </w:r>
    </w:p>
    <w:p w14:paraId="40680995" w14:textId="77777777" w:rsidR="009166E9" w:rsidRPr="00E9603C" w:rsidRDefault="009166E9">
      <w:pPr>
        <w:pStyle w:val="B2"/>
        <w:rPr>
          <w:lang w:eastAsia="zh-CN"/>
        </w:rPr>
      </w:pPr>
      <w:r w:rsidRPr="00E9603C">
        <w:rPr>
          <w:lang w:eastAsia="zh-CN"/>
        </w:rPr>
        <w:t>-</w:t>
      </w:r>
      <w:r w:rsidRPr="00E9603C">
        <w:rPr>
          <w:lang w:eastAsia="zh-CN"/>
        </w:rPr>
        <w:tab/>
        <w:t>Area of Interest;</w:t>
      </w:r>
    </w:p>
    <w:p w14:paraId="724465B4" w14:textId="77777777" w:rsidR="009166E9" w:rsidRPr="00E9603C" w:rsidRDefault="009166E9">
      <w:pPr>
        <w:pStyle w:val="B2"/>
        <w:rPr>
          <w:lang w:eastAsia="zh-CN"/>
        </w:rPr>
      </w:pPr>
      <w:r w:rsidRPr="00E9603C">
        <w:rPr>
          <w:lang w:eastAsia="zh-CN"/>
        </w:rPr>
        <w:t>-</w:t>
      </w:r>
      <w:r w:rsidRPr="00E9603C">
        <w:rPr>
          <w:lang w:eastAsia="zh-CN"/>
        </w:rPr>
        <w:tab/>
        <w:t>S-NSSAI;</w:t>
      </w:r>
    </w:p>
    <w:p w14:paraId="44FE9CA8" w14:textId="77777777" w:rsidR="009166E9" w:rsidRPr="00E9603C" w:rsidRDefault="009166E9">
      <w:pPr>
        <w:pStyle w:val="B2"/>
        <w:rPr>
          <w:lang w:eastAsia="zh-CN"/>
        </w:rPr>
      </w:pPr>
      <w:r w:rsidRPr="00E9603C">
        <w:rPr>
          <w:lang w:eastAsia="zh-CN"/>
        </w:rPr>
        <w:t>-</w:t>
      </w:r>
      <w:r w:rsidRPr="00E9603C">
        <w:rPr>
          <w:lang w:eastAsia="zh-CN"/>
        </w:rPr>
        <w:tab/>
        <w:t>DNN.</w:t>
      </w:r>
    </w:p>
    <w:p w14:paraId="76CCB304" w14:textId="77777777" w:rsidR="009166E9" w:rsidRPr="00E9603C" w:rsidRDefault="009166E9">
      <w:pPr>
        <w:pStyle w:val="B1"/>
        <w:rPr>
          <w:lang w:eastAsia="ko-KR"/>
        </w:rPr>
      </w:pPr>
      <w:r w:rsidRPr="00E9603C">
        <w:rPr>
          <w:lang w:eastAsia="zh-CN"/>
        </w:rPr>
        <w:t>-</w:t>
      </w:r>
      <w:r w:rsidRPr="00E9603C">
        <w:rPr>
          <w:lang w:eastAsia="zh-CN"/>
        </w:rPr>
        <w:tab/>
        <w:t>An Analytics target period indicates the time period over which the statistics or predictions are requested.</w:t>
      </w:r>
    </w:p>
    <w:p w14:paraId="25FCA66D" w14:textId="77777777" w:rsidR="009166E9" w:rsidRPr="00E9603C" w:rsidRDefault="009166E9">
      <w:pPr>
        <w:pStyle w:val="Heading4"/>
        <w:rPr>
          <w:lang w:eastAsia="zh-CN"/>
        </w:rPr>
      </w:pPr>
      <w:bookmarkStart w:id="10366" w:name="_Toc57201385"/>
      <w:bookmarkStart w:id="10367" w:name="_Toc50021317"/>
      <w:bookmarkStart w:id="10368" w:name="_Toc50022590"/>
      <w:bookmarkStart w:id="10369" w:name="_Toc50309892"/>
      <w:bookmarkStart w:id="10370" w:name="_Toc30546"/>
      <w:bookmarkStart w:id="10371" w:name="_Toc3887"/>
      <w:bookmarkStart w:id="10372" w:name="_Toc44004508"/>
      <w:bookmarkStart w:id="10373" w:name="_Toc42770199"/>
      <w:bookmarkStart w:id="10374" w:name="_Toc50023239"/>
      <w:bookmarkStart w:id="10375" w:name="_Toc4969"/>
      <w:bookmarkStart w:id="10376" w:name="_Toc50023824"/>
      <w:bookmarkStart w:id="10377" w:name="_Toc17327"/>
      <w:bookmarkStart w:id="10378" w:name="_Toc21824"/>
      <w:bookmarkStart w:id="10379" w:name="_Toc30832"/>
      <w:bookmarkStart w:id="10380" w:name="_Toc19575"/>
      <w:bookmarkStart w:id="10381" w:name="_Toc1353"/>
      <w:bookmarkStart w:id="10382" w:name="_Toc43393336"/>
      <w:bookmarkStart w:id="10383" w:name="_Toc26287"/>
      <w:bookmarkStart w:id="10384" w:name="_Toc50021886"/>
      <w:bookmarkStart w:id="10385" w:name="_Toc50579624"/>
      <w:bookmarkStart w:id="10386" w:name="_Toc42779255"/>
      <w:bookmarkStart w:id="10387" w:name="_Toc6882"/>
      <w:bookmarkStart w:id="10388" w:name="_Toc30385"/>
      <w:bookmarkStart w:id="10389" w:name="_Toc31284"/>
      <w:bookmarkStart w:id="10390" w:name="_Toc54770219"/>
      <w:bookmarkStart w:id="10391" w:name="_Toc54779571"/>
      <w:bookmarkStart w:id="10392" w:name="_Toc54786531"/>
      <w:bookmarkStart w:id="10393" w:name="_Toc57641423"/>
      <w:bookmarkStart w:id="10394" w:name="_Toc59101776"/>
      <w:bookmarkEnd w:id="10358"/>
      <w:r w:rsidRPr="00E9603C">
        <w:rPr>
          <w:lang w:eastAsia="ko-KR"/>
        </w:rPr>
        <w:t>6.47.1.3</w:t>
      </w:r>
      <w:r w:rsidRPr="00E9603C">
        <w:rPr>
          <w:lang w:eastAsia="ko-KR"/>
        </w:rPr>
        <w:tab/>
        <w:t xml:space="preserve">Alternative #2: </w:t>
      </w:r>
      <w:r w:rsidRPr="00E9603C">
        <w:rPr>
          <w:lang w:eastAsia="zh-CN"/>
        </w:rPr>
        <w:t xml:space="preserve">an extension of the </w:t>
      </w:r>
      <w:r w:rsidRPr="00E9603C">
        <w:t xml:space="preserve">existing UE Mobility </w:t>
      </w:r>
      <w:r w:rsidRPr="00E9603C">
        <w:rPr>
          <w:lang w:eastAsia="zh-CN"/>
        </w:rPr>
        <w:t>analytics</w:t>
      </w:r>
      <w:bookmarkEnd w:id="10366"/>
      <w:bookmarkEnd w:id="10393"/>
      <w:bookmarkEnd w:id="10394"/>
    </w:p>
    <w:p w14:paraId="688974BE" w14:textId="77777777" w:rsidR="009166E9" w:rsidRPr="00E9603C" w:rsidRDefault="009166E9">
      <w:r w:rsidRPr="00E9603C">
        <w:t xml:space="preserve">The service consumer may be a NF (i.e. SMF). </w:t>
      </w:r>
    </w:p>
    <w:p w14:paraId="7C50925C" w14:textId="77777777" w:rsidR="009166E9" w:rsidRPr="00E9603C" w:rsidRDefault="009166E9">
      <w:r w:rsidRPr="00E9603C">
        <w:t xml:space="preserve">Regarding the parameters included in the request by the service consumer, the parameters described in </w:t>
      </w:r>
      <w:r w:rsidRPr="00E9603C">
        <w:rPr>
          <w:lang w:eastAsia="ko-KR"/>
        </w:rPr>
        <w:t>clause </w:t>
      </w:r>
      <w:r w:rsidRPr="00E9603C">
        <w:rPr>
          <w:lang w:eastAsia="zh-CN"/>
        </w:rPr>
        <w:t>6.7.2</w:t>
      </w:r>
      <w:r w:rsidRPr="00E9603C">
        <w:t xml:space="preserve"> </w:t>
      </w:r>
      <w:r w:rsidRPr="00E9603C">
        <w:rPr>
          <w:lang w:eastAsia="ko-KR"/>
        </w:rPr>
        <w:t xml:space="preserve">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 are used with th</w:t>
      </w:r>
      <w:r w:rsidRPr="00E9603C">
        <w:t>e following differences:</w:t>
      </w:r>
    </w:p>
    <w:p w14:paraId="3A0BBE7F" w14:textId="77777777" w:rsidR="009166E9" w:rsidRPr="00E9603C" w:rsidRDefault="009166E9">
      <w:pPr>
        <w:pStyle w:val="B1"/>
        <w:rPr>
          <w:lang w:eastAsia="zh-CN"/>
        </w:rPr>
      </w:pPr>
      <w:r w:rsidRPr="00E9603C">
        <w:t>-</w:t>
      </w:r>
      <w:r w:rsidRPr="00E9603C">
        <w:tab/>
        <w:t xml:space="preserve">To indicate Area of Interest, LADN DNN can be used as the </w:t>
      </w:r>
      <w:r w:rsidRPr="00E9603C">
        <w:rPr>
          <w:lang w:eastAsia="ko-KR"/>
        </w:rPr>
        <w:t xml:space="preserve">Analytics </w:t>
      </w:r>
      <w:r w:rsidRPr="00E9603C">
        <w:t>Filter Information.</w:t>
      </w:r>
    </w:p>
    <w:p w14:paraId="6F97D757" w14:textId="77777777" w:rsidR="009166E9" w:rsidRPr="00E9603C" w:rsidRDefault="009166E9">
      <w:pPr>
        <w:pStyle w:val="Heading3"/>
        <w:rPr>
          <w:lang w:eastAsia="zh-CN"/>
        </w:rPr>
      </w:pPr>
      <w:bookmarkStart w:id="10395" w:name="_Toc57201386"/>
      <w:bookmarkStart w:id="10396" w:name="_Toc57641424"/>
      <w:bookmarkStart w:id="10397" w:name="_Toc59101777"/>
      <w:r w:rsidRPr="00E9603C">
        <w:rPr>
          <w:lang w:eastAsia="zh-CN"/>
        </w:rPr>
        <w:t>6.47.2</w:t>
      </w:r>
      <w:r w:rsidRPr="00E9603C">
        <w:rPr>
          <w:lang w:eastAsia="zh-CN"/>
        </w:rPr>
        <w:tab/>
        <w:t>Input Data</w:t>
      </w:r>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5"/>
      <w:bookmarkEnd w:id="10396"/>
      <w:bookmarkEnd w:id="10397"/>
    </w:p>
    <w:p w14:paraId="2F2D1034" w14:textId="77777777" w:rsidR="009166E9" w:rsidRPr="00E9603C" w:rsidRDefault="009166E9">
      <w:pPr>
        <w:pStyle w:val="Heading4"/>
        <w:rPr>
          <w:rFonts w:eastAsia="SimSun"/>
          <w:lang w:eastAsia="zh-CN"/>
        </w:rPr>
      </w:pPr>
      <w:bookmarkStart w:id="10398" w:name="_Toc57201387"/>
      <w:bookmarkStart w:id="10399" w:name="_Toc57641425"/>
      <w:bookmarkStart w:id="10400" w:name="_Toc59101778"/>
      <w:r w:rsidRPr="00E9603C">
        <w:rPr>
          <w:lang w:eastAsia="ko-KR"/>
        </w:rPr>
        <w:t>6.47.2.1</w:t>
      </w:r>
      <w:r w:rsidRPr="00E9603C">
        <w:rPr>
          <w:lang w:eastAsia="ko-KR"/>
        </w:rPr>
        <w:tab/>
        <w:t xml:space="preserve">Alternative #1: </w:t>
      </w:r>
      <w:r w:rsidRPr="00E9603C">
        <w:t>a new "</w:t>
      </w:r>
      <w:r w:rsidRPr="00E9603C">
        <w:rPr>
          <w:rFonts w:eastAsia="SimSun"/>
          <w:lang w:eastAsia="en-US"/>
        </w:rPr>
        <w:t>UE Presence Pattern</w:t>
      </w:r>
      <w:r w:rsidRPr="00E9603C">
        <w:t>" analytics</w:t>
      </w:r>
      <w:bookmarkEnd w:id="10398"/>
      <w:bookmarkEnd w:id="10399"/>
      <w:bookmarkEnd w:id="10400"/>
    </w:p>
    <w:p w14:paraId="6ED36E6F" w14:textId="77777777" w:rsidR="009166E9" w:rsidRPr="00E9603C" w:rsidRDefault="009166E9">
      <w:pPr>
        <w:rPr>
          <w:lang w:eastAsia="zh-CN"/>
        </w:rPr>
      </w:pPr>
      <w:r w:rsidRPr="00E9603C">
        <w:rPr>
          <w:lang w:eastAsia="zh-CN"/>
        </w:rPr>
        <w:t xml:space="preserve">The NWDAF supporting data analytics on UE Presence Pattern shall be able to collect UE mobility information from OAM, 5GC and AFs, and service data from AF, as described in clause 6.7.2.2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Additionally, this solution collects the following inputs.</w:t>
      </w:r>
    </w:p>
    <w:p w14:paraId="40408678" w14:textId="77777777" w:rsidR="009166E9" w:rsidRPr="00E9603C" w:rsidRDefault="009166E9">
      <w:pPr>
        <w:pStyle w:val="TH"/>
        <w:rPr>
          <w:lang w:eastAsia="zh-CN"/>
        </w:rPr>
      </w:pPr>
      <w:r w:rsidRPr="00E9603C">
        <w:t>Table</w:t>
      </w:r>
      <w:r w:rsidRPr="00E9603C">
        <w:rPr>
          <w:lang w:eastAsia="zh-CN"/>
        </w:rPr>
        <w:t xml:space="preserve"> 6.47.2.1-1</w:t>
      </w:r>
      <w:r w:rsidRPr="00E9603C">
        <w:t xml:space="preserve">: </w:t>
      </w:r>
      <w:r w:rsidRPr="00E9603C">
        <w:rPr>
          <w:lang w:eastAsia="zh-CN"/>
        </w:rPr>
        <w:t xml:space="preserve">UE Presence information </w:t>
      </w:r>
      <w:r w:rsidRPr="00E9603C">
        <w:t>in LADN service area</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870"/>
        <w:gridCol w:w="4916"/>
      </w:tblGrid>
      <w:tr w:rsidR="009166E9" w:rsidRPr="00E9603C" w14:paraId="57FD0664" w14:textId="77777777">
        <w:trPr>
          <w:cantSplit/>
          <w:jc w:val="center"/>
        </w:trPr>
        <w:tc>
          <w:tcPr>
            <w:tcW w:w="3274" w:type="dxa"/>
          </w:tcPr>
          <w:p w14:paraId="06738409" w14:textId="77777777" w:rsidR="009166E9" w:rsidRPr="00E9603C" w:rsidRDefault="009166E9">
            <w:pPr>
              <w:pStyle w:val="TAH"/>
            </w:pPr>
            <w:r w:rsidRPr="00E9603C">
              <w:t>Information</w:t>
            </w:r>
          </w:p>
        </w:tc>
        <w:tc>
          <w:tcPr>
            <w:tcW w:w="870" w:type="dxa"/>
          </w:tcPr>
          <w:p w14:paraId="189D09F7" w14:textId="77777777" w:rsidR="009166E9" w:rsidRPr="00E9603C" w:rsidRDefault="009166E9">
            <w:pPr>
              <w:pStyle w:val="TAH"/>
            </w:pPr>
            <w:r w:rsidRPr="00E9603C">
              <w:t>Source</w:t>
            </w:r>
          </w:p>
        </w:tc>
        <w:tc>
          <w:tcPr>
            <w:tcW w:w="4916" w:type="dxa"/>
          </w:tcPr>
          <w:p w14:paraId="5B940126" w14:textId="77777777" w:rsidR="009166E9" w:rsidRPr="00E9603C" w:rsidRDefault="009166E9">
            <w:pPr>
              <w:pStyle w:val="TAH"/>
            </w:pPr>
            <w:r w:rsidRPr="00E9603C">
              <w:t>Description</w:t>
            </w:r>
          </w:p>
        </w:tc>
      </w:tr>
      <w:tr w:rsidR="009166E9" w:rsidRPr="00E9603C" w14:paraId="5DF69DF8" w14:textId="77777777">
        <w:trPr>
          <w:cantSplit/>
          <w:jc w:val="center"/>
        </w:trPr>
        <w:tc>
          <w:tcPr>
            <w:tcW w:w="3274" w:type="dxa"/>
          </w:tcPr>
          <w:p w14:paraId="20EB0046" w14:textId="77777777" w:rsidR="009166E9" w:rsidRPr="00E9603C" w:rsidRDefault="009166E9">
            <w:pPr>
              <w:pStyle w:val="TAL"/>
            </w:pPr>
            <w:r w:rsidRPr="00E9603C">
              <w:rPr>
                <w:lang w:eastAsia="zh-CN"/>
              </w:rPr>
              <w:t>UE ID</w:t>
            </w:r>
          </w:p>
        </w:tc>
        <w:tc>
          <w:tcPr>
            <w:tcW w:w="870" w:type="dxa"/>
          </w:tcPr>
          <w:p w14:paraId="72763E04" w14:textId="77777777" w:rsidR="009166E9" w:rsidRPr="00E9603C" w:rsidRDefault="009166E9">
            <w:pPr>
              <w:pStyle w:val="TAC"/>
              <w:rPr>
                <w:lang w:eastAsia="zh-CN"/>
              </w:rPr>
            </w:pPr>
            <w:r w:rsidRPr="00E9603C">
              <w:rPr>
                <w:lang w:eastAsia="zh-CN"/>
              </w:rPr>
              <w:t>AMF</w:t>
            </w:r>
          </w:p>
        </w:tc>
        <w:tc>
          <w:tcPr>
            <w:tcW w:w="4916" w:type="dxa"/>
          </w:tcPr>
          <w:p w14:paraId="3D360F52" w14:textId="77777777" w:rsidR="009166E9" w:rsidRPr="00E9603C" w:rsidRDefault="009166E9">
            <w:pPr>
              <w:pStyle w:val="TAL"/>
              <w:rPr>
                <w:lang w:eastAsia="zh-CN"/>
              </w:rPr>
            </w:pPr>
            <w:r w:rsidRPr="00E9603C">
              <w:rPr>
                <w:lang w:eastAsia="zh-CN"/>
              </w:rPr>
              <w:t>SUPI</w:t>
            </w:r>
          </w:p>
        </w:tc>
      </w:tr>
      <w:tr w:rsidR="009166E9" w:rsidRPr="00E9603C" w14:paraId="5372814D" w14:textId="77777777">
        <w:trPr>
          <w:cantSplit/>
          <w:jc w:val="center"/>
        </w:trPr>
        <w:tc>
          <w:tcPr>
            <w:tcW w:w="3274" w:type="dxa"/>
          </w:tcPr>
          <w:p w14:paraId="5917237C" w14:textId="77777777" w:rsidR="009166E9" w:rsidRPr="00E9603C" w:rsidRDefault="009166E9">
            <w:pPr>
              <w:pStyle w:val="TAL"/>
              <w:rPr>
                <w:lang w:eastAsia="ko-KR"/>
              </w:rPr>
            </w:pPr>
            <w:r w:rsidRPr="00E9603C">
              <w:rPr>
                <w:lang w:eastAsia="ko-KR"/>
              </w:rPr>
              <w:t xml:space="preserve">UE Presence </w:t>
            </w:r>
          </w:p>
        </w:tc>
        <w:tc>
          <w:tcPr>
            <w:tcW w:w="870" w:type="dxa"/>
          </w:tcPr>
          <w:p w14:paraId="67B93791" w14:textId="77777777" w:rsidR="009166E9" w:rsidRPr="00E9603C" w:rsidRDefault="009166E9">
            <w:pPr>
              <w:pStyle w:val="TAC"/>
              <w:rPr>
                <w:lang w:eastAsia="zh-CN"/>
              </w:rPr>
            </w:pPr>
            <w:r w:rsidRPr="00E9603C">
              <w:rPr>
                <w:lang w:eastAsia="zh-CN"/>
              </w:rPr>
              <w:t>AMF, SMF</w:t>
            </w:r>
          </w:p>
        </w:tc>
        <w:tc>
          <w:tcPr>
            <w:tcW w:w="4916" w:type="dxa"/>
          </w:tcPr>
          <w:p w14:paraId="4795A89E" w14:textId="77777777" w:rsidR="009166E9" w:rsidRPr="00E9603C" w:rsidRDefault="009166E9">
            <w:pPr>
              <w:pStyle w:val="TAL"/>
              <w:rPr>
                <w:lang w:eastAsia="ko-KR"/>
              </w:rPr>
            </w:pPr>
            <w:r w:rsidRPr="00E9603C">
              <w:rPr>
                <w:lang w:eastAsia="ko-KR"/>
              </w:rPr>
              <w:t>UE presence in LADN service area</w:t>
            </w:r>
          </w:p>
        </w:tc>
      </w:tr>
      <w:tr w:rsidR="009166E9" w:rsidRPr="00E9603C" w14:paraId="45C32FBC" w14:textId="77777777">
        <w:trPr>
          <w:cantSplit/>
          <w:jc w:val="center"/>
        </w:trPr>
        <w:tc>
          <w:tcPr>
            <w:tcW w:w="3274" w:type="dxa"/>
          </w:tcPr>
          <w:p w14:paraId="6AD740E2" w14:textId="77777777" w:rsidR="009166E9" w:rsidRPr="00E9603C" w:rsidRDefault="009166E9">
            <w:pPr>
              <w:pStyle w:val="TAL"/>
              <w:rPr>
                <w:lang w:eastAsia="ko-KR"/>
              </w:rPr>
            </w:pPr>
            <w:r w:rsidRPr="00E9603C">
              <w:rPr>
                <w:lang w:eastAsia="zh-CN"/>
              </w:rPr>
              <w:t xml:space="preserve">   &gt;DNN</w:t>
            </w:r>
          </w:p>
        </w:tc>
        <w:tc>
          <w:tcPr>
            <w:tcW w:w="870" w:type="dxa"/>
          </w:tcPr>
          <w:p w14:paraId="5EE11D1A" w14:textId="77777777" w:rsidR="009166E9" w:rsidRPr="00E9603C" w:rsidRDefault="009166E9">
            <w:pPr>
              <w:pStyle w:val="TAC"/>
              <w:rPr>
                <w:lang w:eastAsia="zh-CN"/>
              </w:rPr>
            </w:pPr>
          </w:p>
        </w:tc>
        <w:tc>
          <w:tcPr>
            <w:tcW w:w="4916" w:type="dxa"/>
          </w:tcPr>
          <w:p w14:paraId="7D266A26" w14:textId="77777777" w:rsidR="009166E9" w:rsidRPr="00E9603C" w:rsidRDefault="009166E9">
            <w:pPr>
              <w:pStyle w:val="TAL"/>
              <w:rPr>
                <w:lang w:eastAsia="ko-KR"/>
              </w:rPr>
            </w:pPr>
            <w:r w:rsidRPr="00E9603C">
              <w:rPr>
                <w:lang w:eastAsia="zh-CN"/>
              </w:rPr>
              <w:t>Data Network Name associated for LADN service</w:t>
            </w:r>
          </w:p>
        </w:tc>
      </w:tr>
      <w:tr w:rsidR="009166E9" w:rsidRPr="00E9603C" w14:paraId="5CACFE72" w14:textId="77777777">
        <w:trPr>
          <w:cantSplit/>
          <w:jc w:val="center"/>
        </w:trPr>
        <w:tc>
          <w:tcPr>
            <w:tcW w:w="3274" w:type="dxa"/>
          </w:tcPr>
          <w:p w14:paraId="6C0B29EB" w14:textId="77777777" w:rsidR="009166E9" w:rsidRPr="00E9603C" w:rsidRDefault="009166E9">
            <w:pPr>
              <w:pStyle w:val="TAL"/>
              <w:rPr>
                <w:lang w:eastAsia="ko-KR"/>
              </w:rPr>
            </w:pPr>
            <w:r w:rsidRPr="00E9603C">
              <w:rPr>
                <w:lang w:eastAsia="zh-CN"/>
              </w:rPr>
              <w:t xml:space="preserve">   &gt;UE Presence </w:t>
            </w:r>
            <w:r w:rsidRPr="00E9603C">
              <w:rPr>
                <w:lang w:eastAsia="ko-KR"/>
              </w:rPr>
              <w:t>[IN, OUT, UNKNOWN]</w:t>
            </w:r>
          </w:p>
        </w:tc>
        <w:tc>
          <w:tcPr>
            <w:tcW w:w="870" w:type="dxa"/>
          </w:tcPr>
          <w:p w14:paraId="0354086C" w14:textId="77777777" w:rsidR="009166E9" w:rsidRPr="00E9603C" w:rsidRDefault="009166E9">
            <w:pPr>
              <w:pStyle w:val="TAC"/>
              <w:rPr>
                <w:lang w:eastAsia="zh-CN"/>
              </w:rPr>
            </w:pPr>
          </w:p>
        </w:tc>
        <w:tc>
          <w:tcPr>
            <w:tcW w:w="4916" w:type="dxa"/>
          </w:tcPr>
          <w:p w14:paraId="49D3C803" w14:textId="77777777" w:rsidR="009166E9" w:rsidRPr="00E9603C" w:rsidRDefault="009166E9">
            <w:pPr>
              <w:pStyle w:val="TAL"/>
              <w:rPr>
                <w:lang w:eastAsia="ko-KR"/>
              </w:rPr>
            </w:pPr>
            <w:r w:rsidRPr="00E9603C">
              <w:rPr>
                <w:lang w:eastAsia="ko-KR"/>
              </w:rPr>
              <w:t>UE Presence in LADN service area</w:t>
            </w:r>
          </w:p>
        </w:tc>
      </w:tr>
      <w:tr w:rsidR="009166E9" w:rsidRPr="00E9603C" w14:paraId="0325ECFD" w14:textId="77777777">
        <w:trPr>
          <w:cantSplit/>
          <w:jc w:val="center"/>
        </w:trPr>
        <w:tc>
          <w:tcPr>
            <w:tcW w:w="3274" w:type="dxa"/>
          </w:tcPr>
          <w:p w14:paraId="73AA46B5" w14:textId="77777777" w:rsidR="009166E9" w:rsidRPr="00E9603C" w:rsidRDefault="009166E9">
            <w:pPr>
              <w:pStyle w:val="TAL"/>
              <w:rPr>
                <w:lang w:eastAsia="ko-KR"/>
              </w:rPr>
            </w:pPr>
            <w:r w:rsidRPr="00E9603C">
              <w:rPr>
                <w:lang w:eastAsia="zh-CN"/>
              </w:rPr>
              <w:t xml:space="preserve">   &gt;Timestamp </w:t>
            </w:r>
          </w:p>
        </w:tc>
        <w:tc>
          <w:tcPr>
            <w:tcW w:w="870" w:type="dxa"/>
          </w:tcPr>
          <w:p w14:paraId="66679226" w14:textId="77777777" w:rsidR="009166E9" w:rsidRPr="00E9603C" w:rsidRDefault="009166E9">
            <w:pPr>
              <w:pStyle w:val="TAC"/>
              <w:rPr>
                <w:lang w:eastAsia="zh-CN"/>
              </w:rPr>
            </w:pPr>
          </w:p>
        </w:tc>
        <w:tc>
          <w:tcPr>
            <w:tcW w:w="4916" w:type="dxa"/>
          </w:tcPr>
          <w:p w14:paraId="2E5EBA83" w14:textId="77777777" w:rsidR="009166E9" w:rsidRPr="00E9603C" w:rsidRDefault="009166E9">
            <w:pPr>
              <w:pStyle w:val="TAL"/>
              <w:rPr>
                <w:lang w:eastAsia="ko-KR"/>
              </w:rPr>
            </w:pPr>
            <w:r w:rsidRPr="00E9603C">
              <w:rPr>
                <w:lang w:eastAsia="zh-CN"/>
              </w:rPr>
              <w:t>A time stamp when the AMF or SMF detects the UE is determined as this presence.</w:t>
            </w:r>
          </w:p>
        </w:tc>
      </w:tr>
    </w:tbl>
    <w:p w14:paraId="61015EA1" w14:textId="77777777" w:rsidR="00E9603C" w:rsidRPr="00E9603C" w:rsidRDefault="00E9603C" w:rsidP="00E9603C">
      <w:pPr>
        <w:rPr>
          <w:lang w:eastAsia="ko-KR"/>
        </w:rPr>
      </w:pPr>
      <w:bookmarkStart w:id="10401" w:name="_Toc57201388"/>
    </w:p>
    <w:p w14:paraId="0C983397" w14:textId="77777777" w:rsidR="009166E9" w:rsidRPr="00E9603C" w:rsidRDefault="009166E9">
      <w:pPr>
        <w:pStyle w:val="Heading4"/>
        <w:rPr>
          <w:lang w:eastAsia="zh-CN"/>
        </w:rPr>
      </w:pPr>
      <w:bookmarkStart w:id="10402" w:name="_Toc57641426"/>
      <w:bookmarkStart w:id="10403" w:name="_Toc59101779"/>
      <w:r w:rsidRPr="00E9603C">
        <w:rPr>
          <w:lang w:eastAsia="ko-KR"/>
        </w:rPr>
        <w:t>6.47.2.2</w:t>
      </w:r>
      <w:r w:rsidRPr="00E9603C">
        <w:rPr>
          <w:lang w:eastAsia="ko-KR"/>
        </w:rPr>
        <w:tab/>
        <w:t xml:space="preserve">Alternative #2: </w:t>
      </w:r>
      <w:r w:rsidRPr="00E9603C">
        <w:rPr>
          <w:lang w:eastAsia="zh-CN"/>
        </w:rPr>
        <w:t xml:space="preserve">an extension of the </w:t>
      </w:r>
      <w:r w:rsidRPr="00E9603C">
        <w:t xml:space="preserve">existing UE Mobility </w:t>
      </w:r>
      <w:r w:rsidRPr="00E9603C">
        <w:rPr>
          <w:lang w:eastAsia="zh-CN"/>
        </w:rPr>
        <w:t>analytics</w:t>
      </w:r>
      <w:bookmarkEnd w:id="10401"/>
      <w:bookmarkEnd w:id="10402"/>
      <w:bookmarkEnd w:id="10403"/>
    </w:p>
    <w:p w14:paraId="45FFDDF4" w14:textId="77777777" w:rsidR="009166E9" w:rsidRPr="00E9603C" w:rsidRDefault="009166E9">
      <w:pPr>
        <w:rPr>
          <w:lang w:eastAsia="zh-CN"/>
        </w:rPr>
      </w:pPr>
      <w:r w:rsidRPr="00E9603C">
        <w:t xml:space="preserve">The input data described in </w:t>
      </w:r>
      <w:r w:rsidRPr="00E9603C">
        <w:rPr>
          <w:lang w:eastAsia="ko-KR"/>
        </w:rPr>
        <w:t>clause </w:t>
      </w:r>
      <w:r w:rsidRPr="00E9603C">
        <w:rPr>
          <w:lang w:eastAsia="zh-CN"/>
        </w:rPr>
        <w:t>6.7.2.2</w:t>
      </w:r>
      <w:r w:rsidRPr="00E9603C">
        <w:t xml:space="preserve"> </w:t>
      </w:r>
      <w:r w:rsidRPr="00E9603C">
        <w:rPr>
          <w:lang w:eastAsia="ko-KR"/>
        </w:rPr>
        <w:t xml:space="preserve">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 can be used.</w:t>
      </w:r>
    </w:p>
    <w:p w14:paraId="03F2B907" w14:textId="77777777" w:rsidR="009166E9" w:rsidRPr="00E9603C" w:rsidRDefault="009166E9">
      <w:pPr>
        <w:pStyle w:val="Heading3"/>
        <w:rPr>
          <w:lang w:eastAsia="zh-CN"/>
        </w:rPr>
      </w:pPr>
      <w:bookmarkStart w:id="10404" w:name="_Toc9373"/>
      <w:bookmarkStart w:id="10405" w:name="_Toc10845"/>
      <w:bookmarkStart w:id="10406" w:name="_Toc42779256"/>
      <w:bookmarkStart w:id="10407" w:name="_Toc42770200"/>
      <w:bookmarkStart w:id="10408" w:name="_Toc12801"/>
      <w:bookmarkStart w:id="10409" w:name="_Toc6197"/>
      <w:bookmarkStart w:id="10410" w:name="_Toc50579625"/>
      <w:bookmarkStart w:id="10411" w:name="_Toc18771"/>
      <w:bookmarkStart w:id="10412" w:name="_Toc50309893"/>
      <w:bookmarkStart w:id="10413" w:name="_Toc14872"/>
      <w:bookmarkStart w:id="10414" w:name="_Toc24888"/>
      <w:bookmarkStart w:id="10415" w:name="_Toc50022591"/>
      <w:bookmarkStart w:id="10416" w:name="_Toc50021887"/>
      <w:bookmarkStart w:id="10417" w:name="_Toc50021318"/>
      <w:bookmarkStart w:id="10418" w:name="_Toc44004509"/>
      <w:bookmarkStart w:id="10419" w:name="_Toc11502"/>
      <w:bookmarkStart w:id="10420" w:name="_Toc50023825"/>
      <w:bookmarkStart w:id="10421" w:name="_Toc54770220"/>
      <w:bookmarkStart w:id="10422" w:name="_Toc54779572"/>
      <w:bookmarkStart w:id="10423" w:name="_Toc54786532"/>
      <w:bookmarkStart w:id="10424" w:name="_Toc50023240"/>
      <w:bookmarkStart w:id="10425" w:name="_Toc22728"/>
      <w:bookmarkStart w:id="10426" w:name="_Toc855"/>
      <w:bookmarkStart w:id="10427" w:name="_Toc57201389"/>
      <w:bookmarkStart w:id="10428" w:name="_Toc43393337"/>
      <w:bookmarkStart w:id="10429" w:name="_Toc27847"/>
      <w:bookmarkStart w:id="10430" w:name="_Toc19348"/>
      <w:bookmarkStart w:id="10431" w:name="_Toc57641427"/>
      <w:bookmarkStart w:id="10432" w:name="_Toc59101780"/>
      <w:r w:rsidRPr="00E9603C">
        <w:rPr>
          <w:lang w:eastAsia="zh-CN"/>
        </w:rPr>
        <w:t>6.47.3</w:t>
      </w:r>
      <w:r w:rsidRPr="00E9603C">
        <w:rPr>
          <w:lang w:eastAsia="zh-CN"/>
        </w:rPr>
        <w:tab/>
        <w:t>Output Analytics</w:t>
      </w:r>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11B0FDCA" w14:textId="77777777" w:rsidR="009166E9" w:rsidRPr="00E9603C" w:rsidRDefault="009166E9">
      <w:pPr>
        <w:pStyle w:val="Heading4"/>
      </w:pPr>
      <w:bookmarkStart w:id="10433" w:name="_Toc57201390"/>
      <w:bookmarkStart w:id="10434" w:name="_Toc57641428"/>
      <w:bookmarkStart w:id="10435" w:name="_Toc59101781"/>
      <w:r w:rsidRPr="00E9603C">
        <w:rPr>
          <w:lang w:eastAsia="ko-KR"/>
        </w:rPr>
        <w:t>6.47.3.1</w:t>
      </w:r>
      <w:r w:rsidRPr="00E9603C">
        <w:rPr>
          <w:lang w:eastAsia="ko-KR"/>
        </w:rPr>
        <w:tab/>
        <w:t xml:space="preserve">Alternative #1: </w:t>
      </w:r>
      <w:r w:rsidRPr="00E9603C">
        <w:t>a new "</w:t>
      </w:r>
      <w:r w:rsidRPr="00E9603C">
        <w:rPr>
          <w:rFonts w:eastAsia="SimSun"/>
          <w:lang w:eastAsia="en-US"/>
        </w:rPr>
        <w:t>UE Presence Pattern</w:t>
      </w:r>
      <w:r w:rsidRPr="00E9603C">
        <w:t>" analytics</w:t>
      </w:r>
      <w:bookmarkEnd w:id="10433"/>
      <w:bookmarkEnd w:id="10434"/>
      <w:bookmarkEnd w:id="10435"/>
    </w:p>
    <w:p w14:paraId="4E04E35B" w14:textId="77777777" w:rsidR="009166E9" w:rsidRPr="00E9603C" w:rsidRDefault="009166E9">
      <w:pPr>
        <w:rPr>
          <w:lang w:eastAsia="zh-CN"/>
        </w:rPr>
      </w:pPr>
      <w:r w:rsidRPr="00E9603C">
        <w:rPr>
          <w:lang w:eastAsia="zh-CN"/>
        </w:rPr>
        <w:t xml:space="preserve">The NWDAF supporting data analytics on UE Presence </w:t>
      </w:r>
      <w:r w:rsidRPr="00E9603C">
        <w:t xml:space="preserve">Pattern </w:t>
      </w:r>
      <w:r w:rsidRPr="00E9603C">
        <w:rPr>
          <w:lang w:eastAsia="zh-CN"/>
        </w:rPr>
        <w:t xml:space="preserve">shall be able to provide UE Presence </w:t>
      </w:r>
      <w:r w:rsidRPr="00E9603C">
        <w:t xml:space="preserve">Pattern </w:t>
      </w:r>
      <w:r w:rsidRPr="00E9603C">
        <w:rPr>
          <w:lang w:eastAsia="zh-CN"/>
        </w:rPr>
        <w:t>analytics on returning back LADN service area, to consumer NF (i.e. SMF).</w:t>
      </w:r>
    </w:p>
    <w:p w14:paraId="2C930402" w14:textId="77777777" w:rsidR="009166E9" w:rsidRPr="00E9603C" w:rsidRDefault="009166E9">
      <w:pPr>
        <w:pStyle w:val="TH"/>
        <w:rPr>
          <w:lang w:eastAsia="zh-CN"/>
        </w:rPr>
      </w:pPr>
      <w:r w:rsidRPr="00E9603C">
        <w:t>Table</w:t>
      </w:r>
      <w:r w:rsidRPr="00E9603C">
        <w:rPr>
          <w:lang w:eastAsia="zh-CN"/>
        </w:rPr>
        <w:t xml:space="preserve"> 6.47.3.1-1</w:t>
      </w:r>
      <w:r w:rsidRPr="00E9603C">
        <w:t xml:space="preserve">: </w:t>
      </w:r>
      <w:r w:rsidRPr="00E9603C">
        <w:rPr>
          <w:lang w:eastAsia="zh-CN"/>
        </w:rPr>
        <w:t>UE Presence</w:t>
      </w:r>
      <w:r w:rsidRPr="00E9603C">
        <w:t xml:space="preserve"> Pattern</w:t>
      </w:r>
      <w:r w:rsidRPr="00E9603C">
        <w:rPr>
          <w:lang w:eastAsia="zh-CN"/>
        </w:rPr>
        <w:t xml:space="preserve"> statistics in LADN service area</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2"/>
        <w:gridCol w:w="5631"/>
      </w:tblGrid>
      <w:tr w:rsidR="009166E9" w:rsidRPr="00E9603C" w14:paraId="17410AB1" w14:textId="77777777">
        <w:trPr>
          <w:cantSplit/>
          <w:jc w:val="center"/>
        </w:trPr>
        <w:tc>
          <w:tcPr>
            <w:tcW w:w="3082" w:type="dxa"/>
          </w:tcPr>
          <w:p w14:paraId="1F0D946C" w14:textId="77777777" w:rsidR="009166E9" w:rsidRPr="00E9603C" w:rsidRDefault="009166E9">
            <w:pPr>
              <w:pStyle w:val="TAH"/>
            </w:pPr>
            <w:r w:rsidRPr="00E9603C">
              <w:t>Information</w:t>
            </w:r>
          </w:p>
        </w:tc>
        <w:tc>
          <w:tcPr>
            <w:tcW w:w="5631" w:type="dxa"/>
          </w:tcPr>
          <w:p w14:paraId="6703C8F3" w14:textId="77777777" w:rsidR="009166E9" w:rsidRPr="00E9603C" w:rsidRDefault="009166E9">
            <w:pPr>
              <w:pStyle w:val="TAH"/>
            </w:pPr>
            <w:r w:rsidRPr="00E9603C">
              <w:t>Description</w:t>
            </w:r>
          </w:p>
        </w:tc>
      </w:tr>
      <w:tr w:rsidR="009166E9" w:rsidRPr="00E9603C" w14:paraId="49431AEA" w14:textId="77777777">
        <w:trPr>
          <w:cantSplit/>
          <w:jc w:val="center"/>
        </w:trPr>
        <w:tc>
          <w:tcPr>
            <w:tcW w:w="3082" w:type="dxa"/>
          </w:tcPr>
          <w:p w14:paraId="3543D7CE" w14:textId="77777777" w:rsidR="009166E9" w:rsidRPr="00E9603C" w:rsidRDefault="009166E9">
            <w:pPr>
              <w:pStyle w:val="TAL"/>
            </w:pPr>
            <w:r w:rsidRPr="00E9603C">
              <w:t>UE group ID or UE ID, any UE</w:t>
            </w:r>
          </w:p>
        </w:tc>
        <w:tc>
          <w:tcPr>
            <w:tcW w:w="5631" w:type="dxa"/>
          </w:tcPr>
          <w:p w14:paraId="06BAD9D3" w14:textId="77777777" w:rsidR="009166E9" w:rsidRPr="00E9603C" w:rsidRDefault="009166E9">
            <w:pPr>
              <w:pStyle w:val="TAL"/>
            </w:pPr>
            <w:r w:rsidRPr="00E9603C">
              <w:t xml:space="preserve">Identifies a UE, any UE, or a group of UEs </w:t>
            </w:r>
          </w:p>
        </w:tc>
      </w:tr>
      <w:tr w:rsidR="009166E9" w:rsidRPr="00E9603C" w14:paraId="6DAAB631" w14:textId="77777777">
        <w:trPr>
          <w:cantSplit/>
          <w:jc w:val="center"/>
        </w:trPr>
        <w:tc>
          <w:tcPr>
            <w:tcW w:w="3082" w:type="dxa"/>
          </w:tcPr>
          <w:p w14:paraId="2E6C63BE" w14:textId="77777777" w:rsidR="009166E9" w:rsidRPr="00E9603C" w:rsidRDefault="009166E9">
            <w:pPr>
              <w:pStyle w:val="TAL"/>
            </w:pPr>
            <w:r w:rsidRPr="00E9603C">
              <w:rPr>
                <w:lang w:eastAsia="ko-KR"/>
              </w:rPr>
              <w:t>DNN</w:t>
            </w:r>
          </w:p>
        </w:tc>
        <w:tc>
          <w:tcPr>
            <w:tcW w:w="5631" w:type="dxa"/>
          </w:tcPr>
          <w:p w14:paraId="0F3B369C" w14:textId="77777777" w:rsidR="009166E9" w:rsidRPr="00E9603C" w:rsidRDefault="009166E9">
            <w:pPr>
              <w:pStyle w:val="TAL"/>
            </w:pPr>
            <w:r w:rsidRPr="00E9603C">
              <w:rPr>
                <w:lang w:eastAsia="zh-CN"/>
              </w:rPr>
              <w:t>Data Network Name associated for LADN service</w:t>
            </w:r>
          </w:p>
        </w:tc>
      </w:tr>
      <w:tr w:rsidR="009166E9" w:rsidRPr="00E9603C" w14:paraId="251B514B" w14:textId="77777777">
        <w:trPr>
          <w:cantSplit/>
          <w:jc w:val="center"/>
        </w:trPr>
        <w:tc>
          <w:tcPr>
            <w:tcW w:w="3082" w:type="dxa"/>
          </w:tcPr>
          <w:p w14:paraId="491C667E" w14:textId="77777777" w:rsidR="009166E9" w:rsidRPr="00E9603C" w:rsidRDefault="009166E9">
            <w:pPr>
              <w:pStyle w:val="TAL"/>
            </w:pPr>
            <w:r w:rsidRPr="00E9603C">
              <w:t>Time slot entry (1..max)</w:t>
            </w:r>
          </w:p>
        </w:tc>
        <w:tc>
          <w:tcPr>
            <w:tcW w:w="5631" w:type="dxa"/>
          </w:tcPr>
          <w:p w14:paraId="6194D0CE" w14:textId="77777777" w:rsidR="009166E9" w:rsidRPr="00E9603C" w:rsidRDefault="009166E9">
            <w:pPr>
              <w:pStyle w:val="TAL"/>
            </w:pPr>
            <w:r w:rsidRPr="00E9603C">
              <w:t>List of time slots during the Analytics target period</w:t>
            </w:r>
          </w:p>
        </w:tc>
      </w:tr>
      <w:tr w:rsidR="009166E9" w:rsidRPr="00E9603C" w14:paraId="5E5BD64C" w14:textId="77777777">
        <w:trPr>
          <w:cantSplit/>
          <w:jc w:val="center"/>
        </w:trPr>
        <w:tc>
          <w:tcPr>
            <w:tcW w:w="3082" w:type="dxa"/>
          </w:tcPr>
          <w:p w14:paraId="240A77A6" w14:textId="77777777" w:rsidR="009166E9" w:rsidRPr="00E9603C" w:rsidRDefault="009166E9">
            <w:pPr>
              <w:pStyle w:val="TAL"/>
            </w:pPr>
            <w:r w:rsidRPr="00E9603C">
              <w:t xml:space="preserve">  &gt; Time slot start</w:t>
            </w:r>
          </w:p>
        </w:tc>
        <w:tc>
          <w:tcPr>
            <w:tcW w:w="5631" w:type="dxa"/>
          </w:tcPr>
          <w:p w14:paraId="409CE722" w14:textId="77777777" w:rsidR="009166E9" w:rsidRPr="00E9603C" w:rsidRDefault="009166E9">
            <w:pPr>
              <w:pStyle w:val="TAL"/>
            </w:pPr>
            <w:r w:rsidRPr="00E9603C">
              <w:t>Time slot start within the Analytics target period</w:t>
            </w:r>
          </w:p>
        </w:tc>
      </w:tr>
      <w:tr w:rsidR="009166E9" w:rsidRPr="00E9603C" w14:paraId="5EBD02E7" w14:textId="77777777">
        <w:trPr>
          <w:cantSplit/>
          <w:jc w:val="center"/>
        </w:trPr>
        <w:tc>
          <w:tcPr>
            <w:tcW w:w="3082" w:type="dxa"/>
          </w:tcPr>
          <w:p w14:paraId="0438FE60" w14:textId="77777777" w:rsidR="009166E9" w:rsidRPr="00E9603C" w:rsidRDefault="009166E9">
            <w:pPr>
              <w:pStyle w:val="TAL"/>
            </w:pPr>
            <w:r w:rsidRPr="00E9603C">
              <w:t xml:space="preserve">  &gt; Duration</w:t>
            </w:r>
          </w:p>
        </w:tc>
        <w:tc>
          <w:tcPr>
            <w:tcW w:w="5631" w:type="dxa"/>
          </w:tcPr>
          <w:p w14:paraId="19835768" w14:textId="77777777" w:rsidR="009166E9" w:rsidRPr="00E9603C" w:rsidRDefault="009166E9">
            <w:pPr>
              <w:pStyle w:val="TAL"/>
            </w:pPr>
            <w:r w:rsidRPr="00E9603C">
              <w:t>Duration of the time slot (average and variance)</w:t>
            </w:r>
          </w:p>
        </w:tc>
      </w:tr>
      <w:tr w:rsidR="009166E9" w:rsidRPr="00E9603C" w14:paraId="418363D2" w14:textId="77777777">
        <w:trPr>
          <w:cantSplit/>
          <w:jc w:val="center"/>
        </w:trPr>
        <w:tc>
          <w:tcPr>
            <w:tcW w:w="3082" w:type="dxa"/>
          </w:tcPr>
          <w:p w14:paraId="142534C2" w14:textId="77777777" w:rsidR="009166E9" w:rsidRPr="00E9603C" w:rsidRDefault="009166E9">
            <w:pPr>
              <w:pStyle w:val="TAL"/>
            </w:pPr>
            <w:r w:rsidRPr="00E9603C">
              <w:t xml:space="preserve">  &gt; UE Presence Pattern (1..max)</w:t>
            </w:r>
          </w:p>
        </w:tc>
        <w:tc>
          <w:tcPr>
            <w:tcW w:w="5631" w:type="dxa"/>
          </w:tcPr>
          <w:p w14:paraId="7265ABF9" w14:textId="77777777" w:rsidR="009166E9" w:rsidRPr="00E9603C" w:rsidRDefault="009166E9">
            <w:pPr>
              <w:pStyle w:val="TAL"/>
            </w:pPr>
            <w:r w:rsidRPr="00E9603C">
              <w:t>Observed location statistics</w:t>
            </w:r>
          </w:p>
        </w:tc>
      </w:tr>
      <w:tr w:rsidR="009166E9" w:rsidRPr="00E9603C" w14:paraId="26725BC2" w14:textId="77777777">
        <w:trPr>
          <w:cantSplit/>
          <w:jc w:val="center"/>
        </w:trPr>
        <w:tc>
          <w:tcPr>
            <w:tcW w:w="3082" w:type="dxa"/>
          </w:tcPr>
          <w:p w14:paraId="68994C93" w14:textId="77777777" w:rsidR="009166E9" w:rsidRPr="00E9603C" w:rsidRDefault="009166E9">
            <w:pPr>
              <w:pStyle w:val="TAL"/>
            </w:pPr>
            <w:r w:rsidRPr="00E9603C">
              <w:t xml:space="preserve">      &gt;&gt; Ratio</w:t>
            </w:r>
          </w:p>
        </w:tc>
        <w:tc>
          <w:tcPr>
            <w:tcW w:w="5631" w:type="dxa"/>
          </w:tcPr>
          <w:p w14:paraId="5C1B82B6" w14:textId="77777777" w:rsidR="009166E9" w:rsidRPr="00E9603C" w:rsidRDefault="009166E9">
            <w:pPr>
              <w:pStyle w:val="TAL"/>
            </w:pPr>
            <w:r w:rsidRPr="00E9603C">
              <w:t>Percentage on which UE, any UE, or UE group comes in a LADN service area again.</w:t>
            </w:r>
          </w:p>
        </w:tc>
      </w:tr>
    </w:tbl>
    <w:p w14:paraId="0C36DA93" w14:textId="77777777" w:rsidR="009166E9" w:rsidRPr="00E9603C" w:rsidRDefault="009166E9">
      <w:pPr>
        <w:rPr>
          <w:lang w:eastAsia="zh-CN"/>
        </w:rPr>
      </w:pPr>
    </w:p>
    <w:p w14:paraId="2F6BFC9D" w14:textId="77777777" w:rsidR="009166E9" w:rsidRPr="00E9603C" w:rsidRDefault="009166E9">
      <w:pPr>
        <w:pStyle w:val="TH"/>
        <w:rPr>
          <w:lang w:eastAsia="zh-CN"/>
        </w:rPr>
      </w:pPr>
      <w:r w:rsidRPr="00E9603C">
        <w:t>Table 6.</w:t>
      </w:r>
      <w:r w:rsidRPr="00E9603C">
        <w:rPr>
          <w:lang w:eastAsia="zh-CN"/>
        </w:rPr>
        <w:t>47</w:t>
      </w:r>
      <w:r w:rsidRPr="00E9603C">
        <w:t xml:space="preserve">.3.1-2: </w:t>
      </w:r>
      <w:r w:rsidRPr="00E9603C">
        <w:rPr>
          <w:lang w:eastAsia="zh-CN"/>
        </w:rPr>
        <w:t>UE Presence</w:t>
      </w:r>
      <w:r w:rsidRPr="00E9603C">
        <w:t xml:space="preserve"> Pattern</w:t>
      </w:r>
      <w:r w:rsidRPr="00E9603C">
        <w:rPr>
          <w:lang w:eastAsia="zh-CN"/>
        </w:rPr>
        <w:t xml:space="preserve"> predictions in LADN service area</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718"/>
      </w:tblGrid>
      <w:tr w:rsidR="009166E9" w:rsidRPr="00E9603C" w14:paraId="12656E94" w14:textId="77777777">
        <w:trPr>
          <w:cantSplit/>
          <w:jc w:val="center"/>
        </w:trPr>
        <w:tc>
          <w:tcPr>
            <w:tcW w:w="3118" w:type="dxa"/>
          </w:tcPr>
          <w:p w14:paraId="5CC6EA40" w14:textId="77777777" w:rsidR="009166E9" w:rsidRPr="00E9603C" w:rsidRDefault="009166E9">
            <w:pPr>
              <w:pStyle w:val="TAH"/>
            </w:pPr>
            <w:r w:rsidRPr="00E9603C">
              <w:t>Information</w:t>
            </w:r>
          </w:p>
        </w:tc>
        <w:tc>
          <w:tcPr>
            <w:tcW w:w="5718" w:type="dxa"/>
          </w:tcPr>
          <w:p w14:paraId="56158392" w14:textId="77777777" w:rsidR="009166E9" w:rsidRPr="00E9603C" w:rsidRDefault="009166E9">
            <w:pPr>
              <w:pStyle w:val="TAH"/>
            </w:pPr>
            <w:r w:rsidRPr="00E9603C">
              <w:t>Description</w:t>
            </w:r>
          </w:p>
        </w:tc>
      </w:tr>
      <w:tr w:rsidR="009166E9" w:rsidRPr="00E9603C" w14:paraId="51BE9AA7" w14:textId="77777777">
        <w:trPr>
          <w:cantSplit/>
          <w:jc w:val="center"/>
        </w:trPr>
        <w:tc>
          <w:tcPr>
            <w:tcW w:w="3118" w:type="dxa"/>
          </w:tcPr>
          <w:p w14:paraId="584FE4E1" w14:textId="77777777" w:rsidR="009166E9" w:rsidRPr="00E9603C" w:rsidRDefault="009166E9">
            <w:pPr>
              <w:pStyle w:val="TAL"/>
            </w:pPr>
            <w:r w:rsidRPr="00E9603C">
              <w:t>UE group ID or UE ID, any UE</w:t>
            </w:r>
          </w:p>
        </w:tc>
        <w:tc>
          <w:tcPr>
            <w:tcW w:w="5718" w:type="dxa"/>
          </w:tcPr>
          <w:p w14:paraId="0C0C5FA9" w14:textId="77777777" w:rsidR="009166E9" w:rsidRPr="00E9603C" w:rsidRDefault="009166E9">
            <w:pPr>
              <w:pStyle w:val="TAL"/>
            </w:pPr>
            <w:r w:rsidRPr="00E9603C">
              <w:t xml:space="preserve">Identifies an UE or, any UE, a group of UEs </w:t>
            </w:r>
          </w:p>
        </w:tc>
      </w:tr>
      <w:tr w:rsidR="009166E9" w:rsidRPr="00E9603C" w14:paraId="442F5260" w14:textId="77777777">
        <w:trPr>
          <w:cantSplit/>
          <w:jc w:val="center"/>
        </w:trPr>
        <w:tc>
          <w:tcPr>
            <w:tcW w:w="3118" w:type="dxa"/>
          </w:tcPr>
          <w:p w14:paraId="183FE4B8" w14:textId="77777777" w:rsidR="009166E9" w:rsidRPr="00E9603C" w:rsidRDefault="009166E9">
            <w:pPr>
              <w:pStyle w:val="TAL"/>
            </w:pPr>
            <w:r w:rsidRPr="00E9603C">
              <w:rPr>
                <w:lang w:eastAsia="ko-KR"/>
              </w:rPr>
              <w:t>DNN</w:t>
            </w:r>
          </w:p>
        </w:tc>
        <w:tc>
          <w:tcPr>
            <w:tcW w:w="5718" w:type="dxa"/>
          </w:tcPr>
          <w:p w14:paraId="66361778" w14:textId="77777777" w:rsidR="009166E9" w:rsidRPr="00E9603C" w:rsidRDefault="009166E9">
            <w:pPr>
              <w:pStyle w:val="TAL"/>
            </w:pPr>
            <w:r w:rsidRPr="00E9603C">
              <w:rPr>
                <w:lang w:eastAsia="zh-CN"/>
              </w:rPr>
              <w:t>Data Network Name associated for LADN service</w:t>
            </w:r>
          </w:p>
        </w:tc>
      </w:tr>
      <w:tr w:rsidR="009166E9" w:rsidRPr="00E9603C" w14:paraId="7E76D19E" w14:textId="77777777">
        <w:trPr>
          <w:cantSplit/>
          <w:jc w:val="center"/>
        </w:trPr>
        <w:tc>
          <w:tcPr>
            <w:tcW w:w="3118" w:type="dxa"/>
          </w:tcPr>
          <w:p w14:paraId="66780969" w14:textId="77777777" w:rsidR="009166E9" w:rsidRPr="00E9603C" w:rsidRDefault="009166E9">
            <w:pPr>
              <w:pStyle w:val="TAL"/>
            </w:pPr>
            <w:r w:rsidRPr="00E9603C">
              <w:t>Time slot entry (1..max)</w:t>
            </w:r>
          </w:p>
        </w:tc>
        <w:tc>
          <w:tcPr>
            <w:tcW w:w="5718" w:type="dxa"/>
          </w:tcPr>
          <w:p w14:paraId="260DE780" w14:textId="77777777" w:rsidR="009166E9" w:rsidRPr="00E9603C" w:rsidRDefault="009166E9">
            <w:pPr>
              <w:pStyle w:val="TAL"/>
            </w:pPr>
            <w:r w:rsidRPr="00E9603C">
              <w:t>List of predicted time slots</w:t>
            </w:r>
          </w:p>
        </w:tc>
      </w:tr>
      <w:tr w:rsidR="009166E9" w:rsidRPr="00E9603C" w14:paraId="152BF90F" w14:textId="77777777">
        <w:trPr>
          <w:cantSplit/>
          <w:jc w:val="center"/>
        </w:trPr>
        <w:tc>
          <w:tcPr>
            <w:tcW w:w="3118" w:type="dxa"/>
          </w:tcPr>
          <w:p w14:paraId="2F549C7A" w14:textId="77777777" w:rsidR="009166E9" w:rsidRPr="00E9603C" w:rsidRDefault="009166E9">
            <w:pPr>
              <w:pStyle w:val="TAL"/>
            </w:pPr>
            <w:r w:rsidRPr="00E9603C">
              <w:t xml:space="preserve">  &gt;Time slot start</w:t>
            </w:r>
          </w:p>
        </w:tc>
        <w:tc>
          <w:tcPr>
            <w:tcW w:w="5718" w:type="dxa"/>
          </w:tcPr>
          <w:p w14:paraId="5C03B462" w14:textId="77777777" w:rsidR="009166E9" w:rsidRPr="00E9603C" w:rsidRDefault="009166E9">
            <w:pPr>
              <w:pStyle w:val="TAL"/>
            </w:pPr>
            <w:r w:rsidRPr="00E9603C">
              <w:t>Time slot start time within the Analytics target period</w:t>
            </w:r>
          </w:p>
        </w:tc>
      </w:tr>
      <w:tr w:rsidR="009166E9" w:rsidRPr="00E9603C" w14:paraId="10E0B63D" w14:textId="77777777">
        <w:trPr>
          <w:cantSplit/>
          <w:jc w:val="center"/>
        </w:trPr>
        <w:tc>
          <w:tcPr>
            <w:tcW w:w="3118" w:type="dxa"/>
          </w:tcPr>
          <w:p w14:paraId="52FE65AD" w14:textId="77777777" w:rsidR="009166E9" w:rsidRPr="00E9603C" w:rsidRDefault="009166E9">
            <w:pPr>
              <w:pStyle w:val="TAL"/>
            </w:pPr>
            <w:r w:rsidRPr="00E9603C">
              <w:t xml:space="preserve">  &gt; Duration</w:t>
            </w:r>
          </w:p>
        </w:tc>
        <w:tc>
          <w:tcPr>
            <w:tcW w:w="5718" w:type="dxa"/>
          </w:tcPr>
          <w:p w14:paraId="048F84A7" w14:textId="77777777" w:rsidR="009166E9" w:rsidRPr="00E9603C" w:rsidRDefault="009166E9">
            <w:pPr>
              <w:pStyle w:val="TAL"/>
            </w:pPr>
            <w:r w:rsidRPr="00E9603C">
              <w:t>Duration of the time slot</w:t>
            </w:r>
            <w:r w:rsidRPr="00E9603C">
              <w:rPr>
                <w:lang w:eastAsia="zh-CN"/>
              </w:rPr>
              <w:t xml:space="preserve"> </w:t>
            </w:r>
          </w:p>
        </w:tc>
      </w:tr>
      <w:tr w:rsidR="009166E9" w:rsidRPr="00E9603C" w14:paraId="5B4E6038" w14:textId="77777777">
        <w:trPr>
          <w:cantSplit/>
          <w:jc w:val="center"/>
        </w:trPr>
        <w:tc>
          <w:tcPr>
            <w:tcW w:w="3118" w:type="dxa"/>
          </w:tcPr>
          <w:p w14:paraId="17BC0526" w14:textId="77777777" w:rsidR="009166E9" w:rsidRPr="00E9603C" w:rsidRDefault="009166E9">
            <w:pPr>
              <w:pStyle w:val="TAL"/>
            </w:pPr>
            <w:r w:rsidRPr="00E9603C">
              <w:t xml:space="preserve">  &gt; UE Presence Pattern (1..max)</w:t>
            </w:r>
          </w:p>
        </w:tc>
        <w:tc>
          <w:tcPr>
            <w:tcW w:w="5718" w:type="dxa"/>
          </w:tcPr>
          <w:p w14:paraId="231E451E" w14:textId="77777777" w:rsidR="009166E9" w:rsidRPr="00E9603C" w:rsidRDefault="009166E9">
            <w:pPr>
              <w:pStyle w:val="TAL"/>
            </w:pPr>
            <w:r w:rsidRPr="00E9603C">
              <w:t>Predicted UE Presence during the Analytics target period</w:t>
            </w:r>
          </w:p>
        </w:tc>
      </w:tr>
      <w:tr w:rsidR="009166E9" w:rsidRPr="00E9603C" w14:paraId="413C2A8A" w14:textId="77777777">
        <w:trPr>
          <w:cantSplit/>
          <w:jc w:val="center"/>
        </w:trPr>
        <w:tc>
          <w:tcPr>
            <w:tcW w:w="3118" w:type="dxa"/>
          </w:tcPr>
          <w:p w14:paraId="68CE39C1" w14:textId="77777777" w:rsidR="009166E9" w:rsidRPr="00E9603C" w:rsidRDefault="009166E9">
            <w:pPr>
              <w:pStyle w:val="TAL"/>
            </w:pPr>
            <w:r w:rsidRPr="00E9603C">
              <w:t xml:space="preserve">      &gt;&gt; Ratio</w:t>
            </w:r>
          </w:p>
        </w:tc>
        <w:tc>
          <w:tcPr>
            <w:tcW w:w="5718" w:type="dxa"/>
          </w:tcPr>
          <w:p w14:paraId="4A8A9327" w14:textId="77777777" w:rsidR="009166E9" w:rsidRPr="00E9603C" w:rsidRDefault="009166E9">
            <w:pPr>
              <w:pStyle w:val="TAL"/>
            </w:pPr>
            <w:r w:rsidRPr="00E9603C">
              <w:t>Percentage on which the UE, any UE, or UE group may come in a LADN service area again.</w:t>
            </w:r>
          </w:p>
        </w:tc>
      </w:tr>
      <w:tr w:rsidR="009166E9" w:rsidRPr="00E9603C" w14:paraId="484A9816" w14:textId="77777777">
        <w:trPr>
          <w:cantSplit/>
          <w:jc w:val="center"/>
        </w:trPr>
        <w:tc>
          <w:tcPr>
            <w:tcW w:w="3118" w:type="dxa"/>
          </w:tcPr>
          <w:p w14:paraId="3C38D523" w14:textId="77777777" w:rsidR="009166E9" w:rsidRPr="00E9603C" w:rsidRDefault="009166E9">
            <w:pPr>
              <w:pStyle w:val="TAL"/>
            </w:pPr>
            <w:r w:rsidRPr="00E9603C">
              <w:t xml:space="preserve">      &gt;&gt; Confidence</w:t>
            </w:r>
          </w:p>
        </w:tc>
        <w:tc>
          <w:tcPr>
            <w:tcW w:w="5718" w:type="dxa"/>
          </w:tcPr>
          <w:p w14:paraId="6B5573DB" w14:textId="77777777" w:rsidR="009166E9" w:rsidRPr="00E9603C" w:rsidRDefault="009166E9">
            <w:pPr>
              <w:pStyle w:val="TAL"/>
            </w:pPr>
            <w:r w:rsidRPr="00E9603C">
              <w:t>Confidence of this prediction</w:t>
            </w:r>
          </w:p>
        </w:tc>
      </w:tr>
    </w:tbl>
    <w:p w14:paraId="70B963D3" w14:textId="77777777" w:rsidR="009166E9" w:rsidRPr="00E9603C" w:rsidRDefault="009166E9">
      <w:pPr>
        <w:rPr>
          <w:lang w:eastAsia="ko-KR"/>
        </w:rPr>
      </w:pPr>
    </w:p>
    <w:p w14:paraId="13377BB5" w14:textId="77777777" w:rsidR="009166E9" w:rsidRPr="00E9603C" w:rsidRDefault="009166E9">
      <w:pPr>
        <w:pStyle w:val="Heading4"/>
        <w:rPr>
          <w:lang w:eastAsia="zh-CN"/>
        </w:rPr>
      </w:pPr>
      <w:bookmarkStart w:id="10436" w:name="_Toc57201391"/>
      <w:bookmarkStart w:id="10437" w:name="_Toc57641429"/>
      <w:bookmarkStart w:id="10438" w:name="_Toc59101782"/>
      <w:r w:rsidRPr="00E9603C">
        <w:rPr>
          <w:lang w:eastAsia="ko-KR"/>
        </w:rPr>
        <w:t>6.47.3.2</w:t>
      </w:r>
      <w:r w:rsidRPr="00E9603C">
        <w:rPr>
          <w:lang w:eastAsia="ko-KR"/>
        </w:rPr>
        <w:tab/>
        <w:t xml:space="preserve">Alternative #2: </w:t>
      </w:r>
      <w:r w:rsidRPr="00E9603C">
        <w:rPr>
          <w:lang w:eastAsia="zh-CN"/>
        </w:rPr>
        <w:t xml:space="preserve">an extension of the </w:t>
      </w:r>
      <w:r w:rsidRPr="00E9603C">
        <w:t xml:space="preserve">existing UE Mobility </w:t>
      </w:r>
      <w:r w:rsidRPr="00E9603C">
        <w:rPr>
          <w:lang w:eastAsia="zh-CN"/>
        </w:rPr>
        <w:t>analytics</w:t>
      </w:r>
      <w:bookmarkEnd w:id="10436"/>
      <w:bookmarkEnd w:id="10437"/>
      <w:bookmarkEnd w:id="10438"/>
    </w:p>
    <w:p w14:paraId="52919184" w14:textId="77777777" w:rsidR="009166E9" w:rsidRPr="00E9603C" w:rsidRDefault="009166E9">
      <w:pPr>
        <w:rPr>
          <w:lang w:eastAsia="zh-CN"/>
        </w:rPr>
      </w:pPr>
      <w:r w:rsidRPr="00E9603C">
        <w:t xml:space="preserve">The output data described in </w:t>
      </w:r>
      <w:r w:rsidRPr="00E9603C">
        <w:rPr>
          <w:lang w:eastAsia="ko-KR"/>
        </w:rPr>
        <w:t>clause </w:t>
      </w:r>
      <w:r w:rsidRPr="00E9603C">
        <w:rPr>
          <w:lang w:eastAsia="zh-CN"/>
        </w:rPr>
        <w:t>6.7.2.3</w:t>
      </w:r>
      <w:r w:rsidRPr="00E9603C">
        <w:t xml:space="preserve"> </w:t>
      </w:r>
      <w:r w:rsidRPr="00E9603C">
        <w:rPr>
          <w:lang w:eastAsia="ko-KR"/>
        </w:rPr>
        <w:t xml:space="preserve">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 can be used.</w:t>
      </w:r>
    </w:p>
    <w:p w14:paraId="358848B9" w14:textId="77777777" w:rsidR="009166E9" w:rsidRPr="00E9603C" w:rsidRDefault="009166E9">
      <w:pPr>
        <w:pStyle w:val="Heading3"/>
        <w:rPr>
          <w:lang w:eastAsia="zh-CN"/>
        </w:rPr>
      </w:pPr>
      <w:bookmarkStart w:id="10439" w:name="_Toc5276"/>
      <w:bookmarkStart w:id="10440" w:name="_Toc10937"/>
      <w:bookmarkStart w:id="10441" w:name="_Toc43393338"/>
      <w:bookmarkStart w:id="10442" w:name="_Toc2163"/>
      <w:bookmarkStart w:id="10443" w:name="_Toc50023826"/>
      <w:bookmarkStart w:id="10444" w:name="_Toc50023241"/>
      <w:bookmarkStart w:id="10445" w:name="_Toc42779257"/>
      <w:bookmarkStart w:id="10446" w:name="_Toc5837"/>
      <w:bookmarkStart w:id="10447" w:name="_Toc7168"/>
      <w:bookmarkStart w:id="10448" w:name="_Toc17141"/>
      <w:bookmarkStart w:id="10449" w:name="_Toc50021888"/>
      <w:bookmarkStart w:id="10450" w:name="_Toc32230"/>
      <w:bookmarkStart w:id="10451" w:name="_Toc57201392"/>
      <w:bookmarkStart w:id="10452" w:name="_Toc50579626"/>
      <w:bookmarkStart w:id="10453" w:name="_Toc11981"/>
      <w:bookmarkStart w:id="10454" w:name="_Toc21008"/>
      <w:bookmarkStart w:id="10455" w:name="_Toc3389"/>
      <w:bookmarkStart w:id="10456" w:name="_Toc50021319"/>
      <w:bookmarkStart w:id="10457" w:name="_Toc54779573"/>
      <w:bookmarkStart w:id="10458" w:name="_Toc54786533"/>
      <w:bookmarkStart w:id="10459" w:name="_Toc50022592"/>
      <w:bookmarkStart w:id="10460" w:name="_Toc16416"/>
      <w:bookmarkStart w:id="10461" w:name="_Toc50309894"/>
      <w:bookmarkStart w:id="10462" w:name="_Toc42770201"/>
      <w:bookmarkStart w:id="10463" w:name="_Toc54770221"/>
      <w:bookmarkStart w:id="10464" w:name="_Toc44004510"/>
      <w:bookmarkStart w:id="10465" w:name="_Toc26531"/>
      <w:bookmarkStart w:id="10466" w:name="_Toc57641430"/>
      <w:bookmarkStart w:id="10467" w:name="_Toc59101783"/>
      <w:r w:rsidRPr="00E9603C">
        <w:rPr>
          <w:lang w:eastAsia="zh-CN"/>
        </w:rPr>
        <w:t>6.47.4</w:t>
      </w:r>
      <w:r w:rsidRPr="00E9603C">
        <w:rPr>
          <w:lang w:eastAsia="zh-CN"/>
        </w:rPr>
        <w:tab/>
        <w:t>Procedures</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485ABDE5" w14:textId="77777777" w:rsidR="009166E9" w:rsidRPr="00E9603C" w:rsidRDefault="009166E9">
      <w:pPr>
        <w:pStyle w:val="Heading4"/>
      </w:pPr>
      <w:bookmarkStart w:id="10468" w:name="_Toc1866"/>
      <w:bookmarkStart w:id="10469" w:name="_Toc26500"/>
      <w:bookmarkStart w:id="10470" w:name="_Toc8042"/>
      <w:bookmarkStart w:id="10471" w:name="_Toc7320"/>
      <w:bookmarkStart w:id="10472" w:name="_Toc21845"/>
      <w:bookmarkStart w:id="10473" w:name="_Toc28387"/>
      <w:bookmarkStart w:id="10474" w:name="_Toc50021320"/>
      <w:bookmarkStart w:id="10475" w:name="_Toc44004511"/>
      <w:bookmarkStart w:id="10476" w:name="_Toc979"/>
      <w:bookmarkStart w:id="10477" w:name="_Toc42770202"/>
      <w:bookmarkStart w:id="10478" w:name="_Toc25806"/>
      <w:bookmarkStart w:id="10479" w:name="_Toc8034"/>
      <w:bookmarkStart w:id="10480" w:name="_Toc50023827"/>
      <w:bookmarkStart w:id="10481" w:name="_Toc42779258"/>
      <w:bookmarkStart w:id="10482" w:name="_Toc50022593"/>
      <w:bookmarkStart w:id="10483" w:name="_Toc3565"/>
      <w:bookmarkStart w:id="10484" w:name="_Toc50021889"/>
      <w:bookmarkStart w:id="10485" w:name="_Toc50579627"/>
      <w:bookmarkStart w:id="10486" w:name="_Toc14530"/>
      <w:bookmarkStart w:id="10487" w:name="_Toc54770222"/>
      <w:bookmarkStart w:id="10488" w:name="_Toc54779574"/>
      <w:bookmarkStart w:id="10489" w:name="_Toc54786534"/>
      <w:bookmarkStart w:id="10490" w:name="_Toc50309895"/>
      <w:bookmarkStart w:id="10491" w:name="_Toc43393339"/>
      <w:bookmarkStart w:id="10492" w:name="_Toc57201393"/>
      <w:bookmarkStart w:id="10493" w:name="_Toc50023242"/>
      <w:bookmarkStart w:id="10494" w:name="_Toc9319"/>
      <w:bookmarkStart w:id="10495" w:name="_Toc57641431"/>
      <w:bookmarkStart w:id="10496" w:name="_Toc59101784"/>
      <w:r w:rsidRPr="00E9603C">
        <w:rPr>
          <w:lang w:eastAsia="en-US"/>
        </w:rPr>
        <w:t>6.</w:t>
      </w:r>
      <w:r w:rsidRPr="00E9603C">
        <w:rPr>
          <w:lang w:eastAsia="zh-CN"/>
        </w:rPr>
        <w:t>47</w:t>
      </w:r>
      <w:r w:rsidRPr="00E9603C">
        <w:rPr>
          <w:lang w:eastAsia="en-US"/>
        </w:rPr>
        <w:t>.4.1</w:t>
      </w:r>
      <w:r w:rsidRPr="00E9603C">
        <w:rPr>
          <w:lang w:eastAsia="en-US"/>
        </w:rPr>
        <w:tab/>
      </w:r>
      <w:r w:rsidRPr="00E9603C">
        <w:rPr>
          <w:lang w:eastAsia="ko-KR"/>
        </w:rPr>
        <w:t xml:space="preserve">Alternative #1: </w:t>
      </w:r>
      <w:r w:rsidRPr="00E9603C">
        <w:t>UE Presence Pattern Analytics Procedure</w:t>
      </w:r>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5C33C81E" w14:textId="77777777" w:rsidR="009166E9" w:rsidRPr="00E9603C" w:rsidRDefault="009166E9">
      <w:r w:rsidRPr="00E9603C">
        <w:rPr>
          <w:lang w:eastAsia="ko-KR"/>
        </w:rPr>
        <w:t>Figure 6.</w:t>
      </w:r>
      <w:r w:rsidRPr="00E9603C">
        <w:rPr>
          <w:lang w:eastAsia="zh-CN"/>
        </w:rPr>
        <w:t>47</w:t>
      </w:r>
      <w:r w:rsidRPr="00E9603C">
        <w:rPr>
          <w:lang w:eastAsia="ko-KR"/>
        </w:rPr>
        <w:t xml:space="preserve">.4.1-1 shows the analytics procedure on UE Presence </w:t>
      </w:r>
      <w:r w:rsidRPr="00E9603C">
        <w:t>Pattern</w:t>
      </w:r>
      <w:r w:rsidRPr="00E9603C">
        <w:rPr>
          <w:lang w:eastAsia="ko-KR"/>
        </w:rPr>
        <w:t xml:space="preserve"> in LADN service area. </w:t>
      </w:r>
      <w:r w:rsidRPr="00E9603C">
        <w:t>The NWDAF can provide UE Presence Pattern related analytics in LADN service area, in the form of statistics or predictions or both, to another NF.</w:t>
      </w:r>
    </w:p>
    <w:p w14:paraId="4990FD24" w14:textId="77777777" w:rsidR="009166E9" w:rsidRPr="00E9603C" w:rsidRDefault="009166E9">
      <w:pPr>
        <w:pStyle w:val="TH"/>
      </w:pPr>
      <w:r w:rsidRPr="00E9603C">
        <w:object w:dxaOrig="6290" w:dyaOrig="3865" w14:anchorId="69D9F2FC">
          <v:shape id="对象 222" o:spid="_x0000_i1127" type="#_x0000_t75" style="width:482pt;height:296pt;mso-position-horizontal-relative:page;mso-position-vertical-relative:page" o:ole="">
            <v:imagedata r:id="rId202" o:title=""/>
          </v:shape>
          <o:OLEObject Type="Embed" ProgID="Visio.Drawing.11" ShapeID="对象 222" DrawAspect="Content" ObjectID="_1669716033" r:id="rId203"/>
        </w:object>
      </w:r>
    </w:p>
    <w:p w14:paraId="5A4C2A8A" w14:textId="77777777" w:rsidR="009166E9" w:rsidRPr="00E9603C" w:rsidRDefault="009166E9">
      <w:pPr>
        <w:pStyle w:val="TF"/>
        <w:rPr>
          <w:rFonts w:eastAsia="MS Mincho"/>
        </w:rPr>
      </w:pPr>
      <w:r w:rsidRPr="00E9603C">
        <w:t>Figure 6.</w:t>
      </w:r>
      <w:r w:rsidRPr="00E9603C">
        <w:rPr>
          <w:lang w:eastAsia="zh-CN"/>
        </w:rPr>
        <w:t>47</w:t>
      </w:r>
      <w:r w:rsidRPr="00E9603C">
        <w:t xml:space="preserve">.4.1-1: </w:t>
      </w:r>
      <w:r w:rsidRPr="00E9603C">
        <w:rPr>
          <w:lang w:eastAsia="ko-KR"/>
        </w:rPr>
        <w:t>"</w:t>
      </w:r>
      <w:r w:rsidRPr="00E9603C">
        <w:rPr>
          <w:rFonts w:cs="Arial"/>
        </w:rPr>
        <w:t xml:space="preserve">UE Presence </w:t>
      </w:r>
      <w:r w:rsidRPr="00E9603C">
        <w:t>Pattern</w:t>
      </w:r>
      <w:r w:rsidRPr="00E9603C">
        <w:rPr>
          <w:rFonts w:cs="Arial"/>
        </w:rPr>
        <w:t xml:space="preserve"> in LADN service area</w:t>
      </w:r>
      <w:r w:rsidRPr="00E9603C">
        <w:rPr>
          <w:lang w:eastAsia="ko-KR"/>
        </w:rPr>
        <w:t>"</w:t>
      </w:r>
      <w:r w:rsidRPr="00E9603C">
        <w:t xml:space="preserve"> analytics provided to an NF</w:t>
      </w:r>
    </w:p>
    <w:p w14:paraId="3708CF84" w14:textId="77777777" w:rsidR="009166E9" w:rsidRPr="00E9603C" w:rsidRDefault="009166E9">
      <w:pPr>
        <w:pStyle w:val="B1"/>
      </w:pPr>
      <w:r w:rsidRPr="00E9603C">
        <w:t>1.</w:t>
      </w:r>
      <w:r w:rsidRPr="00E9603C">
        <w:tab/>
        <w:t>The NF sends a request to the NWDAF for analytics on a specific UE, any UE, or a group of UEs, using either the Nnwdaf_AnalyticsInfo or Nnwdaf_AnalyticsSubscription service. The NF can request statistics or predictions or both. The type of analytics is set to UE Presence Pattern information. The NF provides the UE id or Internal Group ID in the Target of Analytics Reporting. Analytics Filter Information optionally contains LADN DNN, S-NSSAI, Area of Interest, etc.</w:t>
      </w:r>
    </w:p>
    <w:p w14:paraId="680DDD8E" w14:textId="77777777" w:rsidR="009166E9" w:rsidRPr="00E9603C" w:rsidRDefault="009166E9">
      <w:pPr>
        <w:pStyle w:val="B1"/>
      </w:pPr>
      <w:r w:rsidRPr="00E9603C">
        <w:t>2.</w:t>
      </w:r>
      <w:r w:rsidRPr="00E9603C">
        <w:tab/>
        <w:t>If the request is authorized, and in order to provide the requested analytics, the NWDAF may subscribe to events with all the serving AMFs for notification of location changes, and may subscribe to events with SMFs serving LADN PDU Session for notification of UE Presence Pattern in LADN service area.</w:t>
      </w:r>
    </w:p>
    <w:p w14:paraId="76F99249" w14:textId="77777777" w:rsidR="009166E9" w:rsidRPr="00E9603C" w:rsidRDefault="009166E9">
      <w:pPr>
        <w:pStyle w:val="B1"/>
      </w:pPr>
      <w:r w:rsidRPr="00E9603C">
        <w:tab/>
        <w:t>The NWDAF subscribes the service data from AF(s) by invoking Naf_EventExposure_Subscribe service or Nnef_EventExposure_Subscribe (if via NEF).</w:t>
      </w:r>
    </w:p>
    <w:p w14:paraId="5F6DE477" w14:textId="77777777" w:rsidR="009166E9" w:rsidRPr="00E9603C" w:rsidRDefault="009166E9">
      <w:pPr>
        <w:pStyle w:val="B1"/>
      </w:pPr>
      <w:r w:rsidRPr="00E9603C">
        <w:tab/>
        <w:t xml:space="preserve">The NWDAF collects UE mobility information and/or LADN related information from OAM, following the procedure captured in clause 6.2.3.2 of </w:t>
      </w:r>
      <w:r w:rsidR="00E9603C" w:rsidRPr="00E9603C">
        <w:t>TS</w:t>
      </w:r>
      <w:r w:rsidR="00E9603C">
        <w:t> </w:t>
      </w:r>
      <w:r w:rsidR="00E9603C" w:rsidRPr="00E9603C">
        <w:t>23.288</w:t>
      </w:r>
      <w:r w:rsidR="00E9603C">
        <w:t> </w:t>
      </w:r>
      <w:r w:rsidR="00E9603C" w:rsidRPr="00E9603C">
        <w:t>[</w:t>
      </w:r>
      <w:r w:rsidRPr="00E9603C">
        <w:t>5].</w:t>
      </w:r>
    </w:p>
    <w:p w14:paraId="15E2A371" w14:textId="77777777" w:rsidR="009166E9" w:rsidRPr="00E9603C" w:rsidRDefault="009166E9">
      <w:pPr>
        <w:pStyle w:val="NO"/>
      </w:pPr>
      <w:r w:rsidRPr="00E9603C">
        <w:t>NOTE:</w:t>
      </w:r>
      <w:r w:rsidRPr="00E9603C">
        <w:tab/>
        <w:t xml:space="preserve">The NWDAF determines the AMF serving the UE, any UE, or the group of UEs as described in clause 6.2.2.1 of </w:t>
      </w:r>
      <w:r w:rsidR="00E9603C" w:rsidRPr="00E9603C">
        <w:t>TS</w:t>
      </w:r>
      <w:r w:rsidR="00E9603C">
        <w:t> </w:t>
      </w:r>
      <w:r w:rsidR="00E9603C" w:rsidRPr="00E9603C">
        <w:t>23.288</w:t>
      </w:r>
      <w:r w:rsidR="00E9603C">
        <w:t> </w:t>
      </w:r>
      <w:r w:rsidR="00E9603C" w:rsidRPr="00E9603C">
        <w:t>[</w:t>
      </w:r>
      <w:r w:rsidRPr="00E9603C">
        <w:t>5].</w:t>
      </w:r>
    </w:p>
    <w:p w14:paraId="32A4E358" w14:textId="77777777" w:rsidR="009166E9" w:rsidRPr="00E9603C" w:rsidRDefault="009166E9">
      <w:pPr>
        <w:pStyle w:val="B1"/>
      </w:pPr>
      <w:r w:rsidRPr="00E9603C">
        <w:tab/>
        <w:t>This step may be skipped when e.g. the NWDAF already has the requested analytics available.</w:t>
      </w:r>
    </w:p>
    <w:p w14:paraId="7AB270C5" w14:textId="77777777" w:rsidR="009166E9" w:rsidRPr="00E9603C" w:rsidRDefault="009166E9">
      <w:pPr>
        <w:pStyle w:val="B1"/>
      </w:pPr>
      <w:r w:rsidRPr="00E9603C">
        <w:t>3.</w:t>
      </w:r>
      <w:r w:rsidRPr="00E9603C">
        <w:tab/>
        <w:t>The NWDAF derives requested analytics.</w:t>
      </w:r>
    </w:p>
    <w:p w14:paraId="2A9D328C" w14:textId="77777777" w:rsidR="009166E9" w:rsidRPr="00E9603C" w:rsidRDefault="009166E9">
      <w:pPr>
        <w:pStyle w:val="B1"/>
      </w:pPr>
      <w:r w:rsidRPr="00E9603C">
        <w:t>4.</w:t>
      </w:r>
      <w:r w:rsidRPr="00E9603C">
        <w:tab/>
        <w:t>The NWDAF provide requested UE Presence Pattern analytics to the NF, using either the Nnwdaf_AnalyticsInfo_Request response or Nnwdaf_AnalyticsSubscription_Notify, depending on the service used in step 1.</w:t>
      </w:r>
    </w:p>
    <w:p w14:paraId="6BA8FDCC" w14:textId="77777777" w:rsidR="009166E9" w:rsidRPr="00E9603C" w:rsidRDefault="009166E9">
      <w:pPr>
        <w:pStyle w:val="B1"/>
      </w:pPr>
      <w:r w:rsidRPr="00E9603C">
        <w:t>5-7.</w:t>
      </w:r>
      <w:r w:rsidRPr="00E9603C">
        <w:tab/>
        <w:t>If at step 1, the NF has subscribed to receive notifications for UE Presence Pattern analytics, after receiving event notification from the AMFs, AFs and OAM subscribed by NWDAF in step 2, the NWDAF may generate new analytics and provide them to the NF.</w:t>
      </w:r>
    </w:p>
    <w:p w14:paraId="4D1D6C40" w14:textId="77777777" w:rsidR="009166E9" w:rsidRPr="00E9603C" w:rsidRDefault="009166E9">
      <w:pPr>
        <w:rPr>
          <w:i/>
          <w:lang w:eastAsia="ko-KR"/>
        </w:rPr>
      </w:pPr>
      <w:r w:rsidRPr="00E9603C">
        <w:rPr>
          <w:lang w:eastAsia="zh-CN"/>
        </w:rPr>
        <w:t>If a service consumer is SMF, the UE Presence Pattern analytics can be used to make decision how to handle LADN PDN Session, when informed that the UE Presence Pattern in a LADN service area is OUT, i.e. release the PDU Session immediately, or deactivate the user plane connection for the PDU Session with maintaining the PDU Session.</w:t>
      </w:r>
    </w:p>
    <w:p w14:paraId="7CCEB7E0" w14:textId="77777777" w:rsidR="009166E9" w:rsidRPr="00E9603C" w:rsidRDefault="009166E9">
      <w:pPr>
        <w:pStyle w:val="Heading4"/>
        <w:rPr>
          <w:lang w:eastAsia="zh-CN"/>
        </w:rPr>
      </w:pPr>
      <w:bookmarkStart w:id="10497" w:name="_Toc15869"/>
      <w:bookmarkStart w:id="10498" w:name="_Toc1959"/>
      <w:bookmarkStart w:id="10499" w:name="_Toc15225"/>
      <w:bookmarkStart w:id="10500" w:name="_Toc2725"/>
      <w:bookmarkStart w:id="10501" w:name="_Toc29655"/>
      <w:bookmarkStart w:id="10502" w:name="_Toc43393340"/>
      <w:bookmarkStart w:id="10503" w:name="_Toc9032"/>
      <w:bookmarkStart w:id="10504" w:name="_Toc1316"/>
      <w:bookmarkStart w:id="10505" w:name="_Toc42770203"/>
      <w:bookmarkStart w:id="10506" w:name="_Toc44004512"/>
      <w:bookmarkStart w:id="10507" w:name="_Toc50021321"/>
      <w:bookmarkStart w:id="10508" w:name="_Toc50021890"/>
      <w:bookmarkStart w:id="10509" w:name="_Toc50022594"/>
      <w:bookmarkStart w:id="10510" w:name="_Toc50023243"/>
      <w:bookmarkStart w:id="10511" w:name="_Toc50023828"/>
      <w:bookmarkStart w:id="10512" w:name="_Toc26444"/>
      <w:bookmarkStart w:id="10513" w:name="_Toc2399"/>
      <w:bookmarkStart w:id="10514" w:name="_Toc50309896"/>
      <w:bookmarkStart w:id="10515" w:name="_Toc7156"/>
      <w:bookmarkStart w:id="10516" w:name="_Toc13820"/>
      <w:bookmarkStart w:id="10517" w:name="_Toc54786535"/>
      <w:bookmarkStart w:id="10518" w:name="_Toc50579628"/>
      <w:bookmarkStart w:id="10519" w:name="_Toc57201394"/>
      <w:bookmarkStart w:id="10520" w:name="_Toc42779259"/>
      <w:bookmarkStart w:id="10521" w:name="_Toc54770223"/>
      <w:bookmarkStart w:id="10522" w:name="_Toc54779575"/>
      <w:bookmarkStart w:id="10523" w:name="_Toc20383"/>
      <w:bookmarkStart w:id="10524" w:name="_Toc57641432"/>
      <w:bookmarkStart w:id="10525" w:name="_Toc59101785"/>
      <w:r w:rsidRPr="00E9603C">
        <w:rPr>
          <w:lang w:eastAsia="ko-KR"/>
        </w:rPr>
        <w:t>6.47.4.2</w:t>
      </w:r>
      <w:r w:rsidRPr="00E9603C">
        <w:rPr>
          <w:lang w:eastAsia="ko-KR"/>
        </w:rPr>
        <w:tab/>
        <w:t xml:space="preserve">Alternative #2: </w:t>
      </w:r>
      <w:r w:rsidRPr="00E9603C">
        <w:rPr>
          <w:lang w:eastAsia="zh-CN"/>
        </w:rPr>
        <w:t xml:space="preserve">an extension of the </w:t>
      </w:r>
      <w:r w:rsidRPr="00E9603C">
        <w:t xml:space="preserve">existing UE Mobility </w:t>
      </w:r>
      <w:r w:rsidRPr="00E9603C">
        <w:rPr>
          <w:lang w:eastAsia="zh-CN"/>
        </w:rPr>
        <w:t>analytics</w:t>
      </w:r>
      <w:bookmarkEnd w:id="10519"/>
      <w:bookmarkEnd w:id="10524"/>
      <w:bookmarkEnd w:id="10525"/>
    </w:p>
    <w:p w14:paraId="21710A68" w14:textId="77777777" w:rsidR="009166E9" w:rsidRPr="00E9603C" w:rsidRDefault="009166E9">
      <w:pPr>
        <w:rPr>
          <w:lang w:eastAsia="zh-CN"/>
        </w:rPr>
      </w:pPr>
      <w:r w:rsidRPr="00E9603C">
        <w:t xml:space="preserve">The </w:t>
      </w:r>
      <w:r w:rsidRPr="00E9603C">
        <w:rPr>
          <w:lang w:eastAsia="zh-CN"/>
        </w:rPr>
        <w:t>procedures</w:t>
      </w:r>
      <w:r w:rsidRPr="00E9603C">
        <w:t xml:space="preserve"> described in </w:t>
      </w:r>
      <w:r w:rsidRPr="00E9603C">
        <w:rPr>
          <w:lang w:eastAsia="ko-KR"/>
        </w:rPr>
        <w:t>clause </w:t>
      </w:r>
      <w:r w:rsidRPr="00E9603C">
        <w:rPr>
          <w:lang w:eastAsia="zh-CN"/>
        </w:rPr>
        <w:t>6.7.2.4</w:t>
      </w:r>
      <w:r w:rsidRPr="00E9603C">
        <w:t xml:space="preserve"> </w:t>
      </w:r>
      <w:r w:rsidRPr="00E9603C">
        <w:rPr>
          <w:lang w:eastAsia="ko-KR"/>
        </w:rPr>
        <w:t xml:space="preserve">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 can be used with SMF as a consumer NF.</w:t>
      </w:r>
    </w:p>
    <w:p w14:paraId="08A8FF57" w14:textId="77777777" w:rsidR="009166E9" w:rsidRPr="00E9603C" w:rsidRDefault="009166E9">
      <w:pPr>
        <w:pStyle w:val="B1"/>
        <w:ind w:left="0" w:firstLine="0"/>
      </w:pPr>
      <w:r w:rsidRPr="00E9603C">
        <w:rPr>
          <w:lang w:eastAsia="ko-KR"/>
        </w:rPr>
        <w:t xml:space="preserve">Additionally, </w:t>
      </w:r>
      <w:r w:rsidRPr="00E9603C">
        <w:t>Analytics Filter Information contains LADN DNN to indicate Area of Interest.</w:t>
      </w:r>
    </w:p>
    <w:p w14:paraId="565871FD" w14:textId="77777777" w:rsidR="009166E9" w:rsidRPr="00E9603C" w:rsidRDefault="009166E9">
      <w:pPr>
        <w:pStyle w:val="Heading3"/>
      </w:pPr>
      <w:bookmarkStart w:id="10526" w:name="_Toc57201395"/>
      <w:bookmarkStart w:id="10527" w:name="_Toc57641433"/>
      <w:bookmarkStart w:id="10528" w:name="_Toc59101786"/>
      <w:r w:rsidRPr="00E9603C">
        <w:t>6.</w:t>
      </w:r>
      <w:r w:rsidRPr="00E9603C">
        <w:rPr>
          <w:lang w:eastAsia="zh-CN"/>
        </w:rPr>
        <w:t>47</w:t>
      </w:r>
      <w:r w:rsidRPr="00E9603C">
        <w:t>.5</w:t>
      </w:r>
      <w:r w:rsidRPr="00E9603C">
        <w:tab/>
        <w:t>Impacts on services, entities and interfaces</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20"/>
      <w:bookmarkEnd w:id="10521"/>
      <w:bookmarkEnd w:id="10522"/>
      <w:bookmarkEnd w:id="10523"/>
      <w:bookmarkEnd w:id="10526"/>
      <w:bookmarkEnd w:id="10527"/>
      <w:bookmarkEnd w:id="10528"/>
    </w:p>
    <w:p w14:paraId="1A19D865" w14:textId="77777777" w:rsidR="009166E9" w:rsidRPr="00E9603C" w:rsidRDefault="009166E9">
      <w:pPr>
        <w:pStyle w:val="Heading4"/>
        <w:rPr>
          <w:lang w:eastAsia="zh-CN"/>
        </w:rPr>
      </w:pPr>
      <w:bookmarkStart w:id="10529" w:name="_Toc57201396"/>
      <w:bookmarkStart w:id="10530" w:name="_Toc57641434"/>
      <w:bookmarkStart w:id="10531" w:name="_Toc59101787"/>
      <w:r w:rsidRPr="00E9603C">
        <w:rPr>
          <w:lang w:eastAsia="ko-KR"/>
        </w:rPr>
        <w:t>6.47.5.1</w:t>
      </w:r>
      <w:r w:rsidRPr="00E9603C">
        <w:rPr>
          <w:lang w:eastAsia="ko-KR"/>
        </w:rPr>
        <w:tab/>
        <w:t xml:space="preserve">Alternative #1: </w:t>
      </w:r>
      <w:r w:rsidRPr="00E9603C">
        <w:t>a new "</w:t>
      </w:r>
      <w:r w:rsidRPr="00E9603C">
        <w:rPr>
          <w:rFonts w:eastAsia="SimSun"/>
          <w:lang w:eastAsia="en-US"/>
        </w:rPr>
        <w:t>UE Presence Pattern</w:t>
      </w:r>
      <w:r w:rsidRPr="00E9603C">
        <w:t>" analytics</w:t>
      </w:r>
      <w:bookmarkEnd w:id="10529"/>
      <w:bookmarkEnd w:id="10530"/>
      <w:bookmarkEnd w:id="10531"/>
    </w:p>
    <w:p w14:paraId="6C8F5A3A" w14:textId="77777777" w:rsidR="009166E9" w:rsidRPr="00E9603C" w:rsidRDefault="009166E9">
      <w:pPr>
        <w:pStyle w:val="B1"/>
        <w:rPr>
          <w:lang w:eastAsia="ko-KR"/>
        </w:rPr>
      </w:pPr>
      <w:r w:rsidRPr="00E9603C">
        <w:rPr>
          <w:lang w:eastAsia="ko-KR"/>
        </w:rPr>
        <w:t>SMF:</w:t>
      </w:r>
    </w:p>
    <w:p w14:paraId="52856478" w14:textId="77777777" w:rsidR="009166E9" w:rsidRPr="00E9603C" w:rsidRDefault="009166E9">
      <w:pPr>
        <w:pStyle w:val="B1"/>
        <w:rPr>
          <w:lang w:eastAsia="zh-CN"/>
        </w:rPr>
      </w:pPr>
      <w:r w:rsidRPr="00E9603C">
        <w:rPr>
          <w:lang w:eastAsia="zh-CN"/>
        </w:rPr>
        <w:t>-</w:t>
      </w:r>
      <w:r w:rsidRPr="00E9603C">
        <w:rPr>
          <w:lang w:eastAsia="zh-CN"/>
        </w:rPr>
        <w:tab/>
        <w:t>get information from NWDAF to make decision how to handle LADN PDN Session, when informed that the UE Presence Pattern in a LADN service area is OUT, i.e.:</w:t>
      </w:r>
    </w:p>
    <w:p w14:paraId="626C441B" w14:textId="77777777" w:rsidR="009166E9" w:rsidRPr="00E9603C" w:rsidRDefault="009166E9">
      <w:pPr>
        <w:pStyle w:val="B2"/>
      </w:pPr>
      <w:r w:rsidRPr="00E9603C">
        <w:rPr>
          <w:lang w:eastAsia="ko-KR"/>
        </w:rPr>
        <w:t>(1)</w:t>
      </w:r>
      <w:r w:rsidRPr="00E9603C">
        <w:rPr>
          <w:lang w:eastAsia="ko-KR"/>
        </w:rPr>
        <w:tab/>
      </w:r>
      <w:r w:rsidRPr="00E9603C">
        <w:t>Release the PDU Session immediately; or</w:t>
      </w:r>
    </w:p>
    <w:p w14:paraId="6E7DAAF4" w14:textId="77777777" w:rsidR="009166E9" w:rsidRPr="00E9603C" w:rsidRDefault="009166E9">
      <w:pPr>
        <w:pStyle w:val="B2"/>
        <w:rPr>
          <w:lang w:eastAsia="ko-KR"/>
        </w:rPr>
      </w:pPr>
      <w:r w:rsidRPr="00E9603C">
        <w:rPr>
          <w:lang w:eastAsia="ko-KR"/>
        </w:rPr>
        <w:t>(2)</w:t>
      </w:r>
      <w:r w:rsidRPr="00E9603C">
        <w:rPr>
          <w:lang w:eastAsia="ko-KR"/>
        </w:rPr>
        <w:tab/>
        <w:t>Deactivate the user plane connection for the PDU Session with maintaining the PDU Session.</w:t>
      </w:r>
    </w:p>
    <w:p w14:paraId="6614491A" w14:textId="77777777" w:rsidR="009166E9" w:rsidRPr="00E9603C" w:rsidRDefault="009166E9">
      <w:pPr>
        <w:rPr>
          <w:lang w:eastAsia="zh-CN"/>
        </w:rPr>
      </w:pPr>
      <w:r w:rsidRPr="00E9603C">
        <w:rPr>
          <w:lang w:eastAsia="zh-CN"/>
        </w:rPr>
        <w:t>NWDAF:</w:t>
      </w:r>
    </w:p>
    <w:p w14:paraId="33454B07" w14:textId="77777777" w:rsidR="009166E9" w:rsidRPr="00E9603C" w:rsidRDefault="009166E9">
      <w:pPr>
        <w:pStyle w:val="B1"/>
        <w:rPr>
          <w:lang w:eastAsia="zh-CN"/>
        </w:rPr>
      </w:pPr>
      <w:r w:rsidRPr="00E9603C">
        <w:rPr>
          <w:lang w:eastAsia="zh-CN"/>
        </w:rPr>
        <w:t>-</w:t>
      </w:r>
      <w:r w:rsidRPr="00E9603C">
        <w:rPr>
          <w:lang w:eastAsia="zh-CN"/>
        </w:rPr>
        <w:tab/>
        <w:t>perform UE Presence Pattern statics and predictions.</w:t>
      </w:r>
    </w:p>
    <w:p w14:paraId="045C2A8E" w14:textId="77777777" w:rsidR="009166E9" w:rsidRPr="00E9603C" w:rsidRDefault="009166E9">
      <w:pPr>
        <w:pStyle w:val="Heading4"/>
        <w:rPr>
          <w:lang w:eastAsia="zh-CN"/>
        </w:rPr>
      </w:pPr>
      <w:bookmarkStart w:id="10532" w:name="_Toc57201397"/>
      <w:bookmarkStart w:id="10533" w:name="_Toc57641435"/>
      <w:bookmarkStart w:id="10534" w:name="_Toc59101788"/>
      <w:r w:rsidRPr="00E9603C">
        <w:rPr>
          <w:lang w:eastAsia="ko-KR"/>
        </w:rPr>
        <w:t>6.47.5.2</w:t>
      </w:r>
      <w:r w:rsidRPr="00E9603C">
        <w:rPr>
          <w:lang w:eastAsia="ko-KR"/>
        </w:rPr>
        <w:tab/>
        <w:t xml:space="preserve">Alternative #2: </w:t>
      </w:r>
      <w:r w:rsidRPr="00E9603C">
        <w:rPr>
          <w:lang w:eastAsia="zh-CN"/>
        </w:rPr>
        <w:t xml:space="preserve">an extension of the </w:t>
      </w:r>
      <w:r w:rsidRPr="00E9603C">
        <w:t xml:space="preserve">existing UE Mobility </w:t>
      </w:r>
      <w:r w:rsidRPr="00E9603C">
        <w:rPr>
          <w:lang w:eastAsia="zh-CN"/>
        </w:rPr>
        <w:t>analytics</w:t>
      </w:r>
      <w:bookmarkEnd w:id="10532"/>
      <w:bookmarkEnd w:id="10533"/>
      <w:bookmarkEnd w:id="10534"/>
    </w:p>
    <w:p w14:paraId="5ED94959" w14:textId="77777777" w:rsidR="009166E9" w:rsidRPr="00E9603C" w:rsidRDefault="009166E9">
      <w:pPr>
        <w:rPr>
          <w:lang w:eastAsia="zh-CN"/>
        </w:rPr>
      </w:pPr>
      <w:r w:rsidRPr="00E9603C">
        <w:rPr>
          <w:lang w:eastAsia="zh-CN"/>
        </w:rPr>
        <w:t>SMF:</w:t>
      </w:r>
    </w:p>
    <w:p w14:paraId="50DFCB46" w14:textId="77777777" w:rsidR="009166E9" w:rsidRPr="00E9603C" w:rsidRDefault="009166E9">
      <w:pPr>
        <w:pStyle w:val="B1"/>
        <w:rPr>
          <w:lang w:eastAsia="zh-CN"/>
        </w:rPr>
      </w:pPr>
      <w:r w:rsidRPr="00E9603C">
        <w:rPr>
          <w:lang w:eastAsia="zh-CN"/>
        </w:rPr>
        <w:t>-</w:t>
      </w:r>
      <w:r w:rsidRPr="00E9603C">
        <w:rPr>
          <w:lang w:eastAsia="zh-CN"/>
        </w:rPr>
        <w:tab/>
        <w:t xml:space="preserve">get information from NWDAF to make decision how to handle LADN PDN Session, e.g. when the UE mobility statistics or predictions indicate </w:t>
      </w:r>
      <w:r w:rsidRPr="00E9603C">
        <w:rPr>
          <w:rFonts w:eastAsia="MS Mincho"/>
        </w:rPr>
        <w:t>UE Presence in LADN service area</w:t>
      </w:r>
      <w:r w:rsidRPr="00E9603C">
        <w:rPr>
          <w:lang w:eastAsia="zh-CN"/>
        </w:rPr>
        <w:t xml:space="preserve"> the SMF can:</w:t>
      </w:r>
    </w:p>
    <w:p w14:paraId="34862482" w14:textId="77777777" w:rsidR="009166E9" w:rsidRPr="00E9603C" w:rsidRDefault="009166E9">
      <w:pPr>
        <w:pStyle w:val="B2"/>
      </w:pPr>
      <w:r w:rsidRPr="00E9603C">
        <w:rPr>
          <w:lang w:eastAsia="ko-KR"/>
        </w:rPr>
        <w:t>(1)</w:t>
      </w:r>
      <w:r w:rsidRPr="00E9603C">
        <w:rPr>
          <w:lang w:eastAsia="ko-KR"/>
        </w:rPr>
        <w:tab/>
      </w:r>
      <w:r w:rsidRPr="00E9603C">
        <w:t>Release the PDU Session immediately; or</w:t>
      </w:r>
    </w:p>
    <w:p w14:paraId="19334E2B" w14:textId="77777777" w:rsidR="009166E9" w:rsidRPr="00E9603C" w:rsidRDefault="009166E9">
      <w:pPr>
        <w:pStyle w:val="B2"/>
        <w:rPr>
          <w:lang w:eastAsia="ko-KR"/>
        </w:rPr>
      </w:pPr>
      <w:r w:rsidRPr="00E9603C">
        <w:rPr>
          <w:lang w:eastAsia="ko-KR"/>
        </w:rPr>
        <w:t>(2)</w:t>
      </w:r>
      <w:r w:rsidRPr="00E9603C">
        <w:rPr>
          <w:lang w:eastAsia="ko-KR"/>
        </w:rPr>
        <w:tab/>
        <w:t>Deactivate the user plane connection for the PDU Session with maintaining the PDU Session.</w:t>
      </w:r>
    </w:p>
    <w:p w14:paraId="604A9146" w14:textId="77777777" w:rsidR="009166E9" w:rsidRPr="00E9603C" w:rsidRDefault="009166E9">
      <w:pPr>
        <w:pStyle w:val="B1"/>
        <w:ind w:left="0" w:firstLine="0"/>
      </w:pPr>
      <w:r w:rsidRPr="00E9603C">
        <w:rPr>
          <w:lang w:eastAsia="ko-KR"/>
        </w:rPr>
        <w:t>Existing UE Mobility analytics</w:t>
      </w:r>
      <w:r w:rsidRPr="00E9603C">
        <w:t xml:space="preserve"> </w:t>
      </w:r>
    </w:p>
    <w:p w14:paraId="27B4197A" w14:textId="77777777" w:rsidR="009166E9" w:rsidRPr="00E9603C" w:rsidRDefault="009166E9">
      <w:pPr>
        <w:pStyle w:val="B1"/>
        <w:rPr>
          <w:lang w:eastAsia="zh-CN"/>
        </w:rPr>
      </w:pPr>
      <w:r w:rsidRPr="00E9603C">
        <w:rPr>
          <w:lang w:eastAsia="zh-CN"/>
        </w:rPr>
        <w:t>-</w:t>
      </w:r>
      <w:r w:rsidRPr="00E9603C">
        <w:rPr>
          <w:lang w:eastAsia="zh-CN"/>
        </w:rPr>
        <w:tab/>
        <w:t xml:space="preserve">extending usage of </w:t>
      </w:r>
      <w:r w:rsidRPr="00E9603C">
        <w:t>Area of Interest.as Analytics Filter Information (i.e. using LADN DNN as Area of Interest)</w:t>
      </w:r>
    </w:p>
    <w:p w14:paraId="43421824" w14:textId="77777777" w:rsidR="009166E9" w:rsidRPr="00E9603C" w:rsidRDefault="009166E9">
      <w:pPr>
        <w:pStyle w:val="Heading2"/>
        <w:rPr>
          <w:lang w:eastAsia="zh-CN"/>
        </w:rPr>
      </w:pPr>
      <w:bookmarkStart w:id="10535" w:name="_Toc23410676"/>
      <w:bookmarkStart w:id="10536" w:name="_Toc11276"/>
      <w:bookmarkStart w:id="10537" w:name="_Toc20504"/>
      <w:bookmarkStart w:id="10538" w:name="_Toc43393341"/>
      <w:bookmarkStart w:id="10539" w:name="_Toc5535"/>
      <w:bookmarkStart w:id="10540" w:name="_Toc12352"/>
      <w:bookmarkStart w:id="10541" w:name="_Toc50579629"/>
      <w:bookmarkStart w:id="10542" w:name="_Toc50309897"/>
      <w:bookmarkStart w:id="10543" w:name="_Toc50023829"/>
      <w:bookmarkStart w:id="10544" w:name="_Toc50023244"/>
      <w:bookmarkStart w:id="10545" w:name="_Toc50022595"/>
      <w:bookmarkStart w:id="10546" w:name="_Toc50021322"/>
      <w:bookmarkStart w:id="10547" w:name="_Toc28662"/>
      <w:bookmarkStart w:id="10548" w:name="_Toc19084"/>
      <w:bookmarkStart w:id="10549" w:name="_Toc7346"/>
      <w:bookmarkStart w:id="10550" w:name="_Toc30872"/>
      <w:bookmarkStart w:id="10551" w:name="_Toc50021891"/>
      <w:bookmarkStart w:id="10552" w:name="_Toc54770224"/>
      <w:bookmarkStart w:id="10553" w:name="_Toc54779576"/>
      <w:bookmarkStart w:id="10554" w:name="_Toc57201398"/>
      <w:bookmarkStart w:id="10555" w:name="_Toc44004513"/>
      <w:bookmarkStart w:id="10556" w:name="_Toc54786536"/>
      <w:bookmarkStart w:id="10557" w:name="_Toc57641436"/>
      <w:bookmarkStart w:id="10558" w:name="_Toc59101789"/>
      <w:r w:rsidRPr="00E9603C">
        <w:rPr>
          <w:lang w:eastAsia="zh-CN"/>
        </w:rPr>
        <w:t>6.48</w:t>
      </w:r>
      <w:r w:rsidRPr="00E9603C">
        <w:rPr>
          <w:lang w:eastAsia="ko-KR"/>
        </w:rPr>
        <w:tab/>
      </w:r>
      <w:r w:rsidRPr="00E9603C">
        <w:t>Solution</w:t>
      </w:r>
      <w:r w:rsidRPr="00E9603C">
        <w:rPr>
          <w:lang w:eastAsia="zh-CN"/>
        </w:rPr>
        <w:t xml:space="preserve"> #48 (merging Sol# 49(alternative 1), 50)</w:t>
      </w:r>
      <w:r w:rsidRPr="00E9603C">
        <w:t xml:space="preserve">: </w:t>
      </w:r>
      <w:bookmarkEnd w:id="10535"/>
      <w:r w:rsidRPr="00E9603C">
        <w:t>NWDAF assisted UP optimization for EC</w:t>
      </w:r>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5"/>
      <w:r w:rsidRPr="00E9603C">
        <w:t xml:space="preserve"> by defining a new DN </w:t>
      </w:r>
      <w:r w:rsidRPr="00E9603C">
        <w:rPr>
          <w:rFonts w:eastAsia="MS Mincho"/>
        </w:rPr>
        <w:t xml:space="preserve">performance </w:t>
      </w:r>
      <w:r w:rsidRPr="00E9603C">
        <w:t>analytics</w:t>
      </w:r>
      <w:bookmarkEnd w:id="10552"/>
      <w:bookmarkEnd w:id="10553"/>
      <w:bookmarkEnd w:id="10554"/>
      <w:bookmarkEnd w:id="10556"/>
      <w:bookmarkEnd w:id="10557"/>
      <w:bookmarkEnd w:id="10558"/>
    </w:p>
    <w:p w14:paraId="59A4E71B" w14:textId="77777777" w:rsidR="009166E9" w:rsidRPr="00E9603C" w:rsidRDefault="009166E9">
      <w:pPr>
        <w:pStyle w:val="Heading3"/>
      </w:pPr>
      <w:bookmarkStart w:id="10559" w:name="_Toc50023830"/>
      <w:bookmarkStart w:id="10560" w:name="_Toc23876"/>
      <w:bookmarkStart w:id="10561" w:name="_Toc54770225"/>
      <w:bookmarkStart w:id="10562" w:name="_Toc54779577"/>
      <w:bookmarkStart w:id="10563" w:name="_Toc54786537"/>
      <w:bookmarkStart w:id="10564" w:name="_Toc132"/>
      <w:bookmarkStart w:id="10565" w:name="_Toc44004514"/>
      <w:bookmarkStart w:id="10566" w:name="_Toc50021323"/>
      <w:bookmarkStart w:id="10567" w:name="_Toc50021892"/>
      <w:bookmarkStart w:id="10568" w:name="_Toc50309898"/>
      <w:bookmarkStart w:id="10569" w:name="_Toc50023245"/>
      <w:bookmarkStart w:id="10570" w:name="_Toc23038"/>
      <w:bookmarkStart w:id="10571" w:name="_Toc57201399"/>
      <w:bookmarkStart w:id="10572" w:name="_Toc30065"/>
      <w:bookmarkStart w:id="10573" w:name="_Toc32028"/>
      <w:bookmarkStart w:id="10574" w:name="_Toc27272"/>
      <w:bookmarkStart w:id="10575" w:name="_Toc19944"/>
      <w:bookmarkStart w:id="10576" w:name="_Toc43393342"/>
      <w:bookmarkStart w:id="10577" w:name="_Toc2780"/>
      <w:bookmarkStart w:id="10578" w:name="_Toc50579630"/>
      <w:bookmarkStart w:id="10579" w:name="_Toc50022596"/>
      <w:bookmarkStart w:id="10580" w:name="_Toc57641437"/>
      <w:bookmarkStart w:id="10581" w:name="_Toc59101790"/>
      <w:r w:rsidRPr="00E9603C">
        <w:t>6.</w:t>
      </w:r>
      <w:r w:rsidRPr="00E9603C">
        <w:rPr>
          <w:lang w:eastAsia="zh-CN"/>
        </w:rPr>
        <w:t>48</w:t>
      </w:r>
      <w:r w:rsidRPr="00E9603C">
        <w:t>.1</w:t>
      </w:r>
      <w:r w:rsidRPr="00E9603C">
        <w:tab/>
        <w:t>Description</w:t>
      </w:r>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2642E255" w14:textId="77777777" w:rsidR="009166E9" w:rsidRPr="00E9603C" w:rsidRDefault="009166E9">
      <w:r w:rsidRPr="00E9603C">
        <w:t>The solution addresses Key Issue #16: UP optimization for edge computing.</w:t>
      </w:r>
    </w:p>
    <w:p w14:paraId="6EF1A374" w14:textId="77777777" w:rsidR="009166E9" w:rsidRPr="00E9603C" w:rsidRDefault="009166E9">
      <w:r w:rsidRPr="00E9603C">
        <w:t>In order to promise user experience, when a UE is visiting EC server, the 5GS needs to select an appropriate anchor UPF to serve the UE. The appropriate anchor UPF here means that, the UP path via this anchor UPF can satisfy the QoS requirement well, and the number of anchor UPF relocation can be minimized.</w:t>
      </w:r>
    </w:p>
    <w:p w14:paraId="47188B68" w14:textId="77777777" w:rsidR="009166E9" w:rsidRPr="00E9603C" w:rsidRDefault="009166E9">
      <w:r w:rsidRPr="00E9603C">
        <w:t>In this solution, it is proposed to rely on NWDAF analytics to select anchor UPF and DNAI to promise user experience. Besides UE mobility analytics defined in Rel-16, a new analytics named "DN performance analytics" is introduced, which contains the performance information for an EC application per specific area per time period.</w:t>
      </w:r>
    </w:p>
    <w:p w14:paraId="13A8EEC6" w14:textId="77777777" w:rsidR="009166E9" w:rsidRPr="00E9603C" w:rsidRDefault="009166E9">
      <w:r w:rsidRPr="00E9603C">
        <w:t>The UE mobility analytics and "DN performance analytics" will be notified to the SMF and EC server. Based on such NWDAF analytics, the SMF can select the anchor UPF which can provide best user experience to the UE along the UE moving trajectory and determine the most appropriate target DNAI; the EC server can determine the target DNAI and/or target EC server if EC server relocation is required.</w:t>
      </w:r>
    </w:p>
    <w:p w14:paraId="52DCDB2D" w14:textId="77777777" w:rsidR="009166E9" w:rsidRPr="00E9603C" w:rsidRDefault="009166E9">
      <w:pPr>
        <w:pStyle w:val="Heading3"/>
        <w:rPr>
          <w:lang w:eastAsia="zh-CN"/>
        </w:rPr>
      </w:pPr>
      <w:bookmarkStart w:id="10582" w:name="_Toc54786538"/>
      <w:bookmarkStart w:id="10583" w:name="_Toc57201400"/>
      <w:bookmarkStart w:id="10584" w:name="_Toc54770226"/>
      <w:bookmarkStart w:id="10585" w:name="_Toc54779578"/>
      <w:bookmarkStart w:id="10586" w:name="_Toc57641438"/>
      <w:bookmarkStart w:id="10587" w:name="_Toc59101791"/>
      <w:r w:rsidRPr="00E9603C">
        <w:t>6.</w:t>
      </w:r>
      <w:r w:rsidRPr="00E9603C">
        <w:rPr>
          <w:lang w:eastAsia="zh-CN"/>
        </w:rPr>
        <w:t>48</w:t>
      </w:r>
      <w:r w:rsidRPr="00E9603C">
        <w:t>.</w:t>
      </w:r>
      <w:r w:rsidRPr="00E9603C">
        <w:rPr>
          <w:lang w:eastAsia="zh-CN"/>
        </w:rPr>
        <w:t>2</w:t>
      </w:r>
      <w:r w:rsidRPr="00E9603C">
        <w:tab/>
      </w:r>
      <w:r w:rsidRPr="00E9603C">
        <w:rPr>
          <w:lang w:eastAsia="zh-CN"/>
        </w:rPr>
        <w:t>Input</w:t>
      </w:r>
      <w:bookmarkEnd w:id="10582"/>
      <w:bookmarkEnd w:id="10583"/>
      <w:bookmarkEnd w:id="10584"/>
      <w:bookmarkEnd w:id="10585"/>
      <w:bookmarkEnd w:id="10586"/>
      <w:bookmarkEnd w:id="10587"/>
    </w:p>
    <w:p w14:paraId="7DD11E7E" w14:textId="77777777" w:rsidR="009166E9" w:rsidRPr="00E9603C" w:rsidRDefault="009166E9">
      <w:r w:rsidRPr="00E9603C">
        <w:t xml:space="preserve">The input data for generating the " DN performance analytics" could be collected from 5GC and EC server. The input data collected from 5GC is defined in the Table 6.4.2-2 in </w:t>
      </w:r>
      <w:r w:rsidR="00E9603C" w:rsidRPr="00E9603C">
        <w:t>TS</w:t>
      </w:r>
      <w:r w:rsidR="00E9603C">
        <w:t> </w:t>
      </w:r>
      <w:r w:rsidR="00E9603C" w:rsidRPr="00E9603C">
        <w:t>23.288</w:t>
      </w:r>
      <w:r w:rsidR="00E9603C">
        <w:t> </w:t>
      </w:r>
      <w:r w:rsidR="00E9603C" w:rsidRPr="00E9603C">
        <w:t>[</w:t>
      </w:r>
      <w:r w:rsidRPr="00E9603C">
        <w:t xml:space="preserve">5] with some additions, which are shown in the table 6.48.2-1; The input data collected from EC server is defined in the Table 6.4.2-1 in </w:t>
      </w:r>
      <w:r w:rsidR="00E9603C" w:rsidRPr="00E9603C">
        <w:t>TS</w:t>
      </w:r>
      <w:r w:rsidR="00E9603C">
        <w:t> </w:t>
      </w:r>
      <w:r w:rsidR="00E9603C" w:rsidRPr="00E9603C">
        <w:t>23.288</w:t>
      </w:r>
      <w:r w:rsidR="00E9603C">
        <w:t> </w:t>
      </w:r>
      <w:r w:rsidR="00E9603C" w:rsidRPr="00E9603C">
        <w:t>[</w:t>
      </w:r>
      <w:r w:rsidRPr="00E9603C">
        <w:t>5] with some additions, which are shown in the table 6.48.2-2.</w:t>
      </w:r>
    </w:p>
    <w:p w14:paraId="5A8BBD1C" w14:textId="77777777" w:rsidR="009166E9" w:rsidRPr="00E9603C" w:rsidRDefault="009166E9">
      <w:pPr>
        <w:pStyle w:val="TH"/>
      </w:pPr>
      <w:r w:rsidRPr="00E9603C">
        <w:t>Table 6.</w:t>
      </w:r>
      <w:r w:rsidRPr="00E9603C">
        <w:rPr>
          <w:lang w:eastAsia="zh-CN"/>
        </w:rPr>
        <w:t>48</w:t>
      </w:r>
      <w:r w:rsidRPr="00E9603C">
        <w:t>.2-1 Additions to the Table 6.4.2-2 in TS 23.288 [5]</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2411"/>
        <w:gridCol w:w="4753"/>
      </w:tblGrid>
      <w:tr w:rsidR="009166E9" w:rsidRPr="00E9603C" w14:paraId="7BA6CBB2" w14:textId="77777777">
        <w:trPr>
          <w:cantSplit/>
          <w:jc w:val="center"/>
        </w:trPr>
        <w:tc>
          <w:tcPr>
            <w:tcW w:w="2628" w:type="dxa"/>
          </w:tcPr>
          <w:p w14:paraId="3DE2C665" w14:textId="77777777" w:rsidR="009166E9" w:rsidRPr="00E9603C" w:rsidRDefault="009166E9">
            <w:pPr>
              <w:pStyle w:val="TAH"/>
              <w:rPr>
                <w:lang w:eastAsia="en-US"/>
              </w:rPr>
            </w:pPr>
            <w:r w:rsidRPr="00E9603C">
              <w:rPr>
                <w:lang w:eastAsia="en-US"/>
              </w:rPr>
              <w:t>Information</w:t>
            </w:r>
          </w:p>
        </w:tc>
        <w:tc>
          <w:tcPr>
            <w:tcW w:w="2411" w:type="dxa"/>
          </w:tcPr>
          <w:p w14:paraId="3FE1E7C2" w14:textId="77777777" w:rsidR="009166E9" w:rsidRPr="00E9603C" w:rsidRDefault="009166E9">
            <w:pPr>
              <w:pStyle w:val="TAH"/>
              <w:rPr>
                <w:lang w:eastAsia="en-US"/>
              </w:rPr>
            </w:pPr>
            <w:r w:rsidRPr="00E9603C">
              <w:rPr>
                <w:lang w:eastAsia="en-US"/>
              </w:rPr>
              <w:t>Source</w:t>
            </w:r>
          </w:p>
        </w:tc>
        <w:tc>
          <w:tcPr>
            <w:tcW w:w="4753" w:type="dxa"/>
          </w:tcPr>
          <w:p w14:paraId="5884D9DD" w14:textId="77777777" w:rsidR="009166E9" w:rsidRPr="00E9603C" w:rsidRDefault="009166E9">
            <w:pPr>
              <w:pStyle w:val="TAH"/>
              <w:rPr>
                <w:lang w:eastAsia="en-US"/>
              </w:rPr>
            </w:pPr>
            <w:r w:rsidRPr="00E9603C">
              <w:rPr>
                <w:lang w:eastAsia="en-US"/>
              </w:rPr>
              <w:t>Description</w:t>
            </w:r>
          </w:p>
        </w:tc>
      </w:tr>
      <w:tr w:rsidR="009166E9" w:rsidRPr="00E9603C" w14:paraId="546013B4" w14:textId="77777777">
        <w:trPr>
          <w:cantSplit/>
          <w:jc w:val="center"/>
        </w:trPr>
        <w:tc>
          <w:tcPr>
            <w:tcW w:w="2628" w:type="dxa"/>
          </w:tcPr>
          <w:p w14:paraId="48E178C1" w14:textId="77777777" w:rsidR="009166E9" w:rsidRPr="00E9603C" w:rsidRDefault="009166E9">
            <w:pPr>
              <w:pStyle w:val="TAL"/>
              <w:rPr>
                <w:lang w:eastAsia="zh-CN"/>
              </w:rPr>
            </w:pPr>
            <w:r w:rsidRPr="00E9603C">
              <w:rPr>
                <w:rFonts w:eastAsia="SimSun"/>
                <w:lang w:eastAsia="zh-CN"/>
              </w:rPr>
              <w:t>DNAI</w:t>
            </w:r>
          </w:p>
        </w:tc>
        <w:tc>
          <w:tcPr>
            <w:tcW w:w="2411" w:type="dxa"/>
          </w:tcPr>
          <w:p w14:paraId="0CE25F28" w14:textId="77777777" w:rsidR="009166E9" w:rsidRPr="00E9603C" w:rsidRDefault="009166E9">
            <w:pPr>
              <w:pStyle w:val="TAL"/>
              <w:rPr>
                <w:lang w:eastAsia="zh-CN"/>
              </w:rPr>
            </w:pPr>
            <w:r w:rsidRPr="00E9603C">
              <w:rPr>
                <w:lang w:eastAsia="zh-CN"/>
              </w:rPr>
              <w:t>SMF</w:t>
            </w:r>
          </w:p>
        </w:tc>
        <w:tc>
          <w:tcPr>
            <w:tcW w:w="4753" w:type="dxa"/>
          </w:tcPr>
          <w:p w14:paraId="6369293E" w14:textId="77777777" w:rsidR="009166E9" w:rsidRPr="00E9603C" w:rsidRDefault="009166E9">
            <w:pPr>
              <w:pStyle w:val="TAL"/>
              <w:rPr>
                <w:lang w:eastAsia="zh-CN"/>
              </w:rPr>
            </w:pPr>
            <w:r w:rsidRPr="00E9603C">
              <w:rPr>
                <w:lang w:eastAsia="zh-CN"/>
              </w:rPr>
              <w:t xml:space="preserve">Identifies the access to DN </w:t>
            </w:r>
            <w:r w:rsidRPr="00E9603C">
              <w:rPr>
                <w:rFonts w:eastAsia="SimSun"/>
                <w:lang w:eastAsia="zh-CN"/>
              </w:rPr>
              <w:t>to which the PDN session connects</w:t>
            </w:r>
          </w:p>
        </w:tc>
      </w:tr>
      <w:tr w:rsidR="009166E9" w:rsidRPr="00E9603C" w14:paraId="4B54778B" w14:textId="77777777">
        <w:trPr>
          <w:cantSplit/>
          <w:jc w:val="center"/>
        </w:trPr>
        <w:tc>
          <w:tcPr>
            <w:tcW w:w="2628" w:type="dxa"/>
          </w:tcPr>
          <w:p w14:paraId="04E0B49D" w14:textId="77777777" w:rsidR="009166E9" w:rsidRPr="00E9603C" w:rsidRDefault="009166E9">
            <w:pPr>
              <w:pStyle w:val="TAL"/>
              <w:rPr>
                <w:lang w:eastAsia="en-US"/>
              </w:rPr>
            </w:pPr>
            <w:r w:rsidRPr="00E9603C">
              <w:rPr>
                <w:lang w:eastAsia="zh-CN"/>
              </w:rPr>
              <w:t>Anchor UPF ID</w:t>
            </w:r>
          </w:p>
        </w:tc>
        <w:tc>
          <w:tcPr>
            <w:tcW w:w="2411" w:type="dxa"/>
          </w:tcPr>
          <w:p w14:paraId="3B7DA4CE" w14:textId="77777777" w:rsidR="009166E9" w:rsidRPr="00E9603C" w:rsidRDefault="009166E9">
            <w:pPr>
              <w:pStyle w:val="TAL"/>
              <w:rPr>
                <w:lang w:eastAsia="en-US"/>
              </w:rPr>
            </w:pPr>
            <w:r w:rsidRPr="00E9603C">
              <w:rPr>
                <w:lang w:eastAsia="zh-CN"/>
              </w:rPr>
              <w:t>SMF</w:t>
            </w:r>
          </w:p>
        </w:tc>
        <w:tc>
          <w:tcPr>
            <w:tcW w:w="4753" w:type="dxa"/>
          </w:tcPr>
          <w:p w14:paraId="5E284E66" w14:textId="77777777" w:rsidR="009166E9" w:rsidRPr="00E9603C" w:rsidRDefault="009166E9">
            <w:pPr>
              <w:pStyle w:val="TAL"/>
              <w:rPr>
                <w:lang w:eastAsia="zh-CN"/>
              </w:rPr>
            </w:pPr>
            <w:r w:rsidRPr="00E9603C">
              <w:rPr>
                <w:lang w:eastAsia="zh-CN"/>
              </w:rPr>
              <w:t>The anchor UPF of the PDU session containing the QoS flow</w:t>
            </w:r>
          </w:p>
        </w:tc>
      </w:tr>
    </w:tbl>
    <w:p w14:paraId="027AFD32" w14:textId="77777777" w:rsidR="009166E9" w:rsidRPr="00E9603C" w:rsidRDefault="009166E9">
      <w:pPr>
        <w:rPr>
          <w:rFonts w:eastAsia="DengXian"/>
          <w:lang w:eastAsia="zh-CN"/>
        </w:rPr>
      </w:pPr>
    </w:p>
    <w:p w14:paraId="435017A5" w14:textId="77777777" w:rsidR="009166E9" w:rsidRPr="00E9603C" w:rsidRDefault="009166E9">
      <w:pPr>
        <w:pStyle w:val="TH"/>
      </w:pPr>
      <w:r w:rsidRPr="00E9603C">
        <w:t xml:space="preserve">Table </w:t>
      </w:r>
      <w:r w:rsidRPr="00E9603C">
        <w:rPr>
          <w:lang w:eastAsia="zh-CN"/>
        </w:rPr>
        <w:t>6.48.2-2</w:t>
      </w:r>
      <w:r w:rsidRPr="00E9603C">
        <w:t>: Additions to the Table 6.4.2-1 in TS 23.288 [5]</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9166E9" w:rsidRPr="00E9603C" w14:paraId="0B416044" w14:textId="77777777">
        <w:trPr>
          <w:cantSplit/>
          <w:jc w:val="center"/>
        </w:trPr>
        <w:tc>
          <w:tcPr>
            <w:tcW w:w="2584" w:type="dxa"/>
            <w:tcBorders>
              <w:top w:val="single" w:sz="4" w:space="0" w:color="auto"/>
              <w:left w:val="single" w:sz="4" w:space="0" w:color="auto"/>
              <w:bottom w:val="single" w:sz="4" w:space="0" w:color="auto"/>
              <w:right w:val="single" w:sz="4" w:space="0" w:color="auto"/>
            </w:tcBorders>
          </w:tcPr>
          <w:p w14:paraId="72A7DC6C" w14:textId="77777777" w:rsidR="009166E9" w:rsidRPr="00E9603C" w:rsidRDefault="009166E9">
            <w:pPr>
              <w:pStyle w:val="TAH"/>
            </w:pPr>
            <w:r w:rsidRPr="00E9603C">
              <w:t>Information</w:t>
            </w:r>
          </w:p>
        </w:tc>
        <w:tc>
          <w:tcPr>
            <w:tcW w:w="1701" w:type="dxa"/>
            <w:tcBorders>
              <w:top w:val="single" w:sz="4" w:space="0" w:color="auto"/>
              <w:left w:val="single" w:sz="4" w:space="0" w:color="auto"/>
              <w:bottom w:val="single" w:sz="4" w:space="0" w:color="auto"/>
              <w:right w:val="single" w:sz="4" w:space="0" w:color="auto"/>
            </w:tcBorders>
          </w:tcPr>
          <w:p w14:paraId="2CC01704" w14:textId="77777777" w:rsidR="009166E9" w:rsidRPr="00E9603C" w:rsidRDefault="009166E9">
            <w:pPr>
              <w:pStyle w:val="TAH"/>
            </w:pPr>
            <w:r w:rsidRPr="00E9603C">
              <w:t>Source</w:t>
            </w:r>
          </w:p>
        </w:tc>
        <w:tc>
          <w:tcPr>
            <w:tcW w:w="5420" w:type="dxa"/>
            <w:tcBorders>
              <w:top w:val="single" w:sz="4" w:space="0" w:color="auto"/>
              <w:left w:val="single" w:sz="4" w:space="0" w:color="auto"/>
              <w:bottom w:val="single" w:sz="4" w:space="0" w:color="auto"/>
              <w:right w:val="single" w:sz="4" w:space="0" w:color="auto"/>
            </w:tcBorders>
          </w:tcPr>
          <w:p w14:paraId="603FD0FD" w14:textId="77777777" w:rsidR="009166E9" w:rsidRPr="00E9603C" w:rsidRDefault="009166E9">
            <w:pPr>
              <w:pStyle w:val="TAH"/>
            </w:pPr>
            <w:r w:rsidRPr="00E9603C">
              <w:t>Description</w:t>
            </w:r>
          </w:p>
        </w:tc>
      </w:tr>
      <w:tr w:rsidR="009166E9" w:rsidRPr="00E9603C" w14:paraId="44486D12" w14:textId="77777777">
        <w:trPr>
          <w:cantSplit/>
          <w:jc w:val="center"/>
        </w:trPr>
        <w:tc>
          <w:tcPr>
            <w:tcW w:w="2584" w:type="dxa"/>
            <w:tcBorders>
              <w:top w:val="single" w:sz="4" w:space="0" w:color="auto"/>
              <w:left w:val="single" w:sz="4" w:space="0" w:color="auto"/>
              <w:bottom w:val="single" w:sz="4" w:space="0" w:color="auto"/>
              <w:right w:val="single" w:sz="4" w:space="0" w:color="auto"/>
            </w:tcBorders>
          </w:tcPr>
          <w:p w14:paraId="6616C8D3" w14:textId="77777777" w:rsidR="009166E9" w:rsidRPr="00E9603C" w:rsidRDefault="009166E9">
            <w:pPr>
              <w:pStyle w:val="TAL"/>
            </w:pPr>
            <w:r w:rsidRPr="00E9603C">
              <w:t>UE identifier</w:t>
            </w:r>
          </w:p>
        </w:tc>
        <w:tc>
          <w:tcPr>
            <w:tcW w:w="1701" w:type="dxa"/>
            <w:tcBorders>
              <w:top w:val="single" w:sz="4" w:space="0" w:color="auto"/>
              <w:left w:val="single" w:sz="4" w:space="0" w:color="auto"/>
              <w:bottom w:val="single" w:sz="4" w:space="0" w:color="auto"/>
              <w:right w:val="single" w:sz="4" w:space="0" w:color="auto"/>
            </w:tcBorders>
          </w:tcPr>
          <w:p w14:paraId="1323225E" w14:textId="77777777" w:rsidR="009166E9" w:rsidRPr="00E9603C" w:rsidRDefault="009166E9">
            <w:pPr>
              <w:pStyle w:val="TAC"/>
            </w:pPr>
            <w:r w:rsidRPr="00E9603C">
              <w:t>AF</w:t>
            </w:r>
          </w:p>
        </w:tc>
        <w:tc>
          <w:tcPr>
            <w:tcW w:w="5420" w:type="dxa"/>
            <w:tcBorders>
              <w:top w:val="single" w:sz="4" w:space="0" w:color="auto"/>
              <w:left w:val="single" w:sz="4" w:space="0" w:color="auto"/>
              <w:bottom w:val="single" w:sz="4" w:space="0" w:color="auto"/>
              <w:right w:val="single" w:sz="4" w:space="0" w:color="auto"/>
            </w:tcBorders>
          </w:tcPr>
          <w:p w14:paraId="45EA3036" w14:textId="77777777" w:rsidR="009166E9" w:rsidRPr="00E9603C" w:rsidRDefault="009166E9">
            <w:pPr>
              <w:pStyle w:val="TAL"/>
            </w:pPr>
            <w:r w:rsidRPr="00E9603C">
              <w:t>IP address of the UE at the time the measurements was made</w:t>
            </w:r>
          </w:p>
        </w:tc>
      </w:tr>
      <w:tr w:rsidR="009166E9" w:rsidRPr="00E9603C" w14:paraId="63245869" w14:textId="77777777">
        <w:trPr>
          <w:cantSplit/>
          <w:jc w:val="center"/>
        </w:trPr>
        <w:tc>
          <w:tcPr>
            <w:tcW w:w="2584" w:type="dxa"/>
            <w:tcBorders>
              <w:top w:val="single" w:sz="4" w:space="0" w:color="auto"/>
              <w:left w:val="single" w:sz="4" w:space="0" w:color="auto"/>
              <w:bottom w:val="single" w:sz="4" w:space="0" w:color="auto"/>
              <w:right w:val="single" w:sz="4" w:space="0" w:color="auto"/>
            </w:tcBorders>
          </w:tcPr>
          <w:p w14:paraId="298D2322" w14:textId="77777777" w:rsidR="009166E9" w:rsidRPr="00E9603C" w:rsidRDefault="009166E9">
            <w:pPr>
              <w:pStyle w:val="TAL"/>
            </w:pPr>
            <w:r w:rsidRPr="00E9603C">
              <w:t>UE location</w:t>
            </w:r>
          </w:p>
        </w:tc>
        <w:tc>
          <w:tcPr>
            <w:tcW w:w="1701" w:type="dxa"/>
            <w:tcBorders>
              <w:top w:val="single" w:sz="4" w:space="0" w:color="auto"/>
              <w:left w:val="single" w:sz="4" w:space="0" w:color="auto"/>
              <w:bottom w:val="single" w:sz="4" w:space="0" w:color="auto"/>
              <w:right w:val="single" w:sz="4" w:space="0" w:color="auto"/>
            </w:tcBorders>
          </w:tcPr>
          <w:p w14:paraId="26898FCB" w14:textId="77777777" w:rsidR="009166E9" w:rsidRPr="00E9603C" w:rsidRDefault="009166E9">
            <w:pPr>
              <w:pStyle w:val="TAC"/>
            </w:pPr>
            <w:r w:rsidRPr="00E9603C">
              <w:t>AF</w:t>
            </w:r>
          </w:p>
        </w:tc>
        <w:tc>
          <w:tcPr>
            <w:tcW w:w="5420" w:type="dxa"/>
            <w:tcBorders>
              <w:top w:val="single" w:sz="4" w:space="0" w:color="auto"/>
              <w:left w:val="single" w:sz="4" w:space="0" w:color="auto"/>
              <w:bottom w:val="single" w:sz="4" w:space="0" w:color="auto"/>
              <w:right w:val="single" w:sz="4" w:space="0" w:color="auto"/>
            </w:tcBorders>
          </w:tcPr>
          <w:p w14:paraId="065E1A51" w14:textId="77777777" w:rsidR="009166E9" w:rsidRPr="00E9603C" w:rsidRDefault="009166E9">
            <w:pPr>
              <w:pStyle w:val="TAL"/>
            </w:pPr>
            <w:r w:rsidRPr="00E9603C">
              <w:t>The location of the UE when the performance measurement was made</w:t>
            </w:r>
          </w:p>
        </w:tc>
      </w:tr>
      <w:tr w:rsidR="009166E9" w:rsidRPr="00E9603C" w14:paraId="0A2F307F" w14:textId="77777777">
        <w:trPr>
          <w:cantSplit/>
          <w:jc w:val="center"/>
        </w:trPr>
        <w:tc>
          <w:tcPr>
            <w:tcW w:w="2584" w:type="dxa"/>
            <w:tcBorders>
              <w:top w:val="single" w:sz="4" w:space="0" w:color="auto"/>
              <w:left w:val="single" w:sz="4" w:space="0" w:color="auto"/>
              <w:bottom w:val="single" w:sz="4" w:space="0" w:color="auto"/>
              <w:right w:val="single" w:sz="4" w:space="0" w:color="auto"/>
            </w:tcBorders>
          </w:tcPr>
          <w:p w14:paraId="04609CD3" w14:textId="77777777" w:rsidR="009166E9" w:rsidRPr="00E9603C" w:rsidRDefault="009166E9">
            <w:pPr>
              <w:pStyle w:val="TAL"/>
            </w:pPr>
            <w:r w:rsidRPr="00E9603C">
              <w:t>Application Server Instance</w:t>
            </w:r>
          </w:p>
        </w:tc>
        <w:tc>
          <w:tcPr>
            <w:tcW w:w="1701" w:type="dxa"/>
            <w:tcBorders>
              <w:top w:val="single" w:sz="4" w:space="0" w:color="auto"/>
              <w:left w:val="single" w:sz="4" w:space="0" w:color="auto"/>
              <w:bottom w:val="single" w:sz="4" w:space="0" w:color="auto"/>
              <w:right w:val="single" w:sz="4" w:space="0" w:color="auto"/>
            </w:tcBorders>
          </w:tcPr>
          <w:p w14:paraId="096CF49E" w14:textId="77777777" w:rsidR="009166E9" w:rsidRPr="00E9603C" w:rsidRDefault="009166E9">
            <w:pPr>
              <w:pStyle w:val="TAC"/>
            </w:pPr>
            <w:r w:rsidRPr="00E9603C">
              <w:t>AF</w:t>
            </w:r>
          </w:p>
        </w:tc>
        <w:tc>
          <w:tcPr>
            <w:tcW w:w="5420" w:type="dxa"/>
            <w:tcBorders>
              <w:top w:val="single" w:sz="4" w:space="0" w:color="auto"/>
              <w:left w:val="single" w:sz="4" w:space="0" w:color="auto"/>
              <w:bottom w:val="single" w:sz="4" w:space="0" w:color="auto"/>
              <w:right w:val="single" w:sz="4" w:space="0" w:color="auto"/>
            </w:tcBorders>
          </w:tcPr>
          <w:p w14:paraId="33F0FA16" w14:textId="77777777" w:rsidR="009166E9" w:rsidRPr="00E9603C" w:rsidRDefault="009166E9">
            <w:pPr>
              <w:pStyle w:val="TAL"/>
            </w:pPr>
            <w:r w:rsidRPr="00E9603C">
              <w:t>The IP address/FQDN of the Application Server that the UE had a communication session when the measurement was made</w:t>
            </w:r>
          </w:p>
          <w:p w14:paraId="3EB6E9AC" w14:textId="77777777" w:rsidR="009166E9" w:rsidRPr="00E9603C" w:rsidRDefault="009166E9">
            <w:pPr>
              <w:pStyle w:val="TAL"/>
            </w:pPr>
          </w:p>
        </w:tc>
      </w:tr>
      <w:tr w:rsidR="009166E9" w:rsidRPr="00E9603C" w14:paraId="14656EDB" w14:textId="77777777">
        <w:trPr>
          <w:cantSplit/>
          <w:jc w:val="center"/>
        </w:trPr>
        <w:tc>
          <w:tcPr>
            <w:tcW w:w="2584" w:type="dxa"/>
            <w:tcBorders>
              <w:top w:val="single" w:sz="4" w:space="0" w:color="auto"/>
              <w:left w:val="single" w:sz="4" w:space="0" w:color="auto"/>
              <w:bottom w:val="single" w:sz="4" w:space="0" w:color="auto"/>
              <w:right w:val="single" w:sz="4" w:space="0" w:color="auto"/>
            </w:tcBorders>
          </w:tcPr>
          <w:p w14:paraId="4F6436C7" w14:textId="77777777" w:rsidR="009166E9" w:rsidRPr="00E9603C" w:rsidRDefault="009166E9">
            <w:pPr>
              <w:pStyle w:val="TAL"/>
            </w:pPr>
            <w:r w:rsidRPr="00E9603C">
              <w:t>Performance Data</w:t>
            </w:r>
          </w:p>
        </w:tc>
        <w:tc>
          <w:tcPr>
            <w:tcW w:w="1701" w:type="dxa"/>
            <w:tcBorders>
              <w:top w:val="single" w:sz="4" w:space="0" w:color="auto"/>
              <w:left w:val="single" w:sz="4" w:space="0" w:color="auto"/>
              <w:bottom w:val="single" w:sz="4" w:space="0" w:color="auto"/>
              <w:right w:val="single" w:sz="4" w:space="0" w:color="auto"/>
            </w:tcBorders>
          </w:tcPr>
          <w:p w14:paraId="52964470" w14:textId="77777777" w:rsidR="009166E9" w:rsidRPr="00E9603C" w:rsidRDefault="009166E9">
            <w:pPr>
              <w:pStyle w:val="TAC"/>
            </w:pPr>
            <w:r w:rsidRPr="00E9603C">
              <w:t>AF</w:t>
            </w:r>
          </w:p>
        </w:tc>
        <w:tc>
          <w:tcPr>
            <w:tcW w:w="5420" w:type="dxa"/>
            <w:tcBorders>
              <w:top w:val="single" w:sz="4" w:space="0" w:color="auto"/>
              <w:left w:val="single" w:sz="4" w:space="0" w:color="auto"/>
              <w:bottom w:val="single" w:sz="4" w:space="0" w:color="auto"/>
              <w:right w:val="single" w:sz="4" w:space="0" w:color="auto"/>
            </w:tcBorders>
          </w:tcPr>
          <w:p w14:paraId="69CC55DA" w14:textId="77777777" w:rsidR="009166E9" w:rsidRPr="00E9603C" w:rsidRDefault="009166E9">
            <w:pPr>
              <w:pStyle w:val="TAL"/>
            </w:pPr>
            <w:r w:rsidRPr="00E9603C">
              <w:t>The performance associated with the communication session of the UE with an Application Server that includes: Average Packet Delay, Average Loss Rate and Throughput.</w:t>
            </w:r>
          </w:p>
          <w:p w14:paraId="5F066BE1" w14:textId="77777777" w:rsidR="009166E9" w:rsidRPr="00E9603C" w:rsidRDefault="009166E9">
            <w:pPr>
              <w:pStyle w:val="TAL"/>
            </w:pPr>
          </w:p>
        </w:tc>
      </w:tr>
    </w:tbl>
    <w:p w14:paraId="125A926A" w14:textId="77777777" w:rsidR="009166E9" w:rsidRPr="00E9603C" w:rsidRDefault="009166E9">
      <w:bookmarkStart w:id="10588" w:name="_Toc54770227"/>
    </w:p>
    <w:p w14:paraId="37AFB198" w14:textId="77777777" w:rsidR="009166E9" w:rsidRPr="00E9603C" w:rsidRDefault="009166E9">
      <w:pPr>
        <w:pStyle w:val="Heading3"/>
      </w:pPr>
      <w:bookmarkStart w:id="10589" w:name="_Toc54779579"/>
      <w:bookmarkStart w:id="10590" w:name="_Toc57201401"/>
      <w:bookmarkStart w:id="10591" w:name="_Toc54786539"/>
      <w:bookmarkStart w:id="10592" w:name="_Toc57641439"/>
      <w:bookmarkStart w:id="10593" w:name="_Toc59101792"/>
      <w:bookmarkEnd w:id="10588"/>
      <w:r w:rsidRPr="00E9603C">
        <w:t>6.48.3</w:t>
      </w:r>
      <w:r w:rsidRPr="00E9603C">
        <w:tab/>
        <w:t>Output Analytics</w:t>
      </w:r>
      <w:bookmarkEnd w:id="10589"/>
      <w:bookmarkEnd w:id="10590"/>
      <w:bookmarkEnd w:id="10591"/>
      <w:bookmarkEnd w:id="10592"/>
      <w:bookmarkEnd w:id="10593"/>
    </w:p>
    <w:p w14:paraId="6A3CD9D3" w14:textId="77777777" w:rsidR="009166E9" w:rsidRPr="00E9603C" w:rsidRDefault="009166E9">
      <w:pPr>
        <w:rPr>
          <w:lang w:eastAsia="zh-CN"/>
        </w:rPr>
      </w:pPr>
      <w:r w:rsidRPr="00E9603C">
        <w:rPr>
          <w:lang w:eastAsia="zh-CN"/>
        </w:rPr>
        <w:t xml:space="preserve">The DN performance analytics is shown in the Table </w:t>
      </w:r>
      <w:r w:rsidRPr="00E9603C">
        <w:t>6.</w:t>
      </w:r>
      <w:r w:rsidRPr="00E9603C">
        <w:rPr>
          <w:lang w:eastAsia="zh-CN"/>
        </w:rPr>
        <w:t>48</w:t>
      </w:r>
      <w:r w:rsidRPr="00E9603C">
        <w:t>.3-</w:t>
      </w:r>
      <w:r w:rsidRPr="00E9603C">
        <w:rPr>
          <w:lang w:eastAsia="zh-CN"/>
        </w:rPr>
        <w:t>1</w:t>
      </w:r>
      <w:r w:rsidRPr="00E9603C">
        <w:rPr>
          <w:rFonts w:eastAsia="SimSun"/>
          <w:lang w:eastAsia="zh-CN"/>
        </w:rPr>
        <w:t xml:space="preserve"> and the Table </w:t>
      </w:r>
      <w:r w:rsidRPr="00E9603C">
        <w:t>6.</w:t>
      </w:r>
      <w:r w:rsidRPr="00E9603C">
        <w:rPr>
          <w:lang w:eastAsia="zh-CN"/>
        </w:rPr>
        <w:t>48</w:t>
      </w:r>
      <w:r w:rsidRPr="00E9603C">
        <w:t>.3-</w:t>
      </w:r>
      <w:r w:rsidRPr="00E9603C">
        <w:rPr>
          <w:rFonts w:eastAsia="SimSun"/>
          <w:lang w:eastAsia="zh-CN"/>
        </w:rPr>
        <w:t>2</w:t>
      </w:r>
      <w:r w:rsidRPr="00E9603C">
        <w:rPr>
          <w:lang w:eastAsia="zh-CN"/>
        </w:rPr>
        <w:t>.</w:t>
      </w:r>
    </w:p>
    <w:p w14:paraId="3B7D6A0A" w14:textId="77777777" w:rsidR="009166E9" w:rsidRPr="00E9603C" w:rsidRDefault="009166E9">
      <w:pPr>
        <w:pStyle w:val="TH"/>
        <w:rPr>
          <w:lang w:eastAsia="zh-CN"/>
        </w:rPr>
      </w:pPr>
      <w:r w:rsidRPr="00E9603C">
        <w:t>Table 6.</w:t>
      </w:r>
      <w:r w:rsidRPr="00E9603C">
        <w:rPr>
          <w:lang w:eastAsia="zh-CN"/>
        </w:rPr>
        <w:t>48</w:t>
      </w:r>
      <w:r w:rsidRPr="00E9603C">
        <w:t>.3-</w:t>
      </w:r>
      <w:r w:rsidRPr="00E9603C">
        <w:rPr>
          <w:lang w:eastAsia="zh-CN"/>
        </w:rPr>
        <w:t>1</w:t>
      </w:r>
      <w:r w:rsidRPr="00E9603C">
        <w:t xml:space="preserve"> DN service </w:t>
      </w:r>
      <w:r w:rsidRPr="00E9603C">
        <w:rPr>
          <w:lang w:eastAsia="zh-CN"/>
        </w:rPr>
        <w:t>performance</w:t>
      </w:r>
      <w:r w:rsidRPr="00E9603C">
        <w:t xml:space="preserve"> </w:t>
      </w:r>
      <w:r w:rsidRPr="00E9603C">
        <w:rPr>
          <w:lang w:eastAsia="zh-CN"/>
        </w:rPr>
        <w:t>statistic</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93"/>
        <w:gridCol w:w="4112"/>
      </w:tblGrid>
      <w:tr w:rsidR="009166E9" w:rsidRPr="00E9603C" w14:paraId="13978C51" w14:textId="77777777">
        <w:tc>
          <w:tcPr>
            <w:tcW w:w="4393" w:type="dxa"/>
          </w:tcPr>
          <w:p w14:paraId="5559DB2C" w14:textId="77777777" w:rsidR="009166E9" w:rsidRPr="00E9603C" w:rsidRDefault="009166E9">
            <w:pPr>
              <w:pStyle w:val="TAH"/>
            </w:pPr>
            <w:r w:rsidRPr="00E9603C">
              <w:t>Information</w:t>
            </w:r>
          </w:p>
        </w:tc>
        <w:tc>
          <w:tcPr>
            <w:tcW w:w="4112" w:type="dxa"/>
          </w:tcPr>
          <w:p w14:paraId="733A0325" w14:textId="77777777" w:rsidR="009166E9" w:rsidRPr="00E9603C" w:rsidRDefault="009166E9">
            <w:pPr>
              <w:pStyle w:val="TAH"/>
            </w:pPr>
            <w:r w:rsidRPr="00E9603C">
              <w:t>Description</w:t>
            </w:r>
          </w:p>
        </w:tc>
      </w:tr>
      <w:tr w:rsidR="009166E9" w:rsidRPr="00E9603C" w14:paraId="10A45E4B" w14:textId="77777777">
        <w:tc>
          <w:tcPr>
            <w:tcW w:w="4393" w:type="dxa"/>
          </w:tcPr>
          <w:p w14:paraId="37EECC3A" w14:textId="77777777" w:rsidR="009166E9" w:rsidRPr="00E9603C" w:rsidRDefault="009166E9">
            <w:pPr>
              <w:pStyle w:val="TAL"/>
            </w:pPr>
            <w:r w:rsidRPr="00E9603C">
              <w:t>Application ID</w:t>
            </w:r>
          </w:p>
        </w:tc>
        <w:tc>
          <w:tcPr>
            <w:tcW w:w="4112" w:type="dxa"/>
          </w:tcPr>
          <w:p w14:paraId="5F1DADE0" w14:textId="77777777" w:rsidR="009166E9" w:rsidRPr="00E9603C" w:rsidRDefault="009166E9">
            <w:pPr>
              <w:pStyle w:val="TAL"/>
            </w:pPr>
            <w:r w:rsidRPr="00E9603C">
              <w:t>Identifies</w:t>
            </w:r>
            <w:r w:rsidRPr="00E9603C">
              <w:rPr>
                <w:rFonts w:eastAsia="SimSun"/>
                <w:lang w:eastAsia="zh-CN"/>
              </w:rPr>
              <w:t xml:space="preserve"> the application for which analytics information is provided.</w:t>
            </w:r>
          </w:p>
        </w:tc>
      </w:tr>
      <w:tr w:rsidR="009166E9" w:rsidRPr="00E9603C" w14:paraId="47BF8F3D" w14:textId="77777777">
        <w:tc>
          <w:tcPr>
            <w:tcW w:w="4393" w:type="dxa"/>
          </w:tcPr>
          <w:p w14:paraId="0CC216A6" w14:textId="77777777" w:rsidR="009166E9" w:rsidRPr="00E9603C" w:rsidRDefault="009166E9">
            <w:pPr>
              <w:pStyle w:val="TAL"/>
            </w:pPr>
            <w:r w:rsidRPr="00E9603C">
              <w:t>S-NSSAI</w:t>
            </w:r>
          </w:p>
        </w:tc>
        <w:tc>
          <w:tcPr>
            <w:tcW w:w="4112" w:type="dxa"/>
          </w:tcPr>
          <w:p w14:paraId="0CEBA903" w14:textId="77777777" w:rsidR="009166E9" w:rsidRPr="00E9603C" w:rsidRDefault="009166E9">
            <w:pPr>
              <w:pStyle w:val="TAL"/>
            </w:pPr>
            <w:r w:rsidRPr="00E9603C">
              <w:rPr>
                <w:rFonts w:eastAsia="SimSun"/>
                <w:lang w:eastAsia="zh-CN"/>
              </w:rPr>
              <w:t>Identifies the Network Slice for which analytics information is provided. See NOTE1.</w:t>
            </w:r>
          </w:p>
        </w:tc>
      </w:tr>
      <w:tr w:rsidR="009166E9" w:rsidRPr="00E9603C" w14:paraId="5812975E" w14:textId="77777777">
        <w:tc>
          <w:tcPr>
            <w:tcW w:w="4393" w:type="dxa"/>
          </w:tcPr>
          <w:p w14:paraId="1AE6E503" w14:textId="77777777" w:rsidR="009166E9" w:rsidRPr="00E9603C" w:rsidRDefault="009166E9">
            <w:pPr>
              <w:pStyle w:val="TAL"/>
            </w:pPr>
            <w:r w:rsidRPr="00E9603C">
              <w:t>DNN</w:t>
            </w:r>
          </w:p>
        </w:tc>
        <w:tc>
          <w:tcPr>
            <w:tcW w:w="4112" w:type="dxa"/>
          </w:tcPr>
          <w:p w14:paraId="26EC735E" w14:textId="77777777" w:rsidR="009166E9" w:rsidRPr="00E9603C" w:rsidRDefault="009166E9">
            <w:pPr>
              <w:pStyle w:val="TAL"/>
              <w:rPr>
                <w:rFonts w:eastAsia="SimSun"/>
                <w:lang w:eastAsia="zh-CN"/>
              </w:rPr>
            </w:pPr>
            <w:r w:rsidRPr="00E9603C">
              <w:t>Identifies the data network name (e.g. internet) for which analytics information is provided</w:t>
            </w:r>
            <w:r w:rsidRPr="00E9603C">
              <w:rPr>
                <w:rFonts w:eastAsia="SimSun"/>
                <w:lang w:eastAsia="zh-CN"/>
              </w:rPr>
              <w:t>. See NOTE 1.</w:t>
            </w:r>
          </w:p>
        </w:tc>
      </w:tr>
      <w:tr w:rsidR="009166E9" w:rsidRPr="00E9603C" w14:paraId="6C3B40F9" w14:textId="77777777">
        <w:tc>
          <w:tcPr>
            <w:tcW w:w="4393" w:type="dxa"/>
          </w:tcPr>
          <w:p w14:paraId="5C45D028" w14:textId="77777777" w:rsidR="009166E9" w:rsidRPr="00E9603C" w:rsidRDefault="009166E9">
            <w:pPr>
              <w:pStyle w:val="TAL"/>
            </w:pPr>
            <w:r w:rsidRPr="00E9603C">
              <w:t>DN performance (0-x)</w:t>
            </w:r>
          </w:p>
        </w:tc>
        <w:tc>
          <w:tcPr>
            <w:tcW w:w="4112" w:type="dxa"/>
          </w:tcPr>
          <w:p w14:paraId="7D4F74A8" w14:textId="77777777" w:rsidR="009166E9" w:rsidRPr="00E9603C" w:rsidRDefault="009166E9">
            <w:pPr>
              <w:pStyle w:val="TAL"/>
              <w:rPr>
                <w:lang w:eastAsia="zh-CN"/>
              </w:rPr>
            </w:pPr>
            <w:r w:rsidRPr="00E9603C">
              <w:rPr>
                <w:lang w:eastAsia="zh-CN"/>
              </w:rPr>
              <w:t>List of DN performance for the EC application</w:t>
            </w:r>
          </w:p>
        </w:tc>
      </w:tr>
      <w:tr w:rsidR="009166E9" w:rsidRPr="00E9603C" w14:paraId="2020696D" w14:textId="77777777">
        <w:tc>
          <w:tcPr>
            <w:tcW w:w="4393" w:type="dxa"/>
            <w:vAlign w:val="center"/>
          </w:tcPr>
          <w:p w14:paraId="383878AF" w14:textId="77777777" w:rsidR="009166E9" w:rsidRPr="00E9603C" w:rsidRDefault="009166E9">
            <w:pPr>
              <w:pStyle w:val="TAL"/>
            </w:pPr>
            <w:r w:rsidRPr="00E9603C">
              <w:t>&gt; Application Server Instance Address</w:t>
            </w:r>
          </w:p>
        </w:tc>
        <w:tc>
          <w:tcPr>
            <w:tcW w:w="4112" w:type="dxa"/>
            <w:vAlign w:val="center"/>
          </w:tcPr>
          <w:p w14:paraId="697A9E86" w14:textId="77777777" w:rsidR="009166E9" w:rsidRPr="00E9603C" w:rsidRDefault="009166E9">
            <w:pPr>
              <w:pStyle w:val="TAL"/>
              <w:rPr>
                <w:lang w:eastAsia="zh-CN"/>
              </w:rPr>
            </w:pPr>
            <w:r w:rsidRPr="00E9603C">
              <w:t>Identifies the Application Server Instance (IP address/FQDN of the Application Server).</w:t>
            </w:r>
          </w:p>
        </w:tc>
      </w:tr>
      <w:tr w:rsidR="009166E9" w:rsidRPr="00E9603C" w14:paraId="36A132C5" w14:textId="77777777">
        <w:tc>
          <w:tcPr>
            <w:tcW w:w="4393" w:type="dxa"/>
          </w:tcPr>
          <w:p w14:paraId="16793FE9" w14:textId="77777777" w:rsidR="009166E9" w:rsidRPr="00E9603C" w:rsidRDefault="009166E9">
            <w:pPr>
              <w:pStyle w:val="TAL"/>
              <w:rPr>
                <w:lang w:eastAsia="zh-CN"/>
              </w:rPr>
            </w:pPr>
            <w:r w:rsidRPr="00E9603C">
              <w:rPr>
                <w:lang w:eastAsia="zh-CN"/>
              </w:rPr>
              <w:t>&gt;APP location</w:t>
            </w:r>
          </w:p>
        </w:tc>
        <w:tc>
          <w:tcPr>
            <w:tcW w:w="4112" w:type="dxa"/>
          </w:tcPr>
          <w:p w14:paraId="449581CB" w14:textId="77777777" w:rsidR="009166E9" w:rsidRPr="00E9603C" w:rsidRDefault="009166E9">
            <w:pPr>
              <w:pStyle w:val="TAL"/>
              <w:rPr>
                <w:lang w:eastAsia="zh-CN"/>
              </w:rPr>
            </w:pPr>
            <w:r w:rsidRPr="00E9603C">
              <w:rPr>
                <w:lang w:eastAsia="zh-CN"/>
              </w:rPr>
              <w:t>Application location, could be identified by DNAI</w:t>
            </w:r>
          </w:p>
        </w:tc>
      </w:tr>
      <w:tr w:rsidR="009166E9" w:rsidRPr="00E9603C" w14:paraId="1C5DC454" w14:textId="77777777">
        <w:tc>
          <w:tcPr>
            <w:tcW w:w="4393" w:type="dxa"/>
          </w:tcPr>
          <w:p w14:paraId="61258A3A" w14:textId="77777777" w:rsidR="009166E9" w:rsidRPr="00E9603C" w:rsidRDefault="009166E9">
            <w:pPr>
              <w:pStyle w:val="TAL"/>
              <w:rPr>
                <w:lang w:eastAsia="zh-CN"/>
              </w:rPr>
            </w:pPr>
            <w:r w:rsidRPr="00E9603C">
              <w:rPr>
                <w:lang w:eastAsia="zh-CN"/>
              </w:rPr>
              <w:t>&gt;Serving anchor UPF</w:t>
            </w:r>
          </w:p>
        </w:tc>
        <w:tc>
          <w:tcPr>
            <w:tcW w:w="4112" w:type="dxa"/>
          </w:tcPr>
          <w:p w14:paraId="7834CB07" w14:textId="77777777" w:rsidR="009166E9" w:rsidRPr="00E9603C" w:rsidRDefault="009166E9">
            <w:pPr>
              <w:pStyle w:val="TAL"/>
              <w:rPr>
                <w:lang w:eastAsia="zh-CN"/>
              </w:rPr>
            </w:pPr>
            <w:r w:rsidRPr="00E9603C">
              <w:rPr>
                <w:lang w:eastAsia="zh-CN"/>
              </w:rPr>
              <w:t>The involved anchor UPF</w:t>
            </w:r>
            <w:r w:rsidRPr="00E9603C">
              <w:rPr>
                <w:rFonts w:eastAsia="SimSun"/>
                <w:lang w:eastAsia="zh-CN"/>
              </w:rPr>
              <w:t>. See NOTE 2.</w:t>
            </w:r>
          </w:p>
        </w:tc>
      </w:tr>
      <w:tr w:rsidR="009166E9" w:rsidRPr="00E9603C" w14:paraId="47196A42" w14:textId="77777777">
        <w:tc>
          <w:tcPr>
            <w:tcW w:w="4393" w:type="dxa"/>
          </w:tcPr>
          <w:p w14:paraId="54419CDC" w14:textId="77777777" w:rsidR="009166E9" w:rsidRPr="00E9603C" w:rsidRDefault="009166E9">
            <w:pPr>
              <w:pStyle w:val="TAL"/>
              <w:rPr>
                <w:lang w:eastAsia="zh-CN"/>
              </w:rPr>
            </w:pPr>
            <w:r w:rsidRPr="00E9603C">
              <w:rPr>
                <w:lang w:eastAsia="zh-CN"/>
              </w:rPr>
              <w:t>&gt;Performance</w:t>
            </w:r>
          </w:p>
        </w:tc>
        <w:tc>
          <w:tcPr>
            <w:tcW w:w="4112" w:type="dxa"/>
          </w:tcPr>
          <w:p w14:paraId="742B95A9" w14:textId="77777777" w:rsidR="009166E9" w:rsidRPr="00E9603C" w:rsidRDefault="009166E9">
            <w:pPr>
              <w:pStyle w:val="TAL"/>
              <w:rPr>
                <w:lang w:eastAsia="zh-CN"/>
              </w:rPr>
            </w:pPr>
            <w:r w:rsidRPr="00E9603C">
              <w:rPr>
                <w:lang w:eastAsia="zh-CN"/>
              </w:rPr>
              <w:t>Performance indicators</w:t>
            </w:r>
          </w:p>
        </w:tc>
      </w:tr>
      <w:tr w:rsidR="009166E9" w:rsidRPr="00E9603C" w14:paraId="0A023880" w14:textId="77777777">
        <w:tc>
          <w:tcPr>
            <w:tcW w:w="4393" w:type="dxa"/>
          </w:tcPr>
          <w:p w14:paraId="350E352D" w14:textId="77777777" w:rsidR="009166E9" w:rsidRPr="00E9603C" w:rsidRDefault="009166E9">
            <w:pPr>
              <w:pStyle w:val="TAL"/>
              <w:rPr>
                <w:lang w:eastAsia="zh-CN"/>
              </w:rPr>
            </w:pPr>
            <w:r w:rsidRPr="00E9603C">
              <w:rPr>
                <w:lang w:eastAsia="zh-CN"/>
              </w:rPr>
              <w:t>&gt;&gt; Average Traffic rate</w:t>
            </w:r>
          </w:p>
        </w:tc>
        <w:tc>
          <w:tcPr>
            <w:tcW w:w="4112" w:type="dxa"/>
          </w:tcPr>
          <w:p w14:paraId="7D1AD8F5" w14:textId="77777777" w:rsidR="009166E9" w:rsidRPr="00E9603C" w:rsidRDefault="009166E9">
            <w:pPr>
              <w:pStyle w:val="TAL"/>
              <w:rPr>
                <w:lang w:eastAsia="zh-CN"/>
              </w:rPr>
            </w:pPr>
            <w:r w:rsidRPr="00E9603C">
              <w:rPr>
                <w:lang w:eastAsia="zh-CN"/>
              </w:rPr>
              <w:t xml:space="preserve">Average traffic rate </w:t>
            </w:r>
            <w:r w:rsidRPr="00E9603C">
              <w:t>observed for UEs communicating with the EC application</w:t>
            </w:r>
          </w:p>
        </w:tc>
      </w:tr>
      <w:tr w:rsidR="009166E9" w:rsidRPr="00E9603C" w14:paraId="2905D2AC" w14:textId="77777777">
        <w:tc>
          <w:tcPr>
            <w:tcW w:w="4393" w:type="dxa"/>
          </w:tcPr>
          <w:p w14:paraId="123E45F8" w14:textId="77777777" w:rsidR="009166E9" w:rsidRPr="00E9603C" w:rsidRDefault="009166E9">
            <w:pPr>
              <w:pStyle w:val="TAL"/>
              <w:rPr>
                <w:lang w:eastAsia="zh-CN"/>
              </w:rPr>
            </w:pPr>
            <w:r w:rsidRPr="00E9603C">
              <w:rPr>
                <w:lang w:eastAsia="zh-CN"/>
              </w:rPr>
              <w:t>&gt;&gt; Maximum Traffic rate</w:t>
            </w:r>
          </w:p>
        </w:tc>
        <w:tc>
          <w:tcPr>
            <w:tcW w:w="4112" w:type="dxa"/>
          </w:tcPr>
          <w:p w14:paraId="7A0EE8CC" w14:textId="77777777" w:rsidR="009166E9" w:rsidRPr="00E9603C" w:rsidRDefault="009166E9">
            <w:pPr>
              <w:pStyle w:val="TAL"/>
              <w:rPr>
                <w:lang w:eastAsia="zh-CN"/>
              </w:rPr>
            </w:pPr>
            <w:r w:rsidRPr="00E9603C">
              <w:t>Maximum traffic rate observed for UEs communicating with the EC application</w:t>
            </w:r>
          </w:p>
        </w:tc>
      </w:tr>
      <w:tr w:rsidR="009166E9" w:rsidRPr="00E9603C" w14:paraId="03A77460" w14:textId="77777777">
        <w:tc>
          <w:tcPr>
            <w:tcW w:w="4393" w:type="dxa"/>
          </w:tcPr>
          <w:p w14:paraId="5F6FCE00" w14:textId="77777777" w:rsidR="009166E9" w:rsidRPr="00E9603C" w:rsidRDefault="009166E9">
            <w:pPr>
              <w:pStyle w:val="TAL"/>
              <w:rPr>
                <w:lang w:eastAsia="zh-CN"/>
              </w:rPr>
            </w:pPr>
            <w:r w:rsidRPr="00E9603C">
              <w:rPr>
                <w:lang w:eastAsia="zh-CN"/>
              </w:rPr>
              <w:t>&gt;&gt;Average Packet Delay</w:t>
            </w:r>
          </w:p>
        </w:tc>
        <w:tc>
          <w:tcPr>
            <w:tcW w:w="4112" w:type="dxa"/>
          </w:tcPr>
          <w:p w14:paraId="5F3EB4B5" w14:textId="77777777" w:rsidR="009166E9" w:rsidRPr="00E9603C" w:rsidRDefault="009166E9">
            <w:pPr>
              <w:pStyle w:val="TAL"/>
              <w:rPr>
                <w:lang w:eastAsia="zh-CN"/>
              </w:rPr>
            </w:pPr>
            <w:r w:rsidRPr="00E9603C">
              <w:rPr>
                <w:lang w:eastAsia="zh-CN"/>
              </w:rPr>
              <w:t xml:space="preserve">Average </w:t>
            </w:r>
            <w:r w:rsidRPr="00E9603C">
              <w:t>packet delay observed for UEs communicating with the EC application</w:t>
            </w:r>
          </w:p>
        </w:tc>
      </w:tr>
      <w:tr w:rsidR="009166E9" w:rsidRPr="00E9603C" w14:paraId="58780D35" w14:textId="77777777">
        <w:tc>
          <w:tcPr>
            <w:tcW w:w="4393" w:type="dxa"/>
          </w:tcPr>
          <w:p w14:paraId="4A283A93" w14:textId="77777777" w:rsidR="009166E9" w:rsidRPr="00E9603C" w:rsidRDefault="009166E9">
            <w:pPr>
              <w:pStyle w:val="TAL"/>
              <w:rPr>
                <w:lang w:eastAsia="zh-CN"/>
              </w:rPr>
            </w:pPr>
            <w:r w:rsidRPr="00E9603C">
              <w:rPr>
                <w:lang w:eastAsia="zh-CN"/>
              </w:rPr>
              <w:t>&gt;&gt;Maximum Packet Delay</w:t>
            </w:r>
          </w:p>
        </w:tc>
        <w:tc>
          <w:tcPr>
            <w:tcW w:w="4112" w:type="dxa"/>
          </w:tcPr>
          <w:p w14:paraId="045BFFFC" w14:textId="77777777" w:rsidR="009166E9" w:rsidRPr="00E9603C" w:rsidRDefault="009166E9">
            <w:pPr>
              <w:pStyle w:val="TAL"/>
              <w:rPr>
                <w:lang w:eastAsia="zh-CN"/>
              </w:rPr>
            </w:pPr>
            <w:r w:rsidRPr="00E9603C">
              <w:rPr>
                <w:lang w:eastAsia="zh-CN"/>
              </w:rPr>
              <w:t xml:space="preserve">Maximum packet delay for </w:t>
            </w:r>
            <w:r w:rsidRPr="00E9603C">
              <w:t>observed for UEs communicating with the EC application</w:t>
            </w:r>
          </w:p>
        </w:tc>
      </w:tr>
      <w:tr w:rsidR="009166E9" w:rsidRPr="00E9603C" w14:paraId="6BD2DB0B" w14:textId="77777777">
        <w:tc>
          <w:tcPr>
            <w:tcW w:w="4393" w:type="dxa"/>
          </w:tcPr>
          <w:p w14:paraId="109F9FF8" w14:textId="77777777" w:rsidR="009166E9" w:rsidRPr="00E9603C" w:rsidRDefault="009166E9">
            <w:pPr>
              <w:pStyle w:val="TAL"/>
              <w:rPr>
                <w:lang w:eastAsia="zh-CN"/>
              </w:rPr>
            </w:pPr>
            <w:r w:rsidRPr="00E9603C">
              <w:rPr>
                <w:lang w:eastAsia="zh-CN"/>
              </w:rPr>
              <w:t>&gt;&gt; Average Packet Loss Rate</w:t>
            </w:r>
          </w:p>
        </w:tc>
        <w:tc>
          <w:tcPr>
            <w:tcW w:w="4112" w:type="dxa"/>
          </w:tcPr>
          <w:p w14:paraId="56C8AE48" w14:textId="77777777" w:rsidR="009166E9" w:rsidRPr="00E9603C" w:rsidRDefault="009166E9">
            <w:pPr>
              <w:pStyle w:val="TAL"/>
              <w:rPr>
                <w:lang w:eastAsia="zh-CN"/>
              </w:rPr>
            </w:pPr>
            <w:r w:rsidRPr="00E9603C">
              <w:rPr>
                <w:lang w:eastAsia="zh-CN"/>
              </w:rPr>
              <w:t xml:space="preserve">Average packet loss </w:t>
            </w:r>
            <w:r w:rsidRPr="00E9603C">
              <w:t>observed for UEs communicating with the EC application</w:t>
            </w:r>
          </w:p>
        </w:tc>
      </w:tr>
      <w:tr w:rsidR="009166E9" w:rsidRPr="00E9603C" w14:paraId="7AF4186B" w14:textId="77777777">
        <w:tc>
          <w:tcPr>
            <w:tcW w:w="4393" w:type="dxa"/>
          </w:tcPr>
          <w:p w14:paraId="132A1B80" w14:textId="77777777" w:rsidR="009166E9" w:rsidRPr="00E9603C" w:rsidRDefault="009166E9">
            <w:pPr>
              <w:pStyle w:val="TAL"/>
              <w:rPr>
                <w:lang w:eastAsia="zh-CN"/>
              </w:rPr>
            </w:pPr>
            <w:r w:rsidRPr="00E9603C">
              <w:rPr>
                <w:lang w:eastAsia="zh-CN"/>
              </w:rPr>
              <w:t>&gt;Spatial Validity Condition</w:t>
            </w:r>
          </w:p>
        </w:tc>
        <w:tc>
          <w:tcPr>
            <w:tcW w:w="4112" w:type="dxa"/>
          </w:tcPr>
          <w:p w14:paraId="516DC38F" w14:textId="77777777" w:rsidR="009166E9" w:rsidRPr="00E9603C" w:rsidRDefault="009166E9">
            <w:pPr>
              <w:pStyle w:val="TAL"/>
              <w:rPr>
                <w:lang w:eastAsia="zh-CN"/>
              </w:rPr>
            </w:pPr>
            <w:r w:rsidRPr="00E9603C">
              <w:rPr>
                <w:lang w:eastAsia="zh-CN"/>
              </w:rPr>
              <w:t xml:space="preserve">Indicates the specific area where the service experience </w:t>
            </w:r>
            <w:r w:rsidRPr="00E9603C">
              <w:rPr>
                <w:rFonts w:eastAsia="SimSun"/>
                <w:lang w:eastAsia="zh-CN"/>
              </w:rPr>
              <w:t>could</w:t>
            </w:r>
            <w:r w:rsidRPr="00E9603C">
              <w:rPr>
                <w:lang w:eastAsia="zh-CN"/>
              </w:rPr>
              <w:t xml:space="preserve"> be promised</w:t>
            </w:r>
          </w:p>
        </w:tc>
      </w:tr>
      <w:tr w:rsidR="009166E9" w:rsidRPr="00E9603C" w14:paraId="3529E42F" w14:textId="77777777">
        <w:tc>
          <w:tcPr>
            <w:tcW w:w="4393" w:type="dxa"/>
          </w:tcPr>
          <w:p w14:paraId="0159A80D" w14:textId="77777777" w:rsidR="009166E9" w:rsidRPr="00E9603C" w:rsidRDefault="009166E9">
            <w:pPr>
              <w:pStyle w:val="TAL"/>
              <w:rPr>
                <w:lang w:eastAsia="zh-CN"/>
              </w:rPr>
            </w:pPr>
            <w:r w:rsidRPr="00E9603C">
              <w:rPr>
                <w:lang w:eastAsia="zh-CN"/>
              </w:rPr>
              <w:t>&gt;Temporal Validity Condition</w:t>
            </w:r>
          </w:p>
        </w:tc>
        <w:tc>
          <w:tcPr>
            <w:tcW w:w="4112" w:type="dxa"/>
          </w:tcPr>
          <w:p w14:paraId="6790B2D8" w14:textId="77777777" w:rsidR="009166E9" w:rsidRPr="00E9603C" w:rsidRDefault="009166E9">
            <w:pPr>
              <w:pStyle w:val="TAL"/>
              <w:rPr>
                <w:lang w:eastAsia="zh-CN"/>
              </w:rPr>
            </w:pPr>
            <w:r w:rsidRPr="00E9603C">
              <w:rPr>
                <w:lang w:eastAsia="zh-CN"/>
              </w:rPr>
              <w:t>Indicates the specific time period in which the service experience can be promised</w:t>
            </w:r>
          </w:p>
        </w:tc>
      </w:tr>
      <w:tr w:rsidR="009166E9" w:rsidRPr="00E9603C" w14:paraId="0E727D7D" w14:textId="77777777">
        <w:tc>
          <w:tcPr>
            <w:tcW w:w="8505" w:type="dxa"/>
            <w:gridSpan w:val="2"/>
          </w:tcPr>
          <w:p w14:paraId="2323AA9B" w14:textId="77777777" w:rsidR="009166E9" w:rsidRPr="00E9603C" w:rsidRDefault="009166E9">
            <w:pPr>
              <w:pStyle w:val="NO"/>
              <w:rPr>
                <w:rFonts w:eastAsia="SimSun"/>
                <w:lang w:eastAsia="zh-CN"/>
              </w:rPr>
            </w:pPr>
            <w:r w:rsidRPr="00E9603C">
              <w:t xml:space="preserve">NOTE </w:t>
            </w:r>
            <w:r w:rsidRPr="00E9603C">
              <w:rPr>
                <w:rFonts w:eastAsia="SimSun"/>
                <w:lang w:eastAsia="zh-CN"/>
              </w:rPr>
              <w:t>1</w:t>
            </w:r>
            <w:r w:rsidRPr="00E9603C">
              <w:t>:</w:t>
            </w:r>
            <w:r w:rsidRPr="00E9603C">
              <w:tab/>
              <w:t>The item "DNN" and "S-NSSAI" shall not be included if the consumer NF is an untrusted AF.</w:t>
            </w:r>
          </w:p>
          <w:p w14:paraId="2A54B362" w14:textId="77777777" w:rsidR="009166E9" w:rsidRPr="00E9603C" w:rsidRDefault="009166E9">
            <w:pPr>
              <w:pStyle w:val="NO"/>
            </w:pPr>
            <w:r w:rsidRPr="00E9603C">
              <w:t xml:space="preserve">NOTE </w:t>
            </w:r>
            <w:r w:rsidRPr="00E9603C">
              <w:rPr>
                <w:rFonts w:eastAsia="SimSun"/>
                <w:lang w:eastAsia="zh-CN"/>
              </w:rPr>
              <w:t>2</w:t>
            </w:r>
            <w:r w:rsidRPr="00E9603C">
              <w:t>:</w:t>
            </w:r>
            <w:r w:rsidRPr="00E9603C">
              <w:tab/>
              <w:t>The item "Serving anchor UPF" shall not be included if the consumer NF is an AF.</w:t>
            </w:r>
          </w:p>
        </w:tc>
      </w:tr>
    </w:tbl>
    <w:p w14:paraId="5944D171" w14:textId="77777777" w:rsidR="009166E9" w:rsidRPr="00E9603C" w:rsidRDefault="009166E9">
      <w:pPr>
        <w:pStyle w:val="FP"/>
        <w:rPr>
          <w:rFonts w:eastAsia="DengXian"/>
          <w:lang w:eastAsia="zh-CN"/>
        </w:rPr>
      </w:pPr>
    </w:p>
    <w:p w14:paraId="4023BC42" w14:textId="77777777" w:rsidR="009166E9" w:rsidRPr="00E9603C" w:rsidRDefault="009166E9">
      <w:pPr>
        <w:pStyle w:val="TH"/>
        <w:rPr>
          <w:rFonts w:eastAsia="SimSun"/>
          <w:lang w:eastAsia="zh-CN"/>
        </w:rPr>
      </w:pPr>
      <w:r w:rsidRPr="00E9603C">
        <w:t>Table 6.</w:t>
      </w:r>
      <w:r w:rsidRPr="00E9603C">
        <w:rPr>
          <w:lang w:eastAsia="zh-CN"/>
        </w:rPr>
        <w:t>48</w:t>
      </w:r>
      <w:r w:rsidRPr="00E9603C">
        <w:t>.3-</w:t>
      </w:r>
      <w:r w:rsidRPr="00E9603C">
        <w:rPr>
          <w:rFonts w:eastAsia="SimSun"/>
          <w:lang w:eastAsia="zh-CN"/>
        </w:rPr>
        <w:t>2</w:t>
      </w:r>
      <w:r w:rsidRPr="00E9603C">
        <w:t xml:space="preserve"> DN service </w:t>
      </w:r>
      <w:r w:rsidRPr="00E9603C">
        <w:rPr>
          <w:lang w:eastAsia="zh-CN"/>
        </w:rPr>
        <w:t>performance</w:t>
      </w:r>
      <w:r w:rsidRPr="00E9603C">
        <w:t xml:space="preserve"> </w:t>
      </w:r>
      <w:r w:rsidRPr="00E9603C">
        <w:rPr>
          <w:lang w:eastAsia="zh-CN"/>
        </w:rPr>
        <w:t>prediction</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93"/>
        <w:gridCol w:w="4112"/>
      </w:tblGrid>
      <w:tr w:rsidR="009166E9" w:rsidRPr="00E9603C" w14:paraId="303C8A4A" w14:textId="77777777">
        <w:tc>
          <w:tcPr>
            <w:tcW w:w="4393" w:type="dxa"/>
            <w:tcBorders>
              <w:top w:val="single" w:sz="4" w:space="0" w:color="auto"/>
              <w:left w:val="single" w:sz="4" w:space="0" w:color="auto"/>
              <w:bottom w:val="single" w:sz="4" w:space="0" w:color="auto"/>
              <w:right w:val="single" w:sz="4" w:space="0" w:color="auto"/>
            </w:tcBorders>
          </w:tcPr>
          <w:p w14:paraId="35FA1282" w14:textId="77777777" w:rsidR="009166E9" w:rsidRPr="00E9603C" w:rsidRDefault="009166E9">
            <w:pPr>
              <w:pStyle w:val="TAH"/>
            </w:pPr>
            <w:r w:rsidRPr="00E9603C">
              <w:t>Information</w:t>
            </w:r>
          </w:p>
        </w:tc>
        <w:tc>
          <w:tcPr>
            <w:tcW w:w="4112" w:type="dxa"/>
            <w:tcBorders>
              <w:top w:val="single" w:sz="4" w:space="0" w:color="auto"/>
              <w:left w:val="single" w:sz="4" w:space="0" w:color="auto"/>
              <w:bottom w:val="single" w:sz="4" w:space="0" w:color="auto"/>
              <w:right w:val="single" w:sz="4" w:space="0" w:color="auto"/>
            </w:tcBorders>
          </w:tcPr>
          <w:p w14:paraId="55A4D998" w14:textId="77777777" w:rsidR="009166E9" w:rsidRPr="00E9603C" w:rsidRDefault="009166E9">
            <w:pPr>
              <w:pStyle w:val="TAH"/>
            </w:pPr>
            <w:r w:rsidRPr="00E9603C">
              <w:t>Description</w:t>
            </w:r>
          </w:p>
        </w:tc>
      </w:tr>
      <w:tr w:rsidR="009166E9" w:rsidRPr="00E9603C" w14:paraId="0070D8A5" w14:textId="77777777">
        <w:tc>
          <w:tcPr>
            <w:tcW w:w="4393" w:type="dxa"/>
            <w:tcBorders>
              <w:top w:val="single" w:sz="4" w:space="0" w:color="auto"/>
              <w:left w:val="single" w:sz="4" w:space="0" w:color="auto"/>
              <w:bottom w:val="single" w:sz="4" w:space="0" w:color="auto"/>
              <w:right w:val="single" w:sz="4" w:space="0" w:color="auto"/>
            </w:tcBorders>
          </w:tcPr>
          <w:p w14:paraId="1D920C35" w14:textId="77777777" w:rsidR="009166E9" w:rsidRPr="00E9603C" w:rsidRDefault="009166E9">
            <w:pPr>
              <w:pStyle w:val="TAL"/>
            </w:pPr>
            <w:r w:rsidRPr="00E9603C">
              <w:t>Application ID</w:t>
            </w:r>
          </w:p>
        </w:tc>
        <w:tc>
          <w:tcPr>
            <w:tcW w:w="4112" w:type="dxa"/>
            <w:tcBorders>
              <w:top w:val="single" w:sz="4" w:space="0" w:color="auto"/>
              <w:left w:val="single" w:sz="4" w:space="0" w:color="auto"/>
              <w:bottom w:val="single" w:sz="4" w:space="0" w:color="auto"/>
              <w:right w:val="single" w:sz="4" w:space="0" w:color="auto"/>
            </w:tcBorders>
          </w:tcPr>
          <w:p w14:paraId="06EB0022" w14:textId="77777777" w:rsidR="009166E9" w:rsidRPr="00E9603C" w:rsidRDefault="009166E9">
            <w:pPr>
              <w:pStyle w:val="TAL"/>
            </w:pPr>
            <w:r w:rsidRPr="00E9603C">
              <w:t>Identifies</w:t>
            </w:r>
            <w:r w:rsidRPr="00E9603C">
              <w:rPr>
                <w:rFonts w:eastAsia="SimSun"/>
                <w:lang w:eastAsia="zh-CN"/>
              </w:rPr>
              <w:t xml:space="preserve"> the application for which analytics information is provided.</w:t>
            </w:r>
          </w:p>
        </w:tc>
      </w:tr>
      <w:tr w:rsidR="009166E9" w:rsidRPr="00E9603C" w14:paraId="1B5474EA" w14:textId="77777777">
        <w:tc>
          <w:tcPr>
            <w:tcW w:w="4393" w:type="dxa"/>
            <w:tcBorders>
              <w:top w:val="single" w:sz="4" w:space="0" w:color="auto"/>
              <w:left w:val="single" w:sz="4" w:space="0" w:color="auto"/>
              <w:bottom w:val="single" w:sz="4" w:space="0" w:color="auto"/>
              <w:right w:val="single" w:sz="4" w:space="0" w:color="auto"/>
            </w:tcBorders>
          </w:tcPr>
          <w:p w14:paraId="0433DF94" w14:textId="77777777" w:rsidR="009166E9" w:rsidRPr="00E9603C" w:rsidRDefault="009166E9">
            <w:pPr>
              <w:pStyle w:val="TAL"/>
            </w:pPr>
            <w:r w:rsidRPr="00E9603C">
              <w:t>S-NSSAI</w:t>
            </w:r>
          </w:p>
        </w:tc>
        <w:tc>
          <w:tcPr>
            <w:tcW w:w="4112" w:type="dxa"/>
            <w:tcBorders>
              <w:top w:val="single" w:sz="4" w:space="0" w:color="auto"/>
              <w:left w:val="single" w:sz="4" w:space="0" w:color="auto"/>
              <w:bottom w:val="single" w:sz="4" w:space="0" w:color="auto"/>
              <w:right w:val="single" w:sz="4" w:space="0" w:color="auto"/>
            </w:tcBorders>
          </w:tcPr>
          <w:p w14:paraId="5514D5A1" w14:textId="77777777" w:rsidR="009166E9" w:rsidRPr="00E9603C" w:rsidRDefault="009166E9">
            <w:pPr>
              <w:pStyle w:val="TAL"/>
            </w:pPr>
            <w:r w:rsidRPr="00E9603C">
              <w:rPr>
                <w:rFonts w:eastAsia="SimSun"/>
                <w:lang w:eastAsia="zh-CN"/>
              </w:rPr>
              <w:t>Identifies the Network Slice for which analytics information is provided. See NOTE 1.</w:t>
            </w:r>
          </w:p>
        </w:tc>
      </w:tr>
      <w:tr w:rsidR="009166E9" w:rsidRPr="00E9603C" w14:paraId="5CF6DD90" w14:textId="77777777">
        <w:tc>
          <w:tcPr>
            <w:tcW w:w="4393" w:type="dxa"/>
            <w:tcBorders>
              <w:top w:val="single" w:sz="4" w:space="0" w:color="auto"/>
              <w:left w:val="single" w:sz="4" w:space="0" w:color="auto"/>
              <w:bottom w:val="single" w:sz="4" w:space="0" w:color="auto"/>
              <w:right w:val="single" w:sz="4" w:space="0" w:color="auto"/>
            </w:tcBorders>
          </w:tcPr>
          <w:p w14:paraId="1215ED0F" w14:textId="77777777" w:rsidR="009166E9" w:rsidRPr="00E9603C" w:rsidRDefault="009166E9">
            <w:pPr>
              <w:pStyle w:val="TAL"/>
            </w:pPr>
            <w:r w:rsidRPr="00E9603C">
              <w:t>DNN</w:t>
            </w:r>
          </w:p>
        </w:tc>
        <w:tc>
          <w:tcPr>
            <w:tcW w:w="4112" w:type="dxa"/>
            <w:tcBorders>
              <w:top w:val="single" w:sz="4" w:space="0" w:color="auto"/>
              <w:left w:val="single" w:sz="4" w:space="0" w:color="auto"/>
              <w:bottom w:val="single" w:sz="4" w:space="0" w:color="auto"/>
              <w:right w:val="single" w:sz="4" w:space="0" w:color="auto"/>
            </w:tcBorders>
          </w:tcPr>
          <w:p w14:paraId="6E3406D4" w14:textId="77777777" w:rsidR="009166E9" w:rsidRPr="00E9603C" w:rsidRDefault="009166E9">
            <w:pPr>
              <w:pStyle w:val="TAL"/>
              <w:rPr>
                <w:rFonts w:eastAsia="SimSun"/>
                <w:lang w:eastAsia="zh-CN"/>
              </w:rPr>
            </w:pPr>
            <w:r w:rsidRPr="00E9603C">
              <w:t>Identifies the data network name (e.g. internet) for which analytics information is provided</w:t>
            </w:r>
            <w:r w:rsidRPr="00E9603C">
              <w:rPr>
                <w:rFonts w:eastAsia="SimSun"/>
                <w:lang w:eastAsia="zh-CN"/>
              </w:rPr>
              <w:t>. See NOTE 1.</w:t>
            </w:r>
          </w:p>
        </w:tc>
      </w:tr>
      <w:tr w:rsidR="009166E9" w:rsidRPr="00E9603C" w14:paraId="4F9204E0" w14:textId="77777777">
        <w:tc>
          <w:tcPr>
            <w:tcW w:w="4393" w:type="dxa"/>
            <w:tcBorders>
              <w:top w:val="single" w:sz="4" w:space="0" w:color="auto"/>
              <w:left w:val="single" w:sz="4" w:space="0" w:color="auto"/>
              <w:bottom w:val="single" w:sz="4" w:space="0" w:color="auto"/>
              <w:right w:val="single" w:sz="4" w:space="0" w:color="auto"/>
            </w:tcBorders>
          </w:tcPr>
          <w:p w14:paraId="059EC28B" w14:textId="77777777" w:rsidR="009166E9" w:rsidRPr="00E9603C" w:rsidRDefault="009166E9">
            <w:pPr>
              <w:pStyle w:val="TAL"/>
            </w:pPr>
            <w:r w:rsidRPr="00E9603C">
              <w:t>DN performance (0-x)</w:t>
            </w:r>
          </w:p>
        </w:tc>
        <w:tc>
          <w:tcPr>
            <w:tcW w:w="4112" w:type="dxa"/>
            <w:tcBorders>
              <w:top w:val="single" w:sz="4" w:space="0" w:color="auto"/>
              <w:left w:val="single" w:sz="4" w:space="0" w:color="auto"/>
              <w:bottom w:val="single" w:sz="4" w:space="0" w:color="auto"/>
              <w:right w:val="single" w:sz="4" w:space="0" w:color="auto"/>
            </w:tcBorders>
          </w:tcPr>
          <w:p w14:paraId="369A112F" w14:textId="77777777" w:rsidR="009166E9" w:rsidRPr="00E9603C" w:rsidRDefault="009166E9">
            <w:pPr>
              <w:pStyle w:val="TAL"/>
              <w:rPr>
                <w:lang w:eastAsia="zh-CN"/>
              </w:rPr>
            </w:pPr>
            <w:r w:rsidRPr="00E9603C">
              <w:rPr>
                <w:lang w:eastAsia="zh-CN"/>
              </w:rPr>
              <w:t>List of DN performance for the EC application</w:t>
            </w:r>
          </w:p>
        </w:tc>
      </w:tr>
      <w:tr w:rsidR="009166E9" w:rsidRPr="00E9603C" w14:paraId="0005E1E5" w14:textId="77777777">
        <w:tc>
          <w:tcPr>
            <w:tcW w:w="4393" w:type="dxa"/>
            <w:tcBorders>
              <w:top w:val="single" w:sz="4" w:space="0" w:color="auto"/>
              <w:left w:val="single" w:sz="4" w:space="0" w:color="auto"/>
              <w:bottom w:val="single" w:sz="4" w:space="0" w:color="auto"/>
              <w:right w:val="single" w:sz="4" w:space="0" w:color="auto"/>
            </w:tcBorders>
            <w:vAlign w:val="center"/>
          </w:tcPr>
          <w:p w14:paraId="2FD1E62F" w14:textId="77777777" w:rsidR="009166E9" w:rsidRPr="00E9603C" w:rsidRDefault="009166E9">
            <w:pPr>
              <w:pStyle w:val="TAL"/>
              <w:rPr>
                <w:lang w:eastAsia="zh-CN"/>
              </w:rPr>
            </w:pPr>
            <w:r w:rsidRPr="00E9603C">
              <w:t>&gt; Application Server Instance Address</w:t>
            </w:r>
          </w:p>
        </w:tc>
        <w:tc>
          <w:tcPr>
            <w:tcW w:w="4112" w:type="dxa"/>
            <w:tcBorders>
              <w:top w:val="single" w:sz="4" w:space="0" w:color="auto"/>
              <w:left w:val="single" w:sz="4" w:space="0" w:color="auto"/>
              <w:bottom w:val="single" w:sz="4" w:space="0" w:color="auto"/>
              <w:right w:val="single" w:sz="4" w:space="0" w:color="auto"/>
            </w:tcBorders>
            <w:vAlign w:val="center"/>
          </w:tcPr>
          <w:p w14:paraId="227866A1" w14:textId="77777777" w:rsidR="009166E9" w:rsidRPr="00E9603C" w:rsidRDefault="009166E9">
            <w:pPr>
              <w:pStyle w:val="TAL"/>
              <w:rPr>
                <w:lang w:eastAsia="zh-CN"/>
              </w:rPr>
            </w:pPr>
            <w:r w:rsidRPr="00E9603C">
              <w:t>Identifies the Application Server Instance (IP address/FQDN of the Application Server).</w:t>
            </w:r>
          </w:p>
        </w:tc>
      </w:tr>
      <w:tr w:rsidR="009166E9" w:rsidRPr="00E9603C" w14:paraId="3E1C5B29" w14:textId="77777777">
        <w:tc>
          <w:tcPr>
            <w:tcW w:w="4393" w:type="dxa"/>
            <w:tcBorders>
              <w:top w:val="single" w:sz="4" w:space="0" w:color="auto"/>
              <w:left w:val="single" w:sz="4" w:space="0" w:color="auto"/>
              <w:bottom w:val="single" w:sz="4" w:space="0" w:color="auto"/>
              <w:right w:val="single" w:sz="4" w:space="0" w:color="auto"/>
            </w:tcBorders>
          </w:tcPr>
          <w:p w14:paraId="7CB7B287" w14:textId="77777777" w:rsidR="009166E9" w:rsidRPr="00E9603C" w:rsidRDefault="009166E9">
            <w:pPr>
              <w:pStyle w:val="TAL"/>
              <w:rPr>
                <w:lang w:eastAsia="zh-CN"/>
              </w:rPr>
            </w:pPr>
            <w:r w:rsidRPr="00E9603C">
              <w:rPr>
                <w:lang w:eastAsia="zh-CN"/>
              </w:rPr>
              <w:t>&gt;APP location</w:t>
            </w:r>
          </w:p>
        </w:tc>
        <w:tc>
          <w:tcPr>
            <w:tcW w:w="4112" w:type="dxa"/>
            <w:tcBorders>
              <w:top w:val="single" w:sz="4" w:space="0" w:color="auto"/>
              <w:left w:val="single" w:sz="4" w:space="0" w:color="auto"/>
              <w:bottom w:val="single" w:sz="4" w:space="0" w:color="auto"/>
              <w:right w:val="single" w:sz="4" w:space="0" w:color="auto"/>
            </w:tcBorders>
          </w:tcPr>
          <w:p w14:paraId="2E48E8EB" w14:textId="77777777" w:rsidR="009166E9" w:rsidRPr="00E9603C" w:rsidRDefault="009166E9">
            <w:pPr>
              <w:pStyle w:val="TAL"/>
              <w:rPr>
                <w:lang w:eastAsia="zh-CN"/>
              </w:rPr>
            </w:pPr>
            <w:r w:rsidRPr="00E9603C">
              <w:rPr>
                <w:lang w:eastAsia="zh-CN"/>
              </w:rPr>
              <w:t>Application location, could be identified by DNAI</w:t>
            </w:r>
          </w:p>
        </w:tc>
      </w:tr>
      <w:tr w:rsidR="009166E9" w:rsidRPr="00E9603C" w14:paraId="17AF4EEE" w14:textId="77777777">
        <w:tc>
          <w:tcPr>
            <w:tcW w:w="4393" w:type="dxa"/>
            <w:tcBorders>
              <w:top w:val="single" w:sz="4" w:space="0" w:color="auto"/>
              <w:left w:val="single" w:sz="4" w:space="0" w:color="auto"/>
              <w:bottom w:val="single" w:sz="4" w:space="0" w:color="auto"/>
              <w:right w:val="single" w:sz="4" w:space="0" w:color="auto"/>
            </w:tcBorders>
          </w:tcPr>
          <w:p w14:paraId="60E1FAED" w14:textId="77777777" w:rsidR="009166E9" w:rsidRPr="00E9603C" w:rsidRDefault="009166E9">
            <w:pPr>
              <w:pStyle w:val="TAL"/>
              <w:rPr>
                <w:lang w:eastAsia="zh-CN"/>
              </w:rPr>
            </w:pPr>
            <w:r w:rsidRPr="00E9603C">
              <w:rPr>
                <w:lang w:eastAsia="zh-CN"/>
              </w:rPr>
              <w:t>&gt;Serving anchor UPF</w:t>
            </w:r>
          </w:p>
        </w:tc>
        <w:tc>
          <w:tcPr>
            <w:tcW w:w="4112" w:type="dxa"/>
            <w:tcBorders>
              <w:top w:val="single" w:sz="4" w:space="0" w:color="auto"/>
              <w:left w:val="single" w:sz="4" w:space="0" w:color="auto"/>
              <w:bottom w:val="single" w:sz="4" w:space="0" w:color="auto"/>
              <w:right w:val="single" w:sz="4" w:space="0" w:color="auto"/>
            </w:tcBorders>
          </w:tcPr>
          <w:p w14:paraId="5864376E" w14:textId="77777777" w:rsidR="009166E9" w:rsidRPr="00E9603C" w:rsidRDefault="009166E9">
            <w:pPr>
              <w:pStyle w:val="TAL"/>
              <w:rPr>
                <w:rFonts w:eastAsia="SimSun"/>
                <w:lang w:eastAsia="zh-CN"/>
              </w:rPr>
            </w:pPr>
            <w:r w:rsidRPr="00E9603C">
              <w:rPr>
                <w:lang w:eastAsia="zh-CN"/>
              </w:rPr>
              <w:t>The involved anchor UPF</w:t>
            </w:r>
            <w:r w:rsidRPr="00E9603C">
              <w:rPr>
                <w:rFonts w:eastAsia="SimSun"/>
                <w:lang w:eastAsia="zh-CN"/>
              </w:rPr>
              <w:t>. See NOTE 2.</w:t>
            </w:r>
          </w:p>
        </w:tc>
      </w:tr>
      <w:tr w:rsidR="009166E9" w:rsidRPr="00E9603C" w14:paraId="263D2289" w14:textId="77777777">
        <w:tc>
          <w:tcPr>
            <w:tcW w:w="4393" w:type="dxa"/>
            <w:tcBorders>
              <w:top w:val="single" w:sz="4" w:space="0" w:color="auto"/>
              <w:left w:val="single" w:sz="4" w:space="0" w:color="auto"/>
              <w:bottom w:val="single" w:sz="4" w:space="0" w:color="auto"/>
              <w:right w:val="single" w:sz="4" w:space="0" w:color="auto"/>
            </w:tcBorders>
          </w:tcPr>
          <w:p w14:paraId="3B73BD61" w14:textId="77777777" w:rsidR="009166E9" w:rsidRPr="00E9603C" w:rsidRDefault="009166E9">
            <w:pPr>
              <w:pStyle w:val="TAL"/>
              <w:rPr>
                <w:lang w:eastAsia="zh-CN"/>
              </w:rPr>
            </w:pPr>
            <w:r w:rsidRPr="00E9603C">
              <w:rPr>
                <w:lang w:eastAsia="zh-CN"/>
              </w:rPr>
              <w:t>&gt;Performance</w:t>
            </w:r>
          </w:p>
        </w:tc>
        <w:tc>
          <w:tcPr>
            <w:tcW w:w="4112" w:type="dxa"/>
            <w:tcBorders>
              <w:top w:val="single" w:sz="4" w:space="0" w:color="auto"/>
              <w:left w:val="single" w:sz="4" w:space="0" w:color="auto"/>
              <w:bottom w:val="single" w:sz="4" w:space="0" w:color="auto"/>
              <w:right w:val="single" w:sz="4" w:space="0" w:color="auto"/>
            </w:tcBorders>
          </w:tcPr>
          <w:p w14:paraId="6234FF90" w14:textId="77777777" w:rsidR="009166E9" w:rsidRPr="00E9603C" w:rsidRDefault="009166E9">
            <w:pPr>
              <w:pStyle w:val="TAL"/>
              <w:rPr>
                <w:lang w:eastAsia="zh-CN"/>
              </w:rPr>
            </w:pPr>
            <w:r w:rsidRPr="00E9603C">
              <w:rPr>
                <w:lang w:eastAsia="zh-CN"/>
              </w:rPr>
              <w:t>Performance indicators</w:t>
            </w:r>
          </w:p>
        </w:tc>
      </w:tr>
      <w:tr w:rsidR="009166E9" w:rsidRPr="00E9603C" w14:paraId="3F12B867" w14:textId="77777777">
        <w:tc>
          <w:tcPr>
            <w:tcW w:w="4393" w:type="dxa"/>
            <w:tcBorders>
              <w:top w:val="single" w:sz="4" w:space="0" w:color="auto"/>
              <w:left w:val="single" w:sz="4" w:space="0" w:color="auto"/>
              <w:bottom w:val="single" w:sz="4" w:space="0" w:color="auto"/>
              <w:right w:val="single" w:sz="4" w:space="0" w:color="auto"/>
            </w:tcBorders>
          </w:tcPr>
          <w:p w14:paraId="1262B8D7" w14:textId="77777777" w:rsidR="009166E9" w:rsidRPr="00E9603C" w:rsidRDefault="009166E9">
            <w:pPr>
              <w:pStyle w:val="TAL"/>
              <w:rPr>
                <w:lang w:eastAsia="zh-CN"/>
              </w:rPr>
            </w:pPr>
            <w:r w:rsidRPr="00E9603C">
              <w:rPr>
                <w:lang w:eastAsia="zh-CN"/>
              </w:rPr>
              <w:t>&gt;&gt; Average Traffic rate</w:t>
            </w:r>
          </w:p>
        </w:tc>
        <w:tc>
          <w:tcPr>
            <w:tcW w:w="4112" w:type="dxa"/>
            <w:tcBorders>
              <w:top w:val="single" w:sz="4" w:space="0" w:color="auto"/>
              <w:left w:val="single" w:sz="4" w:space="0" w:color="auto"/>
              <w:bottom w:val="single" w:sz="4" w:space="0" w:color="auto"/>
              <w:right w:val="single" w:sz="4" w:space="0" w:color="auto"/>
            </w:tcBorders>
          </w:tcPr>
          <w:p w14:paraId="7059C620" w14:textId="77777777" w:rsidR="009166E9" w:rsidRPr="00E9603C" w:rsidRDefault="009166E9">
            <w:pPr>
              <w:pStyle w:val="TAL"/>
              <w:rPr>
                <w:lang w:eastAsia="zh-CN"/>
              </w:rPr>
            </w:pPr>
            <w:r w:rsidRPr="00E9603C">
              <w:rPr>
                <w:lang w:eastAsia="zh-CN"/>
              </w:rPr>
              <w:t xml:space="preserve">Average traffic rate </w:t>
            </w:r>
            <w:r w:rsidRPr="00E9603C">
              <w:t>predicted for UEs communicating with the EC application</w:t>
            </w:r>
            <w:r w:rsidRPr="00E9603C">
              <w:rPr>
                <w:lang w:eastAsia="zh-CN"/>
              </w:rPr>
              <w:t xml:space="preserve"> </w:t>
            </w:r>
          </w:p>
        </w:tc>
      </w:tr>
      <w:tr w:rsidR="009166E9" w:rsidRPr="00E9603C" w14:paraId="0DCA88E4" w14:textId="77777777">
        <w:tc>
          <w:tcPr>
            <w:tcW w:w="4393" w:type="dxa"/>
            <w:tcBorders>
              <w:top w:val="single" w:sz="4" w:space="0" w:color="auto"/>
              <w:left w:val="single" w:sz="4" w:space="0" w:color="auto"/>
              <w:bottom w:val="single" w:sz="4" w:space="0" w:color="auto"/>
              <w:right w:val="single" w:sz="4" w:space="0" w:color="auto"/>
            </w:tcBorders>
          </w:tcPr>
          <w:p w14:paraId="4C392E25" w14:textId="77777777" w:rsidR="009166E9" w:rsidRPr="00E9603C" w:rsidRDefault="009166E9">
            <w:pPr>
              <w:pStyle w:val="TAL"/>
              <w:rPr>
                <w:lang w:eastAsia="zh-CN"/>
              </w:rPr>
            </w:pPr>
            <w:r w:rsidRPr="00E9603C">
              <w:rPr>
                <w:lang w:eastAsia="zh-CN"/>
              </w:rPr>
              <w:t>&gt;&gt; Maximum Traffic rate</w:t>
            </w:r>
          </w:p>
        </w:tc>
        <w:tc>
          <w:tcPr>
            <w:tcW w:w="4112" w:type="dxa"/>
            <w:tcBorders>
              <w:top w:val="single" w:sz="4" w:space="0" w:color="auto"/>
              <w:left w:val="single" w:sz="4" w:space="0" w:color="auto"/>
              <w:bottom w:val="single" w:sz="4" w:space="0" w:color="auto"/>
              <w:right w:val="single" w:sz="4" w:space="0" w:color="auto"/>
            </w:tcBorders>
          </w:tcPr>
          <w:p w14:paraId="48AC1C67" w14:textId="77777777" w:rsidR="009166E9" w:rsidRPr="00E9603C" w:rsidRDefault="009166E9">
            <w:pPr>
              <w:pStyle w:val="TAL"/>
              <w:rPr>
                <w:lang w:eastAsia="zh-CN"/>
              </w:rPr>
            </w:pPr>
            <w:r w:rsidRPr="00E9603C">
              <w:t>Maximum traffic rate predicted for UEs communicating with the EC application</w:t>
            </w:r>
          </w:p>
        </w:tc>
      </w:tr>
      <w:tr w:rsidR="009166E9" w:rsidRPr="00E9603C" w14:paraId="643D2B03" w14:textId="77777777">
        <w:tc>
          <w:tcPr>
            <w:tcW w:w="4393" w:type="dxa"/>
            <w:tcBorders>
              <w:top w:val="single" w:sz="4" w:space="0" w:color="auto"/>
              <w:left w:val="single" w:sz="4" w:space="0" w:color="auto"/>
              <w:bottom w:val="single" w:sz="4" w:space="0" w:color="auto"/>
              <w:right w:val="single" w:sz="4" w:space="0" w:color="auto"/>
            </w:tcBorders>
          </w:tcPr>
          <w:p w14:paraId="2DF254C4" w14:textId="77777777" w:rsidR="009166E9" w:rsidRPr="00E9603C" w:rsidRDefault="009166E9">
            <w:pPr>
              <w:pStyle w:val="TAL"/>
              <w:rPr>
                <w:lang w:eastAsia="zh-CN"/>
              </w:rPr>
            </w:pPr>
            <w:r w:rsidRPr="00E9603C">
              <w:rPr>
                <w:lang w:eastAsia="zh-CN"/>
              </w:rPr>
              <w:t>&gt;&gt;Average Packet Delay</w:t>
            </w:r>
          </w:p>
        </w:tc>
        <w:tc>
          <w:tcPr>
            <w:tcW w:w="4112" w:type="dxa"/>
            <w:tcBorders>
              <w:top w:val="single" w:sz="4" w:space="0" w:color="auto"/>
              <w:left w:val="single" w:sz="4" w:space="0" w:color="auto"/>
              <w:bottom w:val="single" w:sz="4" w:space="0" w:color="auto"/>
              <w:right w:val="single" w:sz="4" w:space="0" w:color="auto"/>
            </w:tcBorders>
          </w:tcPr>
          <w:p w14:paraId="44AAB70C" w14:textId="77777777" w:rsidR="009166E9" w:rsidRPr="00E9603C" w:rsidRDefault="009166E9">
            <w:pPr>
              <w:pStyle w:val="TAL"/>
              <w:rPr>
                <w:lang w:eastAsia="zh-CN"/>
              </w:rPr>
            </w:pPr>
            <w:r w:rsidRPr="00E9603C">
              <w:rPr>
                <w:lang w:eastAsia="zh-CN"/>
              </w:rPr>
              <w:t xml:space="preserve">Average </w:t>
            </w:r>
            <w:r w:rsidRPr="00E9603C">
              <w:t>packet delay predicted for UEs communicating with the EC application</w:t>
            </w:r>
          </w:p>
        </w:tc>
      </w:tr>
      <w:tr w:rsidR="009166E9" w:rsidRPr="00E9603C" w14:paraId="7E64C428" w14:textId="77777777">
        <w:tc>
          <w:tcPr>
            <w:tcW w:w="4393" w:type="dxa"/>
            <w:tcBorders>
              <w:top w:val="single" w:sz="4" w:space="0" w:color="auto"/>
              <w:left w:val="single" w:sz="4" w:space="0" w:color="auto"/>
              <w:bottom w:val="single" w:sz="4" w:space="0" w:color="auto"/>
              <w:right w:val="single" w:sz="4" w:space="0" w:color="auto"/>
            </w:tcBorders>
          </w:tcPr>
          <w:p w14:paraId="19A80243" w14:textId="77777777" w:rsidR="009166E9" w:rsidRPr="00E9603C" w:rsidRDefault="009166E9">
            <w:pPr>
              <w:pStyle w:val="TAL"/>
              <w:rPr>
                <w:lang w:eastAsia="zh-CN"/>
              </w:rPr>
            </w:pPr>
            <w:r w:rsidRPr="00E9603C">
              <w:rPr>
                <w:lang w:eastAsia="zh-CN"/>
              </w:rPr>
              <w:t>&gt;&gt;Maximum Packet Delay</w:t>
            </w:r>
          </w:p>
        </w:tc>
        <w:tc>
          <w:tcPr>
            <w:tcW w:w="4112" w:type="dxa"/>
            <w:tcBorders>
              <w:top w:val="single" w:sz="4" w:space="0" w:color="auto"/>
              <w:left w:val="single" w:sz="4" w:space="0" w:color="auto"/>
              <w:bottom w:val="single" w:sz="4" w:space="0" w:color="auto"/>
              <w:right w:val="single" w:sz="4" w:space="0" w:color="auto"/>
            </w:tcBorders>
          </w:tcPr>
          <w:p w14:paraId="5D6B7498" w14:textId="77777777" w:rsidR="009166E9" w:rsidRPr="00E9603C" w:rsidRDefault="009166E9">
            <w:pPr>
              <w:pStyle w:val="TAL"/>
              <w:rPr>
                <w:lang w:eastAsia="zh-CN"/>
              </w:rPr>
            </w:pPr>
            <w:r w:rsidRPr="00E9603C">
              <w:rPr>
                <w:lang w:eastAsia="zh-CN"/>
              </w:rPr>
              <w:t xml:space="preserve">Maximum packet delay for </w:t>
            </w:r>
            <w:r w:rsidRPr="00E9603C">
              <w:t>predicted for UEs communicating with the EC application</w:t>
            </w:r>
          </w:p>
        </w:tc>
      </w:tr>
      <w:tr w:rsidR="009166E9" w:rsidRPr="00E9603C" w14:paraId="7FE7CA46" w14:textId="77777777">
        <w:tc>
          <w:tcPr>
            <w:tcW w:w="4393" w:type="dxa"/>
            <w:tcBorders>
              <w:top w:val="single" w:sz="4" w:space="0" w:color="auto"/>
              <w:left w:val="single" w:sz="4" w:space="0" w:color="auto"/>
              <w:bottom w:val="single" w:sz="4" w:space="0" w:color="auto"/>
              <w:right w:val="single" w:sz="4" w:space="0" w:color="auto"/>
            </w:tcBorders>
          </w:tcPr>
          <w:p w14:paraId="7AC623AB" w14:textId="77777777" w:rsidR="009166E9" w:rsidRPr="00E9603C" w:rsidRDefault="009166E9">
            <w:pPr>
              <w:pStyle w:val="TAL"/>
              <w:rPr>
                <w:lang w:eastAsia="zh-CN"/>
              </w:rPr>
            </w:pPr>
            <w:r w:rsidRPr="00E9603C">
              <w:rPr>
                <w:lang w:eastAsia="zh-CN"/>
              </w:rPr>
              <w:t>&gt;&gt; Average Packet Loss Rate</w:t>
            </w:r>
          </w:p>
        </w:tc>
        <w:tc>
          <w:tcPr>
            <w:tcW w:w="4112" w:type="dxa"/>
            <w:tcBorders>
              <w:top w:val="single" w:sz="4" w:space="0" w:color="auto"/>
              <w:left w:val="single" w:sz="4" w:space="0" w:color="auto"/>
              <w:bottom w:val="single" w:sz="4" w:space="0" w:color="auto"/>
              <w:right w:val="single" w:sz="4" w:space="0" w:color="auto"/>
            </w:tcBorders>
          </w:tcPr>
          <w:p w14:paraId="1E53621E" w14:textId="77777777" w:rsidR="009166E9" w:rsidRPr="00E9603C" w:rsidRDefault="009166E9">
            <w:pPr>
              <w:pStyle w:val="TAL"/>
              <w:rPr>
                <w:lang w:eastAsia="zh-CN"/>
              </w:rPr>
            </w:pPr>
            <w:r w:rsidRPr="00E9603C">
              <w:rPr>
                <w:lang w:eastAsia="zh-CN"/>
              </w:rPr>
              <w:t xml:space="preserve">Average packet loss </w:t>
            </w:r>
            <w:r w:rsidRPr="00E9603C">
              <w:t>predicted for UEs communicating with the EC application</w:t>
            </w:r>
          </w:p>
        </w:tc>
      </w:tr>
      <w:tr w:rsidR="009166E9" w:rsidRPr="00E9603C" w14:paraId="042C339E" w14:textId="77777777">
        <w:tc>
          <w:tcPr>
            <w:tcW w:w="4393" w:type="dxa"/>
            <w:tcBorders>
              <w:top w:val="single" w:sz="4" w:space="0" w:color="auto"/>
              <w:left w:val="single" w:sz="4" w:space="0" w:color="auto"/>
              <w:bottom w:val="single" w:sz="4" w:space="0" w:color="auto"/>
              <w:right w:val="single" w:sz="4" w:space="0" w:color="auto"/>
            </w:tcBorders>
          </w:tcPr>
          <w:p w14:paraId="7A47D42A" w14:textId="77777777" w:rsidR="009166E9" w:rsidRPr="00E9603C" w:rsidRDefault="009166E9">
            <w:pPr>
              <w:pStyle w:val="TAL"/>
              <w:rPr>
                <w:lang w:eastAsia="zh-CN"/>
              </w:rPr>
            </w:pPr>
            <w:r w:rsidRPr="00E9603C">
              <w:rPr>
                <w:lang w:eastAsia="zh-CN"/>
              </w:rPr>
              <w:t>&gt;Spatial Validity Condition</w:t>
            </w:r>
          </w:p>
        </w:tc>
        <w:tc>
          <w:tcPr>
            <w:tcW w:w="4112" w:type="dxa"/>
            <w:tcBorders>
              <w:top w:val="single" w:sz="4" w:space="0" w:color="auto"/>
              <w:left w:val="single" w:sz="4" w:space="0" w:color="auto"/>
              <w:bottom w:val="single" w:sz="4" w:space="0" w:color="auto"/>
              <w:right w:val="single" w:sz="4" w:space="0" w:color="auto"/>
            </w:tcBorders>
          </w:tcPr>
          <w:p w14:paraId="30A34F76" w14:textId="77777777" w:rsidR="009166E9" w:rsidRPr="00E9603C" w:rsidRDefault="009166E9">
            <w:pPr>
              <w:pStyle w:val="TAL"/>
              <w:rPr>
                <w:lang w:eastAsia="zh-CN"/>
              </w:rPr>
            </w:pPr>
            <w:r w:rsidRPr="00E9603C">
              <w:rPr>
                <w:lang w:eastAsia="zh-CN"/>
              </w:rPr>
              <w:t xml:space="preserve">Indicates the specific area where the service experience </w:t>
            </w:r>
            <w:r w:rsidRPr="00E9603C">
              <w:rPr>
                <w:rFonts w:eastAsia="SimSun"/>
                <w:lang w:eastAsia="zh-CN"/>
              </w:rPr>
              <w:t>could</w:t>
            </w:r>
            <w:r w:rsidRPr="00E9603C">
              <w:rPr>
                <w:lang w:eastAsia="zh-CN"/>
              </w:rPr>
              <w:t xml:space="preserve"> be promised</w:t>
            </w:r>
          </w:p>
        </w:tc>
      </w:tr>
      <w:tr w:rsidR="009166E9" w:rsidRPr="00E9603C" w14:paraId="47ACF83D" w14:textId="77777777">
        <w:tc>
          <w:tcPr>
            <w:tcW w:w="4393" w:type="dxa"/>
            <w:tcBorders>
              <w:top w:val="single" w:sz="4" w:space="0" w:color="auto"/>
              <w:left w:val="single" w:sz="4" w:space="0" w:color="auto"/>
              <w:bottom w:val="single" w:sz="4" w:space="0" w:color="auto"/>
              <w:right w:val="single" w:sz="4" w:space="0" w:color="auto"/>
            </w:tcBorders>
          </w:tcPr>
          <w:p w14:paraId="2EC4EE65" w14:textId="77777777" w:rsidR="009166E9" w:rsidRPr="00E9603C" w:rsidRDefault="009166E9">
            <w:pPr>
              <w:pStyle w:val="TAL"/>
              <w:rPr>
                <w:lang w:eastAsia="zh-CN"/>
              </w:rPr>
            </w:pPr>
            <w:r w:rsidRPr="00E9603C">
              <w:rPr>
                <w:lang w:eastAsia="zh-CN"/>
              </w:rPr>
              <w:t>&gt;Temporal Validity Condition</w:t>
            </w:r>
          </w:p>
        </w:tc>
        <w:tc>
          <w:tcPr>
            <w:tcW w:w="4112" w:type="dxa"/>
            <w:tcBorders>
              <w:top w:val="single" w:sz="4" w:space="0" w:color="auto"/>
              <w:left w:val="single" w:sz="4" w:space="0" w:color="auto"/>
              <w:bottom w:val="single" w:sz="4" w:space="0" w:color="auto"/>
              <w:right w:val="single" w:sz="4" w:space="0" w:color="auto"/>
            </w:tcBorders>
          </w:tcPr>
          <w:p w14:paraId="53FA62CB" w14:textId="77777777" w:rsidR="009166E9" w:rsidRPr="00E9603C" w:rsidRDefault="009166E9">
            <w:pPr>
              <w:pStyle w:val="TAL"/>
              <w:rPr>
                <w:lang w:eastAsia="zh-CN"/>
              </w:rPr>
            </w:pPr>
            <w:r w:rsidRPr="00E9603C">
              <w:rPr>
                <w:lang w:eastAsia="zh-CN"/>
              </w:rPr>
              <w:t>Indicates the specific time period in which the service experience can be promised</w:t>
            </w:r>
          </w:p>
        </w:tc>
      </w:tr>
      <w:tr w:rsidR="009166E9" w:rsidRPr="00E9603C" w14:paraId="58EFDC3D" w14:textId="77777777">
        <w:tc>
          <w:tcPr>
            <w:tcW w:w="4393" w:type="dxa"/>
            <w:tcBorders>
              <w:top w:val="single" w:sz="4" w:space="0" w:color="auto"/>
              <w:left w:val="single" w:sz="4" w:space="0" w:color="auto"/>
              <w:bottom w:val="single" w:sz="4" w:space="0" w:color="auto"/>
              <w:right w:val="single" w:sz="4" w:space="0" w:color="auto"/>
            </w:tcBorders>
          </w:tcPr>
          <w:p w14:paraId="51BC049D" w14:textId="77777777" w:rsidR="009166E9" w:rsidRPr="00E9603C" w:rsidRDefault="009166E9">
            <w:pPr>
              <w:pStyle w:val="TAL"/>
            </w:pPr>
            <w:r w:rsidRPr="00E9603C">
              <w:t>&gt;Confidence</w:t>
            </w:r>
          </w:p>
        </w:tc>
        <w:tc>
          <w:tcPr>
            <w:tcW w:w="4112" w:type="dxa"/>
            <w:tcBorders>
              <w:top w:val="single" w:sz="4" w:space="0" w:color="auto"/>
              <w:left w:val="single" w:sz="4" w:space="0" w:color="auto"/>
              <w:bottom w:val="single" w:sz="4" w:space="0" w:color="auto"/>
              <w:right w:val="single" w:sz="4" w:space="0" w:color="auto"/>
            </w:tcBorders>
          </w:tcPr>
          <w:p w14:paraId="3509EDAD" w14:textId="77777777" w:rsidR="009166E9" w:rsidRPr="00E9603C" w:rsidRDefault="009166E9">
            <w:pPr>
              <w:pStyle w:val="TAL"/>
            </w:pPr>
            <w:r w:rsidRPr="00E9603C">
              <w:t>Confidence of this prediction</w:t>
            </w:r>
          </w:p>
        </w:tc>
      </w:tr>
      <w:tr w:rsidR="009166E9" w:rsidRPr="00E9603C" w14:paraId="7FF7B0B5" w14:textId="77777777">
        <w:tc>
          <w:tcPr>
            <w:tcW w:w="8505" w:type="dxa"/>
            <w:gridSpan w:val="2"/>
            <w:tcBorders>
              <w:top w:val="single" w:sz="4" w:space="0" w:color="auto"/>
              <w:left w:val="single" w:sz="4" w:space="0" w:color="auto"/>
              <w:bottom w:val="single" w:sz="4" w:space="0" w:color="auto"/>
              <w:right w:val="single" w:sz="4" w:space="0" w:color="auto"/>
            </w:tcBorders>
          </w:tcPr>
          <w:p w14:paraId="04E0FA90" w14:textId="77777777" w:rsidR="009166E9" w:rsidRPr="00E9603C" w:rsidRDefault="009166E9">
            <w:pPr>
              <w:pStyle w:val="NO"/>
              <w:rPr>
                <w:rFonts w:eastAsia="SimSun"/>
                <w:lang w:eastAsia="zh-CN"/>
              </w:rPr>
            </w:pPr>
            <w:r w:rsidRPr="00E9603C">
              <w:t xml:space="preserve">NOTE </w:t>
            </w:r>
            <w:r w:rsidRPr="00E9603C">
              <w:rPr>
                <w:rFonts w:eastAsia="SimSun"/>
                <w:lang w:eastAsia="zh-CN"/>
              </w:rPr>
              <w:t>1</w:t>
            </w:r>
            <w:r w:rsidRPr="00E9603C">
              <w:t>:</w:t>
            </w:r>
            <w:r w:rsidRPr="00E9603C">
              <w:tab/>
              <w:t>The item "DNN" and "S-NSSAI" shall not be included if the consumer NF is an untrusted AF.</w:t>
            </w:r>
          </w:p>
          <w:p w14:paraId="45F91717" w14:textId="77777777" w:rsidR="009166E9" w:rsidRPr="00E9603C" w:rsidRDefault="009166E9">
            <w:pPr>
              <w:pStyle w:val="NO"/>
              <w:rPr>
                <w:rFonts w:eastAsia="SimSun"/>
                <w:lang w:eastAsia="zh-CN"/>
              </w:rPr>
            </w:pPr>
            <w:r w:rsidRPr="00E9603C">
              <w:t xml:space="preserve">NOTE </w:t>
            </w:r>
            <w:r w:rsidRPr="00E9603C">
              <w:rPr>
                <w:rFonts w:eastAsia="SimSun"/>
                <w:lang w:eastAsia="zh-CN"/>
              </w:rPr>
              <w:t>2</w:t>
            </w:r>
            <w:r w:rsidRPr="00E9603C">
              <w:t>:</w:t>
            </w:r>
            <w:r w:rsidRPr="00E9603C">
              <w:tab/>
              <w:t>The item "Serving anchor UPF" shall not be included if the consumer NF is an AF.</w:t>
            </w:r>
          </w:p>
        </w:tc>
      </w:tr>
    </w:tbl>
    <w:p w14:paraId="5C430A69" w14:textId="77777777" w:rsidR="009166E9" w:rsidRPr="00E9603C" w:rsidRDefault="009166E9">
      <w:pPr>
        <w:rPr>
          <w:lang w:eastAsia="zh-CN"/>
        </w:rPr>
      </w:pPr>
    </w:p>
    <w:p w14:paraId="12F34553" w14:textId="77777777" w:rsidR="009166E9" w:rsidRPr="00E9603C" w:rsidRDefault="009166E9">
      <w:pPr>
        <w:pStyle w:val="Heading3"/>
        <w:rPr>
          <w:lang w:eastAsia="zh-CN"/>
        </w:rPr>
      </w:pPr>
      <w:bookmarkStart w:id="10594" w:name="_Toc50022597"/>
      <w:bookmarkStart w:id="10595" w:name="_Toc50023246"/>
      <w:bookmarkStart w:id="10596" w:name="_Toc50021324"/>
      <w:bookmarkStart w:id="10597" w:name="_Toc8104"/>
      <w:bookmarkStart w:id="10598" w:name="_Toc50023831"/>
      <w:bookmarkStart w:id="10599" w:name="_Toc44004515"/>
      <w:bookmarkStart w:id="10600" w:name="_Toc43393343"/>
      <w:bookmarkStart w:id="10601" w:name="_Toc25320"/>
      <w:bookmarkStart w:id="10602" w:name="_Toc29789"/>
      <w:bookmarkStart w:id="10603" w:name="_Toc50021893"/>
      <w:bookmarkStart w:id="10604" w:name="_Toc19287"/>
      <w:bookmarkStart w:id="10605" w:name="_Toc50579631"/>
      <w:bookmarkStart w:id="10606" w:name="_Toc50309899"/>
      <w:bookmarkStart w:id="10607" w:name="_Toc16678"/>
      <w:bookmarkStart w:id="10608" w:name="_Toc22122"/>
      <w:bookmarkStart w:id="10609" w:name="_Toc26480"/>
      <w:bookmarkStart w:id="10610" w:name="_Toc23248"/>
      <w:bookmarkStart w:id="10611" w:name="_Toc54770228"/>
      <w:bookmarkStart w:id="10612" w:name="_Toc54779580"/>
      <w:bookmarkStart w:id="10613" w:name="_Toc54786540"/>
      <w:bookmarkStart w:id="10614" w:name="_Toc57201402"/>
      <w:bookmarkStart w:id="10615" w:name="_Toc11149976"/>
      <w:bookmarkStart w:id="10616" w:name="_Toc57641440"/>
      <w:bookmarkStart w:id="10617" w:name="_Toc59101793"/>
      <w:r w:rsidRPr="00E9603C">
        <w:t>6.</w:t>
      </w:r>
      <w:r w:rsidRPr="00E9603C">
        <w:rPr>
          <w:lang w:eastAsia="zh-CN"/>
        </w:rPr>
        <w:t>48</w:t>
      </w:r>
      <w:r w:rsidRPr="00E9603C">
        <w:t>.</w:t>
      </w:r>
      <w:r w:rsidRPr="00E9603C">
        <w:rPr>
          <w:lang w:eastAsia="zh-CN"/>
        </w:rPr>
        <w:t>4</w:t>
      </w:r>
      <w:r w:rsidRPr="00E9603C">
        <w:tab/>
      </w:r>
      <w:r w:rsidRPr="00E9603C">
        <w:rPr>
          <w:lang w:eastAsia="zh-CN"/>
        </w:rPr>
        <w:t>Procedures</w:t>
      </w:r>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6"/>
      <w:bookmarkEnd w:id="10617"/>
    </w:p>
    <w:bookmarkEnd w:id="10615"/>
    <w:p w14:paraId="19B73934" w14:textId="77777777" w:rsidR="009166E9" w:rsidRPr="00E9603C" w:rsidRDefault="009166E9">
      <w:pPr>
        <w:pStyle w:val="TH"/>
      </w:pPr>
      <w:r w:rsidRPr="00E9603C">
        <w:object w:dxaOrig="11738" w:dyaOrig="11636" w14:anchorId="694BAD99">
          <v:shape id="_x0000_i1128" type="#_x0000_t75" style="width:482pt;height:477.5pt;mso-position-horizontal-relative:page;mso-position-vertical-relative:page" o:ole="">
            <v:imagedata r:id="rId204" o:title=""/>
          </v:shape>
          <o:OLEObject Type="Embed" ProgID="Visio.Drawing.15" ShapeID="_x0000_i1128" DrawAspect="Content" ObjectID="_1669716034" r:id="rId205"/>
        </w:object>
      </w:r>
    </w:p>
    <w:p w14:paraId="251A2E46" w14:textId="77777777" w:rsidR="009166E9" w:rsidRPr="00E9603C" w:rsidRDefault="009166E9">
      <w:pPr>
        <w:pStyle w:val="TF"/>
        <w:rPr>
          <w:rFonts w:eastAsia="Yu Mincho"/>
          <w:lang w:eastAsia="zh-CN"/>
        </w:rPr>
      </w:pPr>
      <w:r w:rsidRPr="00E9603C">
        <w:t xml:space="preserve">Figure </w:t>
      </w:r>
      <w:r w:rsidRPr="00E9603C">
        <w:rPr>
          <w:lang w:eastAsia="zh-CN"/>
        </w:rPr>
        <w:t>6</w:t>
      </w:r>
      <w:r w:rsidRPr="00E9603C">
        <w:t>.</w:t>
      </w:r>
      <w:r w:rsidRPr="00E9603C">
        <w:rPr>
          <w:lang w:eastAsia="zh-CN"/>
        </w:rPr>
        <w:t>48</w:t>
      </w:r>
      <w:r w:rsidRPr="00E9603C">
        <w:t>.</w:t>
      </w:r>
      <w:r w:rsidRPr="00E9603C">
        <w:rPr>
          <w:lang w:eastAsia="zh-CN"/>
        </w:rPr>
        <w:t>4-1</w:t>
      </w:r>
      <w:r w:rsidRPr="00E9603C">
        <w:t xml:space="preserve">: </w:t>
      </w:r>
      <w:r w:rsidRPr="00E9603C">
        <w:rPr>
          <w:lang w:eastAsia="zh-CN"/>
        </w:rPr>
        <w:t>Procedure for NWDAF providing data analytics for an EC Application</w:t>
      </w:r>
    </w:p>
    <w:p w14:paraId="786DF79C" w14:textId="77777777" w:rsidR="009166E9" w:rsidRPr="00E9603C" w:rsidRDefault="009166E9">
      <w:pPr>
        <w:pStyle w:val="B1"/>
      </w:pPr>
      <w:r w:rsidRPr="00E9603C">
        <w:t>1.</w:t>
      </w:r>
      <w:r w:rsidRPr="00E9603C">
        <w:tab/>
        <w:t>Consumer NF (e.g. SMF, AF) sends an Analytics request/subscribe (Analytics ID = UE mobility, DN performance) to NWDAF by invoking a Nnwdaf_AnalyticsInfo_Request or a Nnwdaf_AnalyticsSubscription_Subscribe.</w:t>
      </w:r>
    </w:p>
    <w:p w14:paraId="2DC1271D" w14:textId="77777777" w:rsidR="009166E9" w:rsidRPr="00E9603C" w:rsidRDefault="009166E9">
      <w:pPr>
        <w:pStyle w:val="B1"/>
      </w:pPr>
      <w:r w:rsidRPr="00E9603C">
        <w:t>2-4.</w:t>
      </w:r>
      <w:r w:rsidRPr="00E9603C">
        <w:tab/>
        <w:t>The NWDAF performs data collection if it hasn't subscribed the input data for the requested analytics. The NWDAF has to collect data from AMF, SMF and AF.</w:t>
      </w:r>
    </w:p>
    <w:p w14:paraId="66065EB9" w14:textId="77777777" w:rsidR="009166E9" w:rsidRPr="00E9603C" w:rsidRDefault="009166E9">
      <w:pPr>
        <w:pStyle w:val="B1"/>
      </w:pPr>
      <w:r w:rsidRPr="00E9603C">
        <w:t>5.</w:t>
      </w:r>
      <w:r w:rsidRPr="00E9603C">
        <w:tab/>
        <w:t>The NWDAF provides the analytics result to the consumer NF, including UE mobility analytics and DN performance analytics.</w:t>
      </w:r>
    </w:p>
    <w:p w14:paraId="1D6CBB39" w14:textId="77777777" w:rsidR="009166E9" w:rsidRPr="00E9603C" w:rsidRDefault="009166E9">
      <w:pPr>
        <w:pStyle w:val="B1"/>
      </w:pPr>
      <w:r w:rsidRPr="00E9603C">
        <w:t>Case 1: Consumer NF is the SMF</w:t>
      </w:r>
    </w:p>
    <w:p w14:paraId="6F572F47" w14:textId="77777777" w:rsidR="009166E9" w:rsidRPr="00E9603C" w:rsidRDefault="009166E9">
      <w:pPr>
        <w:pStyle w:val="B1"/>
      </w:pPr>
      <w:r w:rsidRPr="00E9603C">
        <w:t>6-7.</w:t>
      </w:r>
      <w:r w:rsidRPr="00E9603C">
        <w:tab/>
        <w:t xml:space="preserve">During the PDU session establishment or anchor UPF change (as specified in clause 4.3.5 of </w:t>
      </w:r>
      <w:r w:rsidR="00E9603C" w:rsidRPr="00E9603C">
        <w:t>TS</w:t>
      </w:r>
      <w:r w:rsidR="00E9603C">
        <w:t> </w:t>
      </w:r>
      <w:r w:rsidR="00E9603C" w:rsidRPr="00E9603C">
        <w:t>23.502</w:t>
      </w:r>
      <w:r w:rsidR="00E9603C">
        <w:t> </w:t>
      </w:r>
      <w:r w:rsidR="00E9603C" w:rsidRPr="00E9603C">
        <w:t>[</w:t>
      </w:r>
      <w:r w:rsidRPr="00E9603C">
        <w:t>3]) procedure, the SMF, as an analytics consumer, can use UE mobility analytics to predict UE location, and then check DN performance analytics, by taking UE location into account, to find which UPF and DNAI for an application can serve the UE with the best user experience or service performance.</w:t>
      </w:r>
    </w:p>
    <w:p w14:paraId="7EBDB21F" w14:textId="77777777" w:rsidR="009166E9" w:rsidRPr="00E9603C" w:rsidRDefault="009166E9">
      <w:pPr>
        <w:pStyle w:val="B1"/>
      </w:pPr>
      <w:bookmarkStart w:id="10618" w:name="_Toc50579632"/>
      <w:bookmarkStart w:id="10619" w:name="_Toc50309900"/>
      <w:bookmarkStart w:id="10620" w:name="_Toc9213"/>
      <w:bookmarkStart w:id="10621" w:name="_Toc18153"/>
      <w:bookmarkStart w:id="10622" w:name="_Toc50021325"/>
      <w:bookmarkStart w:id="10623" w:name="_Toc43393344"/>
      <w:bookmarkStart w:id="10624" w:name="_Toc8297"/>
      <w:bookmarkStart w:id="10625" w:name="_Toc23051"/>
      <w:bookmarkStart w:id="10626" w:name="_Toc21632"/>
      <w:bookmarkStart w:id="10627" w:name="_Toc514"/>
      <w:bookmarkStart w:id="10628" w:name="_Toc20015"/>
      <w:bookmarkStart w:id="10629" w:name="_Toc44004516"/>
      <w:bookmarkStart w:id="10630" w:name="_Toc50022598"/>
      <w:bookmarkStart w:id="10631" w:name="_Toc50021894"/>
      <w:bookmarkStart w:id="10632" w:name="_Toc50023247"/>
      <w:bookmarkStart w:id="10633" w:name="_Toc27648"/>
      <w:bookmarkStart w:id="10634" w:name="_Toc50023832"/>
      <w:r w:rsidRPr="00E9603C">
        <w:t>8.</w:t>
      </w:r>
      <w:r w:rsidRPr="00E9603C">
        <w:tab/>
        <w:t xml:space="preserve">If the consumer NF is the LDNSR as described in </w:t>
      </w:r>
      <w:r w:rsidR="00E9603C" w:rsidRPr="00E9603C">
        <w:t>TR</w:t>
      </w:r>
      <w:r w:rsidR="00E9603C">
        <w:t> </w:t>
      </w:r>
      <w:r w:rsidR="00E9603C" w:rsidRPr="00E9603C">
        <w:t>23.748</w:t>
      </w:r>
      <w:r w:rsidR="00E9603C">
        <w:t> </w:t>
      </w:r>
      <w:r w:rsidR="00E9603C" w:rsidRPr="00E9603C">
        <w:t>[</w:t>
      </w:r>
      <w:r w:rsidRPr="00E9603C">
        <w:t>28], the DN performance analytics are used to determine which Application Server Instance provides the best performance based on the current UE location or based on UE mobility analytics. An example on how LDNSR can leverage performance analytics is described in Solution 49 clause 6.</w:t>
      </w:r>
      <w:r w:rsidRPr="00E9603C">
        <w:rPr>
          <w:lang w:eastAsia="zh-CN"/>
        </w:rPr>
        <w:t>49</w:t>
      </w:r>
      <w:r w:rsidRPr="00E9603C">
        <w:t>.2.4.2.</w:t>
      </w:r>
    </w:p>
    <w:p w14:paraId="4E674EDD" w14:textId="77777777" w:rsidR="009166E9" w:rsidRPr="00E9603C" w:rsidRDefault="009166E9">
      <w:pPr>
        <w:pStyle w:val="EditorsNote"/>
        <w:rPr>
          <w:color w:val="auto"/>
          <w:lang w:eastAsia="en-US"/>
        </w:rPr>
      </w:pPr>
      <w:r w:rsidRPr="00E9603C">
        <w:t>Editor's note:</w:t>
      </w:r>
      <w:r w:rsidRPr="00E9603C">
        <w:rPr>
          <w:lang w:eastAsia="en-US"/>
        </w:rPr>
        <w:tab/>
        <w:t>Whether LDNSR is a consumer depends on the solution alternatives selected in the EC Study</w:t>
      </w:r>
    </w:p>
    <w:p w14:paraId="6C495B02" w14:textId="77777777" w:rsidR="009166E9" w:rsidRPr="00E9603C" w:rsidRDefault="009166E9">
      <w:pPr>
        <w:pStyle w:val="B1"/>
      </w:pPr>
      <w:bookmarkStart w:id="10635" w:name="_Toc54770229"/>
      <w:bookmarkStart w:id="10636" w:name="_Toc54779581"/>
      <w:bookmarkStart w:id="10637" w:name="_Toc54786541"/>
      <w:r w:rsidRPr="00E9603C">
        <w:t>Case 3: Consumer NF is the AF</w:t>
      </w:r>
    </w:p>
    <w:p w14:paraId="55355D0D" w14:textId="77777777" w:rsidR="009166E9" w:rsidRPr="00E9603C" w:rsidRDefault="009166E9">
      <w:pPr>
        <w:pStyle w:val="B1"/>
      </w:pPr>
      <w:r w:rsidRPr="00E9603C">
        <w:t xml:space="preserve">9.-10. If the consumer NF is the AF, </w:t>
      </w:r>
      <w:r w:rsidRPr="00E9603C">
        <w:rPr>
          <w:rFonts w:eastAsia="SimSun"/>
          <w:lang w:eastAsia="zh-CN"/>
        </w:rPr>
        <w:t>the</w:t>
      </w:r>
      <w:r w:rsidRPr="00E9603C">
        <w:t xml:space="preserve"> analytics consumer can also use UE mobility analytics and DN performance analytics to determine which DNAI is more suitable if EC server relocation is required.</w:t>
      </w:r>
    </w:p>
    <w:p w14:paraId="7B3FA957" w14:textId="77777777" w:rsidR="009166E9" w:rsidRPr="00E9603C" w:rsidRDefault="009166E9">
      <w:pPr>
        <w:pStyle w:val="Heading3"/>
        <w:rPr>
          <w:lang w:eastAsia="zh-CN"/>
        </w:rPr>
      </w:pPr>
      <w:bookmarkStart w:id="10638" w:name="_Toc57201403"/>
      <w:bookmarkStart w:id="10639" w:name="_Toc57641441"/>
      <w:bookmarkStart w:id="10640" w:name="_Toc59101794"/>
      <w:r w:rsidRPr="00E9603C">
        <w:rPr>
          <w:lang w:eastAsia="zh-CN"/>
        </w:rPr>
        <w:t>6.48.5</w:t>
      </w:r>
      <w:r w:rsidRPr="00E9603C">
        <w:rPr>
          <w:lang w:eastAsia="zh-CN"/>
        </w:rPr>
        <w:tab/>
      </w:r>
      <w:r w:rsidRPr="00E9603C">
        <w:t>Impacts on services, entities and interfaces</w:t>
      </w:r>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p>
    <w:p w14:paraId="545064D7" w14:textId="77777777" w:rsidR="009166E9" w:rsidRPr="00E9603C" w:rsidRDefault="009166E9">
      <w:pPr>
        <w:rPr>
          <w:lang w:eastAsia="ko-KR"/>
        </w:rPr>
      </w:pPr>
      <w:bookmarkStart w:id="10641" w:name="_Toc42770204"/>
      <w:bookmarkStart w:id="10642" w:name="_Toc11613"/>
      <w:bookmarkStart w:id="10643" w:name="_Toc44004517"/>
      <w:bookmarkStart w:id="10644" w:name="_Toc42779260"/>
      <w:bookmarkStart w:id="10645" w:name="_Toc50021326"/>
      <w:bookmarkStart w:id="10646" w:name="_Toc50309901"/>
      <w:bookmarkStart w:id="10647" w:name="_Toc50022599"/>
      <w:bookmarkStart w:id="10648" w:name="_Toc50579633"/>
      <w:bookmarkStart w:id="10649" w:name="_Toc50023248"/>
      <w:bookmarkStart w:id="10650" w:name="_Toc50021895"/>
      <w:bookmarkStart w:id="10651" w:name="_Toc43393345"/>
      <w:bookmarkStart w:id="10652" w:name="_Toc28390"/>
      <w:bookmarkStart w:id="10653" w:name="_Toc50023833"/>
      <w:r w:rsidRPr="00E9603C">
        <w:rPr>
          <w:lang w:eastAsia="ko-KR"/>
        </w:rPr>
        <w:t>NWDAF:</w:t>
      </w:r>
    </w:p>
    <w:p w14:paraId="2B397E39" w14:textId="77777777" w:rsidR="009166E9" w:rsidRPr="00E9603C" w:rsidRDefault="009166E9">
      <w:pPr>
        <w:pStyle w:val="B1"/>
        <w:rPr>
          <w:lang w:eastAsia="ko-KR"/>
        </w:rPr>
      </w:pPr>
      <w:r w:rsidRPr="00E9603C">
        <w:rPr>
          <w:lang w:eastAsia="ko-KR"/>
        </w:rPr>
        <w:t>-</w:t>
      </w:r>
      <w:r w:rsidRPr="00E9603C">
        <w:rPr>
          <w:lang w:eastAsia="ko-KR"/>
        </w:rPr>
        <w:tab/>
        <w:t>Need to provide a new analytics for DN performance for a specific application.</w:t>
      </w:r>
    </w:p>
    <w:p w14:paraId="57AC1CAF" w14:textId="77777777" w:rsidR="009166E9" w:rsidRPr="00E9603C" w:rsidRDefault="009166E9">
      <w:pPr>
        <w:pStyle w:val="B1"/>
        <w:rPr>
          <w:lang w:eastAsia="ko-KR"/>
        </w:rPr>
      </w:pPr>
      <w:r w:rsidRPr="00E9603C">
        <w:rPr>
          <w:lang w:eastAsia="ko-KR"/>
        </w:rPr>
        <w:t>-</w:t>
      </w:r>
      <w:r w:rsidRPr="00E9603C">
        <w:rPr>
          <w:lang w:eastAsia="ko-KR"/>
        </w:rPr>
        <w:tab/>
        <w:t>Need to collect data from multiple UPFs (DNAIs).</w:t>
      </w:r>
    </w:p>
    <w:p w14:paraId="00D54676" w14:textId="77777777" w:rsidR="009166E9" w:rsidRPr="00E9603C" w:rsidRDefault="009166E9">
      <w:pPr>
        <w:pStyle w:val="B1"/>
        <w:rPr>
          <w:rFonts w:eastAsia="SimSun"/>
          <w:lang w:eastAsia="zh-CN"/>
        </w:rPr>
      </w:pPr>
      <w:r w:rsidRPr="00E9603C">
        <w:t>-</w:t>
      </w:r>
      <w:r w:rsidRPr="00E9603C">
        <w:tab/>
        <w:t>Collecting performance data of Application Server Instances from each EDN</w:t>
      </w:r>
      <w:r w:rsidRPr="00E9603C">
        <w:rPr>
          <w:rFonts w:eastAsia="SimSun"/>
          <w:lang w:eastAsia="zh-CN"/>
        </w:rPr>
        <w:t>.</w:t>
      </w:r>
    </w:p>
    <w:p w14:paraId="10FCCB07" w14:textId="77777777" w:rsidR="009166E9" w:rsidRPr="00E9603C" w:rsidRDefault="009166E9">
      <w:pPr>
        <w:rPr>
          <w:lang w:eastAsia="zh-CN"/>
        </w:rPr>
      </w:pPr>
      <w:r w:rsidRPr="00E9603C">
        <w:rPr>
          <w:lang w:eastAsia="zh-CN"/>
        </w:rPr>
        <w:t>NEF:</w:t>
      </w:r>
    </w:p>
    <w:p w14:paraId="4D057AD3" w14:textId="77777777" w:rsidR="009166E9" w:rsidRPr="00E9603C" w:rsidRDefault="009166E9">
      <w:pPr>
        <w:pStyle w:val="B1"/>
        <w:rPr>
          <w:lang w:eastAsia="ko-KR"/>
        </w:rPr>
      </w:pPr>
      <w:r w:rsidRPr="00E9603C">
        <w:rPr>
          <w:lang w:eastAsia="ko-KR"/>
        </w:rPr>
        <w:t>-</w:t>
      </w:r>
      <w:r w:rsidRPr="00E9603C">
        <w:rPr>
          <w:lang w:eastAsia="ko-KR"/>
        </w:rPr>
        <w:tab/>
        <w:t>Need to expose DN performance analytics to AF.</w:t>
      </w:r>
    </w:p>
    <w:p w14:paraId="6645C73B" w14:textId="77777777" w:rsidR="009166E9" w:rsidRPr="00E9603C" w:rsidRDefault="009166E9">
      <w:pPr>
        <w:pStyle w:val="Heading2"/>
      </w:pPr>
      <w:bookmarkStart w:id="10654" w:name="_Toc54770230"/>
      <w:bookmarkStart w:id="10655" w:name="_Toc54779582"/>
      <w:bookmarkStart w:id="10656" w:name="_Toc54786542"/>
      <w:bookmarkStart w:id="10657" w:name="_Toc57201404"/>
      <w:bookmarkStart w:id="10658" w:name="_Toc57641442"/>
      <w:bookmarkStart w:id="10659" w:name="_Toc59101795"/>
      <w:r w:rsidRPr="00E9603C">
        <w:rPr>
          <w:lang w:eastAsia="zh-CN"/>
        </w:rPr>
        <w:t>6.49</w:t>
      </w:r>
      <w:r w:rsidRPr="00E9603C">
        <w:rPr>
          <w:lang w:eastAsia="ko-KR"/>
        </w:rPr>
        <w:tab/>
      </w:r>
      <w:r w:rsidRPr="00E9603C">
        <w:t>Solution</w:t>
      </w:r>
      <w:r w:rsidRPr="00E9603C">
        <w:rPr>
          <w:lang w:eastAsia="zh-CN"/>
        </w:rPr>
        <w:t xml:space="preserve"> #49</w:t>
      </w:r>
      <w:r w:rsidRPr="00E9603C">
        <w:t>: Selecting an Edge Application Server instance/DNAI path based on NWDAF analytics</w:t>
      </w:r>
      <w:bookmarkEnd w:id="10308"/>
      <w:bookmarkEnd w:id="10309"/>
      <w:bookmarkEnd w:id="10310"/>
      <w:bookmarkEnd w:id="10311"/>
      <w:bookmarkEnd w:id="10312"/>
      <w:bookmarkEnd w:id="10313"/>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p>
    <w:p w14:paraId="1DF90B09" w14:textId="77777777" w:rsidR="009166E9" w:rsidRPr="00E9603C" w:rsidRDefault="009166E9">
      <w:pPr>
        <w:pStyle w:val="Heading3"/>
      </w:pPr>
      <w:bookmarkStart w:id="10660" w:name="_Toc50021896"/>
      <w:bookmarkStart w:id="10661" w:name="_Toc43393346"/>
      <w:bookmarkStart w:id="10662" w:name="_Toc42779261"/>
      <w:bookmarkStart w:id="10663" w:name="_Toc44004518"/>
      <w:bookmarkStart w:id="10664" w:name="_Toc4935"/>
      <w:bookmarkStart w:id="10665" w:name="_Toc42770205"/>
      <w:bookmarkStart w:id="10666" w:name="_Toc50021327"/>
      <w:bookmarkStart w:id="10667" w:name="_Toc50023249"/>
      <w:bookmarkStart w:id="10668" w:name="_Toc31594"/>
      <w:bookmarkStart w:id="10669" w:name="_Toc12284"/>
      <w:bookmarkStart w:id="10670" w:name="_Toc50309902"/>
      <w:bookmarkStart w:id="10671" w:name="_Toc27893"/>
      <w:bookmarkStart w:id="10672" w:name="_Toc50579634"/>
      <w:bookmarkStart w:id="10673" w:name="_Toc25861"/>
      <w:bookmarkStart w:id="10674" w:name="_Toc25279"/>
      <w:bookmarkStart w:id="10675" w:name="_Toc50022600"/>
      <w:bookmarkStart w:id="10676" w:name="_Toc6108"/>
      <w:bookmarkStart w:id="10677" w:name="_Toc54770231"/>
      <w:bookmarkStart w:id="10678" w:name="_Toc54779583"/>
      <w:bookmarkStart w:id="10679" w:name="_Toc54786543"/>
      <w:bookmarkStart w:id="10680" w:name="_Toc31789"/>
      <w:bookmarkStart w:id="10681" w:name="_Toc57201405"/>
      <w:bookmarkStart w:id="10682" w:name="_Toc50023834"/>
      <w:bookmarkStart w:id="10683" w:name="_Toc57641443"/>
      <w:bookmarkStart w:id="10684" w:name="_Toc59101796"/>
      <w:r w:rsidRPr="00E9603C">
        <w:t>6.</w:t>
      </w:r>
      <w:r w:rsidRPr="00E9603C">
        <w:rPr>
          <w:lang w:eastAsia="zh-CN"/>
        </w:rPr>
        <w:t>49</w:t>
      </w:r>
      <w:r w:rsidRPr="00E9603C">
        <w:t>.1</w:t>
      </w:r>
      <w:r w:rsidRPr="00E9603C">
        <w:tab/>
        <w:t>Description</w:t>
      </w:r>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7629219F" w14:textId="77777777" w:rsidR="009166E9" w:rsidRPr="00E9603C" w:rsidRDefault="009166E9">
      <w:r w:rsidRPr="00E9603C">
        <w:t>The solution addresses Key Issue #16: UP optimization for edge computing.</w:t>
      </w:r>
    </w:p>
    <w:p w14:paraId="22FBCA4C" w14:textId="77777777" w:rsidR="009166E9" w:rsidRPr="00E9603C" w:rsidRDefault="009166E9">
      <w:r w:rsidRPr="00E9603C">
        <w:t xml:space="preserve">As part of the Edge Computing work in SA WG2 described in </w:t>
      </w:r>
      <w:r w:rsidR="00E9603C" w:rsidRPr="00E9603C">
        <w:t>TR</w:t>
      </w:r>
      <w:r w:rsidR="00E9603C">
        <w:t> </w:t>
      </w:r>
      <w:r w:rsidR="00E9603C" w:rsidRPr="00E9603C">
        <w:t>23.748</w:t>
      </w:r>
      <w:r w:rsidR="00E9603C">
        <w:t> </w:t>
      </w:r>
      <w:r w:rsidR="00E9603C" w:rsidRPr="00E9603C">
        <w:t>[</w:t>
      </w:r>
      <w:r w:rsidRPr="00E9603C">
        <w:t>28], the scope is to facilitate the 3GPP network to assist a UE in discovering an Application Server instance in an Edge Network. In such cases when an application client in the UE (client app) initiates an Application Server (server app) discovery the 3GPP network selects an Application Server instance (server app instance) in an Edge Network that is close to the location of the UE to ensure a low latency connection. However, this may not be always the case as at the time that the Application Server instance is selected the instance may have limited computing/network resources available due to serving a high number of UEs. Application Server instances that are not situated close to the UE may have more computing resources available at the time an application in the UE requests to discover an Application Server instance and thus offer better performance. This is illustrated in Figure 6.49.1-1, where the 3GPP network selects the server app instance of the EDN network in Location 1 because this is the closest to the UE, however, this server may provide an average latency (50ms) that is larger to average latency of an Application Server instance located at the EDN of Location 2 (10ms), which is not the closest to the UE's present location.</w:t>
      </w:r>
    </w:p>
    <w:p w14:paraId="308C9110" w14:textId="77777777" w:rsidR="009166E9" w:rsidRPr="00E9603C" w:rsidRDefault="009166E9">
      <w:pPr>
        <w:pStyle w:val="TH"/>
      </w:pPr>
      <w:r w:rsidRPr="00E9603C">
        <w:object w:dxaOrig="7448" w:dyaOrig="9042" w14:anchorId="174FB0AF">
          <v:shape id="_x0000_i1129" type="#_x0000_t75" style="width:291.5pt;height:353.5pt;mso-position-horizontal-relative:page;mso-position-vertical-relative:page" o:ole="">
            <v:imagedata r:id="rId206" o:title=""/>
          </v:shape>
          <o:OLEObject Type="Embed" ProgID="Visio.Drawing.15" ShapeID="_x0000_i1129" DrawAspect="Content" ObjectID="_1669716035" r:id="rId207"/>
        </w:object>
      </w:r>
    </w:p>
    <w:p w14:paraId="1BA5E948" w14:textId="77777777" w:rsidR="009166E9" w:rsidRPr="00E9603C" w:rsidRDefault="009166E9">
      <w:pPr>
        <w:pStyle w:val="TF"/>
      </w:pPr>
      <w:r w:rsidRPr="00E9603C">
        <w:t>Figure 6.</w:t>
      </w:r>
      <w:r w:rsidRPr="00E9603C">
        <w:rPr>
          <w:lang w:eastAsia="zh-CN"/>
        </w:rPr>
        <w:t>49</w:t>
      </w:r>
      <w:r w:rsidRPr="00E9603C">
        <w:t>.1-1: Selecting an Application Server instance in an EDN network</w:t>
      </w:r>
    </w:p>
    <w:p w14:paraId="46F33A29" w14:textId="77777777" w:rsidR="009166E9" w:rsidRPr="00E9603C" w:rsidRDefault="009166E9">
      <w:r w:rsidRPr="00E9603C">
        <w:t>The solution leverages the NWDAF to provide performance analytics indicating a best Application Server instance at the location where an application in the UE requests to discover an Application Server. The NWDAF collects performance data of Application Servers in each Edge Data Network and utilize this data to know the communication performance experienced by many UEs, in different locations, time of day etc. When the 3GPP network is required to select an Application Server instance, analytics from the NWDAF are used to determine the Application Server instance that provides the best performance at the time the UE requests to discover an instance at the UE's present location. This is illustrated in Figure 6.</w:t>
      </w:r>
      <w:r w:rsidRPr="00E9603C">
        <w:rPr>
          <w:lang w:eastAsia="zh-CN"/>
        </w:rPr>
        <w:t>49</w:t>
      </w:r>
      <w:r w:rsidRPr="00E9603C">
        <w:t>.1-2.</w:t>
      </w:r>
    </w:p>
    <w:p w14:paraId="7C0B09E9" w14:textId="77777777" w:rsidR="009166E9" w:rsidRPr="00E9603C" w:rsidRDefault="009166E9">
      <w:pPr>
        <w:pStyle w:val="TH"/>
      </w:pPr>
      <w:r w:rsidRPr="00E9603C">
        <w:object w:dxaOrig="12894" w:dyaOrig="5819" w14:anchorId="6739E4D7">
          <v:shape id="_x0000_i1130" type="#_x0000_t75" style="width:480.5pt;height:3in;mso-position-horizontal-relative:page;mso-position-vertical-relative:page" o:ole="">
            <v:imagedata r:id="rId208" o:title=""/>
          </v:shape>
          <o:OLEObject Type="Embed" ProgID="Visio.Drawing.15" ShapeID="_x0000_i1130" DrawAspect="Content" ObjectID="_1669716036" r:id="rId209"/>
        </w:object>
      </w:r>
    </w:p>
    <w:p w14:paraId="4E8839BD" w14:textId="77777777" w:rsidR="009166E9" w:rsidRPr="00E9603C" w:rsidRDefault="009166E9">
      <w:pPr>
        <w:pStyle w:val="TF"/>
      </w:pPr>
      <w:r w:rsidRPr="00E9603C">
        <w:t>Figure 6.</w:t>
      </w:r>
      <w:r w:rsidRPr="00E9603C">
        <w:rPr>
          <w:lang w:eastAsia="zh-CN"/>
        </w:rPr>
        <w:t>49</w:t>
      </w:r>
      <w:r w:rsidRPr="00E9603C">
        <w:t>.1-2: 3GPP network selecting the best application server instance at the UE location based on analytics from the NWDAF</w:t>
      </w:r>
    </w:p>
    <w:p w14:paraId="5B1BD882" w14:textId="77777777" w:rsidR="009166E9" w:rsidRPr="00E9603C" w:rsidRDefault="009166E9">
      <w:bookmarkStart w:id="10685" w:name="_Toc6279"/>
      <w:bookmarkStart w:id="10686" w:name="_Toc21832"/>
      <w:bookmarkStart w:id="10687" w:name="_Toc12514"/>
      <w:bookmarkStart w:id="10688" w:name="_Toc11491"/>
      <w:bookmarkStart w:id="10689" w:name="_Toc43393347"/>
      <w:bookmarkStart w:id="10690" w:name="_Toc12691"/>
      <w:bookmarkStart w:id="10691" w:name="_Toc24144"/>
      <w:bookmarkStart w:id="10692" w:name="_Toc42779262"/>
      <w:bookmarkStart w:id="10693" w:name="_Toc19450"/>
      <w:bookmarkStart w:id="10694" w:name="_Toc7743"/>
      <w:bookmarkStart w:id="10695" w:name="_Toc42770206"/>
      <w:bookmarkStart w:id="10696" w:name="_Toc44004519"/>
      <w:r w:rsidRPr="00E9603C">
        <w:t>In addition, the Application Server Performance Analytics provided by the NWDAF can be used by the SMF to determine the DNAI path that offers the best performance at the UE location.</w:t>
      </w:r>
    </w:p>
    <w:p w14:paraId="564DCCB1" w14:textId="77777777" w:rsidR="009166E9" w:rsidRPr="00E9603C" w:rsidRDefault="009166E9">
      <w:r w:rsidRPr="00E9603C">
        <w:t>Two alternatives are provided. In Alternative 1 the NWDAF collect from the AF, QoS performance data such as Average Packet Delay, Average Loss Rate and Throughput that the NWDAF uses to derive analytics for Application Server performance. In alternative 2, the Observed Service Experience analytics are leveraged where the NWDAF collect from the AF measured MOS performance data from each Application Server instance.</w:t>
      </w:r>
    </w:p>
    <w:p w14:paraId="01B27780" w14:textId="77777777" w:rsidR="009166E9" w:rsidRPr="00E9603C" w:rsidRDefault="009166E9">
      <w:pPr>
        <w:pStyle w:val="Heading3"/>
        <w:rPr>
          <w:lang w:eastAsia="zh-CN"/>
        </w:rPr>
      </w:pPr>
      <w:bookmarkStart w:id="10697" w:name="_Toc50021328"/>
      <w:bookmarkStart w:id="10698" w:name="_Toc54770232"/>
      <w:bookmarkStart w:id="10699" w:name="_Toc54779584"/>
      <w:bookmarkStart w:id="10700" w:name="_Toc54786544"/>
      <w:bookmarkStart w:id="10701" w:name="_Toc50579635"/>
      <w:bookmarkStart w:id="10702" w:name="_Toc50309903"/>
      <w:bookmarkStart w:id="10703" w:name="_Toc50023835"/>
      <w:bookmarkStart w:id="10704" w:name="_Toc57201406"/>
      <w:bookmarkStart w:id="10705" w:name="_Toc50023250"/>
      <w:bookmarkStart w:id="10706" w:name="_Toc50022601"/>
      <w:bookmarkStart w:id="10707" w:name="_Toc50021897"/>
      <w:bookmarkStart w:id="10708" w:name="_Toc57641444"/>
      <w:bookmarkStart w:id="10709" w:name="_Toc59101797"/>
      <w:r w:rsidRPr="00E9603C">
        <w:rPr>
          <w:lang w:eastAsia="zh-CN"/>
        </w:rPr>
        <w:t>6.49.2</w:t>
      </w:r>
      <w:r w:rsidRPr="00E9603C">
        <w:rPr>
          <w:lang w:eastAsia="zh-CN"/>
        </w:rPr>
        <w:tab/>
        <w:t>Alternative 1 - Performance Data Collection from AF</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p>
    <w:p w14:paraId="369F0AC5" w14:textId="77777777" w:rsidR="009166E9" w:rsidRPr="00E9603C" w:rsidRDefault="009166E9">
      <w:pPr>
        <w:pStyle w:val="Heading4"/>
        <w:rPr>
          <w:lang w:eastAsia="zh-CN"/>
        </w:rPr>
      </w:pPr>
      <w:bookmarkStart w:id="10710" w:name="_Toc50021329"/>
      <w:bookmarkStart w:id="10711" w:name="_Toc50022602"/>
      <w:bookmarkStart w:id="10712" w:name="_Toc50579636"/>
      <w:bookmarkStart w:id="10713" w:name="_Toc50309904"/>
      <w:bookmarkStart w:id="10714" w:name="_Toc50023836"/>
      <w:bookmarkStart w:id="10715" w:name="_Toc50023251"/>
      <w:bookmarkStart w:id="10716" w:name="_Toc50021898"/>
      <w:bookmarkStart w:id="10717" w:name="_Toc54770233"/>
      <w:bookmarkStart w:id="10718" w:name="_Toc54779585"/>
      <w:bookmarkStart w:id="10719" w:name="_Toc54786545"/>
      <w:bookmarkStart w:id="10720" w:name="_Toc57201407"/>
      <w:bookmarkStart w:id="10721" w:name="_Hlk47694799"/>
      <w:bookmarkStart w:id="10722" w:name="_Toc57641445"/>
      <w:bookmarkStart w:id="10723" w:name="_Toc59101798"/>
      <w:r w:rsidRPr="00E9603C">
        <w:rPr>
          <w:lang w:eastAsia="zh-CN"/>
        </w:rPr>
        <w:t>6.49.2.1</w:t>
      </w:r>
      <w:r w:rsidRPr="00E9603C">
        <w:rPr>
          <w:lang w:eastAsia="zh-CN"/>
        </w:rPr>
        <w:tab/>
        <w:t>Description of solution</w:t>
      </w:r>
      <w:bookmarkEnd w:id="10710"/>
      <w:bookmarkEnd w:id="10711"/>
      <w:bookmarkEnd w:id="10712"/>
      <w:bookmarkEnd w:id="10713"/>
      <w:bookmarkEnd w:id="10714"/>
      <w:bookmarkEnd w:id="10715"/>
      <w:bookmarkEnd w:id="10716"/>
      <w:bookmarkEnd w:id="10717"/>
      <w:bookmarkEnd w:id="10718"/>
      <w:bookmarkEnd w:id="10719"/>
      <w:bookmarkEnd w:id="10720"/>
      <w:bookmarkEnd w:id="10722"/>
      <w:bookmarkEnd w:id="10723"/>
    </w:p>
    <w:bookmarkEnd w:id="10721"/>
    <w:p w14:paraId="0E6CF3ED" w14:textId="77777777" w:rsidR="009166E9" w:rsidRPr="00E9603C" w:rsidRDefault="009166E9">
      <w:r w:rsidRPr="00E9603C">
        <w:t>The NWDAF collects from an AF the performance of an Application Server instance associated with a communication session of a UE. The performance data includes the Average Packet Delay, Average Loss Rate and Throughput performance.</w:t>
      </w:r>
    </w:p>
    <w:p w14:paraId="04D672BD" w14:textId="77777777" w:rsidR="009166E9" w:rsidRPr="00E9603C" w:rsidRDefault="009166E9">
      <w:pPr>
        <w:rPr>
          <w:lang w:eastAsia="zh-CN"/>
        </w:rPr>
      </w:pPr>
      <w:r w:rsidRPr="00E9603C">
        <w:t>The NWDAF uses the performance data to derive analytics of Application Server performance at the UE location. A consumer NF uses such analytics to select the best Application Server instance for a UE.</w:t>
      </w:r>
    </w:p>
    <w:p w14:paraId="31FC7382" w14:textId="77777777" w:rsidR="009166E9" w:rsidRPr="00E9603C" w:rsidRDefault="009166E9">
      <w:pPr>
        <w:pStyle w:val="Heading4"/>
        <w:rPr>
          <w:lang w:eastAsia="zh-CN"/>
        </w:rPr>
      </w:pPr>
      <w:bookmarkStart w:id="10724" w:name="_Toc50023837"/>
      <w:bookmarkStart w:id="10725" w:name="_Toc54779586"/>
      <w:bookmarkStart w:id="10726" w:name="_Toc57201408"/>
      <w:bookmarkStart w:id="10727" w:name="_Toc50021330"/>
      <w:bookmarkStart w:id="10728" w:name="_Toc50021899"/>
      <w:bookmarkStart w:id="10729" w:name="_Toc50309905"/>
      <w:bookmarkStart w:id="10730" w:name="_Toc50579637"/>
      <w:bookmarkStart w:id="10731" w:name="_Toc50023252"/>
      <w:bookmarkStart w:id="10732" w:name="_Toc54770234"/>
      <w:bookmarkStart w:id="10733" w:name="_Toc54786546"/>
      <w:bookmarkStart w:id="10734" w:name="_Toc50022603"/>
      <w:bookmarkStart w:id="10735" w:name="_Toc57641446"/>
      <w:bookmarkStart w:id="10736" w:name="_Toc59101799"/>
      <w:r w:rsidRPr="00E9603C">
        <w:rPr>
          <w:lang w:eastAsia="zh-CN"/>
        </w:rPr>
        <w:t>6.49.2.2</w:t>
      </w:r>
      <w:r w:rsidRPr="00E9603C">
        <w:rPr>
          <w:lang w:eastAsia="zh-CN"/>
        </w:rPr>
        <w:tab/>
        <w:t>Input Data</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p>
    <w:p w14:paraId="3CE81A91" w14:textId="77777777" w:rsidR="009166E9" w:rsidRPr="00E9603C" w:rsidRDefault="009166E9">
      <w:pPr>
        <w:rPr>
          <w:lang w:eastAsia="zh-CN"/>
        </w:rPr>
      </w:pPr>
      <w:r w:rsidRPr="00E9603C">
        <w:rPr>
          <w:lang w:eastAsia="zh-CN"/>
        </w:rPr>
        <w:t>The performance data collected by an Edge Data Network are shown in the table below. The NWDAF interfaces with an AF in an EDN to collect performance data. A function in the EDN network measures the performance every time a UE establishes a communication session with an Application Server Instance in an EDN. For simplicity it assumed that this function additionally supports AF functionality.</w:t>
      </w:r>
    </w:p>
    <w:p w14:paraId="2F500C6F" w14:textId="77777777" w:rsidR="009166E9" w:rsidRPr="00E9603C" w:rsidRDefault="009166E9">
      <w:pPr>
        <w:pStyle w:val="NO"/>
        <w:rPr>
          <w:lang w:eastAsia="zh-CN"/>
        </w:rPr>
      </w:pPr>
      <w:r w:rsidRPr="00E9603C">
        <w:rPr>
          <w:lang w:eastAsia="zh-CN"/>
        </w:rPr>
        <w:t>NOTE:</w:t>
      </w:r>
      <w:r w:rsidRPr="00E9603C">
        <w:rPr>
          <w:lang w:eastAsia="zh-CN"/>
        </w:rPr>
        <w:tab/>
        <w:t>It is assumed that the EDN network implements functionality to measure the performance data of one or more applications deployed in an EDN.</w:t>
      </w:r>
    </w:p>
    <w:p w14:paraId="2CF9DD69" w14:textId="77777777" w:rsidR="009166E9" w:rsidRPr="00E9603C" w:rsidRDefault="009166E9">
      <w:pPr>
        <w:pStyle w:val="TH"/>
      </w:pPr>
      <w:r w:rsidRPr="00E9603C">
        <w:t xml:space="preserve">Table </w:t>
      </w:r>
      <w:r w:rsidRPr="00E9603C">
        <w:rPr>
          <w:lang w:eastAsia="zh-CN"/>
        </w:rPr>
        <w:t>6.49.2.2-1</w:t>
      </w:r>
      <w:r w:rsidRPr="00E9603C">
        <w:t>: Application Server Performance Data from EDN network</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9166E9" w:rsidRPr="00E9603C" w14:paraId="388192D1" w14:textId="77777777">
        <w:trPr>
          <w:cantSplit/>
          <w:jc w:val="center"/>
        </w:trPr>
        <w:tc>
          <w:tcPr>
            <w:tcW w:w="2584" w:type="dxa"/>
          </w:tcPr>
          <w:p w14:paraId="08AFCBE1" w14:textId="77777777" w:rsidR="009166E9" w:rsidRPr="00E9603C" w:rsidRDefault="009166E9">
            <w:pPr>
              <w:pStyle w:val="TAH"/>
            </w:pPr>
            <w:r w:rsidRPr="00E9603C">
              <w:t>Information</w:t>
            </w:r>
          </w:p>
        </w:tc>
        <w:tc>
          <w:tcPr>
            <w:tcW w:w="1701" w:type="dxa"/>
          </w:tcPr>
          <w:p w14:paraId="5B2D3C32" w14:textId="77777777" w:rsidR="009166E9" w:rsidRPr="00E9603C" w:rsidRDefault="009166E9">
            <w:pPr>
              <w:pStyle w:val="TAH"/>
            </w:pPr>
            <w:r w:rsidRPr="00E9603C">
              <w:t>Source</w:t>
            </w:r>
          </w:p>
        </w:tc>
        <w:tc>
          <w:tcPr>
            <w:tcW w:w="5420" w:type="dxa"/>
          </w:tcPr>
          <w:p w14:paraId="716B329D" w14:textId="77777777" w:rsidR="009166E9" w:rsidRPr="00E9603C" w:rsidRDefault="009166E9">
            <w:pPr>
              <w:pStyle w:val="TAH"/>
            </w:pPr>
            <w:r w:rsidRPr="00E9603C">
              <w:t>Description</w:t>
            </w:r>
          </w:p>
        </w:tc>
      </w:tr>
      <w:tr w:rsidR="009166E9" w:rsidRPr="00E9603C" w14:paraId="6EDC4CF6" w14:textId="77777777">
        <w:trPr>
          <w:cantSplit/>
          <w:jc w:val="center"/>
        </w:trPr>
        <w:tc>
          <w:tcPr>
            <w:tcW w:w="2584" w:type="dxa"/>
          </w:tcPr>
          <w:p w14:paraId="5DEA3769" w14:textId="77777777" w:rsidR="009166E9" w:rsidRPr="00E9603C" w:rsidRDefault="009166E9">
            <w:pPr>
              <w:pStyle w:val="TAL"/>
            </w:pPr>
            <w:r w:rsidRPr="00E9603C">
              <w:t>Application ID</w:t>
            </w:r>
          </w:p>
        </w:tc>
        <w:tc>
          <w:tcPr>
            <w:tcW w:w="1701" w:type="dxa"/>
          </w:tcPr>
          <w:p w14:paraId="7D5CAF07" w14:textId="77777777" w:rsidR="009166E9" w:rsidRPr="00E9603C" w:rsidRDefault="009166E9">
            <w:pPr>
              <w:pStyle w:val="TAC"/>
            </w:pPr>
            <w:r w:rsidRPr="00E9603C">
              <w:t>AF</w:t>
            </w:r>
          </w:p>
        </w:tc>
        <w:tc>
          <w:tcPr>
            <w:tcW w:w="5420" w:type="dxa"/>
          </w:tcPr>
          <w:p w14:paraId="67B3915B" w14:textId="77777777" w:rsidR="009166E9" w:rsidRPr="00E9603C" w:rsidRDefault="009166E9">
            <w:pPr>
              <w:pStyle w:val="TAL"/>
            </w:pPr>
            <w:r w:rsidRPr="00E9603C">
              <w:t>The application identity associated with the communication session of the UE when the measurement was made</w:t>
            </w:r>
          </w:p>
        </w:tc>
      </w:tr>
      <w:tr w:rsidR="009166E9" w:rsidRPr="00E9603C" w14:paraId="714499F1" w14:textId="77777777">
        <w:trPr>
          <w:cantSplit/>
          <w:jc w:val="center"/>
        </w:trPr>
        <w:tc>
          <w:tcPr>
            <w:tcW w:w="2584" w:type="dxa"/>
          </w:tcPr>
          <w:p w14:paraId="148171B4" w14:textId="77777777" w:rsidR="009166E9" w:rsidRPr="00E9603C" w:rsidRDefault="009166E9">
            <w:pPr>
              <w:pStyle w:val="TAL"/>
            </w:pPr>
            <w:r w:rsidRPr="00E9603C">
              <w:t>UE identifier</w:t>
            </w:r>
          </w:p>
        </w:tc>
        <w:tc>
          <w:tcPr>
            <w:tcW w:w="1701" w:type="dxa"/>
          </w:tcPr>
          <w:p w14:paraId="44F3D571" w14:textId="77777777" w:rsidR="009166E9" w:rsidRPr="00E9603C" w:rsidRDefault="009166E9">
            <w:pPr>
              <w:pStyle w:val="TAC"/>
            </w:pPr>
            <w:r w:rsidRPr="00E9603C">
              <w:t>AF</w:t>
            </w:r>
          </w:p>
        </w:tc>
        <w:tc>
          <w:tcPr>
            <w:tcW w:w="5420" w:type="dxa"/>
          </w:tcPr>
          <w:p w14:paraId="59501BBA" w14:textId="77777777" w:rsidR="009166E9" w:rsidRPr="00E9603C" w:rsidRDefault="009166E9">
            <w:pPr>
              <w:pStyle w:val="TAL"/>
            </w:pPr>
            <w:r w:rsidRPr="00E9603C">
              <w:t>IP address of the UE at the time the measurements was made</w:t>
            </w:r>
          </w:p>
        </w:tc>
      </w:tr>
      <w:tr w:rsidR="009166E9" w:rsidRPr="00E9603C" w14:paraId="54D1A7B6" w14:textId="77777777">
        <w:trPr>
          <w:cantSplit/>
          <w:jc w:val="center"/>
        </w:trPr>
        <w:tc>
          <w:tcPr>
            <w:tcW w:w="2584" w:type="dxa"/>
          </w:tcPr>
          <w:p w14:paraId="6FD2978D" w14:textId="77777777" w:rsidR="009166E9" w:rsidRPr="00E9603C" w:rsidRDefault="009166E9">
            <w:pPr>
              <w:pStyle w:val="TAL"/>
            </w:pPr>
            <w:r w:rsidRPr="00E9603C">
              <w:t>UE location</w:t>
            </w:r>
          </w:p>
        </w:tc>
        <w:tc>
          <w:tcPr>
            <w:tcW w:w="1701" w:type="dxa"/>
          </w:tcPr>
          <w:p w14:paraId="7D0CF6BA" w14:textId="77777777" w:rsidR="009166E9" w:rsidRPr="00E9603C" w:rsidRDefault="009166E9">
            <w:pPr>
              <w:pStyle w:val="TAC"/>
            </w:pPr>
            <w:r w:rsidRPr="00E9603C">
              <w:t>AF</w:t>
            </w:r>
          </w:p>
        </w:tc>
        <w:tc>
          <w:tcPr>
            <w:tcW w:w="5420" w:type="dxa"/>
          </w:tcPr>
          <w:p w14:paraId="75623D2C" w14:textId="77777777" w:rsidR="009166E9" w:rsidRPr="00E9603C" w:rsidRDefault="009166E9">
            <w:pPr>
              <w:pStyle w:val="TAL"/>
            </w:pPr>
            <w:r w:rsidRPr="00E9603C">
              <w:t>The location of the UE when the performance measurement was made</w:t>
            </w:r>
          </w:p>
        </w:tc>
      </w:tr>
      <w:tr w:rsidR="009166E9" w:rsidRPr="00E9603C" w14:paraId="4ADB099F" w14:textId="77777777">
        <w:trPr>
          <w:cantSplit/>
          <w:jc w:val="center"/>
        </w:trPr>
        <w:tc>
          <w:tcPr>
            <w:tcW w:w="2584" w:type="dxa"/>
          </w:tcPr>
          <w:p w14:paraId="0A1BCC29" w14:textId="77777777" w:rsidR="009166E9" w:rsidRPr="00E9603C" w:rsidRDefault="009166E9">
            <w:pPr>
              <w:pStyle w:val="TAL"/>
            </w:pPr>
            <w:r w:rsidRPr="00E9603C">
              <w:t>Application Server Instance</w:t>
            </w:r>
          </w:p>
        </w:tc>
        <w:tc>
          <w:tcPr>
            <w:tcW w:w="1701" w:type="dxa"/>
          </w:tcPr>
          <w:p w14:paraId="6773E89B" w14:textId="77777777" w:rsidR="009166E9" w:rsidRPr="00E9603C" w:rsidRDefault="009166E9">
            <w:pPr>
              <w:pStyle w:val="TAC"/>
            </w:pPr>
            <w:r w:rsidRPr="00E9603C">
              <w:t>AF</w:t>
            </w:r>
          </w:p>
        </w:tc>
        <w:tc>
          <w:tcPr>
            <w:tcW w:w="5420" w:type="dxa"/>
          </w:tcPr>
          <w:p w14:paraId="64AF667C" w14:textId="77777777" w:rsidR="009166E9" w:rsidRPr="00E9603C" w:rsidRDefault="009166E9">
            <w:pPr>
              <w:pStyle w:val="TAL"/>
            </w:pPr>
            <w:r w:rsidRPr="00E9603C">
              <w:t>The IP address or FQDN of the Application Server that the UE had a communication session when the measurement was made</w:t>
            </w:r>
          </w:p>
          <w:p w14:paraId="37FB9DA1" w14:textId="77777777" w:rsidR="009166E9" w:rsidRPr="00E9603C" w:rsidRDefault="009166E9">
            <w:pPr>
              <w:pStyle w:val="TAL"/>
            </w:pPr>
          </w:p>
        </w:tc>
      </w:tr>
      <w:tr w:rsidR="009166E9" w:rsidRPr="00E9603C" w14:paraId="7CBF7D45" w14:textId="77777777">
        <w:trPr>
          <w:cantSplit/>
          <w:jc w:val="center"/>
        </w:trPr>
        <w:tc>
          <w:tcPr>
            <w:tcW w:w="2584" w:type="dxa"/>
          </w:tcPr>
          <w:p w14:paraId="500CF453" w14:textId="77777777" w:rsidR="009166E9" w:rsidRPr="00E9603C" w:rsidRDefault="009166E9">
            <w:pPr>
              <w:pStyle w:val="TAL"/>
            </w:pPr>
            <w:r w:rsidRPr="00E9603C">
              <w:t>Location of Application</w:t>
            </w:r>
          </w:p>
        </w:tc>
        <w:tc>
          <w:tcPr>
            <w:tcW w:w="1701" w:type="dxa"/>
          </w:tcPr>
          <w:p w14:paraId="1C05ECA5" w14:textId="77777777" w:rsidR="009166E9" w:rsidRPr="00E9603C" w:rsidRDefault="009166E9">
            <w:pPr>
              <w:pStyle w:val="TAC"/>
            </w:pPr>
            <w:r w:rsidRPr="00E9603C">
              <w:t>AF/NEF</w:t>
            </w:r>
          </w:p>
        </w:tc>
        <w:tc>
          <w:tcPr>
            <w:tcW w:w="5420" w:type="dxa"/>
          </w:tcPr>
          <w:p w14:paraId="2A543D46" w14:textId="77777777" w:rsidR="009166E9" w:rsidRPr="00E9603C" w:rsidRDefault="009166E9">
            <w:pPr>
              <w:pStyle w:val="TAL"/>
            </w:pPr>
            <w:r w:rsidRPr="00E9603C">
              <w:t>Locations of application represented by a list of DNAI(s) as described Service Data provided by AF in TS 23.288 [5].</w:t>
            </w:r>
          </w:p>
        </w:tc>
      </w:tr>
      <w:tr w:rsidR="009166E9" w:rsidRPr="00E9603C" w14:paraId="7BD2F733" w14:textId="77777777">
        <w:trPr>
          <w:cantSplit/>
          <w:jc w:val="center"/>
        </w:trPr>
        <w:tc>
          <w:tcPr>
            <w:tcW w:w="2584" w:type="dxa"/>
          </w:tcPr>
          <w:p w14:paraId="5935ADE9" w14:textId="77777777" w:rsidR="009166E9" w:rsidRPr="00E9603C" w:rsidRDefault="009166E9">
            <w:pPr>
              <w:pStyle w:val="TAL"/>
            </w:pPr>
            <w:r w:rsidRPr="00E9603C">
              <w:t>Performance Data</w:t>
            </w:r>
          </w:p>
        </w:tc>
        <w:tc>
          <w:tcPr>
            <w:tcW w:w="1701" w:type="dxa"/>
          </w:tcPr>
          <w:p w14:paraId="7B5DA892" w14:textId="77777777" w:rsidR="009166E9" w:rsidRPr="00E9603C" w:rsidRDefault="009166E9">
            <w:pPr>
              <w:pStyle w:val="TAC"/>
            </w:pPr>
            <w:r w:rsidRPr="00E9603C">
              <w:t>AF</w:t>
            </w:r>
          </w:p>
        </w:tc>
        <w:tc>
          <w:tcPr>
            <w:tcW w:w="5420" w:type="dxa"/>
          </w:tcPr>
          <w:p w14:paraId="5318DC94" w14:textId="77777777" w:rsidR="009166E9" w:rsidRPr="00E9603C" w:rsidRDefault="009166E9">
            <w:pPr>
              <w:pStyle w:val="TAL"/>
            </w:pPr>
            <w:r w:rsidRPr="00E9603C">
              <w:t>The performance associated with the communication session of the UE with an Application Server that includes: Average Packet Delay, Average Loss Rate and Throughput.</w:t>
            </w:r>
          </w:p>
        </w:tc>
      </w:tr>
      <w:tr w:rsidR="009166E9" w:rsidRPr="00E9603C" w14:paraId="7B25C2BB" w14:textId="77777777">
        <w:trPr>
          <w:cantSplit/>
          <w:jc w:val="center"/>
        </w:trPr>
        <w:tc>
          <w:tcPr>
            <w:tcW w:w="2584" w:type="dxa"/>
          </w:tcPr>
          <w:p w14:paraId="67624CC5" w14:textId="77777777" w:rsidR="009166E9" w:rsidRPr="00E9603C" w:rsidRDefault="009166E9">
            <w:pPr>
              <w:pStyle w:val="TAL"/>
            </w:pPr>
            <w:r w:rsidRPr="00E9603C">
              <w:t>Timestamp</w:t>
            </w:r>
          </w:p>
        </w:tc>
        <w:tc>
          <w:tcPr>
            <w:tcW w:w="1701" w:type="dxa"/>
          </w:tcPr>
          <w:p w14:paraId="41281B7A" w14:textId="77777777" w:rsidR="009166E9" w:rsidRPr="00E9603C" w:rsidRDefault="009166E9">
            <w:pPr>
              <w:pStyle w:val="TAC"/>
            </w:pPr>
            <w:r w:rsidRPr="00E9603C">
              <w:t>AF</w:t>
            </w:r>
          </w:p>
        </w:tc>
        <w:tc>
          <w:tcPr>
            <w:tcW w:w="5420" w:type="dxa"/>
          </w:tcPr>
          <w:p w14:paraId="3AB2DF1A" w14:textId="77777777" w:rsidR="009166E9" w:rsidRPr="00E9603C" w:rsidRDefault="009166E9">
            <w:pPr>
              <w:pStyle w:val="TAL"/>
            </w:pPr>
            <w:r w:rsidRPr="00E9603C">
              <w:t>A time stamp associated to the communication session of the UE.</w:t>
            </w:r>
          </w:p>
        </w:tc>
      </w:tr>
    </w:tbl>
    <w:p w14:paraId="72AC7B6A" w14:textId="77777777" w:rsidR="009166E9" w:rsidRPr="00E9603C" w:rsidRDefault="009166E9">
      <w:pPr>
        <w:rPr>
          <w:lang w:eastAsia="zh-CN"/>
        </w:rPr>
      </w:pPr>
    </w:p>
    <w:p w14:paraId="5E077888" w14:textId="77777777" w:rsidR="009166E9" w:rsidRPr="00E9603C" w:rsidRDefault="009166E9">
      <w:pPr>
        <w:pStyle w:val="Heading4"/>
        <w:rPr>
          <w:lang w:eastAsia="zh-CN"/>
        </w:rPr>
      </w:pPr>
      <w:bookmarkStart w:id="10737" w:name="_Toc20291"/>
      <w:bookmarkStart w:id="10738" w:name="_Toc57201409"/>
      <w:bookmarkStart w:id="10739" w:name="_Toc50023838"/>
      <w:bookmarkStart w:id="10740" w:name="_Toc50309906"/>
      <w:bookmarkStart w:id="10741" w:name="_Toc50579638"/>
      <w:bookmarkStart w:id="10742" w:name="_Toc44004520"/>
      <w:bookmarkStart w:id="10743" w:name="_Toc42779263"/>
      <w:bookmarkStart w:id="10744" w:name="_Toc4390"/>
      <w:bookmarkStart w:id="10745" w:name="_Toc50021900"/>
      <w:bookmarkStart w:id="10746" w:name="_Toc26939"/>
      <w:bookmarkStart w:id="10747" w:name="_Toc54786547"/>
      <w:bookmarkStart w:id="10748" w:name="_Toc32641"/>
      <w:bookmarkStart w:id="10749" w:name="_Toc50023253"/>
      <w:bookmarkStart w:id="10750" w:name="_Toc11575"/>
      <w:bookmarkStart w:id="10751" w:name="_Toc54770235"/>
      <w:bookmarkStart w:id="10752" w:name="_Toc54779587"/>
      <w:bookmarkStart w:id="10753" w:name="_Toc19812"/>
      <w:bookmarkStart w:id="10754" w:name="_Toc24316"/>
      <w:bookmarkStart w:id="10755" w:name="_Toc43393348"/>
      <w:bookmarkStart w:id="10756" w:name="_Toc50022604"/>
      <w:bookmarkStart w:id="10757" w:name="_Toc50021331"/>
      <w:bookmarkStart w:id="10758" w:name="_Toc17310"/>
      <w:bookmarkStart w:id="10759" w:name="_Toc42770207"/>
      <w:bookmarkStart w:id="10760" w:name="_Toc57641447"/>
      <w:bookmarkStart w:id="10761" w:name="_Toc59101800"/>
      <w:r w:rsidRPr="00E9603C">
        <w:rPr>
          <w:lang w:eastAsia="zh-CN"/>
        </w:rPr>
        <w:t>6.49.2.3</w:t>
      </w:r>
      <w:r w:rsidRPr="00E9603C">
        <w:rPr>
          <w:lang w:eastAsia="zh-CN"/>
        </w:rPr>
        <w:tab/>
        <w:t>Output Analytics</w:t>
      </w:r>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5FA7F051" w14:textId="77777777" w:rsidR="009166E9" w:rsidRPr="00E9603C" w:rsidRDefault="009166E9">
      <w:pPr>
        <w:rPr>
          <w:lang w:eastAsia="zh-CN"/>
        </w:rPr>
      </w:pPr>
      <w:r w:rsidRPr="00E9603C">
        <w:rPr>
          <w:lang w:eastAsia="zh-CN"/>
        </w:rPr>
        <w:t>The NWDAF provides analytics (statistics and/or predictions) for Application Server Performance shown in tables 6.49.2.3-1 and 6.49.2.3-2.</w:t>
      </w:r>
    </w:p>
    <w:p w14:paraId="48BB3761" w14:textId="77777777" w:rsidR="009166E9" w:rsidRPr="00E9603C" w:rsidRDefault="009166E9">
      <w:pPr>
        <w:pStyle w:val="TH"/>
        <w:rPr>
          <w:lang w:eastAsia="zh-CN"/>
        </w:rPr>
      </w:pPr>
      <w:r w:rsidRPr="00E9603C">
        <w:rPr>
          <w:lang w:eastAsia="zh-CN"/>
        </w:rPr>
        <w:t>Table 6.49.2.3-1: Application Server Performance Statistics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7136"/>
      </w:tblGrid>
      <w:tr w:rsidR="009166E9" w:rsidRPr="00E9603C" w14:paraId="397C894D" w14:textId="77777777">
        <w:trPr>
          <w:cantSplit/>
          <w:jc w:val="center"/>
        </w:trPr>
        <w:tc>
          <w:tcPr>
            <w:tcW w:w="2492" w:type="dxa"/>
          </w:tcPr>
          <w:p w14:paraId="514869EA" w14:textId="77777777" w:rsidR="009166E9" w:rsidRPr="00E9603C" w:rsidRDefault="009166E9">
            <w:pPr>
              <w:pStyle w:val="TAH"/>
              <w:rPr>
                <w:lang w:eastAsia="zh-CN"/>
              </w:rPr>
            </w:pPr>
            <w:r w:rsidRPr="00E9603C">
              <w:rPr>
                <w:lang w:eastAsia="zh-CN"/>
              </w:rPr>
              <w:t>Information</w:t>
            </w:r>
          </w:p>
        </w:tc>
        <w:tc>
          <w:tcPr>
            <w:tcW w:w="7136" w:type="dxa"/>
          </w:tcPr>
          <w:p w14:paraId="62142281" w14:textId="77777777" w:rsidR="009166E9" w:rsidRPr="00E9603C" w:rsidRDefault="009166E9">
            <w:pPr>
              <w:pStyle w:val="TAH"/>
              <w:rPr>
                <w:lang w:eastAsia="zh-CN"/>
              </w:rPr>
            </w:pPr>
            <w:r w:rsidRPr="00E9603C">
              <w:rPr>
                <w:lang w:eastAsia="zh-CN"/>
              </w:rPr>
              <w:t>Description</w:t>
            </w:r>
          </w:p>
        </w:tc>
      </w:tr>
      <w:tr w:rsidR="009166E9" w:rsidRPr="00E9603C" w14:paraId="772708CF" w14:textId="77777777">
        <w:trPr>
          <w:cantSplit/>
          <w:jc w:val="center"/>
        </w:trPr>
        <w:tc>
          <w:tcPr>
            <w:tcW w:w="2492" w:type="dxa"/>
          </w:tcPr>
          <w:p w14:paraId="79AC3206" w14:textId="77777777" w:rsidR="009166E9" w:rsidRPr="00E9603C" w:rsidRDefault="009166E9">
            <w:pPr>
              <w:pStyle w:val="TAL"/>
            </w:pPr>
            <w:r w:rsidRPr="00E9603C">
              <w:t>Application ID</w:t>
            </w:r>
          </w:p>
        </w:tc>
        <w:tc>
          <w:tcPr>
            <w:tcW w:w="7136" w:type="dxa"/>
          </w:tcPr>
          <w:p w14:paraId="5E081553" w14:textId="77777777" w:rsidR="009166E9" w:rsidRPr="00E9603C" w:rsidRDefault="009166E9">
            <w:pPr>
              <w:pStyle w:val="TAL"/>
            </w:pPr>
            <w:r w:rsidRPr="00E9603C">
              <w:t>Identifies the Application that a UE had a communication session with an Application Server network Slice for which analytics information is provided.</w:t>
            </w:r>
          </w:p>
        </w:tc>
      </w:tr>
      <w:tr w:rsidR="009166E9" w:rsidRPr="00E9603C" w14:paraId="4984F343" w14:textId="77777777">
        <w:trPr>
          <w:cantSplit/>
          <w:jc w:val="center"/>
        </w:trPr>
        <w:tc>
          <w:tcPr>
            <w:tcW w:w="2492" w:type="dxa"/>
          </w:tcPr>
          <w:p w14:paraId="2F89F07A" w14:textId="77777777" w:rsidR="009166E9" w:rsidRPr="00E9603C" w:rsidRDefault="009166E9">
            <w:pPr>
              <w:pStyle w:val="TAL"/>
            </w:pPr>
            <w:r w:rsidRPr="00E9603C">
              <w:t xml:space="preserve">Application Server Performance (1…n) </w:t>
            </w:r>
          </w:p>
        </w:tc>
        <w:tc>
          <w:tcPr>
            <w:tcW w:w="7136" w:type="dxa"/>
          </w:tcPr>
          <w:p w14:paraId="59DB34C9" w14:textId="77777777" w:rsidR="009166E9" w:rsidRPr="00E9603C" w:rsidRDefault="009166E9">
            <w:pPr>
              <w:pStyle w:val="TAL"/>
            </w:pPr>
            <w:r w:rsidRPr="00E9603C">
              <w:t>List of Application Servers with measured performance data.</w:t>
            </w:r>
          </w:p>
        </w:tc>
      </w:tr>
      <w:tr w:rsidR="009166E9" w:rsidRPr="00E9603C" w14:paraId="45C71886" w14:textId="77777777">
        <w:trPr>
          <w:cantSplit/>
          <w:jc w:val="center"/>
        </w:trPr>
        <w:tc>
          <w:tcPr>
            <w:tcW w:w="2492" w:type="dxa"/>
          </w:tcPr>
          <w:p w14:paraId="0C752EEE" w14:textId="77777777" w:rsidR="009166E9" w:rsidRPr="00E9603C" w:rsidRDefault="009166E9">
            <w:pPr>
              <w:pStyle w:val="TAL"/>
            </w:pPr>
            <w:r w:rsidRPr="00E9603C">
              <w:t>&gt; Application Server Instance Address</w:t>
            </w:r>
          </w:p>
        </w:tc>
        <w:tc>
          <w:tcPr>
            <w:tcW w:w="7136" w:type="dxa"/>
          </w:tcPr>
          <w:p w14:paraId="06960EEC" w14:textId="77777777" w:rsidR="009166E9" w:rsidRPr="00E9603C" w:rsidRDefault="009166E9">
            <w:pPr>
              <w:pStyle w:val="TAL"/>
            </w:pPr>
            <w:r w:rsidRPr="00E9603C">
              <w:t>Identifies the Application Server Instance (IP address of the Application Server) or FQDN of Application Server.</w:t>
            </w:r>
          </w:p>
        </w:tc>
      </w:tr>
      <w:tr w:rsidR="009166E9" w:rsidRPr="00E9603C" w14:paraId="1CC7C7EB" w14:textId="77777777">
        <w:trPr>
          <w:cantSplit/>
          <w:jc w:val="center"/>
        </w:trPr>
        <w:tc>
          <w:tcPr>
            <w:tcW w:w="2492" w:type="dxa"/>
          </w:tcPr>
          <w:p w14:paraId="0204ADA4" w14:textId="77777777" w:rsidR="009166E9" w:rsidRPr="00E9603C" w:rsidRDefault="009166E9">
            <w:pPr>
              <w:pStyle w:val="TAL"/>
            </w:pPr>
            <w:r w:rsidRPr="00E9603C">
              <w:t>&gt; Location of Application</w:t>
            </w:r>
          </w:p>
        </w:tc>
        <w:tc>
          <w:tcPr>
            <w:tcW w:w="7136" w:type="dxa"/>
          </w:tcPr>
          <w:p w14:paraId="088621B5" w14:textId="77777777" w:rsidR="009166E9" w:rsidRPr="00E9603C" w:rsidRDefault="009166E9">
            <w:pPr>
              <w:pStyle w:val="TAL"/>
            </w:pPr>
            <w:r w:rsidRPr="00E9603C">
              <w:t>Identifies the DNAI path of the UE when communicating with the Application Server.</w:t>
            </w:r>
          </w:p>
        </w:tc>
      </w:tr>
      <w:tr w:rsidR="009166E9" w:rsidRPr="00E9603C" w14:paraId="27F52964" w14:textId="77777777">
        <w:trPr>
          <w:cantSplit/>
          <w:jc w:val="center"/>
        </w:trPr>
        <w:tc>
          <w:tcPr>
            <w:tcW w:w="2492" w:type="dxa"/>
          </w:tcPr>
          <w:p w14:paraId="374D3E75" w14:textId="77777777" w:rsidR="009166E9" w:rsidRPr="00E9603C" w:rsidRDefault="009166E9">
            <w:pPr>
              <w:pStyle w:val="TAL"/>
            </w:pPr>
            <w:r w:rsidRPr="00E9603C">
              <w:t>&gt; Performance of Application Server</w:t>
            </w:r>
          </w:p>
        </w:tc>
        <w:tc>
          <w:tcPr>
            <w:tcW w:w="7136" w:type="dxa"/>
          </w:tcPr>
          <w:p w14:paraId="2961CCA9" w14:textId="77777777" w:rsidR="009166E9" w:rsidRPr="00E9603C" w:rsidRDefault="009166E9">
            <w:pPr>
              <w:pStyle w:val="TAL"/>
            </w:pPr>
            <w:r w:rsidRPr="00E9603C">
              <w:t>Performance of the Application Server over the Analytics target period.</w:t>
            </w:r>
          </w:p>
        </w:tc>
      </w:tr>
    </w:tbl>
    <w:p w14:paraId="0341AB70" w14:textId="77777777" w:rsidR="009166E9" w:rsidRPr="00E9603C" w:rsidRDefault="009166E9">
      <w:pPr>
        <w:rPr>
          <w:rFonts w:eastAsia="DengXian"/>
          <w:lang w:eastAsia="zh-CN"/>
        </w:rPr>
      </w:pPr>
    </w:p>
    <w:p w14:paraId="095A8D74" w14:textId="77777777" w:rsidR="009166E9" w:rsidRPr="00E9603C" w:rsidRDefault="009166E9">
      <w:pPr>
        <w:pStyle w:val="TH"/>
        <w:rPr>
          <w:lang w:eastAsia="zh-CN"/>
        </w:rPr>
      </w:pPr>
      <w:r w:rsidRPr="00E9603C">
        <w:rPr>
          <w:lang w:eastAsia="zh-CN"/>
        </w:rPr>
        <w:t>Table 6.49.2.3-2: Application Server Performance Predictions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7136"/>
      </w:tblGrid>
      <w:tr w:rsidR="009166E9" w:rsidRPr="00E9603C" w14:paraId="51ADDAAC" w14:textId="77777777">
        <w:trPr>
          <w:cantSplit/>
          <w:jc w:val="center"/>
        </w:trPr>
        <w:tc>
          <w:tcPr>
            <w:tcW w:w="2492" w:type="dxa"/>
          </w:tcPr>
          <w:p w14:paraId="71F16399" w14:textId="77777777" w:rsidR="009166E9" w:rsidRPr="00E9603C" w:rsidRDefault="009166E9">
            <w:pPr>
              <w:pStyle w:val="TAH"/>
              <w:rPr>
                <w:lang w:eastAsia="zh-CN"/>
              </w:rPr>
            </w:pPr>
            <w:r w:rsidRPr="00E9603C">
              <w:rPr>
                <w:lang w:eastAsia="zh-CN"/>
              </w:rPr>
              <w:t>Information</w:t>
            </w:r>
          </w:p>
        </w:tc>
        <w:tc>
          <w:tcPr>
            <w:tcW w:w="7136" w:type="dxa"/>
          </w:tcPr>
          <w:p w14:paraId="5486C7DA" w14:textId="77777777" w:rsidR="009166E9" w:rsidRPr="00E9603C" w:rsidRDefault="009166E9">
            <w:pPr>
              <w:pStyle w:val="TAH"/>
              <w:rPr>
                <w:lang w:eastAsia="zh-CN"/>
              </w:rPr>
            </w:pPr>
            <w:r w:rsidRPr="00E9603C">
              <w:rPr>
                <w:lang w:eastAsia="zh-CN"/>
              </w:rPr>
              <w:t>Description</w:t>
            </w:r>
          </w:p>
        </w:tc>
      </w:tr>
      <w:tr w:rsidR="009166E9" w:rsidRPr="00E9603C" w14:paraId="70D8D091" w14:textId="77777777">
        <w:trPr>
          <w:cantSplit/>
          <w:jc w:val="center"/>
        </w:trPr>
        <w:tc>
          <w:tcPr>
            <w:tcW w:w="2492" w:type="dxa"/>
          </w:tcPr>
          <w:p w14:paraId="15AAE894" w14:textId="77777777" w:rsidR="009166E9" w:rsidRPr="00E9603C" w:rsidRDefault="009166E9">
            <w:pPr>
              <w:pStyle w:val="TAL"/>
            </w:pPr>
            <w:r w:rsidRPr="00E9603C">
              <w:t>Application ID</w:t>
            </w:r>
          </w:p>
        </w:tc>
        <w:tc>
          <w:tcPr>
            <w:tcW w:w="7136" w:type="dxa"/>
          </w:tcPr>
          <w:p w14:paraId="58A9456A" w14:textId="77777777" w:rsidR="009166E9" w:rsidRPr="00E9603C" w:rsidRDefault="009166E9">
            <w:pPr>
              <w:pStyle w:val="TAL"/>
            </w:pPr>
            <w:r w:rsidRPr="00E9603C">
              <w:t>Identifies the Application that a UE had a communication session with an Application Server network Slice for which analytics information is provided.</w:t>
            </w:r>
          </w:p>
        </w:tc>
      </w:tr>
      <w:tr w:rsidR="009166E9" w:rsidRPr="00E9603C" w14:paraId="65061EED" w14:textId="77777777">
        <w:trPr>
          <w:cantSplit/>
          <w:jc w:val="center"/>
        </w:trPr>
        <w:tc>
          <w:tcPr>
            <w:tcW w:w="2492" w:type="dxa"/>
          </w:tcPr>
          <w:p w14:paraId="48C63B71" w14:textId="77777777" w:rsidR="009166E9" w:rsidRPr="00E9603C" w:rsidRDefault="009166E9">
            <w:pPr>
              <w:pStyle w:val="TAL"/>
            </w:pPr>
            <w:r w:rsidRPr="00E9603C">
              <w:t xml:space="preserve">Application Server Performance (1…n) </w:t>
            </w:r>
          </w:p>
        </w:tc>
        <w:tc>
          <w:tcPr>
            <w:tcW w:w="7136" w:type="dxa"/>
          </w:tcPr>
          <w:p w14:paraId="77E34620" w14:textId="77777777" w:rsidR="009166E9" w:rsidRPr="00E9603C" w:rsidRDefault="009166E9">
            <w:pPr>
              <w:pStyle w:val="TAL"/>
            </w:pPr>
            <w:r w:rsidRPr="00E9603C">
              <w:t>List of Application Servers with predicted performance data.</w:t>
            </w:r>
          </w:p>
        </w:tc>
      </w:tr>
      <w:tr w:rsidR="009166E9" w:rsidRPr="00E9603C" w14:paraId="263183F3" w14:textId="77777777">
        <w:trPr>
          <w:cantSplit/>
          <w:jc w:val="center"/>
        </w:trPr>
        <w:tc>
          <w:tcPr>
            <w:tcW w:w="2492" w:type="dxa"/>
          </w:tcPr>
          <w:p w14:paraId="36DD5A1E" w14:textId="77777777" w:rsidR="009166E9" w:rsidRPr="00E9603C" w:rsidRDefault="009166E9">
            <w:pPr>
              <w:pStyle w:val="TAL"/>
            </w:pPr>
            <w:r w:rsidRPr="00E9603C">
              <w:t>&gt; Application Server Instance Address</w:t>
            </w:r>
          </w:p>
        </w:tc>
        <w:tc>
          <w:tcPr>
            <w:tcW w:w="7136" w:type="dxa"/>
          </w:tcPr>
          <w:p w14:paraId="64D6F994" w14:textId="77777777" w:rsidR="009166E9" w:rsidRPr="00E9603C" w:rsidRDefault="009166E9">
            <w:pPr>
              <w:pStyle w:val="TAL"/>
            </w:pPr>
            <w:r w:rsidRPr="00E9603C">
              <w:t>Identifies the Application Server Instance (IP address of the Application Server) or FQDN of Application Server.</w:t>
            </w:r>
          </w:p>
        </w:tc>
      </w:tr>
      <w:tr w:rsidR="009166E9" w:rsidRPr="00E9603C" w14:paraId="7975767F" w14:textId="77777777">
        <w:trPr>
          <w:cantSplit/>
          <w:jc w:val="center"/>
        </w:trPr>
        <w:tc>
          <w:tcPr>
            <w:tcW w:w="2492" w:type="dxa"/>
          </w:tcPr>
          <w:p w14:paraId="549FCB4E" w14:textId="77777777" w:rsidR="009166E9" w:rsidRPr="00E9603C" w:rsidRDefault="009166E9">
            <w:pPr>
              <w:pStyle w:val="TAL"/>
            </w:pPr>
            <w:r w:rsidRPr="00E9603C">
              <w:t>&gt; Location of Application</w:t>
            </w:r>
          </w:p>
        </w:tc>
        <w:tc>
          <w:tcPr>
            <w:tcW w:w="7136" w:type="dxa"/>
          </w:tcPr>
          <w:p w14:paraId="11475ADC" w14:textId="77777777" w:rsidR="009166E9" w:rsidRPr="00E9603C" w:rsidRDefault="009166E9">
            <w:pPr>
              <w:pStyle w:val="TAL"/>
            </w:pPr>
            <w:r w:rsidRPr="00E9603C">
              <w:t>Identifies the DNAI path of the UE when communicating with the Application Server.</w:t>
            </w:r>
          </w:p>
        </w:tc>
      </w:tr>
      <w:tr w:rsidR="009166E9" w:rsidRPr="00E9603C" w14:paraId="7A619263" w14:textId="77777777">
        <w:trPr>
          <w:cantSplit/>
          <w:jc w:val="center"/>
        </w:trPr>
        <w:tc>
          <w:tcPr>
            <w:tcW w:w="2492" w:type="dxa"/>
          </w:tcPr>
          <w:p w14:paraId="2A4FD867" w14:textId="77777777" w:rsidR="009166E9" w:rsidRPr="00E9603C" w:rsidRDefault="009166E9">
            <w:pPr>
              <w:pStyle w:val="TAL"/>
            </w:pPr>
            <w:r w:rsidRPr="00E9603C">
              <w:t>&gt; Performance of Application Server</w:t>
            </w:r>
          </w:p>
        </w:tc>
        <w:tc>
          <w:tcPr>
            <w:tcW w:w="7136" w:type="dxa"/>
          </w:tcPr>
          <w:p w14:paraId="542DC168" w14:textId="77777777" w:rsidR="009166E9" w:rsidRPr="00E9603C" w:rsidRDefault="009166E9">
            <w:pPr>
              <w:pStyle w:val="TAL"/>
            </w:pPr>
            <w:r w:rsidRPr="00E9603C">
              <w:t>Predicted performance of the Application Server over the Analytics target period.</w:t>
            </w:r>
          </w:p>
        </w:tc>
      </w:tr>
      <w:tr w:rsidR="009166E9" w:rsidRPr="00E9603C" w14:paraId="48F53230" w14:textId="77777777">
        <w:trPr>
          <w:cantSplit/>
          <w:jc w:val="center"/>
        </w:trPr>
        <w:tc>
          <w:tcPr>
            <w:tcW w:w="2492" w:type="dxa"/>
          </w:tcPr>
          <w:p w14:paraId="0C39D77B" w14:textId="77777777" w:rsidR="009166E9" w:rsidRPr="00E9603C" w:rsidRDefault="009166E9">
            <w:pPr>
              <w:pStyle w:val="TAL"/>
            </w:pPr>
            <w:r w:rsidRPr="00E9603C">
              <w:t>&gt; Probability Assertion</w:t>
            </w:r>
          </w:p>
        </w:tc>
        <w:tc>
          <w:tcPr>
            <w:tcW w:w="7136" w:type="dxa"/>
          </w:tcPr>
          <w:p w14:paraId="220C325F" w14:textId="77777777" w:rsidR="009166E9" w:rsidRPr="00E9603C" w:rsidRDefault="009166E9">
            <w:pPr>
              <w:pStyle w:val="TAL"/>
            </w:pPr>
            <w:r w:rsidRPr="00E9603C">
              <w:t>Confidence of this prediction.</w:t>
            </w:r>
          </w:p>
        </w:tc>
      </w:tr>
    </w:tbl>
    <w:p w14:paraId="019346D0" w14:textId="77777777" w:rsidR="009166E9" w:rsidRPr="00E9603C" w:rsidRDefault="009166E9">
      <w:pPr>
        <w:rPr>
          <w:rFonts w:eastAsia="DengXian"/>
          <w:lang w:eastAsia="zh-CN"/>
        </w:rPr>
      </w:pPr>
    </w:p>
    <w:p w14:paraId="0A105835" w14:textId="77777777" w:rsidR="009166E9" w:rsidRPr="00E9603C" w:rsidRDefault="009166E9">
      <w:pPr>
        <w:pStyle w:val="Heading4"/>
        <w:rPr>
          <w:lang w:eastAsia="zh-CN"/>
        </w:rPr>
      </w:pPr>
      <w:bookmarkStart w:id="10762" w:name="_Toc3840"/>
      <w:bookmarkStart w:id="10763" w:name="_Toc8983"/>
      <w:bookmarkStart w:id="10764" w:name="_Toc50579639"/>
      <w:bookmarkStart w:id="10765" w:name="_Toc44004521"/>
      <w:bookmarkStart w:id="10766" w:name="_Toc12921"/>
      <w:bookmarkStart w:id="10767" w:name="_Toc9674"/>
      <w:bookmarkStart w:id="10768" w:name="_Toc42779264"/>
      <w:bookmarkStart w:id="10769" w:name="_Toc50309907"/>
      <w:bookmarkStart w:id="10770" w:name="_Toc42770208"/>
      <w:bookmarkStart w:id="10771" w:name="_Toc54770236"/>
      <w:bookmarkStart w:id="10772" w:name="_Toc54779588"/>
      <w:bookmarkStart w:id="10773" w:name="_Toc54786548"/>
      <w:bookmarkStart w:id="10774" w:name="_Toc50023254"/>
      <w:bookmarkStart w:id="10775" w:name="_Toc50021332"/>
      <w:bookmarkStart w:id="10776" w:name="_Toc50021901"/>
      <w:bookmarkStart w:id="10777" w:name="_Toc50022605"/>
      <w:bookmarkStart w:id="10778" w:name="_Toc50023839"/>
      <w:bookmarkStart w:id="10779" w:name="_Toc57201410"/>
      <w:bookmarkStart w:id="10780" w:name="_Toc22737"/>
      <w:bookmarkStart w:id="10781" w:name="_Toc13151"/>
      <w:bookmarkStart w:id="10782" w:name="_Toc14584"/>
      <w:bookmarkStart w:id="10783" w:name="_Toc26458"/>
      <w:bookmarkStart w:id="10784" w:name="_Toc43393349"/>
      <w:bookmarkStart w:id="10785" w:name="_Toc57641448"/>
      <w:bookmarkStart w:id="10786" w:name="_Toc59101801"/>
      <w:r w:rsidRPr="00E9603C">
        <w:rPr>
          <w:lang w:eastAsia="zh-CN"/>
        </w:rPr>
        <w:t>6.49.2.4</w:t>
      </w:r>
      <w:r w:rsidRPr="00E9603C">
        <w:rPr>
          <w:lang w:eastAsia="zh-CN"/>
        </w:rPr>
        <w:tab/>
        <w:t>Procedures</w:t>
      </w:r>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3014970A" w14:textId="77777777" w:rsidR="009166E9" w:rsidRPr="00E9603C" w:rsidRDefault="009166E9">
      <w:pPr>
        <w:pStyle w:val="Heading5"/>
      </w:pPr>
      <w:bookmarkStart w:id="10787" w:name="_Toc15743"/>
      <w:bookmarkStart w:id="10788" w:name="_Toc29129"/>
      <w:bookmarkStart w:id="10789" w:name="_Toc42779265"/>
      <w:bookmarkStart w:id="10790" w:name="_Toc42770209"/>
      <w:bookmarkStart w:id="10791" w:name="_Toc54770237"/>
      <w:bookmarkStart w:id="10792" w:name="_Toc2918"/>
      <w:bookmarkStart w:id="10793" w:name="_Toc20472"/>
      <w:bookmarkStart w:id="10794" w:name="_Toc44004522"/>
      <w:bookmarkStart w:id="10795" w:name="_Toc50023255"/>
      <w:bookmarkStart w:id="10796" w:name="_Toc50022606"/>
      <w:bookmarkStart w:id="10797" w:name="_Toc50021902"/>
      <w:bookmarkStart w:id="10798" w:name="_Toc50021333"/>
      <w:bookmarkStart w:id="10799" w:name="_Toc43393350"/>
      <w:bookmarkStart w:id="10800" w:name="_Toc50023840"/>
      <w:bookmarkStart w:id="10801" w:name="_Toc50579640"/>
      <w:bookmarkStart w:id="10802" w:name="_Toc10120"/>
      <w:bookmarkStart w:id="10803" w:name="_Toc50309908"/>
      <w:bookmarkStart w:id="10804" w:name="_Toc1097"/>
      <w:bookmarkStart w:id="10805" w:name="_Toc989"/>
      <w:bookmarkStart w:id="10806" w:name="_Toc4723"/>
      <w:bookmarkStart w:id="10807" w:name="_Toc54779589"/>
      <w:bookmarkStart w:id="10808" w:name="_Toc54786549"/>
      <w:bookmarkStart w:id="10809" w:name="_Toc57201411"/>
      <w:bookmarkStart w:id="10810" w:name="_Toc57641449"/>
      <w:bookmarkStart w:id="10811" w:name="_Toc59101802"/>
      <w:r w:rsidRPr="00E9603C">
        <w:t>6.</w:t>
      </w:r>
      <w:r w:rsidRPr="00E9603C">
        <w:rPr>
          <w:lang w:eastAsia="zh-CN"/>
        </w:rPr>
        <w:t>49.2</w:t>
      </w:r>
      <w:r w:rsidRPr="00E9603C">
        <w:t>.4.1</w:t>
      </w:r>
      <w:r w:rsidRPr="00E9603C">
        <w:tab/>
        <w:t>Collecting performance data from EDN networks</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p>
    <w:p w14:paraId="20F318F0" w14:textId="77777777" w:rsidR="009166E9" w:rsidRPr="00E9603C" w:rsidRDefault="009166E9">
      <w:r w:rsidRPr="00E9603C">
        <w:t>The figure below shows the details on how the NWDAF collects performance data from each EDN network measuring the performance of UE communication sessions with each EDN.</w:t>
      </w:r>
    </w:p>
    <w:p w14:paraId="29107728" w14:textId="77777777" w:rsidR="009166E9" w:rsidRPr="00E9603C" w:rsidRDefault="009166E9">
      <w:pPr>
        <w:pStyle w:val="TH"/>
      </w:pPr>
      <w:r w:rsidRPr="00E9603C">
        <w:object w:dxaOrig="23726" w:dyaOrig="23753" w14:anchorId="330CFFF2">
          <v:shape id="对象 82" o:spid="_x0000_i1131" type="#_x0000_t75" style="width:475.5pt;height:475pt;mso-position-horizontal-relative:page;mso-position-vertical-relative:page" o:ole="">
            <v:imagedata r:id="rId210" o:title=""/>
          </v:shape>
          <o:OLEObject Type="Embed" ProgID="Visio.Drawing.15" ShapeID="对象 82" DrawAspect="Content" ObjectID="_1669716037" r:id="rId211"/>
        </w:object>
      </w:r>
    </w:p>
    <w:p w14:paraId="77B8120E" w14:textId="77777777" w:rsidR="009166E9" w:rsidRPr="00E9603C" w:rsidRDefault="009166E9">
      <w:pPr>
        <w:pStyle w:val="TF"/>
      </w:pPr>
      <w:r w:rsidRPr="00E9603C">
        <w:t>Figure 6.</w:t>
      </w:r>
      <w:r w:rsidRPr="00E9603C">
        <w:rPr>
          <w:lang w:eastAsia="zh-CN"/>
        </w:rPr>
        <w:t>49.2</w:t>
      </w:r>
      <w:r w:rsidRPr="00E9603C">
        <w:t>.4.1-1: NWDAF collecting performance data from each EDN network</w:t>
      </w:r>
    </w:p>
    <w:p w14:paraId="6B99A772" w14:textId="77777777" w:rsidR="009166E9" w:rsidRPr="00E9603C" w:rsidRDefault="009166E9">
      <w:pPr>
        <w:pStyle w:val="B1"/>
      </w:pPr>
      <w:r w:rsidRPr="00E9603C">
        <w:t>0.</w:t>
      </w:r>
      <w:r w:rsidRPr="00E9603C">
        <w:tab/>
        <w:t>The NRF contains domain names served by each NEF. The AF configures via the NEF a list of applications supporting the reporting of performance data of Application Server Instances.</w:t>
      </w:r>
    </w:p>
    <w:p w14:paraId="00B9A87E" w14:textId="77777777" w:rsidR="009166E9" w:rsidRPr="00E9603C" w:rsidRDefault="009166E9">
      <w:pPr>
        <w:pStyle w:val="NO"/>
      </w:pPr>
      <w:r w:rsidRPr="00E9603C">
        <w:t>NOTE:</w:t>
      </w:r>
      <w:r w:rsidRPr="00E9603C">
        <w:tab/>
        <w:t>Step 0b may be carried out based on configuration at NEF or based on a new API procedure defined between the AF and the NEF.</w:t>
      </w:r>
    </w:p>
    <w:p w14:paraId="6D81A8C9" w14:textId="77777777" w:rsidR="009166E9" w:rsidRPr="00E9603C" w:rsidRDefault="009166E9">
      <w:pPr>
        <w:pStyle w:val="B1"/>
      </w:pPr>
      <w:r w:rsidRPr="00E9603C">
        <w:t>1.</w:t>
      </w:r>
      <w:r w:rsidRPr="00E9603C">
        <w:tab/>
        <w:t>The NWDAF is configured to collect performance data for an application. The NWDAF may be configured to collect performance data for an application when e.g. there is a Service Level Agreement between the network operator and application service provider or when the NWDAF is required to provide performance analytics for this application.</w:t>
      </w:r>
    </w:p>
    <w:p w14:paraId="22351E02" w14:textId="77777777" w:rsidR="009166E9" w:rsidRPr="00E9603C" w:rsidRDefault="009166E9">
      <w:pPr>
        <w:pStyle w:val="B1"/>
      </w:pPr>
      <w:r w:rsidRPr="00E9603C">
        <w:t>2.</w:t>
      </w:r>
      <w:r w:rsidRPr="00E9603C">
        <w:tab/>
        <w:t>The NWDAF identifies the AF(s) that reports performance data for this application. Alternatively, the NWDAF may discover the NEF that interfaces with the AF(s) that reports performance data for this application. The NWDAF may retrieve this information from the NRF or may be requested as part of an Analytic request from a NF consumer.</w:t>
      </w:r>
    </w:p>
    <w:p w14:paraId="6ACD02D3" w14:textId="77777777" w:rsidR="009166E9" w:rsidRPr="00E9603C" w:rsidRDefault="009166E9">
      <w:pPr>
        <w:pStyle w:val="B1"/>
      </w:pPr>
      <w:r w:rsidRPr="00E9603C">
        <w:t>3.</w:t>
      </w:r>
      <w:r w:rsidRPr="00E9603C">
        <w:tab/>
        <w:t>The NWDAF may interface with the NRF to obtain a list of NEFs that interface with one or more AFs reporting performance data for this application.</w:t>
      </w:r>
    </w:p>
    <w:p w14:paraId="55F23929" w14:textId="77777777" w:rsidR="009166E9" w:rsidRPr="00E9603C" w:rsidRDefault="009166E9">
      <w:pPr>
        <w:pStyle w:val="B1"/>
      </w:pPr>
      <w:r w:rsidRPr="00E9603C">
        <w:t>4.</w:t>
      </w:r>
      <w:r w:rsidRPr="00E9603C">
        <w:tab/>
        <w:t xml:space="preserve">The NWDAF subscribes with every AF that can provide performance data for the considered application. The subscription request contains an Event ID identifying the type of information to report (i.e. performance data), an identifier of the application, and additional parameters already specified in </w:t>
      </w:r>
      <w:r w:rsidR="00E9603C" w:rsidRPr="00E9603C">
        <w:t>TS</w:t>
      </w:r>
      <w:r w:rsidR="00E9603C">
        <w:t> </w:t>
      </w:r>
      <w:r w:rsidR="00E9603C" w:rsidRPr="00E9603C">
        <w:t>23.288</w:t>
      </w:r>
      <w:r w:rsidR="00E9603C">
        <w:t> </w:t>
      </w:r>
      <w:r w:rsidR="00E9603C" w:rsidRPr="00E9603C">
        <w:t>[</w:t>
      </w:r>
      <w:r w:rsidRPr="00E9603C">
        <w:t>5], such as a target of event reporting (i.e. any UE) and Event Filter information (for example report performance data at a particular time of day).</w:t>
      </w:r>
    </w:p>
    <w:p w14:paraId="4887B1EF" w14:textId="77777777" w:rsidR="009166E9" w:rsidRPr="00E9603C" w:rsidRDefault="009166E9">
      <w:pPr>
        <w:pStyle w:val="B1"/>
      </w:pPr>
      <w:r w:rsidRPr="00E9603C">
        <w:t>5.</w:t>
      </w:r>
      <w:r w:rsidRPr="00E9603C">
        <w:tab/>
        <w:t>If the request goes via the NEF the NEF forwards the request to the appropriate AF in each EDN that the NEF can interface to (NEF registers domain names supported at the NRF).</w:t>
      </w:r>
    </w:p>
    <w:p w14:paraId="18C20813" w14:textId="77777777" w:rsidR="009166E9" w:rsidRPr="00E9603C" w:rsidRDefault="009166E9">
      <w:pPr>
        <w:pStyle w:val="B1"/>
      </w:pPr>
      <w:r w:rsidRPr="00E9603C">
        <w:t>6.</w:t>
      </w:r>
      <w:r w:rsidRPr="00E9603C">
        <w:tab/>
        <w:t>The NEF forwards the request to the AF(s).</w:t>
      </w:r>
    </w:p>
    <w:p w14:paraId="66BC8A1B" w14:textId="77777777" w:rsidR="009166E9" w:rsidRPr="00E9603C" w:rsidRDefault="009166E9">
      <w:pPr>
        <w:pStyle w:val="B1"/>
      </w:pPr>
      <w:r w:rsidRPr="00E9603C">
        <w:t>7.</w:t>
      </w:r>
      <w:r w:rsidRPr="00E9603C">
        <w:tab/>
        <w:t>The performance measuring function in the EDN measures performance data every time an application client (client app) in the UE establishes a communication session (such as a TCP connection) with the Application Server Instance (server app instance) supporting the considered application.</w:t>
      </w:r>
    </w:p>
    <w:p w14:paraId="6A0B1967" w14:textId="77777777" w:rsidR="009166E9" w:rsidRPr="00E9603C" w:rsidRDefault="009166E9">
      <w:pPr>
        <w:pStyle w:val="B1"/>
      </w:pPr>
      <w:r w:rsidRPr="00E9603C">
        <w:t>8.</w:t>
      </w:r>
      <w:r w:rsidRPr="00E9603C">
        <w:tab/>
        <w:t xml:space="preserve">The performance measuring function in the EDN may get the UE location by sending a Location Report request to a Location Manager Server (see </w:t>
      </w:r>
      <w:r w:rsidR="00E9603C" w:rsidRPr="00E9603C">
        <w:t>TS</w:t>
      </w:r>
      <w:r w:rsidR="00E9603C">
        <w:t> </w:t>
      </w:r>
      <w:r w:rsidR="00E9603C" w:rsidRPr="00E9603C">
        <w:t>23.434</w:t>
      </w:r>
      <w:r w:rsidR="00E9603C">
        <w:t> </w:t>
      </w:r>
      <w:r w:rsidR="00E9603C" w:rsidRPr="00E9603C">
        <w:t>[</w:t>
      </w:r>
      <w:r w:rsidRPr="00E9603C">
        <w:t>17], clause 9.2.2). The Location Manager Server than asks the Location Management Client in the UE to provide its location.</w:t>
      </w:r>
    </w:p>
    <w:p w14:paraId="46DA7E54" w14:textId="77777777" w:rsidR="009166E9" w:rsidRPr="00E9603C" w:rsidRDefault="009166E9">
      <w:pPr>
        <w:pStyle w:val="B1"/>
      </w:pPr>
      <w:r w:rsidRPr="00E9603C">
        <w:t>9.</w:t>
      </w:r>
      <w:r w:rsidRPr="00E9603C">
        <w:tab/>
        <w:t>After the communication session is completed the AF may report the performance data for this communication session to the NWDAF. Alternatively, in order to minimize the signalling between the AF and the NWDAF, the AF may send a single report to the NWDAF containing performance data for multiple communication sessions.</w:t>
      </w:r>
    </w:p>
    <w:p w14:paraId="472D244C" w14:textId="77777777" w:rsidR="009166E9" w:rsidRPr="00E9603C" w:rsidRDefault="009166E9">
      <w:pPr>
        <w:pStyle w:val="B1"/>
      </w:pPr>
      <w:r w:rsidRPr="00E9603C">
        <w:tab/>
        <w:t>In addition to the performance data the AF report the UE IP address, the address/ID of the edge application server instance hosting the application, a timestamp denoting when the performance was measured and an identifier for the application. The report may be sent to the NWDAF via the NEF.</w:t>
      </w:r>
    </w:p>
    <w:p w14:paraId="29D651E6" w14:textId="77777777" w:rsidR="009166E9" w:rsidRPr="00E9603C" w:rsidRDefault="009166E9">
      <w:pPr>
        <w:pStyle w:val="Heading5"/>
      </w:pPr>
      <w:bookmarkStart w:id="10812" w:name="_Toc43393351"/>
      <w:bookmarkStart w:id="10813" w:name="_Toc31565"/>
      <w:bookmarkStart w:id="10814" w:name="_Toc28875"/>
      <w:bookmarkStart w:id="10815" w:name="_Toc42770210"/>
      <w:bookmarkStart w:id="10816" w:name="_Toc50021903"/>
      <w:bookmarkStart w:id="10817" w:name="_Toc50021334"/>
      <w:bookmarkStart w:id="10818" w:name="_Toc42779266"/>
      <w:bookmarkStart w:id="10819" w:name="_Toc44004523"/>
      <w:bookmarkStart w:id="10820" w:name="_Toc50022607"/>
      <w:bookmarkStart w:id="10821" w:name="_Toc50023256"/>
      <w:bookmarkStart w:id="10822" w:name="_Toc9711"/>
      <w:bookmarkStart w:id="10823" w:name="_Toc50309909"/>
      <w:bookmarkStart w:id="10824" w:name="_Toc50579641"/>
      <w:bookmarkStart w:id="10825" w:name="_Toc5136"/>
      <w:bookmarkStart w:id="10826" w:name="_Toc24352"/>
      <w:bookmarkStart w:id="10827" w:name="_Toc20229"/>
      <w:bookmarkStart w:id="10828" w:name="_Toc54770238"/>
      <w:bookmarkStart w:id="10829" w:name="_Toc54779590"/>
      <w:bookmarkStart w:id="10830" w:name="_Toc11870"/>
      <w:bookmarkStart w:id="10831" w:name="_Toc29694"/>
      <w:bookmarkStart w:id="10832" w:name="_Toc57201412"/>
      <w:bookmarkStart w:id="10833" w:name="_Toc50023841"/>
      <w:bookmarkStart w:id="10834" w:name="_Toc54786550"/>
      <w:bookmarkStart w:id="10835" w:name="_Toc57641450"/>
      <w:bookmarkStart w:id="10836" w:name="_Toc59101803"/>
      <w:r w:rsidRPr="00E9603C">
        <w:t>6.</w:t>
      </w:r>
      <w:r w:rsidRPr="00E9603C">
        <w:rPr>
          <w:lang w:eastAsia="zh-CN"/>
        </w:rPr>
        <w:t>49</w:t>
      </w:r>
      <w:r w:rsidRPr="00E9603C">
        <w:t>.2.4.2</w:t>
      </w:r>
      <w:r w:rsidRPr="00E9603C">
        <w:tab/>
        <w:t>NWDAF providing analytics indicating a best application server instance</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1E10B9AD" w14:textId="77777777" w:rsidR="009166E9" w:rsidRPr="00E9603C" w:rsidRDefault="009166E9">
      <w:r w:rsidRPr="00E9603C">
        <w:t>The following figure describes how analytics provided by the NWDAF assist the 3GPP network to select an optimal Application Server instance when an Application Client in the UE requests to discover an Application Server Instance.</w:t>
      </w:r>
    </w:p>
    <w:p w14:paraId="02AFE284" w14:textId="77777777" w:rsidR="009166E9" w:rsidRPr="00E9603C" w:rsidRDefault="009166E9">
      <w:pPr>
        <w:pStyle w:val="TH"/>
      </w:pPr>
      <w:r w:rsidRPr="00E9603C">
        <w:object w:dxaOrig="20755" w:dyaOrig="21235" w14:anchorId="14C3B9B6">
          <v:shape id="_x0000_i1132" type="#_x0000_t75" style="width:411pt;height:420.5pt;mso-position-horizontal-relative:page;mso-position-vertical-relative:page" o:ole="">
            <v:imagedata r:id="rId212" o:title=""/>
          </v:shape>
          <o:OLEObject Type="Embed" ProgID="Visio.Drawing.15" ShapeID="_x0000_i1132" DrawAspect="Content" ObjectID="_1669716038" r:id="rId213"/>
        </w:object>
      </w:r>
    </w:p>
    <w:p w14:paraId="30918C10" w14:textId="77777777" w:rsidR="009166E9" w:rsidRPr="00E9603C" w:rsidRDefault="009166E9">
      <w:pPr>
        <w:pStyle w:val="TF"/>
      </w:pPr>
      <w:r w:rsidRPr="00E9603C">
        <w:t>Figure 6.</w:t>
      </w:r>
      <w:r w:rsidRPr="00E9603C">
        <w:rPr>
          <w:lang w:eastAsia="zh-CN"/>
        </w:rPr>
        <w:t>49</w:t>
      </w:r>
      <w:r w:rsidRPr="00E9603C">
        <w:t>.2.4.2-1: NWDAF deriving analytics for Application Server Instance performance</w:t>
      </w:r>
    </w:p>
    <w:p w14:paraId="5AB71ECD" w14:textId="77777777" w:rsidR="009166E9" w:rsidRPr="00E9603C" w:rsidRDefault="009166E9">
      <w:pPr>
        <w:pStyle w:val="B1"/>
      </w:pPr>
      <w:r w:rsidRPr="00E9603C">
        <w:t>0.</w:t>
      </w:r>
      <w:r w:rsidRPr="00E9603C">
        <w:tab/>
        <w:t>The NWDAF collects performance data of communication sessions with Application Server Instances each one associated with an Application from multiple EDN network as described in Figure 6.49.2.4.1-1.</w:t>
      </w:r>
    </w:p>
    <w:p w14:paraId="3E2578E9" w14:textId="77777777" w:rsidR="009166E9" w:rsidRPr="00E9603C" w:rsidRDefault="009166E9">
      <w:pPr>
        <w:pStyle w:val="B1"/>
      </w:pPr>
      <w:r w:rsidRPr="00E9603C">
        <w:t>1.</w:t>
      </w:r>
      <w:r w:rsidRPr="00E9603C">
        <w:tab/>
        <w:t>A Consumer NF decides to request from the NWDAF analytics of performance of server app instances hosted at an EDN at the UE location. The NF may query the NRF to determine the NWDAF providing analytics at the UE location.</w:t>
      </w:r>
    </w:p>
    <w:p w14:paraId="3E9C65B3" w14:textId="77777777" w:rsidR="009166E9" w:rsidRPr="00E9603C" w:rsidRDefault="009166E9">
      <w:pPr>
        <w:pStyle w:val="B1"/>
      </w:pPr>
      <w:r w:rsidRPr="00E9603C">
        <w:t>2.</w:t>
      </w:r>
      <w:r w:rsidRPr="00E9603C">
        <w:tab/>
        <w:t>A request for Analytics is sent to the NWDAF. The request includes an Analytic ID identifying the type of analytics required (i.e. server app performance), the location of the UE where the performance data are requested and optional filters such as time of day.</w:t>
      </w:r>
    </w:p>
    <w:p w14:paraId="10F662D1" w14:textId="77777777" w:rsidR="009166E9" w:rsidRPr="00E9603C" w:rsidRDefault="009166E9">
      <w:pPr>
        <w:pStyle w:val="B1"/>
      </w:pPr>
      <w:r w:rsidRPr="00E9603C">
        <w:t>3.</w:t>
      </w:r>
      <w:r w:rsidRPr="00E9603C">
        <w:tab/>
        <w:t>The NWDAF derives performance analytics for the considered application taking into account the present UE location, DNAI path and the requested time of the day.</w:t>
      </w:r>
    </w:p>
    <w:p w14:paraId="573996C9" w14:textId="77777777" w:rsidR="009166E9" w:rsidRPr="00E9603C" w:rsidRDefault="009166E9">
      <w:pPr>
        <w:pStyle w:val="B1"/>
      </w:pPr>
      <w:r w:rsidRPr="00E9603C">
        <w:t>4.</w:t>
      </w:r>
      <w:r w:rsidRPr="00E9603C">
        <w:tab/>
        <w:t>The NWDAF reports analytics containing a list of one or more Application Server Instances and associated statistical performance data.</w:t>
      </w:r>
    </w:p>
    <w:p w14:paraId="575A72F6" w14:textId="77777777" w:rsidR="009166E9" w:rsidRPr="00E9603C" w:rsidRDefault="009166E9">
      <w:pPr>
        <w:pStyle w:val="B1"/>
      </w:pPr>
      <w:bookmarkStart w:id="10837" w:name="_Hlk42066759"/>
      <w:r w:rsidRPr="00E9603C">
        <w:t>5.</w:t>
      </w:r>
      <w:r w:rsidRPr="00E9603C">
        <w:tab/>
        <w:t>The Consumer NF uses the analytics to determine the best Application Server or DNAI path at the UE location.</w:t>
      </w:r>
    </w:p>
    <w:p w14:paraId="43F92E52" w14:textId="77777777" w:rsidR="009166E9" w:rsidRPr="00E9603C" w:rsidRDefault="009166E9">
      <w:r w:rsidRPr="00E9603C">
        <w:t xml:space="preserve">If the Consumer NF is the LDNSR as proposed in </w:t>
      </w:r>
      <w:r w:rsidR="00E9603C" w:rsidRPr="00E9603C">
        <w:t>TR</w:t>
      </w:r>
      <w:r w:rsidR="00E9603C">
        <w:t> </w:t>
      </w:r>
      <w:r w:rsidR="00E9603C" w:rsidRPr="00E9603C">
        <w:t>23.748</w:t>
      </w:r>
      <w:r w:rsidR="00E9603C">
        <w:t> </w:t>
      </w:r>
      <w:r w:rsidR="00E9603C" w:rsidRPr="00E9603C">
        <w:t>[</w:t>
      </w:r>
      <w:r w:rsidRPr="00E9603C">
        <w:t>28], the LDNSR can use the Application Server performance analytics as follows:</w:t>
      </w:r>
    </w:p>
    <w:p w14:paraId="4972C94B" w14:textId="77777777" w:rsidR="009166E9" w:rsidRPr="00E9603C" w:rsidRDefault="009166E9">
      <w:pPr>
        <w:pStyle w:val="EditorsNote"/>
      </w:pPr>
      <w:r w:rsidRPr="00E9603C">
        <w:t>Editor's note:</w:t>
      </w:r>
      <w:r w:rsidRPr="00E9603C">
        <w:tab/>
        <w:t>Whether LDNSR is a consumer depends on the solution alternatives selected in the EC Study.</w:t>
      </w:r>
    </w:p>
    <w:p w14:paraId="53A1235A" w14:textId="77777777" w:rsidR="009166E9" w:rsidRPr="00E9603C" w:rsidRDefault="009166E9">
      <w:pPr>
        <w:pStyle w:val="TH"/>
      </w:pPr>
      <w:r w:rsidRPr="00E9603C">
        <w:object w:dxaOrig="23870" w:dyaOrig="23541" w14:anchorId="33B849F1">
          <v:shape id="对象 117" o:spid="_x0000_i1133" type="#_x0000_t75" style="width:478.5pt;height:472pt;mso-position-horizontal-relative:page;mso-position-vertical-relative:page" o:ole="">
            <v:imagedata r:id="rId214" o:title=""/>
          </v:shape>
          <o:OLEObject Type="Embed" ProgID="Visio.Drawing.15" ShapeID="对象 117" DrawAspect="Content" ObjectID="_1669716039" r:id="rId215"/>
        </w:object>
      </w:r>
    </w:p>
    <w:p w14:paraId="67D61D1E" w14:textId="77777777" w:rsidR="009166E9" w:rsidRPr="00E9603C" w:rsidRDefault="009166E9">
      <w:pPr>
        <w:pStyle w:val="TF"/>
      </w:pPr>
      <w:r w:rsidRPr="00E9603C">
        <w:t>Figure 6.</w:t>
      </w:r>
      <w:r w:rsidRPr="00E9603C">
        <w:rPr>
          <w:lang w:eastAsia="zh-CN"/>
        </w:rPr>
        <w:t>49</w:t>
      </w:r>
      <w:r w:rsidRPr="00E9603C">
        <w:t>.2.4.2-2: Procedure when the consumer NF is the LDNSR</w:t>
      </w:r>
    </w:p>
    <w:p w14:paraId="1C27F78B" w14:textId="77777777" w:rsidR="009166E9" w:rsidRPr="00E9603C" w:rsidRDefault="009166E9">
      <w:pPr>
        <w:pStyle w:val="B1"/>
      </w:pPr>
      <w:r w:rsidRPr="00E9603C">
        <w:t>1.</w:t>
      </w:r>
      <w:r w:rsidRPr="00E9603C">
        <w:tab/>
        <w:t>An application in the UE decides to discover the address of an Application Server.</w:t>
      </w:r>
    </w:p>
    <w:p w14:paraId="44505BB3" w14:textId="77777777" w:rsidR="009166E9" w:rsidRPr="00E9603C" w:rsidRDefault="009166E9">
      <w:pPr>
        <w:pStyle w:val="B1"/>
      </w:pPr>
      <w:r w:rsidRPr="00E9603C">
        <w:t>2.</w:t>
      </w:r>
      <w:r w:rsidRPr="00E9603C">
        <w:tab/>
        <w:t>The Application sends a DNS request over user plane signalling.</w:t>
      </w:r>
    </w:p>
    <w:p w14:paraId="59DAB173" w14:textId="77777777" w:rsidR="009166E9" w:rsidRPr="00E9603C" w:rsidRDefault="009166E9">
      <w:pPr>
        <w:pStyle w:val="B1"/>
      </w:pPr>
      <w:r w:rsidRPr="00E9603C">
        <w:t>3.</w:t>
      </w:r>
      <w:r w:rsidRPr="00E9603C">
        <w:tab/>
        <w:t xml:space="preserve">The request is received by an LDNSR using procedures defined in </w:t>
      </w:r>
      <w:r w:rsidR="00E9603C" w:rsidRPr="00E9603C">
        <w:t>TR</w:t>
      </w:r>
      <w:r w:rsidR="00E9603C">
        <w:t> </w:t>
      </w:r>
      <w:r w:rsidR="00E9603C" w:rsidRPr="00E9603C">
        <w:t>23.748</w:t>
      </w:r>
      <w:r w:rsidR="00E9603C">
        <w:t> </w:t>
      </w:r>
      <w:r w:rsidR="00E9603C" w:rsidRPr="00E9603C">
        <w:t>[</w:t>
      </w:r>
      <w:r w:rsidRPr="00E9603C">
        <w:t xml:space="preserve">28]. The LDNSR determines the UE location based on procedures defined in </w:t>
      </w:r>
      <w:r w:rsidR="00E9603C" w:rsidRPr="00E9603C">
        <w:t>TR</w:t>
      </w:r>
      <w:r w:rsidR="00E9603C">
        <w:t> </w:t>
      </w:r>
      <w:r w:rsidR="00E9603C" w:rsidRPr="00E9603C">
        <w:t>23.748</w:t>
      </w:r>
      <w:r w:rsidR="00E9603C">
        <w:t> </w:t>
      </w:r>
      <w:r w:rsidR="00E9603C" w:rsidRPr="00E9603C">
        <w:t>[</w:t>
      </w:r>
      <w:r w:rsidRPr="00E9603C">
        <w:t>28]. The LDNSR decides to request Application Server performance analytics. The LDNSR sends a request to the NWDAF to receive analytics of application server performance at the UE location. The NF may query the NRF to determine the NWDAF providing analytics at the UE location.</w:t>
      </w:r>
    </w:p>
    <w:p w14:paraId="35D6774C" w14:textId="77777777" w:rsidR="009166E9" w:rsidRPr="00E9603C" w:rsidRDefault="009166E9">
      <w:pPr>
        <w:pStyle w:val="B1"/>
      </w:pPr>
      <w:r w:rsidRPr="00E9603C">
        <w:t>4.</w:t>
      </w:r>
      <w:r w:rsidRPr="00E9603C">
        <w:tab/>
        <w:t>A request for Analytics is sent to the NWDAF. The request includes an Analytic ID identifying the type of analytics required (i.e. server app performance), the location of the UE where the performance data are requested and optional filters such as time of day.</w:t>
      </w:r>
    </w:p>
    <w:p w14:paraId="7FAB755F" w14:textId="77777777" w:rsidR="009166E9" w:rsidRPr="00E9603C" w:rsidRDefault="009166E9">
      <w:pPr>
        <w:pStyle w:val="B1"/>
      </w:pPr>
      <w:r w:rsidRPr="00E9603C">
        <w:t>5.</w:t>
      </w:r>
      <w:r w:rsidRPr="00E9603C">
        <w:tab/>
        <w:t>The NWDAF derives performance analytics for the considered application taking into account the present UE location and the requested time of the day.</w:t>
      </w:r>
    </w:p>
    <w:p w14:paraId="6FC2CAC0" w14:textId="77777777" w:rsidR="009166E9" w:rsidRPr="00E9603C" w:rsidRDefault="009166E9">
      <w:pPr>
        <w:pStyle w:val="B1"/>
      </w:pPr>
      <w:r w:rsidRPr="00E9603C">
        <w:t>6.</w:t>
      </w:r>
      <w:r w:rsidRPr="00E9603C">
        <w:tab/>
        <w:t>The NWDAF reports analytics containing a list of one or more Application Servers and associated statistical performance data.</w:t>
      </w:r>
    </w:p>
    <w:p w14:paraId="1EE910BA" w14:textId="77777777" w:rsidR="009166E9" w:rsidRPr="00E9603C" w:rsidRDefault="009166E9">
      <w:pPr>
        <w:pStyle w:val="B1"/>
      </w:pPr>
      <w:r w:rsidRPr="00E9603C">
        <w:t>7.</w:t>
      </w:r>
      <w:r w:rsidRPr="00E9603C">
        <w:tab/>
        <w:t>The LDNSR determines the L-DNS to route the UE request taking into account performance analytics provided by the NWDAF at the UE location. If the LDNSR supports L-DNS functionality the LDNSR may select the Application Server instance (IP address) that offers the best performance. In such case step 8 below is bypassed.</w:t>
      </w:r>
    </w:p>
    <w:p w14:paraId="6E33757A" w14:textId="77777777" w:rsidR="009166E9" w:rsidRPr="00E9603C" w:rsidRDefault="009166E9">
      <w:pPr>
        <w:pStyle w:val="B1"/>
      </w:pPr>
      <w:r w:rsidRPr="00E9603C">
        <w:t>8.</w:t>
      </w:r>
      <w:r w:rsidRPr="00E9603C">
        <w:tab/>
        <w:t>The LDNSR routes the UE request to the selected L-DNS.</w:t>
      </w:r>
    </w:p>
    <w:p w14:paraId="472EB538" w14:textId="77777777" w:rsidR="009166E9" w:rsidRPr="00E9603C" w:rsidRDefault="009166E9">
      <w:pPr>
        <w:pStyle w:val="B1"/>
      </w:pPr>
      <w:r w:rsidRPr="00E9603C">
        <w:t>9.</w:t>
      </w:r>
      <w:r w:rsidRPr="00E9603C">
        <w:tab/>
        <w:t>The L-DNS provides to the UE a DNS response.</w:t>
      </w:r>
    </w:p>
    <w:p w14:paraId="65EAEE66" w14:textId="77777777" w:rsidR="009166E9" w:rsidRPr="00E9603C" w:rsidRDefault="009166E9">
      <w:r w:rsidRPr="00E9603C">
        <w:t>If the Consumer NF is the SMF the SMF can use the Application Server Performance Analytics to determine the best DNAI path at the current UE location.</w:t>
      </w:r>
    </w:p>
    <w:p w14:paraId="00C89CB8" w14:textId="77777777" w:rsidR="009166E9" w:rsidRPr="00E9603C" w:rsidRDefault="009166E9">
      <w:pPr>
        <w:pStyle w:val="Heading3"/>
        <w:rPr>
          <w:lang w:eastAsia="zh-CN"/>
        </w:rPr>
      </w:pPr>
      <w:bookmarkStart w:id="10838" w:name="_Toc31716"/>
      <w:bookmarkStart w:id="10839" w:name="_Toc50021904"/>
      <w:bookmarkStart w:id="10840" w:name="_Toc50022608"/>
      <w:bookmarkStart w:id="10841" w:name="_Toc50023257"/>
      <w:bookmarkStart w:id="10842" w:name="_Toc54770239"/>
      <w:bookmarkStart w:id="10843" w:name="_Toc54779591"/>
      <w:bookmarkStart w:id="10844" w:name="_Toc54786551"/>
      <w:bookmarkStart w:id="10845" w:name="_Toc50023842"/>
      <w:bookmarkStart w:id="10846" w:name="_Toc50309910"/>
      <w:bookmarkStart w:id="10847" w:name="_Toc57201413"/>
      <w:bookmarkStart w:id="10848" w:name="_Toc50579642"/>
      <w:bookmarkStart w:id="10849" w:name="_Toc50021335"/>
      <w:bookmarkStart w:id="10850" w:name="_Toc6610"/>
      <w:bookmarkStart w:id="10851" w:name="_Toc1324"/>
      <w:bookmarkStart w:id="10852" w:name="_Toc44004524"/>
      <w:bookmarkStart w:id="10853" w:name="_Toc9223"/>
      <w:bookmarkStart w:id="10854" w:name="_Toc2093"/>
      <w:bookmarkStart w:id="10855" w:name="_Toc18861"/>
      <w:bookmarkStart w:id="10856" w:name="_Toc26285"/>
      <w:bookmarkStart w:id="10857" w:name="_Toc42770211"/>
      <w:bookmarkStart w:id="10858" w:name="_Toc42779267"/>
      <w:bookmarkStart w:id="10859" w:name="_Toc43393352"/>
      <w:bookmarkStart w:id="10860" w:name="_Toc18735"/>
      <w:bookmarkStart w:id="10861" w:name="_Toc57641451"/>
      <w:bookmarkStart w:id="10862" w:name="_Toc59101804"/>
      <w:bookmarkEnd w:id="10837"/>
      <w:r w:rsidRPr="00E9603C">
        <w:rPr>
          <w:lang w:eastAsia="zh-CN"/>
        </w:rPr>
        <w:t>6.49.3</w:t>
      </w:r>
      <w:r w:rsidRPr="00E9603C">
        <w:rPr>
          <w:lang w:eastAsia="zh-CN"/>
        </w:rPr>
        <w:tab/>
        <w:t>Alternative 2 - Leveraging observed service experience analytics</w:t>
      </w:r>
      <w:bookmarkEnd w:id="10839"/>
      <w:bookmarkEnd w:id="10840"/>
      <w:bookmarkEnd w:id="10841"/>
      <w:bookmarkEnd w:id="10842"/>
      <w:bookmarkEnd w:id="10843"/>
      <w:bookmarkEnd w:id="10844"/>
      <w:bookmarkEnd w:id="10845"/>
      <w:bookmarkEnd w:id="10846"/>
      <w:bookmarkEnd w:id="10847"/>
      <w:bookmarkEnd w:id="10848"/>
      <w:bookmarkEnd w:id="10849"/>
      <w:bookmarkEnd w:id="10861"/>
      <w:bookmarkEnd w:id="10862"/>
    </w:p>
    <w:p w14:paraId="2B30F445" w14:textId="77777777" w:rsidR="009166E9" w:rsidRPr="00E9603C" w:rsidRDefault="009166E9">
      <w:pPr>
        <w:pStyle w:val="Heading4"/>
        <w:rPr>
          <w:lang w:eastAsia="zh-CN"/>
        </w:rPr>
      </w:pPr>
      <w:bookmarkStart w:id="10863" w:name="_Toc50021905"/>
      <w:bookmarkStart w:id="10864" w:name="_Toc50309911"/>
      <w:bookmarkStart w:id="10865" w:name="_Toc50021336"/>
      <w:bookmarkStart w:id="10866" w:name="_Toc50023843"/>
      <w:bookmarkStart w:id="10867" w:name="_Toc50579643"/>
      <w:bookmarkStart w:id="10868" w:name="_Toc50023258"/>
      <w:bookmarkStart w:id="10869" w:name="_Toc50022609"/>
      <w:bookmarkStart w:id="10870" w:name="_Toc54770240"/>
      <w:bookmarkStart w:id="10871" w:name="_Toc54779592"/>
      <w:bookmarkStart w:id="10872" w:name="_Toc54786552"/>
      <w:bookmarkStart w:id="10873" w:name="_Toc57201414"/>
      <w:bookmarkStart w:id="10874" w:name="_Toc57641452"/>
      <w:bookmarkStart w:id="10875" w:name="_Toc59101805"/>
      <w:r w:rsidRPr="00E9603C">
        <w:rPr>
          <w:lang w:eastAsia="zh-CN"/>
        </w:rPr>
        <w:t>6.49.3.1</w:t>
      </w:r>
      <w:r w:rsidRPr="00E9603C">
        <w:rPr>
          <w:lang w:eastAsia="zh-CN"/>
        </w:rPr>
        <w:tab/>
        <w:t>Description of solution</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p>
    <w:p w14:paraId="1017C21A" w14:textId="77777777" w:rsidR="009166E9" w:rsidRPr="00E9603C" w:rsidRDefault="009166E9">
      <w:r w:rsidRPr="00E9603C">
        <w:t xml:space="preserve">The NWDAF is triggered to derive observed service experience analytics from a consumer NF. The Observed Service experience is targeted to a specific DNAI and Application. The NWDAF collects measured MOS experience data from each edge application server instance (AF instance) as currently described in </w:t>
      </w:r>
      <w:r w:rsidR="00E9603C" w:rsidRPr="00E9603C">
        <w:t>TS</w:t>
      </w:r>
      <w:r w:rsidR="00E9603C">
        <w:t> </w:t>
      </w:r>
      <w:r w:rsidR="00E9603C" w:rsidRPr="00E9603C">
        <w:t>23.288</w:t>
      </w:r>
      <w:r w:rsidR="00E9603C">
        <w:t> </w:t>
      </w:r>
      <w:r w:rsidR="00E9603C" w:rsidRPr="00E9603C">
        <w:t>[</w:t>
      </w:r>
      <w:r w:rsidRPr="00E9603C">
        <w:t xml:space="preserve">5] and </w:t>
      </w:r>
      <w:r w:rsidR="00E9603C" w:rsidRPr="00E9603C">
        <w:t>TS</w:t>
      </w:r>
      <w:r w:rsidR="00E9603C">
        <w:t> </w:t>
      </w:r>
      <w:r w:rsidR="00E9603C" w:rsidRPr="00E9603C">
        <w:t>29.517</w:t>
      </w:r>
      <w:r w:rsidR="00E9603C">
        <w:t> </w:t>
      </w:r>
      <w:r w:rsidR="00E9603C" w:rsidRPr="00E9603C">
        <w:t>[</w:t>
      </w:r>
      <w:r w:rsidRPr="00E9603C">
        <w:t>29] to derive analytics. The AF additionally includes in the measured MOS performance data the address of the Application Server Instance that the UE had a communication session when the MOS measurement was made.</w:t>
      </w:r>
    </w:p>
    <w:p w14:paraId="7A7E25EA" w14:textId="77777777" w:rsidR="009166E9" w:rsidRPr="00E9603C" w:rsidRDefault="009166E9">
      <w:pPr>
        <w:pStyle w:val="Heading4"/>
        <w:rPr>
          <w:lang w:eastAsia="zh-CN"/>
        </w:rPr>
      </w:pPr>
      <w:bookmarkStart w:id="10876" w:name="_Toc57201415"/>
      <w:bookmarkStart w:id="10877" w:name="_Toc50023259"/>
      <w:bookmarkStart w:id="10878" w:name="_Toc50579644"/>
      <w:bookmarkStart w:id="10879" w:name="_Toc50022610"/>
      <w:bookmarkStart w:id="10880" w:name="_Toc50021906"/>
      <w:bookmarkStart w:id="10881" w:name="_Toc50021337"/>
      <w:bookmarkStart w:id="10882" w:name="_Toc54779593"/>
      <w:bookmarkStart w:id="10883" w:name="_Toc54786553"/>
      <w:bookmarkStart w:id="10884" w:name="_Toc54770241"/>
      <w:bookmarkStart w:id="10885" w:name="_Toc50309912"/>
      <w:bookmarkStart w:id="10886" w:name="_Toc50023844"/>
      <w:bookmarkStart w:id="10887" w:name="_Toc57641453"/>
      <w:bookmarkStart w:id="10888" w:name="_Toc59101806"/>
      <w:r w:rsidRPr="00E9603C">
        <w:rPr>
          <w:lang w:eastAsia="zh-CN"/>
        </w:rPr>
        <w:t>6.49.3.2</w:t>
      </w:r>
      <w:r w:rsidRPr="00E9603C">
        <w:rPr>
          <w:lang w:eastAsia="zh-CN"/>
        </w:rPr>
        <w:tab/>
        <w:t>Input Data</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5481689F" w14:textId="77777777" w:rsidR="009166E9" w:rsidRPr="00E9603C" w:rsidRDefault="009166E9">
      <w:pPr>
        <w:rPr>
          <w:lang w:eastAsia="zh-CN"/>
        </w:rPr>
      </w:pPr>
      <w:r w:rsidRPr="00E9603C">
        <w:rPr>
          <w:lang w:eastAsia="zh-CN"/>
        </w:rPr>
        <w:t xml:space="preserve">The NWDAF interfaces with an AF in an EDN to collect MOS measurement data. The AF reports the measurement data as currently described in Table 6.4.2-1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additionally including an identifier of the Application Server Instance that the UE had a communication session when the measurement was made.</w:t>
      </w:r>
    </w:p>
    <w:p w14:paraId="03977F7F" w14:textId="77777777" w:rsidR="009166E9" w:rsidRPr="00E9603C" w:rsidRDefault="009166E9">
      <w:pPr>
        <w:pStyle w:val="TH"/>
      </w:pPr>
      <w:r w:rsidRPr="00E9603C">
        <w:t xml:space="preserve">Table </w:t>
      </w:r>
      <w:r w:rsidRPr="00E9603C">
        <w:rPr>
          <w:lang w:eastAsia="zh-CN"/>
        </w:rPr>
        <w:t>6.49.3.2-1</w:t>
      </w:r>
      <w:r w:rsidRPr="00E9603C">
        <w:t>: Application Server Performance Data from EDN network</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9166E9" w:rsidRPr="00E9603C" w14:paraId="5A7B5421" w14:textId="77777777">
        <w:trPr>
          <w:cantSplit/>
          <w:jc w:val="center"/>
        </w:trPr>
        <w:tc>
          <w:tcPr>
            <w:tcW w:w="2584" w:type="dxa"/>
          </w:tcPr>
          <w:p w14:paraId="6602D58B" w14:textId="77777777" w:rsidR="009166E9" w:rsidRPr="00E9603C" w:rsidRDefault="009166E9">
            <w:pPr>
              <w:pStyle w:val="TAH"/>
            </w:pPr>
            <w:r w:rsidRPr="00E9603C">
              <w:t>Information</w:t>
            </w:r>
          </w:p>
        </w:tc>
        <w:tc>
          <w:tcPr>
            <w:tcW w:w="1701" w:type="dxa"/>
          </w:tcPr>
          <w:p w14:paraId="15C72E5C" w14:textId="77777777" w:rsidR="009166E9" w:rsidRPr="00E9603C" w:rsidRDefault="009166E9">
            <w:pPr>
              <w:pStyle w:val="TAH"/>
            </w:pPr>
            <w:r w:rsidRPr="00E9603C">
              <w:t>Source</w:t>
            </w:r>
          </w:p>
        </w:tc>
        <w:tc>
          <w:tcPr>
            <w:tcW w:w="5420" w:type="dxa"/>
          </w:tcPr>
          <w:p w14:paraId="154A3260" w14:textId="77777777" w:rsidR="009166E9" w:rsidRPr="00E9603C" w:rsidRDefault="009166E9">
            <w:pPr>
              <w:pStyle w:val="TAH"/>
            </w:pPr>
            <w:r w:rsidRPr="00E9603C">
              <w:t>Description</w:t>
            </w:r>
          </w:p>
        </w:tc>
      </w:tr>
      <w:tr w:rsidR="009166E9" w:rsidRPr="00E9603C" w14:paraId="13F62798" w14:textId="77777777">
        <w:trPr>
          <w:cantSplit/>
          <w:jc w:val="center"/>
        </w:trPr>
        <w:tc>
          <w:tcPr>
            <w:tcW w:w="2584" w:type="dxa"/>
          </w:tcPr>
          <w:p w14:paraId="48576C3A" w14:textId="77777777" w:rsidR="009166E9" w:rsidRPr="00E9603C" w:rsidRDefault="009166E9">
            <w:pPr>
              <w:pStyle w:val="TAL"/>
            </w:pPr>
            <w:r w:rsidRPr="00E9603C">
              <w:t>Application ID</w:t>
            </w:r>
          </w:p>
        </w:tc>
        <w:tc>
          <w:tcPr>
            <w:tcW w:w="1701" w:type="dxa"/>
          </w:tcPr>
          <w:p w14:paraId="5CDFB8AC" w14:textId="77777777" w:rsidR="009166E9" w:rsidRPr="00E9603C" w:rsidRDefault="009166E9">
            <w:pPr>
              <w:pStyle w:val="TAC"/>
            </w:pPr>
            <w:r w:rsidRPr="00E9603C">
              <w:t>AF</w:t>
            </w:r>
          </w:p>
        </w:tc>
        <w:tc>
          <w:tcPr>
            <w:tcW w:w="5420" w:type="dxa"/>
          </w:tcPr>
          <w:p w14:paraId="0DBC82E4" w14:textId="77777777" w:rsidR="009166E9" w:rsidRPr="00E9603C" w:rsidRDefault="009166E9">
            <w:pPr>
              <w:pStyle w:val="TAL"/>
            </w:pPr>
            <w:r w:rsidRPr="00E9603C">
              <w:t>To identify the service and support analytics per type of service (the desired level of service)</w:t>
            </w:r>
          </w:p>
        </w:tc>
      </w:tr>
      <w:tr w:rsidR="009166E9" w:rsidRPr="00E9603C" w14:paraId="38F127A7" w14:textId="77777777">
        <w:trPr>
          <w:cantSplit/>
          <w:jc w:val="center"/>
        </w:trPr>
        <w:tc>
          <w:tcPr>
            <w:tcW w:w="2584" w:type="dxa"/>
          </w:tcPr>
          <w:p w14:paraId="65599FA0" w14:textId="77777777" w:rsidR="009166E9" w:rsidRPr="00E9603C" w:rsidRDefault="009166E9">
            <w:pPr>
              <w:pStyle w:val="TAL"/>
            </w:pPr>
            <w:r w:rsidRPr="00E9603C">
              <w:t>IP filter information</w:t>
            </w:r>
          </w:p>
        </w:tc>
        <w:tc>
          <w:tcPr>
            <w:tcW w:w="1701" w:type="dxa"/>
          </w:tcPr>
          <w:p w14:paraId="3A4D99D0" w14:textId="77777777" w:rsidR="009166E9" w:rsidRPr="00E9603C" w:rsidRDefault="009166E9">
            <w:pPr>
              <w:pStyle w:val="TAC"/>
            </w:pPr>
            <w:r w:rsidRPr="00E9603C">
              <w:t>AF</w:t>
            </w:r>
          </w:p>
        </w:tc>
        <w:tc>
          <w:tcPr>
            <w:tcW w:w="5420" w:type="dxa"/>
          </w:tcPr>
          <w:p w14:paraId="4E128E7D" w14:textId="77777777" w:rsidR="009166E9" w:rsidRPr="00E9603C" w:rsidRDefault="009166E9">
            <w:pPr>
              <w:pStyle w:val="TAL"/>
            </w:pPr>
            <w:r w:rsidRPr="00E9603C">
              <w:t>Identify a service flow of the UE for the application</w:t>
            </w:r>
          </w:p>
        </w:tc>
      </w:tr>
      <w:tr w:rsidR="009166E9" w:rsidRPr="00E9603C" w14:paraId="6F76FC3C" w14:textId="77777777">
        <w:trPr>
          <w:cantSplit/>
          <w:jc w:val="center"/>
        </w:trPr>
        <w:tc>
          <w:tcPr>
            <w:tcW w:w="2584" w:type="dxa"/>
          </w:tcPr>
          <w:p w14:paraId="168B0E22" w14:textId="77777777" w:rsidR="009166E9" w:rsidRPr="00E9603C" w:rsidRDefault="009166E9">
            <w:pPr>
              <w:pStyle w:val="TAL"/>
            </w:pPr>
            <w:r w:rsidRPr="00E9603C">
              <w:t>Location of Application</w:t>
            </w:r>
          </w:p>
        </w:tc>
        <w:tc>
          <w:tcPr>
            <w:tcW w:w="1701" w:type="dxa"/>
          </w:tcPr>
          <w:p w14:paraId="6FA9E75F" w14:textId="77777777" w:rsidR="009166E9" w:rsidRPr="00E9603C" w:rsidRDefault="009166E9">
            <w:pPr>
              <w:pStyle w:val="TAC"/>
            </w:pPr>
            <w:r w:rsidRPr="00E9603C">
              <w:t>AF</w:t>
            </w:r>
          </w:p>
        </w:tc>
        <w:tc>
          <w:tcPr>
            <w:tcW w:w="5420" w:type="dxa"/>
          </w:tcPr>
          <w:p w14:paraId="641E0A1E" w14:textId="77777777" w:rsidR="009166E9" w:rsidRPr="00E9603C" w:rsidRDefault="009166E9">
            <w:pPr>
              <w:pStyle w:val="TAL"/>
            </w:pPr>
            <w:r w:rsidRPr="00E9603C">
              <w:t>Location of Application represented by a list of DNAI(s)</w:t>
            </w:r>
          </w:p>
        </w:tc>
      </w:tr>
      <w:tr w:rsidR="009166E9" w:rsidRPr="00E9603C" w14:paraId="06B0BC84" w14:textId="77777777">
        <w:trPr>
          <w:cantSplit/>
          <w:jc w:val="center"/>
        </w:trPr>
        <w:tc>
          <w:tcPr>
            <w:tcW w:w="2584" w:type="dxa"/>
          </w:tcPr>
          <w:p w14:paraId="42B773BF" w14:textId="77777777" w:rsidR="009166E9" w:rsidRPr="00E9603C" w:rsidRDefault="009166E9">
            <w:pPr>
              <w:pStyle w:val="TAL"/>
            </w:pPr>
            <w:r w:rsidRPr="00E9603C">
              <w:t>Application Server Instance ID</w:t>
            </w:r>
          </w:p>
        </w:tc>
        <w:tc>
          <w:tcPr>
            <w:tcW w:w="1701" w:type="dxa"/>
          </w:tcPr>
          <w:p w14:paraId="12E03A3C" w14:textId="77777777" w:rsidR="009166E9" w:rsidRPr="00E9603C" w:rsidRDefault="009166E9">
            <w:pPr>
              <w:pStyle w:val="TAC"/>
            </w:pPr>
            <w:r w:rsidRPr="00E9603C">
              <w:t>AF</w:t>
            </w:r>
          </w:p>
        </w:tc>
        <w:tc>
          <w:tcPr>
            <w:tcW w:w="5420" w:type="dxa"/>
          </w:tcPr>
          <w:p w14:paraId="3F26CD17" w14:textId="77777777" w:rsidR="009166E9" w:rsidRPr="00E9603C" w:rsidRDefault="009166E9">
            <w:pPr>
              <w:pStyle w:val="TAL"/>
            </w:pPr>
            <w:r w:rsidRPr="00E9603C">
              <w:t>The IP address of the Application Server that the UE had a communication session when the measurement was made</w:t>
            </w:r>
          </w:p>
          <w:p w14:paraId="4E96B529" w14:textId="77777777" w:rsidR="009166E9" w:rsidRPr="00E9603C" w:rsidRDefault="009166E9">
            <w:pPr>
              <w:pStyle w:val="TAL"/>
            </w:pPr>
          </w:p>
        </w:tc>
      </w:tr>
      <w:tr w:rsidR="009166E9" w:rsidRPr="00E9603C" w14:paraId="0C414E52" w14:textId="77777777">
        <w:trPr>
          <w:cantSplit/>
          <w:jc w:val="center"/>
        </w:trPr>
        <w:tc>
          <w:tcPr>
            <w:tcW w:w="2584" w:type="dxa"/>
          </w:tcPr>
          <w:p w14:paraId="453CC688" w14:textId="77777777" w:rsidR="009166E9" w:rsidRPr="00E9603C" w:rsidRDefault="009166E9">
            <w:pPr>
              <w:pStyle w:val="TAL"/>
            </w:pPr>
            <w:r w:rsidRPr="00E9603C">
              <w:t>Service Experience</w:t>
            </w:r>
          </w:p>
        </w:tc>
        <w:tc>
          <w:tcPr>
            <w:tcW w:w="1701" w:type="dxa"/>
          </w:tcPr>
          <w:p w14:paraId="47991A2F" w14:textId="77777777" w:rsidR="009166E9" w:rsidRPr="00E9603C" w:rsidRDefault="009166E9">
            <w:pPr>
              <w:pStyle w:val="TAC"/>
            </w:pPr>
            <w:r w:rsidRPr="00E9603C">
              <w:t>AF</w:t>
            </w:r>
          </w:p>
        </w:tc>
        <w:tc>
          <w:tcPr>
            <w:tcW w:w="5420" w:type="dxa"/>
          </w:tcPr>
          <w:p w14:paraId="578E618D" w14:textId="77777777" w:rsidR="009166E9" w:rsidRPr="00E9603C" w:rsidRDefault="009166E9">
            <w:pPr>
              <w:pStyle w:val="TAL"/>
            </w:pPr>
            <w:r w:rsidRPr="00E9603C">
              <w:t>Measured MOS performance data</w:t>
            </w:r>
          </w:p>
        </w:tc>
      </w:tr>
      <w:tr w:rsidR="009166E9" w:rsidRPr="00E9603C" w14:paraId="19BB605B" w14:textId="77777777">
        <w:trPr>
          <w:cantSplit/>
          <w:jc w:val="center"/>
        </w:trPr>
        <w:tc>
          <w:tcPr>
            <w:tcW w:w="2584" w:type="dxa"/>
          </w:tcPr>
          <w:p w14:paraId="40664913" w14:textId="77777777" w:rsidR="009166E9" w:rsidRPr="00E9603C" w:rsidRDefault="009166E9">
            <w:pPr>
              <w:pStyle w:val="TAL"/>
            </w:pPr>
            <w:r w:rsidRPr="00E9603C">
              <w:t>Timestamp</w:t>
            </w:r>
          </w:p>
        </w:tc>
        <w:tc>
          <w:tcPr>
            <w:tcW w:w="1701" w:type="dxa"/>
          </w:tcPr>
          <w:p w14:paraId="2F0E3AF7" w14:textId="77777777" w:rsidR="009166E9" w:rsidRPr="00E9603C" w:rsidRDefault="009166E9">
            <w:pPr>
              <w:pStyle w:val="TAC"/>
            </w:pPr>
            <w:r w:rsidRPr="00E9603C">
              <w:t>AF</w:t>
            </w:r>
          </w:p>
        </w:tc>
        <w:tc>
          <w:tcPr>
            <w:tcW w:w="5420" w:type="dxa"/>
          </w:tcPr>
          <w:p w14:paraId="4FF8E022" w14:textId="77777777" w:rsidR="009166E9" w:rsidRPr="00E9603C" w:rsidRDefault="009166E9">
            <w:pPr>
              <w:pStyle w:val="TAL"/>
            </w:pPr>
            <w:r w:rsidRPr="00E9603C">
              <w:t>A time stamp associated to the Service Experience provided by the AF</w:t>
            </w:r>
          </w:p>
        </w:tc>
      </w:tr>
    </w:tbl>
    <w:p w14:paraId="446C3B08" w14:textId="77777777" w:rsidR="009166E9" w:rsidRPr="00E9603C" w:rsidRDefault="009166E9">
      <w:pPr>
        <w:rPr>
          <w:lang w:eastAsia="zh-CN"/>
        </w:rPr>
      </w:pPr>
    </w:p>
    <w:p w14:paraId="07216FB0" w14:textId="77777777" w:rsidR="009166E9" w:rsidRPr="00E9603C" w:rsidRDefault="009166E9">
      <w:pPr>
        <w:pStyle w:val="Heading4"/>
        <w:rPr>
          <w:lang w:eastAsia="zh-CN"/>
        </w:rPr>
      </w:pPr>
      <w:bookmarkStart w:id="10889" w:name="_Toc54779594"/>
      <w:bookmarkStart w:id="10890" w:name="_Toc50023845"/>
      <w:bookmarkStart w:id="10891" w:name="_Toc54786554"/>
      <w:bookmarkStart w:id="10892" w:name="_Toc50309913"/>
      <w:bookmarkStart w:id="10893" w:name="_Toc50579645"/>
      <w:bookmarkStart w:id="10894" w:name="_Toc50023260"/>
      <w:bookmarkStart w:id="10895" w:name="_Toc50022611"/>
      <w:bookmarkStart w:id="10896" w:name="_Toc50021338"/>
      <w:bookmarkStart w:id="10897" w:name="_Toc50021907"/>
      <w:bookmarkStart w:id="10898" w:name="_Toc54770242"/>
      <w:bookmarkStart w:id="10899" w:name="_Toc57201416"/>
      <w:bookmarkStart w:id="10900" w:name="_Toc57641454"/>
      <w:bookmarkStart w:id="10901" w:name="_Toc59101807"/>
      <w:r w:rsidRPr="00E9603C">
        <w:rPr>
          <w:lang w:eastAsia="zh-CN"/>
        </w:rPr>
        <w:t>6.49.3.3</w:t>
      </w:r>
      <w:r w:rsidRPr="00E9603C">
        <w:rPr>
          <w:lang w:eastAsia="zh-CN"/>
        </w:rPr>
        <w:tab/>
        <w:t>Output Analytics</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p>
    <w:p w14:paraId="28C654E2" w14:textId="77777777" w:rsidR="009166E9" w:rsidRPr="00E9603C" w:rsidRDefault="009166E9">
      <w:pPr>
        <w:rPr>
          <w:lang w:eastAsia="zh-CN"/>
        </w:rPr>
      </w:pPr>
      <w:r w:rsidRPr="00E9603C">
        <w:rPr>
          <w:lang w:eastAsia="zh-CN"/>
        </w:rPr>
        <w:t xml:space="preserve">The Application Service Experience output analytics contained within the Observed Service Experience statistics and predictions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include additionally the Application Server Instance address that the UE had a communication session with when the MOS measurement was made.</w:t>
      </w:r>
    </w:p>
    <w:p w14:paraId="5BB32071" w14:textId="77777777" w:rsidR="009166E9" w:rsidRPr="00E9603C" w:rsidRDefault="009166E9">
      <w:pPr>
        <w:rPr>
          <w:lang w:eastAsia="zh-CN"/>
        </w:rPr>
      </w:pPr>
      <w:r w:rsidRPr="00E9603C">
        <w:rPr>
          <w:lang w:eastAsia="zh-CN"/>
        </w:rPr>
        <w:t>Tables 6.49.3.3-1 and 6.49.3.3-2 provides information on the contents of the Application Service Experience statistics and predictions contained within Observed Service Experience analytics.</w:t>
      </w:r>
    </w:p>
    <w:p w14:paraId="01F06DB0" w14:textId="77777777" w:rsidR="009166E9" w:rsidRPr="00E9603C" w:rsidRDefault="009166E9">
      <w:pPr>
        <w:pStyle w:val="TH"/>
        <w:rPr>
          <w:lang w:eastAsia="zh-CN"/>
        </w:rPr>
      </w:pPr>
      <w:r w:rsidRPr="00E9603C">
        <w:rPr>
          <w:lang w:eastAsia="zh-CN"/>
        </w:rPr>
        <w:t>Table 6.49.3.3-1: Observed Service Experience Statistics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7136"/>
      </w:tblGrid>
      <w:tr w:rsidR="009166E9" w:rsidRPr="00E9603C" w14:paraId="28D18C09" w14:textId="77777777">
        <w:trPr>
          <w:cantSplit/>
        </w:trPr>
        <w:tc>
          <w:tcPr>
            <w:tcW w:w="2492" w:type="dxa"/>
          </w:tcPr>
          <w:p w14:paraId="7FACBC38" w14:textId="77777777" w:rsidR="009166E9" w:rsidRPr="00E9603C" w:rsidRDefault="009166E9">
            <w:pPr>
              <w:pStyle w:val="TAH"/>
              <w:rPr>
                <w:lang w:eastAsia="zh-CN"/>
              </w:rPr>
            </w:pPr>
            <w:r w:rsidRPr="00E9603C">
              <w:rPr>
                <w:lang w:eastAsia="zh-CN"/>
              </w:rPr>
              <w:t>Information</w:t>
            </w:r>
          </w:p>
        </w:tc>
        <w:tc>
          <w:tcPr>
            <w:tcW w:w="7136" w:type="dxa"/>
          </w:tcPr>
          <w:p w14:paraId="20BDB4E5" w14:textId="77777777" w:rsidR="009166E9" w:rsidRPr="00E9603C" w:rsidRDefault="009166E9">
            <w:pPr>
              <w:pStyle w:val="TAH"/>
              <w:rPr>
                <w:lang w:eastAsia="zh-CN"/>
              </w:rPr>
            </w:pPr>
            <w:r w:rsidRPr="00E9603C">
              <w:rPr>
                <w:lang w:eastAsia="zh-CN"/>
              </w:rPr>
              <w:t>Description</w:t>
            </w:r>
          </w:p>
        </w:tc>
      </w:tr>
      <w:tr w:rsidR="009166E9" w:rsidRPr="00E9603C" w14:paraId="19AEBEA6" w14:textId="77777777">
        <w:trPr>
          <w:cantSplit/>
        </w:trPr>
        <w:tc>
          <w:tcPr>
            <w:tcW w:w="2492" w:type="dxa"/>
            <w:vAlign w:val="center"/>
          </w:tcPr>
          <w:p w14:paraId="09F5FCC1" w14:textId="77777777" w:rsidR="009166E9" w:rsidRPr="00E9603C" w:rsidRDefault="009166E9">
            <w:pPr>
              <w:pStyle w:val="TAL"/>
            </w:pPr>
            <w:r w:rsidRPr="00E9603C">
              <w:t xml:space="preserve">&gt;Application Service Experience (1…n) </w:t>
            </w:r>
          </w:p>
        </w:tc>
        <w:tc>
          <w:tcPr>
            <w:tcW w:w="7136" w:type="dxa"/>
            <w:vAlign w:val="center"/>
          </w:tcPr>
          <w:p w14:paraId="3CEE3687" w14:textId="77777777" w:rsidR="009166E9" w:rsidRPr="00E9603C" w:rsidRDefault="009166E9">
            <w:pPr>
              <w:pStyle w:val="TAL"/>
            </w:pPr>
            <w:r w:rsidRPr="00E9603C">
              <w:t>List of observed service experience information for each Application.</w:t>
            </w:r>
          </w:p>
        </w:tc>
      </w:tr>
      <w:tr w:rsidR="009166E9" w:rsidRPr="00E9603C" w14:paraId="606A79D9" w14:textId="77777777">
        <w:trPr>
          <w:cantSplit/>
        </w:trPr>
        <w:tc>
          <w:tcPr>
            <w:tcW w:w="2492" w:type="dxa"/>
            <w:vAlign w:val="center"/>
          </w:tcPr>
          <w:p w14:paraId="5FD4A578" w14:textId="77777777" w:rsidR="009166E9" w:rsidRPr="00E9603C" w:rsidRDefault="009166E9">
            <w:pPr>
              <w:pStyle w:val="TAL"/>
            </w:pPr>
            <w:r w:rsidRPr="00E9603C">
              <w:t>&gt;&gt; Application ID</w:t>
            </w:r>
          </w:p>
        </w:tc>
        <w:tc>
          <w:tcPr>
            <w:tcW w:w="7136" w:type="dxa"/>
            <w:vAlign w:val="center"/>
          </w:tcPr>
          <w:p w14:paraId="7BDCCB26" w14:textId="77777777" w:rsidR="009166E9" w:rsidRPr="00E9603C" w:rsidRDefault="009166E9">
            <w:pPr>
              <w:pStyle w:val="TAL"/>
            </w:pPr>
            <w:r w:rsidRPr="00E9603C">
              <w:t>Identification of the application.</w:t>
            </w:r>
          </w:p>
        </w:tc>
      </w:tr>
      <w:tr w:rsidR="009166E9" w:rsidRPr="00E9603C" w14:paraId="10A46276" w14:textId="77777777">
        <w:trPr>
          <w:cantSplit/>
        </w:trPr>
        <w:tc>
          <w:tcPr>
            <w:tcW w:w="2492" w:type="dxa"/>
            <w:vAlign w:val="center"/>
          </w:tcPr>
          <w:p w14:paraId="6FD15C36" w14:textId="77777777" w:rsidR="009166E9" w:rsidRPr="00E9603C" w:rsidRDefault="009166E9">
            <w:pPr>
              <w:pStyle w:val="TAL"/>
            </w:pPr>
            <w:r w:rsidRPr="00E9603C">
              <w:t>&gt;&gt; Application Server Instance Address</w:t>
            </w:r>
          </w:p>
        </w:tc>
        <w:tc>
          <w:tcPr>
            <w:tcW w:w="7136" w:type="dxa"/>
            <w:vAlign w:val="center"/>
          </w:tcPr>
          <w:p w14:paraId="4DCB706A" w14:textId="77777777" w:rsidR="009166E9" w:rsidRPr="00E9603C" w:rsidRDefault="009166E9">
            <w:pPr>
              <w:pStyle w:val="TAL"/>
            </w:pPr>
            <w:r w:rsidRPr="00E9603C">
              <w:t>Identifies the Application Server Instance (IP address of the Application Server).</w:t>
            </w:r>
          </w:p>
        </w:tc>
      </w:tr>
      <w:tr w:rsidR="009166E9" w:rsidRPr="00E9603C" w14:paraId="640A8692" w14:textId="77777777">
        <w:trPr>
          <w:cantSplit/>
        </w:trPr>
        <w:tc>
          <w:tcPr>
            <w:tcW w:w="2492" w:type="dxa"/>
            <w:vAlign w:val="center"/>
          </w:tcPr>
          <w:p w14:paraId="0D61F514" w14:textId="77777777" w:rsidR="009166E9" w:rsidRPr="00E9603C" w:rsidRDefault="009166E9">
            <w:pPr>
              <w:pStyle w:val="TAL"/>
            </w:pPr>
            <w:r w:rsidRPr="00E9603C">
              <w:t>&gt;&gt;Location of Application</w:t>
            </w:r>
          </w:p>
        </w:tc>
        <w:tc>
          <w:tcPr>
            <w:tcW w:w="7136" w:type="dxa"/>
            <w:vAlign w:val="center"/>
          </w:tcPr>
          <w:p w14:paraId="0203BA30" w14:textId="77777777" w:rsidR="009166E9" w:rsidRPr="00E9603C" w:rsidRDefault="009166E9">
            <w:pPr>
              <w:pStyle w:val="TAL"/>
            </w:pPr>
            <w:r w:rsidRPr="00E9603C">
              <w:t xml:space="preserve">Identifies the DNAI path of the UE when communicating with the Application Server </w:t>
            </w:r>
          </w:p>
        </w:tc>
      </w:tr>
      <w:tr w:rsidR="009166E9" w:rsidRPr="00E9603C" w14:paraId="26E650DA" w14:textId="77777777">
        <w:trPr>
          <w:cantSplit/>
        </w:trPr>
        <w:tc>
          <w:tcPr>
            <w:tcW w:w="2492" w:type="dxa"/>
            <w:vAlign w:val="center"/>
          </w:tcPr>
          <w:p w14:paraId="02D985A8" w14:textId="77777777" w:rsidR="009166E9" w:rsidRPr="00E9603C" w:rsidRDefault="009166E9">
            <w:pPr>
              <w:pStyle w:val="TAL"/>
            </w:pPr>
            <w:r w:rsidRPr="00E9603C">
              <w:t>&gt;&gt;Service Experience</w:t>
            </w:r>
          </w:p>
        </w:tc>
        <w:tc>
          <w:tcPr>
            <w:tcW w:w="7136" w:type="dxa"/>
            <w:vAlign w:val="center"/>
          </w:tcPr>
          <w:p w14:paraId="6DE936C0" w14:textId="77777777" w:rsidR="009166E9" w:rsidRPr="00E9603C" w:rsidRDefault="009166E9">
            <w:pPr>
              <w:pStyle w:val="TAL"/>
            </w:pPr>
            <w:r w:rsidRPr="00E9603C">
              <w:t>Service Experience over the Analytics target period (average, variance).</w:t>
            </w:r>
          </w:p>
        </w:tc>
      </w:tr>
    </w:tbl>
    <w:p w14:paraId="6CB8715E" w14:textId="77777777" w:rsidR="009166E9" w:rsidRPr="00E9603C" w:rsidRDefault="009166E9"/>
    <w:p w14:paraId="7AE2097F" w14:textId="77777777" w:rsidR="009166E9" w:rsidRPr="00E9603C" w:rsidRDefault="009166E9">
      <w:pPr>
        <w:pStyle w:val="TH"/>
        <w:rPr>
          <w:lang w:eastAsia="zh-CN"/>
        </w:rPr>
      </w:pPr>
      <w:r w:rsidRPr="00E9603C">
        <w:rPr>
          <w:lang w:eastAsia="zh-CN"/>
        </w:rPr>
        <w:t>Table 6.49.3.3-2: Observed Service Experience Predictions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7136"/>
      </w:tblGrid>
      <w:tr w:rsidR="009166E9" w:rsidRPr="00E9603C" w14:paraId="2E1BDA0F" w14:textId="77777777">
        <w:trPr>
          <w:cantSplit/>
        </w:trPr>
        <w:tc>
          <w:tcPr>
            <w:tcW w:w="2492" w:type="dxa"/>
          </w:tcPr>
          <w:p w14:paraId="4C935222" w14:textId="77777777" w:rsidR="009166E9" w:rsidRPr="00E9603C" w:rsidRDefault="009166E9">
            <w:pPr>
              <w:pStyle w:val="TAH"/>
              <w:rPr>
                <w:lang w:eastAsia="zh-CN"/>
              </w:rPr>
            </w:pPr>
            <w:r w:rsidRPr="00E9603C">
              <w:rPr>
                <w:lang w:eastAsia="zh-CN"/>
              </w:rPr>
              <w:t>Information</w:t>
            </w:r>
          </w:p>
        </w:tc>
        <w:tc>
          <w:tcPr>
            <w:tcW w:w="7136" w:type="dxa"/>
          </w:tcPr>
          <w:p w14:paraId="4AC2CC13" w14:textId="77777777" w:rsidR="009166E9" w:rsidRPr="00E9603C" w:rsidRDefault="009166E9">
            <w:pPr>
              <w:pStyle w:val="TAH"/>
              <w:rPr>
                <w:lang w:eastAsia="zh-CN"/>
              </w:rPr>
            </w:pPr>
            <w:r w:rsidRPr="00E9603C">
              <w:rPr>
                <w:lang w:eastAsia="zh-CN"/>
              </w:rPr>
              <w:t>Description</w:t>
            </w:r>
          </w:p>
        </w:tc>
      </w:tr>
      <w:tr w:rsidR="009166E9" w:rsidRPr="00E9603C" w14:paraId="36DA03EE" w14:textId="77777777">
        <w:trPr>
          <w:cantSplit/>
        </w:trPr>
        <w:tc>
          <w:tcPr>
            <w:tcW w:w="2492" w:type="dxa"/>
            <w:vAlign w:val="center"/>
          </w:tcPr>
          <w:p w14:paraId="7D892D2A" w14:textId="77777777" w:rsidR="009166E9" w:rsidRPr="00E9603C" w:rsidRDefault="009166E9">
            <w:pPr>
              <w:pStyle w:val="TAL"/>
            </w:pPr>
            <w:r w:rsidRPr="00E9603C">
              <w:t xml:space="preserve">&gt;Application Service Experience (1…n) </w:t>
            </w:r>
          </w:p>
        </w:tc>
        <w:tc>
          <w:tcPr>
            <w:tcW w:w="7136" w:type="dxa"/>
            <w:vAlign w:val="center"/>
          </w:tcPr>
          <w:p w14:paraId="12969B8C" w14:textId="77777777" w:rsidR="009166E9" w:rsidRPr="00E9603C" w:rsidRDefault="009166E9">
            <w:pPr>
              <w:pStyle w:val="TAL"/>
            </w:pPr>
            <w:r w:rsidRPr="00E9603C">
              <w:t>List of predicted observed service experience information for each Application.</w:t>
            </w:r>
          </w:p>
        </w:tc>
      </w:tr>
      <w:tr w:rsidR="009166E9" w:rsidRPr="00E9603C" w14:paraId="2E77F020" w14:textId="77777777">
        <w:trPr>
          <w:cantSplit/>
        </w:trPr>
        <w:tc>
          <w:tcPr>
            <w:tcW w:w="2492" w:type="dxa"/>
            <w:vAlign w:val="center"/>
          </w:tcPr>
          <w:p w14:paraId="64D59288" w14:textId="77777777" w:rsidR="009166E9" w:rsidRPr="00E9603C" w:rsidRDefault="009166E9">
            <w:pPr>
              <w:pStyle w:val="TAL"/>
            </w:pPr>
            <w:r w:rsidRPr="00E9603C">
              <w:t>&gt;&gt; Application ID</w:t>
            </w:r>
          </w:p>
        </w:tc>
        <w:tc>
          <w:tcPr>
            <w:tcW w:w="7136" w:type="dxa"/>
            <w:vAlign w:val="center"/>
          </w:tcPr>
          <w:p w14:paraId="706359C6" w14:textId="77777777" w:rsidR="009166E9" w:rsidRPr="00E9603C" w:rsidRDefault="009166E9">
            <w:pPr>
              <w:pStyle w:val="TAL"/>
            </w:pPr>
            <w:r w:rsidRPr="00E9603C">
              <w:t>Identification of the application.</w:t>
            </w:r>
          </w:p>
        </w:tc>
      </w:tr>
      <w:tr w:rsidR="009166E9" w:rsidRPr="00E9603C" w14:paraId="19C2B33D" w14:textId="77777777">
        <w:trPr>
          <w:cantSplit/>
        </w:trPr>
        <w:tc>
          <w:tcPr>
            <w:tcW w:w="2492" w:type="dxa"/>
            <w:vAlign w:val="center"/>
          </w:tcPr>
          <w:p w14:paraId="4A43C461" w14:textId="77777777" w:rsidR="009166E9" w:rsidRPr="00E9603C" w:rsidRDefault="009166E9">
            <w:pPr>
              <w:pStyle w:val="TAL"/>
            </w:pPr>
            <w:r w:rsidRPr="00E9603C">
              <w:t>&gt;&gt; Application Server Instance Address</w:t>
            </w:r>
          </w:p>
        </w:tc>
        <w:tc>
          <w:tcPr>
            <w:tcW w:w="7136" w:type="dxa"/>
            <w:vAlign w:val="center"/>
          </w:tcPr>
          <w:p w14:paraId="24D1A564" w14:textId="77777777" w:rsidR="009166E9" w:rsidRPr="00E9603C" w:rsidRDefault="009166E9">
            <w:pPr>
              <w:pStyle w:val="TAL"/>
            </w:pPr>
            <w:r w:rsidRPr="00E9603C">
              <w:t>Identifies the Application Server Instance (IP address/FQDN of the Application Server).</w:t>
            </w:r>
          </w:p>
        </w:tc>
      </w:tr>
      <w:tr w:rsidR="009166E9" w:rsidRPr="00E9603C" w14:paraId="41BA6181" w14:textId="77777777">
        <w:trPr>
          <w:cantSplit/>
        </w:trPr>
        <w:tc>
          <w:tcPr>
            <w:tcW w:w="2492" w:type="dxa"/>
            <w:vAlign w:val="center"/>
          </w:tcPr>
          <w:p w14:paraId="5D62F0B1" w14:textId="77777777" w:rsidR="009166E9" w:rsidRPr="00E9603C" w:rsidRDefault="009166E9">
            <w:pPr>
              <w:pStyle w:val="TAL"/>
            </w:pPr>
            <w:r w:rsidRPr="00E9603C">
              <w:t>&gt;&gt;Location of Application</w:t>
            </w:r>
          </w:p>
        </w:tc>
        <w:tc>
          <w:tcPr>
            <w:tcW w:w="7136" w:type="dxa"/>
            <w:vAlign w:val="center"/>
          </w:tcPr>
          <w:p w14:paraId="37B8A5B8" w14:textId="77777777" w:rsidR="009166E9" w:rsidRPr="00E9603C" w:rsidRDefault="009166E9">
            <w:pPr>
              <w:pStyle w:val="TAL"/>
            </w:pPr>
            <w:r w:rsidRPr="00E9603C">
              <w:t xml:space="preserve">Identifies the DNAI path of the UE when communicating with the Application Server </w:t>
            </w:r>
          </w:p>
        </w:tc>
      </w:tr>
      <w:tr w:rsidR="009166E9" w:rsidRPr="00E9603C" w14:paraId="4B72C25C" w14:textId="77777777">
        <w:trPr>
          <w:cantSplit/>
        </w:trPr>
        <w:tc>
          <w:tcPr>
            <w:tcW w:w="2492" w:type="dxa"/>
            <w:vAlign w:val="center"/>
          </w:tcPr>
          <w:p w14:paraId="263B6DA7" w14:textId="77777777" w:rsidR="009166E9" w:rsidRPr="00E9603C" w:rsidRDefault="009166E9">
            <w:pPr>
              <w:pStyle w:val="TAL"/>
            </w:pPr>
            <w:r w:rsidRPr="00E9603C">
              <w:t>&gt;&gt;Service Experience</w:t>
            </w:r>
          </w:p>
        </w:tc>
        <w:tc>
          <w:tcPr>
            <w:tcW w:w="7136" w:type="dxa"/>
            <w:vAlign w:val="center"/>
          </w:tcPr>
          <w:p w14:paraId="50EA66B3" w14:textId="77777777" w:rsidR="009166E9" w:rsidRPr="00E9603C" w:rsidRDefault="009166E9">
            <w:pPr>
              <w:pStyle w:val="TAL"/>
            </w:pPr>
            <w:r w:rsidRPr="00E9603C">
              <w:t>Predicted Service Experience over the Analytics target period (average, variance).</w:t>
            </w:r>
          </w:p>
        </w:tc>
      </w:tr>
      <w:tr w:rsidR="009166E9" w:rsidRPr="00E9603C" w14:paraId="2831A637" w14:textId="77777777">
        <w:trPr>
          <w:cantSplit/>
        </w:trPr>
        <w:tc>
          <w:tcPr>
            <w:tcW w:w="2492" w:type="dxa"/>
            <w:vAlign w:val="center"/>
          </w:tcPr>
          <w:p w14:paraId="0C971B64" w14:textId="77777777" w:rsidR="009166E9" w:rsidRPr="00E9603C" w:rsidRDefault="009166E9">
            <w:pPr>
              <w:pStyle w:val="TAL"/>
            </w:pPr>
            <w:r w:rsidRPr="00E9603C">
              <w:t xml:space="preserve">&gt; Probability assertion </w:t>
            </w:r>
          </w:p>
        </w:tc>
        <w:tc>
          <w:tcPr>
            <w:tcW w:w="7136" w:type="dxa"/>
            <w:vAlign w:val="center"/>
          </w:tcPr>
          <w:p w14:paraId="1C02883F" w14:textId="77777777" w:rsidR="009166E9" w:rsidRPr="00E9603C" w:rsidRDefault="009166E9">
            <w:pPr>
              <w:pStyle w:val="TAL"/>
            </w:pPr>
            <w:r w:rsidRPr="00E9603C">
              <w:t>Confidence of this prediction</w:t>
            </w:r>
          </w:p>
        </w:tc>
      </w:tr>
    </w:tbl>
    <w:p w14:paraId="13C250D8" w14:textId="77777777" w:rsidR="009166E9" w:rsidRPr="00E9603C" w:rsidRDefault="009166E9"/>
    <w:p w14:paraId="20A41F2D" w14:textId="77777777" w:rsidR="009166E9" w:rsidRPr="00E9603C" w:rsidRDefault="009166E9">
      <w:pPr>
        <w:pStyle w:val="Heading4"/>
        <w:rPr>
          <w:lang w:eastAsia="zh-CN"/>
        </w:rPr>
      </w:pPr>
      <w:bookmarkStart w:id="10902" w:name="_Toc54779595"/>
      <w:bookmarkStart w:id="10903" w:name="_Toc50579646"/>
      <w:bookmarkStart w:id="10904" w:name="_Toc57201417"/>
      <w:bookmarkStart w:id="10905" w:name="_Toc50022612"/>
      <w:bookmarkStart w:id="10906" w:name="_Toc50309914"/>
      <w:bookmarkStart w:id="10907" w:name="_Toc54770243"/>
      <w:bookmarkStart w:id="10908" w:name="_Toc50023846"/>
      <w:bookmarkStart w:id="10909" w:name="_Toc50021908"/>
      <w:bookmarkStart w:id="10910" w:name="_Toc50021339"/>
      <w:bookmarkStart w:id="10911" w:name="_Toc54786555"/>
      <w:bookmarkStart w:id="10912" w:name="_Toc50023261"/>
      <w:bookmarkStart w:id="10913" w:name="_Toc57641455"/>
      <w:bookmarkStart w:id="10914" w:name="_Toc59101808"/>
      <w:r w:rsidRPr="00E9603C">
        <w:rPr>
          <w:lang w:eastAsia="zh-CN"/>
        </w:rPr>
        <w:t>6.49.3.4</w:t>
      </w:r>
      <w:r w:rsidRPr="00E9603C">
        <w:rPr>
          <w:lang w:eastAsia="zh-CN"/>
        </w:rPr>
        <w:tab/>
        <w:t>Procedures</w:t>
      </w:r>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534CB75F" w14:textId="77777777" w:rsidR="009166E9" w:rsidRPr="00E9603C" w:rsidRDefault="009166E9">
      <w:r w:rsidRPr="00E9603C">
        <w:t>The procedure describes how a Consumer NF requests analytics for service experience to identify the best Application Server Instance.</w:t>
      </w:r>
    </w:p>
    <w:p w14:paraId="41238FED" w14:textId="77777777" w:rsidR="009166E9" w:rsidRPr="00E9603C" w:rsidRDefault="009166E9">
      <w:pPr>
        <w:pStyle w:val="TH"/>
      </w:pPr>
      <w:r w:rsidRPr="00E9603C">
        <w:object w:dxaOrig="20755" w:dyaOrig="21239" w14:anchorId="3FF97FB0">
          <v:shape id="_x0000_i1134" type="#_x0000_t75" style="width:411pt;height:421.5pt;mso-position-horizontal-relative:page;mso-position-vertical-relative:page" o:ole="">
            <v:imagedata r:id="rId216" o:title=""/>
          </v:shape>
          <o:OLEObject Type="Embed" ProgID="Visio.Drawing.15" ShapeID="_x0000_i1134" DrawAspect="Content" ObjectID="_1669716040" r:id="rId217"/>
        </w:object>
      </w:r>
    </w:p>
    <w:p w14:paraId="0C555DD4" w14:textId="77777777" w:rsidR="009166E9" w:rsidRPr="00E9603C" w:rsidRDefault="009166E9">
      <w:pPr>
        <w:pStyle w:val="TF"/>
      </w:pPr>
      <w:r w:rsidRPr="00E9603C">
        <w:t>Figure 6.</w:t>
      </w:r>
      <w:r w:rsidRPr="00E9603C">
        <w:rPr>
          <w:lang w:eastAsia="zh-CN"/>
        </w:rPr>
        <w:t>49</w:t>
      </w:r>
      <w:r w:rsidRPr="00E9603C">
        <w:t>.3.4-1: Alternative 2 procedure</w:t>
      </w:r>
    </w:p>
    <w:p w14:paraId="41FD429E" w14:textId="77777777" w:rsidR="009166E9" w:rsidRPr="00E9603C" w:rsidRDefault="009166E9">
      <w:pPr>
        <w:pStyle w:val="B1"/>
      </w:pPr>
      <w:r w:rsidRPr="00E9603C">
        <w:t>0.</w:t>
      </w:r>
      <w:r w:rsidRPr="00E9603C">
        <w:tab/>
        <w:t xml:space="preserve">The NWDAF collects MOS service data each data associated to a specific Application Server Instance. The data are described in Table </w:t>
      </w:r>
      <w:r w:rsidRPr="00E9603C">
        <w:rPr>
          <w:lang w:eastAsia="zh-CN"/>
        </w:rPr>
        <w:t>6.49.3.2-1</w:t>
      </w:r>
      <w:r w:rsidRPr="00E9603C">
        <w:t>.</w:t>
      </w:r>
    </w:p>
    <w:p w14:paraId="2BF16E82" w14:textId="77777777" w:rsidR="009166E9" w:rsidRPr="00E9603C" w:rsidRDefault="009166E9">
      <w:pPr>
        <w:pStyle w:val="B1"/>
      </w:pPr>
      <w:r w:rsidRPr="00E9603C">
        <w:t>1.</w:t>
      </w:r>
      <w:r w:rsidRPr="00E9603C">
        <w:tab/>
        <w:t>A Consumer NF decides to request from the NWDAF analytics of service experience. The NF may query the NRF to determine the NWDAF providing analytics at the UE location.</w:t>
      </w:r>
    </w:p>
    <w:p w14:paraId="68293329" w14:textId="77777777" w:rsidR="009166E9" w:rsidRPr="00E9603C" w:rsidRDefault="009166E9">
      <w:pPr>
        <w:pStyle w:val="B1"/>
      </w:pPr>
      <w:r w:rsidRPr="00E9603C">
        <w:t>2.</w:t>
      </w:r>
      <w:r w:rsidRPr="00E9603C">
        <w:tab/>
        <w:t>A request for Analytics is sent to the NWDAF. The request includes an Analytic ID identifying the type of analytics required (i.e. server app performance), the location of the UE where the performance data are requested and optional filters such as time of day.</w:t>
      </w:r>
    </w:p>
    <w:p w14:paraId="0F9CA61B" w14:textId="77777777" w:rsidR="009166E9" w:rsidRPr="00E9603C" w:rsidRDefault="009166E9">
      <w:pPr>
        <w:pStyle w:val="B1"/>
      </w:pPr>
      <w:r w:rsidRPr="00E9603C">
        <w:t>3.</w:t>
      </w:r>
      <w:r w:rsidRPr="00E9603C">
        <w:tab/>
        <w:t>The NWDAF derives service experience analytics based on the MOS service data provided by the AF.</w:t>
      </w:r>
    </w:p>
    <w:p w14:paraId="079D171B" w14:textId="77777777" w:rsidR="009166E9" w:rsidRPr="00E9603C" w:rsidRDefault="009166E9">
      <w:pPr>
        <w:pStyle w:val="B1"/>
      </w:pPr>
      <w:r w:rsidRPr="00E9603C">
        <w:t>4.</w:t>
      </w:r>
      <w:r w:rsidRPr="00E9603C">
        <w:tab/>
        <w:t>The NWDAF reports analytics containing a list of one or more Application Server Instances and associated service experience</w:t>
      </w:r>
    </w:p>
    <w:p w14:paraId="308C0A40" w14:textId="77777777" w:rsidR="009166E9" w:rsidRPr="00E9603C" w:rsidRDefault="009166E9">
      <w:pPr>
        <w:pStyle w:val="B1"/>
      </w:pPr>
      <w:bookmarkStart w:id="10915" w:name="_Toc50579647"/>
      <w:bookmarkStart w:id="10916" w:name="_Toc50021340"/>
      <w:bookmarkStart w:id="10917" w:name="_Toc50021909"/>
      <w:bookmarkStart w:id="10918" w:name="_Toc50309915"/>
      <w:bookmarkStart w:id="10919" w:name="_Toc50023262"/>
      <w:bookmarkStart w:id="10920" w:name="_Toc50023847"/>
      <w:bookmarkStart w:id="10921" w:name="_Toc50022613"/>
      <w:r w:rsidRPr="00E9603C">
        <w:t>5.</w:t>
      </w:r>
      <w:r w:rsidRPr="00E9603C">
        <w:tab/>
        <w:t>The Consumer NF determines the best Application Server and/or DNAI path at the UE location.</w:t>
      </w:r>
    </w:p>
    <w:p w14:paraId="07720FDF" w14:textId="77777777" w:rsidR="009166E9" w:rsidRPr="00E9603C" w:rsidRDefault="009166E9">
      <w:r w:rsidRPr="00E9603C">
        <w:t>If the Consumer NF is the LDNSR the LDSNR uses the Analytics to determine the EDN that has the best performance at the UE location and determine the L-DNS server to forward a DNS request by a UE.</w:t>
      </w:r>
    </w:p>
    <w:p w14:paraId="3DD79097" w14:textId="77777777" w:rsidR="009166E9" w:rsidRPr="00E9603C" w:rsidRDefault="009166E9">
      <w:r w:rsidRPr="00E9603C">
        <w:t>If the Consumer NF is the SMF the SMF can use the Application Server Performance Analytics to determine the best DNAI path at the current UE location.</w:t>
      </w:r>
    </w:p>
    <w:p w14:paraId="11D2BBA3" w14:textId="77777777" w:rsidR="009166E9" w:rsidRPr="00E9603C" w:rsidRDefault="009166E9">
      <w:pPr>
        <w:pStyle w:val="Heading3"/>
        <w:rPr>
          <w:lang w:eastAsia="zh-CN"/>
        </w:rPr>
      </w:pPr>
      <w:bookmarkStart w:id="10922" w:name="_Toc57201418"/>
      <w:bookmarkStart w:id="10923" w:name="_Toc54770244"/>
      <w:bookmarkStart w:id="10924" w:name="_Toc54779596"/>
      <w:bookmarkStart w:id="10925" w:name="_Toc54786556"/>
      <w:bookmarkStart w:id="10926" w:name="_Toc57641456"/>
      <w:bookmarkStart w:id="10927" w:name="_Toc59101809"/>
      <w:r w:rsidRPr="00E9603C">
        <w:rPr>
          <w:lang w:eastAsia="zh-CN"/>
        </w:rPr>
        <w:t>6.49.5</w:t>
      </w:r>
      <w:r w:rsidRPr="00E9603C">
        <w:rPr>
          <w:lang w:eastAsia="zh-CN"/>
        </w:rPr>
        <w:tab/>
      </w:r>
      <w:r w:rsidRPr="00E9603C">
        <w:t>Impacts on services, entities and interfaces</w:t>
      </w:r>
      <w:bookmarkEnd w:id="10838"/>
      <w:bookmarkEnd w:id="10850"/>
      <w:bookmarkEnd w:id="10851"/>
      <w:bookmarkEnd w:id="10852"/>
      <w:bookmarkEnd w:id="10853"/>
      <w:bookmarkEnd w:id="10854"/>
      <w:bookmarkEnd w:id="10855"/>
      <w:bookmarkEnd w:id="10856"/>
      <w:bookmarkEnd w:id="10857"/>
      <w:bookmarkEnd w:id="10858"/>
      <w:bookmarkEnd w:id="10859"/>
      <w:bookmarkEnd w:id="10860"/>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p>
    <w:p w14:paraId="5C751A54" w14:textId="77777777" w:rsidR="009166E9" w:rsidRPr="00E9603C" w:rsidRDefault="009166E9">
      <w:r w:rsidRPr="00E9603C">
        <w:t>Alternative 1:</w:t>
      </w:r>
    </w:p>
    <w:p w14:paraId="137FF89D" w14:textId="77777777" w:rsidR="009166E9" w:rsidRPr="00E9603C" w:rsidRDefault="009166E9">
      <w:r w:rsidRPr="00E9603C">
        <w:t>NWDAF:</w:t>
      </w:r>
    </w:p>
    <w:p w14:paraId="2F714852" w14:textId="77777777" w:rsidR="009166E9" w:rsidRPr="00E9603C" w:rsidRDefault="009166E9">
      <w:pPr>
        <w:pStyle w:val="B1"/>
      </w:pPr>
      <w:r w:rsidRPr="00E9603C">
        <w:t>-</w:t>
      </w:r>
      <w:r w:rsidRPr="00E9603C">
        <w:tab/>
        <w:t>Collecting performance data of Application Server Instances from each EDN.</w:t>
      </w:r>
    </w:p>
    <w:p w14:paraId="27F04EDA" w14:textId="77777777" w:rsidR="009166E9" w:rsidRPr="00E9603C" w:rsidRDefault="009166E9">
      <w:pPr>
        <w:pStyle w:val="B1"/>
      </w:pPr>
      <w:r w:rsidRPr="00E9603C">
        <w:t>-</w:t>
      </w:r>
      <w:r w:rsidRPr="00E9603C">
        <w:tab/>
        <w:t>Deriving Analytics containing a list of Application Server Instances and associated performance data at the requested UE location and target period.</w:t>
      </w:r>
    </w:p>
    <w:p w14:paraId="490DCB99" w14:textId="77777777" w:rsidR="009166E9" w:rsidRPr="00E9603C" w:rsidRDefault="009166E9">
      <w:r w:rsidRPr="00E9603C">
        <w:t>AF:</w:t>
      </w:r>
    </w:p>
    <w:p w14:paraId="31489495" w14:textId="77777777" w:rsidR="009166E9" w:rsidRPr="00E9603C" w:rsidRDefault="009166E9">
      <w:pPr>
        <w:pStyle w:val="B1"/>
      </w:pPr>
      <w:r w:rsidRPr="00E9603C">
        <w:t>-</w:t>
      </w:r>
      <w:r w:rsidRPr="00E9603C">
        <w:tab/>
        <w:t>Providing measured performance data of the performance associated with the communication session of the UE with an Application Server that includes: Average Packet Delay, Average Loss Rate and Throughput.</w:t>
      </w:r>
    </w:p>
    <w:p w14:paraId="4878F677" w14:textId="77777777" w:rsidR="009166E9" w:rsidRPr="00E9603C" w:rsidRDefault="009166E9">
      <w:pPr>
        <w:rPr>
          <w:rFonts w:eastAsia="MS Mincho"/>
        </w:rPr>
      </w:pPr>
      <w:r w:rsidRPr="00E9603C">
        <w:rPr>
          <w:rFonts w:eastAsia="MS Mincho"/>
        </w:rPr>
        <w:t>Alternative 2:</w:t>
      </w:r>
    </w:p>
    <w:p w14:paraId="63940101" w14:textId="77777777" w:rsidR="009166E9" w:rsidRPr="00E9603C" w:rsidRDefault="009166E9">
      <w:pPr>
        <w:rPr>
          <w:rFonts w:eastAsia="MS Mincho"/>
        </w:rPr>
      </w:pPr>
      <w:r w:rsidRPr="00E9603C">
        <w:rPr>
          <w:rFonts w:eastAsia="MS Mincho"/>
        </w:rPr>
        <w:t>NWDAF:</w:t>
      </w:r>
    </w:p>
    <w:p w14:paraId="3FF77208" w14:textId="77777777" w:rsidR="009166E9" w:rsidRPr="00E9603C" w:rsidRDefault="009166E9">
      <w:pPr>
        <w:pStyle w:val="B1"/>
      </w:pPr>
      <w:r w:rsidRPr="00E9603C">
        <w:t>-</w:t>
      </w:r>
      <w:r w:rsidRPr="00E9603C">
        <w:tab/>
        <w:t>Enhancing the service experience analytics including as output data a list of Application Server Instances and associated performance data at the requested UE location and target period.</w:t>
      </w:r>
    </w:p>
    <w:p w14:paraId="12DE819D" w14:textId="77777777" w:rsidR="009166E9" w:rsidRPr="00E9603C" w:rsidRDefault="009166E9">
      <w:pPr>
        <w:rPr>
          <w:rFonts w:eastAsia="MS Mincho"/>
        </w:rPr>
      </w:pPr>
      <w:r w:rsidRPr="00E9603C">
        <w:rPr>
          <w:rFonts w:eastAsia="MS Mincho"/>
        </w:rPr>
        <w:t>AF:</w:t>
      </w:r>
    </w:p>
    <w:p w14:paraId="7D1F1C4E" w14:textId="77777777" w:rsidR="009166E9" w:rsidRPr="00E9603C" w:rsidRDefault="009166E9">
      <w:pPr>
        <w:pStyle w:val="B1"/>
      </w:pPr>
      <w:r w:rsidRPr="00E9603C">
        <w:t>-</w:t>
      </w:r>
      <w:r w:rsidRPr="00E9603C">
        <w:tab/>
        <w:t>Providing measured MOS performance data per Application Server Instance.</w:t>
      </w:r>
    </w:p>
    <w:p w14:paraId="2D8DC5FC" w14:textId="77777777" w:rsidR="009166E9" w:rsidRPr="00E9603C" w:rsidRDefault="009166E9">
      <w:pPr>
        <w:pStyle w:val="Heading2"/>
        <w:rPr>
          <w:lang w:eastAsia="zh-CN"/>
        </w:rPr>
      </w:pPr>
      <w:bookmarkStart w:id="10928" w:name="_Toc42779268"/>
      <w:bookmarkStart w:id="10929" w:name="_Toc50579648"/>
      <w:bookmarkStart w:id="10930" w:name="_Toc57201419"/>
      <w:bookmarkStart w:id="10931" w:name="_Toc50309916"/>
      <w:bookmarkStart w:id="10932" w:name="_Toc13703"/>
      <w:bookmarkStart w:id="10933" w:name="_Toc50022614"/>
      <w:bookmarkStart w:id="10934" w:name="_Toc11448"/>
      <w:bookmarkStart w:id="10935" w:name="_Toc42770212"/>
      <w:bookmarkStart w:id="10936" w:name="_Toc7230"/>
      <w:bookmarkStart w:id="10937" w:name="_Toc19666"/>
      <w:bookmarkStart w:id="10938" w:name="_Toc50021341"/>
      <w:bookmarkStart w:id="10939" w:name="_Toc1723"/>
      <w:bookmarkStart w:id="10940" w:name="_Toc44004525"/>
      <w:bookmarkStart w:id="10941" w:name="_Toc50023263"/>
      <w:bookmarkStart w:id="10942" w:name="_Toc43393353"/>
      <w:bookmarkStart w:id="10943" w:name="_Toc50021910"/>
      <w:bookmarkStart w:id="10944" w:name="_Toc29881"/>
      <w:bookmarkStart w:id="10945" w:name="_Toc50023848"/>
      <w:bookmarkStart w:id="10946" w:name="_Toc54786557"/>
      <w:bookmarkStart w:id="10947" w:name="_Toc54779597"/>
      <w:bookmarkStart w:id="10948" w:name="_Toc54770245"/>
      <w:bookmarkStart w:id="10949" w:name="_Toc11375"/>
      <w:bookmarkStart w:id="10950" w:name="_Toc29017"/>
      <w:bookmarkStart w:id="10951" w:name="_Toc57641457"/>
      <w:bookmarkStart w:id="10952" w:name="_Toc59101810"/>
      <w:r w:rsidRPr="00E9603C">
        <w:t>6.</w:t>
      </w:r>
      <w:r w:rsidRPr="00E9603C">
        <w:rPr>
          <w:lang w:eastAsia="zh-CN"/>
        </w:rPr>
        <w:t>50</w:t>
      </w:r>
      <w:r w:rsidRPr="00E9603C">
        <w:tab/>
        <w:t xml:space="preserve">Solution </w:t>
      </w:r>
      <w:r w:rsidRPr="00E9603C">
        <w:rPr>
          <w:lang w:eastAsia="zh-CN"/>
        </w:rPr>
        <w:t>#50</w:t>
      </w:r>
      <w:r w:rsidRPr="00E9603C">
        <w:t>: Network Assisted DNAI selection for Edge Computing</w:t>
      </w:r>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32F132E2" w14:textId="77777777" w:rsidR="009166E9" w:rsidRPr="00E9603C" w:rsidRDefault="009166E9">
      <w:pPr>
        <w:pStyle w:val="Heading3"/>
      </w:pPr>
      <w:bookmarkStart w:id="10953" w:name="_Toc28661"/>
      <w:bookmarkStart w:id="10954" w:name="_Toc1471"/>
      <w:bookmarkStart w:id="10955" w:name="_Toc43393354"/>
      <w:bookmarkStart w:id="10956" w:name="_Toc7645"/>
      <w:bookmarkStart w:id="10957" w:name="_Toc27520"/>
      <w:bookmarkStart w:id="10958" w:name="_Toc44004526"/>
      <w:bookmarkStart w:id="10959" w:name="_Toc50021342"/>
      <w:bookmarkStart w:id="10960" w:name="_Toc50021911"/>
      <w:bookmarkStart w:id="10961" w:name="_Toc50022615"/>
      <w:bookmarkStart w:id="10962" w:name="_Toc50023264"/>
      <w:bookmarkStart w:id="10963" w:name="_Toc50023849"/>
      <w:bookmarkStart w:id="10964" w:name="_Toc9209"/>
      <w:bookmarkStart w:id="10965" w:name="_Toc42779269"/>
      <w:bookmarkStart w:id="10966" w:name="_Toc42770213"/>
      <w:bookmarkStart w:id="10967" w:name="_Toc50309917"/>
      <w:bookmarkStart w:id="10968" w:name="_Toc22154"/>
      <w:bookmarkStart w:id="10969" w:name="_Toc20431"/>
      <w:bookmarkStart w:id="10970" w:name="_Toc17223"/>
      <w:bookmarkStart w:id="10971" w:name="_Toc50579649"/>
      <w:bookmarkStart w:id="10972" w:name="_Toc54770246"/>
      <w:bookmarkStart w:id="10973" w:name="_Toc54779598"/>
      <w:bookmarkStart w:id="10974" w:name="_Toc57201420"/>
      <w:bookmarkStart w:id="10975" w:name="_Toc54786558"/>
      <w:bookmarkStart w:id="10976" w:name="_Toc57641458"/>
      <w:bookmarkStart w:id="10977" w:name="_Toc59101811"/>
      <w:r w:rsidRPr="00E9603C">
        <w:t>6.</w:t>
      </w:r>
      <w:r w:rsidRPr="00E9603C">
        <w:rPr>
          <w:lang w:eastAsia="zh-CN"/>
        </w:rPr>
        <w:t>50</w:t>
      </w:r>
      <w:r w:rsidRPr="00E9603C">
        <w:t>.1</w:t>
      </w:r>
      <w:r w:rsidRPr="00E9603C">
        <w:tab/>
        <w:t>Description</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p>
    <w:p w14:paraId="6A39D5E0" w14:textId="77777777" w:rsidR="009166E9" w:rsidRPr="00E9603C" w:rsidRDefault="009166E9">
      <w:pPr>
        <w:rPr>
          <w:lang w:eastAsia="ko-KR"/>
        </w:rPr>
      </w:pPr>
      <w:r w:rsidRPr="00E9603C">
        <w:rPr>
          <w:lang w:eastAsia="ko-KR"/>
        </w:rPr>
        <w:t>This solution is for Key Issue #16: UP optimization for edge computing.</w:t>
      </w:r>
    </w:p>
    <w:p w14:paraId="47CEE10B" w14:textId="77777777" w:rsidR="009166E9" w:rsidRPr="00E9603C" w:rsidRDefault="009166E9">
      <w:pPr>
        <w:rPr>
          <w:lang w:eastAsia="ko-KR"/>
        </w:rPr>
      </w:pPr>
      <w:r w:rsidRPr="00E9603C">
        <w:rPr>
          <w:lang w:eastAsia="ko-KR"/>
        </w:rPr>
        <w:t>One of the benefits of edge computing is to allow locating serving resources (e.g. computational resources) near a UE, and it improves network performance due to the short distance between consumer and producer. To enable this principle, the network traffic for a service served by edge computing need to be handled differently according to user location. This solution assumes that there are multiple application servers (e.g. EAS), and the network path between PSA UPF and application servers are also different. In case, two PSA UPF are reachable to a single application server, the routing paths could be different. In means, that according to the PSA UPF selection (DNAI selection), the application traffic will experience different network performance. Figure 6.</w:t>
      </w:r>
      <w:r w:rsidRPr="00E9603C">
        <w:rPr>
          <w:lang w:eastAsia="zh-CN"/>
        </w:rPr>
        <w:t>50</w:t>
      </w:r>
      <w:r w:rsidRPr="00E9603C">
        <w:rPr>
          <w:lang w:eastAsia="ko-KR"/>
        </w:rPr>
        <w:t>.1-1 depict a deployment scenario of this solution.</w:t>
      </w:r>
    </w:p>
    <w:p w14:paraId="669C47B3" w14:textId="77777777" w:rsidR="009166E9" w:rsidRPr="00E9603C" w:rsidRDefault="009166E9">
      <w:r w:rsidRPr="00E9603C">
        <w:rPr>
          <w:lang w:eastAsia="ko-KR"/>
        </w:rPr>
        <w:t>This solution is based on the network data analytics for a DN performance (e.g. RTT, bandwidth) per application. By providing these analytics to AF or internal NF such as PCF to help the selection of optimal UPF for a specific application. To realize this solution, it is expected that 1) NWDAF collect network traffic related measurement such as per DNAI measurement of traffic volume, number of packets, 2) NWDAF analyse the network performance per DNAI for a specific service, and 3) an actuator (e.g. AF, PCF, or SMF) select optimal DNAI. In this solution, 3) is out of scope. By applying this solution, it is expected that QoE of the application will be improved thanks to the better network performances.</w:t>
      </w:r>
    </w:p>
    <w:p w14:paraId="14777CAA" w14:textId="77777777" w:rsidR="009166E9" w:rsidRPr="00E9603C" w:rsidRDefault="009166E9">
      <w:pPr>
        <w:pStyle w:val="TH"/>
      </w:pPr>
      <w:r w:rsidRPr="00E9603C">
        <w:object w:dxaOrig="6500" w:dyaOrig="3818" w14:anchorId="61A4544F">
          <v:shape id="对象 84" o:spid="_x0000_i1135" type="#_x0000_t75" style="width:449pt;height:263.5pt;mso-position-horizontal-relative:page;mso-position-vertical-relative:page" o:ole="">
            <v:imagedata r:id="rId218" o:title=""/>
          </v:shape>
          <o:OLEObject Type="Embed" ProgID="Visio.Drawing.15" ShapeID="对象 84" DrawAspect="Content" ObjectID="_1669716041" r:id="rId219"/>
        </w:object>
      </w:r>
    </w:p>
    <w:p w14:paraId="46F6490B" w14:textId="77777777" w:rsidR="009166E9" w:rsidRPr="00E9603C" w:rsidRDefault="009166E9">
      <w:pPr>
        <w:pStyle w:val="TF"/>
      </w:pPr>
      <w:r w:rsidRPr="00E9603C">
        <w:t>Figure 6.50.1-1: Edge computing deployed environment</w:t>
      </w:r>
    </w:p>
    <w:p w14:paraId="715D092E" w14:textId="77777777" w:rsidR="009166E9" w:rsidRPr="00E9603C" w:rsidRDefault="009166E9">
      <w:pPr>
        <w:rPr>
          <w:lang w:eastAsia="ko-KR"/>
        </w:rPr>
      </w:pPr>
      <w:r w:rsidRPr="00E9603C">
        <w:rPr>
          <w:lang w:eastAsia="ko-KR"/>
        </w:rPr>
        <w:t>The below is the principles of the solution:</w:t>
      </w:r>
    </w:p>
    <w:p w14:paraId="19360FEA" w14:textId="77777777" w:rsidR="009166E9" w:rsidRPr="00E9603C" w:rsidRDefault="009166E9">
      <w:pPr>
        <w:pStyle w:val="B1"/>
        <w:rPr>
          <w:lang w:eastAsia="ko-KR"/>
        </w:rPr>
      </w:pPr>
      <w:r w:rsidRPr="00E9603C">
        <w:rPr>
          <w:lang w:eastAsia="ko-KR"/>
        </w:rPr>
        <w:t>-</w:t>
      </w:r>
      <w:r w:rsidRPr="00E9603C">
        <w:rPr>
          <w:lang w:eastAsia="ko-KR"/>
        </w:rPr>
        <w:tab/>
        <w:t>A consumer (e.g. AF, SMF, or PCF) request to subscribe to DN performance analytics to select best DNAI for a specific service. This solution assumes that a solution is represented in Application ID.</w:t>
      </w:r>
    </w:p>
    <w:p w14:paraId="4A0D548E" w14:textId="77777777" w:rsidR="009166E9" w:rsidRPr="00E9603C" w:rsidRDefault="009166E9">
      <w:pPr>
        <w:pStyle w:val="B1"/>
        <w:rPr>
          <w:lang w:eastAsia="ko-KR"/>
        </w:rPr>
      </w:pPr>
      <w:r w:rsidRPr="00E9603C">
        <w:rPr>
          <w:lang w:eastAsia="ko-KR"/>
        </w:rPr>
        <w:t>-</w:t>
      </w:r>
      <w:r w:rsidRPr="00E9603C">
        <w:rPr>
          <w:lang w:eastAsia="ko-KR"/>
        </w:rPr>
        <w:tab/>
        <w:t>NWDAF collect network data to analyse DN performance for a specific application such as traffic volume, number of packets.</w:t>
      </w:r>
    </w:p>
    <w:p w14:paraId="7C71AF89" w14:textId="77777777" w:rsidR="009166E9" w:rsidRPr="00E9603C" w:rsidRDefault="009166E9">
      <w:pPr>
        <w:pStyle w:val="EditorsNote"/>
        <w:rPr>
          <w:rFonts w:eastAsia="MS Mincho"/>
          <w:lang w:eastAsia="ko-KR"/>
        </w:rPr>
      </w:pPr>
      <w:r w:rsidRPr="00E9603C">
        <w:t>Editor's note:</w:t>
      </w:r>
      <w:r w:rsidRPr="00E9603C">
        <w:tab/>
        <w:t>It is FFS to how to collect input data for analytics.</w:t>
      </w:r>
    </w:p>
    <w:p w14:paraId="306826D0" w14:textId="77777777" w:rsidR="009166E9" w:rsidRPr="00E9603C" w:rsidRDefault="009166E9">
      <w:pPr>
        <w:pStyle w:val="B1"/>
        <w:rPr>
          <w:lang w:eastAsia="ko-KR"/>
        </w:rPr>
      </w:pPr>
      <w:r w:rsidRPr="00E9603C">
        <w:rPr>
          <w:lang w:eastAsia="ko-KR"/>
        </w:rPr>
        <w:t>-</w:t>
      </w:r>
      <w:r w:rsidRPr="00E9603C">
        <w:rPr>
          <w:lang w:eastAsia="ko-KR"/>
        </w:rPr>
        <w:tab/>
        <w:t>NWDAF generates analytics output showing the DN performance (e.g. RTT, and bandwidth), and notify the output to the consumer.</w:t>
      </w:r>
    </w:p>
    <w:p w14:paraId="26A5BFC6" w14:textId="77777777" w:rsidR="009166E9" w:rsidRPr="00E9603C" w:rsidRDefault="009166E9">
      <w:pPr>
        <w:pStyle w:val="B1"/>
        <w:rPr>
          <w:lang w:eastAsia="ko-KR"/>
        </w:rPr>
      </w:pPr>
      <w:r w:rsidRPr="00E9603C">
        <w:rPr>
          <w:lang w:eastAsia="ko-KR"/>
        </w:rPr>
        <w:t>-</w:t>
      </w:r>
      <w:r w:rsidRPr="00E9603C">
        <w:rPr>
          <w:lang w:eastAsia="ko-KR"/>
        </w:rPr>
        <w:tab/>
        <w:t>(Out of scope) The consumer selects the best DNAI for a specific service by considering each DN performance, server load (or UPF load), and user preference in synthetically.</w:t>
      </w:r>
    </w:p>
    <w:p w14:paraId="3FBAC9F9" w14:textId="77777777" w:rsidR="009166E9" w:rsidRPr="00E9603C" w:rsidRDefault="009166E9">
      <w:r w:rsidRPr="00E9603C">
        <w:t>The consumer of these analytics shall indicate in the request or subscription:</w:t>
      </w:r>
    </w:p>
    <w:p w14:paraId="7BE33463" w14:textId="77777777" w:rsidR="009166E9" w:rsidRPr="00E9603C" w:rsidRDefault="009166E9">
      <w:pPr>
        <w:pStyle w:val="B1"/>
      </w:pPr>
      <w:r w:rsidRPr="00E9603C">
        <w:t>-</w:t>
      </w:r>
      <w:r w:rsidRPr="00E9603C">
        <w:tab/>
        <w:t xml:space="preserve">Analytics Id set to </w:t>
      </w:r>
      <w:r w:rsidRPr="00E9603C">
        <w:rPr>
          <w:lang w:eastAsia="ko-KR"/>
        </w:rPr>
        <w:t>"DN performance"</w:t>
      </w:r>
      <w:r w:rsidRPr="00E9603C">
        <w:t>;</w:t>
      </w:r>
    </w:p>
    <w:p w14:paraId="565DBF7C" w14:textId="77777777" w:rsidR="009166E9" w:rsidRPr="00E9603C" w:rsidRDefault="009166E9">
      <w:pPr>
        <w:pStyle w:val="B1"/>
      </w:pPr>
      <w:r w:rsidRPr="00E9603C">
        <w:t>-</w:t>
      </w:r>
      <w:r w:rsidRPr="00E9603C">
        <w:tab/>
        <w:t xml:space="preserve">The Target of Analytics Reporting: </w:t>
      </w:r>
      <w:r w:rsidRPr="00E9603C">
        <w:rPr>
          <w:lang w:eastAsia="ko-KR"/>
        </w:rPr>
        <w:t>Application ID</w:t>
      </w:r>
      <w:r w:rsidRPr="00E9603C">
        <w:t>;</w:t>
      </w:r>
    </w:p>
    <w:p w14:paraId="6587EC42" w14:textId="77777777" w:rsidR="009166E9" w:rsidRPr="00E9603C" w:rsidRDefault="009166E9">
      <w:pPr>
        <w:pStyle w:val="B1"/>
      </w:pPr>
      <w:r w:rsidRPr="00E9603C">
        <w:t>-</w:t>
      </w:r>
      <w:r w:rsidRPr="00E9603C">
        <w:tab/>
        <w:t>Analytics Filter Information: one or more combinations of the following Analytics Filters: S-NSSAI, DNN;</w:t>
      </w:r>
    </w:p>
    <w:p w14:paraId="2A7F959E" w14:textId="77777777" w:rsidR="009166E9" w:rsidRPr="00E9603C" w:rsidRDefault="009166E9">
      <w:pPr>
        <w:pStyle w:val="B1"/>
      </w:pPr>
      <w:r w:rsidRPr="00E9603C">
        <w:t>-</w:t>
      </w:r>
      <w:r w:rsidRPr="00E9603C">
        <w:tab/>
        <w:t>An Analytics target period that indicates the time window for which the statistics or predictions are requested; and</w:t>
      </w:r>
    </w:p>
    <w:p w14:paraId="7B9B889D" w14:textId="77777777" w:rsidR="009166E9" w:rsidRPr="00E9603C" w:rsidRDefault="009166E9">
      <w:pPr>
        <w:pStyle w:val="B1"/>
      </w:pPr>
      <w:r w:rsidRPr="00E9603C">
        <w:t>-</w:t>
      </w:r>
      <w:r w:rsidRPr="00E9603C">
        <w:tab/>
        <w:t>In a subscription, the Notification Correlation Id and the Notification Target Address.</w:t>
      </w:r>
    </w:p>
    <w:p w14:paraId="18D4F469" w14:textId="77777777" w:rsidR="009166E9" w:rsidRPr="00E9603C" w:rsidRDefault="009166E9">
      <w:pPr>
        <w:pStyle w:val="Heading3"/>
      </w:pPr>
      <w:bookmarkStart w:id="10978" w:name="_Toc43393355"/>
      <w:bookmarkStart w:id="10979" w:name="_Toc42779270"/>
      <w:bookmarkStart w:id="10980" w:name="_Toc18747"/>
      <w:bookmarkStart w:id="10981" w:name="_Toc14597"/>
      <w:bookmarkStart w:id="10982" w:name="_Toc4335"/>
      <w:bookmarkStart w:id="10983" w:name="_Toc18564"/>
      <w:bookmarkStart w:id="10984" w:name="_Toc4425"/>
      <w:bookmarkStart w:id="10985" w:name="_Toc31865"/>
      <w:bookmarkStart w:id="10986" w:name="_Toc42770214"/>
      <w:bookmarkStart w:id="10987" w:name="_Toc20994"/>
      <w:bookmarkStart w:id="10988" w:name="_Toc6761"/>
      <w:bookmarkStart w:id="10989" w:name="_Toc50579650"/>
      <w:bookmarkStart w:id="10990" w:name="_Toc44004527"/>
      <w:bookmarkStart w:id="10991" w:name="_Toc50309918"/>
      <w:bookmarkStart w:id="10992" w:name="_Toc50023850"/>
      <w:bookmarkStart w:id="10993" w:name="_Toc50023265"/>
      <w:bookmarkStart w:id="10994" w:name="_Toc50022616"/>
      <w:bookmarkStart w:id="10995" w:name="_Toc50021912"/>
      <w:bookmarkStart w:id="10996" w:name="_Toc50021343"/>
      <w:bookmarkStart w:id="10997" w:name="_Toc54770247"/>
      <w:bookmarkStart w:id="10998" w:name="_Toc54779599"/>
      <w:bookmarkStart w:id="10999" w:name="_Toc54786559"/>
      <w:bookmarkStart w:id="11000" w:name="_Toc57201421"/>
      <w:bookmarkStart w:id="11001" w:name="_Toc57641459"/>
      <w:bookmarkStart w:id="11002" w:name="_Toc59101812"/>
      <w:r w:rsidRPr="00E9603C">
        <w:t>6.</w:t>
      </w:r>
      <w:r w:rsidRPr="00E9603C">
        <w:rPr>
          <w:lang w:eastAsia="zh-CN"/>
        </w:rPr>
        <w:t>50</w:t>
      </w:r>
      <w:r w:rsidRPr="00E9603C">
        <w:t>.2</w:t>
      </w:r>
      <w:r w:rsidRPr="00E9603C">
        <w:tab/>
        <w:t>Input Data</w:t>
      </w:r>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p>
    <w:p w14:paraId="3CB11FE9" w14:textId="77777777" w:rsidR="009166E9" w:rsidRPr="00E9603C" w:rsidRDefault="009166E9">
      <w:pPr>
        <w:rPr>
          <w:lang w:eastAsia="ko-KR"/>
        </w:rPr>
      </w:pPr>
      <w:r w:rsidRPr="00E9603C">
        <w:rPr>
          <w:lang w:eastAsia="ko-KR"/>
        </w:rPr>
        <w:t>The inputs to bind network data for a specific application. It is expected to be contained in a subscription request from a consumer. The data collection for analytics is mainly from SMF to collect user plane performance measured at UPFs.</w:t>
      </w:r>
    </w:p>
    <w:p w14:paraId="7221F739" w14:textId="77777777" w:rsidR="009166E9" w:rsidRPr="00E9603C" w:rsidRDefault="009166E9">
      <w:pPr>
        <w:pStyle w:val="TH"/>
        <w:rPr>
          <w:lang w:eastAsia="ko-KR"/>
        </w:rPr>
      </w:pPr>
      <w:r w:rsidRPr="00E9603C">
        <w:t>Table 6.50.2-1: Input Data from SMF</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0"/>
        <w:gridCol w:w="1996"/>
        <w:gridCol w:w="5523"/>
      </w:tblGrid>
      <w:tr w:rsidR="009166E9" w:rsidRPr="00E9603C" w14:paraId="1C8F29C1" w14:textId="77777777">
        <w:trPr>
          <w:cantSplit/>
        </w:trPr>
        <w:tc>
          <w:tcPr>
            <w:tcW w:w="2110" w:type="dxa"/>
          </w:tcPr>
          <w:p w14:paraId="1C162DC9" w14:textId="77777777" w:rsidR="009166E9" w:rsidRPr="00E9603C" w:rsidRDefault="009166E9">
            <w:pPr>
              <w:pStyle w:val="TAH"/>
              <w:rPr>
                <w:lang w:eastAsia="zh-CN"/>
              </w:rPr>
            </w:pPr>
            <w:r w:rsidRPr="00E9603C">
              <w:rPr>
                <w:lang w:eastAsia="zh-CN"/>
              </w:rPr>
              <w:t>Information</w:t>
            </w:r>
          </w:p>
        </w:tc>
        <w:tc>
          <w:tcPr>
            <w:tcW w:w="1996" w:type="dxa"/>
          </w:tcPr>
          <w:p w14:paraId="19E73709" w14:textId="77777777" w:rsidR="009166E9" w:rsidRPr="00E9603C" w:rsidRDefault="009166E9">
            <w:pPr>
              <w:pStyle w:val="TAH"/>
              <w:rPr>
                <w:lang w:eastAsia="ko-KR"/>
              </w:rPr>
            </w:pPr>
            <w:r w:rsidRPr="00E9603C">
              <w:rPr>
                <w:lang w:eastAsia="ko-KR"/>
              </w:rPr>
              <w:t>Source</w:t>
            </w:r>
          </w:p>
        </w:tc>
        <w:tc>
          <w:tcPr>
            <w:tcW w:w="5523" w:type="dxa"/>
          </w:tcPr>
          <w:p w14:paraId="563724E4" w14:textId="77777777" w:rsidR="009166E9" w:rsidRPr="00E9603C" w:rsidRDefault="009166E9">
            <w:pPr>
              <w:pStyle w:val="TAH"/>
              <w:rPr>
                <w:lang w:eastAsia="zh-CN"/>
              </w:rPr>
            </w:pPr>
            <w:r w:rsidRPr="00E9603C">
              <w:rPr>
                <w:lang w:eastAsia="zh-CN"/>
              </w:rPr>
              <w:t>Description</w:t>
            </w:r>
          </w:p>
        </w:tc>
      </w:tr>
      <w:tr w:rsidR="009166E9" w:rsidRPr="00E9603C" w14:paraId="5E340F6F" w14:textId="77777777">
        <w:trPr>
          <w:cantSplit/>
        </w:trPr>
        <w:tc>
          <w:tcPr>
            <w:tcW w:w="2110" w:type="dxa"/>
            <w:vAlign w:val="center"/>
          </w:tcPr>
          <w:p w14:paraId="3B418C4F" w14:textId="77777777" w:rsidR="009166E9" w:rsidRPr="00E9603C" w:rsidRDefault="009166E9">
            <w:pPr>
              <w:pStyle w:val="TAL"/>
            </w:pPr>
            <w:r w:rsidRPr="00E9603C">
              <w:t>S-NSSAI (optional)</w:t>
            </w:r>
          </w:p>
        </w:tc>
        <w:tc>
          <w:tcPr>
            <w:tcW w:w="1996" w:type="dxa"/>
          </w:tcPr>
          <w:p w14:paraId="5CB07935" w14:textId="77777777" w:rsidR="009166E9" w:rsidRPr="00E9603C" w:rsidRDefault="009166E9">
            <w:pPr>
              <w:pStyle w:val="TAL"/>
              <w:rPr>
                <w:lang w:eastAsia="ko-KR"/>
              </w:rPr>
            </w:pPr>
            <w:r w:rsidRPr="00E9603C">
              <w:rPr>
                <w:lang w:eastAsia="ko-KR"/>
              </w:rPr>
              <w:t>SMF</w:t>
            </w:r>
          </w:p>
        </w:tc>
        <w:tc>
          <w:tcPr>
            <w:tcW w:w="5523" w:type="dxa"/>
            <w:vAlign w:val="center"/>
          </w:tcPr>
          <w:p w14:paraId="7926BD2B" w14:textId="77777777" w:rsidR="009166E9" w:rsidRPr="00E9603C" w:rsidRDefault="009166E9">
            <w:pPr>
              <w:pStyle w:val="TAL"/>
            </w:pPr>
            <w:r w:rsidRPr="00E9603C">
              <w:t>Identifies the Network Slice for which analytics information is provided.</w:t>
            </w:r>
          </w:p>
        </w:tc>
      </w:tr>
      <w:tr w:rsidR="009166E9" w:rsidRPr="00E9603C" w14:paraId="1F558A27" w14:textId="77777777">
        <w:trPr>
          <w:cantSplit/>
        </w:trPr>
        <w:tc>
          <w:tcPr>
            <w:tcW w:w="2110" w:type="dxa"/>
            <w:vAlign w:val="center"/>
          </w:tcPr>
          <w:p w14:paraId="0E40F60F" w14:textId="77777777" w:rsidR="009166E9" w:rsidRPr="00E9603C" w:rsidRDefault="009166E9">
            <w:pPr>
              <w:pStyle w:val="TAL"/>
            </w:pPr>
            <w:r w:rsidRPr="00E9603C">
              <w:t>DNN</w:t>
            </w:r>
          </w:p>
        </w:tc>
        <w:tc>
          <w:tcPr>
            <w:tcW w:w="1996" w:type="dxa"/>
          </w:tcPr>
          <w:p w14:paraId="6D2C6407" w14:textId="77777777" w:rsidR="009166E9" w:rsidRPr="00E9603C" w:rsidRDefault="009166E9">
            <w:pPr>
              <w:pStyle w:val="TAL"/>
              <w:rPr>
                <w:lang w:eastAsia="ko-KR"/>
              </w:rPr>
            </w:pPr>
            <w:r w:rsidRPr="00E9603C">
              <w:rPr>
                <w:lang w:eastAsia="ko-KR"/>
              </w:rPr>
              <w:t>SMF</w:t>
            </w:r>
          </w:p>
        </w:tc>
        <w:tc>
          <w:tcPr>
            <w:tcW w:w="5523" w:type="dxa"/>
            <w:vAlign w:val="center"/>
          </w:tcPr>
          <w:p w14:paraId="5B0664CA" w14:textId="77777777" w:rsidR="009166E9" w:rsidRPr="00E9603C" w:rsidRDefault="009166E9">
            <w:pPr>
              <w:pStyle w:val="TAL"/>
              <w:rPr>
                <w:lang w:eastAsia="ko-KR"/>
              </w:rPr>
            </w:pPr>
            <w:r w:rsidRPr="00E9603C">
              <w:rPr>
                <w:lang w:eastAsia="ko-KR"/>
              </w:rPr>
              <w:t xml:space="preserve">Identifies the data network name (e.g. internet) </w:t>
            </w:r>
            <w:r w:rsidRPr="00E9603C">
              <w:t>for which analytics information is provided</w:t>
            </w:r>
          </w:p>
        </w:tc>
      </w:tr>
      <w:tr w:rsidR="009166E9" w:rsidRPr="00E9603C" w14:paraId="5E54BE25" w14:textId="77777777">
        <w:trPr>
          <w:cantSplit/>
        </w:trPr>
        <w:tc>
          <w:tcPr>
            <w:tcW w:w="2110" w:type="dxa"/>
            <w:vAlign w:val="center"/>
          </w:tcPr>
          <w:p w14:paraId="2FA1BBCE" w14:textId="77777777" w:rsidR="009166E9" w:rsidRPr="00E9603C" w:rsidRDefault="009166E9">
            <w:pPr>
              <w:pStyle w:val="TAL"/>
            </w:pPr>
            <w:r w:rsidRPr="00E9603C">
              <w:t>DNAI (or UPF ID)</w:t>
            </w:r>
          </w:p>
        </w:tc>
        <w:tc>
          <w:tcPr>
            <w:tcW w:w="1996" w:type="dxa"/>
          </w:tcPr>
          <w:p w14:paraId="6AAEAC2B" w14:textId="77777777" w:rsidR="009166E9" w:rsidRPr="00E9603C" w:rsidRDefault="009166E9">
            <w:pPr>
              <w:pStyle w:val="TAL"/>
              <w:rPr>
                <w:lang w:eastAsia="ko-KR"/>
              </w:rPr>
            </w:pPr>
            <w:r w:rsidRPr="00E9603C">
              <w:rPr>
                <w:lang w:eastAsia="ko-KR"/>
              </w:rPr>
              <w:t>SMF</w:t>
            </w:r>
          </w:p>
        </w:tc>
        <w:tc>
          <w:tcPr>
            <w:tcW w:w="5523" w:type="dxa"/>
            <w:vAlign w:val="center"/>
          </w:tcPr>
          <w:p w14:paraId="4A0FE1C2" w14:textId="77777777" w:rsidR="009166E9" w:rsidRPr="00E9603C" w:rsidRDefault="009166E9">
            <w:pPr>
              <w:pStyle w:val="TAL"/>
            </w:pPr>
            <w:r w:rsidRPr="00E9603C">
              <w:t>Identifies the DN for which analytics information is provided</w:t>
            </w:r>
          </w:p>
        </w:tc>
      </w:tr>
      <w:tr w:rsidR="009166E9" w:rsidRPr="00E9603C" w14:paraId="50DEE147" w14:textId="77777777">
        <w:trPr>
          <w:cantSplit/>
        </w:trPr>
        <w:tc>
          <w:tcPr>
            <w:tcW w:w="2110" w:type="dxa"/>
            <w:vAlign w:val="center"/>
          </w:tcPr>
          <w:p w14:paraId="740F7624" w14:textId="77777777" w:rsidR="009166E9" w:rsidRPr="00E9603C" w:rsidRDefault="009166E9">
            <w:pPr>
              <w:pStyle w:val="TAL"/>
              <w:rPr>
                <w:lang w:eastAsia="ko-KR"/>
              </w:rPr>
            </w:pPr>
            <w:r w:rsidRPr="00E9603C">
              <w:rPr>
                <w:lang w:eastAsia="ko-KR"/>
              </w:rPr>
              <w:t>Application ID</w:t>
            </w:r>
          </w:p>
        </w:tc>
        <w:tc>
          <w:tcPr>
            <w:tcW w:w="1996" w:type="dxa"/>
          </w:tcPr>
          <w:p w14:paraId="10344814" w14:textId="77777777" w:rsidR="009166E9" w:rsidRPr="00E9603C" w:rsidRDefault="009166E9">
            <w:pPr>
              <w:pStyle w:val="TAL"/>
              <w:rPr>
                <w:lang w:eastAsia="ko-KR"/>
              </w:rPr>
            </w:pPr>
            <w:r w:rsidRPr="00E9603C">
              <w:rPr>
                <w:lang w:eastAsia="ko-KR"/>
              </w:rPr>
              <w:t>SMF</w:t>
            </w:r>
          </w:p>
        </w:tc>
        <w:tc>
          <w:tcPr>
            <w:tcW w:w="5523" w:type="dxa"/>
            <w:vAlign w:val="center"/>
          </w:tcPr>
          <w:p w14:paraId="40BDEAA0" w14:textId="77777777" w:rsidR="009166E9" w:rsidRPr="00E9603C" w:rsidRDefault="009166E9">
            <w:pPr>
              <w:pStyle w:val="TAL"/>
              <w:rPr>
                <w:lang w:eastAsia="ko-KR"/>
              </w:rPr>
            </w:pPr>
            <w:r w:rsidRPr="00E9603C">
              <w:rPr>
                <w:lang w:eastAsia="ko-KR"/>
              </w:rPr>
              <w:t>Identifies target application service</w:t>
            </w:r>
          </w:p>
        </w:tc>
      </w:tr>
      <w:tr w:rsidR="009166E9" w:rsidRPr="00E9603C" w14:paraId="19966712" w14:textId="77777777">
        <w:trPr>
          <w:cantSplit/>
        </w:trPr>
        <w:tc>
          <w:tcPr>
            <w:tcW w:w="2110" w:type="dxa"/>
          </w:tcPr>
          <w:p w14:paraId="117542E1" w14:textId="77777777" w:rsidR="009166E9" w:rsidRPr="00E9603C" w:rsidRDefault="009166E9">
            <w:pPr>
              <w:pStyle w:val="TAL"/>
              <w:rPr>
                <w:lang w:eastAsia="ko-KR"/>
              </w:rPr>
            </w:pPr>
            <w:r w:rsidRPr="00E9603C">
              <w:t>QoS flow Bit Rate</w:t>
            </w:r>
          </w:p>
        </w:tc>
        <w:tc>
          <w:tcPr>
            <w:tcW w:w="1996" w:type="dxa"/>
          </w:tcPr>
          <w:p w14:paraId="5A935C4C" w14:textId="77777777" w:rsidR="009166E9" w:rsidRPr="00E9603C" w:rsidRDefault="009166E9">
            <w:pPr>
              <w:pStyle w:val="TAL"/>
              <w:rPr>
                <w:lang w:eastAsia="ko-KR"/>
              </w:rPr>
            </w:pPr>
            <w:r w:rsidRPr="00E9603C">
              <w:rPr>
                <w:lang w:eastAsia="ko-KR"/>
              </w:rPr>
              <w:t>SMF</w:t>
            </w:r>
          </w:p>
        </w:tc>
        <w:tc>
          <w:tcPr>
            <w:tcW w:w="5523" w:type="dxa"/>
          </w:tcPr>
          <w:p w14:paraId="6248B00A" w14:textId="77777777" w:rsidR="009166E9" w:rsidRPr="00E9603C" w:rsidRDefault="009166E9">
            <w:pPr>
              <w:pStyle w:val="TAL"/>
              <w:rPr>
                <w:lang w:eastAsia="ko-KR"/>
              </w:rPr>
            </w:pPr>
            <w:r w:rsidRPr="00E9603C">
              <w:t xml:space="preserve">The observed bit rate </w:t>
            </w:r>
          </w:p>
        </w:tc>
      </w:tr>
      <w:tr w:rsidR="009166E9" w:rsidRPr="00E9603C" w14:paraId="7962483C" w14:textId="77777777">
        <w:trPr>
          <w:cantSplit/>
        </w:trPr>
        <w:tc>
          <w:tcPr>
            <w:tcW w:w="2110" w:type="dxa"/>
          </w:tcPr>
          <w:p w14:paraId="39FCE58C" w14:textId="77777777" w:rsidR="009166E9" w:rsidRPr="00E9603C" w:rsidRDefault="009166E9">
            <w:pPr>
              <w:pStyle w:val="TAL"/>
            </w:pPr>
            <w:r w:rsidRPr="00E9603C">
              <w:t>QoS flow Packet Delay</w:t>
            </w:r>
          </w:p>
        </w:tc>
        <w:tc>
          <w:tcPr>
            <w:tcW w:w="1996" w:type="dxa"/>
          </w:tcPr>
          <w:p w14:paraId="35FEF4B1" w14:textId="77777777" w:rsidR="009166E9" w:rsidRPr="00E9603C" w:rsidRDefault="009166E9">
            <w:pPr>
              <w:pStyle w:val="TAL"/>
            </w:pPr>
            <w:r w:rsidRPr="00E9603C">
              <w:rPr>
                <w:lang w:eastAsia="ko-KR"/>
              </w:rPr>
              <w:t>SMF</w:t>
            </w:r>
          </w:p>
        </w:tc>
        <w:tc>
          <w:tcPr>
            <w:tcW w:w="5523" w:type="dxa"/>
          </w:tcPr>
          <w:p w14:paraId="10FDF30F" w14:textId="77777777" w:rsidR="009166E9" w:rsidRPr="00E9603C" w:rsidRDefault="009166E9">
            <w:pPr>
              <w:pStyle w:val="TAL"/>
            </w:pPr>
            <w:r w:rsidRPr="00E9603C">
              <w:t>The observed Packet delay.</w:t>
            </w:r>
          </w:p>
        </w:tc>
      </w:tr>
      <w:tr w:rsidR="009166E9" w:rsidRPr="00E9603C" w14:paraId="0B3B0D8F" w14:textId="77777777">
        <w:trPr>
          <w:cantSplit/>
        </w:trPr>
        <w:tc>
          <w:tcPr>
            <w:tcW w:w="2110" w:type="dxa"/>
          </w:tcPr>
          <w:p w14:paraId="4A7A1211" w14:textId="77777777" w:rsidR="009166E9" w:rsidRPr="00E9603C" w:rsidRDefault="009166E9">
            <w:pPr>
              <w:pStyle w:val="TAL"/>
            </w:pPr>
            <w:r w:rsidRPr="00E9603C">
              <w:rPr>
                <w:lang w:eastAsia="ko-KR"/>
              </w:rPr>
              <w:t>Packet transmission</w:t>
            </w:r>
          </w:p>
        </w:tc>
        <w:tc>
          <w:tcPr>
            <w:tcW w:w="1996" w:type="dxa"/>
          </w:tcPr>
          <w:p w14:paraId="48140226" w14:textId="77777777" w:rsidR="009166E9" w:rsidRPr="00E9603C" w:rsidRDefault="009166E9">
            <w:pPr>
              <w:pStyle w:val="TAL"/>
            </w:pPr>
            <w:r w:rsidRPr="00E9603C">
              <w:rPr>
                <w:lang w:eastAsia="ko-KR"/>
              </w:rPr>
              <w:t>SMF</w:t>
            </w:r>
          </w:p>
        </w:tc>
        <w:tc>
          <w:tcPr>
            <w:tcW w:w="5523" w:type="dxa"/>
          </w:tcPr>
          <w:p w14:paraId="42A33BD4" w14:textId="77777777" w:rsidR="009166E9" w:rsidRPr="00E9603C" w:rsidRDefault="009166E9">
            <w:pPr>
              <w:pStyle w:val="TAL"/>
            </w:pPr>
            <w:r w:rsidRPr="00E9603C">
              <w:t>The observed number of packet transmission.</w:t>
            </w:r>
          </w:p>
        </w:tc>
      </w:tr>
    </w:tbl>
    <w:p w14:paraId="7383DCBF" w14:textId="77777777" w:rsidR="009166E9" w:rsidRPr="00E9603C" w:rsidRDefault="009166E9">
      <w:pPr>
        <w:pStyle w:val="FP"/>
      </w:pPr>
    </w:p>
    <w:p w14:paraId="24B87543" w14:textId="77777777" w:rsidR="009166E9" w:rsidRPr="00E9603C" w:rsidRDefault="009166E9">
      <w:pPr>
        <w:pStyle w:val="EditorsNote"/>
        <w:rPr>
          <w:rFonts w:eastAsia="MS Mincho"/>
        </w:rPr>
      </w:pPr>
      <w:r w:rsidRPr="00E9603C">
        <w:t>Editor's note:</w:t>
      </w:r>
      <w:r w:rsidRPr="00E9603C">
        <w:tab/>
        <w:t>It is FFS to how to collect input data for analytics from other NFs.</w:t>
      </w:r>
    </w:p>
    <w:p w14:paraId="53775824" w14:textId="77777777" w:rsidR="009166E9" w:rsidRPr="00E9603C" w:rsidRDefault="009166E9">
      <w:pPr>
        <w:pStyle w:val="Heading3"/>
      </w:pPr>
      <w:bookmarkStart w:id="11003" w:name="_Toc50021344"/>
      <w:bookmarkStart w:id="11004" w:name="_Toc20846"/>
      <w:bookmarkStart w:id="11005" w:name="_Toc42779271"/>
      <w:bookmarkStart w:id="11006" w:name="_Toc50309919"/>
      <w:bookmarkStart w:id="11007" w:name="_Toc13194"/>
      <w:bookmarkStart w:id="11008" w:name="_Toc50022617"/>
      <w:bookmarkStart w:id="11009" w:name="_Toc20487"/>
      <w:bookmarkStart w:id="11010" w:name="_Toc13432"/>
      <w:bookmarkStart w:id="11011" w:name="_Toc29813"/>
      <w:bookmarkStart w:id="11012" w:name="_Toc17466"/>
      <w:bookmarkStart w:id="11013" w:name="_Toc42770215"/>
      <w:bookmarkStart w:id="11014" w:name="_Toc50023851"/>
      <w:bookmarkStart w:id="11015" w:name="_Toc50023266"/>
      <w:bookmarkStart w:id="11016" w:name="_Toc50579651"/>
      <w:bookmarkStart w:id="11017" w:name="_Toc44004528"/>
      <w:bookmarkStart w:id="11018" w:name="_Toc15972"/>
      <w:bookmarkStart w:id="11019" w:name="_Toc43393356"/>
      <w:bookmarkStart w:id="11020" w:name="_Toc50021913"/>
      <w:bookmarkStart w:id="11021" w:name="_Toc15929"/>
      <w:bookmarkStart w:id="11022" w:name="_Toc54770248"/>
      <w:bookmarkStart w:id="11023" w:name="_Toc54779600"/>
      <w:bookmarkStart w:id="11024" w:name="_Toc54786560"/>
      <w:bookmarkStart w:id="11025" w:name="_Toc57201422"/>
      <w:bookmarkStart w:id="11026" w:name="_Toc57641460"/>
      <w:bookmarkStart w:id="11027" w:name="_Toc59101813"/>
      <w:r w:rsidRPr="00E9603C">
        <w:t>6.</w:t>
      </w:r>
      <w:r w:rsidRPr="00E9603C">
        <w:rPr>
          <w:lang w:eastAsia="zh-CN"/>
        </w:rPr>
        <w:t>50</w:t>
      </w:r>
      <w:r w:rsidRPr="00E9603C">
        <w:t>.3</w:t>
      </w:r>
      <w:r w:rsidRPr="00E9603C">
        <w:tab/>
        <w:t>Output Analytics</w:t>
      </w:r>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p>
    <w:p w14:paraId="247D3DE3" w14:textId="77777777" w:rsidR="009166E9" w:rsidRPr="00E9603C" w:rsidRDefault="009166E9">
      <w:pPr>
        <w:rPr>
          <w:lang w:eastAsia="ko-KR"/>
        </w:rPr>
      </w:pPr>
      <w:r w:rsidRPr="00E9603C">
        <w:rPr>
          <w:lang w:eastAsia="ko-KR"/>
        </w:rPr>
        <w:t>The output analytics of NWDAF is defined in Table 6.</w:t>
      </w:r>
      <w:r w:rsidRPr="00E9603C">
        <w:rPr>
          <w:lang w:eastAsia="zh-CN"/>
        </w:rPr>
        <w:t>50</w:t>
      </w:r>
      <w:r w:rsidRPr="00E9603C">
        <w:rPr>
          <w:lang w:eastAsia="ko-KR"/>
        </w:rPr>
        <w:t>.3-1.</w:t>
      </w:r>
    </w:p>
    <w:p w14:paraId="73BBFB03" w14:textId="77777777" w:rsidR="009166E9" w:rsidRPr="00E9603C" w:rsidRDefault="009166E9">
      <w:pPr>
        <w:pStyle w:val="TH"/>
      </w:pPr>
      <w:r w:rsidRPr="00E9603C">
        <w:t>Table 6.50.3-1: Output for DN performance</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7"/>
      </w:tblGrid>
      <w:tr w:rsidR="009166E9" w:rsidRPr="00E9603C" w14:paraId="0EFAAE9D" w14:textId="77777777">
        <w:trPr>
          <w:cantSplit/>
        </w:trPr>
        <w:tc>
          <w:tcPr>
            <w:tcW w:w="2972" w:type="dxa"/>
          </w:tcPr>
          <w:p w14:paraId="0D99A238" w14:textId="77777777" w:rsidR="009166E9" w:rsidRPr="00E9603C" w:rsidRDefault="009166E9">
            <w:pPr>
              <w:pStyle w:val="TAH"/>
              <w:rPr>
                <w:lang w:eastAsia="zh-CN"/>
              </w:rPr>
            </w:pPr>
            <w:r w:rsidRPr="00E9603C">
              <w:rPr>
                <w:lang w:eastAsia="zh-CN"/>
              </w:rPr>
              <w:t>Information</w:t>
            </w:r>
          </w:p>
        </w:tc>
        <w:tc>
          <w:tcPr>
            <w:tcW w:w="6657" w:type="dxa"/>
          </w:tcPr>
          <w:p w14:paraId="59F10932" w14:textId="77777777" w:rsidR="009166E9" w:rsidRPr="00E9603C" w:rsidRDefault="009166E9">
            <w:pPr>
              <w:pStyle w:val="TAH"/>
              <w:rPr>
                <w:lang w:eastAsia="zh-CN"/>
              </w:rPr>
            </w:pPr>
            <w:r w:rsidRPr="00E9603C">
              <w:rPr>
                <w:lang w:eastAsia="zh-CN"/>
              </w:rPr>
              <w:t>Description</w:t>
            </w:r>
          </w:p>
        </w:tc>
      </w:tr>
      <w:tr w:rsidR="009166E9" w:rsidRPr="00E9603C" w14:paraId="669BB445" w14:textId="77777777">
        <w:trPr>
          <w:cantSplit/>
        </w:trPr>
        <w:tc>
          <w:tcPr>
            <w:tcW w:w="2972" w:type="dxa"/>
            <w:vAlign w:val="center"/>
          </w:tcPr>
          <w:p w14:paraId="420982A5" w14:textId="77777777" w:rsidR="009166E9" w:rsidRPr="00E9603C" w:rsidRDefault="009166E9">
            <w:pPr>
              <w:pStyle w:val="TAL"/>
            </w:pPr>
            <w:r w:rsidRPr="00E9603C">
              <w:t>S-NSSAI (optional)</w:t>
            </w:r>
          </w:p>
        </w:tc>
        <w:tc>
          <w:tcPr>
            <w:tcW w:w="6657" w:type="dxa"/>
            <w:vAlign w:val="center"/>
          </w:tcPr>
          <w:p w14:paraId="01E5C3F8" w14:textId="77777777" w:rsidR="009166E9" w:rsidRPr="00E9603C" w:rsidRDefault="009166E9">
            <w:pPr>
              <w:pStyle w:val="TAL"/>
            </w:pPr>
            <w:r w:rsidRPr="00E9603C">
              <w:t>Identifies the Network Slice for which analytics information is provided.</w:t>
            </w:r>
          </w:p>
        </w:tc>
      </w:tr>
      <w:tr w:rsidR="009166E9" w:rsidRPr="00E9603C" w14:paraId="1EE109F1" w14:textId="77777777">
        <w:trPr>
          <w:cantSplit/>
        </w:trPr>
        <w:tc>
          <w:tcPr>
            <w:tcW w:w="2972" w:type="dxa"/>
            <w:vAlign w:val="center"/>
          </w:tcPr>
          <w:p w14:paraId="7E5F973A" w14:textId="77777777" w:rsidR="009166E9" w:rsidRPr="00E9603C" w:rsidRDefault="009166E9">
            <w:pPr>
              <w:pStyle w:val="TAL"/>
            </w:pPr>
            <w:r w:rsidRPr="00E9603C">
              <w:t>DNN</w:t>
            </w:r>
          </w:p>
        </w:tc>
        <w:tc>
          <w:tcPr>
            <w:tcW w:w="6657" w:type="dxa"/>
            <w:vAlign w:val="center"/>
          </w:tcPr>
          <w:p w14:paraId="34398CF3" w14:textId="77777777" w:rsidR="009166E9" w:rsidRPr="00E9603C" w:rsidRDefault="009166E9">
            <w:pPr>
              <w:pStyle w:val="TAL"/>
              <w:rPr>
                <w:lang w:eastAsia="ko-KR"/>
              </w:rPr>
            </w:pPr>
            <w:r w:rsidRPr="00E9603C">
              <w:rPr>
                <w:lang w:eastAsia="ko-KR"/>
              </w:rPr>
              <w:t xml:space="preserve">Identifies the data network name (e.g. internet) </w:t>
            </w:r>
            <w:r w:rsidRPr="00E9603C">
              <w:t>for which analytics information is provided</w:t>
            </w:r>
          </w:p>
        </w:tc>
      </w:tr>
      <w:tr w:rsidR="009166E9" w:rsidRPr="00E9603C" w14:paraId="6227902A" w14:textId="77777777">
        <w:trPr>
          <w:cantSplit/>
        </w:trPr>
        <w:tc>
          <w:tcPr>
            <w:tcW w:w="2972" w:type="dxa"/>
            <w:vAlign w:val="center"/>
          </w:tcPr>
          <w:p w14:paraId="3A4716DA" w14:textId="77777777" w:rsidR="009166E9" w:rsidRPr="00E9603C" w:rsidRDefault="009166E9">
            <w:pPr>
              <w:pStyle w:val="TAL"/>
            </w:pPr>
            <w:r w:rsidRPr="00E9603C">
              <w:t>DNAI</w:t>
            </w:r>
          </w:p>
        </w:tc>
        <w:tc>
          <w:tcPr>
            <w:tcW w:w="6657" w:type="dxa"/>
            <w:vAlign w:val="center"/>
          </w:tcPr>
          <w:p w14:paraId="54447ACB" w14:textId="77777777" w:rsidR="009166E9" w:rsidRPr="00E9603C" w:rsidRDefault="009166E9">
            <w:pPr>
              <w:pStyle w:val="TAL"/>
            </w:pPr>
            <w:r w:rsidRPr="00E9603C">
              <w:t>Identifies the DN for which analytics information is provided</w:t>
            </w:r>
          </w:p>
        </w:tc>
      </w:tr>
      <w:tr w:rsidR="009166E9" w:rsidRPr="00E9603C" w14:paraId="617F5D74" w14:textId="77777777">
        <w:trPr>
          <w:cantSplit/>
        </w:trPr>
        <w:tc>
          <w:tcPr>
            <w:tcW w:w="2972" w:type="dxa"/>
            <w:vAlign w:val="center"/>
          </w:tcPr>
          <w:p w14:paraId="22D293F8" w14:textId="77777777" w:rsidR="009166E9" w:rsidRPr="00E9603C" w:rsidRDefault="009166E9">
            <w:pPr>
              <w:pStyle w:val="TAL"/>
              <w:rPr>
                <w:lang w:eastAsia="ko-KR"/>
              </w:rPr>
            </w:pPr>
            <w:r w:rsidRPr="00E9603C">
              <w:rPr>
                <w:lang w:eastAsia="ko-KR"/>
              </w:rPr>
              <w:t>Application ID</w:t>
            </w:r>
          </w:p>
        </w:tc>
        <w:tc>
          <w:tcPr>
            <w:tcW w:w="6657" w:type="dxa"/>
            <w:vAlign w:val="center"/>
          </w:tcPr>
          <w:p w14:paraId="03835C7A" w14:textId="77777777" w:rsidR="009166E9" w:rsidRPr="00E9603C" w:rsidRDefault="009166E9">
            <w:pPr>
              <w:pStyle w:val="TAL"/>
              <w:rPr>
                <w:lang w:eastAsia="ko-KR"/>
              </w:rPr>
            </w:pPr>
            <w:r w:rsidRPr="00E9603C">
              <w:rPr>
                <w:lang w:eastAsia="ko-KR"/>
              </w:rPr>
              <w:t>Identifies target application service</w:t>
            </w:r>
          </w:p>
        </w:tc>
      </w:tr>
      <w:tr w:rsidR="009166E9" w:rsidRPr="00E9603C" w14:paraId="1CC266AE" w14:textId="77777777">
        <w:trPr>
          <w:cantSplit/>
        </w:trPr>
        <w:tc>
          <w:tcPr>
            <w:tcW w:w="2972" w:type="dxa"/>
            <w:vAlign w:val="center"/>
          </w:tcPr>
          <w:p w14:paraId="6E3120A0" w14:textId="77777777" w:rsidR="009166E9" w:rsidRPr="00E9603C" w:rsidRDefault="009166E9">
            <w:pPr>
              <w:pStyle w:val="TAL"/>
            </w:pPr>
            <w:r w:rsidRPr="00E9603C">
              <w:t>Bandwidth</w:t>
            </w:r>
          </w:p>
        </w:tc>
        <w:tc>
          <w:tcPr>
            <w:tcW w:w="6657" w:type="dxa"/>
            <w:vAlign w:val="center"/>
          </w:tcPr>
          <w:p w14:paraId="6DBD9322" w14:textId="77777777" w:rsidR="009166E9" w:rsidRPr="00E9603C" w:rsidRDefault="009166E9">
            <w:pPr>
              <w:pStyle w:val="TAL"/>
            </w:pPr>
            <w:r w:rsidRPr="00E9603C">
              <w:t xml:space="preserve">The experienced bandwidth of given DNAI for an application. </w:t>
            </w:r>
          </w:p>
        </w:tc>
      </w:tr>
      <w:tr w:rsidR="009166E9" w:rsidRPr="00E9603C" w14:paraId="4AF90FF2" w14:textId="77777777">
        <w:trPr>
          <w:cantSplit/>
        </w:trPr>
        <w:tc>
          <w:tcPr>
            <w:tcW w:w="2972" w:type="dxa"/>
            <w:vAlign w:val="center"/>
          </w:tcPr>
          <w:p w14:paraId="68E9E744" w14:textId="77777777" w:rsidR="009166E9" w:rsidRPr="00E9603C" w:rsidRDefault="009166E9">
            <w:pPr>
              <w:pStyle w:val="TAL"/>
              <w:rPr>
                <w:lang w:eastAsia="ko-KR"/>
              </w:rPr>
            </w:pPr>
            <w:r w:rsidRPr="00E9603C">
              <w:rPr>
                <w:lang w:eastAsia="ko-KR"/>
              </w:rPr>
              <w:t>RTT (Round Trip Time)</w:t>
            </w:r>
          </w:p>
        </w:tc>
        <w:tc>
          <w:tcPr>
            <w:tcW w:w="6657" w:type="dxa"/>
            <w:vAlign w:val="center"/>
          </w:tcPr>
          <w:p w14:paraId="705A1589" w14:textId="77777777" w:rsidR="009166E9" w:rsidRPr="00E9603C" w:rsidRDefault="009166E9">
            <w:pPr>
              <w:pStyle w:val="TAL"/>
              <w:rPr>
                <w:lang w:eastAsia="ko-KR"/>
              </w:rPr>
            </w:pPr>
            <w:r w:rsidRPr="00E9603C">
              <w:rPr>
                <w:lang w:eastAsia="ko-KR"/>
              </w:rPr>
              <w:t xml:space="preserve">The experience RTT of given DNAI for an application. </w:t>
            </w:r>
          </w:p>
        </w:tc>
      </w:tr>
      <w:tr w:rsidR="009166E9" w:rsidRPr="00E9603C" w14:paraId="06FE56A2" w14:textId="77777777">
        <w:trPr>
          <w:cantSplit/>
        </w:trPr>
        <w:tc>
          <w:tcPr>
            <w:tcW w:w="2972" w:type="dxa"/>
            <w:vAlign w:val="center"/>
          </w:tcPr>
          <w:p w14:paraId="4FE59566" w14:textId="77777777" w:rsidR="009166E9" w:rsidRPr="00E9603C" w:rsidRDefault="009166E9">
            <w:pPr>
              <w:pStyle w:val="TAL"/>
              <w:rPr>
                <w:lang w:eastAsia="ko-KR"/>
              </w:rPr>
            </w:pPr>
            <w:r w:rsidRPr="00E9603C">
              <w:t>Service Experience</w:t>
            </w:r>
          </w:p>
        </w:tc>
        <w:tc>
          <w:tcPr>
            <w:tcW w:w="6657" w:type="dxa"/>
            <w:vAlign w:val="center"/>
          </w:tcPr>
          <w:p w14:paraId="35A145C5" w14:textId="77777777" w:rsidR="009166E9" w:rsidRPr="00E9603C" w:rsidRDefault="009166E9">
            <w:pPr>
              <w:pStyle w:val="TAL"/>
              <w:rPr>
                <w:lang w:eastAsia="ko-KR"/>
              </w:rPr>
            </w:pPr>
            <w:r w:rsidRPr="00E9603C">
              <w:t xml:space="preserve">Service Experience e.g. service MOS </w:t>
            </w:r>
            <w:r w:rsidRPr="00E9603C">
              <w:rPr>
                <w:lang w:eastAsia="ko-KR"/>
              </w:rPr>
              <w:t>of given DNAI for an application</w:t>
            </w:r>
            <w:r w:rsidRPr="00E9603C">
              <w:t>.</w:t>
            </w:r>
          </w:p>
        </w:tc>
      </w:tr>
    </w:tbl>
    <w:p w14:paraId="664E43F0" w14:textId="77777777" w:rsidR="009166E9" w:rsidRPr="00E9603C" w:rsidRDefault="009166E9">
      <w:pPr>
        <w:rPr>
          <w:lang w:eastAsia="ko-KR"/>
        </w:rPr>
      </w:pPr>
    </w:p>
    <w:p w14:paraId="63914C24" w14:textId="77777777" w:rsidR="009166E9" w:rsidRPr="00E9603C" w:rsidRDefault="009166E9">
      <w:pPr>
        <w:pStyle w:val="Heading3"/>
      </w:pPr>
      <w:bookmarkStart w:id="11028" w:name="_Toc20674"/>
      <w:bookmarkStart w:id="11029" w:name="_Toc50021345"/>
      <w:bookmarkStart w:id="11030" w:name="_Toc57201423"/>
      <w:bookmarkStart w:id="11031" w:name="_Toc50021914"/>
      <w:bookmarkStart w:id="11032" w:name="_Toc50023267"/>
      <w:bookmarkStart w:id="11033" w:name="_Toc43393357"/>
      <w:bookmarkStart w:id="11034" w:name="_Toc44004529"/>
      <w:bookmarkStart w:id="11035" w:name="_Toc6795"/>
      <w:bookmarkStart w:id="11036" w:name="_Toc18149"/>
      <w:bookmarkStart w:id="11037" w:name="_Toc13338"/>
      <w:bookmarkStart w:id="11038" w:name="_Toc42779272"/>
      <w:bookmarkStart w:id="11039" w:name="_Toc42770216"/>
      <w:bookmarkStart w:id="11040" w:name="_Toc3580"/>
      <w:bookmarkStart w:id="11041" w:name="_Toc824"/>
      <w:bookmarkStart w:id="11042" w:name="_Toc50023852"/>
      <w:bookmarkStart w:id="11043" w:name="_Toc50022618"/>
      <w:bookmarkStart w:id="11044" w:name="_Toc50309920"/>
      <w:bookmarkStart w:id="11045" w:name="_Toc50579652"/>
      <w:bookmarkStart w:id="11046" w:name="_Toc54770249"/>
      <w:bookmarkStart w:id="11047" w:name="_Toc54779601"/>
      <w:bookmarkStart w:id="11048" w:name="_Toc54786561"/>
      <w:bookmarkStart w:id="11049" w:name="_Toc16996"/>
      <w:bookmarkStart w:id="11050" w:name="_Toc6870"/>
      <w:bookmarkStart w:id="11051" w:name="_Toc57641461"/>
      <w:bookmarkStart w:id="11052" w:name="_Toc59101814"/>
      <w:r w:rsidRPr="00E9603C">
        <w:t>6.</w:t>
      </w:r>
      <w:r w:rsidRPr="00E9603C">
        <w:rPr>
          <w:lang w:eastAsia="zh-CN"/>
        </w:rPr>
        <w:t>50</w:t>
      </w:r>
      <w:r w:rsidRPr="00E9603C">
        <w:t>.4</w:t>
      </w:r>
      <w:r w:rsidRPr="00E9603C">
        <w:tab/>
        <w:t>Procedures</w:t>
      </w:r>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p>
    <w:p w14:paraId="5822E7E1" w14:textId="77777777" w:rsidR="009166E9" w:rsidRPr="00E9603C" w:rsidRDefault="009166E9">
      <w:pPr>
        <w:rPr>
          <w:lang w:eastAsia="ko-KR"/>
        </w:rPr>
      </w:pPr>
      <w:r w:rsidRPr="00E9603C">
        <w:rPr>
          <w:lang w:eastAsia="ko-KR"/>
        </w:rPr>
        <w:t>For the procedure to select an optimal DNAI by AF is depicted in Figure 6.</w:t>
      </w:r>
      <w:r w:rsidRPr="00E9603C">
        <w:rPr>
          <w:lang w:eastAsia="zh-CN"/>
        </w:rPr>
        <w:t>50</w:t>
      </w:r>
      <w:r w:rsidRPr="00E9603C">
        <w:rPr>
          <w:lang w:eastAsia="ko-KR"/>
        </w:rPr>
        <w:t>.4-1. The procedure is based on AF scenario. Internal NF such as PCF or SMF may consume the proposed analytics to select DNAI for a given S-NSSAI and DNN.</w:t>
      </w:r>
    </w:p>
    <w:p w14:paraId="4E2684AB" w14:textId="77777777" w:rsidR="009166E9" w:rsidRPr="00E9603C" w:rsidRDefault="009166E9">
      <w:pPr>
        <w:pStyle w:val="TH"/>
      </w:pPr>
      <w:r w:rsidRPr="00E9603C">
        <w:object w:dxaOrig="13260" w:dyaOrig="5621" w14:anchorId="78433E93">
          <v:shape id="对象 85" o:spid="_x0000_i1136" type="#_x0000_t75" style="width:477.5pt;height:202.5pt;mso-position-horizontal-relative:page;mso-position-vertical-relative:page" o:ole="">
            <v:imagedata r:id="rId220" o:title=""/>
          </v:shape>
          <o:OLEObject Type="Embed" ProgID="Visio.Drawing.15" ShapeID="对象 85" DrawAspect="Content" ObjectID="_1669716042" r:id="rId221"/>
        </w:object>
      </w:r>
    </w:p>
    <w:p w14:paraId="36BC7D79" w14:textId="77777777" w:rsidR="009166E9" w:rsidRPr="00E9603C" w:rsidRDefault="009166E9">
      <w:pPr>
        <w:pStyle w:val="TF"/>
      </w:pPr>
      <w:r w:rsidRPr="00E9603C">
        <w:t>Figure 6.50.4-1: A procedure to select best DNAI for a specific application</w:t>
      </w:r>
    </w:p>
    <w:p w14:paraId="78264D44" w14:textId="77777777" w:rsidR="009166E9" w:rsidRPr="00E9603C" w:rsidRDefault="009166E9">
      <w:pPr>
        <w:pStyle w:val="B1"/>
      </w:pPr>
      <w:r w:rsidRPr="00E9603C">
        <w:t>1.</w:t>
      </w:r>
      <w:r w:rsidRPr="00E9603C">
        <w:tab/>
        <w:t>An AF request DNAI performance analytics for a specific application. An application traffic is represented with Application ID. This request may be delivered via NEF.</w:t>
      </w:r>
    </w:p>
    <w:p w14:paraId="706F2063" w14:textId="77777777" w:rsidR="009166E9" w:rsidRPr="00E9603C" w:rsidRDefault="009166E9">
      <w:pPr>
        <w:pStyle w:val="B1"/>
      </w:pPr>
      <w:r w:rsidRPr="00E9603C">
        <w:t>2.</w:t>
      </w:r>
      <w:r w:rsidRPr="00E9603C">
        <w:tab/>
        <w:t>NWDAF collects network data from SMF for a requested application traffic per UPF. The NWDAF need to collect data from multiple UPFs can serve an application for S-NSSAI and DNN.</w:t>
      </w:r>
    </w:p>
    <w:p w14:paraId="723A6B60" w14:textId="77777777" w:rsidR="009166E9" w:rsidRPr="00E9603C" w:rsidRDefault="009166E9">
      <w:pPr>
        <w:pStyle w:val="B1"/>
      </w:pPr>
      <w:r w:rsidRPr="00E9603C">
        <w:t>3.</w:t>
      </w:r>
      <w:r w:rsidRPr="00E9603C">
        <w:tab/>
        <w:t>NWDAF generate DN performance analytics as described in Table 6.50.3-1.</w:t>
      </w:r>
    </w:p>
    <w:p w14:paraId="463633FE" w14:textId="77777777" w:rsidR="009166E9" w:rsidRPr="00E9603C" w:rsidRDefault="009166E9">
      <w:pPr>
        <w:pStyle w:val="B1"/>
      </w:pPr>
      <w:r w:rsidRPr="00E9603C">
        <w:t>4.</w:t>
      </w:r>
      <w:r w:rsidRPr="00E9603C">
        <w:tab/>
        <w:t>NWDAF notifies the analytic to the consumer AF.</w:t>
      </w:r>
    </w:p>
    <w:p w14:paraId="28756354" w14:textId="77777777" w:rsidR="009166E9" w:rsidRPr="00E9603C" w:rsidRDefault="009166E9">
      <w:pPr>
        <w:pStyle w:val="B1"/>
      </w:pPr>
      <w:r w:rsidRPr="00E9603C">
        <w:t>5-6.</w:t>
      </w:r>
      <w:r w:rsidRPr="00E9603C">
        <w:tab/>
        <w:t>(out of scope) An AF select DNAI considering the output analytics.</w:t>
      </w:r>
    </w:p>
    <w:p w14:paraId="3A704F01" w14:textId="77777777" w:rsidR="009166E9" w:rsidRPr="00E9603C" w:rsidRDefault="009166E9">
      <w:pPr>
        <w:pStyle w:val="Heading3"/>
        <w:rPr>
          <w:lang w:eastAsia="zh-CN"/>
        </w:rPr>
      </w:pPr>
      <w:bookmarkStart w:id="11053" w:name="_Toc32384"/>
      <w:bookmarkStart w:id="11054" w:name="_Toc42770217"/>
      <w:bookmarkStart w:id="11055" w:name="_Toc26397"/>
      <w:bookmarkStart w:id="11056" w:name="_Toc22894"/>
      <w:bookmarkStart w:id="11057" w:name="_Toc43393358"/>
      <w:bookmarkStart w:id="11058" w:name="_Toc26918"/>
      <w:bookmarkStart w:id="11059" w:name="_Toc44004530"/>
      <w:bookmarkStart w:id="11060" w:name="_Toc50021346"/>
      <w:bookmarkStart w:id="11061" w:name="_Toc50021915"/>
      <w:bookmarkStart w:id="11062" w:name="_Toc17791"/>
      <w:bookmarkStart w:id="11063" w:name="_Toc50022619"/>
      <w:bookmarkStart w:id="11064" w:name="_Toc42779273"/>
      <w:bookmarkStart w:id="11065" w:name="_Toc50023268"/>
      <w:bookmarkStart w:id="11066" w:name="_Toc50023853"/>
      <w:bookmarkStart w:id="11067" w:name="_Toc50309921"/>
      <w:bookmarkStart w:id="11068" w:name="_Toc50579653"/>
      <w:bookmarkStart w:id="11069" w:name="_Toc5150"/>
      <w:bookmarkStart w:id="11070" w:name="_Toc54770250"/>
      <w:bookmarkStart w:id="11071" w:name="_Toc54779602"/>
      <w:bookmarkStart w:id="11072" w:name="_Toc54786562"/>
      <w:bookmarkStart w:id="11073" w:name="_Toc14270"/>
      <w:bookmarkStart w:id="11074" w:name="_Toc57201424"/>
      <w:bookmarkStart w:id="11075" w:name="_Toc3709"/>
      <w:bookmarkStart w:id="11076" w:name="_Toc57641462"/>
      <w:bookmarkStart w:id="11077" w:name="_Toc59101815"/>
      <w:r w:rsidRPr="00E9603C">
        <w:rPr>
          <w:lang w:eastAsia="zh-CN"/>
        </w:rPr>
        <w:t>6.50.5</w:t>
      </w:r>
      <w:r w:rsidRPr="00E9603C">
        <w:rPr>
          <w:lang w:eastAsia="zh-CN"/>
        </w:rPr>
        <w:tab/>
      </w:r>
      <w:r w:rsidRPr="00E9603C">
        <w:t>Impacts on services, entities and interfaces</w:t>
      </w:r>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0193A9C4" w14:textId="77777777" w:rsidR="009166E9" w:rsidRPr="00E9603C" w:rsidRDefault="009166E9">
      <w:pPr>
        <w:rPr>
          <w:lang w:eastAsia="ko-KR"/>
        </w:rPr>
      </w:pPr>
      <w:r w:rsidRPr="00E9603C">
        <w:rPr>
          <w:lang w:eastAsia="ko-KR"/>
        </w:rPr>
        <w:t>NWDAF:</w:t>
      </w:r>
    </w:p>
    <w:p w14:paraId="18E473DC" w14:textId="77777777" w:rsidR="009166E9" w:rsidRPr="00E9603C" w:rsidRDefault="009166E9">
      <w:pPr>
        <w:pStyle w:val="B1"/>
        <w:rPr>
          <w:lang w:eastAsia="ko-KR"/>
        </w:rPr>
      </w:pPr>
      <w:r w:rsidRPr="00E9603C">
        <w:rPr>
          <w:lang w:eastAsia="ko-KR"/>
        </w:rPr>
        <w:t>-</w:t>
      </w:r>
      <w:r w:rsidRPr="00E9603C">
        <w:rPr>
          <w:lang w:eastAsia="ko-KR"/>
        </w:rPr>
        <w:tab/>
        <w:t>Need to provide a new analytics for DN performance for a specific application.</w:t>
      </w:r>
    </w:p>
    <w:p w14:paraId="0F3D867C" w14:textId="77777777" w:rsidR="009166E9" w:rsidRPr="00E9603C" w:rsidRDefault="009166E9">
      <w:pPr>
        <w:pStyle w:val="B1"/>
        <w:rPr>
          <w:lang w:eastAsia="ko-KR"/>
        </w:rPr>
      </w:pPr>
      <w:r w:rsidRPr="00E9603C">
        <w:rPr>
          <w:lang w:eastAsia="ko-KR"/>
        </w:rPr>
        <w:t>-</w:t>
      </w:r>
      <w:r w:rsidRPr="00E9603C">
        <w:rPr>
          <w:lang w:eastAsia="ko-KR"/>
        </w:rPr>
        <w:tab/>
        <w:t>Need to collect data from multiple UPFs (DNAIs).</w:t>
      </w:r>
    </w:p>
    <w:p w14:paraId="465CED92" w14:textId="77777777" w:rsidR="009166E9" w:rsidRPr="00E9603C" w:rsidRDefault="009166E9">
      <w:pPr>
        <w:rPr>
          <w:lang w:eastAsia="zh-CN"/>
        </w:rPr>
      </w:pPr>
      <w:r w:rsidRPr="00E9603C">
        <w:rPr>
          <w:lang w:eastAsia="zh-CN"/>
        </w:rPr>
        <w:t>NEF:</w:t>
      </w:r>
    </w:p>
    <w:p w14:paraId="7612C3CE" w14:textId="77777777" w:rsidR="009166E9" w:rsidRPr="00E9603C" w:rsidRDefault="009166E9">
      <w:pPr>
        <w:pStyle w:val="B1"/>
        <w:rPr>
          <w:lang w:eastAsia="ko-KR"/>
        </w:rPr>
      </w:pPr>
      <w:r w:rsidRPr="00E9603C">
        <w:rPr>
          <w:lang w:eastAsia="ko-KR"/>
        </w:rPr>
        <w:t>-</w:t>
      </w:r>
      <w:r w:rsidRPr="00E9603C">
        <w:rPr>
          <w:lang w:eastAsia="ko-KR"/>
        </w:rPr>
        <w:tab/>
        <w:t>Need to expose DN performance analytics to AF.</w:t>
      </w:r>
    </w:p>
    <w:p w14:paraId="48EE9C30" w14:textId="77777777" w:rsidR="009166E9" w:rsidRPr="00E9603C" w:rsidRDefault="009166E9">
      <w:pPr>
        <w:pStyle w:val="Heading2"/>
        <w:pBdr>
          <w:top w:val="none" w:sz="0" w:space="4" w:color="auto"/>
        </w:pBdr>
        <w:rPr>
          <w:lang w:eastAsia="zh-CN"/>
        </w:rPr>
      </w:pPr>
      <w:bookmarkStart w:id="11078" w:name="_Toc42779274"/>
      <w:bookmarkStart w:id="11079" w:name="_Toc44004531"/>
      <w:bookmarkStart w:id="11080" w:name="_Toc50021916"/>
      <w:bookmarkStart w:id="11081" w:name="_Toc50022620"/>
      <w:bookmarkStart w:id="11082" w:name="_Toc50309922"/>
      <w:bookmarkStart w:id="11083" w:name="_Toc50023854"/>
      <w:bookmarkStart w:id="11084" w:name="_Toc15006"/>
      <w:bookmarkStart w:id="11085" w:name="_Toc43393359"/>
      <w:bookmarkStart w:id="11086" w:name="_Toc2426"/>
      <w:bookmarkStart w:id="11087" w:name="_Toc18968"/>
      <w:bookmarkStart w:id="11088" w:name="_Toc28100"/>
      <w:bookmarkStart w:id="11089" w:name="_Toc50579654"/>
      <w:bookmarkStart w:id="11090" w:name="_Toc25662"/>
      <w:bookmarkStart w:id="11091" w:name="_Toc8208"/>
      <w:bookmarkStart w:id="11092" w:name="_Toc4436"/>
      <w:bookmarkStart w:id="11093" w:name="_Toc50021347"/>
      <w:bookmarkStart w:id="11094" w:name="_Toc14426"/>
      <w:bookmarkStart w:id="11095" w:name="_Toc54770251"/>
      <w:bookmarkStart w:id="11096" w:name="_Toc54779603"/>
      <w:bookmarkStart w:id="11097" w:name="_Toc54786563"/>
      <w:bookmarkStart w:id="11098" w:name="_Toc42770218"/>
      <w:bookmarkStart w:id="11099" w:name="_Toc57201425"/>
      <w:bookmarkStart w:id="11100" w:name="_Toc50023269"/>
      <w:bookmarkStart w:id="11101" w:name="_Toc57641463"/>
      <w:bookmarkStart w:id="11102" w:name="_Toc59101816"/>
      <w:r w:rsidRPr="00E9603C">
        <w:t>6.</w:t>
      </w:r>
      <w:r w:rsidRPr="00E9603C">
        <w:rPr>
          <w:lang w:eastAsia="zh-CN"/>
        </w:rPr>
        <w:t>51</w:t>
      </w:r>
      <w:r w:rsidRPr="00E9603C">
        <w:tab/>
        <w:t>Solution #</w:t>
      </w:r>
      <w:r w:rsidRPr="00E9603C">
        <w:rPr>
          <w:lang w:eastAsia="zh-CN"/>
        </w:rPr>
        <w:t xml:space="preserve">51: </w:t>
      </w:r>
      <w:r w:rsidRPr="00E9603C">
        <w:rPr>
          <w:rFonts w:cs="Arial"/>
          <w:lang w:eastAsia="en-US"/>
        </w:rPr>
        <w:t>optimization for edge computing</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04EABC13" w14:textId="77777777" w:rsidR="009166E9" w:rsidRPr="00E9603C" w:rsidRDefault="009166E9">
      <w:pPr>
        <w:pStyle w:val="Heading3"/>
      </w:pPr>
      <w:bookmarkStart w:id="11103" w:name="_Toc42770219"/>
      <w:bookmarkStart w:id="11104" w:name="_Toc14157"/>
      <w:bookmarkStart w:id="11105" w:name="_Toc50023270"/>
      <w:bookmarkStart w:id="11106" w:name="_Toc50021348"/>
      <w:bookmarkStart w:id="11107" w:name="_Toc50309923"/>
      <w:bookmarkStart w:id="11108" w:name="_Toc50579655"/>
      <w:bookmarkStart w:id="11109" w:name="_Toc8306"/>
      <w:bookmarkStart w:id="11110" w:name="_Toc32744"/>
      <w:bookmarkStart w:id="11111" w:name="_Toc50021917"/>
      <w:bookmarkStart w:id="11112" w:name="_Toc50023855"/>
      <w:bookmarkStart w:id="11113" w:name="_Toc13075"/>
      <w:bookmarkStart w:id="11114" w:name="_Toc25644"/>
      <w:bookmarkStart w:id="11115" w:name="_Toc44004532"/>
      <w:bookmarkStart w:id="11116" w:name="_Toc42779275"/>
      <w:bookmarkStart w:id="11117" w:name="_Toc14629"/>
      <w:bookmarkStart w:id="11118" w:name="_Toc54770252"/>
      <w:bookmarkStart w:id="11119" w:name="_Toc54779604"/>
      <w:bookmarkStart w:id="11120" w:name="_Toc54786564"/>
      <w:bookmarkStart w:id="11121" w:name="_Toc43393360"/>
      <w:bookmarkStart w:id="11122" w:name="_Toc50022621"/>
      <w:bookmarkStart w:id="11123" w:name="_Toc57201426"/>
      <w:bookmarkStart w:id="11124" w:name="_Toc3314"/>
      <w:bookmarkStart w:id="11125" w:name="_Toc7872"/>
      <w:bookmarkStart w:id="11126" w:name="_Toc57641464"/>
      <w:bookmarkStart w:id="11127" w:name="_Toc59101817"/>
      <w:r w:rsidRPr="00E9603C">
        <w:t>6.</w:t>
      </w:r>
      <w:r w:rsidRPr="00E9603C">
        <w:rPr>
          <w:lang w:eastAsia="zh-CN"/>
        </w:rPr>
        <w:t>51</w:t>
      </w:r>
      <w:r w:rsidRPr="00E9603C">
        <w:t>.1</w:t>
      </w:r>
      <w:r w:rsidRPr="00E9603C">
        <w:tab/>
        <w:t>Description</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p>
    <w:p w14:paraId="3C3DE830" w14:textId="77777777" w:rsidR="009166E9" w:rsidRPr="00E9603C" w:rsidRDefault="009166E9">
      <w:pPr>
        <w:pStyle w:val="Heading4"/>
      </w:pPr>
      <w:bookmarkStart w:id="11128" w:name="_Toc4025"/>
      <w:bookmarkStart w:id="11129" w:name="_Toc31299962"/>
      <w:bookmarkStart w:id="11130" w:name="_Toc50579656"/>
      <w:bookmarkStart w:id="11131" w:name="_Toc8569"/>
      <w:bookmarkStart w:id="11132" w:name="_Toc24085"/>
      <w:bookmarkStart w:id="11133" w:name="_Toc24812"/>
      <w:bookmarkStart w:id="11134" w:name="_Toc14609"/>
      <w:bookmarkStart w:id="11135" w:name="_Toc42770220"/>
      <w:bookmarkStart w:id="11136" w:name="_Toc19522"/>
      <w:bookmarkStart w:id="11137" w:name="_Toc43393361"/>
      <w:bookmarkStart w:id="11138" w:name="_Toc14611"/>
      <w:bookmarkStart w:id="11139" w:name="_Toc42779276"/>
      <w:bookmarkStart w:id="11140" w:name="_Toc50023856"/>
      <w:bookmarkStart w:id="11141" w:name="_Toc50023271"/>
      <w:bookmarkStart w:id="11142" w:name="_Toc50022622"/>
      <w:bookmarkStart w:id="11143" w:name="_Toc50309924"/>
      <w:bookmarkStart w:id="11144" w:name="_Toc50021918"/>
      <w:bookmarkStart w:id="11145" w:name="_Toc50021349"/>
      <w:bookmarkStart w:id="11146" w:name="_Toc3270"/>
      <w:bookmarkStart w:id="11147" w:name="_Toc44004533"/>
      <w:bookmarkStart w:id="11148" w:name="_Toc54770253"/>
      <w:bookmarkStart w:id="11149" w:name="_Toc54779605"/>
      <w:bookmarkStart w:id="11150" w:name="_Toc54786565"/>
      <w:bookmarkStart w:id="11151" w:name="_Toc57201427"/>
      <w:bookmarkStart w:id="11152" w:name="_Toc57641465"/>
      <w:bookmarkStart w:id="11153" w:name="_Toc59101818"/>
      <w:r w:rsidRPr="00E9603C">
        <w:t>6.</w:t>
      </w:r>
      <w:r w:rsidRPr="00E9603C">
        <w:rPr>
          <w:lang w:eastAsia="zh-CN"/>
        </w:rPr>
        <w:t>51</w:t>
      </w:r>
      <w:r w:rsidRPr="00E9603C">
        <w:t>.1.1</w:t>
      </w:r>
      <w:r w:rsidRPr="00E9603C">
        <w:tab/>
        <w:t>General</w:t>
      </w:r>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p>
    <w:p w14:paraId="2E0157A0" w14:textId="77777777" w:rsidR="009166E9" w:rsidRPr="00E9603C" w:rsidRDefault="009166E9">
      <w:pPr>
        <w:rPr>
          <w:lang w:eastAsia="zh-CN"/>
        </w:rPr>
      </w:pPr>
      <w:r w:rsidRPr="00E9603C">
        <w:rPr>
          <w:lang w:eastAsia="zh-CN"/>
        </w:rPr>
        <w:t xml:space="preserve">This is a solution for </w:t>
      </w:r>
      <w:r w:rsidRPr="00E9603C">
        <w:rPr>
          <w:color w:val="auto"/>
          <w:lang w:eastAsia="zh-CN"/>
        </w:rPr>
        <w:t>the Key Issue#16</w:t>
      </w:r>
      <w:r w:rsidRPr="00E9603C">
        <w:rPr>
          <w:lang w:eastAsia="zh-CN"/>
        </w:rPr>
        <w:t xml:space="preserve">: </w:t>
      </w:r>
      <w:r w:rsidRPr="00E9603C">
        <w:t>UP optimization for edge computing.</w:t>
      </w:r>
    </w:p>
    <w:p w14:paraId="048B54F8" w14:textId="77777777" w:rsidR="009166E9" w:rsidRPr="00E9603C" w:rsidRDefault="009166E9">
      <w:pPr>
        <w:pStyle w:val="Heading4"/>
        <w:ind w:left="0" w:firstLine="0"/>
      </w:pPr>
      <w:bookmarkStart w:id="11154" w:name="_Toc43393362"/>
      <w:bookmarkStart w:id="11155" w:name="_Toc57201428"/>
      <w:bookmarkStart w:id="11156" w:name="_Toc2531"/>
      <w:bookmarkStart w:id="11157" w:name="_Toc42770221"/>
      <w:bookmarkStart w:id="11158" w:name="_Toc5544"/>
      <w:bookmarkStart w:id="11159" w:name="_Toc7016"/>
      <w:bookmarkStart w:id="11160" w:name="_Toc50023272"/>
      <w:bookmarkStart w:id="11161" w:name="_Toc42779277"/>
      <w:bookmarkStart w:id="11162" w:name="_Toc32448"/>
      <w:bookmarkStart w:id="11163" w:name="_Toc9550"/>
      <w:bookmarkStart w:id="11164" w:name="_Toc44004534"/>
      <w:bookmarkStart w:id="11165" w:name="_Toc50023857"/>
      <w:bookmarkStart w:id="11166" w:name="_Toc3867"/>
      <w:bookmarkStart w:id="11167" w:name="_Toc50021919"/>
      <w:bookmarkStart w:id="11168" w:name="_Toc50022623"/>
      <w:bookmarkStart w:id="11169" w:name="_Toc50579657"/>
      <w:bookmarkStart w:id="11170" w:name="_Toc25001"/>
      <w:bookmarkStart w:id="11171" w:name="_Toc50309925"/>
      <w:bookmarkStart w:id="11172" w:name="_Toc28461"/>
      <w:bookmarkStart w:id="11173" w:name="_Toc54770254"/>
      <w:bookmarkStart w:id="11174" w:name="_Toc54779606"/>
      <w:bookmarkStart w:id="11175" w:name="_Toc54786566"/>
      <w:bookmarkStart w:id="11176" w:name="_Toc50021350"/>
      <w:bookmarkStart w:id="11177" w:name="_Toc57641466"/>
      <w:bookmarkStart w:id="11178" w:name="_Toc59101819"/>
      <w:r w:rsidRPr="00E9603C">
        <w:t>6.</w:t>
      </w:r>
      <w:r w:rsidRPr="00E9603C">
        <w:rPr>
          <w:lang w:eastAsia="zh-CN"/>
        </w:rPr>
        <w:t>51</w:t>
      </w:r>
      <w:r w:rsidRPr="00E9603C">
        <w:t>.1.2</w:t>
      </w:r>
      <w:r w:rsidRPr="00E9603C">
        <w:rPr>
          <w:lang w:eastAsia="zh-CN"/>
        </w:rPr>
        <w:tab/>
      </w:r>
      <w:r w:rsidRPr="00E9603C">
        <w:t>Procedure</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70475847" w14:textId="77777777" w:rsidR="009166E9" w:rsidRPr="00E9603C" w:rsidRDefault="009166E9">
      <w:pPr>
        <w:pStyle w:val="TH"/>
      </w:pPr>
      <w:r w:rsidRPr="00E9603C">
        <w:rPr>
          <w:rFonts w:eastAsia="Yu Mincho"/>
        </w:rPr>
        <w:object w:dxaOrig="7171" w:dyaOrig="5908" w14:anchorId="46C4927A">
          <v:shape id="对象 138" o:spid="_x0000_i1137" type="#_x0000_t75" style="width:386.5pt;height:363.5pt;mso-position-horizontal-relative:page;mso-position-vertical-relative:page" o:ole="">
            <v:imagedata r:id="rId222" o:title=""/>
          </v:shape>
          <o:OLEObject Type="Embed" ProgID="Visio.Drawing.15" ShapeID="对象 138" DrawAspect="Content" ObjectID="_1669716043" r:id="rId223"/>
        </w:object>
      </w:r>
    </w:p>
    <w:p w14:paraId="7C127FBE" w14:textId="77777777" w:rsidR="009166E9" w:rsidRPr="00E9603C" w:rsidRDefault="009166E9">
      <w:pPr>
        <w:pStyle w:val="TF"/>
      </w:pPr>
      <w:r w:rsidRPr="00E9603C">
        <w:t>Figure 6.</w:t>
      </w:r>
      <w:r w:rsidRPr="00E9603C">
        <w:rPr>
          <w:lang w:eastAsia="zh-CN"/>
        </w:rPr>
        <w:t>51</w:t>
      </w:r>
      <w:r w:rsidRPr="00E9603C">
        <w:t>.1.2-1: Procedure for UP optimization for edge computing</w:t>
      </w:r>
    </w:p>
    <w:p w14:paraId="6CBBA836" w14:textId="77777777" w:rsidR="009166E9" w:rsidRPr="00E9603C" w:rsidRDefault="009166E9">
      <w:pPr>
        <w:pStyle w:val="B1"/>
      </w:pPr>
      <w:r w:rsidRPr="00E9603C">
        <w:t>1.</w:t>
      </w:r>
      <w:r w:rsidRPr="00E9603C">
        <w:tab/>
        <w:t xml:space="preserve">The consumer MEC sends an Analytics request/subscribe (Analytics ID = Service Experience, Target of Analytics Reporting = group of UEs in area serviced by the MEC, Analytics Filter information = (Application ID, Analytics target period S-NSSAI, DNN, Area of Interest)) to NWDAF via NEF by invoking Nnef_AnalyticsExposure_Subscribe service operation as specified in clause 6.1.1.2, </w:t>
      </w:r>
      <w:r w:rsidR="00E9603C" w:rsidRPr="00E9603C">
        <w:t>TS</w:t>
      </w:r>
      <w:r w:rsidR="00E9603C">
        <w:t> </w:t>
      </w:r>
      <w:r w:rsidR="00E9603C" w:rsidRPr="00E9603C">
        <w:t>23.288</w:t>
      </w:r>
      <w:r w:rsidR="00E9603C">
        <w:t> </w:t>
      </w:r>
      <w:r w:rsidR="00E9603C" w:rsidRPr="00E9603C">
        <w:rPr>
          <w:lang w:eastAsia="zh-CN"/>
        </w:rPr>
        <w:t>[</w:t>
      </w:r>
      <w:r w:rsidRPr="00E9603C">
        <w:rPr>
          <w:lang w:eastAsia="zh-CN"/>
        </w:rPr>
        <w:t xml:space="preserve">5]. </w:t>
      </w:r>
      <w:r w:rsidRPr="00E9603C">
        <w:t xml:space="preserve">If the </w:t>
      </w:r>
      <w:r w:rsidRPr="00E9603C">
        <w:rPr>
          <w:lang w:eastAsia="zh-CN"/>
        </w:rPr>
        <w:t xml:space="preserve">analytics information </w:t>
      </w:r>
      <w:r w:rsidRPr="00E9603C">
        <w:t xml:space="preserve">subscription is authorized by the NEF, </w:t>
      </w:r>
      <w:r w:rsidRPr="00E9603C">
        <w:rPr>
          <w:lang w:eastAsia="zh-CN"/>
        </w:rPr>
        <w:t xml:space="preserve">the NEF subscribes analytics information to the NWDAF </w:t>
      </w:r>
      <w:r w:rsidRPr="00E9603C">
        <w:t xml:space="preserve">by using Nnwdaf_AnalyticsSubscription_Subscribe </w:t>
      </w:r>
      <w:r w:rsidRPr="00E9603C">
        <w:rPr>
          <w:lang w:eastAsia="zh-CN"/>
        </w:rPr>
        <w:t xml:space="preserve">service operation </w:t>
      </w:r>
      <w:r w:rsidRPr="00E9603C">
        <w:t xml:space="preserve">as specified in clause 6.1.1.2, </w:t>
      </w:r>
      <w:r w:rsidR="00E9603C" w:rsidRPr="00E9603C">
        <w:t>TS</w:t>
      </w:r>
      <w:r w:rsidR="00E9603C">
        <w:t> </w:t>
      </w:r>
      <w:r w:rsidR="00E9603C" w:rsidRPr="00E9603C">
        <w:t>23.288</w:t>
      </w:r>
      <w:r w:rsidR="00E9603C">
        <w:t> </w:t>
      </w:r>
      <w:r w:rsidR="00E9603C" w:rsidRPr="00E9603C">
        <w:rPr>
          <w:lang w:eastAsia="zh-CN"/>
        </w:rPr>
        <w:t>[</w:t>
      </w:r>
      <w:r w:rsidRPr="00E9603C">
        <w:rPr>
          <w:lang w:eastAsia="zh-CN"/>
        </w:rPr>
        <w:t>5]</w:t>
      </w:r>
      <w:r w:rsidRPr="00E9603C">
        <w:t>.</w:t>
      </w:r>
    </w:p>
    <w:p w14:paraId="76311A1F" w14:textId="77777777" w:rsidR="009166E9" w:rsidRPr="00E9603C" w:rsidRDefault="009166E9">
      <w:pPr>
        <w:pStyle w:val="B1"/>
      </w:pPr>
      <w:r w:rsidRPr="00E9603C">
        <w:t>2a.</w:t>
      </w:r>
      <w:r w:rsidRPr="00E9603C">
        <w:tab/>
        <w:t>NWDAF subscribes the service data from AF by invoking Nnef_EventExposure_Subscribe or Naf_EventExposure_Subscribe service (Event ID = Service Data, Event Filter information = (Application ID, Area of Interest), Target of Event Reporting = group of UEs in the area serviced by the MEC).</w:t>
      </w:r>
    </w:p>
    <w:p w14:paraId="54C416DD" w14:textId="77777777" w:rsidR="009166E9" w:rsidRPr="00E9603C" w:rsidRDefault="009166E9">
      <w:pPr>
        <w:pStyle w:val="B1"/>
      </w:pPr>
      <w:r w:rsidRPr="00E9603C">
        <w:t>2b.</w:t>
      </w:r>
      <w:r w:rsidRPr="00E9603C">
        <w:tab/>
        <w:t>NWDAF subscribes the network data from 5GC NF(s) by invoking Nnf_EventExposure_Subscribe service operation.</w:t>
      </w:r>
    </w:p>
    <w:p w14:paraId="01AE0304" w14:textId="77777777" w:rsidR="009166E9" w:rsidRPr="00E9603C" w:rsidRDefault="009166E9">
      <w:pPr>
        <w:pStyle w:val="B1"/>
      </w:pPr>
      <w:r w:rsidRPr="00E9603C">
        <w:t>2c.</w:t>
      </w:r>
      <w:r w:rsidRPr="00E9603C">
        <w:tab/>
        <w:t>With these data, the NWDAF estimates the Service experience for the application for the MEC.</w:t>
      </w:r>
    </w:p>
    <w:p w14:paraId="0BB6650E" w14:textId="77777777" w:rsidR="009166E9" w:rsidRPr="00E9603C" w:rsidRDefault="009166E9">
      <w:pPr>
        <w:pStyle w:val="B1"/>
      </w:pPr>
      <w:r w:rsidRPr="00E9603C">
        <w:t>3..</w:t>
      </w:r>
      <w:r w:rsidRPr="00E9603C">
        <w:tab/>
        <w:t xml:space="preserve">The NWDAF provides the analytics </w:t>
      </w:r>
      <w:r w:rsidRPr="00E9603C">
        <w:rPr>
          <w:lang w:eastAsia="zh-CN"/>
        </w:rPr>
        <w:t>information</w:t>
      </w:r>
      <w:r w:rsidRPr="00E9603C">
        <w:t xml:space="preserve"> to the MEC via NEF by means of Nnwdaf_AnalyticsSubscription_Notify </w:t>
      </w:r>
      <w:r w:rsidRPr="00E9603C">
        <w:rPr>
          <w:lang w:eastAsia="zh-CN"/>
        </w:rPr>
        <w:t>service operation and the NEF notifies the MEC with the corresponding analytics information by invoking Nnef_</w:t>
      </w:r>
      <w:r w:rsidRPr="00E9603C">
        <w:t>Analytics</w:t>
      </w:r>
      <w:r w:rsidRPr="00E9603C">
        <w:rPr>
          <w:lang w:eastAsia="zh-CN"/>
        </w:rPr>
        <w:t xml:space="preserve">Exposure_Notify service operation </w:t>
      </w:r>
      <w:r w:rsidRPr="00E9603C">
        <w:t xml:space="preserve">as specified in clause 6.1.1.2, </w:t>
      </w:r>
      <w:r w:rsidR="00E9603C" w:rsidRPr="00E9603C">
        <w:t>TS</w:t>
      </w:r>
      <w:r w:rsidR="00E9603C">
        <w:t> </w:t>
      </w:r>
      <w:r w:rsidR="00E9603C" w:rsidRPr="00E9603C">
        <w:t>23.288</w:t>
      </w:r>
      <w:r w:rsidR="00E9603C">
        <w:t> </w:t>
      </w:r>
      <w:r w:rsidR="00E9603C" w:rsidRPr="00E9603C">
        <w:rPr>
          <w:lang w:eastAsia="zh-CN"/>
        </w:rPr>
        <w:t>[</w:t>
      </w:r>
      <w:r w:rsidRPr="00E9603C">
        <w:rPr>
          <w:lang w:eastAsia="zh-CN"/>
        </w:rPr>
        <w:t>5]</w:t>
      </w:r>
      <w:r w:rsidRPr="00E9603C">
        <w:t>.</w:t>
      </w:r>
    </w:p>
    <w:p w14:paraId="6F4F9131" w14:textId="77777777" w:rsidR="009166E9" w:rsidRPr="00E9603C" w:rsidRDefault="009166E9">
      <w:pPr>
        <w:pStyle w:val="NO"/>
      </w:pPr>
      <w:r w:rsidRPr="00E9603C">
        <w:t>NOTE:</w:t>
      </w:r>
      <w:r w:rsidRPr="00E9603C">
        <w:tab/>
        <w:t xml:space="preserve">The above steps can reuse the procedure defined in clause 6.4.4, </w:t>
      </w:r>
      <w:r w:rsidR="00E9603C" w:rsidRPr="00E9603C">
        <w:t>TS</w:t>
      </w:r>
      <w:r w:rsidR="00E9603C">
        <w:t> </w:t>
      </w:r>
      <w:r w:rsidR="00E9603C" w:rsidRPr="00E9603C">
        <w:t>23.288</w:t>
      </w:r>
      <w:r w:rsidR="00E9603C">
        <w:t> </w:t>
      </w:r>
      <w:r w:rsidR="00E9603C" w:rsidRPr="00E9603C">
        <w:t>[</w:t>
      </w:r>
      <w:r w:rsidRPr="00E9603C">
        <w:t>5], with the MEC acted as a consumer.</w:t>
      </w:r>
    </w:p>
    <w:p w14:paraId="5A820418" w14:textId="77777777" w:rsidR="009166E9" w:rsidRPr="00E9603C" w:rsidRDefault="009166E9">
      <w:pPr>
        <w:pStyle w:val="B1"/>
      </w:pPr>
      <w:r w:rsidRPr="00E9603C">
        <w:t>4.</w:t>
      </w:r>
      <w:r w:rsidRPr="00E9603C">
        <w:tab/>
        <w:t>Based on statistics or prediction of observed service experience provided by NWDAF, MEC determines to adjust service parameters. E.g. service parameters of video for adjustment may be bit rate, frame rate, codec format, compression parameter, screen size, etc. In this way, the service parameters adjusted can better match the network conditions and achieve the better user experience.</w:t>
      </w:r>
    </w:p>
    <w:p w14:paraId="48E3EEA6" w14:textId="77777777" w:rsidR="009166E9" w:rsidRPr="00E9603C" w:rsidRDefault="009166E9">
      <w:pPr>
        <w:pStyle w:val="Heading3"/>
        <w:rPr>
          <w:lang w:eastAsia="zh-CN"/>
        </w:rPr>
      </w:pPr>
      <w:bookmarkStart w:id="11179" w:name="_Toc43393363"/>
      <w:bookmarkStart w:id="11180" w:name="_Toc50579658"/>
      <w:bookmarkStart w:id="11181" w:name="_Toc50023858"/>
      <w:bookmarkStart w:id="11182" w:name="_Toc50309926"/>
      <w:bookmarkStart w:id="11183" w:name="_Toc50023273"/>
      <w:bookmarkStart w:id="11184" w:name="_Toc50022624"/>
      <w:bookmarkStart w:id="11185" w:name="_Toc50021920"/>
      <w:bookmarkStart w:id="11186" w:name="_Toc50021351"/>
      <w:bookmarkStart w:id="11187" w:name="_Toc18060"/>
      <w:bookmarkStart w:id="11188" w:name="_Toc16290"/>
      <w:bookmarkStart w:id="11189" w:name="_Toc42770222"/>
      <w:bookmarkStart w:id="11190" w:name="_Toc31609"/>
      <w:bookmarkStart w:id="11191" w:name="_Toc240"/>
      <w:bookmarkStart w:id="11192" w:name="_Toc15813"/>
      <w:bookmarkStart w:id="11193" w:name="_Toc22962"/>
      <w:bookmarkStart w:id="11194" w:name="_Toc54770255"/>
      <w:bookmarkStart w:id="11195" w:name="_Toc54779607"/>
      <w:bookmarkStart w:id="11196" w:name="_Toc54786567"/>
      <w:bookmarkStart w:id="11197" w:name="_Toc44004535"/>
      <w:bookmarkStart w:id="11198" w:name="_Toc42779278"/>
      <w:bookmarkStart w:id="11199" w:name="_Toc57201429"/>
      <w:bookmarkStart w:id="11200" w:name="_Toc18856"/>
      <w:bookmarkStart w:id="11201" w:name="_Toc16796"/>
      <w:bookmarkStart w:id="11202" w:name="_Toc57641467"/>
      <w:bookmarkStart w:id="11203" w:name="_Toc59101820"/>
      <w:r w:rsidRPr="00E9603C">
        <w:rPr>
          <w:lang w:eastAsia="zh-CN"/>
        </w:rPr>
        <w:t>6.51.2</w:t>
      </w:r>
      <w:r w:rsidRPr="00E9603C">
        <w:rPr>
          <w:lang w:eastAsia="zh-CN"/>
        </w:rPr>
        <w:tab/>
      </w:r>
      <w:r w:rsidRPr="00E9603C">
        <w:t>Impacts on services, entities and interfaces</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6B473FA7" w14:textId="77777777" w:rsidR="009166E9" w:rsidRPr="00E9603C" w:rsidRDefault="009166E9">
      <w:pPr>
        <w:rPr>
          <w:lang w:eastAsia="zh-CN"/>
        </w:rPr>
      </w:pPr>
      <w:r w:rsidRPr="00E9603C">
        <w:rPr>
          <w:lang w:eastAsia="zh-CN"/>
        </w:rPr>
        <w:t>MEC:</w:t>
      </w:r>
    </w:p>
    <w:p w14:paraId="2761D258" w14:textId="77777777" w:rsidR="009166E9" w:rsidRPr="00E9603C" w:rsidRDefault="009166E9">
      <w:pPr>
        <w:pStyle w:val="B1"/>
        <w:rPr>
          <w:lang w:eastAsia="ko-KR"/>
        </w:rPr>
      </w:pPr>
      <w:r w:rsidRPr="00E9603C">
        <w:rPr>
          <w:lang w:eastAsia="ko-KR"/>
        </w:rPr>
        <w:t>-</w:t>
      </w:r>
      <w:r w:rsidRPr="00E9603C">
        <w:rPr>
          <w:lang w:eastAsia="ko-KR"/>
        </w:rPr>
        <w:tab/>
        <w:t>Support the adjustment of service parameters based on analysis provided by NWDAF.</w:t>
      </w:r>
    </w:p>
    <w:p w14:paraId="6ECF4A5D" w14:textId="77777777" w:rsidR="009166E9" w:rsidRPr="00E9603C" w:rsidRDefault="009166E9">
      <w:pPr>
        <w:pStyle w:val="Heading2"/>
        <w:ind w:left="0" w:firstLine="0"/>
      </w:pPr>
      <w:bookmarkStart w:id="11204" w:name="_Toc50309927"/>
      <w:bookmarkStart w:id="11205" w:name="_Toc2071"/>
      <w:bookmarkStart w:id="11206" w:name="_Toc54770256"/>
      <w:bookmarkStart w:id="11207" w:name="_Toc18123"/>
      <w:bookmarkStart w:id="11208" w:name="_Toc25480"/>
      <w:bookmarkStart w:id="11209" w:name="_Toc50021921"/>
      <w:bookmarkStart w:id="11210" w:name="_Toc752"/>
      <w:bookmarkStart w:id="11211" w:name="_Toc44004536"/>
      <w:bookmarkStart w:id="11212" w:name="_Toc50022625"/>
      <w:bookmarkStart w:id="11213" w:name="_Toc50023274"/>
      <w:bookmarkStart w:id="11214" w:name="_Toc50023859"/>
      <w:bookmarkStart w:id="11215" w:name="_Toc50579659"/>
      <w:bookmarkStart w:id="11216" w:name="_Toc30911"/>
      <w:bookmarkStart w:id="11217" w:name="_Toc43393364"/>
      <w:bookmarkStart w:id="11218" w:name="_Toc21597"/>
      <w:bookmarkStart w:id="11219" w:name="_Toc42770223"/>
      <w:bookmarkStart w:id="11220" w:name="_Toc42779279"/>
      <w:bookmarkStart w:id="11221" w:name="_Toc12941"/>
      <w:bookmarkStart w:id="11222" w:name="_Toc57201430"/>
      <w:bookmarkStart w:id="11223" w:name="_Toc26957"/>
      <w:bookmarkStart w:id="11224" w:name="_Toc54779608"/>
      <w:bookmarkStart w:id="11225" w:name="_Toc54786568"/>
      <w:bookmarkStart w:id="11226" w:name="_Toc50021352"/>
      <w:bookmarkStart w:id="11227" w:name="_Toc57641468"/>
      <w:bookmarkStart w:id="11228" w:name="_Toc59101821"/>
      <w:r w:rsidRPr="00E9603C">
        <w:t>6.</w:t>
      </w:r>
      <w:r w:rsidRPr="00E9603C">
        <w:rPr>
          <w:lang w:eastAsia="zh-CN"/>
        </w:rPr>
        <w:t>52</w:t>
      </w:r>
      <w:r w:rsidRPr="00E9603C">
        <w:tab/>
        <w:t>Solution</w:t>
      </w:r>
      <w:r w:rsidRPr="00E9603C">
        <w:rPr>
          <w:lang w:eastAsia="zh-CN"/>
        </w:rPr>
        <w:t xml:space="preserve"> #52</w:t>
      </w:r>
      <w:r w:rsidRPr="00E9603C">
        <w:t>: Accuracy levels and options</w:t>
      </w:r>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p>
    <w:p w14:paraId="2164CE2B" w14:textId="77777777" w:rsidR="009166E9" w:rsidRPr="00E9603C" w:rsidRDefault="009166E9">
      <w:pPr>
        <w:pStyle w:val="Heading3"/>
      </w:pPr>
      <w:bookmarkStart w:id="11229" w:name="_Toc50023860"/>
      <w:bookmarkStart w:id="11230" w:name="_Toc16754"/>
      <w:bookmarkStart w:id="11231" w:name="_Toc50021922"/>
      <w:bookmarkStart w:id="11232" w:name="_Toc50023275"/>
      <w:bookmarkStart w:id="11233" w:name="_Toc50309928"/>
      <w:bookmarkStart w:id="11234" w:name="_Toc8184"/>
      <w:bookmarkStart w:id="11235" w:name="_Toc50579660"/>
      <w:bookmarkStart w:id="11236" w:name="_Toc15652"/>
      <w:bookmarkStart w:id="11237" w:name="_Toc42779280"/>
      <w:bookmarkStart w:id="11238" w:name="_Toc20680"/>
      <w:bookmarkStart w:id="11239" w:name="_Toc26398"/>
      <w:bookmarkStart w:id="11240" w:name="_Toc50021353"/>
      <w:bookmarkStart w:id="11241" w:name="_Toc54786569"/>
      <w:bookmarkStart w:id="11242" w:name="_Toc42770224"/>
      <w:bookmarkStart w:id="11243" w:name="_Toc54770257"/>
      <w:bookmarkStart w:id="11244" w:name="_Toc19728"/>
      <w:bookmarkStart w:id="11245" w:name="_Toc44004537"/>
      <w:bookmarkStart w:id="11246" w:name="_Toc57201431"/>
      <w:bookmarkStart w:id="11247" w:name="_Toc54779609"/>
      <w:bookmarkStart w:id="11248" w:name="_Toc21920"/>
      <w:bookmarkStart w:id="11249" w:name="_Toc50022626"/>
      <w:bookmarkStart w:id="11250" w:name="_Toc6980"/>
      <w:bookmarkStart w:id="11251" w:name="_Toc43393365"/>
      <w:bookmarkStart w:id="11252" w:name="_Toc57641469"/>
      <w:bookmarkStart w:id="11253" w:name="_Toc59101822"/>
      <w:r w:rsidRPr="00E9603C">
        <w:t>6.</w:t>
      </w:r>
      <w:r w:rsidRPr="00E9603C">
        <w:rPr>
          <w:lang w:eastAsia="zh-CN"/>
        </w:rPr>
        <w:t>52</w:t>
      </w:r>
      <w:r w:rsidRPr="00E9603C">
        <w:t>.1</w:t>
      </w:r>
      <w:r w:rsidRPr="00E9603C">
        <w:tab/>
        <w:t>Description</w:t>
      </w:r>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p>
    <w:p w14:paraId="33460F2E" w14:textId="77777777" w:rsidR="009166E9" w:rsidRPr="00E9603C" w:rsidRDefault="009166E9">
      <w:pPr>
        <w:pStyle w:val="Heading4"/>
        <w:rPr>
          <w:lang w:eastAsia="zh-CN"/>
        </w:rPr>
      </w:pPr>
      <w:bookmarkStart w:id="11254" w:name="_Toc17701"/>
      <w:bookmarkStart w:id="11255" w:name="_Toc18229"/>
      <w:bookmarkStart w:id="11256" w:name="_Toc42770225"/>
      <w:bookmarkStart w:id="11257" w:name="_Toc9250"/>
      <w:bookmarkStart w:id="11258" w:name="_Toc9656"/>
      <w:bookmarkStart w:id="11259" w:name="_Toc24186"/>
      <w:bookmarkStart w:id="11260" w:name="_Toc83"/>
      <w:bookmarkStart w:id="11261" w:name="_Toc881"/>
      <w:bookmarkStart w:id="11262" w:name="_Toc44004538"/>
      <w:bookmarkStart w:id="11263" w:name="_Toc50021354"/>
      <w:bookmarkStart w:id="11264" w:name="_Toc50021923"/>
      <w:bookmarkStart w:id="11265" w:name="_Toc50022627"/>
      <w:bookmarkStart w:id="11266" w:name="_Toc50023276"/>
      <w:bookmarkStart w:id="11267" w:name="_Toc50023861"/>
      <w:bookmarkStart w:id="11268" w:name="_Toc50309929"/>
      <w:bookmarkStart w:id="11269" w:name="_Toc50579661"/>
      <w:bookmarkStart w:id="11270" w:name="_Toc43393366"/>
      <w:bookmarkStart w:id="11271" w:name="_Toc54770258"/>
      <w:bookmarkStart w:id="11272" w:name="_Toc54779610"/>
      <w:bookmarkStart w:id="11273" w:name="_Toc54786570"/>
      <w:bookmarkStart w:id="11274" w:name="_Toc4902"/>
      <w:bookmarkStart w:id="11275" w:name="_Toc57201432"/>
      <w:bookmarkStart w:id="11276" w:name="_Toc42779281"/>
      <w:bookmarkStart w:id="11277" w:name="_Toc57641470"/>
      <w:bookmarkStart w:id="11278" w:name="_Toc59101823"/>
      <w:r w:rsidRPr="00E9603C">
        <w:rPr>
          <w:lang w:eastAsia="zh-CN"/>
        </w:rPr>
        <w:t>6.52.1.1</w:t>
      </w:r>
      <w:r w:rsidRPr="00E9603C">
        <w:rPr>
          <w:lang w:eastAsia="zh-CN"/>
        </w:rPr>
        <w:tab/>
        <w:t>General</w:t>
      </w:r>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p>
    <w:p w14:paraId="21C11D19" w14:textId="77777777" w:rsidR="009166E9" w:rsidRPr="00E9603C" w:rsidRDefault="009166E9">
      <w:pPr>
        <w:rPr>
          <w:lang w:eastAsia="zh-CN"/>
        </w:rPr>
      </w:pPr>
      <w:r w:rsidRPr="00E9603C">
        <w:rPr>
          <w:lang w:eastAsia="zh-CN"/>
        </w:rPr>
        <w:t>This is a solution for the KI#17 "Definition of accuracy levels".</w:t>
      </w:r>
    </w:p>
    <w:p w14:paraId="08860334" w14:textId="77777777" w:rsidR="009166E9" w:rsidRPr="00E9603C" w:rsidRDefault="009166E9">
      <w:pPr>
        <w:rPr>
          <w:lang w:eastAsia="zh-CN"/>
        </w:rPr>
      </w:pPr>
      <w:r w:rsidRPr="00E9603C">
        <w:rPr>
          <w:lang w:eastAsia="zh-CN"/>
        </w:rPr>
        <w:t>Accuracy depends on the subsets of analytics produced (continuous versus discrete values, vectors) per analytics ID. Accuracy constraints, in the scope of the NWDAF, are requirements on the quality of expected outputs. Accuracy levels with finer grain can guide the choice of relevant data collection and calculation models, and the amount of resources (signalling, calculation) to be mobilized.</w:t>
      </w:r>
    </w:p>
    <w:p w14:paraId="1835A16F" w14:textId="77777777" w:rsidR="009166E9" w:rsidRPr="00E9603C" w:rsidRDefault="009166E9">
      <w:pPr>
        <w:rPr>
          <w:lang w:eastAsia="zh-CN"/>
        </w:rPr>
      </w:pPr>
      <w:r w:rsidRPr="00E9603C">
        <w:rPr>
          <w:lang w:eastAsia="zh-CN"/>
        </w:rPr>
        <w:t>The control of accuracy options may be modified under the following principles:</w:t>
      </w:r>
    </w:p>
    <w:p w14:paraId="5C7ED3FF" w14:textId="77777777" w:rsidR="009166E9" w:rsidRPr="00E9603C" w:rsidRDefault="009166E9">
      <w:pPr>
        <w:pStyle w:val="B1"/>
        <w:rPr>
          <w:lang w:eastAsia="zh-CN"/>
        </w:rPr>
      </w:pPr>
      <w:r w:rsidRPr="00E9603C">
        <w:rPr>
          <w:lang w:eastAsia="zh-CN"/>
        </w:rPr>
        <w:t>-</w:t>
      </w:r>
      <w:r w:rsidRPr="00E9603C">
        <w:rPr>
          <w:lang w:eastAsia="zh-CN"/>
        </w:rPr>
        <w:tab/>
        <w:t>Add 2 additional values to every "accuracy level" parameter, i.e. allow up to 4 levels;</w:t>
      </w:r>
    </w:p>
    <w:p w14:paraId="0897D214" w14:textId="77777777" w:rsidR="009166E9" w:rsidRPr="00E9603C" w:rsidRDefault="009166E9">
      <w:pPr>
        <w:pStyle w:val="B1"/>
        <w:rPr>
          <w:lang w:eastAsia="zh-CN"/>
        </w:rPr>
      </w:pPr>
      <w:r w:rsidRPr="00E9603C">
        <w:rPr>
          <w:lang w:eastAsia="zh-CN"/>
        </w:rPr>
        <w:t>-</w:t>
      </w:r>
      <w:r w:rsidRPr="00E9603C">
        <w:rPr>
          <w:lang w:eastAsia="zh-CN"/>
        </w:rPr>
        <w:tab/>
        <w:t>Define a new "subset accuracy level" optional parameter, applicable per subset of analytics.</w:t>
      </w:r>
    </w:p>
    <w:p w14:paraId="43630715" w14:textId="77777777" w:rsidR="009166E9" w:rsidRPr="00E9603C" w:rsidRDefault="009166E9">
      <w:pPr>
        <w:pStyle w:val="B1"/>
        <w:rPr>
          <w:lang w:eastAsia="zh-CN"/>
        </w:rPr>
      </w:pPr>
      <w:r w:rsidRPr="00E9603C">
        <w:rPr>
          <w:lang w:eastAsia="zh-CN"/>
        </w:rPr>
        <w:t>-</w:t>
      </w:r>
      <w:r w:rsidRPr="00E9603C">
        <w:rPr>
          <w:lang w:eastAsia="zh-CN"/>
        </w:rPr>
        <w:tab/>
        <w:t>Keep the existing "</w:t>
      </w:r>
      <w:r w:rsidRPr="00E9603C">
        <w:t xml:space="preserve">preferred level of accuracy" </w:t>
      </w:r>
      <w:r w:rsidRPr="00E9603C">
        <w:rPr>
          <w:lang w:eastAsia="zh-CN"/>
        </w:rPr>
        <w:t>global parameter</w:t>
      </w:r>
      <w:r w:rsidRPr="00E9603C">
        <w:t xml:space="preserve"> (see </w:t>
      </w:r>
      <w:r w:rsidR="00E9603C" w:rsidRPr="00E9603C">
        <w:t>TS</w:t>
      </w:r>
      <w:r w:rsidR="00E9603C">
        <w:t> </w:t>
      </w:r>
      <w:r w:rsidR="00E9603C" w:rsidRPr="00E9603C">
        <w:t>23.288</w:t>
      </w:r>
      <w:r w:rsidR="00E9603C">
        <w:t> </w:t>
      </w:r>
      <w:r w:rsidR="00E9603C" w:rsidRPr="00E9603C">
        <w:t>[</w:t>
      </w:r>
      <w:r w:rsidRPr="00E9603C">
        <w:t>5] clause 6.1.3)</w:t>
      </w:r>
      <w:r w:rsidRPr="00E9603C">
        <w:rPr>
          <w:lang w:eastAsia="zh-CN"/>
        </w:rPr>
        <w:t>, which would act as a default value for the subsets that don't have any "subset accuracy level" parameter.</w:t>
      </w:r>
    </w:p>
    <w:p w14:paraId="491384D9" w14:textId="77777777" w:rsidR="009166E9" w:rsidRPr="00E9603C" w:rsidRDefault="009166E9">
      <w:pPr>
        <w:pStyle w:val="Heading4"/>
        <w:rPr>
          <w:lang w:eastAsia="zh-CN"/>
        </w:rPr>
      </w:pPr>
      <w:bookmarkStart w:id="11279" w:name="_Toc54770259"/>
      <w:bookmarkStart w:id="11280" w:name="_Toc54786571"/>
      <w:bookmarkStart w:id="11281" w:name="_Toc5708"/>
      <w:bookmarkStart w:id="11282" w:name="_Toc50309930"/>
      <w:bookmarkStart w:id="11283" w:name="_Toc50021355"/>
      <w:bookmarkStart w:id="11284" w:name="_Toc44004539"/>
      <w:bookmarkStart w:id="11285" w:name="_Toc50022628"/>
      <w:bookmarkStart w:id="11286" w:name="_Toc50021924"/>
      <w:bookmarkStart w:id="11287" w:name="_Toc50023862"/>
      <w:bookmarkStart w:id="11288" w:name="_Toc50023277"/>
      <w:bookmarkStart w:id="11289" w:name="_Toc42779282"/>
      <w:bookmarkStart w:id="11290" w:name="_Toc50579662"/>
      <w:bookmarkStart w:id="11291" w:name="_Toc31421"/>
      <w:bookmarkStart w:id="11292" w:name="_Toc19195"/>
      <w:bookmarkStart w:id="11293" w:name="_Toc42770226"/>
      <w:bookmarkStart w:id="11294" w:name="_Toc54779611"/>
      <w:bookmarkStart w:id="11295" w:name="_Toc7927"/>
      <w:bookmarkStart w:id="11296" w:name="_Toc28620"/>
      <w:bookmarkStart w:id="11297" w:name="_Toc22689"/>
      <w:bookmarkStart w:id="11298" w:name="_Toc43393367"/>
      <w:bookmarkStart w:id="11299" w:name="_Toc57201433"/>
      <w:bookmarkStart w:id="11300" w:name="_Toc7698"/>
      <w:bookmarkStart w:id="11301" w:name="_Toc26825"/>
      <w:bookmarkStart w:id="11302" w:name="_Toc57641471"/>
      <w:bookmarkStart w:id="11303" w:name="_Toc59101824"/>
      <w:r w:rsidRPr="00E9603C">
        <w:rPr>
          <w:lang w:eastAsia="zh-CN"/>
        </w:rPr>
        <w:t>6.52.1.2</w:t>
      </w:r>
      <w:r w:rsidRPr="00E9603C">
        <w:rPr>
          <w:lang w:eastAsia="zh-CN"/>
        </w:rPr>
        <w:tab/>
        <w:t>Procedures</w:t>
      </w:r>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p>
    <w:p w14:paraId="0CDC58F8" w14:textId="77777777" w:rsidR="009166E9" w:rsidRPr="00E9603C" w:rsidRDefault="009166E9">
      <w:pPr>
        <w:rPr>
          <w:lang w:eastAsia="zh-CN"/>
        </w:rPr>
      </w:pPr>
      <w:r w:rsidRPr="00E9603C">
        <w:rPr>
          <w:lang w:eastAsia="zh-CN"/>
        </w:rPr>
        <w:t>The NWDAF adapts data collection and computation models according to the accuracy options.</w:t>
      </w:r>
      <w:r w:rsidRPr="00E9603C">
        <w:rPr>
          <w:lang w:eastAsia="zh-CN"/>
        </w:rPr>
        <w:br/>
        <w:t>No impact on procedures is necessary.</w:t>
      </w:r>
    </w:p>
    <w:p w14:paraId="7C4DD74A" w14:textId="77777777" w:rsidR="009166E9" w:rsidRPr="00E9603C" w:rsidRDefault="009166E9">
      <w:pPr>
        <w:pStyle w:val="Heading3"/>
      </w:pPr>
      <w:bookmarkStart w:id="11304" w:name="_Toc31492"/>
      <w:bookmarkStart w:id="11305" w:name="_Toc20056"/>
      <w:bookmarkStart w:id="11306" w:name="_Toc44004540"/>
      <w:bookmarkStart w:id="11307" w:name="_Toc50021356"/>
      <w:bookmarkStart w:id="11308" w:name="_Toc50022629"/>
      <w:bookmarkStart w:id="11309" w:name="_Toc50023278"/>
      <w:bookmarkStart w:id="11310" w:name="_Toc50023863"/>
      <w:bookmarkStart w:id="11311" w:name="_Toc50309931"/>
      <w:bookmarkStart w:id="11312" w:name="_Toc50579663"/>
      <w:bookmarkStart w:id="11313" w:name="_Toc7911"/>
      <w:bookmarkStart w:id="11314" w:name="_Toc19358"/>
      <w:bookmarkStart w:id="11315" w:name="_Toc28438"/>
      <w:bookmarkStart w:id="11316" w:name="_Toc11346"/>
      <w:bookmarkStart w:id="11317" w:name="_Toc54779612"/>
      <w:bookmarkStart w:id="11318" w:name="_Toc54786572"/>
      <w:bookmarkStart w:id="11319" w:name="_Toc24347"/>
      <w:bookmarkStart w:id="11320" w:name="_Toc54770260"/>
      <w:bookmarkStart w:id="11321" w:name="_Toc18354"/>
      <w:bookmarkStart w:id="11322" w:name="_Toc57201434"/>
      <w:bookmarkStart w:id="11323" w:name="_Toc50021925"/>
      <w:bookmarkStart w:id="11324" w:name="_Toc42770227"/>
      <w:bookmarkStart w:id="11325" w:name="_Toc43393368"/>
      <w:bookmarkStart w:id="11326" w:name="_Toc42779283"/>
      <w:bookmarkStart w:id="11327" w:name="_Toc57641472"/>
      <w:bookmarkStart w:id="11328" w:name="_Toc59101825"/>
      <w:r w:rsidRPr="00E9603C">
        <w:t>6.</w:t>
      </w:r>
      <w:r w:rsidRPr="00E9603C">
        <w:rPr>
          <w:lang w:eastAsia="zh-CN"/>
        </w:rPr>
        <w:t>52</w:t>
      </w:r>
      <w:r w:rsidRPr="00E9603C">
        <w:t>.2</w:t>
      </w:r>
      <w:r w:rsidRPr="00E9603C">
        <w:tab/>
        <w:t>Impacts on services, entities and interfaces</w:t>
      </w:r>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p>
    <w:p w14:paraId="514930BC" w14:textId="77777777" w:rsidR="009166E9" w:rsidRPr="00E9603C" w:rsidRDefault="009166E9">
      <w:r w:rsidRPr="00E9603C">
        <w:t>Additional parameters on Nnwdaf.</w:t>
      </w:r>
    </w:p>
    <w:p w14:paraId="7FDF8A10" w14:textId="77777777" w:rsidR="009166E9" w:rsidRPr="00E9603C" w:rsidRDefault="009166E9">
      <w:pPr>
        <w:pStyle w:val="Heading2"/>
        <w:ind w:left="0" w:firstLine="0"/>
      </w:pPr>
      <w:bookmarkStart w:id="11329" w:name="_Toc27420"/>
      <w:bookmarkStart w:id="11330" w:name="_Toc27212"/>
      <w:bookmarkStart w:id="11331" w:name="_Toc4156"/>
      <w:bookmarkStart w:id="11332" w:name="_Toc20689"/>
      <w:bookmarkStart w:id="11333" w:name="_Toc3302"/>
      <w:bookmarkStart w:id="11334" w:name="_Toc28599"/>
      <w:bookmarkStart w:id="11335" w:name="_Toc27575"/>
      <w:bookmarkStart w:id="11336" w:name="_Toc50579664"/>
      <w:bookmarkStart w:id="11337" w:name="_Toc50309932"/>
      <w:bookmarkStart w:id="11338" w:name="_Toc50023864"/>
      <w:bookmarkStart w:id="11339" w:name="_Toc50023279"/>
      <w:bookmarkStart w:id="11340" w:name="_Toc50022630"/>
      <w:bookmarkStart w:id="11341" w:name="_Toc50021926"/>
      <w:bookmarkStart w:id="11342" w:name="_Toc50021357"/>
      <w:bookmarkStart w:id="11343" w:name="_Toc44004541"/>
      <w:bookmarkStart w:id="11344" w:name="_Toc42779284"/>
      <w:bookmarkStart w:id="11345" w:name="_Toc42770228"/>
      <w:bookmarkStart w:id="11346" w:name="_Toc3557"/>
      <w:bookmarkStart w:id="11347" w:name="_Toc5755"/>
      <w:bookmarkStart w:id="11348" w:name="_Toc28945"/>
      <w:bookmarkStart w:id="11349" w:name="_Toc3539"/>
      <w:bookmarkStart w:id="11350" w:name="_Toc43393369"/>
      <w:bookmarkStart w:id="11351" w:name="_Toc16214"/>
      <w:bookmarkStart w:id="11352" w:name="_Toc3661"/>
      <w:bookmarkStart w:id="11353" w:name="_Toc54770261"/>
      <w:bookmarkStart w:id="11354" w:name="_Toc54779613"/>
      <w:bookmarkStart w:id="11355" w:name="_Toc54786573"/>
      <w:bookmarkStart w:id="11356" w:name="_Toc57201435"/>
      <w:bookmarkStart w:id="11357" w:name="_Toc20296"/>
      <w:bookmarkStart w:id="11358" w:name="_Toc57641473"/>
      <w:bookmarkStart w:id="11359" w:name="_Toc59101826"/>
      <w:r w:rsidRPr="00E9603C">
        <w:rPr>
          <w:lang w:eastAsia="zh-CN"/>
        </w:rPr>
        <w:t>6.53</w:t>
      </w:r>
      <w:r w:rsidRPr="00E9603C">
        <w:rPr>
          <w:lang w:eastAsia="ko-KR"/>
        </w:rPr>
        <w:tab/>
      </w:r>
      <w:r w:rsidRPr="00E9603C">
        <w:t>Solution</w:t>
      </w:r>
      <w:r w:rsidRPr="00E9603C">
        <w:rPr>
          <w:lang w:eastAsia="zh-CN"/>
        </w:rPr>
        <w:t xml:space="preserve"> #53</w:t>
      </w:r>
      <w:r w:rsidRPr="00E9603C">
        <w:t xml:space="preserve">: </w:t>
      </w:r>
      <w:r w:rsidRPr="00E9603C">
        <w:rPr>
          <w:rFonts w:cs="Arial"/>
          <w:lang w:eastAsia="zh-CN"/>
        </w:rPr>
        <w:t>Support of Multiple NWDAF with Efficient Cooperation</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8"/>
      <w:bookmarkEnd w:id="11359"/>
    </w:p>
    <w:p w14:paraId="3DC08BFD" w14:textId="77777777" w:rsidR="009166E9" w:rsidRPr="00E9603C" w:rsidRDefault="009166E9">
      <w:pPr>
        <w:pStyle w:val="Heading3"/>
      </w:pPr>
      <w:bookmarkStart w:id="11360" w:name="_Toc6396"/>
      <w:bookmarkStart w:id="11361" w:name="_Toc28719"/>
      <w:bookmarkStart w:id="11362" w:name="_Toc12178"/>
      <w:bookmarkStart w:id="11363" w:name="_Toc4086"/>
      <w:bookmarkStart w:id="11364" w:name="_Toc43393370"/>
      <w:bookmarkStart w:id="11365" w:name="_Toc44004542"/>
      <w:bookmarkStart w:id="11366" w:name="_Toc42779285"/>
      <w:bookmarkStart w:id="11367" w:name="_Toc42770229"/>
      <w:bookmarkStart w:id="11368" w:name="_Toc1541"/>
      <w:bookmarkStart w:id="11369" w:name="_Toc23256828"/>
      <w:bookmarkStart w:id="11370" w:name="_Toc50021358"/>
      <w:bookmarkStart w:id="11371" w:name="_Toc54786574"/>
      <w:bookmarkStart w:id="11372" w:name="_Toc22552199"/>
      <w:bookmarkStart w:id="11373" w:name="_Toc54779614"/>
      <w:bookmarkStart w:id="11374" w:name="_Toc22987242"/>
      <w:bookmarkStart w:id="11375" w:name="_Toc22930372"/>
      <w:bookmarkStart w:id="11376" w:name="_Toc50022631"/>
      <w:bookmarkStart w:id="11377" w:name="_Toc50023280"/>
      <w:bookmarkStart w:id="11378" w:name="_Toc50023865"/>
      <w:bookmarkStart w:id="11379" w:name="_Toc50579665"/>
      <w:bookmarkStart w:id="11380" w:name="_Toc57201436"/>
      <w:bookmarkStart w:id="11381" w:name="_Toc50021927"/>
      <w:bookmarkStart w:id="11382" w:name="_Toc50309933"/>
      <w:bookmarkStart w:id="11383" w:name="_Toc11042"/>
      <w:bookmarkStart w:id="11384" w:name="_Toc8047"/>
      <w:bookmarkStart w:id="11385" w:name="_Toc25353555"/>
      <w:bookmarkStart w:id="11386" w:name="_Toc25918801"/>
      <w:bookmarkStart w:id="11387" w:name="_Toc28198"/>
      <w:bookmarkStart w:id="11388" w:name="_Toc54770262"/>
      <w:bookmarkStart w:id="11389" w:name="_Toc57641474"/>
      <w:bookmarkStart w:id="11390" w:name="_Toc59101827"/>
      <w:r w:rsidRPr="00E9603C">
        <w:t>6.</w:t>
      </w:r>
      <w:r w:rsidRPr="00E9603C">
        <w:rPr>
          <w:lang w:eastAsia="zh-CN"/>
        </w:rPr>
        <w:t>53</w:t>
      </w:r>
      <w:r w:rsidRPr="00E9603C">
        <w:t>.1</w:t>
      </w:r>
      <w:r w:rsidRPr="00E9603C">
        <w:tab/>
        <w:t>Functional description</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p>
    <w:p w14:paraId="1EC72C46" w14:textId="77777777" w:rsidR="009166E9" w:rsidRPr="00E9603C" w:rsidRDefault="009166E9">
      <w:pPr>
        <w:rPr>
          <w:rFonts w:eastAsia="MS Mincho"/>
        </w:rPr>
      </w:pPr>
      <w:r w:rsidRPr="00E9603C">
        <w:t>The solution addresses Key Issue #</w:t>
      </w:r>
      <w:r w:rsidRPr="00E9603C">
        <w:rPr>
          <w:lang w:eastAsia="zh-CN"/>
        </w:rPr>
        <w:t>2</w:t>
      </w:r>
      <w:r w:rsidRPr="00E9603C">
        <w:t xml:space="preserve">: </w:t>
      </w:r>
      <w:r w:rsidRPr="00E9603C">
        <w:rPr>
          <w:lang w:eastAsia="zh-CN"/>
        </w:rPr>
        <w:t>Multiple NWDAF instances</w:t>
      </w:r>
      <w:r w:rsidRPr="00E9603C">
        <w:t>.</w:t>
      </w:r>
    </w:p>
    <w:p w14:paraId="59FA3838" w14:textId="77777777" w:rsidR="009166E9" w:rsidRPr="00E9603C" w:rsidRDefault="009166E9">
      <w:pPr>
        <w:rPr>
          <w:lang w:eastAsia="zh-CN"/>
        </w:rPr>
      </w:pPr>
      <w:r w:rsidRPr="00E9603C">
        <w:rPr>
          <w:lang w:eastAsia="zh-CN"/>
        </w:rPr>
        <w:t>In general, we think for multiple NWDAF instances, two architecture options can be considered, i.e. hierarchical and distributed.</w:t>
      </w:r>
    </w:p>
    <w:p w14:paraId="6F4B9E6C" w14:textId="77777777" w:rsidR="009166E9" w:rsidRPr="00E9603C" w:rsidRDefault="009166E9">
      <w:pPr>
        <w:rPr>
          <w:lang w:eastAsia="zh-CN"/>
        </w:rPr>
      </w:pPr>
      <w:r w:rsidRPr="00E9603C">
        <w:rPr>
          <w:lang w:eastAsia="zh-CN"/>
        </w:rPr>
        <w:t>For hierarchical NWDAF architecture, Local NDWAF only has connection with Central NWDAF which means a tree topology is assumed. With such tree topology, both central NWDAF and local NWDAF can discover each other which means they don't need to consult NRF dynamically. The linkage between Local NWDAF and Central NWDAF can be configured statically.</w:t>
      </w:r>
    </w:p>
    <w:p w14:paraId="43098C85" w14:textId="77777777" w:rsidR="009166E9" w:rsidRPr="00E9603C" w:rsidRDefault="009166E9">
      <w:pPr>
        <w:pStyle w:val="TH"/>
      </w:pPr>
      <w:r w:rsidRPr="00E9603C">
        <w:object w:dxaOrig="7709" w:dyaOrig="2519" w14:anchorId="7E341C92">
          <v:shape id="对象 225" o:spid="_x0000_i1138" type="#_x0000_t75" style="width:338pt;height:110pt;mso-position-horizontal-relative:page;mso-position-vertical-relative:page" o:ole="">
            <v:imagedata r:id="rId224" o:title=""/>
          </v:shape>
          <o:OLEObject Type="Embed" ProgID="Visio.Drawing.15" ShapeID="对象 225" DrawAspect="Content" ObjectID="_1669716044" r:id="rId225"/>
        </w:object>
      </w:r>
    </w:p>
    <w:p w14:paraId="6060AABF" w14:textId="77777777" w:rsidR="009166E9" w:rsidRPr="00E9603C" w:rsidRDefault="009166E9">
      <w:pPr>
        <w:pStyle w:val="TF"/>
      </w:pPr>
      <w:r w:rsidRPr="00E9603C">
        <w:t>Figure 6.53.1-1: Hierarchical NWDAF Architecture</w:t>
      </w:r>
    </w:p>
    <w:p w14:paraId="778358D2" w14:textId="77777777" w:rsidR="009166E9" w:rsidRPr="00E9603C" w:rsidRDefault="009166E9">
      <w:pPr>
        <w:rPr>
          <w:lang w:eastAsia="zh-CN"/>
        </w:rPr>
      </w:pPr>
      <w:r w:rsidRPr="00E9603C">
        <w:rPr>
          <w:lang w:eastAsia="zh-CN"/>
        </w:rPr>
        <w:t>For distributed NWDAF architecture, there is no central NWDAF, multiple NWDAF have peer-to-peer relationship among each other. There may be no need to have full mesh linkage between NWDAF instances but meanwhile, we think there is neither need to restrict the number of NWDAF linkages with other NWDAF. NRF interaction may be needed to configure the linkage between NWDAF instances or such linkage can be configured in NWDAF.</w:t>
      </w:r>
    </w:p>
    <w:p w14:paraId="04F35EAA" w14:textId="77777777" w:rsidR="009166E9" w:rsidRPr="00E9603C" w:rsidRDefault="009166E9">
      <w:pPr>
        <w:pStyle w:val="TH"/>
      </w:pPr>
      <w:r w:rsidRPr="00E9603C">
        <w:object w:dxaOrig="5707" w:dyaOrig="2791" w14:anchorId="30390D78">
          <v:shape id="对象 226" o:spid="_x0000_i1139" type="#_x0000_t75" style="width:278.5pt;height:136pt;mso-position-horizontal-relative:page;mso-position-vertical-relative:page" o:ole="">
            <v:imagedata r:id="rId226" o:title=""/>
          </v:shape>
          <o:OLEObject Type="Embed" ProgID="Visio.Drawing.15" ShapeID="对象 226" DrawAspect="Content" ObjectID="_1669716045" r:id="rId227"/>
        </w:object>
      </w:r>
    </w:p>
    <w:p w14:paraId="0783424E" w14:textId="77777777" w:rsidR="009166E9" w:rsidRPr="00E9603C" w:rsidRDefault="009166E9">
      <w:pPr>
        <w:pStyle w:val="TF"/>
      </w:pPr>
      <w:r w:rsidRPr="00E9603C">
        <w:t>Figure 6.53.1-2: Distributed NWDAF Architecture</w:t>
      </w:r>
    </w:p>
    <w:p w14:paraId="519353B2" w14:textId="77777777" w:rsidR="009166E9" w:rsidRPr="00E9603C" w:rsidRDefault="009166E9">
      <w:pPr>
        <w:rPr>
          <w:lang w:eastAsia="zh-CN"/>
        </w:rPr>
      </w:pPr>
      <w:r w:rsidRPr="00E9603C">
        <w:rPr>
          <w:lang w:eastAsia="zh-CN"/>
        </w:rPr>
        <w:t>To achieve efficient cooperation, firstly, a NWDAF instance needs to be aware of their profiles which means one NWDAF is aware of what kind of analytics IDs a linked NWDAF can support. Secondly, NWDAF needs to exchange their load status information so that one NWDAF can figure out the possibility to shift some analytics task to another. Thirdly, NWDAF can interact with each other to carry out the transferring of these analytics tasks.</w:t>
      </w:r>
    </w:p>
    <w:p w14:paraId="1BFEB7B2" w14:textId="77777777" w:rsidR="009166E9" w:rsidRPr="00E9603C" w:rsidRDefault="009166E9">
      <w:pPr>
        <w:pStyle w:val="Heading3"/>
      </w:pPr>
      <w:bookmarkStart w:id="11391" w:name="_Toc50021359"/>
      <w:bookmarkStart w:id="11392" w:name="_Toc50021928"/>
      <w:bookmarkStart w:id="11393" w:name="_Toc43393371"/>
      <w:bookmarkStart w:id="11394" w:name="_Toc21836"/>
      <w:bookmarkStart w:id="11395" w:name="_Toc23256829"/>
      <w:bookmarkStart w:id="11396" w:name="_Toc9788"/>
      <w:bookmarkStart w:id="11397" w:name="_Toc22930373"/>
      <w:bookmarkStart w:id="11398" w:name="_Toc25353556"/>
      <w:bookmarkStart w:id="11399" w:name="_Toc22552200"/>
      <w:bookmarkStart w:id="11400" w:name="_Toc25918802"/>
      <w:bookmarkStart w:id="11401" w:name="_Toc17846"/>
      <w:bookmarkStart w:id="11402" w:name="_Toc50579666"/>
      <w:bookmarkStart w:id="11403" w:name="_Toc31787"/>
      <w:bookmarkStart w:id="11404" w:name="_Toc54770263"/>
      <w:bookmarkStart w:id="11405" w:name="_Toc54779615"/>
      <w:bookmarkStart w:id="11406" w:name="_Toc54786575"/>
      <w:bookmarkStart w:id="11407" w:name="_Toc12224"/>
      <w:bookmarkStart w:id="11408" w:name="_Toc7459"/>
      <w:bookmarkStart w:id="11409" w:name="_Toc42779286"/>
      <w:bookmarkStart w:id="11410" w:name="_Toc44004543"/>
      <w:bookmarkStart w:id="11411" w:name="_Toc22987243"/>
      <w:bookmarkStart w:id="11412" w:name="_Toc4001"/>
      <w:bookmarkStart w:id="11413" w:name="_Toc57201437"/>
      <w:bookmarkStart w:id="11414" w:name="_Toc10236"/>
      <w:bookmarkStart w:id="11415" w:name="_Toc50309934"/>
      <w:bookmarkStart w:id="11416" w:name="_Toc50022632"/>
      <w:bookmarkStart w:id="11417" w:name="_Toc50023281"/>
      <w:bookmarkStart w:id="11418" w:name="_Toc50023866"/>
      <w:bookmarkStart w:id="11419" w:name="_Toc42770230"/>
      <w:bookmarkStart w:id="11420" w:name="_Toc57641475"/>
      <w:bookmarkStart w:id="11421" w:name="_Toc59101828"/>
      <w:r w:rsidRPr="00E9603C">
        <w:t>6.</w:t>
      </w:r>
      <w:r w:rsidRPr="00E9603C">
        <w:rPr>
          <w:lang w:eastAsia="zh-CN"/>
        </w:rPr>
        <w:t>53</w:t>
      </w:r>
      <w:r w:rsidRPr="00E9603C">
        <w:t>.2</w:t>
      </w:r>
      <w:r w:rsidRPr="00E9603C">
        <w:tab/>
        <w:t>Procedures</w:t>
      </w:r>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15D9EDF3" w14:textId="77777777" w:rsidR="009166E9" w:rsidRPr="00E9603C" w:rsidRDefault="009166E9">
      <w:pPr>
        <w:rPr>
          <w:lang w:eastAsia="zh-CN"/>
        </w:rPr>
      </w:pPr>
      <w:r w:rsidRPr="00E9603C">
        <w:rPr>
          <w:lang w:eastAsia="zh-CN"/>
        </w:rPr>
        <w:t>Figure 6.53.2-1 provides the procedure for NF consumer and NWDF interaction to realize real-time NWDAF communication.</w:t>
      </w:r>
    </w:p>
    <w:p w14:paraId="648A454A" w14:textId="77777777" w:rsidR="009166E9" w:rsidRPr="00E9603C" w:rsidRDefault="009166E9">
      <w:pPr>
        <w:pStyle w:val="TH"/>
      </w:pPr>
      <w:r w:rsidRPr="00E9603C">
        <w:object w:dxaOrig="6110" w:dyaOrig="3026" w14:anchorId="17C674F6">
          <v:shape id="对象 227" o:spid="_x0000_i1140" type="#_x0000_t75" style="width:379pt;height:187pt;mso-position-horizontal-relative:page;mso-position-vertical-relative:page" o:ole="">
            <v:imagedata r:id="rId228" o:title=""/>
          </v:shape>
          <o:OLEObject Type="Embed" ProgID="Visio.Drawing.15" ShapeID="对象 227" DrawAspect="Content" ObjectID="_1669716046" r:id="rId229"/>
        </w:object>
      </w:r>
    </w:p>
    <w:p w14:paraId="279102B3" w14:textId="77777777" w:rsidR="009166E9" w:rsidRPr="00E9603C" w:rsidRDefault="009166E9">
      <w:pPr>
        <w:pStyle w:val="TF"/>
      </w:pPr>
      <w:r w:rsidRPr="00E9603C">
        <w:t>Figure 6.53.2-1: Procedure for Centralized NWDAF architecture</w:t>
      </w:r>
    </w:p>
    <w:p w14:paraId="01214634" w14:textId="77777777" w:rsidR="009166E9" w:rsidRPr="00E9603C" w:rsidRDefault="009166E9">
      <w:pPr>
        <w:pStyle w:val="TH"/>
        <w:rPr>
          <w:lang w:eastAsia="zh-CN"/>
        </w:rPr>
      </w:pPr>
      <w:r w:rsidRPr="00E9603C">
        <w:object w:dxaOrig="6108" w:dyaOrig="3026" w14:anchorId="3381B5F8">
          <v:shape id="对象 228" o:spid="_x0000_i1141" type="#_x0000_t75" style="width:406.5pt;height:201pt;mso-position-horizontal-relative:page;mso-position-vertical-relative:page" o:ole="">
            <v:imagedata r:id="rId230" o:title=""/>
          </v:shape>
          <o:OLEObject Type="Embed" ProgID="Visio.Drawing.15" ShapeID="对象 228" DrawAspect="Content" ObjectID="_1669716047" r:id="rId231"/>
        </w:object>
      </w:r>
    </w:p>
    <w:p w14:paraId="748EDCB4" w14:textId="77777777" w:rsidR="009166E9" w:rsidRPr="00E9603C" w:rsidRDefault="009166E9">
      <w:pPr>
        <w:pStyle w:val="TF"/>
      </w:pPr>
      <w:r w:rsidRPr="00E9603C">
        <w:t>Figure 6.53.2-2: Procedure for Distributed NWDAF architecture</w:t>
      </w:r>
    </w:p>
    <w:p w14:paraId="27B5DEDA" w14:textId="77777777" w:rsidR="009166E9" w:rsidRPr="00E9603C" w:rsidRDefault="009166E9">
      <w:pPr>
        <w:pStyle w:val="Heading3"/>
      </w:pPr>
      <w:bookmarkStart w:id="11422" w:name="_Toc22987244"/>
      <w:bookmarkStart w:id="11423" w:name="_Toc50023867"/>
      <w:bookmarkStart w:id="11424" w:name="_Toc54786576"/>
      <w:bookmarkStart w:id="11425" w:name="_Toc5024"/>
      <w:bookmarkStart w:id="11426" w:name="_Toc54779616"/>
      <w:bookmarkStart w:id="11427" w:name="_Toc44004544"/>
      <w:bookmarkStart w:id="11428" w:name="_Toc7335"/>
      <w:bookmarkStart w:id="11429" w:name="_Toc12590"/>
      <w:bookmarkStart w:id="11430" w:name="_Toc50021929"/>
      <w:bookmarkStart w:id="11431" w:name="_Toc25918803"/>
      <w:bookmarkStart w:id="11432" w:name="_Toc50021360"/>
      <w:bookmarkStart w:id="11433" w:name="_Toc23256830"/>
      <w:bookmarkStart w:id="11434" w:name="_Toc27406"/>
      <w:bookmarkStart w:id="11435" w:name="_Toc31151"/>
      <w:bookmarkStart w:id="11436" w:name="_Toc25353557"/>
      <w:bookmarkStart w:id="11437" w:name="_Toc22552201"/>
      <w:bookmarkStart w:id="11438" w:name="_Toc500949102"/>
      <w:bookmarkStart w:id="11439" w:name="_Toc50309935"/>
      <w:bookmarkStart w:id="11440" w:name="_Toc43393372"/>
      <w:bookmarkStart w:id="11441" w:name="_Toc50022633"/>
      <w:bookmarkStart w:id="11442" w:name="_Toc54770264"/>
      <w:bookmarkStart w:id="11443" w:name="_Toc50579667"/>
      <w:bookmarkStart w:id="11444" w:name="_Toc57201438"/>
      <w:bookmarkStart w:id="11445" w:name="_Toc1829"/>
      <w:bookmarkStart w:id="11446" w:name="_Toc50023282"/>
      <w:bookmarkStart w:id="11447" w:name="_Toc22930374"/>
      <w:bookmarkStart w:id="11448" w:name="_Toc42779287"/>
      <w:bookmarkStart w:id="11449" w:name="_Toc42770231"/>
      <w:bookmarkStart w:id="11450" w:name="_Toc9269"/>
      <w:bookmarkStart w:id="11451" w:name="_Toc6687"/>
      <w:bookmarkStart w:id="11452" w:name="_Toc57641476"/>
      <w:bookmarkStart w:id="11453" w:name="_Toc59101829"/>
      <w:r w:rsidRPr="00E9603C">
        <w:t>6.</w:t>
      </w:r>
      <w:r w:rsidRPr="00E9603C">
        <w:rPr>
          <w:lang w:eastAsia="zh-CN"/>
        </w:rPr>
        <w:t>53</w:t>
      </w:r>
      <w:r w:rsidRPr="00E9603C">
        <w:t>.3</w:t>
      </w:r>
      <w:r w:rsidRPr="00E9603C">
        <w:tab/>
        <w:t>Impacts on services, entities and interfaces</w:t>
      </w:r>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07332126" w14:textId="77777777" w:rsidR="009166E9" w:rsidRPr="00E9603C" w:rsidRDefault="009166E9">
      <w:pPr>
        <w:rPr>
          <w:lang w:eastAsia="zh-CN"/>
        </w:rPr>
      </w:pPr>
      <w:r w:rsidRPr="00E9603C">
        <w:rPr>
          <w:lang w:eastAsia="zh-CN"/>
        </w:rPr>
        <w:t>For centralize NWDAF architecture, Central NWDAF and Local NWDAF needs support the exchange of profile, load information and negotiate how to transfer the analytics and data collection tasks.</w:t>
      </w:r>
    </w:p>
    <w:p w14:paraId="4F8B5B03" w14:textId="77777777" w:rsidR="009166E9" w:rsidRPr="00E9603C" w:rsidRDefault="009166E9">
      <w:pPr>
        <w:rPr>
          <w:lang w:eastAsia="zh-CN"/>
        </w:rPr>
      </w:pPr>
      <w:r w:rsidRPr="00E9603C">
        <w:rPr>
          <w:lang w:eastAsia="zh-CN"/>
        </w:rPr>
        <w:t>For distributed NDWAF architecture, NWDAFs need to support the exchange of profile, load information and negotiate how to transfer the analytics and data collection tasks.</w:t>
      </w:r>
    </w:p>
    <w:p w14:paraId="302F6260" w14:textId="77777777" w:rsidR="009166E9" w:rsidRPr="00E9603C" w:rsidRDefault="009166E9">
      <w:pPr>
        <w:pStyle w:val="Heading2"/>
        <w:rPr>
          <w:lang w:eastAsia="zh-CN"/>
        </w:rPr>
      </w:pPr>
      <w:bookmarkStart w:id="11454" w:name="_Toc42770232"/>
      <w:bookmarkStart w:id="11455" w:name="_Toc50021361"/>
      <w:bookmarkStart w:id="11456" w:name="_Toc43393373"/>
      <w:bookmarkStart w:id="11457" w:name="_Toc50023283"/>
      <w:bookmarkStart w:id="11458" w:name="_Toc50023868"/>
      <w:bookmarkStart w:id="11459" w:name="_Toc29537"/>
      <w:bookmarkStart w:id="11460" w:name="_Toc50021930"/>
      <w:bookmarkStart w:id="11461" w:name="_Toc50022634"/>
      <w:bookmarkStart w:id="11462" w:name="_Toc44004545"/>
      <w:bookmarkStart w:id="11463" w:name="_Toc50579668"/>
      <w:bookmarkStart w:id="11464" w:name="_Toc42779288"/>
      <w:bookmarkStart w:id="11465" w:name="_Toc13433"/>
      <w:bookmarkStart w:id="11466" w:name="_Toc54786577"/>
      <w:bookmarkStart w:id="11467" w:name="_Toc54779617"/>
      <w:bookmarkStart w:id="11468" w:name="_Toc57201439"/>
      <w:bookmarkStart w:id="11469" w:name="_Toc54770265"/>
      <w:bookmarkStart w:id="11470" w:name="_Toc50309936"/>
      <w:bookmarkStart w:id="11471" w:name="_Toc57641477"/>
      <w:bookmarkStart w:id="11472" w:name="_Toc59101830"/>
      <w:r w:rsidRPr="00E9603C">
        <w:rPr>
          <w:lang w:eastAsia="zh-CN"/>
        </w:rPr>
        <w:t>6.54</w:t>
      </w:r>
      <w:r w:rsidRPr="00E9603C">
        <w:rPr>
          <w:lang w:eastAsia="ko-KR"/>
        </w:rPr>
        <w:tab/>
      </w:r>
      <w:r w:rsidRPr="00E9603C">
        <w:t>Soluti</w:t>
      </w:r>
      <w:r w:rsidRPr="00E9603C">
        <w:rPr>
          <w:lang w:eastAsia="zh-CN"/>
        </w:rPr>
        <w:t xml:space="preserve">on </w:t>
      </w:r>
      <w:r w:rsidRPr="00E9603C">
        <w:t>#</w:t>
      </w:r>
      <w:r w:rsidRPr="00E9603C">
        <w:rPr>
          <w:lang w:eastAsia="zh-CN"/>
        </w:rPr>
        <w:t>54 (merging Solution #55)</w:t>
      </w:r>
      <w:r w:rsidRPr="00E9603C">
        <w:t xml:space="preserve">: </w:t>
      </w:r>
      <w:r w:rsidRPr="00E9603C">
        <w:rPr>
          <w:lang w:eastAsia="zh-CN"/>
        </w:rPr>
        <w:t>Analytics Delay based solution for Real-Time communication with NWDAF</w:t>
      </w:r>
      <w:bookmarkEnd w:id="11329"/>
      <w:bookmarkEnd w:id="11330"/>
      <w:bookmarkEnd w:id="11331"/>
      <w:bookmarkEnd w:id="11332"/>
      <w:bookmarkEnd w:id="11333"/>
      <w:bookmarkEnd w:id="11357"/>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p>
    <w:p w14:paraId="24DDC003" w14:textId="77777777" w:rsidR="009166E9" w:rsidRPr="00E9603C" w:rsidRDefault="009166E9">
      <w:pPr>
        <w:pStyle w:val="Heading3"/>
        <w:rPr>
          <w:lang w:eastAsia="zh-CN"/>
        </w:rPr>
      </w:pPr>
      <w:bookmarkStart w:id="11473" w:name="_Toc4618"/>
      <w:bookmarkStart w:id="11474" w:name="_Toc42779289"/>
      <w:bookmarkStart w:id="11475" w:name="_Toc42770233"/>
      <w:bookmarkStart w:id="11476" w:name="_Toc43393374"/>
      <w:bookmarkStart w:id="11477" w:name="_Toc57201440"/>
      <w:bookmarkStart w:id="11478" w:name="_Toc25971119"/>
      <w:bookmarkStart w:id="11479" w:name="_Toc26360287"/>
      <w:bookmarkStart w:id="11480" w:name="_Toc31274605"/>
      <w:bookmarkStart w:id="11481" w:name="_Toc26360356"/>
      <w:bookmarkStart w:id="11482" w:name="_Toc30640001"/>
      <w:bookmarkStart w:id="11483" w:name="_Toc25971363"/>
      <w:bookmarkStart w:id="11484" w:name="_Toc44004546"/>
      <w:bookmarkStart w:id="11485" w:name="_Toc54770266"/>
      <w:bookmarkStart w:id="11486" w:name="_Toc54779618"/>
      <w:bookmarkStart w:id="11487" w:name="_Toc54786578"/>
      <w:bookmarkStart w:id="11488" w:name="_Toc50579669"/>
      <w:bookmarkStart w:id="11489" w:name="_Toc50021362"/>
      <w:bookmarkStart w:id="11490" w:name="_Toc50021931"/>
      <w:bookmarkStart w:id="11491" w:name="_Toc50022635"/>
      <w:bookmarkStart w:id="11492" w:name="_Toc50023284"/>
      <w:bookmarkStart w:id="11493" w:name="_Toc50023869"/>
      <w:bookmarkStart w:id="11494" w:name="_Toc30852"/>
      <w:bookmarkStart w:id="11495" w:name="_Toc21986"/>
      <w:bookmarkStart w:id="11496" w:name="_Toc7763"/>
      <w:bookmarkStart w:id="11497" w:name="_Toc11775"/>
      <w:bookmarkStart w:id="11498" w:name="_Toc29181"/>
      <w:bookmarkStart w:id="11499" w:name="_Toc50309937"/>
      <w:bookmarkStart w:id="11500" w:name="_Toc19535"/>
      <w:bookmarkStart w:id="11501" w:name="_Toc14652"/>
      <w:bookmarkStart w:id="11502" w:name="_Toc57641478"/>
      <w:bookmarkStart w:id="11503" w:name="_Toc59101831"/>
      <w:r w:rsidRPr="00E9603C">
        <w:t>6.</w:t>
      </w:r>
      <w:r w:rsidRPr="00E9603C">
        <w:rPr>
          <w:lang w:eastAsia="zh-CN"/>
        </w:rPr>
        <w:t>54</w:t>
      </w:r>
      <w:r w:rsidRPr="00E9603C">
        <w:t>.1</w:t>
      </w:r>
      <w:r w:rsidRPr="00E9603C">
        <w:tab/>
      </w:r>
      <w:bookmarkEnd w:id="11478"/>
      <w:bookmarkEnd w:id="11479"/>
      <w:bookmarkEnd w:id="11480"/>
      <w:bookmarkEnd w:id="11481"/>
      <w:bookmarkEnd w:id="11482"/>
      <w:bookmarkEnd w:id="11483"/>
      <w:r w:rsidRPr="00E9603C">
        <w:rPr>
          <w:lang w:eastAsia="zh-CN"/>
        </w:rPr>
        <w:t>Description</w:t>
      </w:r>
      <w:bookmarkEnd w:id="11473"/>
      <w:bookmarkEnd w:id="11474"/>
      <w:bookmarkEnd w:id="11475"/>
      <w:bookmarkEnd w:id="11476"/>
      <w:bookmarkEnd w:id="11477"/>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6A1C0356" w14:textId="77777777" w:rsidR="009166E9" w:rsidRPr="00E9603C" w:rsidRDefault="009166E9">
      <w:pPr>
        <w:pStyle w:val="Heading4"/>
        <w:rPr>
          <w:lang w:eastAsia="zh-CN"/>
        </w:rPr>
      </w:pPr>
      <w:bookmarkStart w:id="11504" w:name="_Toc29786"/>
      <w:bookmarkStart w:id="11505" w:name="_Toc653"/>
      <w:bookmarkStart w:id="11506" w:name="_Toc43393375"/>
      <w:bookmarkStart w:id="11507" w:name="_Toc50021932"/>
      <w:bookmarkStart w:id="11508" w:name="_Toc42770234"/>
      <w:bookmarkStart w:id="11509" w:name="_Toc42779290"/>
      <w:bookmarkStart w:id="11510" w:name="_Toc25280"/>
      <w:bookmarkStart w:id="11511" w:name="_Toc50023870"/>
      <w:bookmarkStart w:id="11512" w:name="_Toc25222"/>
      <w:bookmarkStart w:id="11513" w:name="_Toc26811"/>
      <w:bookmarkStart w:id="11514" w:name="_Toc1436"/>
      <w:bookmarkStart w:id="11515" w:name="_Toc50309938"/>
      <w:bookmarkStart w:id="11516" w:name="_Toc50023285"/>
      <w:bookmarkStart w:id="11517" w:name="_Toc11586"/>
      <w:bookmarkStart w:id="11518" w:name="_Toc50579670"/>
      <w:bookmarkStart w:id="11519" w:name="_Toc50022636"/>
      <w:bookmarkStart w:id="11520" w:name="_Toc22435"/>
      <w:bookmarkStart w:id="11521" w:name="_Toc44004547"/>
      <w:bookmarkStart w:id="11522" w:name="_Toc50021363"/>
      <w:bookmarkStart w:id="11523" w:name="_Toc54770267"/>
      <w:bookmarkStart w:id="11524" w:name="_Toc54779619"/>
      <w:bookmarkStart w:id="11525" w:name="_Toc54786579"/>
      <w:bookmarkStart w:id="11526" w:name="_Toc57201441"/>
      <w:bookmarkStart w:id="11527" w:name="_Toc57641479"/>
      <w:bookmarkStart w:id="11528" w:name="_Toc59101832"/>
      <w:r w:rsidRPr="00E9603C">
        <w:t>6.</w:t>
      </w:r>
      <w:r w:rsidRPr="00E9603C">
        <w:rPr>
          <w:lang w:eastAsia="zh-CN"/>
        </w:rPr>
        <w:t>54</w:t>
      </w:r>
      <w:r w:rsidRPr="00E9603C">
        <w:t>.</w:t>
      </w:r>
      <w:r w:rsidRPr="00E9603C">
        <w:rPr>
          <w:lang w:eastAsia="zh-CN"/>
        </w:rPr>
        <w:t>1</w:t>
      </w:r>
      <w:r w:rsidRPr="00E9603C">
        <w:t>.1</w:t>
      </w:r>
      <w:r w:rsidRPr="00E9603C">
        <w:tab/>
      </w:r>
      <w:r w:rsidRPr="00E9603C">
        <w:rPr>
          <w:lang w:eastAsia="zh-CN"/>
        </w:rPr>
        <w:t>General</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p>
    <w:p w14:paraId="4FB8E8B0" w14:textId="77777777" w:rsidR="009166E9" w:rsidRPr="00E9603C" w:rsidRDefault="009166E9">
      <w:pPr>
        <w:rPr>
          <w:lang w:eastAsia="zh-CN"/>
        </w:rPr>
      </w:pPr>
      <w:r w:rsidRPr="00E9603C">
        <w:rPr>
          <w:lang w:eastAsia="zh-CN"/>
        </w:rPr>
        <w:t>This solution addresses key issue #18: Enhancement for real-time communication with NWDAF.</w:t>
      </w:r>
    </w:p>
    <w:p w14:paraId="03C377BD" w14:textId="77777777" w:rsidR="009166E9" w:rsidRPr="00E9603C" w:rsidRDefault="009166E9">
      <w:pPr>
        <w:rPr>
          <w:lang w:eastAsia="zh-CN"/>
        </w:rPr>
      </w:pPr>
      <w:r w:rsidRPr="00E9603C">
        <w:rPr>
          <w:lang w:eastAsia="zh-CN"/>
        </w:rPr>
        <w:t xml:space="preserve">Based on the procedures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an NWDAF analytic process may include the following steps:</w:t>
      </w:r>
    </w:p>
    <w:p w14:paraId="7CD5524B" w14:textId="77777777" w:rsidR="009166E9" w:rsidRPr="00E9603C" w:rsidRDefault="009166E9">
      <w:pPr>
        <w:pStyle w:val="B1"/>
      </w:pPr>
      <w:r w:rsidRPr="00E9603C">
        <w:t>1.</w:t>
      </w:r>
      <w:r w:rsidRPr="00E9603C">
        <w:tab/>
        <w:t>NWDAF service consumer subscribe at NWDAF to be notified on analytics information by using Nnwdaf_AnalyticsSubscription service, or requests to get from NWDAF analytics information by using Nnwdaf_AnalyticsInfo service.</w:t>
      </w:r>
    </w:p>
    <w:p w14:paraId="1EC2EFC6" w14:textId="77777777" w:rsidR="009166E9" w:rsidRPr="00E9603C" w:rsidRDefault="009166E9">
      <w:pPr>
        <w:pStyle w:val="B1"/>
      </w:pPr>
      <w:r w:rsidRPr="00E9603C">
        <w:t>2.</w:t>
      </w:r>
      <w:r w:rsidRPr="00E9603C">
        <w:tab/>
        <w:t>NWDAF collects data from the data sources (e.g. NF such as AMF, SMF, PCF, and AF; OAM) as a basis of the computation of network analytics.</w:t>
      </w:r>
    </w:p>
    <w:p w14:paraId="37754164" w14:textId="77777777" w:rsidR="009166E9" w:rsidRPr="00E9603C" w:rsidRDefault="009166E9">
      <w:pPr>
        <w:pStyle w:val="B1"/>
      </w:pPr>
      <w:r w:rsidRPr="00E9603C">
        <w:t>3.</w:t>
      </w:r>
      <w:r w:rsidRPr="00E9603C">
        <w:tab/>
        <w:t>NWDAF derives requested analytics information based on the data collected from the data source(s).</w:t>
      </w:r>
    </w:p>
    <w:p w14:paraId="285A7797" w14:textId="77777777" w:rsidR="009166E9" w:rsidRPr="00E9603C" w:rsidRDefault="009166E9">
      <w:pPr>
        <w:pStyle w:val="B1"/>
      </w:pPr>
      <w:r w:rsidRPr="00E9603C">
        <w:t>4.</w:t>
      </w:r>
      <w:r w:rsidRPr="00E9603C">
        <w:tab/>
        <w:t>NWDAF provides requested analytics information to the NWDAF service consumer by using Nnwdaf_AnalyticsInfo_Request Response or Nnwdaf_AnalyticsSubscription_Notify service operation.</w:t>
      </w:r>
    </w:p>
    <w:p w14:paraId="31AAA2AA" w14:textId="77777777" w:rsidR="009166E9" w:rsidRPr="00E9603C" w:rsidRDefault="009166E9">
      <w:pPr>
        <w:rPr>
          <w:lang w:eastAsia="zh-CN"/>
        </w:rPr>
      </w:pPr>
      <w:r w:rsidRPr="00E9603C">
        <w:rPr>
          <w:lang w:eastAsia="zh-CN"/>
        </w:rPr>
        <w:t>The existing procedures for analytics derivation (step 3 as mentioned above) are triggered by the request from NWDAF service consumer. The observation of the existing mechanism so far is that:</w:t>
      </w:r>
    </w:p>
    <w:p w14:paraId="7A2F202E" w14:textId="77777777" w:rsidR="009166E9" w:rsidRPr="00E9603C" w:rsidRDefault="009166E9">
      <w:pPr>
        <w:pStyle w:val="B1"/>
      </w:pPr>
      <w:r w:rsidRPr="00E9603C">
        <w:t>-</w:t>
      </w:r>
      <w:r w:rsidRPr="00E9603C">
        <w:tab/>
      </w:r>
      <w:r w:rsidRPr="00E9603C">
        <w:rPr>
          <w:lang w:eastAsia="zh-CN"/>
        </w:rPr>
        <w:t>The data analytics derivation cannot be done before receiving an analytics request from the NWDAF service consumer.</w:t>
      </w:r>
    </w:p>
    <w:p w14:paraId="7CF28F66" w14:textId="77777777" w:rsidR="009166E9" w:rsidRPr="00E9603C" w:rsidRDefault="009166E9">
      <w:r w:rsidRPr="00E9603C">
        <w:t xml:space="preserve">For preventing the extra time caused by the existing mechanism, this solution proposes to enhance NWDAF to support to provide network data analytics within a Supported Analytics Delay. The NWDAF may process data pre-analytics for some specific Analytics ID(s) </w:t>
      </w:r>
      <w:r w:rsidRPr="00E9603C">
        <w:rPr>
          <w:lang w:eastAsia="zh-CN"/>
        </w:rPr>
        <w:t>when an analytics subscription or analytics request is received from a Consumer NF</w:t>
      </w:r>
      <w:r w:rsidRPr="00E9603C">
        <w:t xml:space="preserve">. A NWDAF </w:t>
      </w:r>
      <w:r w:rsidRPr="00E9603C">
        <w:rPr>
          <w:rFonts w:eastAsia="SimSun"/>
          <w:lang w:eastAsia="zh-CN"/>
        </w:rPr>
        <w:t xml:space="preserve">which supports to </w:t>
      </w:r>
      <w:r w:rsidRPr="00E9603C">
        <w:t xml:space="preserve">provide network data analytics within a Supported Analytics Delay should send the Supported Analytics Delay and </w:t>
      </w:r>
      <w:r w:rsidRPr="00E9603C">
        <w:rPr>
          <w:rFonts w:eastAsia="SimSun"/>
          <w:lang w:eastAsia="zh-CN"/>
        </w:rPr>
        <w:t>corresponding</w:t>
      </w:r>
      <w:r w:rsidRPr="00E9603C">
        <w:t xml:space="preserve"> Analytics ID(s) to the NRF as part of its NF Profile during the NF service Registration procedure as specified in clause 4.17.1, </w:t>
      </w:r>
      <w:r w:rsidR="00E9603C" w:rsidRPr="00E9603C">
        <w:t>TS</w:t>
      </w:r>
      <w:r w:rsidR="00E9603C">
        <w:t> </w:t>
      </w:r>
      <w:r w:rsidR="00E9603C" w:rsidRPr="00E9603C">
        <w:t>23.502</w:t>
      </w:r>
      <w:r w:rsidR="00E9603C">
        <w:t> </w:t>
      </w:r>
      <w:r w:rsidR="00E9603C" w:rsidRPr="00E9603C">
        <w:t>[</w:t>
      </w:r>
      <w:r w:rsidRPr="00E9603C">
        <w:t>3]. The NRF should take the Supported Analytics Delay per Analytics ID into account during the NWDAF discovery procedure performed by NWDAF service consumer.</w:t>
      </w:r>
    </w:p>
    <w:p w14:paraId="007444A7" w14:textId="77777777" w:rsidR="009166E9" w:rsidRPr="00E9603C" w:rsidRDefault="009166E9">
      <w:r w:rsidRPr="00E9603C">
        <w:t xml:space="preserve">A NWDAF may support several Analytics IDs, and it is possible that some of the Analytics IDs supported by the NWDAF are applicable to </w:t>
      </w:r>
      <w:r w:rsidRPr="00E9603C">
        <w:rPr>
          <w:rFonts w:eastAsia="SimSun"/>
          <w:lang w:eastAsia="zh-CN"/>
        </w:rPr>
        <w:t>be treated within a given Supported Analytics Delay</w:t>
      </w:r>
      <w:r w:rsidRPr="00E9603C">
        <w:t xml:space="preserve"> while others are not.</w:t>
      </w:r>
    </w:p>
    <w:p w14:paraId="077A733E" w14:textId="77777777" w:rsidR="009166E9" w:rsidRPr="00E9603C" w:rsidRDefault="009166E9">
      <w:r w:rsidRPr="00E9603C">
        <w:t xml:space="preserve">During the NWDAF discovery procedure (as specified in clause 4.17.4 or 4.17.9, </w:t>
      </w:r>
      <w:r w:rsidR="00E9603C" w:rsidRPr="00E9603C">
        <w:t>TS</w:t>
      </w:r>
      <w:r w:rsidR="00E9603C">
        <w:t> </w:t>
      </w:r>
      <w:r w:rsidR="00E9603C" w:rsidRPr="00E9603C">
        <w:t>23.502</w:t>
      </w:r>
      <w:r w:rsidR="00E9603C">
        <w:t> </w:t>
      </w:r>
      <w:r w:rsidR="00E9603C" w:rsidRPr="00E9603C">
        <w:t>[</w:t>
      </w:r>
      <w:r w:rsidRPr="00E9603C">
        <w:t>3]), the NWDAF service consumer may indicate whether it expects real-time communication with NWDAF</w:t>
      </w:r>
      <w:r w:rsidRPr="00E9603C">
        <w:rPr>
          <w:rFonts w:eastAsia="SimSun"/>
          <w:lang w:eastAsia="zh-CN"/>
        </w:rPr>
        <w:t xml:space="preserve"> (i.e. the NWDAF needs to return the network data analytics within its Supported Analytics Delay)</w:t>
      </w:r>
      <w:r w:rsidRPr="00E9603C">
        <w:t xml:space="preserve"> for specific Analytics ID(s) in the service discovery request. Based on the information corresponding to the real-time communication expectation received from the NWDAF service consumer, the NRF selects a </w:t>
      </w:r>
      <w:r w:rsidRPr="00E9603C">
        <w:rPr>
          <w:rFonts w:eastAsia="SimSun"/>
          <w:lang w:eastAsia="zh-CN"/>
        </w:rPr>
        <w:t>candidate NWDAF list</w:t>
      </w:r>
      <w:r w:rsidRPr="00E9603C">
        <w:t xml:space="preserve"> for the NWDAF service consumer. In case of delegate service discovery, the indication of whether real-time communication with NWDAF is needed is included in the request sent from the NWDAF service consumer to the SCP. </w:t>
      </w:r>
      <w:r w:rsidRPr="00E9603C">
        <w:rPr>
          <w:lang w:eastAsia="ko-KR"/>
        </w:rPr>
        <w:t xml:space="preserve">The </w:t>
      </w:r>
      <w:r w:rsidRPr="00E9603C">
        <w:rPr>
          <w:rFonts w:eastAsia="SimSun"/>
          <w:lang w:eastAsia="zh-CN"/>
        </w:rPr>
        <w:t>c</w:t>
      </w:r>
      <w:r w:rsidRPr="00E9603C">
        <w:rPr>
          <w:lang w:eastAsia="ko-KR"/>
        </w:rPr>
        <w:t xml:space="preserve">onsumer NF determines a suitable NWDAF </w:t>
      </w:r>
      <w:r w:rsidRPr="00E9603C">
        <w:rPr>
          <w:rFonts w:eastAsia="SimSun"/>
          <w:lang w:eastAsia="zh-CN"/>
        </w:rPr>
        <w:t>from the candidate NWDAF list</w:t>
      </w:r>
      <w:r w:rsidRPr="00E9603C">
        <w:rPr>
          <w:lang w:eastAsia="ko-KR"/>
        </w:rPr>
        <w:t xml:space="preserve"> by comparing </w:t>
      </w:r>
      <w:r w:rsidRPr="00E9603C">
        <w:rPr>
          <w:rFonts w:eastAsia="SimSun"/>
          <w:lang w:eastAsia="zh-CN"/>
        </w:rPr>
        <w:t>its</w:t>
      </w:r>
      <w:r w:rsidRPr="00E9603C">
        <w:rPr>
          <w:lang w:eastAsia="ko-KR"/>
        </w:rPr>
        <w:t xml:space="preserve"> Expected Analytics Delay with the Supported Analytics Delay</w:t>
      </w:r>
      <w:r w:rsidRPr="00E9603C">
        <w:rPr>
          <w:rFonts w:eastAsia="SimSun"/>
          <w:lang w:eastAsia="zh-CN"/>
        </w:rPr>
        <w:t xml:space="preserve"> of each candidate NWDAF</w:t>
      </w:r>
      <w:r w:rsidRPr="00E9603C">
        <w:rPr>
          <w:lang w:eastAsia="ko-KR"/>
        </w:rPr>
        <w:t>.</w:t>
      </w:r>
      <w:r w:rsidRPr="00E9603C">
        <w:rPr>
          <w:rFonts w:eastAsia="SimSun"/>
          <w:lang w:eastAsia="zh-CN"/>
        </w:rPr>
        <w:t xml:space="preserve"> </w:t>
      </w:r>
      <w:r w:rsidRPr="00E9603C">
        <w:t xml:space="preserve">The NWDAF service consumer then establishes the </w:t>
      </w:r>
      <w:r w:rsidRPr="00E9603C">
        <w:rPr>
          <w:rFonts w:eastAsia="SimSun"/>
          <w:lang w:eastAsia="zh-CN"/>
        </w:rPr>
        <w:t>Analytics Subscribe procedure (</w:t>
      </w:r>
      <w:r w:rsidRPr="00E9603C">
        <w:t>as specified in clause 6.1.</w:t>
      </w:r>
      <w:r w:rsidRPr="00E9603C">
        <w:rPr>
          <w:rFonts w:eastAsia="SimSun"/>
          <w:lang w:eastAsia="zh-CN"/>
        </w:rPr>
        <w:t>1</w:t>
      </w:r>
      <w:r w:rsidRPr="00E9603C">
        <w:t xml:space="preserve">, </w:t>
      </w:r>
      <w:r w:rsidR="00E9603C" w:rsidRPr="00E9603C">
        <w:t>TS</w:t>
      </w:r>
      <w:r w:rsidR="00E9603C">
        <w:t> </w:t>
      </w:r>
      <w:r w:rsidR="00E9603C" w:rsidRPr="00E9603C">
        <w:t>23.288</w:t>
      </w:r>
      <w:r w:rsidR="00E9603C">
        <w:t> </w:t>
      </w:r>
      <w:r w:rsidR="00E9603C" w:rsidRPr="00E9603C">
        <w:t>[</w:t>
      </w:r>
      <w:r w:rsidRPr="00E9603C">
        <w:t>5]</w:t>
      </w:r>
      <w:r w:rsidRPr="00E9603C">
        <w:rPr>
          <w:rFonts w:eastAsia="SimSun"/>
          <w:lang w:eastAsia="zh-CN"/>
        </w:rPr>
        <w:t>) or the</w:t>
      </w:r>
      <w:r w:rsidRPr="00E9603C">
        <w:t xml:space="preserve"> Analytics Request procedure (as specified in clause 6.1.2, </w:t>
      </w:r>
      <w:r w:rsidR="00E9603C" w:rsidRPr="00E9603C">
        <w:t>TS</w:t>
      </w:r>
      <w:r w:rsidR="00E9603C">
        <w:t> </w:t>
      </w:r>
      <w:r w:rsidR="00E9603C" w:rsidRPr="00E9603C">
        <w:t>23.288</w:t>
      </w:r>
      <w:r w:rsidR="00E9603C">
        <w:t> </w:t>
      </w:r>
      <w:r w:rsidR="00E9603C" w:rsidRPr="00E9603C">
        <w:t>[</w:t>
      </w:r>
      <w:r w:rsidRPr="00E9603C">
        <w:t>5]) to the selected NWDAF.</w:t>
      </w:r>
    </w:p>
    <w:p w14:paraId="7FA3CA51" w14:textId="77777777" w:rsidR="009166E9" w:rsidRPr="00E9603C" w:rsidRDefault="009166E9">
      <w:pPr>
        <w:rPr>
          <w:color w:val="auto"/>
          <w:lang w:eastAsia="zh-CN"/>
        </w:rPr>
      </w:pPr>
      <w:r w:rsidRPr="00E9603C">
        <w:rPr>
          <w:color w:val="auto"/>
          <w:lang w:eastAsia="zh-CN"/>
        </w:rPr>
        <w:t xml:space="preserve">Upon receiving the Analytics Request </w:t>
      </w:r>
      <w:r w:rsidRPr="00E9603C">
        <w:rPr>
          <w:rFonts w:eastAsia="SimSun"/>
          <w:color w:val="auto"/>
          <w:lang w:eastAsia="zh-CN"/>
        </w:rPr>
        <w:t>/ Subscribe</w:t>
      </w:r>
      <w:r w:rsidRPr="00E9603C">
        <w:rPr>
          <w:color w:val="auto"/>
          <w:lang w:eastAsia="zh-CN"/>
        </w:rPr>
        <w:t xml:space="preserve"> from the NWDAF service consumer, the NWDAF </w:t>
      </w:r>
      <w:r w:rsidRPr="00E9603C">
        <w:rPr>
          <w:lang w:eastAsia="zh-CN"/>
        </w:rPr>
        <w:t xml:space="preserve">provides the requested analytics information to the NWDAF service consumer based on the </w:t>
      </w:r>
      <w:r w:rsidRPr="00E9603C">
        <w:rPr>
          <w:color w:val="auto"/>
          <w:lang w:eastAsia="zh-CN"/>
        </w:rPr>
        <w:t xml:space="preserve">pre-analytics result </w:t>
      </w:r>
      <w:r w:rsidRPr="00E9603C">
        <w:rPr>
          <w:rFonts w:eastAsia="SimSun"/>
          <w:color w:val="auto"/>
          <w:lang w:eastAsia="zh-CN"/>
        </w:rPr>
        <w:t>in the duration not longer than its Supported Analytics Delay</w:t>
      </w:r>
      <w:r w:rsidRPr="00E9603C">
        <w:rPr>
          <w:color w:val="auto"/>
          <w:lang w:eastAsia="zh-CN"/>
        </w:rPr>
        <w:t>.</w:t>
      </w:r>
    </w:p>
    <w:p w14:paraId="499584FE" w14:textId="77777777" w:rsidR="009166E9" w:rsidRPr="00E9603C" w:rsidRDefault="009166E9">
      <w:pPr>
        <w:pStyle w:val="Heading4"/>
        <w:rPr>
          <w:lang w:eastAsia="zh-CN"/>
        </w:rPr>
      </w:pPr>
      <w:bookmarkStart w:id="11529" w:name="_Toc54779620"/>
      <w:bookmarkStart w:id="11530" w:name="_Toc50021933"/>
      <w:bookmarkStart w:id="11531" w:name="_Toc54786580"/>
      <w:bookmarkStart w:id="11532" w:name="_Toc13517"/>
      <w:bookmarkStart w:id="11533" w:name="_Toc5640"/>
      <w:bookmarkStart w:id="11534" w:name="_Toc32604"/>
      <w:bookmarkStart w:id="11535" w:name="_Toc43393376"/>
      <w:bookmarkStart w:id="11536" w:name="_Toc8619"/>
      <w:bookmarkStart w:id="11537" w:name="_Toc42779291"/>
      <w:bookmarkStart w:id="11538" w:name="_Toc44004548"/>
      <w:bookmarkStart w:id="11539" w:name="_Toc50021364"/>
      <w:bookmarkStart w:id="11540" w:name="_Toc57201442"/>
      <w:bookmarkStart w:id="11541" w:name="_Toc54770268"/>
      <w:bookmarkStart w:id="11542" w:name="_Toc9641"/>
      <w:bookmarkStart w:id="11543" w:name="_Toc50023286"/>
      <w:bookmarkStart w:id="11544" w:name="_Toc50023871"/>
      <w:bookmarkStart w:id="11545" w:name="_Toc50309939"/>
      <w:bookmarkStart w:id="11546" w:name="_Toc50579671"/>
      <w:bookmarkStart w:id="11547" w:name="_Toc26781"/>
      <w:bookmarkStart w:id="11548" w:name="_Toc42770235"/>
      <w:bookmarkStart w:id="11549" w:name="_Toc8228"/>
      <w:bookmarkStart w:id="11550" w:name="_Toc4884"/>
      <w:bookmarkStart w:id="11551" w:name="_Toc50022637"/>
      <w:bookmarkStart w:id="11552" w:name="_Toc57641480"/>
      <w:bookmarkStart w:id="11553" w:name="_Toc59101833"/>
      <w:r w:rsidRPr="00E9603C">
        <w:t>6.</w:t>
      </w:r>
      <w:r w:rsidRPr="00E9603C">
        <w:rPr>
          <w:lang w:eastAsia="zh-CN"/>
        </w:rPr>
        <w:t>54</w:t>
      </w:r>
      <w:r w:rsidRPr="00E9603C">
        <w:t>.</w:t>
      </w:r>
      <w:r w:rsidRPr="00E9603C">
        <w:rPr>
          <w:lang w:eastAsia="zh-CN"/>
        </w:rPr>
        <w:t>1</w:t>
      </w:r>
      <w:r w:rsidRPr="00E9603C">
        <w:t>.</w:t>
      </w:r>
      <w:r w:rsidRPr="00E9603C">
        <w:rPr>
          <w:lang w:eastAsia="zh-CN"/>
        </w:rPr>
        <w:t>2</w:t>
      </w:r>
      <w:r w:rsidRPr="00E9603C">
        <w:tab/>
        <w:t>Procedure for</w:t>
      </w:r>
      <w:r w:rsidRPr="00E9603C">
        <w:rPr>
          <w:lang w:eastAsia="zh-CN"/>
        </w:rPr>
        <w:t xml:space="preserve"> NWDAF registration</w:t>
      </w:r>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p>
    <w:bookmarkStart w:id="11554" w:name="_MON_1587198493"/>
    <w:bookmarkEnd w:id="11554"/>
    <w:p w14:paraId="081BD460" w14:textId="77777777" w:rsidR="009166E9" w:rsidRPr="00E9603C" w:rsidRDefault="009166E9">
      <w:pPr>
        <w:pStyle w:val="TH"/>
      </w:pPr>
      <w:r w:rsidRPr="00E9603C">
        <w:object w:dxaOrig="10924" w:dyaOrig="6703" w14:anchorId="122EB234">
          <v:shape id="对象 189" o:spid="_x0000_i1142" type="#_x0000_t75" style="width:409pt;height:250.5pt;mso-position-horizontal-relative:page;mso-position-vertical-relative:page" o:ole="">
            <v:imagedata r:id="rId232" o:title=""/>
          </v:shape>
          <o:OLEObject Type="Embed" ProgID="Visio.Drawing.11" ShapeID="对象 189" DrawAspect="Content" ObjectID="_1669716048" r:id="rId233"/>
        </w:object>
      </w:r>
    </w:p>
    <w:p w14:paraId="2EAF2105" w14:textId="77777777" w:rsidR="009166E9" w:rsidRPr="00E9603C" w:rsidRDefault="009166E9">
      <w:pPr>
        <w:pStyle w:val="TF"/>
      </w:pPr>
      <w:r w:rsidRPr="00E9603C">
        <w:t>Figure 6.54.1.2-1: Procedure for NWDAF registration</w:t>
      </w:r>
    </w:p>
    <w:p w14:paraId="0F9294DC" w14:textId="77777777" w:rsidR="009166E9" w:rsidRPr="00E9603C" w:rsidRDefault="009166E9">
      <w:pPr>
        <w:pStyle w:val="B1"/>
        <w:rPr>
          <w:lang w:eastAsia="zh-CN"/>
        </w:rPr>
      </w:pPr>
      <w:r w:rsidRPr="00E9603C">
        <w:rPr>
          <w:lang w:eastAsia="zh-CN"/>
        </w:rPr>
        <w:t>1.</w:t>
      </w:r>
      <w:r w:rsidRPr="00E9603C">
        <w:rPr>
          <w:lang w:eastAsia="zh-CN"/>
        </w:rPr>
        <w:tab/>
        <w:t xml:space="preserve">During the data collection, for an Analytics ID, each NWDAF </w:t>
      </w:r>
      <w:r w:rsidRPr="00E9603C">
        <w:rPr>
          <w:rFonts w:eastAsia="SimSun"/>
          <w:lang w:eastAsia="zh-CN"/>
        </w:rPr>
        <w:t>calculate</w:t>
      </w:r>
      <w:r w:rsidRPr="00E9603C">
        <w:rPr>
          <w:lang w:eastAsia="zh-CN"/>
        </w:rPr>
        <w:t xml:space="preserve">s the </w:t>
      </w:r>
      <w:r w:rsidRPr="00E9603C">
        <w:rPr>
          <w:rFonts w:eastAsia="SimSun"/>
          <w:lang w:eastAsia="zh-CN"/>
        </w:rPr>
        <w:t>Supported Analytics Delay for this Analytics ID</w:t>
      </w:r>
      <w:r w:rsidRPr="00E9603C">
        <w:rPr>
          <w:lang w:eastAsia="zh-CN"/>
        </w:rPr>
        <w:t xml:space="preserve">. The </w:t>
      </w:r>
      <w:r w:rsidRPr="00E9603C">
        <w:rPr>
          <w:rFonts w:eastAsia="SimSun"/>
          <w:lang w:eastAsia="zh-CN"/>
        </w:rPr>
        <w:t>Supported Analytics Delay for an Analytics ID is a value</w:t>
      </w:r>
      <w:r w:rsidRPr="00E9603C">
        <w:rPr>
          <w:lang w:eastAsia="zh-CN"/>
        </w:rPr>
        <w:t xml:space="preserve"> for all received Analytic requests for specific area of interest, which is not a UE or UE group specific.</w:t>
      </w:r>
    </w:p>
    <w:p w14:paraId="05657FD0" w14:textId="77777777" w:rsidR="009166E9" w:rsidRPr="00E9603C" w:rsidRDefault="009166E9">
      <w:pPr>
        <w:pStyle w:val="NO"/>
        <w:rPr>
          <w:lang w:eastAsia="zh-CN"/>
        </w:rPr>
      </w:pPr>
      <w:r w:rsidRPr="00E9603C">
        <w:rPr>
          <w:lang w:eastAsia="zh-CN"/>
        </w:rPr>
        <w:t>NOTE 1:</w:t>
      </w:r>
      <w:r w:rsidRPr="00E9603C">
        <w:rPr>
          <w:lang w:eastAsia="zh-CN"/>
        </w:rPr>
        <w:tab/>
        <w:t xml:space="preserve">The granularity of the NWDAF profile is still Analytics ID itself but not Analytics ID for certain UE, UE group or NF. The </w:t>
      </w:r>
      <w:r w:rsidRPr="00E9603C">
        <w:rPr>
          <w:rFonts w:eastAsia="SimSun"/>
          <w:lang w:eastAsia="zh-CN"/>
        </w:rPr>
        <w:t>S</w:t>
      </w:r>
      <w:r w:rsidRPr="00E9603C">
        <w:rPr>
          <w:lang w:eastAsia="zh-CN"/>
        </w:rPr>
        <w:t>upported Analytics Delay can be evaluated by sampling before the NWDAF register the Analytics ID, NWDAF Serving Area and the Supported Analytics Delay into the NRF.</w:t>
      </w:r>
    </w:p>
    <w:p w14:paraId="21E4F168" w14:textId="77777777" w:rsidR="009166E9" w:rsidRPr="00E9603C" w:rsidRDefault="009166E9">
      <w:pPr>
        <w:pStyle w:val="NO"/>
        <w:rPr>
          <w:rFonts w:eastAsia="SimSun"/>
          <w:lang w:eastAsia="zh-CN"/>
        </w:rPr>
      </w:pPr>
      <w:r w:rsidRPr="00E9603C">
        <w:rPr>
          <w:lang w:eastAsia="zh-CN"/>
        </w:rPr>
        <w:t>NOTE 2:</w:t>
      </w:r>
      <w:r w:rsidRPr="00E9603C">
        <w:rPr>
          <w:lang w:eastAsia="zh-CN"/>
        </w:rPr>
        <w:tab/>
      </w:r>
      <w:r w:rsidRPr="00E9603C">
        <w:rPr>
          <w:rFonts w:eastAsia="MS Mincho"/>
        </w:rPr>
        <w:t xml:space="preserve">The </w:t>
      </w:r>
      <w:r w:rsidRPr="00E9603C">
        <w:rPr>
          <w:rFonts w:eastAsia="SimSun"/>
          <w:lang w:eastAsia="zh-CN"/>
        </w:rPr>
        <w:t xml:space="preserve">determination of </w:t>
      </w:r>
      <w:r w:rsidRPr="00E9603C">
        <w:rPr>
          <w:rFonts w:eastAsia="MS Mincho"/>
        </w:rPr>
        <w:t>Supported Analytics Delay</w:t>
      </w:r>
      <w:r w:rsidRPr="00E9603C">
        <w:rPr>
          <w:rFonts w:eastAsia="SimSun"/>
          <w:lang w:eastAsia="zh-CN"/>
        </w:rPr>
        <w:t>, and how the NWDAF avoid updating its Supported Analytics Delay in NRF frequently</w:t>
      </w:r>
      <w:r w:rsidRPr="00E9603C">
        <w:rPr>
          <w:rFonts w:eastAsia="MS Mincho"/>
        </w:rPr>
        <w:t xml:space="preserve"> </w:t>
      </w:r>
      <w:r w:rsidRPr="00E9603C">
        <w:rPr>
          <w:rFonts w:eastAsia="SimSun"/>
          <w:lang w:eastAsia="zh-CN"/>
        </w:rPr>
        <w:t>is NWDAF implementation specific</w:t>
      </w:r>
      <w:r w:rsidRPr="00E9603C">
        <w:rPr>
          <w:lang w:eastAsia="zh-CN"/>
        </w:rPr>
        <w:t>.</w:t>
      </w:r>
    </w:p>
    <w:p w14:paraId="670DE803" w14:textId="77777777" w:rsidR="009166E9" w:rsidRPr="00E9603C" w:rsidRDefault="009166E9">
      <w:pPr>
        <w:pStyle w:val="B1"/>
        <w:rPr>
          <w:lang w:eastAsia="zh-CN"/>
        </w:rPr>
      </w:pPr>
      <w:r w:rsidRPr="00E9603C">
        <w:rPr>
          <w:lang w:eastAsia="zh-CN"/>
        </w:rPr>
        <w:t>2.</w:t>
      </w:r>
      <w:r w:rsidRPr="00E9603C">
        <w:rPr>
          <w:lang w:eastAsia="zh-CN"/>
        </w:rPr>
        <w:tab/>
        <w:t>The NWDAF sends Nnrf_NFManagement_NFRegister Request message to NRF, additionally includes the Support Analytics Delay and corresponding Analytics ID(s) as part of its NF Profile.</w:t>
      </w:r>
    </w:p>
    <w:p w14:paraId="1B8AB500" w14:textId="77777777" w:rsidR="009166E9" w:rsidRPr="00E9603C" w:rsidRDefault="009166E9">
      <w:pPr>
        <w:pStyle w:val="B1"/>
        <w:rPr>
          <w:lang w:eastAsia="zh-CN"/>
        </w:rPr>
      </w:pPr>
      <w:r w:rsidRPr="00E9603C">
        <w:rPr>
          <w:lang w:eastAsia="zh-CN"/>
        </w:rPr>
        <w:t>3.</w:t>
      </w:r>
      <w:r w:rsidRPr="00E9603C">
        <w:rPr>
          <w:lang w:eastAsia="zh-CN"/>
        </w:rPr>
        <w:tab/>
        <w:t>The NRF acknowledge NF Registration is accepted via Nnrf_NFManagement_NFRegister response.</w:t>
      </w:r>
    </w:p>
    <w:p w14:paraId="334E88C8" w14:textId="77777777" w:rsidR="009166E9" w:rsidRPr="00E9603C" w:rsidRDefault="009166E9">
      <w:pPr>
        <w:pStyle w:val="Heading4"/>
        <w:rPr>
          <w:lang w:eastAsia="zh-CN"/>
        </w:rPr>
      </w:pPr>
      <w:bookmarkStart w:id="11555" w:name="_Toc57201443"/>
      <w:bookmarkStart w:id="11556" w:name="_Toc19764"/>
      <w:bookmarkStart w:id="11557" w:name="_Toc50579672"/>
      <w:bookmarkStart w:id="11558" w:name="_Toc30153"/>
      <w:bookmarkStart w:id="11559" w:name="_Toc50023872"/>
      <w:bookmarkStart w:id="11560" w:name="_Toc50023287"/>
      <w:bookmarkStart w:id="11561" w:name="_Toc43393377"/>
      <w:bookmarkStart w:id="11562" w:name="_Toc10728"/>
      <w:bookmarkStart w:id="11563" w:name="_Toc50021934"/>
      <w:bookmarkStart w:id="11564" w:name="_Toc27257"/>
      <w:bookmarkStart w:id="11565" w:name="_Toc12130"/>
      <w:bookmarkStart w:id="11566" w:name="_Toc11800"/>
      <w:bookmarkStart w:id="11567" w:name="_Toc50022638"/>
      <w:bookmarkStart w:id="11568" w:name="_Toc42779292"/>
      <w:bookmarkStart w:id="11569" w:name="_Toc50309940"/>
      <w:bookmarkStart w:id="11570" w:name="_Toc44004549"/>
      <w:bookmarkStart w:id="11571" w:name="_Toc11837"/>
      <w:bookmarkStart w:id="11572" w:name="_Toc18486"/>
      <w:bookmarkStart w:id="11573" w:name="_Toc54770269"/>
      <w:bookmarkStart w:id="11574" w:name="_Toc54779621"/>
      <w:bookmarkStart w:id="11575" w:name="_Toc42770236"/>
      <w:bookmarkStart w:id="11576" w:name="_Toc50021365"/>
      <w:bookmarkStart w:id="11577" w:name="_Toc54786581"/>
      <w:bookmarkStart w:id="11578" w:name="_Toc57641481"/>
      <w:bookmarkStart w:id="11579" w:name="_Toc59101834"/>
      <w:r w:rsidRPr="00E9603C">
        <w:t>6.</w:t>
      </w:r>
      <w:r w:rsidRPr="00E9603C">
        <w:rPr>
          <w:lang w:eastAsia="zh-CN"/>
        </w:rPr>
        <w:t>54</w:t>
      </w:r>
      <w:r w:rsidRPr="00E9603C">
        <w:t>.</w:t>
      </w:r>
      <w:r w:rsidRPr="00E9603C">
        <w:rPr>
          <w:lang w:eastAsia="zh-CN"/>
        </w:rPr>
        <w:t>1</w:t>
      </w:r>
      <w:r w:rsidRPr="00E9603C">
        <w:t>.</w:t>
      </w:r>
      <w:r w:rsidRPr="00E9603C">
        <w:rPr>
          <w:lang w:eastAsia="zh-CN"/>
        </w:rPr>
        <w:t>3</w:t>
      </w:r>
      <w:r w:rsidRPr="00E9603C">
        <w:tab/>
        <w:t xml:space="preserve">Procedure for </w:t>
      </w:r>
      <w:r w:rsidRPr="00E9603C">
        <w:rPr>
          <w:lang w:eastAsia="zh-CN"/>
        </w:rPr>
        <w:t>NWDAF discovery</w:t>
      </w:r>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p>
    <w:p w14:paraId="66E23AF1" w14:textId="77777777" w:rsidR="009166E9" w:rsidRPr="00E9603C" w:rsidRDefault="009166E9">
      <w:pPr>
        <w:pStyle w:val="TH"/>
      </w:pPr>
      <w:r w:rsidRPr="00E9603C">
        <w:object w:dxaOrig="10902" w:dyaOrig="5182" w14:anchorId="247736D4">
          <v:shape id="对象 127" o:spid="_x0000_i1143" type="#_x0000_t75" style="width:407.5pt;height:193.5pt;mso-position-horizontal-relative:page;mso-position-vertical-relative:page" o:ole="">
            <v:imagedata r:id="rId234" o:title=""/>
          </v:shape>
          <o:OLEObject Type="Embed" ProgID="Visio.Drawing.11" ShapeID="对象 127" DrawAspect="Content" ObjectID="_1669716049" r:id="rId235"/>
        </w:object>
      </w:r>
    </w:p>
    <w:p w14:paraId="0FFC2B09" w14:textId="77777777" w:rsidR="009166E9" w:rsidRPr="00E9603C" w:rsidRDefault="009166E9">
      <w:pPr>
        <w:pStyle w:val="TF"/>
        <w:rPr>
          <w:rFonts w:eastAsia="SimSun"/>
          <w:lang w:eastAsia="zh-CN"/>
        </w:rPr>
      </w:pPr>
      <w:r w:rsidRPr="00E9603C">
        <w:t xml:space="preserve">Figure 6.54.1.3-1: Procedure for </w:t>
      </w:r>
      <w:r w:rsidRPr="00E9603C">
        <w:rPr>
          <w:lang w:eastAsia="zh-CN"/>
        </w:rPr>
        <w:t>NWDAF discovery</w:t>
      </w:r>
    </w:p>
    <w:p w14:paraId="580BB8EE" w14:textId="77777777" w:rsidR="009166E9" w:rsidRPr="00E9603C" w:rsidRDefault="009166E9">
      <w:pPr>
        <w:pStyle w:val="B1"/>
      </w:pPr>
      <w:r w:rsidRPr="00E9603C">
        <w:t>Step 1.</w:t>
      </w:r>
      <w:r w:rsidRPr="00E9603C">
        <w:rPr>
          <w:lang w:eastAsia="zh-CN"/>
        </w:rPr>
        <w:tab/>
      </w:r>
      <w:r w:rsidRPr="00E9603C">
        <w:t>The NWDAF service consumer sends Nnrf_NFManagement_NFDiscover Request message to NRF, includes an indication which indicates it expects real-time communication with NWDAF for specific Analytics ID(s).</w:t>
      </w:r>
    </w:p>
    <w:p w14:paraId="54C2794C" w14:textId="77777777" w:rsidR="009166E9" w:rsidRPr="00E9603C" w:rsidRDefault="009166E9">
      <w:pPr>
        <w:pStyle w:val="NO"/>
      </w:pPr>
      <w:r w:rsidRPr="00E9603C">
        <w:rPr>
          <w:lang w:eastAsia="zh-CN"/>
        </w:rPr>
        <w:t>NOTE:</w:t>
      </w:r>
      <w:r w:rsidRPr="00E9603C">
        <w:rPr>
          <w:lang w:eastAsia="zh-CN"/>
        </w:rPr>
        <w:tab/>
        <w:t xml:space="preserve">The "time when analytics is needed" is used for request/response mode and refer to the timestamp when the consumer NF plan to consume the analytics from NWDAF as defined in clause 6.1.3,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while the "Expected Analytics Delay" is used for subscribe/notification mode and refer to an maximum duration in which the consumer can suffer.</w:t>
      </w:r>
    </w:p>
    <w:p w14:paraId="43B43598" w14:textId="77777777" w:rsidR="009166E9" w:rsidRPr="00E9603C" w:rsidRDefault="009166E9">
      <w:pPr>
        <w:pStyle w:val="B1"/>
      </w:pPr>
      <w:r w:rsidRPr="00E9603C">
        <w:t>Step 2.</w:t>
      </w:r>
      <w:r w:rsidRPr="00E9603C">
        <w:rPr>
          <w:lang w:eastAsia="zh-CN"/>
        </w:rPr>
        <w:tab/>
      </w:r>
      <w:r w:rsidRPr="00E9603C">
        <w:t xml:space="preserve">The </w:t>
      </w:r>
      <w:r w:rsidRPr="00E9603C">
        <w:rPr>
          <w:lang w:eastAsia="zh-CN"/>
        </w:rPr>
        <w:t>NRF</w:t>
      </w:r>
      <w:r w:rsidRPr="00E9603C">
        <w:t xml:space="preserve"> determines a set of candidate NWDAF(s) matching the</w:t>
      </w:r>
      <w:r w:rsidRPr="00E9603C">
        <w:rPr>
          <w:lang w:eastAsia="zh-CN"/>
        </w:rPr>
        <w:t xml:space="preserve"> Nnrf_NFDiscovery_Request and sends the candidate NWDAF profiles (including Supported Analytics Delay of each candidate NWDAF) to the NWDAF service consumer</w:t>
      </w:r>
      <w:r w:rsidRPr="00E9603C">
        <w:t>.</w:t>
      </w:r>
    </w:p>
    <w:p w14:paraId="7378F204" w14:textId="77777777" w:rsidR="009166E9" w:rsidRPr="00E9603C" w:rsidRDefault="009166E9">
      <w:pPr>
        <w:pStyle w:val="B1"/>
        <w:rPr>
          <w:rFonts w:eastAsia="SimSun"/>
        </w:rPr>
      </w:pPr>
      <w:r w:rsidRPr="00E9603C">
        <w:t>Step 3.</w:t>
      </w:r>
      <w:r w:rsidRPr="00E9603C">
        <w:rPr>
          <w:lang w:eastAsia="zh-CN"/>
        </w:rPr>
        <w:tab/>
        <w:t xml:space="preserve">The NWDAF service consumer </w:t>
      </w:r>
      <w:r w:rsidRPr="00E9603C">
        <w:rPr>
          <w:rFonts w:eastAsia="SimSun"/>
          <w:lang w:eastAsia="zh-CN"/>
        </w:rPr>
        <w:t>determines</w:t>
      </w:r>
      <w:r w:rsidRPr="00E9603C">
        <w:rPr>
          <w:lang w:eastAsia="zh-CN"/>
        </w:rPr>
        <w:t xml:space="preserve"> a suitable NWDAF by comparing </w:t>
      </w:r>
      <w:r w:rsidRPr="00E9603C">
        <w:rPr>
          <w:rFonts w:eastAsia="SimSun"/>
          <w:lang w:eastAsia="zh-CN"/>
        </w:rPr>
        <w:t>its</w:t>
      </w:r>
      <w:r w:rsidRPr="00E9603C">
        <w:rPr>
          <w:lang w:eastAsia="zh-CN"/>
        </w:rPr>
        <w:t xml:space="preserve"> Expected Analytics Delay with the Supported Analytics Delay </w:t>
      </w:r>
      <w:r w:rsidRPr="00E9603C">
        <w:rPr>
          <w:rFonts w:eastAsia="SimSun"/>
          <w:lang w:eastAsia="zh-CN"/>
        </w:rPr>
        <w:t>of each</w:t>
      </w:r>
      <w:r w:rsidRPr="00E9603C">
        <w:rPr>
          <w:lang w:eastAsia="zh-CN"/>
        </w:rPr>
        <w:t xml:space="preserve"> candidate NWDAF. The Expected Analytics Delay for specific Analytics ID </w:t>
      </w:r>
      <w:r w:rsidRPr="00E9603C">
        <w:rPr>
          <w:rFonts w:eastAsia="SimSun"/>
          <w:lang w:eastAsia="zh-CN"/>
        </w:rPr>
        <w:t xml:space="preserve">is internally determined by the </w:t>
      </w:r>
      <w:r w:rsidRPr="00E9603C">
        <w:rPr>
          <w:lang w:eastAsia="zh-CN"/>
        </w:rPr>
        <w:t>NWDAF service consumer based on the local requirement for real-time or near real-time communication per Analytics ID.</w:t>
      </w:r>
    </w:p>
    <w:p w14:paraId="01E96F94" w14:textId="77777777" w:rsidR="009166E9" w:rsidRPr="00E9603C" w:rsidRDefault="009166E9">
      <w:r w:rsidRPr="00E9603C">
        <w:t xml:space="preserve">The following impacts are applicable to clause 4.17.9, </w:t>
      </w:r>
      <w:r w:rsidR="00E9603C" w:rsidRPr="00E9603C">
        <w:t>TS</w:t>
      </w:r>
      <w:r w:rsidR="00E9603C">
        <w:t> </w:t>
      </w:r>
      <w:r w:rsidR="00E9603C" w:rsidRPr="00E9603C">
        <w:t>23.502</w:t>
      </w:r>
      <w:r w:rsidR="00E9603C">
        <w:t> </w:t>
      </w:r>
      <w:r w:rsidR="00E9603C" w:rsidRPr="00E9603C">
        <w:t>[</w:t>
      </w:r>
      <w:r w:rsidRPr="00E9603C">
        <w:t xml:space="preserve">3] when a NWDAF service consumer requests for the discovery of a NWDAF </w:t>
      </w:r>
      <w:r w:rsidRPr="00E9603C">
        <w:rPr>
          <w:rFonts w:eastAsia="SimSun"/>
          <w:lang w:eastAsia="zh-CN"/>
        </w:rPr>
        <w:t>which supports to provide the network data analytics within a given analytics delay</w:t>
      </w:r>
      <w:r w:rsidRPr="00E9603C">
        <w:t xml:space="preserve"> with delegated service discovery:</w:t>
      </w:r>
    </w:p>
    <w:p w14:paraId="736A386F" w14:textId="77777777" w:rsidR="009166E9" w:rsidRPr="00E9603C" w:rsidRDefault="009166E9">
      <w:pPr>
        <w:pStyle w:val="B1"/>
      </w:pPr>
      <w:r w:rsidRPr="00E9603C">
        <w:t>-</w:t>
      </w:r>
      <w:r w:rsidRPr="00E9603C">
        <w:tab/>
        <w:t xml:space="preserve">Step 1: The NWDAF service consumer sends the service request message to SCP, includes an indication which indicates it expects </w:t>
      </w:r>
      <w:r w:rsidRPr="00E9603C">
        <w:rPr>
          <w:rFonts w:eastAsia="SimSun"/>
          <w:lang w:eastAsia="zh-CN"/>
        </w:rPr>
        <w:t>the</w:t>
      </w:r>
      <w:r w:rsidRPr="00E9603C">
        <w:t xml:space="preserve"> NWDAF </w:t>
      </w:r>
      <w:r w:rsidRPr="00E9603C">
        <w:rPr>
          <w:rFonts w:eastAsia="SimSun"/>
          <w:lang w:eastAsia="zh-CN"/>
        </w:rPr>
        <w:t>to provide the network data analytics within a given analytics delay</w:t>
      </w:r>
      <w:r w:rsidRPr="00E9603C">
        <w:t xml:space="preserve"> for specific Analytics ID(s).</w:t>
      </w:r>
    </w:p>
    <w:p w14:paraId="4D03F8F4" w14:textId="77777777" w:rsidR="009166E9" w:rsidRPr="00E9603C" w:rsidRDefault="009166E9">
      <w:pPr>
        <w:pStyle w:val="Heading4"/>
        <w:rPr>
          <w:lang w:eastAsia="zh-CN"/>
        </w:rPr>
      </w:pPr>
      <w:bookmarkStart w:id="11580" w:name="_Toc32609"/>
      <w:bookmarkStart w:id="11581" w:name="_Toc20461"/>
      <w:bookmarkStart w:id="11582" w:name="_Toc2914"/>
      <w:bookmarkStart w:id="11583" w:name="_Toc44004550"/>
      <w:bookmarkStart w:id="11584" w:name="_Toc43393378"/>
      <w:bookmarkStart w:id="11585" w:name="_Toc29494"/>
      <w:bookmarkStart w:id="11586" w:name="_Toc50021366"/>
      <w:bookmarkStart w:id="11587" w:name="_Toc50021935"/>
      <w:bookmarkStart w:id="11588" w:name="_Toc50023288"/>
      <w:bookmarkStart w:id="11589" w:name="_Toc50309941"/>
      <w:bookmarkStart w:id="11590" w:name="_Toc50023873"/>
      <w:bookmarkStart w:id="11591" w:name="_Toc50579673"/>
      <w:bookmarkStart w:id="11592" w:name="_Toc50022639"/>
      <w:bookmarkStart w:id="11593" w:name="_Toc42770237"/>
      <w:bookmarkStart w:id="11594" w:name="_Toc42779293"/>
      <w:bookmarkStart w:id="11595" w:name="_Toc15312"/>
      <w:bookmarkStart w:id="11596" w:name="_Toc925"/>
      <w:bookmarkStart w:id="11597" w:name="_Toc54770270"/>
      <w:bookmarkStart w:id="11598" w:name="_Toc54779622"/>
      <w:bookmarkStart w:id="11599" w:name="_Toc54786582"/>
      <w:bookmarkStart w:id="11600" w:name="_Toc18591"/>
      <w:bookmarkStart w:id="11601" w:name="_Toc57201444"/>
      <w:bookmarkStart w:id="11602" w:name="_Toc19344"/>
      <w:bookmarkStart w:id="11603" w:name="_Toc57641482"/>
      <w:bookmarkStart w:id="11604" w:name="_Toc59101835"/>
      <w:r w:rsidRPr="00E9603C">
        <w:t>6.</w:t>
      </w:r>
      <w:r w:rsidRPr="00E9603C">
        <w:rPr>
          <w:lang w:eastAsia="zh-CN"/>
        </w:rPr>
        <w:t>54</w:t>
      </w:r>
      <w:r w:rsidRPr="00E9603C">
        <w:t>.</w:t>
      </w:r>
      <w:r w:rsidRPr="00E9603C">
        <w:rPr>
          <w:lang w:eastAsia="zh-CN"/>
        </w:rPr>
        <w:t>1</w:t>
      </w:r>
      <w:r w:rsidRPr="00E9603C">
        <w:t>.</w:t>
      </w:r>
      <w:r w:rsidRPr="00E9603C">
        <w:rPr>
          <w:lang w:eastAsia="zh-CN"/>
        </w:rPr>
        <w:t>4</w:t>
      </w:r>
      <w:r w:rsidRPr="00E9603C">
        <w:tab/>
      </w:r>
      <w:r w:rsidRPr="00E9603C">
        <w:rPr>
          <w:lang w:eastAsia="zh-CN"/>
        </w:rPr>
        <w:t>Data pre-collection and pre-analytics</w:t>
      </w:r>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2C729883" w14:textId="77777777" w:rsidR="009166E9" w:rsidRPr="00E9603C" w:rsidRDefault="009166E9">
      <w:r w:rsidRPr="00E9603C">
        <w:t>The pre-collection and pre-analytics are not available in NWDAF all the time but available when an analytics subscription or analytics request is received from a Consumer NF. For example, the subscription or the request may apply for a future time period, so the NWDAF may pre-collection and pre-analytics.</w:t>
      </w:r>
    </w:p>
    <w:p w14:paraId="43519455" w14:textId="77777777" w:rsidR="009166E9" w:rsidRPr="00E9603C" w:rsidRDefault="009166E9">
      <w:pPr>
        <w:pStyle w:val="TH"/>
        <w:rPr>
          <w:color w:val="auto"/>
          <w:lang w:eastAsia="zh-CN"/>
        </w:rPr>
      </w:pPr>
      <w:r w:rsidRPr="00E9603C">
        <w:object w:dxaOrig="10006" w:dyaOrig="7765" w14:anchorId="0C7F36DD">
          <v:shape id="_x0000_i1144" type="#_x0000_t75" style="width:347.5pt;height:269pt;mso-position-horizontal-relative:page;mso-position-vertical-relative:page" o:ole="">
            <v:imagedata r:id="rId236" o:title=""/>
          </v:shape>
          <o:OLEObject Type="Embed" ProgID="Visio.Drawing.11" ShapeID="_x0000_i1144" DrawAspect="Content" ObjectID="_1669716050" r:id="rId237"/>
        </w:object>
      </w:r>
    </w:p>
    <w:p w14:paraId="2BB46A4E" w14:textId="77777777" w:rsidR="009166E9" w:rsidRPr="00E9603C" w:rsidRDefault="009166E9">
      <w:pPr>
        <w:pStyle w:val="TF"/>
        <w:rPr>
          <w:lang w:eastAsia="zh-CN"/>
        </w:rPr>
      </w:pPr>
      <w:r w:rsidRPr="00E9603C">
        <w:t>Figure 6.</w:t>
      </w:r>
      <w:r w:rsidRPr="00E9603C">
        <w:rPr>
          <w:lang w:eastAsia="zh-CN"/>
        </w:rPr>
        <w:t>54</w:t>
      </w:r>
      <w:r w:rsidRPr="00E9603C">
        <w:t>.</w:t>
      </w:r>
      <w:r w:rsidRPr="00E9603C">
        <w:rPr>
          <w:lang w:eastAsia="zh-CN"/>
        </w:rPr>
        <w:t>1.4</w:t>
      </w:r>
      <w:r w:rsidRPr="00E9603C">
        <w:t>-1: Data pre-analytics</w:t>
      </w:r>
      <w:r w:rsidRPr="00E9603C">
        <w:rPr>
          <w:lang w:eastAsia="zh-CN"/>
        </w:rPr>
        <w:t xml:space="preserve"> procedure</w:t>
      </w:r>
    </w:p>
    <w:p w14:paraId="435EFB9E" w14:textId="77777777" w:rsidR="009166E9" w:rsidRPr="00E9603C" w:rsidRDefault="009166E9">
      <w:pPr>
        <w:pStyle w:val="B1"/>
      </w:pPr>
      <w:r w:rsidRPr="00E9603C">
        <w:rPr>
          <w:lang w:eastAsia="zh-CN"/>
        </w:rPr>
        <w:t>0.</w:t>
      </w:r>
      <w:r w:rsidRPr="00E9603C">
        <w:rPr>
          <w:lang w:eastAsia="zh-CN"/>
        </w:rPr>
        <w:tab/>
      </w:r>
      <w:r w:rsidRPr="00E9603C">
        <w:t>The NWDAF successfully registered in NRF</w:t>
      </w:r>
      <w:r w:rsidRPr="00E9603C">
        <w:rPr>
          <w:rFonts w:eastAsia="SimSun"/>
          <w:lang w:eastAsia="zh-CN"/>
        </w:rPr>
        <w:t xml:space="preserve"> and receives an analytics Request or Subscription from a consumer NF</w:t>
      </w:r>
      <w:r w:rsidRPr="00E9603C">
        <w:t>.</w:t>
      </w:r>
    </w:p>
    <w:p w14:paraId="2DE7A89A" w14:textId="77777777" w:rsidR="009166E9" w:rsidRPr="00E9603C" w:rsidRDefault="009166E9">
      <w:pPr>
        <w:pStyle w:val="B1"/>
        <w:rPr>
          <w:lang w:eastAsia="zh-CN"/>
        </w:rPr>
      </w:pPr>
      <w:r w:rsidRPr="00E9603C">
        <w:t>1.</w:t>
      </w:r>
      <w:r w:rsidRPr="00E9603C">
        <w:tab/>
        <w:t>The NWDAF subscribes to the data source for necessary data/event reporting by sendin</w:t>
      </w:r>
      <w:r w:rsidRPr="00E9603C">
        <w:rPr>
          <w:lang w:eastAsia="zh-CN"/>
        </w:rPr>
        <w:t>g Data collection Subscribe Request. In cases of different scenarios, the Data collection Subscribe procedure may be:</w:t>
      </w:r>
    </w:p>
    <w:p w14:paraId="2B3BEB5F" w14:textId="77777777" w:rsidR="009166E9" w:rsidRPr="00E9603C" w:rsidRDefault="009166E9">
      <w:pPr>
        <w:pStyle w:val="B2"/>
      </w:pPr>
      <w:r w:rsidRPr="00E9603C">
        <w:t>-</w:t>
      </w:r>
      <w:r w:rsidRPr="00E9603C">
        <w:tab/>
        <w:t>Nnf_EventExposure_Subscribe in case of the data source is an NF.</w:t>
      </w:r>
    </w:p>
    <w:p w14:paraId="34C163AB" w14:textId="77777777" w:rsidR="009166E9" w:rsidRPr="00E9603C" w:rsidRDefault="009166E9">
      <w:pPr>
        <w:pStyle w:val="B2"/>
      </w:pPr>
      <w:r w:rsidRPr="00E9603C">
        <w:t>-</w:t>
      </w:r>
      <w:r w:rsidRPr="00E9603C">
        <w:tab/>
        <w:t>Nnef_EventExposure_Subscribe in case of the data source is an AF. In this case, the service data subscribe request should be forwarded from NEF to AF by invoking Naf_EventExposure_Subscribe service operation.</w:t>
      </w:r>
    </w:p>
    <w:p w14:paraId="7A196DE3" w14:textId="77777777" w:rsidR="009166E9" w:rsidRPr="00E9603C" w:rsidRDefault="009166E9">
      <w:pPr>
        <w:pStyle w:val="B2"/>
      </w:pPr>
      <w:r w:rsidRPr="00E9603C">
        <w:t>-</w:t>
      </w:r>
      <w:r w:rsidRPr="00E9603C">
        <w:tab/>
        <w:t>Nnrf_NFManagement_NFStatusSubscribe in case of the data source is an NRF.</w:t>
      </w:r>
    </w:p>
    <w:p w14:paraId="3C998458" w14:textId="77777777" w:rsidR="009166E9" w:rsidRPr="00E9603C" w:rsidRDefault="009166E9">
      <w:pPr>
        <w:pStyle w:val="B2"/>
      </w:pPr>
      <w:r w:rsidRPr="00E9603C">
        <w:t>-</w:t>
      </w:r>
      <w:r w:rsidRPr="00E9603C">
        <w:tab/>
        <w:t>Subscribe (Input) in case of the data source is an OAM.</w:t>
      </w:r>
    </w:p>
    <w:p w14:paraId="6876E694" w14:textId="77777777" w:rsidR="009166E9" w:rsidRPr="00E9603C" w:rsidRDefault="009166E9">
      <w:pPr>
        <w:rPr>
          <w:lang w:eastAsia="zh-CN"/>
        </w:rPr>
      </w:pPr>
      <w:r w:rsidRPr="00E9603C">
        <w:rPr>
          <w:lang w:eastAsia="zh-CN"/>
        </w:rPr>
        <w:t>The NWDAF should additionally include a continuous data reporting indication in the Data collection Subscribe Request to indicate the data source to report the subscribed data/event continuously to the NWDAF until the NWDAF unsubscribes the data/event reporting. Th</w:t>
      </w:r>
      <w:r w:rsidRPr="00E9603C">
        <w:t>e immediate reporting flag</w:t>
      </w:r>
      <w:r w:rsidRPr="00E9603C">
        <w:rPr>
          <w:lang w:eastAsia="zh-CN"/>
        </w:rPr>
        <w:t xml:space="preserve"> may be used by the NWDAF, if available, to obtain the current status of the subscribed event.</w:t>
      </w:r>
    </w:p>
    <w:p w14:paraId="3478A7F7" w14:textId="77777777" w:rsidR="009166E9" w:rsidRPr="00E9603C" w:rsidRDefault="009166E9">
      <w:pPr>
        <w:pStyle w:val="NO"/>
        <w:rPr>
          <w:rFonts w:eastAsia="MS Mincho"/>
        </w:rPr>
      </w:pPr>
      <w:r w:rsidRPr="00E9603C">
        <w:t>NOTE 1:</w:t>
      </w:r>
      <w:r w:rsidRPr="00E9603C">
        <w:tab/>
        <w:t xml:space="preserve">In case of </w:t>
      </w:r>
      <w:r w:rsidRPr="00E9603C">
        <w:rPr>
          <w:lang w:eastAsia="zh-CN"/>
        </w:rPr>
        <w:t xml:space="preserve">the data source is an NRF, the NWDAF may invoke </w:t>
      </w:r>
      <w:r w:rsidRPr="00E9603C">
        <w:t>Nnrf_NFDiscovery service</w:t>
      </w:r>
      <w:r w:rsidRPr="00E9603C">
        <w:rPr>
          <w:lang w:eastAsia="zh-CN"/>
        </w:rPr>
        <w:t xml:space="preserve"> before invoking </w:t>
      </w:r>
      <w:r w:rsidRPr="00E9603C">
        <w:t>Nnrf_NFManagement_NFStatusSubscribe</w:t>
      </w:r>
      <w:r w:rsidRPr="00E9603C">
        <w:rPr>
          <w:lang w:eastAsia="zh-CN"/>
        </w:rPr>
        <w:t xml:space="preserve"> to obtain the current NF information from the NRF</w:t>
      </w:r>
      <w:r w:rsidRPr="00E9603C">
        <w:t>.</w:t>
      </w:r>
    </w:p>
    <w:p w14:paraId="13D06D4C" w14:textId="77777777" w:rsidR="009166E9" w:rsidRPr="00E9603C" w:rsidRDefault="009166E9">
      <w:pPr>
        <w:rPr>
          <w:lang w:eastAsia="zh-CN"/>
        </w:rPr>
      </w:pPr>
      <w:r w:rsidRPr="00E9603C">
        <w:rPr>
          <w:lang w:eastAsia="zh-CN"/>
        </w:rPr>
        <w:t>The data source responds the request by sending Data collection Subscribe Response to the NWDAF.</w:t>
      </w:r>
    </w:p>
    <w:p w14:paraId="3DFDC9C9" w14:textId="77777777" w:rsidR="009166E9" w:rsidRPr="00E9603C" w:rsidRDefault="009166E9">
      <w:pPr>
        <w:pStyle w:val="B1"/>
        <w:rPr>
          <w:lang w:eastAsia="zh-CN"/>
        </w:rPr>
      </w:pPr>
      <w:r w:rsidRPr="00E9603C">
        <w:rPr>
          <w:lang w:eastAsia="zh-CN"/>
        </w:rPr>
        <w:t>2.</w:t>
      </w:r>
      <w:r w:rsidRPr="00E9603C">
        <w:rPr>
          <w:lang w:eastAsia="zh-CN"/>
        </w:rPr>
        <w:tab/>
        <w:t>Data source notifies to the NWDAF the subscribed data/event continuously based on the continuous data reporting indication received from the NWDAF in Data collection Subscribe Request. The data/event notification can be done by:</w:t>
      </w:r>
    </w:p>
    <w:p w14:paraId="4C33014E" w14:textId="77777777" w:rsidR="009166E9" w:rsidRPr="00E9603C" w:rsidRDefault="009166E9">
      <w:pPr>
        <w:pStyle w:val="B2"/>
      </w:pPr>
      <w:r w:rsidRPr="00E9603C">
        <w:t>-</w:t>
      </w:r>
      <w:r w:rsidRPr="00E9603C">
        <w:tab/>
        <w:t>Nnf_EventExposure_Notify in case of the data source is an NF.</w:t>
      </w:r>
    </w:p>
    <w:p w14:paraId="5BC5ECA5" w14:textId="77777777" w:rsidR="009166E9" w:rsidRPr="00E9603C" w:rsidRDefault="009166E9">
      <w:pPr>
        <w:pStyle w:val="B2"/>
      </w:pPr>
      <w:r w:rsidRPr="00E9603C">
        <w:t>-</w:t>
      </w:r>
      <w:r w:rsidRPr="00E9603C">
        <w:tab/>
        <w:t>Naf_EventExposure_Notify in case of the data source is an AF.</w:t>
      </w:r>
    </w:p>
    <w:p w14:paraId="53145194" w14:textId="77777777" w:rsidR="009166E9" w:rsidRPr="00E9603C" w:rsidRDefault="009166E9">
      <w:pPr>
        <w:pStyle w:val="B1"/>
      </w:pPr>
      <w:r w:rsidRPr="00E9603C">
        <w:tab/>
        <w:t xml:space="preserve">In this case, the service data </w:t>
      </w:r>
      <w:r w:rsidRPr="00E9603C">
        <w:rPr>
          <w:lang w:eastAsia="zh-CN"/>
        </w:rPr>
        <w:t>notification</w:t>
      </w:r>
      <w:r w:rsidRPr="00E9603C">
        <w:t xml:space="preserve"> should be forwarded from NEF to </w:t>
      </w:r>
      <w:r w:rsidRPr="00E9603C">
        <w:rPr>
          <w:lang w:eastAsia="zh-CN"/>
        </w:rPr>
        <w:t>NWDAF</w:t>
      </w:r>
      <w:r w:rsidRPr="00E9603C">
        <w:t xml:space="preserve"> by invoking N</w:t>
      </w:r>
      <w:r w:rsidRPr="00E9603C">
        <w:rPr>
          <w:lang w:eastAsia="zh-CN"/>
        </w:rPr>
        <w:t>ne</w:t>
      </w:r>
      <w:r w:rsidRPr="00E9603C">
        <w:t>f_EventExposure_</w:t>
      </w:r>
      <w:r w:rsidRPr="00E9603C">
        <w:rPr>
          <w:lang w:eastAsia="zh-CN"/>
        </w:rPr>
        <w:t>Notify</w:t>
      </w:r>
      <w:r w:rsidRPr="00E9603C">
        <w:t xml:space="preserve"> service operation.</w:t>
      </w:r>
    </w:p>
    <w:p w14:paraId="4D8A7A39" w14:textId="77777777" w:rsidR="009166E9" w:rsidRPr="00E9603C" w:rsidRDefault="009166E9">
      <w:pPr>
        <w:pStyle w:val="B2"/>
      </w:pPr>
      <w:r w:rsidRPr="00E9603C">
        <w:t>-</w:t>
      </w:r>
      <w:r w:rsidRPr="00E9603C">
        <w:tab/>
        <w:t>Nnrf_NFManagement_NFStatusNotify in case of the data source is an NRF.</w:t>
      </w:r>
    </w:p>
    <w:p w14:paraId="547FC648" w14:textId="77777777" w:rsidR="009166E9" w:rsidRPr="00E9603C" w:rsidRDefault="009166E9">
      <w:pPr>
        <w:pStyle w:val="B2"/>
      </w:pPr>
      <w:r w:rsidRPr="00E9603C">
        <w:t>-</w:t>
      </w:r>
      <w:r w:rsidRPr="00E9603C">
        <w:tab/>
        <w:t>Notification (notifyFileReady) in case of the data source is an OAM.</w:t>
      </w:r>
    </w:p>
    <w:p w14:paraId="44E68F5F" w14:textId="77777777" w:rsidR="009166E9" w:rsidRPr="00E9603C" w:rsidRDefault="009166E9">
      <w:pPr>
        <w:pStyle w:val="B1"/>
        <w:rPr>
          <w:lang w:eastAsia="zh-CN"/>
        </w:rPr>
      </w:pPr>
      <w:r w:rsidRPr="00E9603C">
        <w:rPr>
          <w:lang w:eastAsia="zh-CN"/>
        </w:rPr>
        <w:t>3.</w:t>
      </w:r>
      <w:r w:rsidRPr="00E9603C">
        <w:rPr>
          <w:lang w:eastAsia="zh-CN"/>
        </w:rPr>
        <w:tab/>
        <w:t xml:space="preserve">The NWDAF processes pre-analytics for the Analytics ID(s) </w:t>
      </w:r>
      <w:r w:rsidRPr="00E9603C">
        <w:rPr>
          <w:rFonts w:eastAsia="SimSun"/>
          <w:lang w:eastAsia="zh-CN"/>
        </w:rPr>
        <w:t>requested or subscribed by the consumer NF</w:t>
      </w:r>
      <w:r w:rsidRPr="00E9603C">
        <w:rPr>
          <w:lang w:eastAsia="zh-CN"/>
        </w:rPr>
        <w:t xml:space="preserve"> based on the data/event reported by the data source. The NWDAF should keep updating the analytics result of specific Analytics ID(s) when receiving new notification from the data source.</w:t>
      </w:r>
    </w:p>
    <w:p w14:paraId="5C1719D5" w14:textId="77777777" w:rsidR="009166E9" w:rsidRPr="00E9603C" w:rsidRDefault="009166E9">
      <w:pPr>
        <w:pStyle w:val="NO"/>
        <w:rPr>
          <w:lang w:eastAsia="zh-CN"/>
        </w:rPr>
      </w:pPr>
      <w:r w:rsidRPr="00E9603C">
        <w:t>NOTE 2:</w:t>
      </w:r>
      <w:r w:rsidRPr="00E9603C">
        <w:tab/>
      </w:r>
      <w:r w:rsidRPr="00E9603C">
        <w:rPr>
          <w:lang w:eastAsia="zh-CN"/>
        </w:rPr>
        <w:t>The trained data model is derived by the NWDAF itself during the data pre-analytics procedure or shared from other NWDAFs relies on the conclusion of KI#19</w:t>
      </w:r>
      <w:r w:rsidRPr="00E9603C">
        <w:t>.</w:t>
      </w:r>
    </w:p>
    <w:p w14:paraId="7D46F6E9" w14:textId="77777777" w:rsidR="009166E9" w:rsidRPr="00E9603C" w:rsidRDefault="009166E9">
      <w:pPr>
        <w:pStyle w:val="B1"/>
        <w:rPr>
          <w:lang w:eastAsia="zh-CN"/>
        </w:rPr>
      </w:pPr>
      <w:r w:rsidRPr="00E9603C">
        <w:rPr>
          <w:lang w:eastAsia="zh-CN"/>
        </w:rPr>
        <w:t>4.</w:t>
      </w:r>
      <w:r w:rsidRPr="00E9603C">
        <w:rPr>
          <w:lang w:eastAsia="zh-CN"/>
        </w:rPr>
        <w:tab/>
        <w:t>The NWDAF sends Data collection Unsubscribe Request to data source when it decides not to collect data from the data source. The Data collection Unsubscribe procedure may be:</w:t>
      </w:r>
    </w:p>
    <w:p w14:paraId="267B567C" w14:textId="77777777" w:rsidR="009166E9" w:rsidRPr="00E9603C" w:rsidRDefault="009166E9">
      <w:pPr>
        <w:pStyle w:val="B2"/>
      </w:pPr>
      <w:r w:rsidRPr="00E9603C">
        <w:t>-</w:t>
      </w:r>
      <w:r w:rsidRPr="00E9603C">
        <w:tab/>
        <w:t>Nnf_EventExposure_Unsubscribe in case of the data source is an NF.</w:t>
      </w:r>
    </w:p>
    <w:p w14:paraId="64B1A70A" w14:textId="77777777" w:rsidR="009166E9" w:rsidRPr="00E9603C" w:rsidRDefault="009166E9">
      <w:pPr>
        <w:pStyle w:val="B2"/>
        <w:rPr>
          <w:rFonts w:eastAsia="Yu Mincho"/>
        </w:rPr>
      </w:pPr>
      <w:r w:rsidRPr="00E9603C">
        <w:t>-</w:t>
      </w:r>
      <w:r w:rsidRPr="00E9603C">
        <w:tab/>
        <w:t>Nnef_EventExposure_Unsubscribe in case of the data source is an AF.</w:t>
      </w:r>
    </w:p>
    <w:p w14:paraId="0E621C3A" w14:textId="77777777" w:rsidR="009166E9" w:rsidRPr="00E9603C" w:rsidRDefault="009166E9">
      <w:pPr>
        <w:pStyle w:val="B1"/>
      </w:pPr>
      <w:r w:rsidRPr="00E9603C">
        <w:tab/>
        <w:t>In this case, the service data subscribe request should be forwarded from NEF to AF by invoking Naf_EventExposure_</w:t>
      </w:r>
      <w:r w:rsidRPr="00E9603C">
        <w:rPr>
          <w:lang w:eastAsia="zh-CN"/>
        </w:rPr>
        <w:t>Uns</w:t>
      </w:r>
      <w:r w:rsidRPr="00E9603C">
        <w:t>ubscribe service operation.</w:t>
      </w:r>
    </w:p>
    <w:p w14:paraId="64E19EA1" w14:textId="77777777" w:rsidR="009166E9" w:rsidRPr="00E9603C" w:rsidRDefault="009166E9">
      <w:pPr>
        <w:pStyle w:val="B2"/>
      </w:pPr>
      <w:r w:rsidRPr="00E9603C">
        <w:t>-</w:t>
      </w:r>
      <w:r w:rsidRPr="00E9603C">
        <w:tab/>
        <w:t>Nnrf_NFManagement_NFStatusUnsubscribe in case of the data source is an NRF.</w:t>
      </w:r>
    </w:p>
    <w:p w14:paraId="3E8F8438" w14:textId="77777777" w:rsidR="009166E9" w:rsidRPr="00E9603C" w:rsidRDefault="009166E9">
      <w:pPr>
        <w:pStyle w:val="B2"/>
      </w:pPr>
      <w:r w:rsidRPr="00E9603C">
        <w:t>-</w:t>
      </w:r>
      <w:r w:rsidRPr="00E9603C">
        <w:tab/>
        <w:t>Unsubscribe operation in case of the data source is an OAM.</w:t>
      </w:r>
    </w:p>
    <w:p w14:paraId="22D02A3E" w14:textId="77777777" w:rsidR="009166E9" w:rsidRPr="00E9603C" w:rsidRDefault="009166E9">
      <w:pPr>
        <w:rPr>
          <w:lang w:eastAsia="zh-CN"/>
        </w:rPr>
      </w:pPr>
      <w:r w:rsidRPr="00E9603C">
        <w:rPr>
          <w:lang w:eastAsia="zh-CN"/>
        </w:rPr>
        <w:t>The data source stops reporting data/event to the NWDAF and responds the request by sending Data collection Unsubscribe Response to the NWDAF.</w:t>
      </w:r>
    </w:p>
    <w:p w14:paraId="26F15475" w14:textId="77777777" w:rsidR="009166E9" w:rsidRPr="00E9603C" w:rsidRDefault="009166E9">
      <w:pPr>
        <w:pStyle w:val="Heading3"/>
      </w:pPr>
      <w:bookmarkStart w:id="11605" w:name="_Toc54786583"/>
      <w:bookmarkStart w:id="11606" w:name="_Toc43393380"/>
      <w:bookmarkStart w:id="11607" w:name="_Toc11598"/>
      <w:bookmarkStart w:id="11608" w:name="_Toc57201445"/>
      <w:bookmarkStart w:id="11609" w:name="_Toc15587"/>
      <w:bookmarkStart w:id="11610" w:name="_Toc10174"/>
      <w:bookmarkStart w:id="11611" w:name="_Toc13307"/>
      <w:bookmarkStart w:id="11612" w:name="_Toc50021937"/>
      <w:bookmarkStart w:id="11613" w:name="_Toc50022641"/>
      <w:bookmarkStart w:id="11614" w:name="_Toc50023290"/>
      <w:bookmarkStart w:id="11615" w:name="_Toc2802"/>
      <w:bookmarkStart w:id="11616" w:name="_Toc50579675"/>
      <w:bookmarkStart w:id="11617" w:name="_Toc44004552"/>
      <w:bookmarkStart w:id="11618" w:name="_Toc50021368"/>
      <w:bookmarkStart w:id="11619" w:name="_Toc42779295"/>
      <w:bookmarkStart w:id="11620" w:name="_Toc42770239"/>
      <w:bookmarkStart w:id="11621" w:name="_Toc286"/>
      <w:bookmarkStart w:id="11622" w:name="_Toc50023875"/>
      <w:bookmarkStart w:id="11623" w:name="_Toc50309943"/>
      <w:bookmarkStart w:id="11624" w:name="_Toc54770271"/>
      <w:bookmarkStart w:id="11625" w:name="_Toc54779623"/>
      <w:bookmarkStart w:id="11626" w:name="_Toc12498"/>
      <w:bookmarkStart w:id="11627" w:name="_Toc29160"/>
      <w:bookmarkStart w:id="11628" w:name="_Toc57641483"/>
      <w:bookmarkStart w:id="11629" w:name="_Toc59101836"/>
      <w:r w:rsidRPr="00E9603C">
        <w:t>6.</w:t>
      </w:r>
      <w:r w:rsidRPr="00E9603C">
        <w:rPr>
          <w:lang w:eastAsia="zh-CN"/>
        </w:rPr>
        <w:t>54</w:t>
      </w:r>
      <w:r w:rsidRPr="00E9603C">
        <w:t>.</w:t>
      </w:r>
      <w:r w:rsidRPr="00E9603C">
        <w:rPr>
          <w:lang w:eastAsia="zh-CN"/>
        </w:rPr>
        <w:t>2</w:t>
      </w:r>
      <w:r w:rsidRPr="00E9603C">
        <w:tab/>
        <w:t>Impacts on services, entities and interfaces</w:t>
      </w:r>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p>
    <w:p w14:paraId="1341CE5E" w14:textId="77777777" w:rsidR="009166E9" w:rsidRPr="00E9603C" w:rsidRDefault="009166E9">
      <w:pPr>
        <w:rPr>
          <w:lang w:eastAsia="zh-CN"/>
        </w:rPr>
      </w:pPr>
      <w:r w:rsidRPr="00E9603C">
        <w:rPr>
          <w:lang w:eastAsia="zh-CN"/>
        </w:rPr>
        <w:t>NWDAF:</w:t>
      </w:r>
    </w:p>
    <w:p w14:paraId="5E96B906" w14:textId="77777777" w:rsidR="009166E9" w:rsidRPr="00E9603C" w:rsidRDefault="009166E9">
      <w:pPr>
        <w:pStyle w:val="B1"/>
      </w:pPr>
      <w:r w:rsidRPr="00E9603C">
        <w:t>-</w:t>
      </w:r>
      <w:r w:rsidRPr="00E9603C">
        <w:tab/>
        <w:t xml:space="preserve">Supports to additionally include the </w:t>
      </w:r>
      <w:r w:rsidRPr="00E9603C">
        <w:rPr>
          <w:lang w:eastAsia="zh-CN"/>
        </w:rPr>
        <w:t>Supported Analytics Delay</w:t>
      </w:r>
      <w:r w:rsidRPr="00E9603C">
        <w:t xml:space="preserve"> and corresponding Analytics ID(s) as part of its NF Profile during the NF service Registration Procedure. The Supported Analytics Delay is per analytics ID and applicable to the whole NWDAF serving area, and does not depend on whether analytics request are related to NFs, specific UEs, group of UEs or even any UE.</w:t>
      </w:r>
    </w:p>
    <w:p w14:paraId="574502F4" w14:textId="77777777" w:rsidR="009166E9" w:rsidRPr="00E9603C" w:rsidRDefault="009166E9">
      <w:pPr>
        <w:pStyle w:val="B1"/>
      </w:pPr>
      <w:r w:rsidRPr="00E9603C">
        <w:t>-</w:t>
      </w:r>
      <w:r w:rsidRPr="00E9603C">
        <w:tab/>
        <w:t>Supports to process continuous data collection after the NF service Registration procedure when receiving analytics subscription or request from NWDAF service consumer.</w:t>
      </w:r>
    </w:p>
    <w:p w14:paraId="0D8F3A70" w14:textId="77777777" w:rsidR="009166E9" w:rsidRPr="00E9603C" w:rsidRDefault="009166E9">
      <w:pPr>
        <w:pStyle w:val="B1"/>
      </w:pPr>
      <w:r w:rsidRPr="00E9603C">
        <w:t>-</w:t>
      </w:r>
      <w:r w:rsidRPr="00E9603C">
        <w:tab/>
        <w:t>Supports to process pre-analytics for specific Analytics ID(s) continuously after obtaining the necessary data.</w:t>
      </w:r>
    </w:p>
    <w:p w14:paraId="4AC18E76" w14:textId="77777777" w:rsidR="009166E9" w:rsidRPr="00E9603C" w:rsidRDefault="009166E9">
      <w:pPr>
        <w:rPr>
          <w:lang w:eastAsia="zh-CN"/>
        </w:rPr>
      </w:pPr>
      <w:r w:rsidRPr="00E9603C">
        <w:rPr>
          <w:lang w:eastAsia="zh-CN"/>
        </w:rPr>
        <w:t>NRF:</w:t>
      </w:r>
    </w:p>
    <w:p w14:paraId="7E833269" w14:textId="77777777" w:rsidR="009166E9" w:rsidRPr="00E9603C" w:rsidRDefault="009166E9">
      <w:pPr>
        <w:pStyle w:val="B1"/>
      </w:pPr>
      <w:r w:rsidRPr="00E9603C">
        <w:t>-</w:t>
      </w:r>
      <w:r w:rsidRPr="00E9603C">
        <w:tab/>
        <w:t xml:space="preserve">Supports to maintain the NF Profile of </w:t>
      </w:r>
      <w:r w:rsidRPr="00E9603C">
        <w:rPr>
          <w:rFonts w:eastAsia="SimSun"/>
          <w:lang w:eastAsia="zh-CN"/>
        </w:rPr>
        <w:t>the</w:t>
      </w:r>
      <w:r w:rsidRPr="00E9603C">
        <w:t xml:space="preserve"> NWDAF including the </w:t>
      </w:r>
      <w:r w:rsidRPr="00E9603C">
        <w:rPr>
          <w:lang w:eastAsia="zh-CN"/>
        </w:rPr>
        <w:t>Supported Analytics Delay</w:t>
      </w:r>
      <w:r w:rsidRPr="00E9603C">
        <w:t>.</w:t>
      </w:r>
    </w:p>
    <w:p w14:paraId="0A31D56B" w14:textId="77777777" w:rsidR="009166E9" w:rsidRPr="00E9603C" w:rsidRDefault="009166E9">
      <w:pPr>
        <w:pStyle w:val="B1"/>
      </w:pPr>
      <w:r w:rsidRPr="00E9603C">
        <w:t>-</w:t>
      </w:r>
      <w:r w:rsidRPr="00E9603C">
        <w:tab/>
        <w:t xml:space="preserve">Supports to </w:t>
      </w:r>
      <w:r w:rsidRPr="00E9603C">
        <w:rPr>
          <w:rFonts w:eastAsia="SimSun"/>
          <w:lang w:eastAsia="zh-CN"/>
        </w:rPr>
        <w:t>provide a candidate NWDAF list to the NWDAF service consumer in the NWDAF discovery response</w:t>
      </w:r>
      <w:r w:rsidRPr="00E9603C">
        <w:t>.</w:t>
      </w:r>
    </w:p>
    <w:p w14:paraId="34D5134F" w14:textId="77777777" w:rsidR="009166E9" w:rsidRPr="00E9603C" w:rsidRDefault="009166E9">
      <w:pPr>
        <w:rPr>
          <w:lang w:eastAsia="zh-CN"/>
        </w:rPr>
      </w:pPr>
      <w:r w:rsidRPr="00E9603C">
        <w:rPr>
          <w:lang w:eastAsia="zh-CN"/>
        </w:rPr>
        <w:t>NWDAF service consumers:</w:t>
      </w:r>
    </w:p>
    <w:p w14:paraId="6D528255" w14:textId="77777777" w:rsidR="009166E9" w:rsidRPr="00E9603C" w:rsidRDefault="009166E9">
      <w:pPr>
        <w:pStyle w:val="B1"/>
      </w:pPr>
      <w:r w:rsidRPr="00E9603C">
        <w:t>-</w:t>
      </w:r>
      <w:r w:rsidRPr="00E9603C">
        <w:tab/>
        <w:t>Supports to include an indication in the NF service discovery request which indicates that real-time communication with NWDAF for specific Analytics ID(s) is needed.</w:t>
      </w:r>
    </w:p>
    <w:p w14:paraId="115EDF68" w14:textId="77777777" w:rsidR="009166E9" w:rsidRPr="00E9603C" w:rsidRDefault="009166E9">
      <w:pPr>
        <w:pStyle w:val="B1"/>
      </w:pPr>
      <w:r w:rsidRPr="00E9603C">
        <w:rPr>
          <w:rFonts w:eastAsia="SimSun"/>
          <w:lang w:eastAsia="zh-CN"/>
        </w:rPr>
        <w:t>-</w:t>
      </w:r>
      <w:r w:rsidRPr="00E9603C">
        <w:rPr>
          <w:rFonts w:eastAsia="SimSun"/>
          <w:lang w:eastAsia="zh-CN"/>
        </w:rPr>
        <w:tab/>
      </w:r>
      <w:r w:rsidRPr="00E9603C">
        <w:t xml:space="preserve">Supports to </w:t>
      </w:r>
      <w:r w:rsidRPr="00E9603C">
        <w:rPr>
          <w:lang w:eastAsia="ko-KR"/>
        </w:rPr>
        <w:t xml:space="preserve">determines a suitable NWDAF </w:t>
      </w:r>
      <w:r w:rsidRPr="00E9603C">
        <w:rPr>
          <w:rFonts w:eastAsia="SimSun"/>
          <w:lang w:eastAsia="zh-CN"/>
        </w:rPr>
        <w:t xml:space="preserve">from the candidate NWDAF list </w:t>
      </w:r>
      <w:r w:rsidRPr="00E9603C">
        <w:rPr>
          <w:lang w:eastAsia="ko-KR"/>
        </w:rPr>
        <w:t xml:space="preserve">by comparing </w:t>
      </w:r>
      <w:r w:rsidRPr="00E9603C">
        <w:rPr>
          <w:rFonts w:eastAsia="SimSun"/>
          <w:lang w:eastAsia="zh-CN"/>
        </w:rPr>
        <w:t>its</w:t>
      </w:r>
      <w:r w:rsidRPr="00E9603C">
        <w:rPr>
          <w:lang w:eastAsia="ko-KR"/>
        </w:rPr>
        <w:t xml:space="preserve"> Expected Analytics Delay with the Supported Analytics Delay</w:t>
      </w:r>
      <w:r w:rsidRPr="00E9603C">
        <w:rPr>
          <w:rFonts w:eastAsia="SimSun"/>
          <w:lang w:eastAsia="zh-CN"/>
        </w:rPr>
        <w:t xml:space="preserve"> of each candidate NWDAF</w:t>
      </w:r>
      <w:r w:rsidRPr="00E9603C">
        <w:t>.</w:t>
      </w:r>
    </w:p>
    <w:p w14:paraId="7FAD5B3D" w14:textId="77777777" w:rsidR="009166E9" w:rsidRPr="00E9603C" w:rsidRDefault="009166E9">
      <w:pPr>
        <w:pStyle w:val="NO"/>
        <w:rPr>
          <w:lang w:eastAsia="en-US"/>
        </w:rPr>
      </w:pPr>
      <w:r w:rsidRPr="00E9603C">
        <w:rPr>
          <w:lang w:eastAsia="zh-CN"/>
        </w:rPr>
        <w:t>NOTE:</w:t>
      </w:r>
      <w:r w:rsidRPr="00E9603C">
        <w:rPr>
          <w:lang w:eastAsia="zh-CN"/>
        </w:rPr>
        <w:tab/>
        <w:t xml:space="preserve">It is needed to check if "time when analytics information is needed" parameter as introduced in Rel-16 (see clause 6.1.3 from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can be reused for providing expected analytics delay.</w:t>
      </w:r>
    </w:p>
    <w:p w14:paraId="389237C9" w14:textId="77777777" w:rsidR="009166E9" w:rsidRPr="00E9603C" w:rsidRDefault="009166E9">
      <w:pPr>
        <w:pStyle w:val="Heading2"/>
      </w:pPr>
      <w:bookmarkStart w:id="11630" w:name="_Toc21071"/>
      <w:bookmarkStart w:id="11631" w:name="_Toc42770240"/>
      <w:bookmarkStart w:id="11632" w:name="_Toc43393381"/>
      <w:bookmarkStart w:id="11633" w:name="_Toc42779296"/>
      <w:bookmarkStart w:id="11634" w:name="_Toc25217"/>
      <w:bookmarkStart w:id="11635" w:name="_Toc1500"/>
      <w:bookmarkStart w:id="11636" w:name="_Toc10603"/>
      <w:bookmarkStart w:id="11637" w:name="_Toc8511"/>
      <w:bookmarkStart w:id="11638" w:name="_Toc18118"/>
      <w:bookmarkStart w:id="11639" w:name="_Toc29384"/>
      <w:bookmarkStart w:id="11640" w:name="_Toc44004553"/>
      <w:bookmarkStart w:id="11641" w:name="_Toc5007"/>
      <w:bookmarkStart w:id="11642" w:name="_Toc50309944"/>
      <w:bookmarkStart w:id="11643" w:name="_Toc50579676"/>
      <w:bookmarkStart w:id="11644" w:name="_Toc50022642"/>
      <w:bookmarkStart w:id="11645" w:name="_Toc50021938"/>
      <w:bookmarkStart w:id="11646" w:name="_Toc50021369"/>
      <w:bookmarkStart w:id="11647" w:name="_Toc54770272"/>
      <w:bookmarkStart w:id="11648" w:name="_Toc54779624"/>
      <w:bookmarkStart w:id="11649" w:name="_Toc54786584"/>
      <w:bookmarkStart w:id="11650" w:name="_Toc50023291"/>
      <w:bookmarkStart w:id="11651" w:name="_Toc57201446"/>
      <w:bookmarkStart w:id="11652" w:name="_Toc22987240"/>
      <w:bookmarkStart w:id="11653" w:name="_Toc25918800"/>
      <w:bookmarkStart w:id="11654" w:name="_Toc22552197"/>
      <w:bookmarkStart w:id="11655" w:name="_Toc50023876"/>
      <w:bookmarkStart w:id="11656" w:name="_Toc23256826"/>
      <w:bookmarkStart w:id="11657" w:name="_Toc22930370"/>
      <w:bookmarkStart w:id="11658" w:name="_Toc25353554"/>
      <w:bookmarkStart w:id="11659" w:name="_Toc57641484"/>
      <w:bookmarkStart w:id="11660" w:name="_Toc59101837"/>
      <w:r w:rsidRPr="00E9603C">
        <w:rPr>
          <w:lang w:eastAsia="zh-CN"/>
        </w:rPr>
        <w:t>6.55</w:t>
      </w:r>
      <w:r w:rsidRPr="00E9603C">
        <w:rPr>
          <w:lang w:eastAsia="ko-KR"/>
        </w:rPr>
        <w:tab/>
      </w:r>
      <w:r w:rsidRPr="00E9603C">
        <w:t>Solution</w:t>
      </w:r>
      <w:r w:rsidRPr="00E9603C">
        <w:rPr>
          <w:lang w:eastAsia="zh-CN"/>
        </w:rPr>
        <w:t xml:space="preserve"> #55</w:t>
      </w:r>
      <w:r w:rsidRPr="00E9603C">
        <w:t xml:space="preserve">: </w:t>
      </w:r>
      <w:r w:rsidRPr="00E9603C">
        <w:rPr>
          <w:rFonts w:cs="Arial"/>
          <w:lang w:eastAsia="zh-CN"/>
        </w:rPr>
        <w:t>Enhancement for Real-Time and Near-Real-Time Communication with NWDAF</w:t>
      </w:r>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5"/>
      <w:bookmarkEnd w:id="11659"/>
      <w:bookmarkEnd w:id="11660"/>
    </w:p>
    <w:p w14:paraId="5C72E0FA" w14:textId="77777777" w:rsidR="009166E9" w:rsidRPr="00E9603C" w:rsidRDefault="009166E9">
      <w:pPr>
        <w:pStyle w:val="Heading3"/>
      </w:pPr>
      <w:bookmarkStart w:id="11661" w:name="_Toc57201447"/>
      <w:bookmarkStart w:id="11662" w:name="_Toc57641485"/>
      <w:bookmarkStart w:id="11663" w:name="_Toc59101838"/>
      <w:r w:rsidRPr="00E9603C">
        <w:t>6.</w:t>
      </w:r>
      <w:r w:rsidRPr="00E9603C">
        <w:rPr>
          <w:lang w:eastAsia="zh-CN"/>
        </w:rPr>
        <w:t>55</w:t>
      </w:r>
      <w:r w:rsidRPr="00E9603C">
        <w:t>.1</w:t>
      </w:r>
      <w:r w:rsidRPr="00E9603C">
        <w:tab/>
        <w:t>General</w:t>
      </w:r>
      <w:bookmarkEnd w:id="11661"/>
      <w:bookmarkEnd w:id="11662"/>
      <w:bookmarkEnd w:id="11663"/>
    </w:p>
    <w:p w14:paraId="3E2DB12F" w14:textId="77777777" w:rsidR="009166E9" w:rsidRPr="00E9603C" w:rsidRDefault="009166E9">
      <w:pPr>
        <w:rPr>
          <w:rFonts w:eastAsia="MS Mincho"/>
        </w:rPr>
      </w:pPr>
      <w:r w:rsidRPr="00E9603C">
        <w:rPr>
          <w:lang w:eastAsia="zh-CN"/>
        </w:rPr>
        <w:t>This solution addresses key issue #18: Enhancement for real-time communication with NWDAF.</w:t>
      </w:r>
    </w:p>
    <w:p w14:paraId="79F33428" w14:textId="77777777" w:rsidR="009166E9" w:rsidRPr="00E9603C" w:rsidRDefault="009166E9">
      <w:pPr>
        <w:pStyle w:val="Heading3"/>
      </w:pPr>
      <w:bookmarkStart w:id="11664" w:name="_Toc50021370"/>
      <w:bookmarkStart w:id="11665" w:name="_Toc50021939"/>
      <w:bookmarkStart w:id="11666" w:name="_Toc50022643"/>
      <w:bookmarkStart w:id="11667" w:name="_Toc50309945"/>
      <w:bookmarkStart w:id="11668" w:name="_Toc44004554"/>
      <w:bookmarkStart w:id="11669" w:name="_Toc57201448"/>
      <w:bookmarkStart w:id="11670" w:name="_Toc50023292"/>
      <w:bookmarkStart w:id="11671" w:name="_Toc50023877"/>
      <w:bookmarkStart w:id="11672" w:name="_Toc50579677"/>
      <w:bookmarkStart w:id="11673" w:name="_Toc3546"/>
      <w:bookmarkStart w:id="11674" w:name="_Toc14458"/>
      <w:bookmarkStart w:id="11675" w:name="_Toc12562"/>
      <w:bookmarkStart w:id="11676" w:name="_Toc26094"/>
      <w:bookmarkStart w:id="11677" w:name="_Toc43393382"/>
      <w:bookmarkStart w:id="11678" w:name="_Toc19523"/>
      <w:bookmarkStart w:id="11679" w:name="_Toc42779297"/>
      <w:bookmarkStart w:id="11680" w:name="_Toc30858"/>
      <w:bookmarkStart w:id="11681" w:name="_Toc18427"/>
      <w:bookmarkStart w:id="11682" w:name="_Toc22141"/>
      <w:bookmarkStart w:id="11683" w:name="_Toc54779625"/>
      <w:bookmarkStart w:id="11684" w:name="_Toc54786585"/>
      <w:bookmarkStart w:id="11685" w:name="_Toc42770241"/>
      <w:bookmarkStart w:id="11686" w:name="_Toc54770273"/>
      <w:bookmarkStart w:id="11687" w:name="_Toc57641486"/>
      <w:bookmarkStart w:id="11688" w:name="_Toc59101839"/>
      <w:r w:rsidRPr="00E9603C">
        <w:t>6.</w:t>
      </w:r>
      <w:r w:rsidRPr="00E9603C">
        <w:rPr>
          <w:lang w:eastAsia="zh-CN"/>
        </w:rPr>
        <w:t>55</w:t>
      </w:r>
      <w:r w:rsidRPr="00E9603C">
        <w:t>.2</w:t>
      </w:r>
      <w:r w:rsidRPr="00E9603C">
        <w:tab/>
        <w:t>Functional description</w:t>
      </w:r>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p>
    <w:p w14:paraId="0224EBCE" w14:textId="77777777" w:rsidR="009166E9" w:rsidRPr="00E9603C" w:rsidRDefault="009166E9">
      <w:pPr>
        <w:rPr>
          <w:lang w:eastAsia="zh-CN"/>
        </w:rPr>
      </w:pPr>
      <w:r w:rsidRPr="00E9603C">
        <w:rPr>
          <w:lang w:eastAsia="zh-CN"/>
        </w:rPr>
        <w:t>The definition of real-time and non-real-time NWDAF communication</w:t>
      </w:r>
    </w:p>
    <w:p w14:paraId="5D76E852" w14:textId="77777777" w:rsidR="009166E9" w:rsidRPr="00E9603C" w:rsidRDefault="009166E9">
      <w:pPr>
        <w:rPr>
          <w:lang w:eastAsia="zh-CN"/>
        </w:rPr>
      </w:pPr>
      <w:r w:rsidRPr="00E9603C">
        <w:rPr>
          <w:b/>
          <w:bCs/>
          <w:lang w:eastAsia="zh-CN"/>
        </w:rPr>
        <w:t>Real-time NWDAF communicatio</w:t>
      </w:r>
      <w:r w:rsidRPr="00E9603C">
        <w:rPr>
          <w:lang w:eastAsia="zh-CN"/>
        </w:rPr>
        <w:t>n: The NWDAF can perform analytics and provide the outcome to the NF consumer within a time period (i.e. the required analytics delay) which is less than the expected analytics delay.</w:t>
      </w:r>
    </w:p>
    <w:p w14:paraId="35BB6B42" w14:textId="77777777" w:rsidR="009166E9" w:rsidRPr="00E9603C" w:rsidRDefault="009166E9">
      <w:pPr>
        <w:rPr>
          <w:lang w:eastAsia="zh-CN"/>
        </w:rPr>
      </w:pPr>
      <w:r w:rsidRPr="00E9603C">
        <w:rPr>
          <w:b/>
          <w:bCs/>
          <w:lang w:eastAsia="zh-CN"/>
        </w:rPr>
        <w:t>Near real time NWDAF communication</w:t>
      </w:r>
      <w:r w:rsidRPr="00E9603C">
        <w:rPr>
          <w:lang w:eastAsia="zh-CN"/>
        </w:rPr>
        <w:t>: The NWDAF can perform analytics and provide the outcome to the NF consumer within a time period (i.e. the required analytics delay) which is close to the expected analytics delay.</w:t>
      </w:r>
    </w:p>
    <w:p w14:paraId="720E88CF" w14:textId="77777777" w:rsidR="009166E9" w:rsidRPr="00E9603C" w:rsidRDefault="009166E9">
      <w:pPr>
        <w:rPr>
          <w:lang w:eastAsia="zh-CN"/>
        </w:rPr>
      </w:pPr>
      <w:r w:rsidRPr="00E9603C">
        <w:t xml:space="preserve">The expected analytics delay corresponds to actual time NWDAF takes to carry out the analytics including data collection, analysis and delivery of outcome. The required </w:t>
      </w:r>
      <w:r w:rsidRPr="00E9603C">
        <w:rPr>
          <w:lang w:eastAsia="zh-CN"/>
        </w:rPr>
        <w:t>analytics delay is a parameter provided by the NF consumer and it corresponds to how long</w:t>
      </w:r>
      <w:r w:rsidRPr="00E9603C">
        <w:t xml:space="preserve"> the NF consume can wait for the NWDAF to carry out the analytics including data collection, analysis and delivery of outcome.</w:t>
      </w:r>
    </w:p>
    <w:p w14:paraId="32A35221" w14:textId="77777777" w:rsidR="009166E9" w:rsidRPr="00E9603C" w:rsidRDefault="009166E9">
      <w:pPr>
        <w:rPr>
          <w:lang w:eastAsia="zh-CN"/>
        </w:rPr>
      </w:pPr>
      <w:r w:rsidRPr="00E9603C">
        <w:rPr>
          <w:lang w:eastAsia="zh-CN"/>
        </w:rPr>
        <w:t>To realize real-time NWDAF communication, we think it necessary to have a solution which the required analytics delay can be acquired from the NF consumer and NWDAF can judge whether it can support real-time communication with the NF consumer i.e. by comparing whether the expected analytics delay is less than or close to the required analytics delay.</w:t>
      </w:r>
    </w:p>
    <w:p w14:paraId="3E92893D" w14:textId="77777777" w:rsidR="009166E9" w:rsidRPr="00E9603C" w:rsidRDefault="009166E9">
      <w:pPr>
        <w:rPr>
          <w:lang w:eastAsia="zh-CN"/>
        </w:rPr>
      </w:pPr>
      <w:r w:rsidRPr="00E9603C">
        <w:rPr>
          <w:lang w:eastAsia="zh-CN"/>
        </w:rPr>
        <w:t>From functional perspectives, the NF consumer can provide the required analytics delay when subscribe analytics services or request analytics. The NWDAF, by its implementation, can judge the expected analytics delay for a certain task. Upon receiving a subscribe or request, NWDAF can decide whether the required delay from consumer can be supported by comparing it with the expected analytics delay. If not, it can indicate to the NF consumer so that NF consumer is aware whether it can perform real-time communication with NDWAF.</w:t>
      </w:r>
    </w:p>
    <w:p w14:paraId="16A7CD6B" w14:textId="77777777" w:rsidR="009166E9" w:rsidRPr="00E9603C" w:rsidRDefault="009166E9">
      <w:pPr>
        <w:pStyle w:val="Heading3"/>
      </w:pPr>
      <w:bookmarkStart w:id="11689" w:name="_Toc1358"/>
      <w:bookmarkStart w:id="11690" w:name="_Toc50021940"/>
      <w:bookmarkStart w:id="11691" w:name="_Toc54779626"/>
      <w:bookmarkStart w:id="11692" w:name="_Toc54786586"/>
      <w:bookmarkStart w:id="11693" w:name="_Toc50022644"/>
      <w:bookmarkStart w:id="11694" w:name="_Toc50021371"/>
      <w:bookmarkStart w:id="11695" w:name="_Toc28770"/>
      <w:bookmarkStart w:id="11696" w:name="_Toc50023878"/>
      <w:bookmarkStart w:id="11697" w:name="_Toc50309946"/>
      <w:bookmarkStart w:id="11698" w:name="_Toc1017"/>
      <w:bookmarkStart w:id="11699" w:name="_Toc14931"/>
      <w:bookmarkStart w:id="11700" w:name="_Toc42779298"/>
      <w:bookmarkStart w:id="11701" w:name="_Toc44004555"/>
      <w:bookmarkStart w:id="11702" w:name="_Toc50023293"/>
      <w:bookmarkStart w:id="11703" w:name="_Toc57201449"/>
      <w:bookmarkStart w:id="11704" w:name="_Toc8179"/>
      <w:bookmarkStart w:id="11705" w:name="_Toc42770242"/>
      <w:bookmarkStart w:id="11706" w:name="_Toc50579678"/>
      <w:bookmarkStart w:id="11707" w:name="_Toc17938"/>
      <w:bookmarkStart w:id="11708" w:name="_Toc43393383"/>
      <w:bookmarkStart w:id="11709" w:name="_Toc2821"/>
      <w:bookmarkStart w:id="11710" w:name="_Toc54770274"/>
      <w:bookmarkStart w:id="11711" w:name="_Toc1837"/>
      <w:bookmarkStart w:id="11712" w:name="_Toc57641487"/>
      <w:bookmarkStart w:id="11713" w:name="_Toc59101840"/>
      <w:r w:rsidRPr="00E9603C">
        <w:t>6.</w:t>
      </w:r>
      <w:r w:rsidRPr="00E9603C">
        <w:rPr>
          <w:lang w:eastAsia="zh-CN"/>
        </w:rPr>
        <w:t>55</w:t>
      </w:r>
      <w:r w:rsidRPr="00E9603C">
        <w:t>.3</w:t>
      </w:r>
      <w:r w:rsidRPr="00E9603C">
        <w:tab/>
        <w:t>Procedures</w:t>
      </w:r>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p>
    <w:p w14:paraId="3E8036B2" w14:textId="77777777" w:rsidR="009166E9" w:rsidRPr="00E9603C" w:rsidRDefault="009166E9">
      <w:pPr>
        <w:rPr>
          <w:lang w:eastAsia="zh-CN"/>
        </w:rPr>
      </w:pPr>
      <w:r w:rsidRPr="00E9603C">
        <w:rPr>
          <w:lang w:eastAsia="zh-CN"/>
        </w:rPr>
        <w:t>Figure 6.55.3-1 provides the procedure for NF consumer and NWDF interaction to realize real-time NWDAF communication.</w:t>
      </w:r>
    </w:p>
    <w:p w14:paraId="57BF26AD" w14:textId="77777777" w:rsidR="009166E9" w:rsidRPr="00E9603C" w:rsidRDefault="009166E9">
      <w:pPr>
        <w:pStyle w:val="TH"/>
      </w:pPr>
      <w:r w:rsidRPr="00E9603C">
        <w:object w:dxaOrig="4725" w:dyaOrig="2171" w14:anchorId="07687995">
          <v:shape id="对象 203" o:spid="_x0000_i1145" type="#_x0000_t75" style="width:314pt;height:2in;mso-position-horizontal-relative:page;mso-position-vertical-relative:page" o:ole="">
            <v:imagedata r:id="rId238" o:title=""/>
          </v:shape>
          <o:OLEObject Type="Embed" ProgID="Visio.Drawing.15" ShapeID="对象 203" DrawAspect="Content" ObjectID="_1669716051" r:id="rId239"/>
        </w:object>
      </w:r>
    </w:p>
    <w:p w14:paraId="5B3B96C9" w14:textId="77777777" w:rsidR="009166E9" w:rsidRPr="00E9603C" w:rsidRDefault="009166E9">
      <w:pPr>
        <w:pStyle w:val="TF"/>
      </w:pPr>
      <w:r w:rsidRPr="00E9603C">
        <w:t>Figure 6.55.3-1: NF consumer and NWDAF interaction to support real-time NWDAF communication.</w:t>
      </w:r>
    </w:p>
    <w:p w14:paraId="181471FE" w14:textId="77777777" w:rsidR="009166E9" w:rsidRPr="00E9603C" w:rsidRDefault="009166E9">
      <w:pPr>
        <w:pStyle w:val="Heading3"/>
      </w:pPr>
      <w:bookmarkStart w:id="11714" w:name="_Toc8743"/>
      <w:bookmarkStart w:id="11715" w:name="_Toc23464"/>
      <w:bookmarkStart w:id="11716" w:name="_Toc50023294"/>
      <w:bookmarkStart w:id="11717" w:name="_Toc525"/>
      <w:bookmarkStart w:id="11718" w:name="_Toc30098"/>
      <w:bookmarkStart w:id="11719" w:name="_Toc54770275"/>
      <w:bookmarkStart w:id="11720" w:name="_Toc54779627"/>
      <w:bookmarkStart w:id="11721" w:name="_Toc54786587"/>
      <w:bookmarkStart w:id="11722" w:name="_Toc42779299"/>
      <w:bookmarkStart w:id="11723" w:name="_Toc28091"/>
      <w:bookmarkStart w:id="11724" w:name="_Toc27096"/>
      <w:bookmarkStart w:id="11725" w:name="_Toc43393384"/>
      <w:bookmarkStart w:id="11726" w:name="_Toc42770243"/>
      <w:bookmarkStart w:id="11727" w:name="_Toc50579679"/>
      <w:bookmarkStart w:id="11728" w:name="_Toc50309947"/>
      <w:bookmarkStart w:id="11729" w:name="_Toc57201450"/>
      <w:bookmarkStart w:id="11730" w:name="_Toc50023879"/>
      <w:bookmarkStart w:id="11731" w:name="_Toc50022645"/>
      <w:bookmarkStart w:id="11732" w:name="_Toc13242"/>
      <w:bookmarkStart w:id="11733" w:name="_Toc50021941"/>
      <w:bookmarkStart w:id="11734" w:name="_Toc44004556"/>
      <w:bookmarkStart w:id="11735" w:name="_Toc50021372"/>
      <w:bookmarkStart w:id="11736" w:name="_Toc25020"/>
      <w:bookmarkStart w:id="11737" w:name="_Toc57641488"/>
      <w:bookmarkStart w:id="11738" w:name="_Toc59101841"/>
      <w:r w:rsidRPr="00E9603C">
        <w:t>6.</w:t>
      </w:r>
      <w:r w:rsidRPr="00E9603C">
        <w:rPr>
          <w:lang w:eastAsia="zh-CN"/>
        </w:rPr>
        <w:t>55</w:t>
      </w:r>
      <w:r w:rsidRPr="00E9603C">
        <w:t>.4</w:t>
      </w:r>
      <w:r w:rsidRPr="00E9603C">
        <w:tab/>
        <w:t>Impacts on services, entities and interfaces</w:t>
      </w:r>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p>
    <w:p w14:paraId="6365D000" w14:textId="77777777" w:rsidR="009166E9" w:rsidRPr="00E9603C" w:rsidRDefault="009166E9">
      <w:pPr>
        <w:rPr>
          <w:lang w:eastAsia="zh-CN"/>
        </w:rPr>
      </w:pPr>
      <w:r w:rsidRPr="00E9603C">
        <w:rPr>
          <w:lang w:eastAsia="zh-CN"/>
        </w:rPr>
        <w:t>NF consumer and NWDAF needs to exchange expected analytics delay and whether the delay can be supported.</w:t>
      </w:r>
    </w:p>
    <w:p w14:paraId="53E968B7" w14:textId="77777777" w:rsidR="009166E9" w:rsidRPr="00E9603C" w:rsidRDefault="009166E9">
      <w:pPr>
        <w:pStyle w:val="NO"/>
        <w:rPr>
          <w:lang w:eastAsia="zh-CN"/>
        </w:rPr>
      </w:pPr>
      <w:r w:rsidRPr="00E9603C">
        <w:rPr>
          <w:lang w:eastAsia="zh-CN"/>
        </w:rPr>
        <w:t>NOTE:</w:t>
      </w:r>
      <w:r w:rsidRPr="00E9603C">
        <w:rPr>
          <w:lang w:eastAsia="zh-CN"/>
        </w:rPr>
        <w:tab/>
        <w:t xml:space="preserve">It is needed to check if "time when analytics information is needed" parameter as introduced in Rel-16 (see clause 6.1.3 from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can be reused for providing required analytics delay.</w:t>
      </w:r>
    </w:p>
    <w:p w14:paraId="3C6310B8" w14:textId="77777777" w:rsidR="009166E9" w:rsidRPr="00E9603C" w:rsidRDefault="009166E9">
      <w:pPr>
        <w:pStyle w:val="Heading2"/>
      </w:pPr>
      <w:bookmarkStart w:id="11739" w:name="_Toc43393385"/>
      <w:bookmarkStart w:id="11740" w:name="_Toc316"/>
      <w:bookmarkStart w:id="11741" w:name="_Toc26184"/>
      <w:bookmarkStart w:id="11742" w:name="_Toc28803"/>
      <w:bookmarkStart w:id="11743" w:name="_Toc26870"/>
      <w:bookmarkStart w:id="11744" w:name="_Toc11366"/>
      <w:bookmarkStart w:id="11745" w:name="_Toc4968"/>
      <w:bookmarkStart w:id="11746" w:name="_Toc54786588"/>
      <w:bookmarkStart w:id="11747" w:name="_Toc28631"/>
      <w:bookmarkStart w:id="11748" w:name="_Toc44004557"/>
      <w:bookmarkStart w:id="11749" w:name="_Toc50021373"/>
      <w:bookmarkStart w:id="11750" w:name="_Toc50021942"/>
      <w:bookmarkStart w:id="11751" w:name="_Toc50309948"/>
      <w:bookmarkStart w:id="11752" w:name="_Toc50022646"/>
      <w:bookmarkStart w:id="11753" w:name="_Toc50023295"/>
      <w:bookmarkStart w:id="11754" w:name="_Toc50023880"/>
      <w:bookmarkStart w:id="11755" w:name="_Toc50579680"/>
      <w:bookmarkStart w:id="11756" w:name="_Toc4616"/>
      <w:bookmarkStart w:id="11757" w:name="_Toc42770244"/>
      <w:bookmarkStart w:id="11758" w:name="_Toc42779300"/>
      <w:bookmarkStart w:id="11759" w:name="_Toc54779628"/>
      <w:bookmarkStart w:id="11760" w:name="_Toc54770276"/>
      <w:bookmarkStart w:id="11761" w:name="_Toc57201451"/>
      <w:bookmarkStart w:id="11762" w:name="_Toc57641489"/>
      <w:bookmarkStart w:id="11763" w:name="_Toc59101842"/>
      <w:bookmarkEnd w:id="11652"/>
      <w:bookmarkEnd w:id="11653"/>
      <w:bookmarkEnd w:id="11654"/>
      <w:bookmarkEnd w:id="11656"/>
      <w:bookmarkEnd w:id="11657"/>
      <w:bookmarkEnd w:id="11658"/>
      <w:r w:rsidRPr="00E9603C">
        <w:rPr>
          <w:lang w:eastAsia="zh-CN"/>
        </w:rPr>
        <w:t>6.56</w:t>
      </w:r>
      <w:r w:rsidRPr="00E9603C">
        <w:rPr>
          <w:lang w:eastAsia="ko-KR"/>
        </w:rPr>
        <w:tab/>
      </w:r>
      <w:r w:rsidRPr="00E9603C">
        <w:t>Solution</w:t>
      </w:r>
      <w:r w:rsidRPr="00E9603C">
        <w:rPr>
          <w:lang w:eastAsia="zh-CN"/>
        </w:rPr>
        <w:t xml:space="preserve"> #56</w:t>
      </w:r>
      <w:r w:rsidRPr="00E9603C">
        <w:t>: Trained ML Model Sharing between NWDAF instances</w:t>
      </w:r>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p>
    <w:p w14:paraId="3F852D53" w14:textId="77777777" w:rsidR="009166E9" w:rsidRPr="00E9603C" w:rsidRDefault="009166E9">
      <w:pPr>
        <w:pStyle w:val="Heading3"/>
      </w:pPr>
      <w:bookmarkStart w:id="11764" w:name="_Toc30641"/>
      <w:bookmarkStart w:id="11765" w:name="_Toc31149"/>
      <w:bookmarkStart w:id="11766" w:name="_Toc42779301"/>
      <w:bookmarkStart w:id="11767" w:name="_Toc19188"/>
      <w:bookmarkStart w:id="11768" w:name="_Toc50022647"/>
      <w:bookmarkStart w:id="11769" w:name="_Toc50021374"/>
      <w:bookmarkStart w:id="11770" w:name="_Toc619"/>
      <w:bookmarkStart w:id="11771" w:name="_Toc9366"/>
      <w:bookmarkStart w:id="11772" w:name="_Toc16032"/>
      <w:bookmarkStart w:id="11773" w:name="_Toc44004558"/>
      <w:bookmarkStart w:id="11774" w:name="_Toc50021943"/>
      <w:bookmarkStart w:id="11775" w:name="_Toc50023296"/>
      <w:bookmarkStart w:id="11776" w:name="_Toc50023881"/>
      <w:bookmarkStart w:id="11777" w:name="_Toc50309949"/>
      <w:bookmarkStart w:id="11778" w:name="_Toc50579681"/>
      <w:bookmarkStart w:id="11779" w:name="_Toc54770277"/>
      <w:bookmarkStart w:id="11780" w:name="_Toc54779629"/>
      <w:bookmarkStart w:id="11781" w:name="_Toc54786589"/>
      <w:bookmarkStart w:id="11782" w:name="_Toc43393386"/>
      <w:bookmarkStart w:id="11783" w:name="_Toc23524"/>
      <w:bookmarkStart w:id="11784" w:name="_Toc57201452"/>
      <w:bookmarkStart w:id="11785" w:name="_Toc9353"/>
      <w:bookmarkStart w:id="11786" w:name="_Toc42770245"/>
      <w:bookmarkStart w:id="11787" w:name="_Toc57641490"/>
      <w:bookmarkStart w:id="11788" w:name="_Toc59101843"/>
      <w:r w:rsidRPr="00E9603C">
        <w:t>6.</w:t>
      </w:r>
      <w:r w:rsidRPr="00E9603C">
        <w:rPr>
          <w:lang w:eastAsia="zh-CN"/>
        </w:rPr>
        <w:t>56</w:t>
      </w:r>
      <w:r w:rsidRPr="00E9603C">
        <w:t>.1</w:t>
      </w:r>
      <w:r w:rsidRPr="00E9603C">
        <w:tab/>
        <w:t>Description</w:t>
      </w:r>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p>
    <w:p w14:paraId="732891C1" w14:textId="77777777" w:rsidR="009166E9" w:rsidRPr="00E9603C" w:rsidRDefault="009166E9">
      <w:pPr>
        <w:rPr>
          <w:lang w:eastAsia="zh-CN"/>
        </w:rPr>
      </w:pPr>
      <w:r w:rsidRPr="00E9603C">
        <w:rPr>
          <w:lang w:eastAsia="zh-CN"/>
        </w:rPr>
        <w:t>This is a solution for KI #19. It is also related to KI #2- Multiple NWDAF instances and KI #1- Logical decomposition of NWDAF and possible interactions between logical functions.</w:t>
      </w:r>
    </w:p>
    <w:p w14:paraId="766C99B0" w14:textId="77777777" w:rsidR="009166E9" w:rsidRPr="00E9603C" w:rsidRDefault="009166E9">
      <w:pPr>
        <w:rPr>
          <w:lang w:eastAsia="zh-CN"/>
        </w:rPr>
      </w:pPr>
      <w:r w:rsidRPr="00E9603C">
        <w:rPr>
          <w:lang w:eastAsia="zh-CN"/>
        </w:rPr>
        <w:t>This contribution provides a solution for NWDAF instance to share a trained Machine Learning (ML) model to other NWDAF instances.</w:t>
      </w:r>
    </w:p>
    <w:p w14:paraId="3F50E974" w14:textId="77777777" w:rsidR="009166E9" w:rsidRPr="00E9603C" w:rsidRDefault="009166E9">
      <w:pPr>
        <w:rPr>
          <w:lang w:eastAsia="zh-CN"/>
        </w:rPr>
      </w:pPr>
      <w:r w:rsidRPr="00E9603C">
        <w:rPr>
          <w:lang w:eastAsia="zh-CN"/>
        </w:rPr>
        <w:t xml:space="preserve">A </w:t>
      </w:r>
      <w:r w:rsidRPr="00E9603C">
        <w:t>ML Model Provider</w:t>
      </w:r>
      <w:r w:rsidRPr="00E9603C">
        <w:rPr>
          <w:lang w:eastAsia="zh-CN"/>
        </w:rPr>
        <w:t xml:space="preserve"> NWDAF instance provides the trained data model to ML Model Consumer NWDAF instances via ML model provision service. It registers its capability to expose a trained ML model in the NRF. A ML Model Consumer NWDAF instance discovers the address of the </w:t>
      </w:r>
      <w:r w:rsidRPr="00E9603C">
        <w:t>ML Model Provider</w:t>
      </w:r>
      <w:r w:rsidRPr="00E9603C">
        <w:rPr>
          <w:lang w:eastAsia="zh-CN"/>
        </w:rPr>
        <w:t xml:space="preserve"> NWDAF instance by inquiring the NRF.</w:t>
      </w:r>
    </w:p>
    <w:p w14:paraId="1E18CC01" w14:textId="77777777" w:rsidR="009166E9" w:rsidRPr="00E9603C" w:rsidRDefault="009166E9">
      <w:pPr>
        <w:pStyle w:val="TH"/>
        <w:rPr>
          <w:lang w:eastAsia="zh-CN"/>
        </w:rPr>
      </w:pPr>
      <w:r w:rsidRPr="00E9603C">
        <w:t xml:space="preserve">Table </w:t>
      </w:r>
      <w:r w:rsidRPr="00E9603C">
        <w:rPr>
          <w:lang w:eastAsia="zh-CN"/>
        </w:rPr>
        <w:t>6.56.1.1</w:t>
      </w:r>
      <w:r w:rsidRPr="00E9603C">
        <w:t>-1</w:t>
      </w:r>
      <w:r w:rsidRPr="00E9603C">
        <w:rPr>
          <w:lang w:eastAsia="zh-CN"/>
        </w:rPr>
        <w:t>:</w:t>
      </w:r>
      <w:r w:rsidRPr="00E9603C">
        <w:t xml:space="preserve"> </w:t>
      </w:r>
      <w:r w:rsidRPr="00E9603C">
        <w:rPr>
          <w:lang w:eastAsia="zh-CN"/>
        </w:rPr>
        <w:t>NWDAF services for model provision</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0"/>
        <w:gridCol w:w="1466"/>
        <w:gridCol w:w="2437"/>
        <w:gridCol w:w="2441"/>
      </w:tblGrid>
      <w:tr w:rsidR="009166E9" w:rsidRPr="00E9603C" w14:paraId="1AC4A562" w14:textId="77777777">
        <w:trPr>
          <w:cantSplit/>
        </w:trPr>
        <w:tc>
          <w:tcPr>
            <w:tcW w:w="3510" w:type="dxa"/>
          </w:tcPr>
          <w:p w14:paraId="3856F311" w14:textId="77777777" w:rsidR="009166E9" w:rsidRPr="00E9603C" w:rsidRDefault="009166E9">
            <w:pPr>
              <w:pStyle w:val="TAH"/>
            </w:pPr>
            <w:r w:rsidRPr="00E9603C">
              <w:t>Service Name</w:t>
            </w:r>
          </w:p>
        </w:tc>
        <w:tc>
          <w:tcPr>
            <w:tcW w:w="1466" w:type="dxa"/>
          </w:tcPr>
          <w:p w14:paraId="7AB7AF8F" w14:textId="77777777" w:rsidR="009166E9" w:rsidRPr="00E9603C" w:rsidRDefault="009166E9">
            <w:pPr>
              <w:pStyle w:val="TAH"/>
            </w:pPr>
            <w:r w:rsidRPr="00E9603C">
              <w:t>Service Operations</w:t>
            </w:r>
          </w:p>
        </w:tc>
        <w:tc>
          <w:tcPr>
            <w:tcW w:w="2437" w:type="dxa"/>
            <w:tcBorders>
              <w:bottom w:val="single" w:sz="4" w:space="0" w:color="auto"/>
            </w:tcBorders>
          </w:tcPr>
          <w:p w14:paraId="73D6FFBA" w14:textId="77777777" w:rsidR="009166E9" w:rsidRPr="00E9603C" w:rsidRDefault="009166E9">
            <w:pPr>
              <w:pStyle w:val="TAH"/>
            </w:pPr>
            <w:r w:rsidRPr="00E9603C">
              <w:t>Operation</w:t>
            </w:r>
          </w:p>
          <w:p w14:paraId="1A1D694D" w14:textId="77777777" w:rsidR="009166E9" w:rsidRPr="00E9603C" w:rsidRDefault="009166E9">
            <w:pPr>
              <w:pStyle w:val="TAH"/>
            </w:pPr>
            <w:r w:rsidRPr="00E9603C">
              <w:t>Semantics</w:t>
            </w:r>
          </w:p>
        </w:tc>
        <w:tc>
          <w:tcPr>
            <w:tcW w:w="2441" w:type="dxa"/>
            <w:tcBorders>
              <w:bottom w:val="single" w:sz="4" w:space="0" w:color="auto"/>
            </w:tcBorders>
          </w:tcPr>
          <w:p w14:paraId="755D63A5" w14:textId="77777777" w:rsidR="009166E9" w:rsidRPr="00E9603C" w:rsidRDefault="009166E9">
            <w:pPr>
              <w:pStyle w:val="TAH"/>
            </w:pPr>
            <w:r w:rsidRPr="00E9603C">
              <w:t>Example Consumer(s)</w:t>
            </w:r>
          </w:p>
        </w:tc>
      </w:tr>
      <w:tr w:rsidR="009166E9" w:rsidRPr="00E9603C" w14:paraId="3242126C" w14:textId="77777777">
        <w:trPr>
          <w:cantSplit/>
        </w:trPr>
        <w:tc>
          <w:tcPr>
            <w:tcW w:w="3510" w:type="dxa"/>
          </w:tcPr>
          <w:p w14:paraId="05095E92" w14:textId="77777777" w:rsidR="009166E9" w:rsidRPr="00E9603C" w:rsidRDefault="009166E9">
            <w:pPr>
              <w:pStyle w:val="TAC"/>
              <w:jc w:val="left"/>
              <w:rPr>
                <w:lang w:eastAsia="zh-CN"/>
              </w:rPr>
            </w:pPr>
            <w:r w:rsidRPr="00E9603C">
              <w:rPr>
                <w:lang w:eastAsia="zh-CN"/>
              </w:rPr>
              <w:t>Nnwdaf_</w:t>
            </w:r>
            <w:r w:rsidRPr="00E9603C">
              <w:t>MLModelProvision</w:t>
            </w:r>
          </w:p>
        </w:tc>
        <w:tc>
          <w:tcPr>
            <w:tcW w:w="1466" w:type="dxa"/>
          </w:tcPr>
          <w:p w14:paraId="537DC2D5" w14:textId="77777777" w:rsidR="009166E9" w:rsidRPr="00E9603C" w:rsidRDefault="009166E9">
            <w:pPr>
              <w:pStyle w:val="TAC"/>
            </w:pPr>
            <w:r w:rsidRPr="00E9603C">
              <w:t>Subscribe</w:t>
            </w:r>
          </w:p>
        </w:tc>
        <w:tc>
          <w:tcPr>
            <w:tcW w:w="2437" w:type="dxa"/>
            <w:tcBorders>
              <w:bottom w:val="nil"/>
            </w:tcBorders>
          </w:tcPr>
          <w:p w14:paraId="1AA83D46" w14:textId="77777777" w:rsidR="009166E9" w:rsidRPr="00E9603C" w:rsidRDefault="009166E9">
            <w:pPr>
              <w:pStyle w:val="TAC"/>
              <w:rPr>
                <w:lang w:eastAsia="zh-CN"/>
              </w:rPr>
            </w:pPr>
            <w:r w:rsidRPr="00E9603C">
              <w:rPr>
                <w:lang w:eastAsia="zh-CN"/>
              </w:rPr>
              <w:t>Subscribe / Notify</w:t>
            </w:r>
          </w:p>
        </w:tc>
        <w:tc>
          <w:tcPr>
            <w:tcW w:w="2441" w:type="dxa"/>
            <w:tcBorders>
              <w:bottom w:val="nil"/>
            </w:tcBorders>
          </w:tcPr>
          <w:p w14:paraId="43435C61" w14:textId="77777777" w:rsidR="009166E9" w:rsidRPr="00E9603C" w:rsidRDefault="009166E9">
            <w:pPr>
              <w:pStyle w:val="TAC"/>
              <w:rPr>
                <w:lang w:eastAsia="zh-CN"/>
              </w:rPr>
            </w:pPr>
            <w:r w:rsidRPr="00E9603C">
              <w:rPr>
                <w:lang w:eastAsia="zh-CN"/>
              </w:rPr>
              <w:t>NWDAF</w:t>
            </w:r>
          </w:p>
          <w:p w14:paraId="0A3BC6B0" w14:textId="77777777" w:rsidR="009166E9" w:rsidRPr="00E9603C" w:rsidRDefault="009166E9">
            <w:pPr>
              <w:pStyle w:val="TAC"/>
              <w:rPr>
                <w:lang w:eastAsia="zh-CN"/>
              </w:rPr>
            </w:pPr>
            <w:r w:rsidRPr="00E9603C">
              <w:t>(ML Model Consumer)</w:t>
            </w:r>
          </w:p>
        </w:tc>
      </w:tr>
      <w:tr w:rsidR="009166E9" w:rsidRPr="00E9603C" w14:paraId="703D4FD8" w14:textId="77777777">
        <w:trPr>
          <w:cantSplit/>
        </w:trPr>
        <w:tc>
          <w:tcPr>
            <w:tcW w:w="3510" w:type="dxa"/>
          </w:tcPr>
          <w:p w14:paraId="2BC993D3" w14:textId="77777777" w:rsidR="009166E9" w:rsidRPr="00E9603C" w:rsidRDefault="009166E9">
            <w:pPr>
              <w:pStyle w:val="TAC"/>
              <w:jc w:val="left"/>
              <w:rPr>
                <w:lang w:eastAsia="zh-CN"/>
              </w:rPr>
            </w:pPr>
          </w:p>
        </w:tc>
        <w:tc>
          <w:tcPr>
            <w:tcW w:w="1466" w:type="dxa"/>
          </w:tcPr>
          <w:p w14:paraId="6F38D047" w14:textId="77777777" w:rsidR="009166E9" w:rsidRPr="00E9603C" w:rsidRDefault="009166E9">
            <w:pPr>
              <w:pStyle w:val="TAC"/>
            </w:pPr>
            <w:r w:rsidRPr="00E9603C">
              <w:t>Unsubscribe</w:t>
            </w:r>
          </w:p>
        </w:tc>
        <w:tc>
          <w:tcPr>
            <w:tcW w:w="2437" w:type="dxa"/>
            <w:tcBorders>
              <w:top w:val="nil"/>
              <w:bottom w:val="nil"/>
            </w:tcBorders>
          </w:tcPr>
          <w:p w14:paraId="719B30B2" w14:textId="77777777" w:rsidR="009166E9" w:rsidRPr="00E9603C" w:rsidRDefault="009166E9">
            <w:pPr>
              <w:pStyle w:val="TAC"/>
              <w:rPr>
                <w:lang w:eastAsia="zh-CN"/>
              </w:rPr>
            </w:pPr>
          </w:p>
        </w:tc>
        <w:tc>
          <w:tcPr>
            <w:tcW w:w="2441" w:type="dxa"/>
            <w:tcBorders>
              <w:top w:val="nil"/>
              <w:bottom w:val="nil"/>
            </w:tcBorders>
          </w:tcPr>
          <w:p w14:paraId="69A81512" w14:textId="77777777" w:rsidR="009166E9" w:rsidRPr="00E9603C" w:rsidRDefault="009166E9">
            <w:pPr>
              <w:pStyle w:val="TAC"/>
              <w:rPr>
                <w:lang w:eastAsia="zh-CN"/>
              </w:rPr>
            </w:pPr>
          </w:p>
        </w:tc>
      </w:tr>
      <w:tr w:rsidR="009166E9" w:rsidRPr="00E9603C" w14:paraId="38DF7711" w14:textId="77777777">
        <w:trPr>
          <w:cantSplit/>
        </w:trPr>
        <w:tc>
          <w:tcPr>
            <w:tcW w:w="3510" w:type="dxa"/>
          </w:tcPr>
          <w:p w14:paraId="7B2CF86B" w14:textId="77777777" w:rsidR="009166E9" w:rsidRPr="00E9603C" w:rsidRDefault="009166E9">
            <w:pPr>
              <w:pStyle w:val="TAC"/>
              <w:jc w:val="left"/>
              <w:rPr>
                <w:lang w:eastAsia="zh-CN"/>
              </w:rPr>
            </w:pPr>
          </w:p>
        </w:tc>
        <w:tc>
          <w:tcPr>
            <w:tcW w:w="1466" w:type="dxa"/>
          </w:tcPr>
          <w:p w14:paraId="074310E5" w14:textId="77777777" w:rsidR="009166E9" w:rsidRPr="00E9603C" w:rsidRDefault="009166E9">
            <w:pPr>
              <w:pStyle w:val="TAC"/>
            </w:pPr>
            <w:r w:rsidRPr="00E9603C">
              <w:t>Notify</w:t>
            </w:r>
          </w:p>
        </w:tc>
        <w:tc>
          <w:tcPr>
            <w:tcW w:w="2437" w:type="dxa"/>
            <w:tcBorders>
              <w:top w:val="nil"/>
            </w:tcBorders>
          </w:tcPr>
          <w:p w14:paraId="32EBC396" w14:textId="77777777" w:rsidR="009166E9" w:rsidRPr="00E9603C" w:rsidRDefault="009166E9">
            <w:pPr>
              <w:pStyle w:val="TAC"/>
              <w:rPr>
                <w:lang w:eastAsia="zh-CN"/>
              </w:rPr>
            </w:pPr>
          </w:p>
        </w:tc>
        <w:tc>
          <w:tcPr>
            <w:tcW w:w="2441" w:type="dxa"/>
            <w:tcBorders>
              <w:top w:val="nil"/>
            </w:tcBorders>
          </w:tcPr>
          <w:p w14:paraId="19BB1348" w14:textId="77777777" w:rsidR="009166E9" w:rsidRPr="00E9603C" w:rsidRDefault="009166E9">
            <w:pPr>
              <w:pStyle w:val="TAC"/>
              <w:rPr>
                <w:lang w:eastAsia="zh-CN"/>
              </w:rPr>
            </w:pPr>
          </w:p>
        </w:tc>
      </w:tr>
      <w:tr w:rsidR="009166E9" w:rsidRPr="00E9603C" w14:paraId="64CE7243" w14:textId="77777777">
        <w:trPr>
          <w:cantSplit/>
        </w:trPr>
        <w:tc>
          <w:tcPr>
            <w:tcW w:w="3510" w:type="dxa"/>
          </w:tcPr>
          <w:p w14:paraId="6FE78CB5" w14:textId="77777777" w:rsidR="009166E9" w:rsidRPr="00E9603C" w:rsidRDefault="009166E9">
            <w:pPr>
              <w:pStyle w:val="TAC"/>
              <w:jc w:val="left"/>
              <w:rPr>
                <w:lang w:eastAsia="zh-CN"/>
              </w:rPr>
            </w:pPr>
            <w:r w:rsidRPr="00E9603C">
              <w:rPr>
                <w:lang w:eastAsia="zh-CN"/>
              </w:rPr>
              <w:t>Nnwdaf_</w:t>
            </w:r>
            <w:r w:rsidRPr="00E9603C">
              <w:t>MLModelInfo</w:t>
            </w:r>
          </w:p>
        </w:tc>
        <w:tc>
          <w:tcPr>
            <w:tcW w:w="1466" w:type="dxa"/>
          </w:tcPr>
          <w:p w14:paraId="210DEB2D" w14:textId="77777777" w:rsidR="009166E9" w:rsidRPr="00E9603C" w:rsidRDefault="009166E9">
            <w:pPr>
              <w:pStyle w:val="TAC"/>
            </w:pPr>
            <w:r w:rsidRPr="00E9603C">
              <w:t>Request</w:t>
            </w:r>
          </w:p>
        </w:tc>
        <w:tc>
          <w:tcPr>
            <w:tcW w:w="2437" w:type="dxa"/>
          </w:tcPr>
          <w:p w14:paraId="2E03D4B9" w14:textId="77777777" w:rsidR="009166E9" w:rsidRPr="00E9603C" w:rsidRDefault="009166E9">
            <w:pPr>
              <w:pStyle w:val="TAC"/>
              <w:rPr>
                <w:lang w:eastAsia="zh-CN"/>
              </w:rPr>
            </w:pPr>
            <w:r w:rsidRPr="00E9603C">
              <w:rPr>
                <w:lang w:eastAsia="zh-CN"/>
              </w:rPr>
              <w:t>Request / Response</w:t>
            </w:r>
          </w:p>
        </w:tc>
        <w:tc>
          <w:tcPr>
            <w:tcW w:w="2441" w:type="dxa"/>
          </w:tcPr>
          <w:p w14:paraId="64047999" w14:textId="77777777" w:rsidR="009166E9" w:rsidRPr="00E9603C" w:rsidRDefault="009166E9">
            <w:pPr>
              <w:pStyle w:val="TAC"/>
              <w:rPr>
                <w:lang w:eastAsia="zh-CN"/>
              </w:rPr>
            </w:pPr>
            <w:r w:rsidRPr="00E9603C">
              <w:rPr>
                <w:lang w:eastAsia="zh-CN"/>
              </w:rPr>
              <w:t>NWDAF</w:t>
            </w:r>
          </w:p>
          <w:p w14:paraId="1AB9CBDC" w14:textId="77777777" w:rsidR="009166E9" w:rsidRPr="00E9603C" w:rsidRDefault="009166E9">
            <w:pPr>
              <w:pStyle w:val="TAC"/>
              <w:rPr>
                <w:lang w:eastAsia="zh-CN"/>
              </w:rPr>
            </w:pPr>
            <w:r w:rsidRPr="00E9603C">
              <w:t>(ML Model Consumer)</w:t>
            </w:r>
          </w:p>
        </w:tc>
      </w:tr>
      <w:tr w:rsidR="009166E9" w:rsidRPr="00E9603C" w14:paraId="33358651" w14:textId="77777777">
        <w:trPr>
          <w:cantSplit/>
        </w:trPr>
        <w:tc>
          <w:tcPr>
            <w:tcW w:w="3510" w:type="dxa"/>
          </w:tcPr>
          <w:p w14:paraId="5F026F25" w14:textId="77777777" w:rsidR="009166E9" w:rsidRPr="00E9603C" w:rsidRDefault="009166E9">
            <w:pPr>
              <w:pStyle w:val="TAC"/>
              <w:jc w:val="left"/>
              <w:rPr>
                <w:lang w:eastAsia="zh-CN"/>
              </w:rPr>
            </w:pPr>
            <w:r w:rsidRPr="00E9603C">
              <w:rPr>
                <w:rFonts w:eastAsia="Yu Mincho"/>
              </w:rPr>
              <w:t>Nnwdaf_MLModelUpdate</w:t>
            </w:r>
          </w:p>
        </w:tc>
        <w:tc>
          <w:tcPr>
            <w:tcW w:w="1466" w:type="dxa"/>
          </w:tcPr>
          <w:p w14:paraId="7B6ED37A" w14:textId="77777777" w:rsidR="009166E9" w:rsidRPr="00E9603C" w:rsidRDefault="009166E9">
            <w:pPr>
              <w:pStyle w:val="TAC"/>
            </w:pPr>
            <w:r w:rsidRPr="00E9603C">
              <w:rPr>
                <w:rFonts w:eastAsia="Yu Mincho"/>
              </w:rPr>
              <w:t>Notify</w:t>
            </w:r>
          </w:p>
        </w:tc>
        <w:tc>
          <w:tcPr>
            <w:tcW w:w="2437" w:type="dxa"/>
          </w:tcPr>
          <w:p w14:paraId="65B3E4E1" w14:textId="77777777" w:rsidR="009166E9" w:rsidRPr="00E9603C" w:rsidRDefault="009166E9">
            <w:pPr>
              <w:pStyle w:val="TAC"/>
              <w:rPr>
                <w:lang w:eastAsia="zh-CN"/>
              </w:rPr>
            </w:pPr>
            <w:r w:rsidRPr="00E9603C">
              <w:rPr>
                <w:rFonts w:eastAsia="Yu Mincho"/>
              </w:rPr>
              <w:t>Subscribe / Notify</w:t>
            </w:r>
          </w:p>
        </w:tc>
        <w:tc>
          <w:tcPr>
            <w:tcW w:w="2441" w:type="dxa"/>
          </w:tcPr>
          <w:p w14:paraId="41608BCA" w14:textId="77777777" w:rsidR="009166E9" w:rsidRPr="00E9603C" w:rsidRDefault="009166E9">
            <w:pPr>
              <w:pStyle w:val="TAC"/>
              <w:rPr>
                <w:rFonts w:eastAsia="Yu Mincho"/>
              </w:rPr>
            </w:pPr>
            <w:r w:rsidRPr="00E9603C">
              <w:rPr>
                <w:rFonts w:eastAsia="Yu Mincho"/>
              </w:rPr>
              <w:t>NWDAF</w:t>
            </w:r>
          </w:p>
          <w:p w14:paraId="2FDFAE7C" w14:textId="77777777" w:rsidR="009166E9" w:rsidRPr="00E9603C" w:rsidRDefault="009166E9">
            <w:pPr>
              <w:pStyle w:val="TAC"/>
              <w:rPr>
                <w:lang w:eastAsia="zh-CN"/>
              </w:rPr>
            </w:pPr>
            <w:r w:rsidRPr="00E9603C">
              <w:t>(ML Model Provider)</w:t>
            </w:r>
          </w:p>
        </w:tc>
      </w:tr>
      <w:tr w:rsidR="009166E9" w:rsidRPr="00E9603C" w14:paraId="26E55366" w14:textId="77777777">
        <w:trPr>
          <w:cantSplit/>
        </w:trPr>
        <w:tc>
          <w:tcPr>
            <w:tcW w:w="3510" w:type="dxa"/>
          </w:tcPr>
          <w:p w14:paraId="276E9EE7" w14:textId="77777777" w:rsidR="009166E9" w:rsidRPr="00E9603C" w:rsidRDefault="009166E9">
            <w:pPr>
              <w:pStyle w:val="TAC"/>
              <w:jc w:val="left"/>
              <w:rPr>
                <w:lang w:eastAsia="zh-CN"/>
              </w:rPr>
            </w:pPr>
            <w:bookmarkStart w:id="11789" w:name="_Hlk52365754"/>
            <w:r w:rsidRPr="00E9603C">
              <w:rPr>
                <w:rFonts w:eastAsia="Yu Mincho"/>
              </w:rPr>
              <w:t>Nnwdaf_LocalTrainingDataUpdate</w:t>
            </w:r>
            <w:bookmarkEnd w:id="11789"/>
          </w:p>
        </w:tc>
        <w:tc>
          <w:tcPr>
            <w:tcW w:w="1466" w:type="dxa"/>
          </w:tcPr>
          <w:p w14:paraId="59D2D6B6" w14:textId="77777777" w:rsidR="009166E9" w:rsidRPr="00E9603C" w:rsidRDefault="009166E9">
            <w:pPr>
              <w:pStyle w:val="TAC"/>
            </w:pPr>
            <w:r w:rsidRPr="00E9603C">
              <w:rPr>
                <w:rFonts w:eastAsia="Yu Mincho"/>
              </w:rPr>
              <w:t>Notify</w:t>
            </w:r>
          </w:p>
        </w:tc>
        <w:tc>
          <w:tcPr>
            <w:tcW w:w="2437" w:type="dxa"/>
          </w:tcPr>
          <w:p w14:paraId="0883F94F" w14:textId="77777777" w:rsidR="009166E9" w:rsidRPr="00E9603C" w:rsidRDefault="009166E9">
            <w:pPr>
              <w:pStyle w:val="TAC"/>
              <w:rPr>
                <w:lang w:eastAsia="zh-CN"/>
              </w:rPr>
            </w:pPr>
            <w:r w:rsidRPr="00E9603C">
              <w:rPr>
                <w:rFonts w:eastAsia="Yu Mincho"/>
              </w:rPr>
              <w:t>Subscribe/Notify</w:t>
            </w:r>
          </w:p>
        </w:tc>
        <w:tc>
          <w:tcPr>
            <w:tcW w:w="2441" w:type="dxa"/>
          </w:tcPr>
          <w:p w14:paraId="4A000279" w14:textId="77777777" w:rsidR="009166E9" w:rsidRPr="00E9603C" w:rsidRDefault="009166E9">
            <w:pPr>
              <w:pStyle w:val="TAC"/>
              <w:rPr>
                <w:rFonts w:eastAsia="Yu Mincho"/>
              </w:rPr>
            </w:pPr>
            <w:r w:rsidRPr="00E9603C">
              <w:rPr>
                <w:rFonts w:eastAsia="Yu Mincho"/>
              </w:rPr>
              <w:t>NWDAF</w:t>
            </w:r>
          </w:p>
          <w:p w14:paraId="7D6BAD53" w14:textId="77777777" w:rsidR="009166E9" w:rsidRPr="00E9603C" w:rsidRDefault="009166E9">
            <w:pPr>
              <w:pStyle w:val="TAC"/>
              <w:rPr>
                <w:lang w:eastAsia="zh-CN"/>
              </w:rPr>
            </w:pPr>
            <w:r w:rsidRPr="00E9603C">
              <w:rPr>
                <w:rFonts w:eastAsia="Yu Mincho"/>
              </w:rPr>
              <w:t>(ML Model Provider)</w:t>
            </w:r>
          </w:p>
        </w:tc>
      </w:tr>
    </w:tbl>
    <w:p w14:paraId="46BD287A" w14:textId="77777777" w:rsidR="009166E9" w:rsidRPr="00E9603C" w:rsidRDefault="009166E9">
      <w:pPr>
        <w:rPr>
          <w:lang w:eastAsia="zh-CN"/>
        </w:rPr>
      </w:pPr>
    </w:p>
    <w:p w14:paraId="61C6A18A" w14:textId="77777777" w:rsidR="009166E9" w:rsidRPr="00E9603C" w:rsidRDefault="009166E9">
      <w:pPr>
        <w:rPr>
          <w:lang w:eastAsia="zh-CN"/>
        </w:rPr>
      </w:pPr>
      <w:r w:rsidRPr="00E9603C">
        <w:rPr>
          <w:lang w:eastAsia="zh-CN"/>
        </w:rPr>
        <w:t>The Nnwdaf_MLModelProvision service or Nnwdaf_MLModelInfo service should include the following input and output.</w:t>
      </w:r>
    </w:p>
    <w:p w14:paraId="1C302771" w14:textId="77777777" w:rsidR="009166E9" w:rsidRPr="00E9603C" w:rsidRDefault="009166E9">
      <w:pPr>
        <w:rPr>
          <w:lang w:eastAsia="zh-CN"/>
        </w:rPr>
      </w:pPr>
      <w:r w:rsidRPr="00E9603C">
        <w:rPr>
          <w:lang w:eastAsia="zh-CN"/>
        </w:rPr>
        <w:t>Input:</w:t>
      </w:r>
    </w:p>
    <w:p w14:paraId="7E65DAA3" w14:textId="77777777" w:rsidR="009166E9" w:rsidRPr="00E9603C" w:rsidRDefault="009166E9">
      <w:pPr>
        <w:pStyle w:val="B1"/>
        <w:rPr>
          <w:lang w:eastAsia="zh-CN"/>
        </w:rPr>
      </w:pPr>
      <w:r w:rsidRPr="00E9603C">
        <w:rPr>
          <w:lang w:eastAsia="zh-CN"/>
        </w:rPr>
        <w:t>-</w:t>
      </w:r>
      <w:r w:rsidRPr="00E9603C">
        <w:rPr>
          <w:lang w:eastAsia="zh-CN"/>
        </w:rPr>
        <w:tab/>
        <w:t>Analytics ID.</w:t>
      </w:r>
    </w:p>
    <w:p w14:paraId="24818F16" w14:textId="77777777" w:rsidR="009166E9" w:rsidRPr="00E9603C" w:rsidRDefault="009166E9">
      <w:pPr>
        <w:pStyle w:val="B1"/>
        <w:rPr>
          <w:lang w:eastAsia="zh-CN"/>
        </w:rPr>
      </w:pPr>
      <w:r w:rsidRPr="00E9603C">
        <w:rPr>
          <w:lang w:eastAsia="zh-CN"/>
        </w:rPr>
        <w:t>-</w:t>
      </w:r>
      <w:r w:rsidRPr="00E9603C">
        <w:rPr>
          <w:lang w:eastAsia="zh-CN"/>
        </w:rPr>
        <w:tab/>
        <w:t>Optional: Timestamp.</w:t>
      </w:r>
    </w:p>
    <w:p w14:paraId="195AF9D0" w14:textId="77777777" w:rsidR="009166E9" w:rsidRPr="00E9603C" w:rsidRDefault="009166E9">
      <w:pPr>
        <w:pStyle w:val="B1"/>
        <w:rPr>
          <w:u w:val="single"/>
          <w:lang w:eastAsia="zh-CN"/>
        </w:rPr>
      </w:pPr>
      <w:r w:rsidRPr="00E9603C">
        <w:rPr>
          <w:lang w:eastAsia="zh-CN"/>
        </w:rPr>
        <w:t>-</w:t>
      </w:r>
      <w:r w:rsidRPr="00E9603C">
        <w:rPr>
          <w:lang w:eastAsia="zh-CN"/>
        </w:rPr>
        <w:tab/>
        <w:t>Optional: Indication of local model update capability, e.g. for federated learning.</w:t>
      </w:r>
    </w:p>
    <w:p w14:paraId="522E6A97" w14:textId="77777777" w:rsidR="009166E9" w:rsidRPr="00E9603C" w:rsidRDefault="009166E9">
      <w:pPr>
        <w:pStyle w:val="B1"/>
        <w:rPr>
          <w:lang w:eastAsia="zh-CN"/>
        </w:rPr>
      </w:pPr>
      <w:r w:rsidRPr="00E9603C">
        <w:rPr>
          <w:lang w:eastAsia="zh-CN"/>
        </w:rPr>
        <w:t>-</w:t>
      </w:r>
      <w:r w:rsidRPr="00E9603C">
        <w:rPr>
          <w:lang w:eastAsia="zh-CN"/>
        </w:rPr>
        <w:tab/>
        <w:t>Optional: Indication of online learning data update capability.</w:t>
      </w:r>
    </w:p>
    <w:p w14:paraId="59BC0E60" w14:textId="77777777" w:rsidR="009166E9" w:rsidRPr="00E9603C" w:rsidRDefault="009166E9">
      <w:pPr>
        <w:pStyle w:val="B1"/>
        <w:rPr>
          <w:lang w:eastAsia="zh-CN"/>
        </w:rPr>
      </w:pPr>
      <w:r w:rsidRPr="00E9603C">
        <w:rPr>
          <w:lang w:eastAsia="zh-CN"/>
        </w:rPr>
        <w:t>-</w:t>
      </w:r>
      <w:r w:rsidRPr="00E9603C">
        <w:rPr>
          <w:lang w:eastAsia="zh-CN"/>
        </w:rPr>
        <w:tab/>
        <w:t>Optional: Level of Confidence (The level of confidence describes the expected level (in %) that the prediction is correct).</w:t>
      </w:r>
    </w:p>
    <w:p w14:paraId="1E806BD1" w14:textId="77777777" w:rsidR="009166E9" w:rsidRPr="00E9603C" w:rsidRDefault="009166E9">
      <w:pPr>
        <w:pStyle w:val="B1"/>
        <w:rPr>
          <w:lang w:eastAsia="zh-CN"/>
        </w:rPr>
      </w:pPr>
      <w:r w:rsidRPr="00E9603C">
        <w:rPr>
          <w:lang w:eastAsia="zh-CN"/>
        </w:rPr>
        <w:t>-</w:t>
      </w:r>
      <w:r w:rsidRPr="00E9603C">
        <w:rPr>
          <w:lang w:eastAsia="zh-CN"/>
        </w:rPr>
        <w:tab/>
        <w:t>Optional: area of interests, UE types, application ID, NSSAI, time.</w:t>
      </w:r>
    </w:p>
    <w:p w14:paraId="3FB4FCD4" w14:textId="77777777" w:rsidR="009166E9" w:rsidRPr="00E9603C" w:rsidRDefault="009166E9">
      <w:pPr>
        <w:pStyle w:val="NO"/>
        <w:rPr>
          <w:lang w:eastAsia="zh-CN"/>
        </w:rPr>
      </w:pPr>
      <w:r w:rsidRPr="00E9603C">
        <w:rPr>
          <w:lang w:eastAsia="zh-CN"/>
        </w:rPr>
        <w:t>NOTE 1:</w:t>
      </w:r>
      <w:r w:rsidRPr="00E9603C">
        <w:rPr>
          <w:lang w:eastAsia="zh-CN"/>
        </w:rPr>
        <w:tab/>
        <w:t>Timestamp is used to indicate the version of current Model if available.</w:t>
      </w:r>
    </w:p>
    <w:p w14:paraId="1D542AEF" w14:textId="77777777" w:rsidR="009166E9" w:rsidRPr="00E9603C" w:rsidRDefault="009166E9">
      <w:pPr>
        <w:pStyle w:val="NO"/>
        <w:rPr>
          <w:lang w:eastAsia="zh-CN"/>
        </w:rPr>
      </w:pPr>
      <w:r w:rsidRPr="00E9603C">
        <w:rPr>
          <w:lang w:eastAsia="zh-CN"/>
        </w:rPr>
        <w:t>NOTE 2:</w:t>
      </w:r>
      <w:r w:rsidRPr="00E9603C">
        <w:rPr>
          <w:lang w:eastAsia="zh-CN"/>
        </w:rPr>
        <w:tab/>
        <w:t>Indication of local model update capability may be skipped if the local NWDAF profile has indicated both inference and training capabilities at NRF and Producer NWDAF has knowledge of this local NWDAF capabilities.</w:t>
      </w:r>
    </w:p>
    <w:p w14:paraId="40FFC51A" w14:textId="77777777" w:rsidR="009166E9" w:rsidRPr="00E9603C" w:rsidRDefault="009166E9">
      <w:pPr>
        <w:pStyle w:val="NO"/>
        <w:rPr>
          <w:lang w:eastAsia="zh-CN"/>
        </w:rPr>
      </w:pPr>
      <w:r w:rsidRPr="00E9603C">
        <w:rPr>
          <w:lang w:eastAsia="zh-CN"/>
        </w:rPr>
        <w:t>NOTE 3:</w:t>
      </w:r>
      <w:r w:rsidRPr="00E9603C">
        <w:rPr>
          <w:lang w:eastAsia="zh-CN"/>
        </w:rPr>
        <w:tab/>
        <w:t>Indication of online learning data update capability may be skipped if the local NWDAF profile has indicated this capability at NRF and Producer NWDAF has knowledge of this local NWDAF capabilities.</w:t>
      </w:r>
    </w:p>
    <w:p w14:paraId="2F394BB7" w14:textId="77777777" w:rsidR="009166E9" w:rsidRPr="00E9603C" w:rsidRDefault="009166E9">
      <w:pPr>
        <w:rPr>
          <w:lang w:eastAsia="zh-CN"/>
        </w:rPr>
      </w:pPr>
      <w:r w:rsidRPr="00E9603C">
        <w:rPr>
          <w:lang w:eastAsia="zh-CN"/>
        </w:rPr>
        <w:t>Output:</w:t>
      </w:r>
    </w:p>
    <w:p w14:paraId="441A7A15" w14:textId="77777777" w:rsidR="009166E9" w:rsidRPr="00E9603C" w:rsidRDefault="009166E9">
      <w:pPr>
        <w:pStyle w:val="B1"/>
        <w:rPr>
          <w:lang w:eastAsia="zh-CN"/>
        </w:rPr>
      </w:pPr>
      <w:r w:rsidRPr="00E9603C">
        <w:rPr>
          <w:lang w:eastAsia="zh-CN"/>
        </w:rPr>
        <w:t>-</w:t>
      </w:r>
      <w:r w:rsidRPr="00E9603C">
        <w:rPr>
          <w:lang w:eastAsia="zh-CN"/>
        </w:rPr>
        <w:tab/>
        <w:t>An address (e.g. URL or FQDN) of Model file.</w:t>
      </w:r>
    </w:p>
    <w:p w14:paraId="46CA3FDC" w14:textId="77777777" w:rsidR="009166E9" w:rsidRPr="00E9603C" w:rsidRDefault="009166E9">
      <w:pPr>
        <w:pStyle w:val="B1"/>
        <w:rPr>
          <w:lang w:eastAsia="zh-CN"/>
        </w:rPr>
      </w:pPr>
      <w:r w:rsidRPr="00E9603C">
        <w:rPr>
          <w:lang w:eastAsia="zh-CN"/>
        </w:rPr>
        <w:t>-</w:t>
      </w:r>
      <w:r w:rsidRPr="00E9603C">
        <w:rPr>
          <w:lang w:eastAsia="zh-CN"/>
        </w:rPr>
        <w:tab/>
        <w:t>Timestamp.</w:t>
      </w:r>
    </w:p>
    <w:p w14:paraId="5800B8A8" w14:textId="77777777" w:rsidR="009166E9" w:rsidRPr="00E9603C" w:rsidRDefault="009166E9">
      <w:pPr>
        <w:pStyle w:val="B1"/>
        <w:rPr>
          <w:u w:val="single"/>
          <w:lang w:eastAsia="zh-CN"/>
        </w:rPr>
      </w:pPr>
      <w:r w:rsidRPr="00E9603C">
        <w:rPr>
          <w:lang w:eastAsia="zh-CN"/>
        </w:rPr>
        <w:t>-</w:t>
      </w:r>
      <w:r w:rsidRPr="00E9603C">
        <w:rPr>
          <w:lang w:eastAsia="zh-CN"/>
        </w:rPr>
        <w:tab/>
        <w:t>Optional: indication to subscribe local model update with update conditions, e.g. indicating periodic update time, start and end update, number of training iterations, etc.</w:t>
      </w:r>
    </w:p>
    <w:p w14:paraId="2EB8E7CA" w14:textId="77777777" w:rsidR="009166E9" w:rsidRPr="00E9603C" w:rsidRDefault="009166E9">
      <w:pPr>
        <w:pStyle w:val="B1"/>
        <w:rPr>
          <w:lang w:eastAsia="zh-CN"/>
        </w:rPr>
      </w:pPr>
      <w:r w:rsidRPr="00E9603C">
        <w:rPr>
          <w:lang w:eastAsia="zh-CN"/>
        </w:rPr>
        <w:t>-</w:t>
      </w:r>
      <w:r w:rsidRPr="00E9603C">
        <w:rPr>
          <w:lang w:eastAsia="zh-CN"/>
        </w:rPr>
        <w:tab/>
        <w:t>Optional: indication to subscribe online learning data update with update conditions, e.g. indicating periodic update time, start and end update time, number of training data sets per update, etc.</w:t>
      </w:r>
    </w:p>
    <w:p w14:paraId="06A0F34C" w14:textId="77777777" w:rsidR="009166E9" w:rsidRPr="00E9603C" w:rsidRDefault="009166E9">
      <w:pPr>
        <w:pStyle w:val="NO"/>
      </w:pPr>
      <w:r w:rsidRPr="00E9603C">
        <w:t>NOTE 4:</w:t>
      </w:r>
      <w:r w:rsidRPr="00E9603C">
        <w:tab/>
        <w:t>Timestamp is used to indicate the version of the provisioned Model.</w:t>
      </w:r>
    </w:p>
    <w:p w14:paraId="67A265F3" w14:textId="77777777" w:rsidR="009166E9" w:rsidRPr="00E9603C" w:rsidRDefault="009166E9">
      <w:pPr>
        <w:pStyle w:val="NO"/>
      </w:pPr>
      <w:r w:rsidRPr="00E9603C">
        <w:t>NOTE 5:</w:t>
      </w:r>
      <w:r w:rsidRPr="00E9603C">
        <w:tab/>
        <w:t>If online learning update is not indicated, the offline learning is by default.</w:t>
      </w:r>
    </w:p>
    <w:p w14:paraId="5C2E1615" w14:textId="77777777" w:rsidR="009166E9" w:rsidRPr="00E9603C" w:rsidRDefault="009166E9">
      <w:pPr>
        <w:rPr>
          <w:lang w:eastAsia="zh-CN"/>
        </w:rPr>
      </w:pPr>
      <w:r w:rsidRPr="00E9603C">
        <w:rPr>
          <w:lang w:eastAsia="zh-CN"/>
        </w:rPr>
        <w:t>The Nnwdaf_MLModelUpdate_</w:t>
      </w:r>
      <w:r w:rsidRPr="00E9603C">
        <w:rPr>
          <w:lang w:eastAsia="ko-KR"/>
        </w:rPr>
        <w:t>Notify</w:t>
      </w:r>
      <w:r w:rsidRPr="00E9603C">
        <w:rPr>
          <w:lang w:eastAsia="zh-CN"/>
        </w:rPr>
        <w:t xml:space="preserve"> service operation should include the following input and output.</w:t>
      </w:r>
    </w:p>
    <w:p w14:paraId="6F1218AA" w14:textId="77777777" w:rsidR="009166E9" w:rsidRPr="00E9603C" w:rsidRDefault="009166E9">
      <w:pPr>
        <w:rPr>
          <w:lang w:eastAsia="zh-CN"/>
        </w:rPr>
      </w:pPr>
      <w:r w:rsidRPr="00E9603C">
        <w:rPr>
          <w:lang w:eastAsia="zh-CN"/>
        </w:rPr>
        <w:t>Input:</w:t>
      </w:r>
    </w:p>
    <w:p w14:paraId="24492753" w14:textId="77777777" w:rsidR="009166E9" w:rsidRPr="00E9603C" w:rsidRDefault="009166E9">
      <w:pPr>
        <w:pStyle w:val="B1"/>
        <w:rPr>
          <w:lang w:eastAsia="zh-CN"/>
        </w:rPr>
      </w:pPr>
      <w:r w:rsidRPr="00E9603C">
        <w:rPr>
          <w:lang w:eastAsia="zh-CN"/>
        </w:rPr>
        <w:t>-</w:t>
      </w:r>
      <w:r w:rsidRPr="00E9603C">
        <w:rPr>
          <w:lang w:eastAsia="zh-CN"/>
        </w:rPr>
        <w:tab/>
        <w:t>An address (e.g. URL or FQDN) of Model update file</w:t>
      </w:r>
    </w:p>
    <w:p w14:paraId="25764E7B" w14:textId="77777777" w:rsidR="009166E9" w:rsidRPr="00E9603C" w:rsidRDefault="009166E9">
      <w:pPr>
        <w:pStyle w:val="B1"/>
        <w:rPr>
          <w:rFonts w:eastAsia="DengXian"/>
          <w:lang w:eastAsia="zh-CN"/>
        </w:rPr>
      </w:pPr>
      <w:r w:rsidRPr="00E9603C">
        <w:rPr>
          <w:lang w:eastAsia="zh-CN"/>
        </w:rPr>
        <w:t>-</w:t>
      </w:r>
      <w:r w:rsidRPr="00E9603C">
        <w:rPr>
          <w:rFonts w:eastAsia="DengXian"/>
          <w:lang w:eastAsia="zh-CN"/>
        </w:rPr>
        <w:tab/>
        <w:t>Time stamp of model update</w:t>
      </w:r>
    </w:p>
    <w:p w14:paraId="46AD886B" w14:textId="77777777" w:rsidR="009166E9" w:rsidRPr="00E9603C" w:rsidRDefault="009166E9">
      <w:pPr>
        <w:pStyle w:val="NO"/>
        <w:rPr>
          <w:lang w:eastAsia="zh-CN"/>
        </w:rPr>
      </w:pPr>
      <w:r w:rsidRPr="00E9603C">
        <w:rPr>
          <w:lang w:eastAsia="zh-CN"/>
        </w:rPr>
        <w:t>NOTE 6:</w:t>
      </w:r>
      <w:r w:rsidRPr="00E9603C">
        <w:rPr>
          <w:lang w:eastAsia="zh-CN"/>
        </w:rPr>
        <w:tab/>
        <w:t>The identification of targeted ML model to update is provided in Model update file.</w:t>
      </w:r>
    </w:p>
    <w:p w14:paraId="0A575282" w14:textId="77777777" w:rsidR="009166E9" w:rsidRPr="00E9603C" w:rsidRDefault="009166E9">
      <w:pPr>
        <w:rPr>
          <w:lang w:eastAsia="zh-CN"/>
        </w:rPr>
      </w:pPr>
      <w:r w:rsidRPr="00E9603C">
        <w:rPr>
          <w:lang w:eastAsia="zh-CN"/>
        </w:rPr>
        <w:t>Output:</w:t>
      </w:r>
    </w:p>
    <w:p w14:paraId="5304EC57" w14:textId="77777777" w:rsidR="009166E9" w:rsidRPr="00E9603C" w:rsidRDefault="009166E9">
      <w:pPr>
        <w:pStyle w:val="B1"/>
        <w:rPr>
          <w:lang w:eastAsia="zh-CN"/>
        </w:rPr>
      </w:pPr>
      <w:r w:rsidRPr="00E9603C">
        <w:rPr>
          <w:lang w:eastAsia="zh-CN"/>
        </w:rPr>
        <w:t>-</w:t>
      </w:r>
      <w:r w:rsidRPr="00E9603C">
        <w:rPr>
          <w:lang w:eastAsia="zh-CN"/>
        </w:rPr>
        <w:tab/>
        <w:t>None.</w:t>
      </w:r>
    </w:p>
    <w:p w14:paraId="7EEB9866" w14:textId="77777777" w:rsidR="009166E9" w:rsidRPr="00E9603C" w:rsidRDefault="009166E9">
      <w:pPr>
        <w:rPr>
          <w:lang w:eastAsia="zh-CN"/>
        </w:rPr>
      </w:pPr>
      <w:r w:rsidRPr="00E9603C">
        <w:rPr>
          <w:lang w:eastAsia="zh-CN"/>
        </w:rPr>
        <w:t>The Nnwdaf_LocalTrainingDataUpdate_</w:t>
      </w:r>
      <w:r w:rsidRPr="00E9603C">
        <w:rPr>
          <w:lang w:eastAsia="ko-KR"/>
        </w:rPr>
        <w:t>Notify</w:t>
      </w:r>
      <w:r w:rsidRPr="00E9603C">
        <w:rPr>
          <w:lang w:eastAsia="zh-CN"/>
        </w:rPr>
        <w:t xml:space="preserve"> service operation should include the following input and output.</w:t>
      </w:r>
    </w:p>
    <w:p w14:paraId="2F42763E" w14:textId="77777777" w:rsidR="009166E9" w:rsidRPr="00E9603C" w:rsidRDefault="009166E9">
      <w:pPr>
        <w:rPr>
          <w:lang w:eastAsia="zh-CN"/>
        </w:rPr>
      </w:pPr>
      <w:r w:rsidRPr="00E9603C">
        <w:rPr>
          <w:lang w:eastAsia="zh-CN"/>
        </w:rPr>
        <w:t>Input:</w:t>
      </w:r>
    </w:p>
    <w:p w14:paraId="23BF05A9" w14:textId="77777777" w:rsidR="009166E9" w:rsidRPr="00E9603C" w:rsidRDefault="009166E9">
      <w:pPr>
        <w:pStyle w:val="B1"/>
        <w:rPr>
          <w:lang w:eastAsia="zh-CN"/>
        </w:rPr>
      </w:pPr>
      <w:r w:rsidRPr="00E9603C">
        <w:rPr>
          <w:lang w:eastAsia="zh-CN"/>
        </w:rPr>
        <w:t>-</w:t>
      </w:r>
      <w:r w:rsidRPr="00E9603C">
        <w:rPr>
          <w:lang w:eastAsia="zh-CN"/>
        </w:rPr>
        <w:tab/>
        <w:t>Analytics ID.</w:t>
      </w:r>
    </w:p>
    <w:p w14:paraId="7248F5C4" w14:textId="77777777" w:rsidR="009166E9" w:rsidRPr="00E9603C" w:rsidRDefault="009166E9">
      <w:pPr>
        <w:pStyle w:val="B1"/>
        <w:rPr>
          <w:lang w:eastAsia="zh-CN"/>
        </w:rPr>
      </w:pPr>
      <w:r w:rsidRPr="00E9603C">
        <w:rPr>
          <w:lang w:eastAsia="zh-CN"/>
        </w:rPr>
        <w:t>-</w:t>
      </w:r>
      <w:r w:rsidRPr="00E9603C">
        <w:rPr>
          <w:lang w:eastAsia="zh-CN"/>
        </w:rPr>
        <w:tab/>
        <w:t>An address (e.g. URL or FQDN) of Data update file.</w:t>
      </w:r>
    </w:p>
    <w:p w14:paraId="74094414" w14:textId="77777777" w:rsidR="009166E9" w:rsidRPr="00E9603C" w:rsidRDefault="009166E9">
      <w:pPr>
        <w:pStyle w:val="NO"/>
        <w:rPr>
          <w:lang w:eastAsia="zh-CN"/>
        </w:rPr>
      </w:pPr>
      <w:r w:rsidRPr="00E9603C">
        <w:rPr>
          <w:lang w:eastAsia="zh-CN"/>
        </w:rPr>
        <w:t>NOTE 7:</w:t>
      </w:r>
      <w:r w:rsidRPr="00E9603C">
        <w:rPr>
          <w:lang w:eastAsia="zh-CN"/>
        </w:rPr>
        <w:tab/>
        <w:t>The identification of targeted ML model to update is provided in Data update file.</w:t>
      </w:r>
    </w:p>
    <w:p w14:paraId="2285B86A" w14:textId="77777777" w:rsidR="009166E9" w:rsidRPr="00E9603C" w:rsidRDefault="009166E9">
      <w:pPr>
        <w:pStyle w:val="B1"/>
        <w:rPr>
          <w:lang w:eastAsia="zh-CN"/>
        </w:rPr>
      </w:pPr>
      <w:r w:rsidRPr="00E9603C">
        <w:rPr>
          <w:lang w:eastAsia="zh-CN"/>
        </w:rPr>
        <w:t>-</w:t>
      </w:r>
      <w:r w:rsidRPr="00E9603C">
        <w:rPr>
          <w:lang w:eastAsia="zh-CN"/>
        </w:rPr>
        <w:tab/>
        <w:t>Timestamp of current Model</w:t>
      </w:r>
    </w:p>
    <w:p w14:paraId="7F008BCD" w14:textId="77777777" w:rsidR="009166E9" w:rsidRPr="00E9603C" w:rsidRDefault="009166E9">
      <w:pPr>
        <w:rPr>
          <w:lang w:eastAsia="zh-CN"/>
        </w:rPr>
      </w:pPr>
      <w:r w:rsidRPr="00E9603C">
        <w:rPr>
          <w:lang w:eastAsia="zh-CN"/>
        </w:rPr>
        <w:t>Output:</w:t>
      </w:r>
    </w:p>
    <w:p w14:paraId="53003ABF" w14:textId="77777777" w:rsidR="009166E9" w:rsidRPr="00E9603C" w:rsidRDefault="009166E9">
      <w:pPr>
        <w:pStyle w:val="B1"/>
        <w:rPr>
          <w:lang w:eastAsia="zh-CN"/>
        </w:rPr>
      </w:pPr>
      <w:r w:rsidRPr="00E9603C">
        <w:rPr>
          <w:lang w:eastAsia="zh-CN"/>
        </w:rPr>
        <w:t>-</w:t>
      </w:r>
      <w:r w:rsidRPr="00E9603C">
        <w:rPr>
          <w:lang w:eastAsia="zh-CN"/>
        </w:rPr>
        <w:tab/>
        <w:t>None.</w:t>
      </w:r>
    </w:p>
    <w:p w14:paraId="4ADA9438" w14:textId="77777777" w:rsidR="009166E9" w:rsidRPr="00E9603C" w:rsidRDefault="009166E9">
      <w:pPr>
        <w:pStyle w:val="NO"/>
        <w:rPr>
          <w:lang w:eastAsia="zh-CN"/>
        </w:rPr>
      </w:pPr>
      <w:r w:rsidRPr="00E9603C">
        <w:rPr>
          <w:lang w:eastAsia="zh-CN"/>
        </w:rPr>
        <w:t>NOTE 8:</w:t>
      </w:r>
      <w:r w:rsidRPr="00E9603C">
        <w:rPr>
          <w:lang w:eastAsia="zh-CN"/>
        </w:rPr>
        <w:tab/>
        <w:t>The content of the Model file, Model update file and Data update file are not defined in Rel-17.</w:t>
      </w:r>
    </w:p>
    <w:p w14:paraId="3E74F239" w14:textId="77777777" w:rsidR="009166E9" w:rsidRPr="00E9603C" w:rsidRDefault="009166E9">
      <w:pPr>
        <w:rPr>
          <w:lang w:eastAsia="zh-CN"/>
        </w:rPr>
      </w:pPr>
      <w:r w:rsidRPr="00E9603C">
        <w:rPr>
          <w:lang w:eastAsia="zh-CN"/>
        </w:rPr>
        <w:t xml:space="preserve">The registered MLModelProvision and MLModelInfo service in the NRF includes service parameters indicating the available ML models the </w:t>
      </w:r>
      <w:r w:rsidRPr="00E9603C">
        <w:t>ML Model Provider</w:t>
      </w:r>
      <w:r w:rsidRPr="00E9603C">
        <w:rPr>
          <w:lang w:eastAsia="zh-CN"/>
        </w:rPr>
        <w:t xml:space="preserve"> NWDAF can provide (e.g., Analytics IDs). The registered </w:t>
      </w:r>
      <w:r w:rsidRPr="00E9603C">
        <w:rPr>
          <w:rFonts w:eastAsia="Yu Mincho"/>
        </w:rPr>
        <w:t>Nnwdaf_MLModelUpdate</w:t>
      </w:r>
      <w:r w:rsidRPr="00E9603C">
        <w:rPr>
          <w:lang w:eastAsia="zh-CN"/>
        </w:rPr>
        <w:t xml:space="preserve"> service in the NRF includes service parameters indicating the capability of local ML model update</w:t>
      </w:r>
      <w:r w:rsidRPr="00E9603C">
        <w:t xml:space="preserve"> the ML Model</w:t>
      </w:r>
      <w:r w:rsidRPr="00E9603C">
        <w:rPr>
          <w:lang w:eastAsia="zh-CN"/>
        </w:rPr>
        <w:t xml:space="preserve"> Consumer NWDAF can provide (e.g., Analytics IDs).</w:t>
      </w:r>
    </w:p>
    <w:p w14:paraId="277D524B" w14:textId="77777777" w:rsidR="009166E9" w:rsidRPr="00E9603C" w:rsidRDefault="009166E9">
      <w:pPr>
        <w:rPr>
          <w:lang w:eastAsia="zh-CN"/>
        </w:rPr>
      </w:pPr>
      <w:r w:rsidRPr="00E9603C">
        <w:rPr>
          <w:lang w:eastAsia="zh-CN"/>
        </w:rPr>
        <w:t xml:space="preserve">After the service discovery, the ML Model Consumer NWDAF instances can either subscribe to </w:t>
      </w:r>
      <w:r w:rsidRPr="00E9603C">
        <w:t xml:space="preserve">Nnwdaf_MLModelProvision </w:t>
      </w:r>
      <w:r w:rsidRPr="00E9603C">
        <w:rPr>
          <w:lang w:eastAsia="zh-CN"/>
        </w:rPr>
        <w:t xml:space="preserve">service (to get always the updated ML model/model parameter) or invoke </w:t>
      </w:r>
      <w:r w:rsidRPr="00E9603C">
        <w:t>Nnwdaf_MLModelInfo service to</w:t>
      </w:r>
      <w:r w:rsidRPr="00E9603C">
        <w:rPr>
          <w:lang w:eastAsia="zh-CN"/>
        </w:rPr>
        <w:t xml:space="preserve"> request a ML model/model parameter (one time request).</w:t>
      </w:r>
    </w:p>
    <w:p w14:paraId="0DCADC11" w14:textId="77777777" w:rsidR="009166E9" w:rsidRPr="00E9603C" w:rsidRDefault="009166E9">
      <w:pPr>
        <w:rPr>
          <w:lang w:eastAsia="zh-CN"/>
        </w:rPr>
      </w:pPr>
      <w:r w:rsidRPr="00E9603C">
        <w:rPr>
          <w:lang w:eastAsia="zh-CN"/>
        </w:rPr>
        <w:t>ML model trained using the same training algorithm could be combined (e.g., using federate learning).</w:t>
      </w:r>
    </w:p>
    <w:p w14:paraId="3A694354" w14:textId="77777777" w:rsidR="009166E9" w:rsidRPr="00E9603C" w:rsidRDefault="009166E9">
      <w:pPr>
        <w:rPr>
          <w:lang w:eastAsia="zh-CN"/>
        </w:rPr>
      </w:pPr>
      <w:r w:rsidRPr="00E9603C">
        <w:rPr>
          <w:lang w:eastAsia="zh-CN"/>
        </w:rPr>
        <w:t>The ML Model Consumer NWDAF instance may further train or combine the ML model/model parameters obtained from the ML Model Provider NWDAF instances and become a ML Model Provider NWDAF by registration of the further trained/combined ML model in NRF.</w:t>
      </w:r>
    </w:p>
    <w:p w14:paraId="7348CE78" w14:textId="77777777" w:rsidR="009166E9" w:rsidRPr="00E9603C" w:rsidRDefault="009166E9">
      <w:pPr>
        <w:rPr>
          <w:lang w:eastAsia="zh-CN"/>
        </w:rPr>
      </w:pPr>
      <w:r w:rsidRPr="00E9603C">
        <w:rPr>
          <w:lang w:eastAsia="zh-CN"/>
        </w:rPr>
        <w:t>When the ML Model Provider NWDAF provides ML model to the ML Model Consumer NWDAF by invoking Nnwdaf_ModelProvision_Notify, the ML Model Provider NWDAF can indicate to subscribe to Nnwdaf_MLModelUpdate service of the ML Model Consumer NWDAF in order to get the locally further trained ML model by ML Model Consumer NWDAF, if the ML Model Consumer NWDAF can train the ML model. Unless the ML Model Consumer NWDAF unsubscribes the subscription of model provision, the ML Model Consumer NWDAF continues to notify its updated ML model to the ML Model Provider NWDAF.</w:t>
      </w:r>
    </w:p>
    <w:p w14:paraId="4B25D372" w14:textId="77777777" w:rsidR="009166E9" w:rsidRPr="00E9603C" w:rsidRDefault="009166E9">
      <w:pPr>
        <w:rPr>
          <w:lang w:eastAsia="zh-CN"/>
        </w:rPr>
      </w:pPr>
      <w:r w:rsidRPr="00E9603C">
        <w:rPr>
          <w:lang w:eastAsia="zh-CN"/>
        </w:rPr>
        <w:t>When the ML Model Provider NWDAF provides trained model to the ML Model consumer NWDAF by invoking Nnwdaf_ModelProvision_Notify, the ML Model Provider NWDAF can indicate to subscribe to Nnwdaf_ LocalTrainingDataUpdate service of the ML Model Consumer NWDAF to get the results of locally collected training data set (input parameters and output parameters of the inference). Unless the ML Model Consumer NWDAF unsubscribes the subscription of model provision, the ML Model Consumer NWDAF continues to notify its training data sets to the ML Model Provider NWDAF.</w:t>
      </w:r>
    </w:p>
    <w:p w14:paraId="052D8E04" w14:textId="77777777" w:rsidR="009166E9" w:rsidRPr="00E9603C" w:rsidRDefault="009166E9">
      <w:pPr>
        <w:rPr>
          <w:lang w:eastAsia="zh-CN"/>
        </w:rPr>
      </w:pPr>
      <w:r w:rsidRPr="00E9603C">
        <w:rPr>
          <w:lang w:eastAsia="zh-CN"/>
        </w:rPr>
        <w:t>Detailed procedures for trained model registration, discovery and consumption is described in clause 6.56.2.</w:t>
      </w:r>
    </w:p>
    <w:p w14:paraId="3FADDB83" w14:textId="77777777" w:rsidR="009166E9" w:rsidRPr="00E9603C" w:rsidRDefault="009166E9">
      <w:pPr>
        <w:pStyle w:val="Heading3"/>
      </w:pPr>
      <w:bookmarkStart w:id="11790" w:name="_Toc1694"/>
      <w:bookmarkStart w:id="11791" w:name="_Toc42779303"/>
      <w:bookmarkStart w:id="11792" w:name="_Toc32072"/>
      <w:bookmarkStart w:id="11793" w:name="_Toc43393388"/>
      <w:bookmarkStart w:id="11794" w:name="_Toc21725"/>
      <w:bookmarkStart w:id="11795" w:name="_Toc20342"/>
      <w:bookmarkStart w:id="11796" w:name="_Toc42770247"/>
      <w:bookmarkStart w:id="11797" w:name="_Toc50309951"/>
      <w:bookmarkStart w:id="11798" w:name="_Toc44004560"/>
      <w:bookmarkStart w:id="11799" w:name="_Toc1551"/>
      <w:bookmarkStart w:id="11800" w:name="_Toc19714"/>
      <w:bookmarkStart w:id="11801" w:name="_Toc50023298"/>
      <w:bookmarkStart w:id="11802" w:name="_Toc50023883"/>
      <w:bookmarkStart w:id="11803" w:name="_Toc50021945"/>
      <w:bookmarkStart w:id="11804" w:name="_Toc50022649"/>
      <w:bookmarkStart w:id="11805" w:name="_Toc50021376"/>
      <w:bookmarkStart w:id="11806" w:name="_Toc50579683"/>
      <w:bookmarkStart w:id="11807" w:name="_Toc54770278"/>
      <w:bookmarkStart w:id="11808" w:name="_Toc54779630"/>
      <w:bookmarkStart w:id="11809" w:name="_Toc54786590"/>
      <w:bookmarkStart w:id="11810" w:name="_Toc6953"/>
      <w:bookmarkStart w:id="11811" w:name="_Toc57201453"/>
      <w:bookmarkStart w:id="11812" w:name="_Toc19316"/>
      <w:bookmarkStart w:id="11813" w:name="_Toc57641491"/>
      <w:bookmarkStart w:id="11814" w:name="_Toc59101844"/>
      <w:r w:rsidRPr="00E9603C">
        <w:t>6.</w:t>
      </w:r>
      <w:r w:rsidRPr="00E9603C">
        <w:rPr>
          <w:lang w:eastAsia="zh-CN"/>
        </w:rPr>
        <w:t>56</w:t>
      </w:r>
      <w:r w:rsidRPr="00E9603C">
        <w:t>.2</w:t>
      </w:r>
      <w:r w:rsidRPr="00E9603C">
        <w:tab/>
        <w:t>Procedure</w:t>
      </w:r>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p>
    <w:p w14:paraId="0BCB02F1" w14:textId="77777777" w:rsidR="009166E9" w:rsidRPr="00E9603C" w:rsidRDefault="009166E9">
      <w:pPr>
        <w:pStyle w:val="TH"/>
      </w:pPr>
      <w:r w:rsidRPr="00E9603C">
        <w:object w:dxaOrig="9179" w:dyaOrig="12149" w14:anchorId="4E0CEC92">
          <v:shape id="对象 130" o:spid="_x0000_i1146" type="#_x0000_t75" style="width:481.5pt;height:637pt;mso-position-horizontal-relative:page;mso-position-vertical-relative:page" o:ole="">
            <v:imagedata r:id="rId240" o:title=""/>
          </v:shape>
          <o:OLEObject Type="Embed" ProgID="Visio.Drawing.15" ShapeID="对象 130" DrawAspect="Content" ObjectID="_1669716052" r:id="rId241"/>
        </w:object>
      </w:r>
    </w:p>
    <w:p w14:paraId="063C7C92" w14:textId="77777777" w:rsidR="009166E9" w:rsidRPr="00E9603C" w:rsidRDefault="009166E9">
      <w:pPr>
        <w:pStyle w:val="TF"/>
        <w:rPr>
          <w:lang w:eastAsia="zh-CN"/>
        </w:rPr>
      </w:pPr>
      <w:r w:rsidRPr="00E9603C">
        <w:t xml:space="preserve">Figure </w:t>
      </w:r>
      <w:r w:rsidRPr="00E9603C">
        <w:rPr>
          <w:lang w:eastAsia="zh-CN"/>
        </w:rPr>
        <w:t>6.56.2</w:t>
      </w:r>
      <w:r w:rsidRPr="00E9603C">
        <w:t>-1: Procedures</w:t>
      </w:r>
      <w:r w:rsidRPr="00E9603C">
        <w:rPr>
          <w:lang w:eastAsia="zh-CN"/>
        </w:rPr>
        <w:t xml:space="preserve"> for trained model registration, discovery, update and consumption</w:t>
      </w:r>
    </w:p>
    <w:p w14:paraId="5983962C" w14:textId="77777777" w:rsidR="009166E9" w:rsidRPr="00E9603C" w:rsidRDefault="009166E9">
      <w:pPr>
        <w:pStyle w:val="B1"/>
      </w:pPr>
      <w:r w:rsidRPr="00E9603C">
        <w:rPr>
          <w:lang w:eastAsia="zh-CN"/>
        </w:rPr>
        <w:t>1.</w:t>
      </w:r>
      <w:r w:rsidRPr="00E9603C">
        <w:rPr>
          <w:lang w:eastAsia="zh-CN"/>
        </w:rPr>
        <w:tab/>
        <w:t>ML Model P</w:t>
      </w:r>
      <w:r w:rsidRPr="00E9603C">
        <w:t>rovider NWDAF registers its trained ML model provision capability (i.e. "MLModelProvision service" with a list of supported ML model) as part of its profile in the NRF.</w:t>
      </w:r>
    </w:p>
    <w:p w14:paraId="28250B79" w14:textId="77777777" w:rsidR="009166E9" w:rsidRPr="00E9603C" w:rsidRDefault="009166E9">
      <w:pPr>
        <w:pStyle w:val="B1"/>
      </w:pPr>
      <w:r w:rsidRPr="00E9603C">
        <w:t>2.</w:t>
      </w:r>
      <w:r w:rsidRPr="00E9603C">
        <w:tab/>
        <w:t>NRF stores the NWDAF profile.</w:t>
      </w:r>
    </w:p>
    <w:p w14:paraId="3035F39B" w14:textId="77777777" w:rsidR="009166E9" w:rsidRPr="00E9603C" w:rsidRDefault="009166E9">
      <w:pPr>
        <w:pStyle w:val="B1"/>
      </w:pPr>
      <w:r w:rsidRPr="00E9603C">
        <w:t>3.</w:t>
      </w:r>
      <w:r w:rsidRPr="00E9603C">
        <w:tab/>
        <w:t xml:space="preserve">NRF sends registration response to </w:t>
      </w:r>
      <w:r w:rsidRPr="00E9603C">
        <w:rPr>
          <w:lang w:eastAsia="zh-CN"/>
        </w:rPr>
        <w:t>ML Model P</w:t>
      </w:r>
      <w:r w:rsidRPr="00E9603C">
        <w:t>rovider NWDAF.</w:t>
      </w:r>
    </w:p>
    <w:p w14:paraId="20CF4233" w14:textId="77777777" w:rsidR="009166E9" w:rsidRPr="00E9603C" w:rsidRDefault="009166E9">
      <w:pPr>
        <w:pStyle w:val="B1"/>
      </w:pPr>
      <w:r w:rsidRPr="00E9603C">
        <w:t>4.</w:t>
      </w:r>
      <w:r w:rsidRPr="00E9603C">
        <w:tab/>
        <w:t xml:space="preserve">ML Model Consumer NWDAF sends discovery request of "MLModelProvision service" with a list of service parameters (e.g. </w:t>
      </w:r>
      <w:r w:rsidRPr="00E9603C">
        <w:rPr>
          <w:rFonts w:eastAsia="DengXian"/>
          <w:lang w:eastAsia="zh-CN"/>
        </w:rPr>
        <w:t>A</w:t>
      </w:r>
      <w:r w:rsidRPr="00E9603C">
        <w:t>nalytics ID) to NRF.</w:t>
      </w:r>
    </w:p>
    <w:p w14:paraId="4A2B5D8B" w14:textId="77777777" w:rsidR="009166E9" w:rsidRPr="00E9603C" w:rsidRDefault="009166E9">
      <w:pPr>
        <w:pStyle w:val="B1"/>
      </w:pPr>
      <w:r w:rsidRPr="00E9603C">
        <w:t>5.</w:t>
      </w:r>
      <w:r w:rsidRPr="00E9603C">
        <w:tab/>
        <w:t>NRF response with the NWDAF instance which provides the requested "MLModelProvision service".</w:t>
      </w:r>
    </w:p>
    <w:p w14:paraId="7CB06E1E" w14:textId="77777777" w:rsidR="009166E9" w:rsidRPr="00E9603C" w:rsidRDefault="009166E9">
      <w:pPr>
        <w:pStyle w:val="B1"/>
      </w:pPr>
      <w:r w:rsidRPr="00E9603C">
        <w:t>6.</w:t>
      </w:r>
      <w:r w:rsidRPr="00E9603C">
        <w:tab/>
        <w:t xml:space="preserve">ML Model Consumer NWDAF requests/subscribes to the "MLModelProvision service" of the discovered </w:t>
      </w:r>
      <w:r w:rsidRPr="00E9603C">
        <w:rPr>
          <w:lang w:eastAsia="zh-CN"/>
        </w:rPr>
        <w:t>ML Model P</w:t>
      </w:r>
      <w:r w:rsidRPr="00E9603C">
        <w:t>rovider NWDAF instance.</w:t>
      </w:r>
    </w:p>
    <w:p w14:paraId="177D5FD3" w14:textId="77777777" w:rsidR="009166E9" w:rsidRPr="00E9603C" w:rsidRDefault="009166E9">
      <w:pPr>
        <w:pStyle w:val="B1"/>
        <w:rPr>
          <w:lang w:eastAsia="zh-CN"/>
        </w:rPr>
      </w:pPr>
      <w:r w:rsidRPr="00E9603C">
        <w:t>7.</w:t>
      </w:r>
      <w:r w:rsidRPr="00E9603C">
        <w:tab/>
        <w:t xml:space="preserve">The discovered </w:t>
      </w:r>
      <w:r w:rsidRPr="00E9603C">
        <w:rPr>
          <w:lang w:eastAsia="zh-CN"/>
        </w:rPr>
        <w:t>ML Model P</w:t>
      </w:r>
      <w:r w:rsidRPr="00E9603C">
        <w:t xml:space="preserve">rovider </w:t>
      </w:r>
      <w:r w:rsidRPr="00E9603C">
        <w:rPr>
          <w:lang w:eastAsia="zh-CN"/>
        </w:rPr>
        <w:t>NWDAF instance response/notify with an address pointing to the stored ML model file. At this point, the ML Model Provider NWDAF instance can determine to subscribe to ML model update notification of the ML Model Consumer NWDAF if the ML Model Consumer NWDAF is with both the training capability of the local model update and inference capability. If ML Model Consumer NWDAF has only inference capability, the step 8-11 can be skipped.</w:t>
      </w:r>
    </w:p>
    <w:p w14:paraId="3FD1DCEC" w14:textId="77777777" w:rsidR="009166E9" w:rsidRPr="00E9603C" w:rsidRDefault="009166E9">
      <w:pPr>
        <w:pStyle w:val="B1"/>
        <w:ind w:firstLine="0"/>
        <w:rPr>
          <w:lang w:eastAsia="zh-CN"/>
        </w:rPr>
      </w:pPr>
      <w:r w:rsidRPr="00E9603C">
        <w:rPr>
          <w:lang w:eastAsia="zh-CN"/>
        </w:rPr>
        <w:t xml:space="preserve">The </w:t>
      </w:r>
      <w:bookmarkStart w:id="11815" w:name="_Hlk52365700"/>
      <w:r w:rsidRPr="00E9603C">
        <w:rPr>
          <w:lang w:eastAsia="zh-CN"/>
        </w:rPr>
        <w:t>ML Model Provider NWDAF can also determine to subscribe to LocalTrainingDataUpdate notification of the ML Model Consumer NWDAF if ML Model Consumer NWDAF is with both local training data update</w:t>
      </w:r>
      <w:r w:rsidRPr="00E9603C">
        <w:t xml:space="preserve"> capability </w:t>
      </w:r>
      <w:r w:rsidRPr="00E9603C">
        <w:rPr>
          <w:lang w:eastAsia="zh-CN"/>
        </w:rPr>
        <w:t xml:space="preserve">and inference capability. </w:t>
      </w:r>
      <w:bookmarkEnd w:id="11815"/>
      <w:r w:rsidRPr="00E9603C">
        <w:rPr>
          <w:lang w:eastAsia="zh-CN"/>
        </w:rPr>
        <w:t>If ML Model Consumer NWDAF has only inference capability, the step 12-14 can be skipped.</w:t>
      </w:r>
    </w:p>
    <w:p w14:paraId="71151735" w14:textId="77777777" w:rsidR="009166E9" w:rsidRPr="00E9603C" w:rsidRDefault="009166E9">
      <w:pPr>
        <w:pStyle w:val="B1"/>
        <w:rPr>
          <w:lang w:eastAsia="zh-CN"/>
        </w:rPr>
      </w:pPr>
      <w:r w:rsidRPr="00E9603C">
        <w:t>8.</w:t>
      </w:r>
      <w:r w:rsidRPr="00E9603C">
        <w:tab/>
        <w:t>The ML Model Consumer NWDAF locally updates the ML model and the model parameter, if NWDAF can train the model.</w:t>
      </w:r>
    </w:p>
    <w:p w14:paraId="5128456A" w14:textId="77777777" w:rsidR="009166E9" w:rsidRPr="00E9603C" w:rsidRDefault="009166E9">
      <w:pPr>
        <w:pStyle w:val="B1"/>
        <w:rPr>
          <w:lang w:eastAsia="zh-CN"/>
        </w:rPr>
      </w:pPr>
      <w:r w:rsidRPr="00E9603C">
        <w:t>9.</w:t>
      </w:r>
      <w:r w:rsidRPr="00E9603C">
        <w:tab/>
        <w:t>The ML Model Consumer NWDAF sends the results of local ML model update in step 8 by invoking "Nnwdaf_MLModelUpdate_Notify" service operation, if the ML Model Provider NWDAF subscribed to be notified in step 7.</w:t>
      </w:r>
    </w:p>
    <w:p w14:paraId="10FBC269" w14:textId="77777777" w:rsidR="009166E9" w:rsidRPr="00E9603C" w:rsidRDefault="009166E9">
      <w:pPr>
        <w:pStyle w:val="B1"/>
      </w:pPr>
      <w:r w:rsidRPr="00E9603C">
        <w:t>10.</w:t>
      </w:r>
      <w:r w:rsidRPr="00E9603C">
        <w:tab/>
        <w:t xml:space="preserve">The ML Model Provider NWDAF aggregates the results of local ML model update information from the ML Model Consumer NWDAF(s), if </w:t>
      </w:r>
      <w:r w:rsidRPr="00E9603C">
        <w:rPr>
          <w:lang w:eastAsia="ko-KR"/>
        </w:rPr>
        <w:t>needed</w:t>
      </w:r>
      <w:r w:rsidRPr="00E9603C">
        <w:t>, and updates the ML model.</w:t>
      </w:r>
    </w:p>
    <w:p w14:paraId="255DF3E3" w14:textId="77777777" w:rsidR="009166E9" w:rsidRPr="00E9603C" w:rsidRDefault="009166E9">
      <w:pPr>
        <w:pStyle w:val="B1"/>
      </w:pPr>
      <w:r w:rsidRPr="00E9603C">
        <w:t>11.</w:t>
      </w:r>
      <w:r w:rsidRPr="00E9603C">
        <w:tab/>
        <w:t>The ML Model Provider NWDAF sends the updated model to the ML Model Consumer NWDAFs by invoking "Nnwdaf_MLModelProvision_Notify".</w:t>
      </w:r>
    </w:p>
    <w:p w14:paraId="206218B8" w14:textId="77777777" w:rsidR="009166E9" w:rsidRPr="00E9603C" w:rsidRDefault="009166E9">
      <w:pPr>
        <w:pStyle w:val="B1"/>
        <w:rPr>
          <w:lang w:eastAsia="zh-CN"/>
        </w:rPr>
      </w:pPr>
      <w:r w:rsidRPr="00E9603C">
        <w:t>12.</w:t>
      </w:r>
      <w:r w:rsidRPr="00E9603C">
        <w:tab/>
        <w:t xml:space="preserve">The ML Model Consumer NWDAF locally collects training data information when conducting inference operation as well as related situational information during inferencing, e.g. inference timestamp, UE types, UE location, </w:t>
      </w:r>
      <w:r w:rsidRPr="00E9603C">
        <w:rPr>
          <w:lang w:eastAsia="zh-CN"/>
        </w:rPr>
        <w:t>application ID, time, etc.</w:t>
      </w:r>
    </w:p>
    <w:p w14:paraId="6E5B08BB" w14:textId="77777777" w:rsidR="009166E9" w:rsidRPr="00E9603C" w:rsidRDefault="009166E9">
      <w:pPr>
        <w:pStyle w:val="B1"/>
        <w:rPr>
          <w:lang w:eastAsia="zh-CN"/>
        </w:rPr>
      </w:pPr>
      <w:r w:rsidRPr="00E9603C">
        <w:t>13.</w:t>
      </w:r>
      <w:r w:rsidRPr="00E9603C">
        <w:tab/>
        <w:t>The ML Model Consumer NWDAF sends the results of local update of training data information and related situational parameters in step 12 by invoking "Nnwdaf_</w:t>
      </w:r>
      <w:r w:rsidRPr="00E9603C">
        <w:rPr>
          <w:lang w:eastAsia="zh-CN"/>
        </w:rPr>
        <w:t>LocalTrainingDataUpdate</w:t>
      </w:r>
      <w:r w:rsidRPr="00E9603C">
        <w:t>_Notify" service operation, if the ML Model Provider NWDAF subscribed to be notified in step 7.</w:t>
      </w:r>
    </w:p>
    <w:p w14:paraId="356AEF7C" w14:textId="77777777" w:rsidR="009166E9" w:rsidRPr="00E9603C" w:rsidRDefault="009166E9">
      <w:pPr>
        <w:pStyle w:val="B1"/>
      </w:pPr>
      <w:r w:rsidRPr="00E9603C">
        <w:t>14.</w:t>
      </w:r>
      <w:r w:rsidRPr="00E9603C">
        <w:tab/>
        <w:t xml:space="preserve">The ML Model Provider NWDAF uses the results of local update information as training data from the ML Model Consumer NWDAF, if </w:t>
      </w:r>
      <w:r w:rsidRPr="00E9603C">
        <w:rPr>
          <w:lang w:eastAsia="ko-KR"/>
        </w:rPr>
        <w:t>needed</w:t>
      </w:r>
      <w:r w:rsidRPr="00E9603C">
        <w:t>, and updates the ML Model.</w:t>
      </w:r>
    </w:p>
    <w:p w14:paraId="62724422" w14:textId="77777777" w:rsidR="009166E9" w:rsidRPr="00E9603C" w:rsidRDefault="009166E9">
      <w:pPr>
        <w:pStyle w:val="B1"/>
      </w:pPr>
      <w:r w:rsidRPr="00E9603C">
        <w:t>15.</w:t>
      </w:r>
      <w:r w:rsidRPr="00E9603C">
        <w:tab/>
        <w:t>The ML Model Provider NWDAF sends the updated model to the ML Model Consumer NWDAF by invoking "Nnwdaf_ModelProvision_Notify".</w:t>
      </w:r>
    </w:p>
    <w:p w14:paraId="54ACAF42" w14:textId="77777777" w:rsidR="009166E9" w:rsidRPr="00E9603C" w:rsidRDefault="009166E9">
      <w:pPr>
        <w:pStyle w:val="B1"/>
        <w:rPr>
          <w:lang w:eastAsia="zh-CN"/>
        </w:rPr>
      </w:pPr>
      <w:r w:rsidRPr="00E9603C">
        <w:rPr>
          <w:lang w:eastAsia="zh-CN"/>
        </w:rPr>
        <w:t>16.</w:t>
      </w:r>
      <w:r w:rsidRPr="00E9603C">
        <w:rPr>
          <w:lang w:eastAsia="zh-CN"/>
        </w:rPr>
        <w:tab/>
        <w:t xml:space="preserve">The </w:t>
      </w:r>
      <w:r w:rsidRPr="00E9603C">
        <w:t>ML Model Consumer</w:t>
      </w:r>
      <w:r w:rsidRPr="00E9603C">
        <w:rPr>
          <w:lang w:eastAsia="zh-CN"/>
        </w:rPr>
        <w:t xml:space="preserve"> NWDAF instance may further train the obtained ML model or combine the obtained ML model/model parameters from multiple ML Model P</w:t>
      </w:r>
      <w:r w:rsidRPr="00E9603C">
        <w:t>rovider</w:t>
      </w:r>
      <w:r w:rsidRPr="00E9603C">
        <w:rPr>
          <w:lang w:eastAsia="zh-CN"/>
        </w:rPr>
        <w:t xml:space="preserve"> NWDAF instances to a new ML model.</w:t>
      </w:r>
    </w:p>
    <w:p w14:paraId="7FCC47D2" w14:textId="77777777" w:rsidR="009166E9" w:rsidRPr="00E9603C" w:rsidRDefault="009166E9">
      <w:pPr>
        <w:pStyle w:val="B1"/>
        <w:rPr>
          <w:lang w:eastAsia="zh-CN"/>
        </w:rPr>
      </w:pPr>
      <w:r w:rsidRPr="00E9603C">
        <w:rPr>
          <w:lang w:eastAsia="zh-CN"/>
        </w:rPr>
        <w:t>17.</w:t>
      </w:r>
      <w:r w:rsidRPr="00E9603C">
        <w:rPr>
          <w:lang w:eastAsia="zh-CN"/>
        </w:rPr>
        <w:tab/>
        <w:t xml:space="preserve">The </w:t>
      </w:r>
      <w:r w:rsidRPr="00E9603C">
        <w:t>ML Model Consumer</w:t>
      </w:r>
      <w:r w:rsidRPr="00E9603C">
        <w:rPr>
          <w:lang w:eastAsia="zh-CN"/>
        </w:rPr>
        <w:t xml:space="preserve"> NWDAF instance registers the new ML model provision capability at NRF as step 1-3 and become also a ML Model P</w:t>
      </w:r>
      <w:r w:rsidRPr="00E9603C">
        <w:t>rovider</w:t>
      </w:r>
      <w:r w:rsidRPr="00E9603C">
        <w:rPr>
          <w:lang w:eastAsia="zh-CN"/>
        </w:rPr>
        <w:t xml:space="preserve"> NWDAF.</w:t>
      </w:r>
    </w:p>
    <w:p w14:paraId="5AEC431E" w14:textId="77777777" w:rsidR="009166E9" w:rsidRPr="00E9603C" w:rsidRDefault="009166E9">
      <w:pPr>
        <w:pStyle w:val="B1"/>
        <w:rPr>
          <w:lang w:eastAsia="zh-CN"/>
        </w:rPr>
      </w:pPr>
      <w:r w:rsidRPr="00E9603C">
        <w:rPr>
          <w:lang w:eastAsia="zh-CN"/>
        </w:rPr>
        <w:t>Afterwards, the ML Model discovery and consumption is the same as step 4-7.</w:t>
      </w:r>
    </w:p>
    <w:p w14:paraId="34D7AB3E" w14:textId="77777777" w:rsidR="009166E9" w:rsidRPr="00E9603C" w:rsidRDefault="009166E9">
      <w:pPr>
        <w:pStyle w:val="NO"/>
        <w:rPr>
          <w:lang w:eastAsia="zh-CN"/>
        </w:rPr>
      </w:pPr>
      <w:r w:rsidRPr="00E9603C">
        <w:rPr>
          <w:lang w:eastAsia="zh-CN"/>
        </w:rPr>
        <w:t>NOTE:</w:t>
      </w:r>
      <w:r w:rsidRPr="00E9603C">
        <w:rPr>
          <w:lang w:eastAsia="zh-CN"/>
        </w:rPr>
        <w:tab/>
        <w:t xml:space="preserve">The ML model itself is provided to the </w:t>
      </w:r>
      <w:r w:rsidRPr="00E9603C">
        <w:t>ML Model Consumer</w:t>
      </w:r>
      <w:r w:rsidRPr="00E9603C">
        <w:rPr>
          <w:lang w:eastAsia="zh-CN"/>
        </w:rPr>
        <w:t xml:space="preserve"> NWDAF instances in a file.</w:t>
      </w:r>
    </w:p>
    <w:p w14:paraId="50D13F17" w14:textId="77777777" w:rsidR="009166E9" w:rsidRPr="00E9603C" w:rsidRDefault="009166E9">
      <w:pPr>
        <w:pStyle w:val="Heading3"/>
        <w:rPr>
          <w:lang w:eastAsia="zh-CN"/>
        </w:rPr>
      </w:pPr>
      <w:bookmarkStart w:id="11816" w:name="_Toc11731"/>
      <w:bookmarkStart w:id="11817" w:name="_Toc1995"/>
      <w:bookmarkStart w:id="11818" w:name="_Toc42779304"/>
      <w:bookmarkStart w:id="11819" w:name="_Toc50021377"/>
      <w:bookmarkStart w:id="11820" w:name="_Toc30297"/>
      <w:bookmarkStart w:id="11821" w:name="_Toc42770248"/>
      <w:bookmarkStart w:id="11822" w:name="_Toc8278"/>
      <w:bookmarkStart w:id="11823" w:name="_Toc50021946"/>
      <w:bookmarkStart w:id="11824" w:name="_Toc43393389"/>
      <w:bookmarkStart w:id="11825" w:name="_Toc57201454"/>
      <w:bookmarkStart w:id="11826" w:name="_Toc50022650"/>
      <w:bookmarkStart w:id="11827" w:name="_Toc50023299"/>
      <w:bookmarkStart w:id="11828" w:name="_Toc50023884"/>
      <w:bookmarkStart w:id="11829" w:name="_Toc21297"/>
      <w:bookmarkStart w:id="11830" w:name="_Toc50579684"/>
      <w:bookmarkStart w:id="11831" w:name="_Toc50309952"/>
      <w:bookmarkStart w:id="11832" w:name="_Toc44004561"/>
      <w:bookmarkStart w:id="11833" w:name="_Toc23134"/>
      <w:bookmarkStart w:id="11834" w:name="_Toc10826"/>
      <w:bookmarkStart w:id="11835" w:name="_Toc54786591"/>
      <w:bookmarkStart w:id="11836" w:name="_Toc22702"/>
      <w:bookmarkStart w:id="11837" w:name="_Toc54770279"/>
      <w:bookmarkStart w:id="11838" w:name="_Toc54779631"/>
      <w:bookmarkStart w:id="11839" w:name="_Toc57641492"/>
      <w:bookmarkStart w:id="11840" w:name="_Toc59101845"/>
      <w:r w:rsidRPr="00E9603C">
        <w:rPr>
          <w:lang w:eastAsia="zh-CN"/>
        </w:rPr>
        <w:t>6.56.3</w:t>
      </w:r>
      <w:r w:rsidRPr="00E9603C">
        <w:rPr>
          <w:lang w:eastAsia="zh-CN"/>
        </w:rPr>
        <w:tab/>
      </w:r>
      <w:r w:rsidRPr="00E9603C">
        <w:t>Impacts on services, entities and interfaces</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p>
    <w:p w14:paraId="066E3FD5" w14:textId="77777777" w:rsidR="009166E9" w:rsidRPr="00E9603C" w:rsidRDefault="009166E9">
      <w:pPr>
        <w:rPr>
          <w:lang w:eastAsia="ko-KR"/>
        </w:rPr>
      </w:pPr>
      <w:r w:rsidRPr="00E9603C">
        <w:rPr>
          <w:lang w:eastAsia="ko-KR"/>
        </w:rPr>
        <w:t>NWDAF:</w:t>
      </w:r>
    </w:p>
    <w:p w14:paraId="4E938620" w14:textId="77777777" w:rsidR="009166E9" w:rsidRPr="00E9603C" w:rsidRDefault="009166E9">
      <w:pPr>
        <w:pStyle w:val="B1"/>
        <w:rPr>
          <w:lang w:eastAsia="ko-KR"/>
        </w:rPr>
      </w:pPr>
      <w:r w:rsidRPr="00E9603C">
        <w:rPr>
          <w:lang w:eastAsia="ko-KR"/>
        </w:rPr>
        <w:t>-</w:t>
      </w:r>
      <w:r w:rsidRPr="00E9603C">
        <w:rPr>
          <w:lang w:eastAsia="ko-KR"/>
        </w:rPr>
        <w:tab/>
        <w:t>Service based interface for exposing a trained ML model/parameters.</w:t>
      </w:r>
    </w:p>
    <w:p w14:paraId="0C8D58DD" w14:textId="77777777" w:rsidR="009166E9" w:rsidRPr="00E9603C" w:rsidRDefault="009166E9">
      <w:pPr>
        <w:pStyle w:val="B1"/>
        <w:rPr>
          <w:lang w:eastAsia="ko-KR"/>
        </w:rPr>
      </w:pPr>
      <w:r w:rsidRPr="00E9603C">
        <w:rPr>
          <w:lang w:eastAsia="ko-KR"/>
        </w:rPr>
        <w:t>-</w:t>
      </w:r>
      <w:r w:rsidRPr="00E9603C">
        <w:rPr>
          <w:lang w:eastAsia="ko-KR"/>
        </w:rPr>
        <w:tab/>
        <w:t>Service base interface for receiving a trained ML model/parameters.</w:t>
      </w:r>
    </w:p>
    <w:p w14:paraId="2596C498" w14:textId="77777777" w:rsidR="009166E9" w:rsidRPr="00E9603C" w:rsidRDefault="009166E9">
      <w:pPr>
        <w:pStyle w:val="B1"/>
        <w:rPr>
          <w:lang w:eastAsia="ko-KR"/>
        </w:rPr>
      </w:pPr>
      <w:r w:rsidRPr="00E9603C">
        <w:rPr>
          <w:lang w:eastAsia="ko-KR"/>
        </w:rPr>
        <w:t>-</w:t>
      </w:r>
      <w:r w:rsidRPr="00E9603C">
        <w:rPr>
          <w:lang w:eastAsia="ko-KR"/>
        </w:rPr>
        <w:tab/>
        <w:t>Service based interface for updating a trained ML model/parameters.</w:t>
      </w:r>
    </w:p>
    <w:p w14:paraId="2400B870" w14:textId="77777777" w:rsidR="009166E9" w:rsidRPr="00E9603C" w:rsidRDefault="009166E9">
      <w:pPr>
        <w:pStyle w:val="B1"/>
        <w:rPr>
          <w:lang w:eastAsia="ko-KR"/>
        </w:rPr>
      </w:pPr>
      <w:r w:rsidRPr="00E9603C">
        <w:rPr>
          <w:lang w:eastAsia="ko-KR"/>
        </w:rPr>
        <w:t>-</w:t>
      </w:r>
      <w:r w:rsidRPr="00E9603C">
        <w:rPr>
          <w:lang w:eastAsia="ko-KR"/>
        </w:rPr>
        <w:tab/>
        <w:t>Service based interface for updating training data sets.</w:t>
      </w:r>
    </w:p>
    <w:p w14:paraId="4AB06386" w14:textId="77777777" w:rsidR="009166E9" w:rsidRPr="00E9603C" w:rsidRDefault="009166E9">
      <w:pPr>
        <w:pStyle w:val="B1"/>
        <w:rPr>
          <w:lang w:eastAsia="ko-KR"/>
        </w:rPr>
      </w:pPr>
      <w:r w:rsidRPr="00E9603C">
        <w:rPr>
          <w:lang w:eastAsia="ko-KR"/>
        </w:rPr>
        <w:t>-</w:t>
      </w:r>
      <w:r w:rsidRPr="00E9603C">
        <w:rPr>
          <w:lang w:eastAsia="ko-KR"/>
        </w:rPr>
        <w:tab/>
        <w:t>Extended NWDAF profile with trained ML model provision capability.</w:t>
      </w:r>
    </w:p>
    <w:p w14:paraId="6BE6E66A" w14:textId="77777777" w:rsidR="009166E9" w:rsidRPr="00E9603C" w:rsidRDefault="009166E9">
      <w:pPr>
        <w:pStyle w:val="Heading2"/>
        <w:ind w:left="0" w:firstLine="0"/>
        <w:rPr>
          <w:lang w:eastAsia="zh-CN"/>
        </w:rPr>
      </w:pPr>
      <w:bookmarkStart w:id="11841" w:name="_Toc50022651"/>
      <w:bookmarkStart w:id="11842" w:name="_Toc50023300"/>
      <w:bookmarkStart w:id="11843" w:name="_Toc50023885"/>
      <w:bookmarkStart w:id="11844" w:name="_Toc50309953"/>
      <w:bookmarkStart w:id="11845" w:name="_Toc50579685"/>
      <w:bookmarkStart w:id="11846" w:name="_Toc54770280"/>
      <w:bookmarkStart w:id="11847" w:name="_Toc54779632"/>
      <w:bookmarkStart w:id="11848" w:name="_Toc54786592"/>
      <w:bookmarkStart w:id="11849" w:name="_Toc50021378"/>
      <w:bookmarkStart w:id="11850" w:name="_Toc57201455"/>
      <w:bookmarkStart w:id="11851" w:name="_Toc50021947"/>
      <w:bookmarkStart w:id="11852" w:name="_Toc57641493"/>
      <w:bookmarkStart w:id="11853" w:name="_Toc59101846"/>
      <w:r w:rsidRPr="00E9603C">
        <w:t>6.57</w:t>
      </w:r>
      <w:r w:rsidRPr="00E9603C">
        <w:tab/>
        <w:t>Solution #57: Reselection of NWDAF</w:t>
      </w:r>
      <w:r w:rsidRPr="00E9603C">
        <w:rPr>
          <w:lang w:eastAsia="zh-CN"/>
        </w:rPr>
        <w:t xml:space="preserve"> due to mobility change</w:t>
      </w:r>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p>
    <w:p w14:paraId="14226F70" w14:textId="77777777" w:rsidR="009166E9" w:rsidRPr="00E9603C" w:rsidRDefault="009166E9">
      <w:pPr>
        <w:pStyle w:val="Heading3"/>
      </w:pPr>
      <w:bookmarkStart w:id="11854" w:name="_Toc50579686"/>
      <w:bookmarkStart w:id="11855" w:name="_Toc50021379"/>
      <w:bookmarkStart w:id="11856" w:name="_Toc50023886"/>
      <w:bookmarkStart w:id="11857" w:name="_Toc50022652"/>
      <w:bookmarkStart w:id="11858" w:name="_Toc50021948"/>
      <w:bookmarkStart w:id="11859" w:name="_Toc54770281"/>
      <w:bookmarkStart w:id="11860" w:name="_Toc54779633"/>
      <w:bookmarkStart w:id="11861" w:name="_Toc54786593"/>
      <w:bookmarkStart w:id="11862" w:name="_Toc50023301"/>
      <w:bookmarkStart w:id="11863" w:name="_Toc57201456"/>
      <w:bookmarkStart w:id="11864" w:name="_Toc50309954"/>
      <w:bookmarkStart w:id="11865" w:name="_Toc57641494"/>
      <w:bookmarkStart w:id="11866" w:name="_Toc59101847"/>
      <w:r w:rsidRPr="00E9603C">
        <w:t>6.57.1</w:t>
      </w:r>
      <w:r w:rsidRPr="00E9603C">
        <w:tab/>
        <w:t>Description</w:t>
      </w:r>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p>
    <w:p w14:paraId="0819EA24" w14:textId="77777777" w:rsidR="009166E9" w:rsidRPr="00E9603C" w:rsidRDefault="009166E9">
      <w:pPr>
        <w:rPr>
          <w:lang w:eastAsia="ko-KR"/>
        </w:rPr>
      </w:pPr>
      <w:r w:rsidRPr="00E9603C">
        <w:rPr>
          <w:lang w:eastAsia="ko-KR"/>
        </w:rPr>
        <w:t>This solution is for Key Issue #2: Multiple NWDAF instances.</w:t>
      </w:r>
    </w:p>
    <w:p w14:paraId="6538215F" w14:textId="77777777" w:rsidR="009166E9" w:rsidRPr="00E9603C" w:rsidRDefault="009166E9">
      <w:r w:rsidRPr="00E9603C">
        <w:rPr>
          <w:lang w:eastAsia="zh-CN"/>
        </w:rPr>
        <w:t>The</w:t>
      </w:r>
      <w:r w:rsidRPr="00E9603C">
        <w:t xml:space="preserve"> consumer NF </w:t>
      </w:r>
      <w:r w:rsidRPr="00E9603C">
        <w:rPr>
          <w:lang w:eastAsia="zh-CN"/>
        </w:rPr>
        <w:t xml:space="preserve">should </w:t>
      </w:r>
      <w:r w:rsidRPr="00E9603C">
        <w:t>select an appropriate NWDAF among multiple NWDAF instances</w:t>
      </w:r>
      <w:r w:rsidRPr="00E9603C">
        <w:rPr>
          <w:rFonts w:eastAsia="SimSun"/>
          <w:lang w:eastAsia="zh-CN"/>
        </w:rPr>
        <w:t xml:space="preserve"> </w:t>
      </w:r>
      <w:r w:rsidRPr="00E9603C">
        <w:t xml:space="preserve">to make subscriptions </w:t>
      </w:r>
      <w:r w:rsidRPr="00E9603C">
        <w:rPr>
          <w:rFonts w:eastAsia="SimSun"/>
          <w:lang w:eastAsia="zh-CN"/>
        </w:rPr>
        <w:t>for</w:t>
      </w:r>
      <w:r w:rsidRPr="00E9603C">
        <w:t xml:space="preserve"> data </w:t>
      </w:r>
      <w:r w:rsidRPr="00E9603C">
        <w:rPr>
          <w:lang w:eastAsia="zh-CN"/>
        </w:rPr>
        <w:t>analytic</w:t>
      </w:r>
      <w:r w:rsidRPr="00E9603C">
        <w:t xml:space="preserve">. There </w:t>
      </w:r>
      <w:r w:rsidRPr="00E9603C">
        <w:rPr>
          <w:rFonts w:eastAsia="SimSun"/>
          <w:lang w:eastAsia="zh-CN"/>
        </w:rPr>
        <w:t>will be</w:t>
      </w:r>
      <w:r w:rsidRPr="00E9603C">
        <w:t xml:space="preserve"> some cases that serving NWDAF of </w:t>
      </w:r>
      <w:r w:rsidRPr="00E9603C">
        <w:rPr>
          <w:rFonts w:eastAsia="SimSun"/>
          <w:lang w:eastAsia="zh-CN"/>
        </w:rPr>
        <w:t>one</w:t>
      </w:r>
      <w:r w:rsidRPr="00E9603C">
        <w:t xml:space="preserve"> consumer NF may need to change</w:t>
      </w:r>
      <w:r w:rsidRPr="00E9603C">
        <w:rPr>
          <w:lang w:eastAsia="zh-CN"/>
        </w:rPr>
        <w:t xml:space="preserve"> due to UE mobility event.</w:t>
      </w:r>
      <w:r w:rsidRPr="00E9603C">
        <w:t xml:space="preserve"> Upon </w:t>
      </w:r>
      <w:r w:rsidRPr="00E9603C">
        <w:rPr>
          <w:rFonts w:eastAsia="SimSun"/>
          <w:lang w:eastAsia="zh-CN"/>
        </w:rPr>
        <w:t xml:space="preserve">the </w:t>
      </w:r>
      <w:r w:rsidRPr="00E9603C">
        <w:t xml:space="preserve">change of </w:t>
      </w:r>
      <w:r w:rsidRPr="00E9603C">
        <w:rPr>
          <w:lang w:eastAsia="zh-CN"/>
        </w:rPr>
        <w:t xml:space="preserve">UE location, AMF is required to inform the serving NWDAF, and the serving NWDAF decides whether to continue analysis service or start NWDAF re-selection. </w:t>
      </w:r>
      <w:r w:rsidRPr="00E9603C">
        <w:rPr>
          <w:szCs w:val="21"/>
          <w:lang w:eastAsia="zh-CN"/>
        </w:rPr>
        <w:t xml:space="preserve">An analytics context relocation is indicated from the source NWDAF to the target NWDAF. </w:t>
      </w:r>
      <w:r w:rsidRPr="00E9603C">
        <w:rPr>
          <w:lang w:eastAsia="zh-CN"/>
        </w:rPr>
        <w:t>I</w:t>
      </w:r>
      <w:r w:rsidRPr="00E9603C">
        <w:t>t is</w:t>
      </w:r>
      <w:r w:rsidRPr="00E9603C">
        <w:rPr>
          <w:lang w:eastAsia="zh-CN"/>
        </w:rPr>
        <w:t xml:space="preserve"> also</w:t>
      </w:r>
      <w:r w:rsidRPr="00E9603C">
        <w:t xml:space="preserve"> required to inform the related consumer NF of the NWDAF </w:t>
      </w:r>
      <w:r w:rsidRPr="00E9603C">
        <w:rPr>
          <w:lang w:eastAsia="zh-CN"/>
        </w:rPr>
        <w:t xml:space="preserve">re-selection </w:t>
      </w:r>
      <w:r w:rsidRPr="00E9603C">
        <w:t xml:space="preserve">event and </w:t>
      </w:r>
      <w:r w:rsidRPr="00E9603C">
        <w:rPr>
          <w:lang w:eastAsia="zh-CN"/>
        </w:rPr>
        <w:t>also</w:t>
      </w:r>
      <w:r w:rsidRPr="00E9603C">
        <w:t xml:space="preserve"> to update subscriptions between the NWDAF and the consumer NF. The analytic data and stored input data can be </w:t>
      </w:r>
      <w:r w:rsidRPr="00E9603C">
        <w:rPr>
          <w:rFonts w:eastAsia="SimSun"/>
          <w:szCs w:val="21"/>
          <w:lang w:eastAsia="zh-CN"/>
        </w:rPr>
        <w:t xml:space="preserve">transferred </w:t>
      </w:r>
      <w:r w:rsidRPr="00E9603C">
        <w:t>from the previous serving NWDAF instance to new NWDAF, if applicable, to facilitate the new NWDAF to produce the analytics.</w:t>
      </w:r>
    </w:p>
    <w:p w14:paraId="35651F7D" w14:textId="77777777" w:rsidR="009166E9" w:rsidRPr="00E9603C" w:rsidRDefault="009166E9">
      <w:pPr>
        <w:pStyle w:val="Heading3"/>
        <w:rPr>
          <w:lang w:eastAsia="zh-CN"/>
        </w:rPr>
      </w:pPr>
      <w:bookmarkStart w:id="11867" w:name="_Toc50023887"/>
      <w:bookmarkStart w:id="11868" w:name="_Toc50023302"/>
      <w:bookmarkStart w:id="11869" w:name="_Toc50022653"/>
      <w:bookmarkStart w:id="11870" w:name="_Toc50021949"/>
      <w:bookmarkStart w:id="11871" w:name="_Toc50021380"/>
      <w:bookmarkStart w:id="11872" w:name="_Toc50579687"/>
      <w:bookmarkStart w:id="11873" w:name="_Toc50309955"/>
      <w:bookmarkStart w:id="11874" w:name="_Toc54770282"/>
      <w:bookmarkStart w:id="11875" w:name="_Toc54779634"/>
      <w:bookmarkStart w:id="11876" w:name="_Toc54786594"/>
      <w:bookmarkStart w:id="11877" w:name="_Toc57201457"/>
      <w:bookmarkStart w:id="11878" w:name="_Toc57641495"/>
      <w:bookmarkStart w:id="11879" w:name="_Toc59101848"/>
      <w:r w:rsidRPr="00E9603C">
        <w:rPr>
          <w:lang w:eastAsia="zh-CN"/>
        </w:rPr>
        <w:t>6.57.2</w:t>
      </w:r>
      <w:r w:rsidRPr="00E9603C">
        <w:rPr>
          <w:lang w:eastAsia="zh-CN"/>
        </w:rPr>
        <w:tab/>
        <w:t>Procedures</w:t>
      </w:r>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p>
    <w:p w14:paraId="0375E06C" w14:textId="77777777" w:rsidR="009166E9" w:rsidRPr="00E9603C" w:rsidRDefault="009166E9">
      <w:pPr>
        <w:pStyle w:val="Heading4"/>
      </w:pPr>
      <w:bookmarkStart w:id="11880" w:name="_Toc50579688"/>
      <w:bookmarkStart w:id="11881" w:name="_Toc50023303"/>
      <w:bookmarkStart w:id="11882" w:name="_Toc50023888"/>
      <w:bookmarkStart w:id="11883" w:name="_Toc50022654"/>
      <w:bookmarkStart w:id="11884" w:name="_Toc50021381"/>
      <w:bookmarkStart w:id="11885" w:name="_Toc50309956"/>
      <w:bookmarkStart w:id="11886" w:name="_Toc50021950"/>
      <w:bookmarkStart w:id="11887" w:name="_Toc54770283"/>
      <w:bookmarkStart w:id="11888" w:name="_Toc54779635"/>
      <w:bookmarkStart w:id="11889" w:name="_Toc57201458"/>
      <w:bookmarkStart w:id="11890" w:name="_Toc54786595"/>
      <w:bookmarkStart w:id="11891" w:name="_Toc57641496"/>
      <w:bookmarkStart w:id="11892" w:name="_Toc59101849"/>
      <w:r w:rsidRPr="00E9603C">
        <w:t>6.57.2.1</w:t>
      </w:r>
      <w:r w:rsidRPr="00E9603C">
        <w:tab/>
        <w:t>Re-selection of NWDAF without AMF change</w:t>
      </w:r>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p>
    <w:bookmarkStart w:id="11893" w:name="_1658061448"/>
    <w:bookmarkEnd w:id="11893"/>
    <w:p w14:paraId="5C2F32D3" w14:textId="77777777" w:rsidR="009166E9" w:rsidRPr="00E9603C" w:rsidRDefault="009166E9">
      <w:pPr>
        <w:pStyle w:val="TH"/>
        <w:rPr>
          <w:rFonts w:eastAsia="SimSun"/>
          <w:lang w:eastAsia="zh-CN"/>
        </w:rPr>
      </w:pPr>
      <w:r w:rsidRPr="00E9603C">
        <w:rPr>
          <w:lang w:eastAsia="zh-CN"/>
        </w:rPr>
        <w:object w:dxaOrig="11713" w:dyaOrig="7214" w14:anchorId="60DC73A8">
          <v:shape id="对象 132" o:spid="_x0000_i1147" type="#_x0000_t75" style="width:481.5pt;height:296pt;mso-position-horizontal-relative:page;mso-position-vertical-relative:page" o:ole="">
            <v:imagedata r:id="rId242" o:title=""/>
          </v:shape>
          <o:OLEObject Type="Embed" ProgID="Word.Document.8" ShapeID="对象 132" DrawAspect="Content" ObjectID="_1669716053" r:id="rId243"/>
        </w:object>
      </w:r>
    </w:p>
    <w:p w14:paraId="19BDAD35" w14:textId="77777777" w:rsidR="009166E9" w:rsidRPr="00E9603C" w:rsidRDefault="009166E9">
      <w:pPr>
        <w:pStyle w:val="TF"/>
        <w:rPr>
          <w:lang w:eastAsia="zh-CN"/>
        </w:rPr>
      </w:pPr>
      <w:r w:rsidRPr="00E9603C">
        <w:t>Figure 6.57.2</w:t>
      </w:r>
      <w:r w:rsidRPr="00E9603C">
        <w:rPr>
          <w:lang w:eastAsia="zh-CN"/>
        </w:rPr>
        <w:t>.</w:t>
      </w:r>
      <w:r w:rsidRPr="00E9603C">
        <w:t>1-1: Procedure for re</w:t>
      </w:r>
      <w:r w:rsidRPr="00E9603C">
        <w:rPr>
          <w:lang w:eastAsia="zh-CN"/>
        </w:rPr>
        <w:t>-</w:t>
      </w:r>
      <w:r w:rsidRPr="00E9603C">
        <w:t>selection of NWDAF</w:t>
      </w:r>
      <w:r w:rsidRPr="00E9603C">
        <w:rPr>
          <w:lang w:eastAsia="zh-CN"/>
        </w:rPr>
        <w:t xml:space="preserve"> without AMF change</w:t>
      </w:r>
    </w:p>
    <w:p w14:paraId="1CAA9AF4" w14:textId="77777777" w:rsidR="009166E9" w:rsidRPr="00E9603C" w:rsidRDefault="009166E9">
      <w:pPr>
        <w:pStyle w:val="B1"/>
      </w:pPr>
      <w:r w:rsidRPr="00E9603C">
        <w:t>1.</w:t>
      </w:r>
      <w:r w:rsidRPr="00E9603C">
        <w:tab/>
        <w:t xml:space="preserve">Consumer NF sends an analytics subscription to the NWDAF1 by invoking an Nnwdaf_AnalyticsSubscription_Subscribe service; the NWDAF1 subscribes to fetch the network data or management data from the NF(s) or the OAM and the NF(s) or the OAM deliver the network data or management data, as defined in </w:t>
      </w:r>
      <w:r w:rsidR="00E9603C" w:rsidRPr="00E9603C">
        <w:t>TS</w:t>
      </w:r>
      <w:r w:rsidR="00E9603C">
        <w:t> </w:t>
      </w:r>
      <w:r w:rsidR="00E9603C" w:rsidRPr="00E9603C">
        <w:t>23.288</w:t>
      </w:r>
      <w:r w:rsidR="00E9603C">
        <w:t> </w:t>
      </w:r>
      <w:r w:rsidR="00E9603C" w:rsidRPr="00E9603C">
        <w:t>[</w:t>
      </w:r>
      <w:r w:rsidRPr="00E9603C">
        <w:t>5].</w:t>
      </w:r>
    </w:p>
    <w:p w14:paraId="58074E2B" w14:textId="77777777" w:rsidR="009166E9" w:rsidRPr="00E9603C" w:rsidRDefault="009166E9">
      <w:pPr>
        <w:pStyle w:val="B1"/>
      </w:pPr>
      <w:r w:rsidRPr="00E9603C">
        <w:t>2.</w:t>
      </w:r>
      <w:r w:rsidRPr="00E9603C">
        <w:tab/>
        <w:t>The NWDAF1 subscribes the UE mobility event notification from AMF by invoking an Namf_EventExposure_Subscribe service.</w:t>
      </w:r>
    </w:p>
    <w:p w14:paraId="2B4EA50F" w14:textId="77777777" w:rsidR="009166E9" w:rsidRPr="00E9603C" w:rsidRDefault="009166E9">
      <w:pPr>
        <w:pStyle w:val="B1"/>
      </w:pPr>
      <w:r w:rsidRPr="00E9603C">
        <w:rPr>
          <w:rFonts w:eastAsia="SimSun"/>
          <w:lang w:eastAsia="zh-CN"/>
        </w:rPr>
        <w:t>3</w:t>
      </w:r>
      <w:r w:rsidRPr="00E9603C">
        <w:t>.</w:t>
      </w:r>
      <w:r w:rsidRPr="00E9603C">
        <w:tab/>
        <w:t>UE mobility event is detected by AMF</w:t>
      </w:r>
      <w:r w:rsidRPr="00E9603C">
        <w:rPr>
          <w:rFonts w:eastAsia="SimSun"/>
          <w:lang w:eastAsia="zh-CN"/>
        </w:rPr>
        <w:t xml:space="preserve"> and t</w:t>
      </w:r>
      <w:r w:rsidRPr="00E9603C">
        <w:t>he AMF notifies the UE mobility event to the NWDAF1 by invoking the Namf_EventExposure_Notify service if the TAI of the UE changes. NWDAF1 determines if the UE location is in the serving area of NWDAF1. If yes, the NWDAF1 could continue the analytics service, otherwise, the NWDAF1 triggers the re-selection of NWDAF.</w:t>
      </w:r>
    </w:p>
    <w:p w14:paraId="031EF756" w14:textId="77777777" w:rsidR="009166E9" w:rsidRPr="00E9603C" w:rsidRDefault="009166E9">
      <w:pPr>
        <w:pStyle w:val="B1"/>
      </w:pPr>
      <w:r w:rsidRPr="00E9603C">
        <w:rPr>
          <w:rFonts w:eastAsia="SimSun"/>
          <w:lang w:eastAsia="zh-CN"/>
        </w:rPr>
        <w:t>4</w:t>
      </w:r>
      <w:r w:rsidRPr="00E9603C">
        <w:t>.</w:t>
      </w:r>
      <w:r w:rsidRPr="00E9603C">
        <w:tab/>
        <w:t>The NWDAF1 interacts with NRF by sending Nnrf_NFDiscovery_Request to discover an appropriate NWDAF2 for the UE.</w:t>
      </w:r>
    </w:p>
    <w:p w14:paraId="56034B46" w14:textId="77777777" w:rsidR="009166E9" w:rsidRPr="00E9603C" w:rsidRDefault="009166E9">
      <w:pPr>
        <w:pStyle w:val="B1"/>
      </w:pPr>
      <w:r w:rsidRPr="00E9603C">
        <w:rPr>
          <w:lang w:eastAsia="zh-CN"/>
        </w:rPr>
        <w:t>5a.</w:t>
      </w:r>
      <w:r w:rsidRPr="00E9603C">
        <w:tab/>
        <w:t xml:space="preserve">[OPTIONAL] The NWDAF1 invokes the Nnwdaf_AnalyticsRelocation_Request </w:t>
      </w:r>
      <w:r w:rsidRPr="00E9603C">
        <w:rPr>
          <w:lang w:eastAsia="zh-CN"/>
        </w:rPr>
        <w:t xml:space="preserve">or enhanced Nnwdaf_AnalyticsInfo_Request </w:t>
      </w:r>
      <w:r w:rsidRPr="00E9603C">
        <w:t xml:space="preserve">service to the NWDAF2 to trigger relocation. The NWDAF2 responds to the NWDAF1 with a Nnwdaf_AnalyticsRelocation_Response or </w:t>
      </w:r>
      <w:r w:rsidRPr="00E9603C">
        <w:rPr>
          <w:lang w:eastAsia="zh-CN"/>
        </w:rPr>
        <w:t>Nnwdaf_AnalyticsInfo_Response</w:t>
      </w:r>
      <w:r w:rsidRPr="00E9603C">
        <w:t xml:space="preserve"> service operation which includes information on the subscription selected by the NWDAF2.</w:t>
      </w:r>
    </w:p>
    <w:p w14:paraId="576B9CA4" w14:textId="77777777" w:rsidR="009166E9" w:rsidRPr="00E9603C" w:rsidRDefault="009166E9">
      <w:pPr>
        <w:pStyle w:val="B1"/>
      </w:pPr>
      <w:r w:rsidRPr="00E9603C">
        <w:rPr>
          <w:rFonts w:eastAsia="SimSun"/>
          <w:lang w:eastAsia="zh-CN"/>
        </w:rPr>
        <w:t>5b</w:t>
      </w:r>
      <w:r w:rsidRPr="00E9603C">
        <w:t>.</w:t>
      </w:r>
      <w:r w:rsidRPr="00E9603C">
        <w:tab/>
        <w:t xml:space="preserve">The NWDAF1 invokes the Nnwdaf_AnalyticsRelocation_Request </w:t>
      </w:r>
      <w:r w:rsidRPr="00E9603C">
        <w:rPr>
          <w:lang w:eastAsia="zh-CN"/>
        </w:rPr>
        <w:t xml:space="preserve">or enhanced Nnwdaf_AnalyticsInfo_Request </w:t>
      </w:r>
      <w:r w:rsidRPr="00E9603C">
        <w:t xml:space="preserve">service to the NWDAF2 to </w:t>
      </w:r>
      <w:r w:rsidRPr="00E9603C">
        <w:rPr>
          <w:lang w:eastAsia="zh-CN"/>
        </w:rPr>
        <w:t>transfer</w:t>
      </w:r>
      <w:r w:rsidRPr="00E9603C">
        <w:t xml:space="preserve"> subscribed</w:t>
      </w:r>
      <w:r w:rsidRPr="00E9603C">
        <w:rPr>
          <w:lang w:eastAsia="zh-CN"/>
        </w:rPr>
        <w:t xml:space="preserve"> </w:t>
      </w:r>
      <w:r w:rsidRPr="00E9603C">
        <w:t>information</w:t>
      </w:r>
      <w:r w:rsidRPr="00E9603C">
        <w:rPr>
          <w:lang w:eastAsia="zh-CN"/>
        </w:rPr>
        <w:t xml:space="preserve"> in </w:t>
      </w:r>
      <w:r w:rsidRPr="00E9603C">
        <w:t xml:space="preserve">analytics context consisting of Subscription ID, Analytics ID, Target of Reporting and Event Reporting Information. The NWDAF2 responds to the NWDAF1 with a Nnwdaf_AnalyticsRelocation_Response or </w:t>
      </w:r>
      <w:r w:rsidRPr="00E9603C">
        <w:rPr>
          <w:lang w:eastAsia="zh-CN"/>
        </w:rPr>
        <w:t>Nnwdaf_AnalyticsInfo</w:t>
      </w:r>
      <w:r w:rsidRPr="00E9603C">
        <w:t xml:space="preserve"> Response service operation which confirms </w:t>
      </w:r>
      <w:r w:rsidRPr="00E9603C">
        <w:rPr>
          <w:lang w:eastAsia="zh-CN"/>
        </w:rPr>
        <w:t xml:space="preserve">the selected </w:t>
      </w:r>
      <w:r w:rsidRPr="00E9603C">
        <w:t>subscribed</w:t>
      </w:r>
      <w:r w:rsidRPr="00E9603C">
        <w:rPr>
          <w:lang w:eastAsia="zh-CN"/>
        </w:rPr>
        <w:t xml:space="preserve"> information has been received</w:t>
      </w:r>
      <w:r w:rsidRPr="00E9603C">
        <w:t xml:space="preserve"> by the NWDAF2.</w:t>
      </w:r>
    </w:p>
    <w:p w14:paraId="566512BF" w14:textId="77777777" w:rsidR="009166E9" w:rsidRPr="00E9603C" w:rsidRDefault="009166E9">
      <w:pPr>
        <w:pStyle w:val="B1"/>
      </w:pPr>
      <w:r w:rsidRPr="00E9603C">
        <w:rPr>
          <w:rFonts w:eastAsia="SimSun"/>
          <w:lang w:eastAsia="zh-CN"/>
        </w:rPr>
        <w:t>6</w:t>
      </w:r>
      <w:r w:rsidRPr="00E9603C">
        <w:t>.</w:t>
      </w:r>
      <w:r w:rsidRPr="00E9603C">
        <w:tab/>
        <w:t>The NWDAF1 sends Nnf_EventExposure_Unsubscribe to the NF(s) or the OAM to unsubscribe the fetching the network data.</w:t>
      </w:r>
    </w:p>
    <w:p w14:paraId="7E8D1B0D" w14:textId="77777777" w:rsidR="009166E9" w:rsidRPr="00E9603C" w:rsidRDefault="009166E9">
      <w:pPr>
        <w:pStyle w:val="B1"/>
      </w:pPr>
      <w:r w:rsidRPr="00E9603C">
        <w:rPr>
          <w:rFonts w:eastAsia="SimSun"/>
          <w:lang w:eastAsia="zh-CN"/>
        </w:rPr>
        <w:t>7</w:t>
      </w:r>
      <w:r w:rsidRPr="00E9603C">
        <w:t>.</w:t>
      </w:r>
      <w:r w:rsidRPr="00E9603C">
        <w:tab/>
        <w:t>The NWDAF2 invokes the Nnwdaf_AnalyticsSubscription_Notify service to the consumer NF to notify the release of the subscriptions of NWDAF1 and take over the analytics subscription for the consumer NF.</w:t>
      </w:r>
    </w:p>
    <w:p w14:paraId="0653B09F" w14:textId="77777777" w:rsidR="009166E9" w:rsidRPr="00E9603C" w:rsidRDefault="009166E9">
      <w:pPr>
        <w:pStyle w:val="B1"/>
        <w:rPr>
          <w:rFonts w:eastAsia="SimSun"/>
          <w:lang w:eastAsia="zh-CN"/>
        </w:rPr>
      </w:pPr>
      <w:r w:rsidRPr="00E9603C">
        <w:rPr>
          <w:rFonts w:eastAsia="SimSun"/>
          <w:lang w:eastAsia="zh-CN"/>
        </w:rPr>
        <w:t>8</w:t>
      </w:r>
      <w:r w:rsidRPr="00E9603C">
        <w:t>.</w:t>
      </w:r>
      <w:r w:rsidRPr="00E9603C">
        <w:tab/>
        <w:t>The NWDAF2 invokes the Nnf_EventExposure_Subscribe service to the source NF(s) or OAM to subscribe the data in the source NF(s) or OAM.</w:t>
      </w:r>
    </w:p>
    <w:p w14:paraId="53AB70A5" w14:textId="77777777" w:rsidR="009166E9" w:rsidRPr="00E9603C" w:rsidRDefault="009166E9">
      <w:pPr>
        <w:pStyle w:val="Heading4"/>
      </w:pPr>
      <w:bookmarkStart w:id="11894" w:name="_Toc54770284"/>
      <w:bookmarkStart w:id="11895" w:name="_Toc57201459"/>
      <w:bookmarkStart w:id="11896" w:name="_Toc50309957"/>
      <w:bookmarkStart w:id="11897" w:name="_Toc50021382"/>
      <w:bookmarkStart w:id="11898" w:name="_Toc50021951"/>
      <w:bookmarkStart w:id="11899" w:name="_Toc50023304"/>
      <w:bookmarkStart w:id="11900" w:name="_Toc50023889"/>
      <w:bookmarkStart w:id="11901" w:name="_Toc50579689"/>
      <w:bookmarkStart w:id="11902" w:name="_Toc54779636"/>
      <w:bookmarkStart w:id="11903" w:name="_Toc54786596"/>
      <w:bookmarkStart w:id="11904" w:name="_Toc50022655"/>
      <w:bookmarkStart w:id="11905" w:name="_Toc57641497"/>
      <w:bookmarkStart w:id="11906" w:name="_Toc59101850"/>
      <w:r w:rsidRPr="00E9603C">
        <w:t>6.57.2.2</w:t>
      </w:r>
      <w:r w:rsidRPr="00E9603C">
        <w:tab/>
        <w:t>Re-selection of NWDAF with AMF change</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p>
    <w:bookmarkStart w:id="11907" w:name="_1658670383"/>
    <w:bookmarkEnd w:id="11907"/>
    <w:p w14:paraId="730D3C36" w14:textId="77777777" w:rsidR="009166E9" w:rsidRPr="00E9603C" w:rsidRDefault="009166E9">
      <w:pPr>
        <w:pStyle w:val="TH"/>
        <w:rPr>
          <w:rFonts w:eastAsia="SimSun"/>
          <w:lang w:eastAsia="zh-CN"/>
        </w:rPr>
      </w:pPr>
      <w:r w:rsidRPr="00E9603C">
        <w:rPr>
          <w:lang w:eastAsia="zh-CN"/>
        </w:rPr>
        <w:object w:dxaOrig="10304" w:dyaOrig="7580" w14:anchorId="044DCCFA">
          <v:shape id="对象 134" o:spid="_x0000_i1148" type="#_x0000_t75" style="width:478.5pt;height:354pt;mso-position-horizontal-relative:page;mso-position-vertical-relative:page" o:ole="">
            <v:imagedata r:id="rId244" o:title=""/>
          </v:shape>
          <o:OLEObject Type="Embed" ProgID="Word.Document.8" ShapeID="对象 134" DrawAspect="Content" ObjectID="_1669716054" r:id="rId245"/>
        </w:object>
      </w:r>
    </w:p>
    <w:p w14:paraId="5DCBCE63" w14:textId="77777777" w:rsidR="009166E9" w:rsidRPr="00E9603C" w:rsidRDefault="009166E9">
      <w:pPr>
        <w:pStyle w:val="TF"/>
        <w:rPr>
          <w:rFonts w:eastAsia="SimSun"/>
          <w:lang w:eastAsia="zh-CN"/>
        </w:rPr>
      </w:pPr>
      <w:r w:rsidRPr="00E9603C">
        <w:t>Figure 6.57.2</w:t>
      </w:r>
      <w:r w:rsidRPr="00E9603C">
        <w:rPr>
          <w:rFonts w:eastAsia="SimSun"/>
          <w:lang w:eastAsia="zh-CN"/>
        </w:rPr>
        <w:t>.</w:t>
      </w:r>
      <w:r w:rsidRPr="00E9603C">
        <w:rPr>
          <w:lang w:eastAsia="zh-CN"/>
        </w:rPr>
        <w:t>2-1</w:t>
      </w:r>
      <w:r w:rsidRPr="00E9603C">
        <w:t>: Procedure for re</w:t>
      </w:r>
      <w:r w:rsidRPr="00E9603C">
        <w:rPr>
          <w:lang w:eastAsia="zh-CN"/>
        </w:rPr>
        <w:t>-</w:t>
      </w:r>
      <w:r w:rsidRPr="00E9603C">
        <w:t>selection of NWDAF</w:t>
      </w:r>
      <w:r w:rsidRPr="00E9603C">
        <w:rPr>
          <w:rFonts w:eastAsia="SimSun"/>
          <w:lang w:eastAsia="zh-CN"/>
        </w:rPr>
        <w:t xml:space="preserve"> with AMF change</w:t>
      </w:r>
    </w:p>
    <w:p w14:paraId="6EB9A605" w14:textId="77777777" w:rsidR="009166E9" w:rsidRPr="00E9603C" w:rsidRDefault="009166E9">
      <w:pPr>
        <w:pStyle w:val="B1"/>
      </w:pPr>
      <w:r w:rsidRPr="00E9603C">
        <w:t>1~</w:t>
      </w:r>
      <w:r w:rsidRPr="00E9603C">
        <w:rPr>
          <w:rFonts w:eastAsia="SimSun"/>
          <w:lang w:eastAsia="zh-CN"/>
        </w:rPr>
        <w:t>2</w:t>
      </w:r>
      <w:r w:rsidRPr="00E9603C">
        <w:t>.</w:t>
      </w:r>
      <w:r w:rsidRPr="00E9603C">
        <w:tab/>
        <w:t>Steps 1~</w:t>
      </w:r>
      <w:r w:rsidRPr="00E9603C">
        <w:rPr>
          <w:rFonts w:eastAsia="SimSun"/>
          <w:lang w:eastAsia="zh-CN"/>
        </w:rPr>
        <w:t>2</w:t>
      </w:r>
      <w:r w:rsidRPr="00E9603C">
        <w:t xml:space="preserve"> are executed as defined in clause 6.57.</w:t>
      </w:r>
      <w:r w:rsidRPr="00E9603C">
        <w:rPr>
          <w:rFonts w:eastAsia="SimSun"/>
          <w:lang w:eastAsia="zh-CN"/>
        </w:rPr>
        <w:t>2</w:t>
      </w:r>
      <w:r w:rsidRPr="00E9603C">
        <w:t>.1.</w:t>
      </w:r>
    </w:p>
    <w:p w14:paraId="632309E5" w14:textId="77777777" w:rsidR="009166E9" w:rsidRPr="00E9603C" w:rsidRDefault="009166E9">
      <w:pPr>
        <w:pStyle w:val="B1"/>
      </w:pPr>
      <w:r w:rsidRPr="00E9603C">
        <w:rPr>
          <w:rFonts w:eastAsia="SimSun"/>
          <w:lang w:eastAsia="zh-CN"/>
        </w:rPr>
        <w:t>3</w:t>
      </w:r>
      <w:r w:rsidRPr="00E9603C">
        <w:t>.</w:t>
      </w:r>
      <w:r w:rsidRPr="00E9603C">
        <w:tab/>
        <w:t>The AMF2 invokes the Namf_Communication_UEContextTransfer service operation to the AMF1 to fetch the UE context which includes the subscription of the UE mobility event from AMF1.</w:t>
      </w:r>
    </w:p>
    <w:p w14:paraId="523F8E9A" w14:textId="77777777" w:rsidR="009166E9" w:rsidRPr="00E9603C" w:rsidRDefault="009166E9">
      <w:pPr>
        <w:pStyle w:val="B1"/>
      </w:pPr>
      <w:r w:rsidRPr="00E9603C">
        <w:rPr>
          <w:rFonts w:eastAsia="SimSun"/>
          <w:lang w:eastAsia="zh-CN"/>
        </w:rPr>
        <w:t>4</w:t>
      </w:r>
      <w:r w:rsidRPr="00E9603C">
        <w:t>~</w:t>
      </w:r>
      <w:r w:rsidRPr="00E9603C">
        <w:rPr>
          <w:rFonts w:eastAsia="SimSun"/>
          <w:lang w:eastAsia="zh-CN"/>
        </w:rPr>
        <w:t>9</w:t>
      </w:r>
      <w:r w:rsidRPr="00E9603C">
        <w:t>.</w:t>
      </w:r>
      <w:r w:rsidRPr="00E9603C">
        <w:tab/>
        <w:t xml:space="preserve">Steps </w:t>
      </w:r>
      <w:r w:rsidRPr="00E9603C">
        <w:rPr>
          <w:rFonts w:eastAsia="SimSun"/>
          <w:lang w:eastAsia="zh-CN"/>
        </w:rPr>
        <w:t>3</w:t>
      </w:r>
      <w:r w:rsidRPr="00E9603C">
        <w:t>~</w:t>
      </w:r>
      <w:r w:rsidRPr="00E9603C">
        <w:rPr>
          <w:rFonts w:eastAsia="SimSun"/>
          <w:lang w:eastAsia="zh-CN"/>
        </w:rPr>
        <w:t>8</w:t>
      </w:r>
      <w:r w:rsidRPr="00E9603C">
        <w:t xml:space="preserve"> are executed as defined in clause 6.57.2.1.</w:t>
      </w:r>
    </w:p>
    <w:p w14:paraId="6B4E7FD0" w14:textId="77777777" w:rsidR="009166E9" w:rsidRPr="00E9603C" w:rsidRDefault="009166E9">
      <w:pPr>
        <w:pStyle w:val="Heading3"/>
        <w:rPr>
          <w:lang w:eastAsia="zh-CN"/>
        </w:rPr>
      </w:pPr>
      <w:bookmarkStart w:id="11908" w:name="_Toc50021383"/>
      <w:bookmarkStart w:id="11909" w:name="_Toc50021952"/>
      <w:bookmarkStart w:id="11910" w:name="_Toc50022656"/>
      <w:bookmarkStart w:id="11911" w:name="_Toc50023305"/>
      <w:bookmarkStart w:id="11912" w:name="_Toc50023890"/>
      <w:bookmarkStart w:id="11913" w:name="_Toc50309958"/>
      <w:bookmarkStart w:id="11914" w:name="_Toc50579690"/>
      <w:bookmarkStart w:id="11915" w:name="_Toc54770285"/>
      <w:bookmarkStart w:id="11916" w:name="_Toc54779637"/>
      <w:bookmarkStart w:id="11917" w:name="_Toc54786597"/>
      <w:bookmarkStart w:id="11918" w:name="_Toc57201460"/>
      <w:bookmarkStart w:id="11919" w:name="_Toc57641498"/>
      <w:bookmarkStart w:id="11920" w:name="_Toc59101851"/>
      <w:r w:rsidRPr="00E9603C">
        <w:rPr>
          <w:lang w:eastAsia="zh-CN"/>
        </w:rPr>
        <w:t>6.57.3</w:t>
      </w:r>
      <w:r w:rsidRPr="00E9603C">
        <w:rPr>
          <w:lang w:eastAsia="zh-CN"/>
        </w:rPr>
        <w:tab/>
      </w:r>
      <w:r w:rsidRPr="00E9603C">
        <w:t xml:space="preserve">Impacts on </w:t>
      </w:r>
      <w:r w:rsidRPr="00E9603C">
        <w:rPr>
          <w:lang w:eastAsia="zh-CN"/>
        </w:rPr>
        <w:t>E</w:t>
      </w:r>
      <w:r w:rsidRPr="00E9603C">
        <w:t xml:space="preserve">xisting </w:t>
      </w:r>
      <w:r w:rsidRPr="00E9603C">
        <w:rPr>
          <w:lang w:eastAsia="zh-CN"/>
        </w:rPr>
        <w:t>N</w:t>
      </w:r>
      <w:r w:rsidRPr="00E9603C">
        <w:t xml:space="preserve">odes and </w:t>
      </w:r>
      <w:r w:rsidRPr="00E9603C">
        <w:rPr>
          <w:lang w:eastAsia="zh-CN"/>
        </w:rPr>
        <w:t>F</w:t>
      </w:r>
      <w:r w:rsidRPr="00E9603C">
        <w:t>unctionality</w:t>
      </w:r>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p>
    <w:p w14:paraId="3D8A2E8C" w14:textId="77777777" w:rsidR="009166E9" w:rsidRPr="00E9603C" w:rsidRDefault="009166E9">
      <w:pPr>
        <w:rPr>
          <w:lang w:eastAsia="ko-KR"/>
        </w:rPr>
      </w:pPr>
      <w:r w:rsidRPr="00E9603C">
        <w:rPr>
          <w:lang w:eastAsia="ko-KR"/>
        </w:rPr>
        <w:t>NWDAF:</w:t>
      </w:r>
    </w:p>
    <w:p w14:paraId="79287E8F" w14:textId="77777777" w:rsidR="009166E9" w:rsidRPr="00E9603C" w:rsidRDefault="009166E9">
      <w:pPr>
        <w:pStyle w:val="B1"/>
        <w:rPr>
          <w:lang w:eastAsia="ko-KR"/>
        </w:rPr>
      </w:pPr>
      <w:r w:rsidRPr="00E9603C">
        <w:rPr>
          <w:rFonts w:eastAsia="SimSun"/>
          <w:lang w:eastAsia="zh-CN"/>
        </w:rPr>
        <w:t>-</w:t>
      </w:r>
      <w:r w:rsidRPr="00E9603C">
        <w:rPr>
          <w:rFonts w:eastAsia="SimSun"/>
          <w:lang w:eastAsia="zh-CN"/>
        </w:rPr>
        <w:tab/>
      </w:r>
      <w:r w:rsidRPr="00E9603C">
        <w:rPr>
          <w:lang w:eastAsia="ko-KR"/>
        </w:rPr>
        <w:t>Supports a subscription negotiation and transfer procedure.</w:t>
      </w:r>
    </w:p>
    <w:p w14:paraId="218C1BA7" w14:textId="77777777" w:rsidR="009166E9" w:rsidRPr="00E9603C" w:rsidRDefault="009166E9">
      <w:pPr>
        <w:pStyle w:val="B1"/>
        <w:rPr>
          <w:lang w:eastAsia="ko-KR"/>
        </w:rPr>
      </w:pPr>
      <w:r w:rsidRPr="00E9603C">
        <w:rPr>
          <w:rFonts w:eastAsia="SimSun"/>
          <w:lang w:eastAsia="zh-CN"/>
        </w:rPr>
        <w:t>-</w:t>
      </w:r>
      <w:r w:rsidRPr="00E9603C">
        <w:rPr>
          <w:rFonts w:eastAsia="SimSun"/>
          <w:lang w:eastAsia="zh-CN"/>
        </w:rPr>
        <w:tab/>
      </w:r>
      <w:r w:rsidRPr="00E9603C">
        <w:rPr>
          <w:lang w:eastAsia="ko-KR"/>
        </w:rPr>
        <w:t>Transfers and receives stored analytics and input data.</w:t>
      </w:r>
    </w:p>
    <w:p w14:paraId="170D9822" w14:textId="77777777" w:rsidR="009166E9" w:rsidRPr="00E9603C" w:rsidRDefault="009166E9">
      <w:pPr>
        <w:rPr>
          <w:lang w:eastAsia="zh-CN"/>
        </w:rPr>
      </w:pPr>
      <w:r w:rsidRPr="00E9603C">
        <w:rPr>
          <w:lang w:eastAsia="zh-CN"/>
        </w:rPr>
        <w:t>Consumer NF:</w:t>
      </w:r>
    </w:p>
    <w:p w14:paraId="7F92083F" w14:textId="77777777" w:rsidR="009166E9" w:rsidRPr="00E9603C" w:rsidRDefault="009166E9">
      <w:pPr>
        <w:pStyle w:val="B1"/>
        <w:rPr>
          <w:lang w:eastAsia="ko-KR"/>
        </w:rPr>
      </w:pPr>
      <w:r w:rsidRPr="00E9603C">
        <w:rPr>
          <w:rFonts w:eastAsia="SimSun"/>
          <w:lang w:eastAsia="zh-CN"/>
        </w:rPr>
        <w:t>-</w:t>
      </w:r>
      <w:r w:rsidRPr="00E9603C">
        <w:rPr>
          <w:rFonts w:eastAsia="SimSun"/>
          <w:lang w:eastAsia="zh-CN"/>
        </w:rPr>
        <w:tab/>
      </w:r>
      <w:r w:rsidRPr="00E9603C">
        <w:rPr>
          <w:lang w:eastAsia="zh-CN"/>
        </w:rPr>
        <w:t>Supports subscription renewal to new NWDAF.</w:t>
      </w:r>
    </w:p>
    <w:p w14:paraId="2053460F" w14:textId="77777777" w:rsidR="009166E9" w:rsidRPr="00E9603C" w:rsidRDefault="009166E9">
      <w:pPr>
        <w:pStyle w:val="Heading2"/>
        <w:rPr>
          <w:lang w:eastAsia="zh-CN"/>
        </w:rPr>
      </w:pPr>
      <w:bookmarkStart w:id="11921" w:name="_Toc57201461"/>
      <w:bookmarkStart w:id="11922" w:name="_Toc50021384"/>
      <w:bookmarkStart w:id="11923" w:name="_Toc50579691"/>
      <w:bookmarkStart w:id="11924" w:name="_Toc50021953"/>
      <w:bookmarkStart w:id="11925" w:name="_Toc50309959"/>
      <w:bookmarkStart w:id="11926" w:name="_Toc50023306"/>
      <w:bookmarkStart w:id="11927" w:name="_Toc50022657"/>
      <w:bookmarkStart w:id="11928" w:name="_Toc50023891"/>
      <w:bookmarkStart w:id="11929" w:name="_Toc54770286"/>
      <w:bookmarkStart w:id="11930" w:name="_Toc54779638"/>
      <w:bookmarkStart w:id="11931" w:name="_Toc54786598"/>
      <w:bookmarkStart w:id="11932" w:name="_Toc57641499"/>
      <w:bookmarkStart w:id="11933" w:name="_Toc59101852"/>
      <w:r w:rsidRPr="00E9603C">
        <w:rPr>
          <w:lang w:eastAsia="zh-CN"/>
        </w:rPr>
        <w:t>6.58</w:t>
      </w:r>
      <w:r w:rsidRPr="00E9603C">
        <w:rPr>
          <w:lang w:eastAsia="zh-CN"/>
        </w:rPr>
        <w:tab/>
        <w:t>Solution #58: Efficient Service for Data Collection in NWDAF-to-NWDAF Interactions</w:t>
      </w:r>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p>
    <w:p w14:paraId="35B379F4" w14:textId="77777777" w:rsidR="009166E9" w:rsidRPr="00E9603C" w:rsidRDefault="009166E9">
      <w:pPr>
        <w:pStyle w:val="Heading3"/>
      </w:pPr>
      <w:bookmarkStart w:id="11934" w:name="_Toc50021385"/>
      <w:bookmarkStart w:id="11935" w:name="_Toc54779639"/>
      <w:bookmarkStart w:id="11936" w:name="_Toc50023307"/>
      <w:bookmarkStart w:id="11937" w:name="_Toc54786599"/>
      <w:bookmarkStart w:id="11938" w:name="_Toc50309960"/>
      <w:bookmarkStart w:id="11939" w:name="_Toc50023892"/>
      <w:bookmarkStart w:id="11940" w:name="_Toc50021954"/>
      <w:bookmarkStart w:id="11941" w:name="_Toc50022658"/>
      <w:bookmarkStart w:id="11942" w:name="_Toc57201462"/>
      <w:bookmarkStart w:id="11943" w:name="_Toc54770287"/>
      <w:bookmarkStart w:id="11944" w:name="_Toc50579692"/>
      <w:bookmarkStart w:id="11945" w:name="_Toc57641500"/>
      <w:bookmarkStart w:id="11946" w:name="_Toc59101853"/>
      <w:r w:rsidRPr="00E9603C">
        <w:t>6.</w:t>
      </w:r>
      <w:r w:rsidRPr="00E9603C">
        <w:rPr>
          <w:lang w:eastAsia="zh-CN"/>
        </w:rPr>
        <w:t>58</w:t>
      </w:r>
      <w:r w:rsidRPr="00E9603C">
        <w:t>.1</w:t>
      </w:r>
      <w:r w:rsidRPr="00E9603C">
        <w:tab/>
        <w:t>Description</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p>
    <w:p w14:paraId="415A4A93" w14:textId="77777777" w:rsidR="009166E9" w:rsidRPr="00E9603C" w:rsidRDefault="009166E9">
      <w:r w:rsidRPr="00E9603C">
        <w:rPr>
          <w:lang w:eastAsia="zh-CN"/>
        </w:rPr>
        <w:t xml:space="preserve">This solution is proposed for Key Issue #2: Multiple NWDAF instances, </w:t>
      </w:r>
      <w:r w:rsidRPr="00E9603C">
        <w:rPr>
          <w:lang w:eastAsia="ko-KR"/>
        </w:rPr>
        <w:t xml:space="preserve">Key Issue #11: </w:t>
      </w:r>
      <w:r w:rsidRPr="00E9603C">
        <w:t>Increasing efficiency of data collection.</w:t>
      </w:r>
    </w:p>
    <w:p w14:paraId="3FEBC770" w14:textId="77777777" w:rsidR="009166E9" w:rsidRPr="00E9603C" w:rsidRDefault="009166E9">
      <w:pPr>
        <w:pStyle w:val="Heading4"/>
      </w:pPr>
      <w:bookmarkStart w:id="11947" w:name="_Toc50021955"/>
      <w:bookmarkStart w:id="11948" w:name="_Toc50022659"/>
      <w:bookmarkStart w:id="11949" w:name="_Toc50579693"/>
      <w:bookmarkStart w:id="11950" w:name="_Toc54770288"/>
      <w:bookmarkStart w:id="11951" w:name="_Toc54779640"/>
      <w:bookmarkStart w:id="11952" w:name="_Toc54786600"/>
      <w:bookmarkStart w:id="11953" w:name="_Toc50023308"/>
      <w:bookmarkStart w:id="11954" w:name="_Toc50023893"/>
      <w:bookmarkStart w:id="11955" w:name="_Toc57201463"/>
      <w:bookmarkStart w:id="11956" w:name="_Toc50309961"/>
      <w:bookmarkStart w:id="11957" w:name="_Toc50021386"/>
      <w:bookmarkStart w:id="11958" w:name="_Toc57641501"/>
      <w:bookmarkStart w:id="11959" w:name="_Toc59101854"/>
      <w:r w:rsidRPr="00E9603C">
        <w:t>6.</w:t>
      </w:r>
      <w:r w:rsidRPr="00E9603C">
        <w:rPr>
          <w:lang w:eastAsia="zh-CN"/>
        </w:rPr>
        <w:t>58</w:t>
      </w:r>
      <w:r w:rsidRPr="00E9603C">
        <w:t>.1.1</w:t>
      </w:r>
      <w:r w:rsidRPr="00E9603C">
        <w:tab/>
        <w:t>General</w:t>
      </w:r>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p>
    <w:p w14:paraId="534EEBF4" w14:textId="77777777" w:rsidR="009166E9" w:rsidRPr="00E9603C" w:rsidRDefault="009166E9">
      <w:pPr>
        <w:rPr>
          <w:lang w:eastAsia="zh-CN"/>
        </w:rPr>
      </w:pPr>
      <w:r w:rsidRPr="00E9603C">
        <w:t xml:space="preserve">The goal of this solution is to </w:t>
      </w:r>
      <w:r w:rsidRPr="00E9603C">
        <w:rPr>
          <w:lang w:eastAsia="zh-CN"/>
        </w:rPr>
        <w:t>define the alternatives for realizing the services related to data collection in NWDAF-to-NWDAF interactions (e.g., in flat or hierarchical model of NWDAF deployments). Such service can be used for data collection supporting NWDAF operation for analytics IDs in both inference (e.g., data collection for analytics ID output generation) or training stages (e.g., data collection for training a model for an analytics ID).</w:t>
      </w:r>
    </w:p>
    <w:p w14:paraId="15BEC86F" w14:textId="77777777" w:rsidR="009166E9" w:rsidRPr="00E9603C" w:rsidRDefault="009166E9">
      <w:pPr>
        <w:rPr>
          <w:lang w:eastAsia="zh-CN"/>
        </w:rPr>
      </w:pPr>
      <w:r w:rsidRPr="00E9603C">
        <w:rPr>
          <w:lang w:eastAsia="zh-CN"/>
        </w:rPr>
        <w:t>NWDAF exposing collected data is enhanced with the following capabilities:</w:t>
      </w:r>
    </w:p>
    <w:p w14:paraId="531C072A" w14:textId="77777777" w:rsidR="009166E9" w:rsidRPr="00E9603C" w:rsidRDefault="009166E9">
      <w:pPr>
        <w:pStyle w:val="B1"/>
      </w:pPr>
      <w:r w:rsidRPr="00E9603C">
        <w:t>-</w:t>
      </w:r>
      <w:r w:rsidRPr="00E9603C">
        <w:tab/>
        <w:t xml:space="preserve">Providing </w:t>
      </w:r>
      <w:r w:rsidRPr="00E9603C">
        <w:rPr>
          <w:szCs w:val="24"/>
          <w:lang w:eastAsia="en-US"/>
        </w:rPr>
        <w:t>bulked data</w:t>
      </w:r>
      <w:r w:rsidRPr="00E9603C">
        <w:t xml:space="preserve"> to consumers instead of individual data samples in order to reduce signalling and efficiency on controlling the raw collected data from sources (i.e., NF events or OAM data). The </w:t>
      </w:r>
      <w:r w:rsidRPr="00E9603C">
        <w:rPr>
          <w:szCs w:val="24"/>
          <w:lang w:eastAsia="en-US"/>
        </w:rPr>
        <w:t>bulked data</w:t>
      </w:r>
      <w:r w:rsidRPr="00E9603C">
        <w:t xml:space="preserve"> is the set of data samples to be used for an analytics ID for a consumer of NWDAF. The </w:t>
      </w:r>
      <w:r w:rsidRPr="00E9603C">
        <w:rPr>
          <w:szCs w:val="24"/>
          <w:lang w:eastAsia="en-US"/>
        </w:rPr>
        <w:t>bulked data</w:t>
      </w:r>
      <w:r w:rsidRPr="00E9603C">
        <w:t xml:space="preserve"> is generated based on the set of raw collected data from NFs/OAM and the properties for the selection of such raw data.</w:t>
      </w:r>
    </w:p>
    <w:p w14:paraId="754BC2FA" w14:textId="77777777" w:rsidR="009166E9" w:rsidRPr="00E9603C" w:rsidRDefault="009166E9">
      <w:pPr>
        <w:pStyle w:val="B1"/>
      </w:pPr>
      <w:r w:rsidRPr="00E9603C">
        <w:t>-</w:t>
      </w:r>
      <w:r w:rsidRPr="00E9603C">
        <w:tab/>
        <w:t>The bulked data comprises the following fields: bulked data identification, type of bulked data (''raw data samples'' or ''pre-processed data samples'' or a combination of both), if the type of bulked data is ''pre-processed data samples'' the data type (e.g., Event ID) and associated feature type (e.g., average values of Event ID) are included, data values (when ''raw data samples" type of bulk data is used) or feature values (when ''pre-processed data samples'' type of bulked data is used), and timestamp when the data sample is associated with a bulked data.</w:t>
      </w:r>
    </w:p>
    <w:p w14:paraId="7683E029" w14:textId="77777777" w:rsidR="009166E9" w:rsidRPr="00E9603C" w:rsidRDefault="009166E9">
      <w:pPr>
        <w:pStyle w:val="B1"/>
      </w:pPr>
      <w:r w:rsidRPr="00E9603C">
        <w:t>-</w:t>
      </w:r>
      <w:r w:rsidRPr="00E9603C">
        <w:tab/>
        <w:t>Exposing runtime collected data (e.g., data from NFs/AFs/OAM retrieved via notification mechanisms), or historical collected data (e.g., data from NFs/AFs/OAM that were at some point collected, then stored);</w:t>
      </w:r>
    </w:p>
    <w:p w14:paraId="3C3B821A" w14:textId="77777777" w:rsidR="009166E9" w:rsidRPr="00E9603C" w:rsidRDefault="009166E9">
      <w:pPr>
        <w:pStyle w:val="B1"/>
      </w:pPr>
      <w:r w:rsidRPr="00E9603C">
        <w:t>-</w:t>
      </w:r>
      <w:r w:rsidRPr="00E9603C">
        <w:tab/>
        <w:t>Apply selection processes of data samples or processing mechanisms for the generation of the bulked data according to operator-defined rules. Such rules define the allowed and/or restricted properties or processes to be applied to the set of raw collected data to be used for the bulked data. Operators can define such rules per analytics ID, or per bulk data consumer, or per network slice, or a combination of them. Examples of properties are network slices; area of interest; statistical attributes such as averages, mean, skewness; aggregation levels, such as geographical per cell, per UEs, or temporal such as per hours or days. Examples of processes are: definition of data collection mode mechanisms; definition if raw collected data, or pre-processed data, or both can be used for composing the bulked data; applying anonymization of data fields in the bulked data to avoid exposing undesired information. It is possible that operators might define different rules for generation of bulked data for training or inference.</w:t>
      </w:r>
    </w:p>
    <w:p w14:paraId="51FAE700" w14:textId="77777777" w:rsidR="009166E9" w:rsidRPr="00E9603C" w:rsidRDefault="009166E9">
      <w:pPr>
        <w:pStyle w:val="NO"/>
      </w:pPr>
      <w:bookmarkStart w:id="11960" w:name="_Toc50023894"/>
      <w:bookmarkStart w:id="11961" w:name="_Toc50309962"/>
      <w:bookmarkStart w:id="11962" w:name="_Toc50023309"/>
      <w:bookmarkStart w:id="11963" w:name="_Toc50022660"/>
      <w:bookmarkStart w:id="11964" w:name="_Toc50021956"/>
      <w:bookmarkStart w:id="11965" w:name="_Toc50579694"/>
      <w:bookmarkStart w:id="11966" w:name="_Toc50021387"/>
      <w:r w:rsidRPr="00E9603C">
        <w:t>NOTE:</w:t>
      </w:r>
      <w:r w:rsidRPr="00E9603C">
        <w:tab/>
        <w:t xml:space="preserve">If DCCF is used in the network, DCCF services can also be enhanced with the capability of providing bulked data for an analytics ID. </w:t>
      </w:r>
      <w:r w:rsidRPr="00E9603C">
        <w:rPr>
          <w:lang w:eastAsia="zh-CN"/>
        </w:rPr>
        <w:t>The principles of parameters defined alternatives #1, #2, and #3 can also be exposed by DCCF services to allow the data collection of bulked data for an analytics ID with plain data, pre-processed data, or analytics output and data used for such analytics generation.</w:t>
      </w:r>
    </w:p>
    <w:p w14:paraId="217CD6C0" w14:textId="77777777" w:rsidR="009166E9" w:rsidRPr="00E9603C" w:rsidRDefault="009166E9">
      <w:pPr>
        <w:pStyle w:val="Heading4"/>
      </w:pPr>
      <w:bookmarkStart w:id="11967" w:name="_Toc57201464"/>
      <w:bookmarkStart w:id="11968" w:name="_Toc54770289"/>
      <w:bookmarkStart w:id="11969" w:name="_Toc54779641"/>
      <w:bookmarkStart w:id="11970" w:name="_Toc54786601"/>
      <w:bookmarkStart w:id="11971" w:name="_Toc57641502"/>
      <w:bookmarkStart w:id="11972" w:name="_Toc59101855"/>
      <w:r w:rsidRPr="00E9603C">
        <w:t>6.</w:t>
      </w:r>
      <w:r w:rsidRPr="00E9603C">
        <w:rPr>
          <w:lang w:eastAsia="zh-CN"/>
        </w:rPr>
        <w:t>58</w:t>
      </w:r>
      <w:r w:rsidRPr="00E9603C">
        <w:t>.1.2</w:t>
      </w:r>
      <w:r w:rsidRPr="00E9603C">
        <w:tab/>
        <w:t>Models for the Data Collection Service</w:t>
      </w:r>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p>
    <w:p w14:paraId="4D473EDE" w14:textId="77777777" w:rsidR="009166E9" w:rsidRPr="00E9603C" w:rsidRDefault="009166E9">
      <w:pPr>
        <w:pStyle w:val="Heading5"/>
      </w:pPr>
      <w:bookmarkStart w:id="11973" w:name="_Toc50309963"/>
      <w:bookmarkStart w:id="11974" w:name="_Toc50021388"/>
      <w:bookmarkStart w:id="11975" w:name="_Toc54770290"/>
      <w:bookmarkStart w:id="11976" w:name="_Toc57201465"/>
      <w:bookmarkStart w:id="11977" w:name="_Toc50021957"/>
      <w:bookmarkStart w:id="11978" w:name="_Toc50022661"/>
      <w:bookmarkStart w:id="11979" w:name="_Toc50023310"/>
      <w:bookmarkStart w:id="11980" w:name="_Toc50579695"/>
      <w:bookmarkStart w:id="11981" w:name="_Toc54779642"/>
      <w:bookmarkStart w:id="11982" w:name="_Toc54786602"/>
      <w:bookmarkStart w:id="11983" w:name="_Toc50023895"/>
      <w:bookmarkStart w:id="11984" w:name="_Toc57641503"/>
      <w:bookmarkStart w:id="11985" w:name="_Toc59101856"/>
      <w:r w:rsidRPr="00E9603C">
        <w:t>6.</w:t>
      </w:r>
      <w:r w:rsidRPr="00E9603C">
        <w:rPr>
          <w:lang w:eastAsia="zh-CN"/>
        </w:rPr>
        <w:t>58</w:t>
      </w:r>
      <w:r w:rsidRPr="00E9603C">
        <w:t>.1.2.1</w:t>
      </w:r>
      <w:r w:rsidRPr="00E9603C">
        <w:tab/>
        <w:t>Alternative 1: Applying Event Exposure Framework Principles</w:t>
      </w:r>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p>
    <w:p w14:paraId="4143B08D" w14:textId="77777777" w:rsidR="009166E9" w:rsidRPr="00E9603C" w:rsidRDefault="009166E9">
      <w:r w:rsidRPr="00E9603C">
        <w:t xml:space="preserve">The service used by the entity responsible to provide the bulked data is based on the Event Exposure framework defined in </w:t>
      </w:r>
      <w:r w:rsidR="00E9603C" w:rsidRPr="00E9603C">
        <w:t>TS</w:t>
      </w:r>
      <w:r w:rsidR="00E9603C">
        <w:t> </w:t>
      </w:r>
      <w:r w:rsidR="00E9603C" w:rsidRPr="00E9603C">
        <w:t>23.502</w:t>
      </w:r>
      <w:r w:rsidR="00E9603C">
        <w:t> </w:t>
      </w:r>
      <w:r w:rsidR="00E9603C" w:rsidRPr="00E9603C">
        <w:t>[</w:t>
      </w:r>
      <w:r w:rsidRPr="00E9603C">
        <w:t>3] clause 4.15.</w:t>
      </w:r>
    </w:p>
    <w:p w14:paraId="5CD8EC42" w14:textId="77777777" w:rsidR="009166E9" w:rsidRPr="00E9603C" w:rsidRDefault="009166E9">
      <w:r w:rsidRPr="00E9603C">
        <w:t xml:space="preserve">NWDAF shall expose the Nnwdaf_EventExposure service with the input parameters as defined in </w:t>
      </w:r>
      <w:r w:rsidR="00E9603C" w:rsidRPr="00E9603C">
        <w:t>TS</w:t>
      </w:r>
      <w:r w:rsidR="00E9603C">
        <w:t> </w:t>
      </w:r>
      <w:r w:rsidR="00E9603C" w:rsidRPr="00E9603C">
        <w:t>23.502</w:t>
      </w:r>
      <w:r w:rsidR="00E9603C">
        <w:t> </w:t>
      </w:r>
      <w:r w:rsidR="00E9603C" w:rsidRPr="00E9603C">
        <w:t>[</w:t>
      </w:r>
      <w:r w:rsidRPr="00E9603C">
        <w:t>3] Clause 4.15.1, as well as the following extensions:</w:t>
      </w:r>
    </w:p>
    <w:p w14:paraId="08EC946B" w14:textId="77777777" w:rsidR="009166E9" w:rsidRPr="00E9603C" w:rsidRDefault="009166E9">
      <w:pPr>
        <w:pStyle w:val="B1"/>
      </w:pPr>
      <w:r w:rsidRPr="00E9603C">
        <w:t>-</w:t>
      </w:r>
      <w:r w:rsidRPr="00E9603C">
        <w:tab/>
        <w:t>Event ID(s) set to ''Bulked data'' event type;</w:t>
      </w:r>
    </w:p>
    <w:p w14:paraId="77068AAF" w14:textId="77777777" w:rsidR="009166E9" w:rsidRPr="00E9603C" w:rsidRDefault="009166E9">
      <w:pPr>
        <w:pStyle w:val="B1"/>
      </w:pPr>
      <w:r w:rsidRPr="00E9603C">
        <w:t>-</w:t>
      </w:r>
      <w:r w:rsidRPr="00E9603C">
        <w:tab/>
        <w:t>Target of Event Reporting including a tuple with analytics ID; type of requested bulked data, which can be set to ''raw data samples'' or ''pre-processed data samples'' or a combination of both; analytics stage (inference or training);</w:t>
      </w:r>
    </w:p>
    <w:p w14:paraId="51035628" w14:textId="77777777" w:rsidR="009166E9" w:rsidRPr="00E9603C" w:rsidRDefault="009166E9">
      <w:pPr>
        <w:pStyle w:val="B1"/>
      </w:pPr>
      <w:r w:rsidRPr="00E9603C">
        <w:t>-</w:t>
      </w:r>
      <w:r w:rsidRPr="00E9603C">
        <w:tab/>
        <w:t>Event Filter Information shall include:</w:t>
      </w:r>
    </w:p>
    <w:p w14:paraId="080D1CAB" w14:textId="77777777" w:rsidR="009166E9" w:rsidRPr="00E9603C" w:rsidRDefault="009166E9">
      <w:pPr>
        <w:pStyle w:val="B2"/>
      </w:pPr>
      <w:r w:rsidRPr="00E9603C">
        <w:t>-</w:t>
      </w:r>
      <w:r w:rsidRPr="00E9603C">
        <w:tab/>
        <w:t>fields related to the analytics ID such as: target of analytics information (e.g., any UE, list of UEs, groups of UEs); analytics filter information (e.g., area of interest, DNN, Application, S-NSSAI). The analytics ID also determines the type of data to be collected and associated with the bulked data;</w:t>
      </w:r>
    </w:p>
    <w:p w14:paraId="7A118151" w14:textId="77777777" w:rsidR="009166E9" w:rsidRPr="00E9603C" w:rsidRDefault="009166E9">
      <w:pPr>
        <w:pStyle w:val="B2"/>
      </w:pPr>
      <w:r w:rsidRPr="00E9603C">
        <w:t>-</w:t>
      </w:r>
      <w:r w:rsidRPr="00E9603C">
        <w:tab/>
        <w:t>feature type to be applied to the data samples in case the type of the requested bulk data includes ''pre-processed data samples''. Examples of feature type are maximum values, average values, etc.</w:t>
      </w:r>
    </w:p>
    <w:p w14:paraId="0C9AFF48" w14:textId="77777777" w:rsidR="009166E9" w:rsidRPr="00E9603C" w:rsidRDefault="009166E9">
      <w:pPr>
        <w:pStyle w:val="B1"/>
      </w:pPr>
      <w:r w:rsidRPr="00E9603C">
        <w:t>-</w:t>
      </w:r>
      <w:r w:rsidRPr="00E9603C">
        <w:tab/>
        <w:t xml:space="preserve">Event Reporting Information, in addition to the parameters defined in </w:t>
      </w:r>
      <w:r w:rsidR="00E9603C" w:rsidRPr="00E9603C">
        <w:t>TS</w:t>
      </w:r>
      <w:r w:rsidR="00E9603C">
        <w:t> </w:t>
      </w:r>
      <w:r w:rsidR="00E9603C" w:rsidRPr="00E9603C">
        <w:t>23.502</w:t>
      </w:r>
      <w:r w:rsidR="00E9603C">
        <w:t> </w:t>
      </w:r>
      <w:r w:rsidR="00E9603C" w:rsidRPr="00E9603C">
        <w:t>[</w:t>
      </w:r>
      <w:r w:rsidRPr="00E9603C">
        <w:t>3] clause 4.15.1, the following parameters shall be included:</w:t>
      </w:r>
    </w:p>
    <w:p w14:paraId="31403490" w14:textId="77777777" w:rsidR="009166E9" w:rsidRPr="00E9603C" w:rsidRDefault="009166E9">
      <w:pPr>
        <w:pStyle w:val="B2"/>
      </w:pPr>
      <w:r w:rsidRPr="00E9603C">
        <w:t>-</w:t>
      </w:r>
      <w:r w:rsidRPr="00E9603C">
        <w:tab/>
        <w:t>interval of time for sample selection;</w:t>
      </w:r>
    </w:p>
    <w:p w14:paraId="072D5620" w14:textId="77777777" w:rsidR="009166E9" w:rsidRPr="00E9603C" w:rsidRDefault="009166E9">
      <w:pPr>
        <w:pStyle w:val="B2"/>
      </w:pPr>
      <w:r w:rsidRPr="00E9603C">
        <w:t>-</w:t>
      </w:r>
      <w:r w:rsidRPr="00E9603C">
        <w:tab/>
        <w:t>data collection mode (DC mode) indicates the type of collection mechanisms to be used. This parameter can set to: ''runtime'', ''offline", ''historical''. Runtime" indicates that current event exposure mechanisms are applied, i.e. every time an event is ready, such event is notified to the consumer. "Offline" indicates that mechanisms such as the one described in clause 6.37 to reduce the frequency of notification from the NFs should be applied. ''Historical'' determines that the data should be retrieved from some previous period in time. When the ''historical'' DC mode is included, the interval of the historical time window should be included as input parameter. The default DC modes for inference and training stages are respectively, ''runtime" and ''offline";</w:t>
      </w:r>
    </w:p>
    <w:p w14:paraId="714DCCFC" w14:textId="77777777" w:rsidR="009166E9" w:rsidRPr="00E9603C" w:rsidRDefault="009166E9">
      <w:pPr>
        <w:pStyle w:val="B2"/>
      </w:pPr>
      <w:r w:rsidRPr="00E9603C">
        <w:t>-</w:t>
      </w:r>
      <w:r w:rsidRPr="00E9603C">
        <w:tab/>
        <w:t>(optional) minimum and/or maximum number of samples to be included in the bulked data.</w:t>
      </w:r>
    </w:p>
    <w:p w14:paraId="50BDC4B3" w14:textId="77777777" w:rsidR="009166E9" w:rsidRPr="00E9603C" w:rsidRDefault="009166E9">
      <w:r w:rsidRPr="00E9603C">
        <w:t>The notification message shall contain the subscription correlation ID, and the generated bulked data.</w:t>
      </w:r>
    </w:p>
    <w:p w14:paraId="1B2FE943" w14:textId="77777777" w:rsidR="009166E9" w:rsidRPr="00E9603C" w:rsidRDefault="009166E9">
      <w:pPr>
        <w:pStyle w:val="Heading5"/>
      </w:pPr>
      <w:bookmarkStart w:id="11986" w:name="_Toc50023896"/>
      <w:bookmarkStart w:id="11987" w:name="_Toc50309964"/>
      <w:bookmarkStart w:id="11988" w:name="_Toc50021958"/>
      <w:bookmarkStart w:id="11989" w:name="_Toc54770291"/>
      <w:bookmarkStart w:id="11990" w:name="_Toc54779643"/>
      <w:bookmarkStart w:id="11991" w:name="_Toc54786603"/>
      <w:bookmarkStart w:id="11992" w:name="_Toc50022662"/>
      <w:bookmarkStart w:id="11993" w:name="_Toc50023311"/>
      <w:bookmarkStart w:id="11994" w:name="_Toc57201466"/>
      <w:bookmarkStart w:id="11995" w:name="_Toc50579696"/>
      <w:bookmarkStart w:id="11996" w:name="_Toc50021389"/>
      <w:bookmarkStart w:id="11997" w:name="_Toc57641504"/>
      <w:bookmarkStart w:id="11998" w:name="_Toc59101857"/>
      <w:r w:rsidRPr="00E9603C">
        <w:t>6.</w:t>
      </w:r>
      <w:r w:rsidRPr="00E9603C">
        <w:rPr>
          <w:lang w:eastAsia="zh-CN"/>
        </w:rPr>
        <w:t>58</w:t>
      </w:r>
      <w:r w:rsidRPr="00E9603C">
        <w:t>.1.2.2</w:t>
      </w:r>
      <w:r w:rsidRPr="00E9603C">
        <w:tab/>
        <w:t>Alternative 2: Extensions to NWDAF Services</w:t>
      </w:r>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p>
    <w:p w14:paraId="181467D7" w14:textId="77777777" w:rsidR="009166E9" w:rsidRPr="00E9603C" w:rsidRDefault="009166E9">
      <w:r w:rsidRPr="00E9603C">
        <w:t>The extensions of existing NWDAF services allow to provide the bulked data (i.e., data samples) instead of the calculated analytics output.</w:t>
      </w:r>
    </w:p>
    <w:p w14:paraId="61E054EE" w14:textId="77777777" w:rsidR="009166E9" w:rsidRPr="00E9603C" w:rsidRDefault="009166E9">
      <w:r w:rsidRPr="00E9603C">
        <w:t xml:space="preserve">In this alternative, the input and output parameters of Nnwdaf_AnalyticsSubscription and Nnwdaf_AnalyticsInfo services defined, respectively, in </w:t>
      </w:r>
      <w:r w:rsidR="00E9603C" w:rsidRPr="00E9603C">
        <w:t>TS</w:t>
      </w:r>
      <w:r w:rsidR="00E9603C">
        <w:t> </w:t>
      </w:r>
      <w:r w:rsidR="00E9603C" w:rsidRPr="00E9603C">
        <w:t>23.288</w:t>
      </w:r>
      <w:r w:rsidR="00E9603C">
        <w:t> </w:t>
      </w:r>
      <w:r w:rsidR="00E9603C" w:rsidRPr="00E9603C">
        <w:t>[</w:t>
      </w:r>
      <w:r w:rsidRPr="00E9603C">
        <w:t>5] clause 7.2 and clause 7.3 shall be extended.</w:t>
      </w:r>
    </w:p>
    <w:p w14:paraId="762726A5" w14:textId="77777777" w:rsidR="009166E9" w:rsidRPr="00E9603C" w:rsidRDefault="009166E9">
      <w:r w:rsidRPr="00E9603C">
        <w:t>The extensions to input parameters of such NWDAF services are:</w:t>
      </w:r>
    </w:p>
    <w:p w14:paraId="57026F44" w14:textId="77777777" w:rsidR="009166E9" w:rsidRPr="00E9603C" w:rsidRDefault="009166E9">
      <w:pPr>
        <w:pStyle w:val="B1"/>
      </w:pPr>
      <w:r w:rsidRPr="00E9603C">
        <w:t>-</w:t>
      </w:r>
      <w:r w:rsidRPr="00E9603C">
        <w:tab/>
        <w:t>An indication that the service is being invoked in order to retrieve the bulked data associated with the analytics ID or the analytics output and the bulked data used to generate such analytics output. Examples of such indication s are is reusing the AOG modes #1, #2, #4 defined in Solution #17, clause 6.17.1.1, or the type of bulked data and/or the bulked data flag. In the case the indication is specified as the AOG mode, this parameter also denotes the type of bulked data that has to be provided: i.e., ''raw data samples'' (AOG Mode #1) or ''pre-processed data samples'' (AOG Mode #2) or a combination of both (AOG Mode #4). When the bulked data flag is included, it denotes that the output of the NWDAF service shall include the bulked data (i.e., data samples of all data types) for the analytics ID without providing the analytics output. In the case the indication is the type of bulked data, the possible values are ''raw data samples'' or ''pre-processed data samples'' or a combination of both. When the output-bulked data flag is included, it denotes that the output of the NWDAF service (in case of notification service, for each output) shall include the generated analytics ID and the bulked data (i.e., data samples of all data types) used to derive such analytics ID output.</w:t>
      </w:r>
    </w:p>
    <w:p w14:paraId="13737021" w14:textId="77777777" w:rsidR="009166E9" w:rsidRPr="00E9603C" w:rsidRDefault="009166E9">
      <w:pPr>
        <w:pStyle w:val="B1"/>
      </w:pPr>
      <w:r w:rsidRPr="00E9603C">
        <w:t>-</w:t>
      </w:r>
      <w:r w:rsidRPr="00E9603C">
        <w:tab/>
        <w:t>Analytics Filter Information shall include feature type to be applied to the of data samples in case the type of the requested bulk data includes ''pre-processed data samples''. Examples of feature type are maximum values, average values;</w:t>
      </w:r>
    </w:p>
    <w:p w14:paraId="4EA14F18" w14:textId="77777777" w:rsidR="009166E9" w:rsidRPr="00E9603C" w:rsidRDefault="009166E9">
      <w:pPr>
        <w:pStyle w:val="B1"/>
      </w:pPr>
      <w:r w:rsidRPr="00E9603C">
        <w:t>-</w:t>
      </w:r>
      <w:r w:rsidRPr="00E9603C">
        <w:tab/>
        <w:t>Analytics Reporting Information shall include:</w:t>
      </w:r>
    </w:p>
    <w:p w14:paraId="1D6432E6" w14:textId="77777777" w:rsidR="009166E9" w:rsidRPr="00E9603C" w:rsidRDefault="009166E9">
      <w:pPr>
        <w:pStyle w:val="B1"/>
      </w:pPr>
      <w:r w:rsidRPr="00E9603C">
        <w:t>-</w:t>
      </w:r>
      <w:r w:rsidRPr="00E9603C">
        <w:tab/>
        <w:t>interval of time for sample selection;</w:t>
      </w:r>
    </w:p>
    <w:p w14:paraId="2801599A" w14:textId="77777777" w:rsidR="009166E9" w:rsidRPr="00E9603C" w:rsidRDefault="009166E9">
      <w:pPr>
        <w:pStyle w:val="B1"/>
      </w:pPr>
      <w:r w:rsidRPr="00E9603C">
        <w:t>-</w:t>
      </w:r>
      <w:r w:rsidRPr="00E9603C">
        <w:tab/>
        <w:t>data collection mode (DC mode) as described above;</w:t>
      </w:r>
    </w:p>
    <w:p w14:paraId="56D73DB0" w14:textId="77777777" w:rsidR="009166E9" w:rsidRPr="00E9603C" w:rsidRDefault="009166E9">
      <w:pPr>
        <w:pStyle w:val="B1"/>
      </w:pPr>
      <w:r w:rsidRPr="00E9603C">
        <w:t>-</w:t>
      </w:r>
      <w:r w:rsidRPr="00E9603C">
        <w:tab/>
        <w:t>(optional) minimum and/or maximum number of samples to be included in the bulked data.</w:t>
      </w:r>
    </w:p>
    <w:p w14:paraId="1A66737D" w14:textId="77777777" w:rsidR="009166E9" w:rsidRPr="00E9603C" w:rsidRDefault="009166E9">
      <w:pPr>
        <w:pStyle w:val="B1"/>
      </w:pPr>
      <w:r w:rsidRPr="00E9603C">
        <w:t>The AOG Mode and/or bulked data flag input parameters are the indication to NWDAF that a set of data related to an analytics ID needs to be associated to a bulked data. Where the analytics ID, target of analytics ID, and analytics filter information define the properties of the data collected or available at NWDAF data shall be associated with such bulked data.</w:t>
      </w:r>
    </w:p>
    <w:p w14:paraId="67694120" w14:textId="77777777" w:rsidR="009166E9" w:rsidRPr="00E9603C" w:rsidRDefault="009166E9">
      <w:pPr>
        <w:pStyle w:val="B1"/>
      </w:pPr>
      <w:r w:rsidRPr="00E9603C">
        <w:t>The extensions of output parameters for both NWDAF services Nnwdaf_AnalyticsSubscription and Nnwdaf_AnalyticsInfo are:</w:t>
      </w:r>
    </w:p>
    <w:p w14:paraId="4BF443BD" w14:textId="77777777" w:rsidR="009166E9" w:rsidRPr="00E9603C" w:rsidRDefault="009166E9">
      <w:pPr>
        <w:pStyle w:val="B1"/>
      </w:pPr>
      <w:r w:rsidRPr="00E9603C">
        <w:t>-</w:t>
      </w:r>
      <w:r w:rsidRPr="00E9603C">
        <w:tab/>
        <w:t xml:space="preserve">If no flag or type of bulked data is used in the input parameters of subscription/request, the output message contains the same parameters specified in </w:t>
      </w:r>
      <w:r w:rsidR="00E9603C" w:rsidRPr="00E9603C">
        <w:t>TS</w:t>
      </w:r>
      <w:r w:rsidR="00E9603C">
        <w:t> </w:t>
      </w:r>
      <w:r w:rsidR="00E9603C" w:rsidRPr="00E9603C">
        <w:t>23.288</w:t>
      </w:r>
      <w:r w:rsidR="00E9603C">
        <w:t> </w:t>
      </w:r>
      <w:r w:rsidR="00E9603C" w:rsidRPr="00E9603C">
        <w:t>[</w:t>
      </w:r>
      <w:r w:rsidRPr="00E9603C">
        <w:t>5];</w:t>
      </w:r>
    </w:p>
    <w:p w14:paraId="74D77EB3" w14:textId="77777777" w:rsidR="009166E9" w:rsidRPr="00E9603C" w:rsidRDefault="009166E9">
      <w:pPr>
        <w:pStyle w:val="B1"/>
      </w:pPr>
      <w:r w:rsidRPr="00E9603C">
        <w:t>-</w:t>
      </w:r>
      <w:r w:rsidRPr="00E9603C">
        <w:tab/>
        <w:t>If the input parameters of subscription/request included the AOG Mode or type of bulked data and/or the bulked data flag, the output message shall contain the subscription correlation ID (identifying the requested bulked data) and the bulked data without containing the analytics output and related fields (validity period, probability of assertion);</w:t>
      </w:r>
    </w:p>
    <w:p w14:paraId="0A249F74" w14:textId="77777777" w:rsidR="009166E9" w:rsidRPr="00E9603C" w:rsidRDefault="009166E9">
      <w:pPr>
        <w:pStyle w:val="B1"/>
      </w:pPr>
      <w:r w:rsidRPr="00E9603C">
        <w:t>-</w:t>
      </w:r>
      <w:r w:rsidRPr="00E9603C">
        <w:tab/>
        <w:t>If the input parameters of subscription/request included the AOG Mode or type of bulked data and the output-bulked data flag, the output message shall contain the subscription correlation ID (identifying both the analytics ID output and the requested bulked data) the analytics output and related fields (validity period, probability of assertion), and the bulked data containing the data used for generating such analytics output.</w:t>
      </w:r>
    </w:p>
    <w:p w14:paraId="3A05D386" w14:textId="77777777" w:rsidR="009166E9" w:rsidRPr="00E9603C" w:rsidRDefault="009166E9">
      <w:pPr>
        <w:pStyle w:val="Heading5"/>
      </w:pPr>
      <w:bookmarkStart w:id="11999" w:name="_Toc50021390"/>
      <w:bookmarkStart w:id="12000" w:name="_Toc50023312"/>
      <w:bookmarkStart w:id="12001" w:name="_Toc50579697"/>
      <w:bookmarkStart w:id="12002" w:name="_Toc50309965"/>
      <w:bookmarkStart w:id="12003" w:name="_Toc50021959"/>
      <w:bookmarkStart w:id="12004" w:name="_Toc54770292"/>
      <w:bookmarkStart w:id="12005" w:name="_Toc54786604"/>
      <w:bookmarkStart w:id="12006" w:name="_Toc50023897"/>
      <w:bookmarkStart w:id="12007" w:name="_Toc57201467"/>
      <w:bookmarkStart w:id="12008" w:name="_Toc54779644"/>
      <w:bookmarkStart w:id="12009" w:name="_Toc50022663"/>
      <w:bookmarkStart w:id="12010" w:name="_Toc57641505"/>
      <w:bookmarkStart w:id="12011" w:name="_Toc59101858"/>
      <w:r w:rsidRPr="00E9603C">
        <w:t>6.</w:t>
      </w:r>
      <w:r w:rsidRPr="00E9603C">
        <w:rPr>
          <w:lang w:eastAsia="zh-CN"/>
        </w:rPr>
        <w:t>58</w:t>
      </w:r>
      <w:r w:rsidRPr="00E9603C">
        <w:t>.1.2.3</w:t>
      </w:r>
      <w:r w:rsidRPr="00E9603C">
        <w:tab/>
        <w:t>Alternative 3: New Dedicated Service</w:t>
      </w:r>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p>
    <w:p w14:paraId="0C907FDE" w14:textId="77777777" w:rsidR="009166E9" w:rsidRPr="00E9603C" w:rsidRDefault="009166E9">
      <w:r w:rsidRPr="00E9603C">
        <w:t>A new dedicated service is exposed by NWDAF for to provide the bulked data.</w:t>
      </w:r>
    </w:p>
    <w:p w14:paraId="1E86265E" w14:textId="77777777" w:rsidR="009166E9" w:rsidRPr="00E9603C" w:rsidRDefault="009166E9">
      <w:r w:rsidRPr="00E9603C">
        <w:t>The following three operations of this new service are defined to enable the capability of asynchronous retrieval of input mapping initiated by the consumer. These service operations allow three communication models: subscribe-notify; request-response; asynchronous initiated by consumer.</w:t>
      </w:r>
    </w:p>
    <w:p w14:paraId="1B7A98E7" w14:textId="77777777" w:rsidR="009166E9" w:rsidRPr="00E9603C" w:rsidRDefault="009166E9">
      <w:r w:rsidRPr="00E9603C">
        <w:t>The goal is to use the same service for collecting the data for analytics ID inference or collecting data for analytics ID model training. Data collection for model training will require such process to have a longer duration than the process of data collection for inference. Therefore an asynchronous communication model initiated by NWDAF consumer performing model training, allows for such consumer to send a request for bulked data creation and later when needed, fetch it. In case the consumer is an NWDAF collecting data for inference, all three models of communication could be used upon operator's decision.</w:t>
      </w:r>
    </w:p>
    <w:p w14:paraId="49488499" w14:textId="77777777" w:rsidR="009166E9" w:rsidRPr="00E9603C" w:rsidRDefault="009166E9">
      <w:pPr>
        <w:pStyle w:val="TH"/>
      </w:pPr>
      <w:r w:rsidRPr="00E9603C">
        <w:t xml:space="preserve">Table </w:t>
      </w:r>
      <w:r w:rsidRPr="00E9603C">
        <w:rPr>
          <w:lang w:eastAsia="zh-CN"/>
        </w:rPr>
        <w:t>6.58.1.2.3</w:t>
      </w:r>
      <w:r w:rsidRPr="00E9603C">
        <w:t>-1: New data collection service</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3"/>
        <w:gridCol w:w="2463"/>
        <w:gridCol w:w="2464"/>
        <w:gridCol w:w="2464"/>
      </w:tblGrid>
      <w:tr w:rsidR="009166E9" w:rsidRPr="00E9603C" w14:paraId="5F1FC96D" w14:textId="77777777">
        <w:trPr>
          <w:cantSplit/>
        </w:trPr>
        <w:tc>
          <w:tcPr>
            <w:tcW w:w="2463" w:type="dxa"/>
            <w:tcBorders>
              <w:bottom w:val="single" w:sz="4" w:space="0" w:color="auto"/>
            </w:tcBorders>
          </w:tcPr>
          <w:p w14:paraId="7E13C1A3" w14:textId="77777777" w:rsidR="009166E9" w:rsidRPr="00E9603C" w:rsidRDefault="009166E9">
            <w:pPr>
              <w:pStyle w:val="TAH"/>
            </w:pPr>
            <w:r w:rsidRPr="00E9603C">
              <w:t>Service Name</w:t>
            </w:r>
          </w:p>
        </w:tc>
        <w:tc>
          <w:tcPr>
            <w:tcW w:w="2463" w:type="dxa"/>
          </w:tcPr>
          <w:p w14:paraId="56F8852C" w14:textId="77777777" w:rsidR="009166E9" w:rsidRPr="00E9603C" w:rsidRDefault="009166E9">
            <w:pPr>
              <w:pStyle w:val="TAH"/>
            </w:pPr>
            <w:r w:rsidRPr="00E9603C">
              <w:t>Service Operations</w:t>
            </w:r>
          </w:p>
        </w:tc>
        <w:tc>
          <w:tcPr>
            <w:tcW w:w="2464" w:type="dxa"/>
          </w:tcPr>
          <w:p w14:paraId="1719C5AC" w14:textId="77777777" w:rsidR="009166E9" w:rsidRPr="00E9603C" w:rsidRDefault="009166E9">
            <w:pPr>
              <w:pStyle w:val="TAH"/>
            </w:pPr>
            <w:r w:rsidRPr="00E9603C">
              <w:t>Operation</w:t>
            </w:r>
          </w:p>
          <w:p w14:paraId="52C12569" w14:textId="77777777" w:rsidR="009166E9" w:rsidRPr="00E9603C" w:rsidRDefault="009166E9">
            <w:pPr>
              <w:pStyle w:val="TAH"/>
            </w:pPr>
            <w:r w:rsidRPr="00E9603C">
              <w:t>Semantics</w:t>
            </w:r>
          </w:p>
        </w:tc>
        <w:tc>
          <w:tcPr>
            <w:tcW w:w="2464" w:type="dxa"/>
          </w:tcPr>
          <w:p w14:paraId="56C50363" w14:textId="77777777" w:rsidR="009166E9" w:rsidRPr="00E9603C" w:rsidRDefault="009166E9">
            <w:pPr>
              <w:pStyle w:val="TAH"/>
            </w:pPr>
            <w:r w:rsidRPr="00E9603C">
              <w:t>Example Consumer(s)</w:t>
            </w:r>
          </w:p>
        </w:tc>
      </w:tr>
      <w:tr w:rsidR="009166E9" w:rsidRPr="00E9603C" w14:paraId="17C56F98" w14:textId="77777777">
        <w:trPr>
          <w:cantSplit/>
        </w:trPr>
        <w:tc>
          <w:tcPr>
            <w:tcW w:w="2463" w:type="dxa"/>
            <w:tcBorders>
              <w:bottom w:val="nil"/>
            </w:tcBorders>
          </w:tcPr>
          <w:p w14:paraId="617F39FB" w14:textId="77777777" w:rsidR="009166E9" w:rsidRPr="00E9603C" w:rsidRDefault="009166E9">
            <w:pPr>
              <w:pStyle w:val="TAC"/>
            </w:pPr>
            <w:r w:rsidRPr="00E9603C">
              <w:t>Nxxxx_DataManagement</w:t>
            </w:r>
          </w:p>
        </w:tc>
        <w:tc>
          <w:tcPr>
            <w:tcW w:w="2463" w:type="dxa"/>
          </w:tcPr>
          <w:p w14:paraId="68E034C9" w14:textId="77777777" w:rsidR="009166E9" w:rsidRPr="00E9603C" w:rsidRDefault="009166E9">
            <w:pPr>
              <w:pStyle w:val="TAC"/>
            </w:pPr>
            <w:r w:rsidRPr="00E9603C">
              <w:t>BulkedDataCreation</w:t>
            </w:r>
          </w:p>
        </w:tc>
        <w:tc>
          <w:tcPr>
            <w:tcW w:w="2464" w:type="dxa"/>
          </w:tcPr>
          <w:p w14:paraId="7C5604B8" w14:textId="77777777" w:rsidR="009166E9" w:rsidRPr="00E9603C" w:rsidRDefault="009166E9">
            <w:pPr>
              <w:pStyle w:val="TAC"/>
            </w:pPr>
            <w:r w:rsidRPr="00E9603C">
              <w:t>Request / Response</w:t>
            </w:r>
          </w:p>
        </w:tc>
        <w:tc>
          <w:tcPr>
            <w:tcW w:w="2464" w:type="dxa"/>
          </w:tcPr>
          <w:p w14:paraId="0AFFF0CC" w14:textId="77777777" w:rsidR="009166E9" w:rsidRPr="00E9603C" w:rsidRDefault="009166E9">
            <w:pPr>
              <w:pStyle w:val="TAC"/>
            </w:pPr>
            <w:r w:rsidRPr="00E9603C">
              <w:t>NWDAF</w:t>
            </w:r>
          </w:p>
        </w:tc>
      </w:tr>
      <w:tr w:rsidR="009166E9" w:rsidRPr="00E9603C" w14:paraId="4383106E" w14:textId="77777777">
        <w:trPr>
          <w:cantSplit/>
        </w:trPr>
        <w:tc>
          <w:tcPr>
            <w:tcW w:w="2463" w:type="dxa"/>
            <w:tcBorders>
              <w:top w:val="nil"/>
              <w:bottom w:val="nil"/>
            </w:tcBorders>
          </w:tcPr>
          <w:p w14:paraId="0C56D783" w14:textId="77777777" w:rsidR="009166E9" w:rsidRPr="00E9603C" w:rsidRDefault="009166E9">
            <w:pPr>
              <w:pStyle w:val="TAC"/>
            </w:pPr>
          </w:p>
        </w:tc>
        <w:tc>
          <w:tcPr>
            <w:tcW w:w="2463" w:type="dxa"/>
          </w:tcPr>
          <w:p w14:paraId="7A968664" w14:textId="77777777" w:rsidR="009166E9" w:rsidRPr="00E9603C" w:rsidRDefault="009166E9">
            <w:pPr>
              <w:pStyle w:val="TAC"/>
            </w:pPr>
            <w:r w:rsidRPr="00E9603C">
              <w:t>BulkedDataNotify</w:t>
            </w:r>
          </w:p>
        </w:tc>
        <w:tc>
          <w:tcPr>
            <w:tcW w:w="2464" w:type="dxa"/>
          </w:tcPr>
          <w:p w14:paraId="7BAEA74E" w14:textId="77777777" w:rsidR="009166E9" w:rsidRPr="00E9603C" w:rsidRDefault="009166E9">
            <w:pPr>
              <w:pStyle w:val="TAC"/>
            </w:pPr>
            <w:r w:rsidRPr="00E9603C">
              <w:t>Request/Response</w:t>
            </w:r>
          </w:p>
        </w:tc>
        <w:tc>
          <w:tcPr>
            <w:tcW w:w="2464" w:type="dxa"/>
          </w:tcPr>
          <w:p w14:paraId="76555AA3" w14:textId="77777777" w:rsidR="009166E9" w:rsidRPr="00E9603C" w:rsidRDefault="009166E9">
            <w:pPr>
              <w:pStyle w:val="TAC"/>
            </w:pPr>
            <w:r w:rsidRPr="00E9603C">
              <w:t>NWDAF</w:t>
            </w:r>
          </w:p>
        </w:tc>
      </w:tr>
      <w:tr w:rsidR="009166E9" w:rsidRPr="00E9603C" w14:paraId="25493125" w14:textId="77777777">
        <w:trPr>
          <w:cantSplit/>
        </w:trPr>
        <w:tc>
          <w:tcPr>
            <w:tcW w:w="2463" w:type="dxa"/>
            <w:tcBorders>
              <w:top w:val="nil"/>
            </w:tcBorders>
          </w:tcPr>
          <w:p w14:paraId="161A377C" w14:textId="77777777" w:rsidR="009166E9" w:rsidRPr="00E9603C" w:rsidRDefault="009166E9">
            <w:pPr>
              <w:pStyle w:val="TAC"/>
            </w:pPr>
          </w:p>
        </w:tc>
        <w:tc>
          <w:tcPr>
            <w:tcW w:w="2463" w:type="dxa"/>
          </w:tcPr>
          <w:p w14:paraId="06CF5CA1" w14:textId="77777777" w:rsidR="009166E9" w:rsidRPr="00E9603C" w:rsidRDefault="009166E9">
            <w:pPr>
              <w:pStyle w:val="TAC"/>
            </w:pPr>
            <w:r w:rsidRPr="00E9603C">
              <w:t>BulkedDataFetch</w:t>
            </w:r>
          </w:p>
        </w:tc>
        <w:tc>
          <w:tcPr>
            <w:tcW w:w="2464" w:type="dxa"/>
          </w:tcPr>
          <w:p w14:paraId="5C213207" w14:textId="77777777" w:rsidR="009166E9" w:rsidRPr="00E9603C" w:rsidRDefault="009166E9">
            <w:pPr>
              <w:pStyle w:val="TAC"/>
            </w:pPr>
            <w:r w:rsidRPr="00E9603C">
              <w:t>Request / Response</w:t>
            </w:r>
          </w:p>
        </w:tc>
        <w:tc>
          <w:tcPr>
            <w:tcW w:w="2464" w:type="dxa"/>
          </w:tcPr>
          <w:p w14:paraId="00891076" w14:textId="77777777" w:rsidR="009166E9" w:rsidRPr="00E9603C" w:rsidRDefault="009166E9">
            <w:pPr>
              <w:pStyle w:val="TAC"/>
            </w:pPr>
            <w:r w:rsidRPr="00E9603C">
              <w:t>NWDAF</w:t>
            </w:r>
          </w:p>
        </w:tc>
      </w:tr>
    </w:tbl>
    <w:p w14:paraId="03EF2DB7" w14:textId="77777777" w:rsidR="009166E9" w:rsidRPr="00E9603C" w:rsidRDefault="009166E9"/>
    <w:p w14:paraId="09B97939" w14:textId="77777777" w:rsidR="009166E9" w:rsidRPr="00E9603C" w:rsidRDefault="009166E9">
      <w:r w:rsidRPr="00E9603C">
        <w:t>The request for service operation Nxxxx_DataManagement_BulkedDataCreation includes:</w:t>
      </w:r>
    </w:p>
    <w:p w14:paraId="2B6C303A" w14:textId="77777777" w:rsidR="009166E9" w:rsidRPr="00E9603C" w:rsidRDefault="009166E9">
      <w:pPr>
        <w:pStyle w:val="B1"/>
      </w:pPr>
      <w:r w:rsidRPr="00E9603C">
        <w:t>-</w:t>
      </w:r>
      <w:r w:rsidRPr="00E9603C">
        <w:tab/>
        <w:t>Analytics ID;</w:t>
      </w:r>
    </w:p>
    <w:p w14:paraId="7082D8DA" w14:textId="77777777" w:rsidR="009166E9" w:rsidRPr="00E9603C" w:rsidRDefault="009166E9">
      <w:pPr>
        <w:pStyle w:val="B1"/>
      </w:pPr>
      <w:r w:rsidRPr="00E9603C">
        <w:t>-</w:t>
      </w:r>
      <w:r w:rsidRPr="00E9603C">
        <w:tab/>
        <w:t xml:space="preserve">Target of analytics ID as defined in </w:t>
      </w:r>
      <w:r w:rsidR="00E9603C" w:rsidRPr="00E9603C">
        <w:t>TS</w:t>
      </w:r>
      <w:r w:rsidR="00E9603C">
        <w:t> </w:t>
      </w:r>
      <w:r w:rsidR="00E9603C" w:rsidRPr="00E9603C">
        <w:t>23.288</w:t>
      </w:r>
      <w:r w:rsidR="00E9603C">
        <w:t> </w:t>
      </w:r>
      <w:r w:rsidR="00E9603C" w:rsidRPr="00E9603C">
        <w:t>[</w:t>
      </w:r>
      <w:r w:rsidRPr="00E9603C">
        <w:t>5];</w:t>
      </w:r>
    </w:p>
    <w:p w14:paraId="66C61918" w14:textId="77777777" w:rsidR="009166E9" w:rsidRPr="00E9603C" w:rsidRDefault="009166E9">
      <w:pPr>
        <w:pStyle w:val="B1"/>
      </w:pPr>
      <w:r w:rsidRPr="00E9603C">
        <w:t>-</w:t>
      </w:r>
      <w:r w:rsidRPr="00E9603C">
        <w:tab/>
        <w:t>Bulked data Filter Information shall include:</w:t>
      </w:r>
    </w:p>
    <w:p w14:paraId="58BD938C" w14:textId="77777777" w:rsidR="009166E9" w:rsidRPr="00E9603C" w:rsidRDefault="009166E9">
      <w:pPr>
        <w:pStyle w:val="B2"/>
      </w:pPr>
      <w:r w:rsidRPr="00E9603C">
        <w:t>-</w:t>
      </w:r>
      <w:r w:rsidRPr="00E9603C">
        <w:tab/>
        <w:t xml:space="preserve">analytics filter information as already defined in </w:t>
      </w:r>
      <w:r w:rsidR="00E9603C" w:rsidRPr="00E9603C">
        <w:t>TS</w:t>
      </w:r>
      <w:r w:rsidR="00E9603C">
        <w:t> </w:t>
      </w:r>
      <w:r w:rsidR="00E9603C" w:rsidRPr="00E9603C">
        <w:t>23.288</w:t>
      </w:r>
      <w:r w:rsidR="00E9603C">
        <w:t> </w:t>
      </w:r>
      <w:r w:rsidR="00E9603C" w:rsidRPr="00E9603C">
        <w:t>[</w:t>
      </w:r>
      <w:r w:rsidRPr="00E9603C">
        <w:t>5];</w:t>
      </w:r>
    </w:p>
    <w:p w14:paraId="7BD235ED" w14:textId="77777777" w:rsidR="009166E9" w:rsidRPr="00E9603C" w:rsidRDefault="009166E9">
      <w:pPr>
        <w:pStyle w:val="B2"/>
      </w:pPr>
      <w:r w:rsidRPr="00E9603C">
        <w:t>-</w:t>
      </w:r>
      <w:r w:rsidRPr="00E9603C">
        <w:tab/>
        <w:t>type of bulked data, which can be set to ''raw data samples'' or ''pre-processed data samples" or a combination of both; analytics stage (inference or training);</w:t>
      </w:r>
    </w:p>
    <w:p w14:paraId="4A6BBDA8" w14:textId="77777777" w:rsidR="009166E9" w:rsidRPr="00E9603C" w:rsidRDefault="009166E9">
      <w:pPr>
        <w:pStyle w:val="B2"/>
      </w:pPr>
      <w:r w:rsidRPr="00E9603C">
        <w:t>-</w:t>
      </w:r>
      <w:r w:rsidRPr="00E9603C">
        <w:tab/>
        <w:t>feature type to be applied to the of data samples in case the type of the requested bulked data includes ''pre-processed data samples''. Examples of feature type are maximum values, average values;</w:t>
      </w:r>
    </w:p>
    <w:p w14:paraId="2257B9EA" w14:textId="77777777" w:rsidR="009166E9" w:rsidRPr="00E9603C" w:rsidRDefault="009166E9">
      <w:pPr>
        <w:pStyle w:val="B2"/>
      </w:pPr>
      <w:r w:rsidRPr="00E9603C">
        <w:t>-</w:t>
      </w:r>
      <w:r w:rsidRPr="00E9603C">
        <w:tab/>
        <w:t>analytics stage (e.g., inference, training).</w:t>
      </w:r>
    </w:p>
    <w:p w14:paraId="1A83FE5B" w14:textId="77777777" w:rsidR="009166E9" w:rsidRPr="00E9603C" w:rsidRDefault="009166E9">
      <w:pPr>
        <w:pStyle w:val="B1"/>
      </w:pPr>
      <w:r w:rsidRPr="00E9603C">
        <w:t>-</w:t>
      </w:r>
      <w:r w:rsidRPr="00E9603C">
        <w:tab/>
        <w:t>Bulked data Reporting Information shall include:</w:t>
      </w:r>
    </w:p>
    <w:p w14:paraId="54C1B350" w14:textId="77777777" w:rsidR="009166E9" w:rsidRPr="00E9603C" w:rsidRDefault="009166E9">
      <w:pPr>
        <w:pStyle w:val="B2"/>
      </w:pPr>
      <w:r w:rsidRPr="00E9603C">
        <w:t>-</w:t>
      </w:r>
      <w:r w:rsidRPr="00E9603C">
        <w:tab/>
        <w:t>interval of time for sample association;</w:t>
      </w:r>
    </w:p>
    <w:p w14:paraId="2608DE21" w14:textId="77777777" w:rsidR="009166E9" w:rsidRPr="00E9603C" w:rsidRDefault="009166E9">
      <w:pPr>
        <w:pStyle w:val="B2"/>
      </w:pPr>
      <w:r w:rsidRPr="00E9603C">
        <w:t>-</w:t>
      </w:r>
      <w:r w:rsidRPr="00E9603C">
        <w:tab/>
        <w:t>data collection mode (DC mode) as described above;</w:t>
      </w:r>
    </w:p>
    <w:p w14:paraId="3D3E5834" w14:textId="77777777" w:rsidR="009166E9" w:rsidRPr="00E9603C" w:rsidRDefault="009166E9">
      <w:pPr>
        <w:pStyle w:val="B2"/>
      </w:pPr>
      <w:r w:rsidRPr="00E9603C">
        <w:t>-</w:t>
      </w:r>
      <w:r w:rsidRPr="00E9603C">
        <w:tab/>
        <w:t>(optional) minimum and/or maximum number of samples to be included in the bulked data;</w:t>
      </w:r>
    </w:p>
    <w:p w14:paraId="1BCA8FEB" w14:textId="77777777" w:rsidR="009166E9" w:rsidRPr="00E9603C" w:rsidRDefault="009166E9">
      <w:pPr>
        <w:pStyle w:val="B2"/>
      </w:pPr>
      <w:r w:rsidRPr="00E9603C">
        <w:t>-</w:t>
      </w:r>
      <w:r w:rsidRPr="00E9603C">
        <w:tab/>
        <w:t>fetch flag, when set to true, it indicates that the bulked data needs to be generated and included in the response, when set to false, it indicates that bulked data will not be returned in the response message. The default value of fetch flag is false;</w:t>
      </w:r>
    </w:p>
    <w:p w14:paraId="44FFF9B8" w14:textId="77777777" w:rsidR="009166E9" w:rsidRPr="00E9603C" w:rsidRDefault="009166E9">
      <w:pPr>
        <w:pStyle w:val="B2"/>
      </w:pPr>
      <w:r w:rsidRPr="00E9603C">
        <w:t>-</w:t>
      </w:r>
      <w:r w:rsidRPr="00E9603C">
        <w:tab/>
        <w:t>deadline which indicates the limit of time for providing the bulked data when the fetch flag is set to true.</w:t>
      </w:r>
    </w:p>
    <w:p w14:paraId="2B1BEF65" w14:textId="77777777" w:rsidR="009166E9" w:rsidRPr="00E9603C" w:rsidRDefault="009166E9">
      <w:pPr>
        <w:pStyle w:val="B1"/>
      </w:pPr>
      <w:r w:rsidRPr="00E9603C">
        <w:t>-</w:t>
      </w:r>
      <w:r w:rsidRPr="00E9603C">
        <w:tab/>
        <w:t>A Notification Target Address (+ Notification Correlation ID), where the Notification Correlation ID is the unique identification for the bulked data being generated for the requesting consumer.</w:t>
      </w:r>
    </w:p>
    <w:p w14:paraId="69BBD094" w14:textId="77777777" w:rsidR="009166E9" w:rsidRPr="00E9603C" w:rsidRDefault="009166E9">
      <w:r w:rsidRPr="00E9603C">
        <w:t>The invocation of the new service Nnwdaf_DataManagement_BulkedDataCreation of NWDAF is the indication to NWDAF that a set of data related to an analytics ID needs to be associated to a bulked data. Where the analytics ID, target of analytics ID, and analytics filter information define the properties of the data collected or available at NWDAF data shall be associated with such bulked data.</w:t>
      </w:r>
    </w:p>
    <w:p w14:paraId="653DA444" w14:textId="77777777" w:rsidR="009166E9" w:rsidRPr="00E9603C" w:rsidRDefault="009166E9">
      <w:r w:rsidRPr="00E9603C">
        <w:t>The response for the service operation Nnwdaf_DataManagement_BulkedDataCreation includes: the bulked data identification and depending on the use of the fetch flag the dataset (i.e., set of raw data samples and/or set of pre-processed data samples) of the generated bulked data.</w:t>
      </w:r>
    </w:p>
    <w:p w14:paraId="08D3B121" w14:textId="77777777" w:rsidR="009166E9" w:rsidRPr="00E9603C" w:rsidRDefault="009166E9">
      <w:r w:rsidRPr="00E9603C">
        <w:t>The parameters of the service operation Nnwdaf_DataManagement_BulkedDataNotify includes: the bulked data identification and the generated bulked data.</w:t>
      </w:r>
    </w:p>
    <w:p w14:paraId="3C3EEC18" w14:textId="77777777" w:rsidR="009166E9" w:rsidRPr="00E9603C" w:rsidRDefault="009166E9">
      <w:r w:rsidRPr="00E9603C">
        <w:t>The request for the service operation Nnwdaf_DataManagement_BulkedDataFetch includes: the bulked data identification.</w:t>
      </w:r>
    </w:p>
    <w:p w14:paraId="54F43BE5" w14:textId="77777777" w:rsidR="009166E9" w:rsidRPr="00E9603C" w:rsidRDefault="009166E9">
      <w:r w:rsidRPr="00E9603C">
        <w:t>The response for the service operation Nnwdaf_DataManagement_BulkedDataFetch includes: the bulked data identification and the dataset (i.e., set of raw data samples and/or set of pre-processed data samples) of the generated bulked data.</w:t>
      </w:r>
    </w:p>
    <w:p w14:paraId="38AA9E9A" w14:textId="77777777" w:rsidR="009166E9" w:rsidRPr="00E9603C" w:rsidRDefault="009166E9">
      <w:pPr>
        <w:pStyle w:val="Heading4"/>
      </w:pPr>
      <w:bookmarkStart w:id="12012" w:name="_Toc54779645"/>
      <w:bookmarkStart w:id="12013" w:name="_Toc57201468"/>
      <w:bookmarkStart w:id="12014" w:name="_Toc50021391"/>
      <w:bookmarkStart w:id="12015" w:name="_Toc50579698"/>
      <w:bookmarkStart w:id="12016" w:name="_Toc50023898"/>
      <w:bookmarkStart w:id="12017" w:name="_Toc50022664"/>
      <w:bookmarkStart w:id="12018" w:name="_Toc50309966"/>
      <w:bookmarkStart w:id="12019" w:name="_Toc54770293"/>
      <w:bookmarkStart w:id="12020" w:name="_Toc54786605"/>
      <w:bookmarkStart w:id="12021" w:name="_Toc50023313"/>
      <w:bookmarkStart w:id="12022" w:name="_Toc50021960"/>
      <w:bookmarkStart w:id="12023" w:name="_Toc57641506"/>
      <w:bookmarkStart w:id="12024" w:name="_Toc59101859"/>
      <w:r w:rsidRPr="00E9603C">
        <w:t>6.</w:t>
      </w:r>
      <w:r w:rsidRPr="00E9603C">
        <w:rPr>
          <w:lang w:eastAsia="zh-CN"/>
        </w:rPr>
        <w:t>58</w:t>
      </w:r>
      <w:r w:rsidRPr="00E9603C">
        <w:t>.1.3</w:t>
      </w:r>
      <w:r w:rsidRPr="00E9603C">
        <w:tab/>
        <w:t>Criteria for Alternative Selection and Co-existence</w:t>
      </w:r>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04934EB1" w14:textId="77777777" w:rsidR="009166E9" w:rsidRPr="00E9603C" w:rsidRDefault="009166E9">
      <w:pPr>
        <w:rPr>
          <w:lang w:eastAsia="zh-CN"/>
        </w:rPr>
      </w:pPr>
      <w:r w:rsidRPr="00E9603C">
        <w:rPr>
          <w:lang w:eastAsia="zh-CN"/>
        </w:rPr>
        <w:t>Alternative #1 and Alternative #3 enable data collection for both analytics processes: inference and training. The format of the service is the main difference.</w:t>
      </w:r>
    </w:p>
    <w:p w14:paraId="223EA07D" w14:textId="77777777" w:rsidR="009166E9" w:rsidRPr="00E9603C" w:rsidRDefault="009166E9">
      <w:pPr>
        <w:rPr>
          <w:lang w:eastAsia="zh-CN"/>
        </w:rPr>
      </w:pPr>
      <w:r w:rsidRPr="00E9603C">
        <w:rPr>
          <w:lang w:eastAsia="zh-CN"/>
        </w:rPr>
        <w:t>Alternative #2 can co-exist with one of the other alternatives (#1 or #3).</w:t>
      </w:r>
    </w:p>
    <w:p w14:paraId="579F9A20" w14:textId="77777777" w:rsidR="009166E9" w:rsidRPr="00E9603C" w:rsidRDefault="009166E9">
      <w:pPr>
        <w:rPr>
          <w:color w:val="auto"/>
          <w:lang w:eastAsia="ko-KR"/>
        </w:rPr>
      </w:pPr>
      <w:r w:rsidRPr="00E9603C">
        <w:t>The Alternative #2 has a value on supporting the data collection for inference. In special, when one NWDAF has to generate an analytics ID spanning an area of interests not covered by its NWDAF serving area. In this way, NWDAF may interact with other NWDAF to collect all the data types related to the analytics ID in order to generate the analytics output. Furthermore, Alternative #2 enables NWDAF services to provide both the analytics output and the bulked data. The major benefit of this alternative is that an NWDAF consumer of another NWDAF can have both the a) analytics output, that can be used for the composition of a single analytics output; and b) the bulked data, that can become historical data at such NWDAF and therefore does not need further signalling in the future to retrieve such data.</w:t>
      </w:r>
    </w:p>
    <w:p w14:paraId="20E898BD" w14:textId="77777777" w:rsidR="009166E9" w:rsidRPr="00E9603C" w:rsidRDefault="009166E9">
      <w:r w:rsidRPr="00E9603C">
        <w:t xml:space="preserve">There should not exist a hard classification such as Alternative #1 (or #3) is used for training and Alternative #2 used for inference, because as defined in </w:t>
      </w:r>
      <w:r w:rsidR="00E9603C" w:rsidRPr="00E9603C">
        <w:t>TS</w:t>
      </w:r>
      <w:r w:rsidR="00E9603C">
        <w:t> </w:t>
      </w:r>
      <w:r w:rsidR="00E9603C" w:rsidRPr="00E9603C">
        <w:t>23.288</w:t>
      </w:r>
      <w:r w:rsidR="00E9603C">
        <w:t> </w:t>
      </w:r>
      <w:r w:rsidR="00E9603C" w:rsidRPr="00E9603C">
        <w:t>[</w:t>
      </w:r>
      <w:r w:rsidRPr="00E9603C">
        <w:t>5] clause 6.2.1, NWDAF can prepare for future requests of analytics ID before a request for analytics ID arrives. Therefore, the Alternative #1 or #3 are the mechanism to support NWDAF to "prepare for future requests", by collecting the data for inference even if NWDAF did not received yet a request for analytics ID.</w:t>
      </w:r>
    </w:p>
    <w:p w14:paraId="16385FB5" w14:textId="77777777" w:rsidR="009166E9" w:rsidRPr="00E9603C" w:rsidRDefault="009166E9">
      <w:pPr>
        <w:pStyle w:val="Heading3"/>
      </w:pPr>
      <w:bookmarkStart w:id="12025" w:name="_Toc50023314"/>
      <w:bookmarkStart w:id="12026" w:name="_Toc50021961"/>
      <w:bookmarkStart w:id="12027" w:name="_Toc50022665"/>
      <w:bookmarkStart w:id="12028" w:name="_Toc50309967"/>
      <w:bookmarkStart w:id="12029" w:name="_Toc50579699"/>
      <w:bookmarkStart w:id="12030" w:name="_Toc50023899"/>
      <w:bookmarkStart w:id="12031" w:name="_Toc50021392"/>
      <w:bookmarkStart w:id="12032" w:name="_Toc54770294"/>
      <w:bookmarkStart w:id="12033" w:name="_Toc54786606"/>
      <w:bookmarkStart w:id="12034" w:name="_Toc54779646"/>
      <w:bookmarkStart w:id="12035" w:name="_Toc57201469"/>
      <w:bookmarkStart w:id="12036" w:name="_Toc57641507"/>
      <w:bookmarkStart w:id="12037" w:name="_Toc59101860"/>
      <w:r w:rsidRPr="00E9603C">
        <w:t>6.58.2</w:t>
      </w:r>
      <w:r w:rsidRPr="00E9603C">
        <w:tab/>
        <w:t>Procedure</w:t>
      </w:r>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p>
    <w:p w14:paraId="0BBC5C74" w14:textId="77777777" w:rsidR="009166E9" w:rsidRPr="00E9603C" w:rsidRDefault="009166E9">
      <w:r w:rsidRPr="00E9603C">
        <w:t xml:space="preserve">The procedure described in </w:t>
      </w:r>
      <w:r w:rsidRPr="00E9603C">
        <w:rPr>
          <w:rFonts w:eastAsia="SimSun"/>
          <w:color w:val="auto"/>
          <w:lang w:eastAsia="en-US"/>
        </w:rPr>
        <w:t xml:space="preserve">Figure 6.58.2-1 </w:t>
      </w:r>
      <w:r w:rsidRPr="00E9603C">
        <w:t>describes how the different models of data collection can be used in NWDAF-to-NWDAF interactions.</w:t>
      </w:r>
    </w:p>
    <w:p w14:paraId="54337C5F" w14:textId="77777777" w:rsidR="009166E9" w:rsidRPr="00E9603C" w:rsidRDefault="009166E9">
      <w:pPr>
        <w:pStyle w:val="NO"/>
        <w:rPr>
          <w:rFonts w:eastAsia="SimSun"/>
          <w:lang w:eastAsia="en-US"/>
        </w:rPr>
      </w:pPr>
      <w:r w:rsidRPr="00E9603C">
        <w:rPr>
          <w:rFonts w:eastAsia="SimSun"/>
          <w:lang w:eastAsia="en-US"/>
        </w:rPr>
        <w:t>NOTE 1:</w:t>
      </w:r>
      <w:r w:rsidRPr="00E9603C">
        <w:rPr>
          <w:rFonts w:eastAsia="SimSun"/>
          <w:lang w:eastAsia="en-US"/>
        </w:rPr>
        <w:tab/>
        <w:t>Figure 6.58.2-1 illustrates only the interactions of NWDAF#1 collecting data from NWDAF#2, nevertheless there is no restriction that NWDAF#1 can collect further data from other NFs/OAM.</w:t>
      </w:r>
    </w:p>
    <w:p w14:paraId="5637251F" w14:textId="77777777" w:rsidR="009166E9" w:rsidRPr="00E9603C" w:rsidRDefault="009166E9">
      <w:pPr>
        <w:pStyle w:val="NO"/>
        <w:rPr>
          <w:rFonts w:eastAsia="SimSun"/>
          <w:lang w:eastAsia="en-US"/>
        </w:rPr>
      </w:pPr>
      <w:r w:rsidRPr="00E9603C">
        <w:rPr>
          <w:rFonts w:eastAsia="SimSun"/>
          <w:lang w:eastAsia="en-US"/>
        </w:rPr>
        <w:t>NOTE 2:</w:t>
      </w:r>
      <w:r w:rsidRPr="00E9603C">
        <w:rPr>
          <w:rFonts w:eastAsia="SimSun"/>
          <w:lang w:eastAsia="en-US"/>
        </w:rPr>
        <w:tab/>
        <w:t>Figure 6.58.2-1 illustrates the case in which there exist a direct interaction between NWDAFs. Nevertheless, if DCCF is deployed in the network an NWDAF (e.g., NWDAF#1) can send the request to DCCF able to expose bulked data, and such DCCF can further interact with other NWDAFs (e.g., NWDAF#2) if required or directly with the NFs that provide the type of data required by the requested bulked data.</w:t>
      </w:r>
    </w:p>
    <w:p w14:paraId="1C980396" w14:textId="77777777" w:rsidR="009166E9" w:rsidRPr="00E9603C" w:rsidRDefault="009166E9">
      <w:pPr>
        <w:pStyle w:val="TH"/>
      </w:pPr>
      <w:r w:rsidRPr="00E9603C">
        <w:object w:dxaOrig="9108" w:dyaOrig="13322" w14:anchorId="37BD373C">
          <v:shape id="对象 135" o:spid="_x0000_i1149" type="#_x0000_t75" style="width:455.5pt;height:666pt;mso-position-horizontal-relative:page;mso-position-vertical-relative:page" o:ole="">
            <v:imagedata r:id="rId246" o:title=""/>
          </v:shape>
          <o:OLEObject Type="Embed" ProgID="Visio.Drawing.15" ShapeID="对象 135" DrawAspect="Content" ObjectID="_1669716055" r:id="rId247"/>
        </w:object>
      </w:r>
    </w:p>
    <w:p w14:paraId="0ECE457F" w14:textId="77777777" w:rsidR="009166E9" w:rsidRPr="00E9603C" w:rsidRDefault="009166E9">
      <w:pPr>
        <w:pStyle w:val="TF"/>
        <w:rPr>
          <w:lang w:eastAsia="zh-CN"/>
        </w:rPr>
      </w:pPr>
      <w:r w:rsidRPr="00E9603C">
        <w:t xml:space="preserve">Figure </w:t>
      </w:r>
      <w:r w:rsidRPr="00E9603C">
        <w:rPr>
          <w:lang w:eastAsia="zh-CN"/>
        </w:rPr>
        <w:t>6</w:t>
      </w:r>
      <w:r w:rsidRPr="00E9603C">
        <w:t>.</w:t>
      </w:r>
      <w:r w:rsidRPr="00E9603C">
        <w:rPr>
          <w:lang w:eastAsia="zh-CN"/>
        </w:rPr>
        <w:t>58</w:t>
      </w:r>
      <w:r w:rsidRPr="00E9603C">
        <w:t xml:space="preserve">.2-1: NWDAF-to-NWDAF interactions for </w:t>
      </w:r>
      <w:r w:rsidRPr="00E9603C">
        <w:rPr>
          <w:lang w:eastAsia="zh-CN"/>
        </w:rPr>
        <w:t>Data Collection</w:t>
      </w:r>
    </w:p>
    <w:p w14:paraId="1A4CCEDD" w14:textId="77777777" w:rsidR="009166E9" w:rsidRPr="00E9603C" w:rsidRDefault="009166E9">
      <w:pPr>
        <w:pStyle w:val="B1"/>
        <w:rPr>
          <w:lang w:eastAsia="zh-CN"/>
        </w:rPr>
      </w:pPr>
      <w:r w:rsidRPr="00E9603C">
        <w:rPr>
          <w:lang w:eastAsia="zh-CN"/>
        </w:rPr>
        <w:t>1.</w:t>
      </w:r>
      <w:r w:rsidRPr="00E9603C">
        <w:rPr>
          <w:lang w:eastAsia="zh-CN"/>
        </w:rPr>
        <w:tab/>
        <w:t>NWDAF#1 identifies that further data from another NWDAF (i.e., NWDAF#2) is required in order to perform some operation over an analytics ID. The triggers for further data collection are related to:</w:t>
      </w:r>
    </w:p>
    <w:p w14:paraId="0FA8B0D5" w14:textId="77777777" w:rsidR="009166E9" w:rsidRPr="00E9603C" w:rsidRDefault="009166E9">
      <w:pPr>
        <w:pStyle w:val="B2"/>
        <w:rPr>
          <w:lang w:eastAsia="zh-CN"/>
        </w:rPr>
      </w:pPr>
      <w:r w:rsidRPr="00E9603C">
        <w:rPr>
          <w:lang w:eastAsia="zh-CN"/>
        </w:rPr>
        <w:t>a)</w:t>
      </w:r>
      <w:r w:rsidRPr="00E9603C">
        <w:rPr>
          <w:lang w:eastAsia="zh-CN"/>
        </w:rPr>
        <w:tab/>
        <w:t xml:space="preserve">the local policies of NWDAF (e.g. preparation for future requests for analytics ID as specified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clause 6.2.2.1);</w:t>
      </w:r>
    </w:p>
    <w:p w14:paraId="559485DD" w14:textId="77777777" w:rsidR="009166E9" w:rsidRPr="00E9603C" w:rsidRDefault="009166E9">
      <w:pPr>
        <w:pStyle w:val="B2"/>
        <w:rPr>
          <w:lang w:eastAsia="zh-CN"/>
        </w:rPr>
      </w:pPr>
      <w:r w:rsidRPr="00E9603C">
        <w:rPr>
          <w:lang w:eastAsia="zh-CN"/>
        </w:rPr>
        <w:t>b)</w:t>
      </w:r>
      <w:r w:rsidRPr="00E9603C">
        <w:rPr>
          <w:lang w:eastAsia="zh-CN"/>
        </w:rPr>
        <w:tab/>
        <w:t>a request for analytics generation requiring data not covered by the NWDAF serving area;</w:t>
      </w:r>
    </w:p>
    <w:p w14:paraId="3DE048C0" w14:textId="77777777" w:rsidR="009166E9" w:rsidRPr="00E9603C" w:rsidRDefault="009166E9">
      <w:pPr>
        <w:pStyle w:val="B2"/>
      </w:pPr>
      <w:r w:rsidRPr="00E9603C">
        <w:rPr>
          <w:lang w:eastAsia="zh-CN"/>
        </w:rPr>
        <w:t>c)</w:t>
      </w:r>
      <w:r w:rsidRPr="00E9603C">
        <w:rPr>
          <w:lang w:eastAsia="zh-CN"/>
        </w:rPr>
        <w:tab/>
        <w:t>a request for model training; d) a request for bulked data generation that NWDAF#1 cannot generate alone.</w:t>
      </w:r>
    </w:p>
    <w:p w14:paraId="6053C2F1" w14:textId="77777777" w:rsidR="009166E9" w:rsidRPr="00E9603C" w:rsidRDefault="009166E9">
      <w:r w:rsidRPr="00E9603C">
        <w:t>The description of steps 2a and 2b depends on the different alternatives described in clause 6.58.1.2.</w:t>
      </w:r>
    </w:p>
    <w:p w14:paraId="086A858D" w14:textId="77777777" w:rsidR="009166E9" w:rsidRPr="00E9603C" w:rsidRDefault="009166E9">
      <w:pPr>
        <w:rPr>
          <w:b/>
          <w:bCs/>
        </w:rPr>
      </w:pPr>
      <w:r w:rsidRPr="00E9603C">
        <w:rPr>
          <w:b/>
          <w:bCs/>
        </w:rPr>
        <w:t>Alternative #1: Applying Event Exposure Framework Principles</w:t>
      </w:r>
    </w:p>
    <w:p w14:paraId="79921835" w14:textId="77777777" w:rsidR="009166E9" w:rsidRPr="00E9603C" w:rsidRDefault="009166E9">
      <w:pPr>
        <w:pStyle w:val="B1"/>
        <w:rPr>
          <w:lang w:eastAsia="zh-CN"/>
        </w:rPr>
      </w:pPr>
      <w:r w:rsidRPr="00E9603C">
        <w:rPr>
          <w:lang w:eastAsia="zh-CN"/>
        </w:rPr>
        <w:t>2a.</w:t>
      </w:r>
      <w:r w:rsidRPr="00E9603C">
        <w:rPr>
          <w:lang w:eastAsia="zh-CN"/>
        </w:rPr>
        <w:tab/>
        <w:t>NWDAF#1 invokes Nnwdaf_EventExposure_Subscribe service from NWDAF#2 to request a bulked data. The request includes the Event ID set to Bulked data, Target of Event Reporting, Event Filter, Event Reporting Information with the extensions defined in clause 6.58.1.2.1.</w:t>
      </w:r>
    </w:p>
    <w:p w14:paraId="74B7ACFA" w14:textId="77777777" w:rsidR="009166E9" w:rsidRPr="00E9603C" w:rsidRDefault="009166E9">
      <w:pPr>
        <w:pStyle w:val="B1"/>
      </w:pPr>
      <w:r w:rsidRPr="00E9603C">
        <w:t>2b.</w:t>
      </w:r>
      <w:r w:rsidRPr="00E9603C">
        <w:rPr>
          <w:rFonts w:eastAsia="SimSun"/>
          <w:lang w:eastAsia="zh-CN"/>
        </w:rPr>
        <w:tab/>
      </w:r>
      <w:r w:rsidRPr="00E9603C">
        <w:t>Based on the received request, NWDAF#2 creates a new bulked data for the requesting consumer and sends a confirmation of the request including the subscription correlation ID that identifies the bulked data to be generated for the requesting consumer (e.g., NWDAF#1).</w:t>
      </w:r>
    </w:p>
    <w:p w14:paraId="4573D93F" w14:textId="77777777" w:rsidR="009166E9" w:rsidRPr="00E9603C" w:rsidRDefault="009166E9">
      <w:pPr>
        <w:rPr>
          <w:b/>
          <w:bCs/>
        </w:rPr>
      </w:pPr>
      <w:r w:rsidRPr="00E9603C">
        <w:rPr>
          <w:b/>
          <w:bCs/>
        </w:rPr>
        <w:t>Alternative #2: Extensions to NWDAF Services</w:t>
      </w:r>
    </w:p>
    <w:p w14:paraId="08622B6B" w14:textId="77777777" w:rsidR="009166E9" w:rsidRPr="00E9603C" w:rsidRDefault="009166E9">
      <w:pPr>
        <w:pStyle w:val="B1"/>
      </w:pPr>
      <w:r w:rsidRPr="00E9603C">
        <w:t>2a.</w:t>
      </w:r>
      <w:r w:rsidRPr="00E9603C">
        <w:tab/>
        <w:t>NWDAF#1 invokes Nnwdaf_AnalyticsSubscription_Subscribe service from NWDAF#2 to request a bulked data. The request includes the AOG Mode or type of bulked data and/or the Bulked data flag or the Output-Bulked Data flag, Analytics ID, Target of Analytics, Analytics Filter Information, and Analytics Reporting Information with the extensions defined in clause 6.58.1.2.2.</w:t>
      </w:r>
    </w:p>
    <w:p w14:paraId="39286011" w14:textId="77777777" w:rsidR="009166E9" w:rsidRPr="00E9603C" w:rsidRDefault="009166E9">
      <w:pPr>
        <w:pStyle w:val="NO"/>
      </w:pPr>
      <w:r w:rsidRPr="00E9603C">
        <w:t>NOTE 1:</w:t>
      </w:r>
      <w:r w:rsidRPr="00E9603C">
        <w:tab/>
        <w:t>When the Output-Bulked Data flag is included in the subscription, it indicates to NWDAF#2 to trace the collected data for the generation of the requested analytics ID and associated it to the bulked data.</w:t>
      </w:r>
    </w:p>
    <w:p w14:paraId="5CFA4EDB" w14:textId="77777777" w:rsidR="009166E9" w:rsidRPr="00E9603C" w:rsidRDefault="009166E9">
      <w:pPr>
        <w:pStyle w:val="B1"/>
      </w:pPr>
      <w:r w:rsidRPr="00E9603C">
        <w:t>2b.</w:t>
      </w:r>
      <w:r w:rsidRPr="00E9603C">
        <w:rPr>
          <w:rFonts w:eastAsia="SimSun"/>
          <w:lang w:eastAsia="zh-CN"/>
        </w:rPr>
        <w:tab/>
      </w:r>
      <w:r w:rsidRPr="00E9603C">
        <w:t>Based on the received request, NWDAF#2 creates a new bulked data for the requesting consumer and sends a confirmation of the request including the subscription correlation ID that identifies the bulked data to be generated and/or the analytics output for the requesting consumer (e.g., NWDAF#1).</w:t>
      </w:r>
    </w:p>
    <w:p w14:paraId="09B009DE" w14:textId="77777777" w:rsidR="009166E9" w:rsidRPr="00E9603C" w:rsidRDefault="009166E9">
      <w:pPr>
        <w:pStyle w:val="NO"/>
      </w:pPr>
      <w:r w:rsidRPr="00E9603C">
        <w:t>NOTE 2:</w:t>
      </w:r>
      <w:r w:rsidRPr="00E9603C">
        <w:tab/>
        <w:t xml:space="preserve">For simplification, the Figure </w:t>
      </w:r>
      <w:r w:rsidRPr="00E9603C">
        <w:rPr>
          <w:lang w:eastAsia="zh-CN"/>
        </w:rPr>
        <w:t>6</w:t>
      </w:r>
      <w:r w:rsidRPr="00E9603C">
        <w:t>.</w:t>
      </w:r>
      <w:r w:rsidRPr="00E9603C">
        <w:rPr>
          <w:lang w:eastAsia="zh-CN"/>
        </w:rPr>
        <w:t>58</w:t>
      </w:r>
      <w:r w:rsidRPr="00E9603C">
        <w:t>.2-1 depicts only the subscribe/notify service of NWDAF. The same principal and parameters can be used with the request/response service offered by NWDAF.</w:t>
      </w:r>
    </w:p>
    <w:p w14:paraId="4177491D" w14:textId="77777777" w:rsidR="009166E9" w:rsidRPr="00E9603C" w:rsidRDefault="009166E9">
      <w:pPr>
        <w:rPr>
          <w:b/>
          <w:bCs/>
        </w:rPr>
      </w:pPr>
      <w:r w:rsidRPr="00E9603C">
        <w:rPr>
          <w:b/>
          <w:bCs/>
        </w:rPr>
        <w:t>Alternative #3: New Dedicated Service</w:t>
      </w:r>
    </w:p>
    <w:p w14:paraId="183CB19C" w14:textId="77777777" w:rsidR="009166E9" w:rsidRPr="00E9603C" w:rsidRDefault="009166E9">
      <w:pPr>
        <w:pStyle w:val="B1"/>
      </w:pPr>
      <w:r w:rsidRPr="00E9603C">
        <w:t>2a.</w:t>
      </w:r>
      <w:r w:rsidRPr="00E9603C">
        <w:tab/>
        <w:t>NWDAF#1 invokes Nnwdaf_DataManagement_BulkedDataCreation service from NWDAF#2 to request a bulked data. The request includes the Analytics ID, Target of Analytics, Bulked data Filter Information, Bulked data Reporting Information, and a Notification Target Address (+ Notification Correlation ID) as defined in clause 6.58.1.2.3.</w:t>
      </w:r>
    </w:p>
    <w:p w14:paraId="6B765981" w14:textId="77777777" w:rsidR="009166E9" w:rsidRPr="00E9603C" w:rsidRDefault="009166E9">
      <w:pPr>
        <w:pStyle w:val="B1"/>
      </w:pPr>
      <w:r w:rsidRPr="00E9603C">
        <w:t>2b.</w:t>
      </w:r>
      <w:r w:rsidRPr="00E9603C">
        <w:rPr>
          <w:rFonts w:eastAsia="SimSun"/>
          <w:lang w:eastAsia="zh-CN"/>
        </w:rPr>
        <w:tab/>
      </w:r>
      <w:r w:rsidRPr="00E9603C">
        <w:t>Based on the received request, NWDAF#2 creates a new bulked data for the requesting consumer and sends a confirmation of the request including the Bulked data identification that identifies the bulked data to be generated for the requesting consumer (e.g., NWDAF#1)</w:t>
      </w:r>
    </w:p>
    <w:p w14:paraId="36548DAB" w14:textId="77777777" w:rsidR="009166E9" w:rsidRPr="00E9603C" w:rsidRDefault="009166E9">
      <w:pPr>
        <w:pStyle w:val="NO"/>
      </w:pPr>
      <w:r w:rsidRPr="00E9603C">
        <w:t>NOTE 3:</w:t>
      </w:r>
      <w:r w:rsidRPr="00E9603C">
        <w:tab/>
        <w:t>The subscription correlation ID in Alternative #1 or #2, or the Bulked data identification (ID) in Alternative #3 allow the consumer of the requested bulked data to request to NWDAF any changes in the generation of the bulked data related to such identification and to identify the received dataset to the actually requested bulked data.</w:t>
      </w:r>
    </w:p>
    <w:p w14:paraId="64CBB0DC" w14:textId="77777777" w:rsidR="009166E9" w:rsidRPr="00E9603C" w:rsidRDefault="009166E9">
      <w:r w:rsidRPr="00E9603C">
        <w:t>Step 3 - 4 are executed independent of the Alternative of indication for bulked data.</w:t>
      </w:r>
    </w:p>
    <w:p w14:paraId="754CDCA8" w14:textId="77777777" w:rsidR="009166E9" w:rsidRPr="00E9603C" w:rsidRDefault="009166E9">
      <w:pPr>
        <w:pStyle w:val="B1"/>
      </w:pPr>
      <w:r w:rsidRPr="00E9603C">
        <w:t>3(a,b,c).</w:t>
      </w:r>
      <w:r w:rsidRPr="00E9603C">
        <w:tab/>
        <w:t>Based on the received request, NWDAF#2 determines if further data collection needs to be trigger in order to properly associate collected data to the bulked data to be generated. NWDAF#2 triggers the data collection if required using the data collection mechanism indicated in the DC mode parameter received in Step 2b. If no DC mode parameter is provided in the request, NWDAF#2 uses default DC modes associated with the analytics stages (if analytics stages are included in the request) or default DC modes defined in the rules.</w:t>
      </w:r>
    </w:p>
    <w:p w14:paraId="20BA1916" w14:textId="77777777" w:rsidR="009166E9" w:rsidRPr="00E9603C" w:rsidRDefault="009166E9">
      <w:pPr>
        <w:pStyle w:val="B1"/>
      </w:pPr>
      <w:r w:rsidRPr="00E9603C">
        <w:tab/>
        <w:t>For DC Mode "Offline", NWDAF#2 invokes the NF services according with solutions that allow NFs to store events and reduce the notification signalling to the consumer. This way, events from NFs are stored for a short period of time and then transmitted in bulk to the consumer.</w:t>
      </w:r>
    </w:p>
    <w:p w14:paraId="1E6124CE" w14:textId="77777777" w:rsidR="009166E9" w:rsidRPr="00E9603C" w:rsidRDefault="009166E9">
      <w:pPr>
        <w:pStyle w:val="B1"/>
      </w:pPr>
      <w:r w:rsidRPr="00E9603C">
        <w:tab/>
        <w:t>For DC Model "Runtime", NWDAF#2 invokes the NF services and will receive the stream of events generated by the NF.</w:t>
      </w:r>
    </w:p>
    <w:p w14:paraId="0FCDB513" w14:textId="77777777" w:rsidR="009166E9" w:rsidRPr="00E9603C" w:rsidRDefault="009166E9">
      <w:pPr>
        <w:pStyle w:val="B1"/>
      </w:pPr>
      <w:r w:rsidRPr="00E9603C">
        <w:tab/>
        <w:t>For DC Mode "Historical", NWDAF#2 uses the mechanisms to select the historical information it has available.</w:t>
      </w:r>
    </w:p>
    <w:p w14:paraId="61A86341" w14:textId="77777777" w:rsidR="009166E9" w:rsidRPr="00E9603C" w:rsidRDefault="009166E9">
      <w:pPr>
        <w:pStyle w:val="B1"/>
      </w:pPr>
      <w:r w:rsidRPr="00E9603C">
        <w:t>4.</w:t>
      </w:r>
      <w:r w:rsidRPr="00E9603C">
        <w:tab/>
        <w:t>Based on the properties of the received request and the rules for bulked data, NWDAF#2 generates the bulked data including the available or collected data (directly from NFs or further required bulked data from other NWDAFs).</w:t>
      </w:r>
    </w:p>
    <w:p w14:paraId="13F4AE26" w14:textId="77777777" w:rsidR="009166E9" w:rsidRPr="00E9603C" w:rsidRDefault="009166E9">
      <w:r w:rsidRPr="00E9603C">
        <w:t>The description of steps 5, 5a, 5b depends on the different alternatives described in clause 6.58.1.2.</w:t>
      </w:r>
    </w:p>
    <w:p w14:paraId="2CC9B31C" w14:textId="77777777" w:rsidR="009166E9" w:rsidRPr="00E9603C" w:rsidRDefault="009166E9">
      <w:pPr>
        <w:pStyle w:val="NO"/>
      </w:pPr>
      <w:r w:rsidRPr="00E9603C">
        <w:t>NOTE 4:</w:t>
      </w:r>
      <w:r w:rsidRPr="00E9603C">
        <w:tab/>
        <w:t>It is also possible that instead of providing the dataset of the generated bulked data, the NWDAF#2 provides a reference to where the dataset can be retrieved by the consumer of the bulked data, i.e., NWDAF#1.</w:t>
      </w:r>
    </w:p>
    <w:p w14:paraId="50E901B4" w14:textId="77777777" w:rsidR="009166E9" w:rsidRPr="00E9603C" w:rsidRDefault="009166E9">
      <w:pPr>
        <w:rPr>
          <w:b/>
          <w:bCs/>
        </w:rPr>
      </w:pPr>
      <w:r w:rsidRPr="00E9603C">
        <w:rPr>
          <w:b/>
          <w:bCs/>
        </w:rPr>
        <w:t>Alternative #1: Applying Event Exposure Framework Principles</w:t>
      </w:r>
    </w:p>
    <w:p w14:paraId="15F329A4" w14:textId="77777777" w:rsidR="009166E9" w:rsidRPr="00E9603C" w:rsidRDefault="009166E9">
      <w:pPr>
        <w:pStyle w:val="B1"/>
      </w:pPr>
      <w:r w:rsidRPr="00E9603C">
        <w:t>5.</w:t>
      </w:r>
      <w:r w:rsidRPr="00E9603C">
        <w:tab/>
        <w:t>NWDAF#2 sends to NWDAF#1 via Nnwdaf_EventExposure_Notify the identification of the requested bulked data, and the dataset of the generated bulked data.</w:t>
      </w:r>
    </w:p>
    <w:p w14:paraId="2C91247D" w14:textId="77777777" w:rsidR="009166E9" w:rsidRPr="00E9603C" w:rsidRDefault="009166E9">
      <w:pPr>
        <w:rPr>
          <w:b/>
          <w:bCs/>
        </w:rPr>
      </w:pPr>
      <w:r w:rsidRPr="00E9603C">
        <w:rPr>
          <w:b/>
          <w:bCs/>
        </w:rPr>
        <w:t>Alternative #2: Extensions to NWDAF Services</w:t>
      </w:r>
    </w:p>
    <w:p w14:paraId="573193D2" w14:textId="77777777" w:rsidR="009166E9" w:rsidRPr="00E9603C" w:rsidRDefault="009166E9">
      <w:pPr>
        <w:pStyle w:val="B1"/>
      </w:pPr>
      <w:r w:rsidRPr="00E9603C">
        <w:t>5a.</w:t>
      </w:r>
      <w:r w:rsidRPr="00E9603C">
        <w:rPr>
          <w:rFonts w:eastAsia="SimSun"/>
          <w:lang w:eastAsia="zh-CN"/>
        </w:rPr>
        <w:tab/>
      </w:r>
      <w:r w:rsidRPr="00E9603C">
        <w:t>If request does not include Output-Bulked Data flag, NWDAF#2 sends to NWDAF#1 via Nnwdaf_AnalyticsSubscription_Notify the identification of the requested bulked data, and the generated bulked data.</w:t>
      </w:r>
    </w:p>
    <w:p w14:paraId="2400B2E9" w14:textId="77777777" w:rsidR="009166E9" w:rsidRPr="00E9603C" w:rsidRDefault="009166E9">
      <w:pPr>
        <w:pStyle w:val="B1"/>
      </w:pPr>
      <w:r w:rsidRPr="00E9603C">
        <w:t>5b.</w:t>
      </w:r>
      <w:r w:rsidRPr="00E9603C">
        <w:rPr>
          <w:rFonts w:eastAsia="SimSun"/>
          <w:lang w:eastAsia="zh-CN"/>
        </w:rPr>
        <w:tab/>
      </w:r>
      <w:r w:rsidRPr="00E9603C">
        <w:t>If request included Output-Bulked Data flag, NWDAF#2 sends to NWDAF#1 via Nnwdaf_AnalyticsSubscription_Notify the identification of the requested bulked data, the generated analytics output, and the bulked data used to generate such analytics output.</w:t>
      </w:r>
    </w:p>
    <w:p w14:paraId="49DC6365" w14:textId="77777777" w:rsidR="009166E9" w:rsidRPr="00E9603C" w:rsidRDefault="009166E9">
      <w:pPr>
        <w:rPr>
          <w:b/>
          <w:bCs/>
        </w:rPr>
      </w:pPr>
      <w:r w:rsidRPr="00E9603C">
        <w:rPr>
          <w:b/>
          <w:bCs/>
        </w:rPr>
        <w:t>Alternative #3: New Dedicated Service</w:t>
      </w:r>
    </w:p>
    <w:p w14:paraId="26DDEFDC" w14:textId="77777777" w:rsidR="009166E9" w:rsidRPr="00E9603C" w:rsidRDefault="009166E9">
      <w:pPr>
        <w:pStyle w:val="B1"/>
      </w:pPr>
      <w:r w:rsidRPr="00E9603C">
        <w:t>5a-b.</w:t>
      </w:r>
      <w:r w:rsidRPr="00E9603C">
        <w:rPr>
          <w:rFonts w:eastAsia="SimSun"/>
          <w:lang w:eastAsia="zh-CN"/>
        </w:rPr>
        <w:tab/>
      </w:r>
      <w:r w:rsidRPr="00E9603C">
        <w:t>If the received request in Step 2 does not include the fetch flag: NWDAF#2 keeps the generated bulked data (for a limited period of time). When NWDAF#1 invokes the Nnwdaf_DataManagement_BulkedDataFetch request including the bulked data identification, NWDAF#2 sends in the response the generated bulked data associated with the requested bulked data identification.</w:t>
      </w:r>
    </w:p>
    <w:p w14:paraId="2B47A06B" w14:textId="77777777" w:rsidR="009166E9" w:rsidRPr="00E9603C" w:rsidRDefault="009166E9">
      <w:pPr>
        <w:pStyle w:val="B1"/>
      </w:pPr>
      <w:r w:rsidRPr="00E9603C">
        <w:t>5.</w:t>
      </w:r>
      <w:r w:rsidRPr="00E9603C">
        <w:tab/>
        <w:t>If the fetch flag is included in the received request in Step 2: NWDAF#2 sends to NWDAF#1 via Nnwdaf_DataManagement_BulkedDataNotify the bulked data identification and the generated bulked data.</w:t>
      </w:r>
    </w:p>
    <w:p w14:paraId="75E1E602" w14:textId="77777777" w:rsidR="009166E9" w:rsidRPr="00E9603C" w:rsidRDefault="009166E9">
      <w:r w:rsidRPr="00E9603C">
        <w:t>Step 6 is executed independent of the Alternative of indication for the need of bulked data.</w:t>
      </w:r>
    </w:p>
    <w:p w14:paraId="7641E351" w14:textId="77777777" w:rsidR="009166E9" w:rsidRPr="00E9603C" w:rsidRDefault="009166E9">
      <w:pPr>
        <w:pStyle w:val="B1"/>
      </w:pPr>
      <w:r w:rsidRPr="00E9603C">
        <w:t>6.</w:t>
      </w:r>
      <w:r w:rsidRPr="00E9603C">
        <w:tab/>
        <w:t>The consumer of the bulked data, i.e., NWDAF#1 uses the received information to process an analytics output inference request for an analytics ID or process a model training request associated with the analytics ID or further process a request to generate bulked data for the analytics ID.</w:t>
      </w:r>
    </w:p>
    <w:p w14:paraId="58BA9FB9" w14:textId="77777777" w:rsidR="009166E9" w:rsidRPr="00E9603C" w:rsidRDefault="009166E9">
      <w:pPr>
        <w:pStyle w:val="Heading3"/>
        <w:rPr>
          <w:lang w:eastAsia="zh-CN"/>
        </w:rPr>
      </w:pPr>
      <w:bookmarkStart w:id="12038" w:name="_Toc50309968"/>
      <w:bookmarkStart w:id="12039" w:name="_Toc50579700"/>
      <w:bookmarkStart w:id="12040" w:name="_Toc50022666"/>
      <w:bookmarkStart w:id="12041" w:name="_Toc54770295"/>
      <w:bookmarkStart w:id="12042" w:name="_Toc54779647"/>
      <w:bookmarkStart w:id="12043" w:name="_Toc54786607"/>
      <w:bookmarkStart w:id="12044" w:name="_Toc50021393"/>
      <w:bookmarkStart w:id="12045" w:name="_Toc50021962"/>
      <w:bookmarkStart w:id="12046" w:name="_Toc57201470"/>
      <w:bookmarkStart w:id="12047" w:name="_Toc50023315"/>
      <w:bookmarkStart w:id="12048" w:name="_Toc50023900"/>
      <w:bookmarkStart w:id="12049" w:name="_Toc57641508"/>
      <w:bookmarkStart w:id="12050" w:name="_Toc59101861"/>
      <w:r w:rsidRPr="00E9603C">
        <w:rPr>
          <w:lang w:eastAsia="zh-CN"/>
        </w:rPr>
        <w:t>6.58.3</w:t>
      </w:r>
      <w:r w:rsidRPr="00E9603C">
        <w:rPr>
          <w:lang w:eastAsia="zh-CN"/>
        </w:rPr>
        <w:tab/>
      </w:r>
      <w:r w:rsidRPr="00E9603C">
        <w:t>Impacts on services, entities and interfaces</w:t>
      </w:r>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p>
    <w:p w14:paraId="0A8E5B72" w14:textId="77777777" w:rsidR="009166E9" w:rsidRPr="00E9603C" w:rsidRDefault="009166E9">
      <w:r w:rsidRPr="00E9603C">
        <w:t>NWDAF:</w:t>
      </w:r>
    </w:p>
    <w:p w14:paraId="1256D2B9" w14:textId="77777777" w:rsidR="009166E9" w:rsidRPr="00E9603C" w:rsidRDefault="009166E9">
      <w:pPr>
        <w:pStyle w:val="B1"/>
      </w:pPr>
      <w:r w:rsidRPr="00E9603C">
        <w:t>-</w:t>
      </w:r>
      <w:r w:rsidRPr="00E9603C">
        <w:tab/>
        <w:t>Extensions of existing services or new services for exposing a dataset of the generated bulked data related to an analytics ID</w:t>
      </w:r>
      <w:r w:rsidRPr="00E9603C">
        <w:rPr>
          <w:color w:val="auto"/>
        </w:rPr>
        <w:t xml:space="preserve"> as described in clause 6.58.1.2.</w:t>
      </w:r>
    </w:p>
    <w:p w14:paraId="27DEC06D" w14:textId="77777777" w:rsidR="009166E9" w:rsidRPr="00E9603C" w:rsidRDefault="009166E9">
      <w:pPr>
        <w:pStyle w:val="B1"/>
      </w:pPr>
      <w:r w:rsidRPr="00E9603C">
        <w:t>-</w:t>
      </w:r>
      <w:r w:rsidRPr="00E9603C">
        <w:tab/>
        <w:t>Bulked data generation.</w:t>
      </w:r>
    </w:p>
    <w:p w14:paraId="2788D86F" w14:textId="77777777" w:rsidR="009166E9" w:rsidRPr="00E9603C" w:rsidRDefault="009166E9">
      <w:pPr>
        <w:pStyle w:val="B1"/>
      </w:pPr>
      <w:r w:rsidRPr="00E9603C">
        <w:t>-</w:t>
      </w:r>
      <w:r w:rsidRPr="00E9603C">
        <w:tab/>
        <w:t>Bulked data generation used to generate an analytics output.</w:t>
      </w:r>
    </w:p>
    <w:p w14:paraId="47E3F510" w14:textId="77777777" w:rsidR="009166E9" w:rsidRPr="00E9603C" w:rsidRDefault="009166E9">
      <w:pPr>
        <w:pStyle w:val="Heading2"/>
      </w:pPr>
      <w:bookmarkStart w:id="12051" w:name="_Toc50309969"/>
      <w:bookmarkStart w:id="12052" w:name="_Toc50023901"/>
      <w:bookmarkStart w:id="12053" w:name="_Toc54786608"/>
      <w:bookmarkStart w:id="12054" w:name="_Toc50021394"/>
      <w:bookmarkStart w:id="12055" w:name="_Toc50023316"/>
      <w:bookmarkStart w:id="12056" w:name="_Toc54770296"/>
      <w:bookmarkStart w:id="12057" w:name="_Toc50021963"/>
      <w:bookmarkStart w:id="12058" w:name="_Toc50579701"/>
      <w:bookmarkStart w:id="12059" w:name="_Toc50022667"/>
      <w:bookmarkStart w:id="12060" w:name="_Toc57201471"/>
      <w:bookmarkStart w:id="12061" w:name="_Toc54779648"/>
      <w:bookmarkStart w:id="12062" w:name="_Toc57641509"/>
      <w:bookmarkStart w:id="12063" w:name="_Toc59101862"/>
      <w:r w:rsidRPr="00E9603C">
        <w:t>6.59</w:t>
      </w:r>
      <w:r w:rsidRPr="00E9603C">
        <w:tab/>
        <w:t>Solution #59: Analytics handover</w:t>
      </w:r>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p>
    <w:p w14:paraId="0F3D3F62" w14:textId="77777777" w:rsidR="009166E9" w:rsidRPr="00E9603C" w:rsidRDefault="009166E9">
      <w:pPr>
        <w:pStyle w:val="Heading3"/>
        <w:rPr>
          <w:lang w:eastAsia="ko-KR"/>
        </w:rPr>
      </w:pPr>
      <w:bookmarkStart w:id="12064" w:name="_Toc50022668"/>
      <w:bookmarkStart w:id="12065" w:name="_Toc50023317"/>
      <w:bookmarkStart w:id="12066" w:name="_Toc54770297"/>
      <w:bookmarkStart w:id="12067" w:name="_Toc54779649"/>
      <w:bookmarkStart w:id="12068" w:name="_Toc54786609"/>
      <w:bookmarkStart w:id="12069" w:name="_Toc50309970"/>
      <w:bookmarkStart w:id="12070" w:name="_Toc57201472"/>
      <w:bookmarkStart w:id="12071" w:name="_Toc50023902"/>
      <w:bookmarkStart w:id="12072" w:name="_Toc50579702"/>
      <w:bookmarkStart w:id="12073" w:name="_Toc50021395"/>
      <w:bookmarkStart w:id="12074" w:name="_Toc50021964"/>
      <w:bookmarkStart w:id="12075" w:name="_Toc57641510"/>
      <w:bookmarkStart w:id="12076" w:name="_Toc59101863"/>
      <w:r w:rsidRPr="00E9603C">
        <w:rPr>
          <w:lang w:eastAsia="ko-KR"/>
        </w:rPr>
        <w:t>6.59.1</w:t>
      </w:r>
      <w:r w:rsidRPr="00E9603C">
        <w:rPr>
          <w:lang w:eastAsia="ko-KR"/>
        </w:rPr>
        <w:tab/>
        <w:t>Introduction</w:t>
      </w:r>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p>
    <w:p w14:paraId="3BB53A8A" w14:textId="77777777" w:rsidR="009166E9" w:rsidRPr="00E9603C" w:rsidRDefault="009166E9">
      <w:r w:rsidRPr="00E9603C">
        <w:rPr>
          <w:lang w:eastAsia="ko-KR"/>
        </w:rPr>
        <w:t xml:space="preserve">This solution addresses aspects of KI #2: </w:t>
      </w:r>
      <w:r w:rsidRPr="00E9603C">
        <w:rPr>
          <w:lang w:eastAsia="zh-CN"/>
        </w:rPr>
        <w:t>Multiple NWDAF instances</w:t>
      </w:r>
      <w:r w:rsidRPr="00E9603C">
        <w:rPr>
          <w:lang w:eastAsia="ko-KR"/>
        </w:rPr>
        <w:t xml:space="preserve">, in particular on how </w:t>
      </w:r>
      <w:r w:rsidRPr="00E9603C">
        <w:t>data collection and/or analytics generation can be enhanced in multiple NWDAFs case, e.g. whether NWDAFs can cooperate with each other.</w:t>
      </w:r>
    </w:p>
    <w:p w14:paraId="329392DB" w14:textId="77777777" w:rsidR="009166E9" w:rsidRPr="00E9603C" w:rsidRDefault="009166E9">
      <w:pPr>
        <w:rPr>
          <w:lang w:eastAsia="ko-KR"/>
        </w:rPr>
      </w:pPr>
      <w:r w:rsidRPr="00E9603C">
        <w:rPr>
          <w:lang w:eastAsia="ko-KR"/>
        </w:rPr>
        <w:t>In multiple NWDAFs deployment scenario, it is possible that, within the time period of data collection and/or analytics, NWDAF is required to handover its analytics to other NWDAF or NWDAF is required to offload some of its analytics to other NWDAF. Some examples:</w:t>
      </w:r>
    </w:p>
    <w:p w14:paraId="6275A36A" w14:textId="77777777" w:rsidR="009166E9" w:rsidRPr="00E9603C" w:rsidRDefault="009166E9">
      <w:pPr>
        <w:pStyle w:val="B1"/>
      </w:pPr>
      <w:r w:rsidRPr="00E9603C">
        <w:t>-</w:t>
      </w:r>
      <w:r w:rsidRPr="00E9603C">
        <w:tab/>
        <w:t>One NWDAF1 is serving a specific area (a set of TAIs, e.g. TAI-1) and is doing analytics for a UE registered in TAI-1. As long as the UE is located within TAI-1, UE specific analytics (e.g. UE mobility or UE communication analytics) can be performed by NWDAF1. At some point, the UE can move to a different TAI-2 which is not served by NWDAF1 but rather served by another NWDAF2. In this case, NWDAF2 needs to start collecting and providing UE specific analytics for the UE, somehow taking over from NWDAF 1.</w:t>
      </w:r>
    </w:p>
    <w:p w14:paraId="560AFAC4" w14:textId="77777777" w:rsidR="009166E9" w:rsidRPr="00E9603C" w:rsidRDefault="009166E9">
      <w:pPr>
        <w:pStyle w:val="B1"/>
      </w:pPr>
      <w:r w:rsidRPr="00E9603C">
        <w:t>-</w:t>
      </w:r>
      <w:r w:rsidRPr="00E9603C">
        <w:tab/>
        <w:t>NWDAF1 gracefully shuts down, and another NWDAF must take over the existing task / analytics generation performed by NWDAF1.</w:t>
      </w:r>
    </w:p>
    <w:p w14:paraId="7E430232" w14:textId="77777777" w:rsidR="009166E9" w:rsidRPr="00E9603C" w:rsidRDefault="009166E9">
      <w:pPr>
        <w:pStyle w:val="B1"/>
      </w:pPr>
      <w:r w:rsidRPr="00E9603C">
        <w:t>-</w:t>
      </w:r>
      <w:r w:rsidRPr="00E9603C">
        <w:tab/>
        <w:t>NWDAF1 gets overloaded and wants to offload some analytics to other NWDAF(s).</w:t>
      </w:r>
    </w:p>
    <w:p w14:paraId="6BB845ED" w14:textId="77777777" w:rsidR="009166E9" w:rsidRPr="00E9603C" w:rsidRDefault="009166E9">
      <w:pPr>
        <w:pStyle w:val="NO"/>
      </w:pPr>
      <w:r w:rsidRPr="00E9603C">
        <w:t>NOTE:</w:t>
      </w:r>
      <w:r w:rsidRPr="00E9603C">
        <w:tab/>
        <w:t xml:space="preserve">NWDAF instances may belong to an NWDAF Set as described in clause 5.21.3 of </w:t>
      </w:r>
      <w:r w:rsidR="00E9603C" w:rsidRPr="00E9603C">
        <w:t>TS</w:t>
      </w:r>
      <w:r w:rsidR="00E9603C">
        <w:t> </w:t>
      </w:r>
      <w:r w:rsidR="00E9603C" w:rsidRPr="00E9603C">
        <w:t>23.501</w:t>
      </w:r>
      <w:r w:rsidR="00E9603C">
        <w:t> </w:t>
      </w:r>
      <w:r w:rsidR="00E9603C" w:rsidRPr="00E9603C">
        <w:t>[</w:t>
      </w:r>
      <w:r w:rsidRPr="00E9603C">
        <w:t>2]. In that case, a NF can be replaced by an alternative NF within the same NF Set in the case of scenarios such as failure, load balancing, load re-balancing, as the NF instances within the Set share the same context data. The focus of this solution, however, is on scenarios where a) NWDAF instances are not deployed as a Set, b) NWDAF instances do not belong to the same Set (e.g. as they are serving different areas), or c) as it is required to hand over from an NWDAF instance in one Set to another NWDAF instance in another Set (e.g. after a failure of multiple NWDAF instances in a Set, some of the load may need to be offloaded to another NWDAF Set).</w:t>
      </w:r>
    </w:p>
    <w:p w14:paraId="175F886A" w14:textId="77777777" w:rsidR="009166E9" w:rsidRPr="00E9603C" w:rsidRDefault="009166E9">
      <w:r w:rsidRPr="00E9603C">
        <w:t>To address these scenarios, a mechanism is proposed to allow one NWDAF to transfer or handover its ongoing analytics to another NWDAF. The transfer or handover can be done once the initial NWDAF can no longer progress the analytics, e.g. for specific area(s) and/or specific UE(s). This is depicted in procedure defined in clause 6.59.2.1. Alternatively, the transfer could be prepared if the initial NWDAF anticipates that it will soon not be able to continue the analytics tasks that it has been requested for, as per procedure in clause 6.59.2.2.</w:t>
      </w:r>
    </w:p>
    <w:p w14:paraId="470112F7" w14:textId="77777777" w:rsidR="009166E9" w:rsidRPr="00E9603C" w:rsidRDefault="009166E9">
      <w:pPr>
        <w:pStyle w:val="Heading3"/>
        <w:rPr>
          <w:lang w:eastAsia="ko-KR"/>
        </w:rPr>
      </w:pPr>
      <w:bookmarkStart w:id="12077" w:name="_Toc50309971"/>
      <w:bookmarkStart w:id="12078" w:name="_Toc54770298"/>
      <w:bookmarkStart w:id="12079" w:name="_Toc54779650"/>
      <w:bookmarkStart w:id="12080" w:name="_Toc54786610"/>
      <w:bookmarkStart w:id="12081" w:name="_Toc50022669"/>
      <w:bookmarkStart w:id="12082" w:name="_Toc50023903"/>
      <w:bookmarkStart w:id="12083" w:name="_Toc50021396"/>
      <w:bookmarkStart w:id="12084" w:name="_Toc57201473"/>
      <w:bookmarkStart w:id="12085" w:name="_Toc50021965"/>
      <w:bookmarkStart w:id="12086" w:name="_Toc50023318"/>
      <w:bookmarkStart w:id="12087" w:name="_Toc50579703"/>
      <w:bookmarkStart w:id="12088" w:name="_Toc57641511"/>
      <w:bookmarkStart w:id="12089" w:name="_Toc59101864"/>
      <w:r w:rsidRPr="00E9603C">
        <w:rPr>
          <w:lang w:eastAsia="ko-KR"/>
        </w:rPr>
        <w:t>6.59.2</w:t>
      </w:r>
      <w:r w:rsidRPr="00E9603C">
        <w:rPr>
          <w:lang w:eastAsia="ko-KR"/>
        </w:rPr>
        <w:tab/>
        <w:t>Procedures</w:t>
      </w:r>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p>
    <w:p w14:paraId="0F415A03" w14:textId="77777777" w:rsidR="009166E9" w:rsidRPr="00E9603C" w:rsidRDefault="009166E9">
      <w:pPr>
        <w:pStyle w:val="Heading4"/>
        <w:rPr>
          <w:lang w:eastAsia="ko-KR"/>
        </w:rPr>
      </w:pPr>
      <w:bookmarkStart w:id="12090" w:name="_Toc50022670"/>
      <w:bookmarkStart w:id="12091" w:name="_Toc50021966"/>
      <w:bookmarkStart w:id="12092" w:name="_Toc50023904"/>
      <w:bookmarkStart w:id="12093" w:name="_Toc50579704"/>
      <w:bookmarkStart w:id="12094" w:name="_Toc50023319"/>
      <w:bookmarkStart w:id="12095" w:name="_Toc54770299"/>
      <w:bookmarkStart w:id="12096" w:name="_Toc54779651"/>
      <w:bookmarkStart w:id="12097" w:name="_Toc54786611"/>
      <w:bookmarkStart w:id="12098" w:name="_Toc50021397"/>
      <w:bookmarkStart w:id="12099" w:name="_Toc57201474"/>
      <w:bookmarkStart w:id="12100" w:name="_Toc50309972"/>
      <w:bookmarkStart w:id="12101" w:name="_Toc57641512"/>
      <w:bookmarkStart w:id="12102" w:name="_Toc59101865"/>
      <w:r w:rsidRPr="00E9603C">
        <w:rPr>
          <w:lang w:eastAsia="ko-KR"/>
        </w:rPr>
        <w:t>6.59.2.1</w:t>
      </w:r>
      <w:r w:rsidRPr="00E9603C">
        <w:rPr>
          <w:lang w:eastAsia="ko-KR"/>
        </w:rPr>
        <w:tab/>
        <w:t>Analytics handover procedure</w:t>
      </w:r>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p>
    <w:p w14:paraId="5926D51E" w14:textId="77777777" w:rsidR="009166E9" w:rsidRPr="00E9603C" w:rsidRDefault="009166E9">
      <w:pPr>
        <w:rPr>
          <w:color w:val="595959"/>
        </w:rPr>
      </w:pPr>
      <w:r w:rsidRPr="00E9603C">
        <w:rPr>
          <w:lang w:eastAsia="ko-KR"/>
        </w:rPr>
        <w:t xml:space="preserve">Figure 6.59.2.1-1 depicts the procedure when an NWDAF hands over its analytics to another NWDAF after it realizes that it can no longer cover the ongoing analytics, e.g. </w:t>
      </w:r>
      <w:r w:rsidRPr="00E9603C">
        <w:t xml:space="preserve">due to graceful shutdown, or overload situation, or </w:t>
      </w:r>
      <w:r w:rsidRPr="00E9603C">
        <w:rPr>
          <w:lang w:eastAsia="ko-KR"/>
        </w:rPr>
        <w:t>due to UE mobility as exemplarily shown in the figure.</w:t>
      </w:r>
    </w:p>
    <w:p w14:paraId="41CACA4C" w14:textId="77777777" w:rsidR="009166E9" w:rsidRPr="00E9603C" w:rsidRDefault="009166E9">
      <w:pPr>
        <w:pStyle w:val="TH"/>
      </w:pPr>
      <w:r w:rsidRPr="00E9603C">
        <w:object w:dxaOrig="6894" w:dyaOrig="5800" w14:anchorId="70FCDD46">
          <v:shape id="对象 137" o:spid="_x0000_i1150" type="#_x0000_t75" style="width:450pt;height:379.5pt;mso-position-horizontal-relative:page;mso-position-vertical-relative:page" o:ole="">
            <v:imagedata r:id="rId248" o:title=""/>
          </v:shape>
          <o:OLEObject Type="Embed" ProgID="Visio.Drawing.15" ShapeID="对象 137" DrawAspect="Content" ObjectID="_1669716056" r:id="rId249"/>
        </w:object>
      </w:r>
    </w:p>
    <w:p w14:paraId="1BBF9CC1" w14:textId="77777777" w:rsidR="009166E9" w:rsidRPr="00E9603C" w:rsidRDefault="009166E9">
      <w:pPr>
        <w:pStyle w:val="TF"/>
        <w:rPr>
          <w:rFonts w:eastAsia="Arial" w:cs="Arial"/>
        </w:rPr>
      </w:pPr>
      <w:r w:rsidRPr="00E9603C">
        <w:rPr>
          <w:lang w:eastAsia="ko-KR"/>
        </w:rPr>
        <w:t>Figure 6.59.2.1-1: Analytics handover procedure for UE related analytics</w:t>
      </w:r>
    </w:p>
    <w:p w14:paraId="20ED551B" w14:textId="77777777" w:rsidR="009166E9" w:rsidRPr="00E9603C" w:rsidRDefault="009166E9">
      <w:pPr>
        <w:pStyle w:val="B1"/>
      </w:pPr>
      <w:r w:rsidRPr="00E9603C">
        <w:t>1.</w:t>
      </w:r>
      <w:r w:rsidRPr="00E9603C">
        <w:tab/>
        <w:t>Consumer NF subscribes using Nnwdaf_AnalyticsSubscription_Subscribe Request message to NWDAFx for certain analytics, e.g., UE mobility or UE Communication, for a specific UE. NWDAFx responds to the request from Consumer NF via Nnwdaf_AnalyticsSubscription_Subscribe Response.</w:t>
      </w:r>
    </w:p>
    <w:p w14:paraId="4BE6C11A" w14:textId="77777777" w:rsidR="009166E9" w:rsidRPr="00E9603C" w:rsidRDefault="009166E9">
      <w:pPr>
        <w:pStyle w:val="B1"/>
      </w:pPr>
      <w:r w:rsidRPr="00E9603C">
        <w:t>2.</w:t>
      </w:r>
      <w:r w:rsidRPr="00E9603C">
        <w:tab/>
        <w:t>NWDAF subscribes to AMF using Namf_EventExposure_Subscribe Request message for UE mobility event notifications.</w:t>
      </w:r>
    </w:p>
    <w:p w14:paraId="6E8AE98B" w14:textId="77777777" w:rsidR="009166E9" w:rsidRPr="00E9603C" w:rsidRDefault="009166E9">
      <w:pPr>
        <w:pStyle w:val="B1"/>
      </w:pPr>
      <w:r w:rsidRPr="00E9603C">
        <w:rPr>
          <w:rFonts w:eastAsia="Arial"/>
        </w:rPr>
        <w:t>3.</w:t>
      </w:r>
      <w:r w:rsidRPr="00E9603C">
        <w:rPr>
          <w:rFonts w:eastAsia="Arial"/>
        </w:rPr>
        <w:tab/>
      </w:r>
      <w:r w:rsidRPr="00E9603C">
        <w:t>NWDAFx starts performing requested analytics and collecting required data. This step may also already trigger some notifications to consumer NF (not shown in the figure for simplicity) if, e.g., the subscription is for periodic notification on UE location estimates.</w:t>
      </w:r>
    </w:p>
    <w:p w14:paraId="622E774D" w14:textId="77777777" w:rsidR="009166E9" w:rsidRPr="00E9603C" w:rsidRDefault="009166E9">
      <w:pPr>
        <w:pStyle w:val="B1"/>
      </w:pPr>
      <w:r w:rsidRPr="00E9603C">
        <w:t>4.</w:t>
      </w:r>
      <w:r w:rsidRPr="00E9603C">
        <w:tab/>
        <w:t>(optional) AMF notifies a UE mobility event to the subscribed NWDAF using Namf_EventExposure_Notify.</w:t>
      </w:r>
    </w:p>
    <w:p w14:paraId="2BA39DEA" w14:textId="77777777" w:rsidR="009166E9" w:rsidRPr="00E9603C" w:rsidRDefault="009166E9">
      <w:pPr>
        <w:pStyle w:val="B1"/>
      </w:pPr>
      <w:r w:rsidRPr="00E9603C">
        <w:t>5.</w:t>
      </w:r>
      <w:r w:rsidRPr="00E9603C">
        <w:tab/>
        <w:t>NWDAFx decides to handover some analytics to another NWDAF as it cannot continue to provide the analytics service for those requested analytics. Possible triggers could be graceful shutdown for NWDAFx, or overload situation for NWDAFx, or the UE is moving to an area not covered by NWDAFx (as notified in step 4).</w:t>
      </w:r>
    </w:p>
    <w:p w14:paraId="3EEDE4C9" w14:textId="77777777" w:rsidR="009166E9" w:rsidRPr="00E9603C" w:rsidRDefault="009166E9">
      <w:pPr>
        <w:pStyle w:val="NO"/>
      </w:pPr>
      <w:r w:rsidRPr="00E9603C">
        <w:t>NOTE 1:</w:t>
      </w:r>
      <w:r w:rsidRPr="00E9603C">
        <w:tab/>
        <w:t>The NWDAFx can find out that the UE has moved to an area not covered by NWDAFx by subscribing to Namf_EventExposure service. This is not shown in the figure, but this can be done as soon as NWDAFx receives request in step 1, e.g. as part of data collection phase for the analytics.</w:t>
      </w:r>
    </w:p>
    <w:p w14:paraId="476ED780" w14:textId="77777777" w:rsidR="009166E9" w:rsidRPr="00E9603C" w:rsidRDefault="009166E9">
      <w:pPr>
        <w:pStyle w:val="B1"/>
        <w:rPr>
          <w:rFonts w:eastAsia="Arial"/>
        </w:rPr>
      </w:pPr>
      <w:r w:rsidRPr="00E9603C">
        <w:rPr>
          <w:rFonts w:eastAsia="Arial"/>
        </w:rPr>
        <w:t>6.</w:t>
      </w:r>
      <w:r w:rsidRPr="00E9603C">
        <w:rPr>
          <w:rFonts w:eastAsia="Arial"/>
        </w:rPr>
        <w:tab/>
        <w:t>The NWDAFx needs to discover via NRF the most suitable NWDAF that can serve the Consumer NF request received in step 1. If the UE is moving to an area not covered by NWDAFx the NWDAFx discovers the most appropriate NWDAF based on the new location for the UE.</w:t>
      </w:r>
    </w:p>
    <w:p w14:paraId="024E133C" w14:textId="77777777" w:rsidR="009166E9" w:rsidRPr="00E9603C" w:rsidRDefault="009166E9">
      <w:pPr>
        <w:pStyle w:val="B1"/>
        <w:rPr>
          <w:color w:val="auto"/>
        </w:rPr>
      </w:pPr>
      <w:r w:rsidRPr="00E9603C">
        <w:rPr>
          <w:rFonts w:eastAsia="Arial"/>
          <w:color w:val="auto"/>
        </w:rPr>
        <w:t>7.</w:t>
      </w:r>
      <w:r w:rsidRPr="00E9603C">
        <w:rPr>
          <w:rFonts w:eastAsia="Arial"/>
          <w:color w:val="auto"/>
        </w:rPr>
        <w:tab/>
      </w:r>
      <w:r w:rsidRPr="00E9603C">
        <w:rPr>
          <w:rFonts w:eastAsia="Arial"/>
        </w:rPr>
        <w:t xml:space="preserve">NWDAFx subscribes, using Nnwdaf_AnalyticsSubscription_Subscribe Request, to NWDAFy, and in order to inform NWDAFy that this subscription is specific for a handover, NWDAFx includes a handover indication. NWDAFx also provides initial subscription information from consumer NF as per step 1, as well as "analytics context identifier(s)" to indicate to the NWDAFy the availability of analytics context information for particular Analytic ID(s), i.e., possible historical data that NWDAFx has for the analytics (e.g. events collected by NWDAFx, time period for collection, NFs contacted for data collection…), and possible analytics outputs information (e.g. last report provided to consumer NF, latest analytics available with associated metadata such as confidence level or number of inputs analysed). In the request message, NWDAFx also provides a Callback URI to NWDAFy. NWDAFy confirms the request from NWDAFx via </w:t>
      </w:r>
      <w:r w:rsidRPr="00E9603C">
        <w:rPr>
          <w:color w:val="auto"/>
        </w:rPr>
        <w:t>Nnwdaf_AnalyticsSubscription_Subscribe Response.</w:t>
      </w:r>
    </w:p>
    <w:p w14:paraId="08448E16" w14:textId="77777777" w:rsidR="009166E9" w:rsidRPr="00E9603C" w:rsidRDefault="009166E9">
      <w:pPr>
        <w:pStyle w:val="NO"/>
        <w:rPr>
          <w:rFonts w:eastAsia="Arial"/>
        </w:rPr>
      </w:pPr>
      <w:r w:rsidRPr="00E9603C">
        <w:t>NOTE 2:</w:t>
      </w:r>
      <w:r w:rsidRPr="00E9603C">
        <w:tab/>
        <w:t xml:space="preserve">NWDAFy will allocate a new subscription Id, if necessary, following the behaviour of AmfEventSubscription as specified in </w:t>
      </w:r>
      <w:r w:rsidR="00E9603C" w:rsidRPr="00E9603C">
        <w:t>TS</w:t>
      </w:r>
      <w:r w:rsidR="00E9603C">
        <w:t> </w:t>
      </w:r>
      <w:r w:rsidR="00E9603C" w:rsidRPr="00E9603C">
        <w:t>29.518</w:t>
      </w:r>
      <w:r w:rsidR="00E9603C">
        <w:t> </w:t>
      </w:r>
      <w:r w:rsidR="00E9603C" w:rsidRPr="00E9603C">
        <w:t>[</w:t>
      </w:r>
      <w:r w:rsidRPr="00E9603C">
        <w:t xml:space="preserve">25] clause 6.2.6.2.2 and UEContextTransfer as specified in </w:t>
      </w:r>
      <w:r w:rsidR="00E9603C" w:rsidRPr="00E9603C">
        <w:t>TS</w:t>
      </w:r>
      <w:r w:rsidR="00E9603C">
        <w:t> </w:t>
      </w:r>
      <w:r w:rsidR="00E9603C" w:rsidRPr="00E9603C">
        <w:t>29.518</w:t>
      </w:r>
      <w:r w:rsidR="00E9603C">
        <w:t> </w:t>
      </w:r>
      <w:r w:rsidR="00E9603C" w:rsidRPr="00E9603C">
        <w:t>[</w:t>
      </w:r>
      <w:r w:rsidRPr="00E9603C">
        <w:t>25] clause 5.2.2.2.1.1.</w:t>
      </w:r>
    </w:p>
    <w:p w14:paraId="490B98B1" w14:textId="77777777" w:rsidR="009166E9" w:rsidRPr="00E9603C" w:rsidRDefault="009166E9">
      <w:pPr>
        <w:pStyle w:val="B1"/>
      </w:pPr>
      <w:r w:rsidRPr="00E9603C">
        <w:rPr>
          <w:rFonts w:eastAsia="Arial"/>
        </w:rPr>
        <w:t>8.</w:t>
      </w:r>
      <w:r w:rsidRPr="00E9603C">
        <w:rPr>
          <w:rFonts w:eastAsia="Arial"/>
        </w:rPr>
        <w:tab/>
        <w:t>Based on the "analytics context identifier(s)" and the callback URI provided in step 7, the NWDAFy requests the analytics context from NWDAFx. NWDAFx provides the requested analytics context information in the response message.</w:t>
      </w:r>
    </w:p>
    <w:p w14:paraId="5CED9FB2" w14:textId="77777777" w:rsidR="009166E9" w:rsidRPr="00E9603C" w:rsidRDefault="009166E9">
      <w:pPr>
        <w:pStyle w:val="NO"/>
        <w:rPr>
          <w:rFonts w:eastAsia="Arial"/>
        </w:rPr>
      </w:pPr>
      <w:r w:rsidRPr="00E9603C">
        <w:t>NOTE 3:</w:t>
      </w:r>
      <w:r w:rsidRPr="00E9603C">
        <w:tab/>
        <w:t xml:space="preserve">Alternatively, context transfer, such as sharing the historical data for data collection, analytics metadata, etc. may be realized by specializing the existing Network Function/NF Service Context Transfer (as described in </w:t>
      </w:r>
      <w:r w:rsidR="00E9603C" w:rsidRPr="00E9603C">
        <w:t>TS</w:t>
      </w:r>
      <w:r w:rsidR="00E9603C">
        <w:t> </w:t>
      </w:r>
      <w:r w:rsidR="00E9603C" w:rsidRPr="00E9603C">
        <w:t>23.501</w:t>
      </w:r>
      <w:r w:rsidR="00E9603C">
        <w:t> </w:t>
      </w:r>
      <w:r w:rsidR="00E9603C" w:rsidRPr="00E9603C">
        <w:t>[</w:t>
      </w:r>
      <w:r w:rsidRPr="00E9603C">
        <w:t xml:space="preserve">2] clause 5.21.4 and further specified in </w:t>
      </w:r>
      <w:r w:rsidR="00E9603C" w:rsidRPr="00E9603C">
        <w:t>TS</w:t>
      </w:r>
      <w:r w:rsidR="00E9603C">
        <w:t> </w:t>
      </w:r>
      <w:r w:rsidR="00E9603C" w:rsidRPr="00E9603C">
        <w:t>23.502</w:t>
      </w:r>
      <w:r w:rsidR="00E9603C">
        <w:t> </w:t>
      </w:r>
      <w:r w:rsidR="00E9603C" w:rsidRPr="00E9603C">
        <w:t>[</w:t>
      </w:r>
      <w:r w:rsidRPr="00E9603C">
        <w:t>3] clause 4.26) for NWDAF.</w:t>
      </w:r>
    </w:p>
    <w:p w14:paraId="231465AE" w14:textId="77777777" w:rsidR="009166E9" w:rsidRPr="00E9603C" w:rsidRDefault="009166E9">
      <w:pPr>
        <w:pStyle w:val="B1"/>
        <w:rPr>
          <w:rFonts w:eastAsia="Arial"/>
        </w:rPr>
      </w:pPr>
      <w:r w:rsidRPr="00E9603C">
        <w:rPr>
          <w:rFonts w:eastAsia="Arial"/>
        </w:rPr>
        <w:t>9.</w:t>
      </w:r>
      <w:r w:rsidRPr="00E9603C">
        <w:rPr>
          <w:rFonts w:eastAsia="Arial"/>
        </w:rPr>
        <w:tab/>
        <w:t>NWDAFy takes over the analytics generation based on information received at step 5 from NWDAFx.</w:t>
      </w:r>
    </w:p>
    <w:p w14:paraId="608D7AE8" w14:textId="77777777" w:rsidR="009166E9" w:rsidRPr="00E9603C" w:rsidRDefault="009166E9">
      <w:pPr>
        <w:pStyle w:val="B1"/>
        <w:rPr>
          <w:rFonts w:eastAsia="Arial"/>
        </w:rPr>
      </w:pPr>
      <w:r w:rsidRPr="00E9603C">
        <w:rPr>
          <w:rFonts w:eastAsia="Arial"/>
        </w:rPr>
        <w:t>10.</w:t>
      </w:r>
      <w:r w:rsidRPr="00E9603C">
        <w:rPr>
          <w:rFonts w:eastAsia="Arial"/>
        </w:rPr>
        <w:tab/>
        <w:t>NWDAFy will immediately send the new subscription Id (see NOTE 2) to the notification endpoint for informing the subscription Id creation, along with the notification correlation Id. The notification correlation information allows the Consumer NF to correlate the notifications to the initial subscription request made in step 1.</w:t>
      </w:r>
    </w:p>
    <w:p w14:paraId="2EB1070D" w14:textId="77777777" w:rsidR="009166E9" w:rsidRPr="00E9603C" w:rsidRDefault="009166E9">
      <w:pPr>
        <w:pStyle w:val="B1"/>
        <w:rPr>
          <w:rFonts w:eastAsia="Arial"/>
        </w:rPr>
      </w:pPr>
      <w:r w:rsidRPr="00E9603C">
        <w:rPr>
          <w:rFonts w:eastAsia="Arial"/>
        </w:rPr>
        <w:t>11.</w:t>
      </w:r>
      <w:r w:rsidRPr="00E9603C">
        <w:rPr>
          <w:rFonts w:eastAsia="Arial"/>
        </w:rPr>
        <w:tab/>
        <w:t>NWDAFy at some point derives new Output Analytics based on new input data.</w:t>
      </w:r>
    </w:p>
    <w:p w14:paraId="58683F5C" w14:textId="77777777" w:rsidR="009166E9" w:rsidRPr="00E9603C" w:rsidRDefault="009166E9">
      <w:pPr>
        <w:pStyle w:val="B1"/>
        <w:rPr>
          <w:rFonts w:eastAsia="Arial"/>
        </w:rPr>
      </w:pPr>
      <w:r w:rsidRPr="00E9603C">
        <w:rPr>
          <w:rFonts w:eastAsia="Arial"/>
        </w:rPr>
        <w:t>12.</w:t>
      </w:r>
      <w:r w:rsidRPr="00E9603C">
        <w:rPr>
          <w:rFonts w:eastAsia="Arial"/>
        </w:rPr>
        <w:tab/>
        <w:t>NWDAFy notifies the Consumer NF about the new analytics.</w:t>
      </w:r>
    </w:p>
    <w:p w14:paraId="32538AC2" w14:textId="77777777" w:rsidR="009166E9" w:rsidRPr="00E9603C" w:rsidRDefault="009166E9">
      <w:pPr>
        <w:pStyle w:val="Heading4"/>
        <w:rPr>
          <w:lang w:eastAsia="ko-KR"/>
        </w:rPr>
      </w:pPr>
      <w:bookmarkStart w:id="12103" w:name="_Toc50309973"/>
      <w:bookmarkStart w:id="12104" w:name="_Toc50023905"/>
      <w:bookmarkStart w:id="12105" w:name="_Toc57201475"/>
      <w:bookmarkStart w:id="12106" w:name="_Toc50023320"/>
      <w:bookmarkStart w:id="12107" w:name="_Toc50021398"/>
      <w:bookmarkStart w:id="12108" w:name="_Toc50021967"/>
      <w:bookmarkStart w:id="12109" w:name="_Toc50022671"/>
      <w:bookmarkStart w:id="12110" w:name="_Toc50579705"/>
      <w:bookmarkStart w:id="12111" w:name="_Toc54770300"/>
      <w:bookmarkStart w:id="12112" w:name="_Toc54779652"/>
      <w:bookmarkStart w:id="12113" w:name="_Toc54786612"/>
      <w:bookmarkStart w:id="12114" w:name="_Toc57641513"/>
      <w:bookmarkStart w:id="12115" w:name="_Toc59101866"/>
      <w:r w:rsidRPr="00E9603C">
        <w:rPr>
          <w:lang w:eastAsia="ko-KR"/>
        </w:rPr>
        <w:t>6.59.2.2</w:t>
      </w:r>
      <w:r w:rsidRPr="00E9603C">
        <w:rPr>
          <w:lang w:eastAsia="ko-KR"/>
        </w:rPr>
        <w:tab/>
        <w:t>Prepared analytics handover procedure</w:t>
      </w:r>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49FF0240" w14:textId="77777777" w:rsidR="009166E9" w:rsidRPr="00E9603C" w:rsidRDefault="009166E9">
      <w:pPr>
        <w:rPr>
          <w:lang w:eastAsia="ko-KR"/>
        </w:rPr>
      </w:pPr>
      <w:r w:rsidRPr="00E9603C">
        <w:rPr>
          <w:lang w:eastAsia="ko-KR"/>
        </w:rPr>
        <w:t>Figure 6.59.2.2-1 depicts the procedure when an NWDAF prepare for handing over its analytics to another NWDAF.</w:t>
      </w:r>
    </w:p>
    <w:p w14:paraId="57063FEB" w14:textId="77777777" w:rsidR="009166E9" w:rsidRPr="00E9603C" w:rsidRDefault="009166E9">
      <w:pPr>
        <w:pStyle w:val="TH"/>
      </w:pPr>
      <w:r w:rsidRPr="00E9603C">
        <w:object w:dxaOrig="6109" w:dyaOrig="7283" w14:anchorId="2FC1B686">
          <v:shape id="对象 139" o:spid="_x0000_i1151" type="#_x0000_t75" style="width:499pt;height:598pt;mso-position-horizontal-relative:page;mso-position-vertical-relative:page" o:ole="">
            <v:imagedata r:id="rId250" o:title=""/>
          </v:shape>
          <o:OLEObject Type="Embed" ProgID="Visio.Drawing.15" ShapeID="对象 139" DrawAspect="Content" ObjectID="_1669716057" r:id="rId251"/>
        </w:object>
      </w:r>
    </w:p>
    <w:p w14:paraId="25CEFF14" w14:textId="77777777" w:rsidR="009166E9" w:rsidRPr="00E9603C" w:rsidRDefault="009166E9">
      <w:pPr>
        <w:pStyle w:val="TF"/>
        <w:rPr>
          <w:rFonts w:eastAsia="Arial" w:cs="Arial"/>
        </w:rPr>
      </w:pPr>
      <w:r w:rsidRPr="00E9603C">
        <w:rPr>
          <w:lang w:eastAsia="ko-KR"/>
        </w:rPr>
        <w:t>Figure 6.59.2.2-1: Prepared analytics handover procedure for UE related analytics</w:t>
      </w:r>
    </w:p>
    <w:p w14:paraId="111C5A8A" w14:textId="77777777" w:rsidR="009166E9" w:rsidRPr="00E9603C" w:rsidRDefault="009166E9">
      <w:pPr>
        <w:pStyle w:val="B1"/>
      </w:pPr>
      <w:r w:rsidRPr="00E9603C">
        <w:t>1.</w:t>
      </w:r>
      <w:r w:rsidRPr="00E9603C">
        <w:tab/>
        <w:t>Consumer NF subscribes using Nnwdaf_AnalyticsSubscription_Subscribe Request message to NWDAFx for certain analytics, e.g., UE mobility or UE Communication, for a specific UE.</w:t>
      </w:r>
      <w:r w:rsidRPr="00E9603C">
        <w:rPr>
          <w:color w:val="auto"/>
        </w:rPr>
        <w:t xml:space="preserve"> NWDAFx responds to the request from Consumer NF via Nnwdaf_AnalyticsSubscription_Subscribe Response.</w:t>
      </w:r>
    </w:p>
    <w:p w14:paraId="07CA236C" w14:textId="77777777" w:rsidR="009166E9" w:rsidRPr="00E9603C" w:rsidRDefault="009166E9">
      <w:pPr>
        <w:pStyle w:val="B1"/>
      </w:pPr>
      <w:r w:rsidRPr="00E9603C">
        <w:t>2.</w:t>
      </w:r>
      <w:r w:rsidRPr="00E9603C">
        <w:tab/>
        <w:t>NWDAFx starts performing requested analytics and collecting required data. This step may also already trigger some notifications to consumer NF (not shown in the figure for simplicity) if e.g. the subscription is for periodic notification on UE location estimates.</w:t>
      </w:r>
    </w:p>
    <w:p w14:paraId="70BD9E0E" w14:textId="77777777" w:rsidR="009166E9" w:rsidRPr="00E9603C" w:rsidRDefault="009166E9">
      <w:pPr>
        <w:pStyle w:val="B1"/>
      </w:pPr>
      <w:r w:rsidRPr="00E9603C">
        <w:t>3.</w:t>
      </w:r>
      <w:r w:rsidRPr="00E9603C">
        <w:tab/>
        <w:t>As part of ongoing analytics, NWDAFx estimates that the UE may enter an area which is not covered by NWDAFx (e.g. by subscribing to AMF event exposure service for UE mobility event notifications or to other NWDAF providing UE mobility analytics).</w:t>
      </w:r>
    </w:p>
    <w:p w14:paraId="3565654A" w14:textId="77777777" w:rsidR="009166E9" w:rsidRPr="00E9603C" w:rsidRDefault="009166E9">
      <w:pPr>
        <w:pStyle w:val="B1"/>
      </w:pPr>
      <w:r w:rsidRPr="00E9603C">
        <w:t>4.</w:t>
      </w:r>
      <w:r w:rsidRPr="00E9603C">
        <w:tab/>
        <w:t>The NWDAFx needs to discover via NRF the NWDAFy and NWDAFz that cover the potential new area which the UE may enter.</w:t>
      </w:r>
    </w:p>
    <w:p w14:paraId="0DEB986F" w14:textId="77777777" w:rsidR="009166E9" w:rsidRPr="00E9603C" w:rsidRDefault="009166E9">
      <w:pPr>
        <w:pStyle w:val="B1"/>
        <w:rPr>
          <w:color w:val="auto"/>
        </w:rPr>
      </w:pPr>
      <w:r w:rsidRPr="00E9603C">
        <w:t>5-8.</w:t>
      </w:r>
      <w:r w:rsidRPr="00E9603C">
        <w:rPr>
          <w:rFonts w:eastAsia="SimSun"/>
          <w:lang w:eastAsia="zh-CN"/>
        </w:rPr>
        <w:tab/>
      </w:r>
      <w:r w:rsidRPr="00E9603C">
        <w:t>NWDAFx subscribes, using Nnwdaf_AnalyticsSubscription_Subscribe Request, to NWDAFy and NWDAFz, and in order to inform NWDAFy and NWDAFz that this subscription is specific for a prepared handover, NWDAFx includes a "prepared handover indication". NWDAFx also provides initial subscription information from consumer NF as per step 1, as well as "analytics context identifier(s)" to NWDAFy and NWDAFz indicating the availability of Analytics context for particular Analytic ID(s).</w:t>
      </w:r>
      <w:r w:rsidRPr="00E9603C">
        <w:rPr>
          <w:color w:val="auto"/>
        </w:rPr>
        <w:t xml:space="preserve"> </w:t>
      </w:r>
      <w:r w:rsidRPr="00E9603C">
        <w:rPr>
          <w:rFonts w:eastAsia="Arial"/>
        </w:rPr>
        <w:t xml:space="preserve">NWDAFy and NWDAFz respond to the request from NWDAFx via </w:t>
      </w:r>
      <w:r w:rsidRPr="00E9603C">
        <w:rPr>
          <w:color w:val="auto"/>
        </w:rPr>
        <w:t>Nnwdaf_AnalyticsSubscription_Subscribe Response.</w:t>
      </w:r>
      <w:r w:rsidRPr="00E9603C">
        <w:t xml:space="preserve"> NWDAFy and NWDAFz then, based on the "analytics context identifier(s)" request the analytics context available at the NWDAFx, i.e., possible historical data that NWDAFx has for the analytics (e.g. events collected by NWDAFx, time period for collection, NFs contacted for data collection, etc.), and possible analytics outputs information (e.g. last report provided to consumer NF, latest analytics available with associated metadata such as confidence level or number of inputs analysed).</w:t>
      </w:r>
    </w:p>
    <w:p w14:paraId="224397EB" w14:textId="77777777" w:rsidR="009166E9" w:rsidRPr="00E9603C" w:rsidRDefault="009166E9">
      <w:pPr>
        <w:pStyle w:val="NO"/>
      </w:pPr>
      <w:r w:rsidRPr="00E9603C">
        <w:t>NOTE 1:</w:t>
      </w:r>
      <w:r w:rsidRPr="00E9603C">
        <w:tab/>
        <w:t xml:space="preserve">Alternatively, context transfer, such as sharing the historical data for data collection, analytics metadata, etc. may be realized by specializing the existing Network Function/NF Service Context Transfer (as described in </w:t>
      </w:r>
      <w:r w:rsidR="00E9603C" w:rsidRPr="00E9603C">
        <w:t>TS</w:t>
      </w:r>
      <w:r w:rsidR="00E9603C">
        <w:t> </w:t>
      </w:r>
      <w:r w:rsidR="00E9603C" w:rsidRPr="00E9603C">
        <w:t>23.501</w:t>
      </w:r>
      <w:r w:rsidR="00E9603C">
        <w:t> </w:t>
      </w:r>
      <w:r w:rsidR="00E9603C" w:rsidRPr="00E9603C">
        <w:t>[</w:t>
      </w:r>
      <w:r w:rsidRPr="00E9603C">
        <w:t xml:space="preserve">2] clause 5.21.4 and further specified in </w:t>
      </w:r>
      <w:r w:rsidR="00E9603C" w:rsidRPr="00E9603C">
        <w:t>TS</w:t>
      </w:r>
      <w:r w:rsidR="00E9603C">
        <w:t> </w:t>
      </w:r>
      <w:r w:rsidR="00E9603C" w:rsidRPr="00E9603C">
        <w:t>23.502</w:t>
      </w:r>
      <w:r w:rsidR="00E9603C">
        <w:t> </w:t>
      </w:r>
      <w:r w:rsidR="00E9603C" w:rsidRPr="00E9603C">
        <w:t>[</w:t>
      </w:r>
      <w:r w:rsidRPr="00E9603C">
        <w:t>3] clause 4.26) for NWDAF.</w:t>
      </w:r>
    </w:p>
    <w:p w14:paraId="1627D1B0" w14:textId="77777777" w:rsidR="009166E9" w:rsidRPr="00E9603C" w:rsidRDefault="009166E9">
      <w:pPr>
        <w:pStyle w:val="NO"/>
      </w:pPr>
      <w:r w:rsidRPr="00E9603C">
        <w:t>NOTE 2:</w:t>
      </w:r>
      <w:r w:rsidRPr="00E9603C">
        <w:tab/>
        <w:t xml:space="preserve">NWDAFy will allocate a new subscription Id, if necessary, following the behaviour of AmfEventSubscription as specified in </w:t>
      </w:r>
      <w:r w:rsidR="00E9603C" w:rsidRPr="00E9603C">
        <w:t>TS</w:t>
      </w:r>
      <w:r w:rsidR="00E9603C">
        <w:t> </w:t>
      </w:r>
      <w:r w:rsidR="00E9603C" w:rsidRPr="00E9603C">
        <w:t>29.518</w:t>
      </w:r>
      <w:r w:rsidR="00E9603C">
        <w:t> </w:t>
      </w:r>
      <w:r w:rsidR="00E9603C" w:rsidRPr="00E9603C">
        <w:t>[</w:t>
      </w:r>
      <w:r w:rsidRPr="00E9603C">
        <w:t xml:space="preserve">25] clause 6.2.6.2.2 and UEContextTransfer as specified in </w:t>
      </w:r>
      <w:r w:rsidR="00E9603C" w:rsidRPr="00E9603C">
        <w:t>TS</w:t>
      </w:r>
      <w:r w:rsidR="00E9603C">
        <w:t> </w:t>
      </w:r>
      <w:r w:rsidR="00E9603C" w:rsidRPr="00E9603C">
        <w:t>29.518</w:t>
      </w:r>
      <w:r w:rsidR="00E9603C">
        <w:t> </w:t>
      </w:r>
      <w:r w:rsidR="00E9603C" w:rsidRPr="00E9603C">
        <w:t>[</w:t>
      </w:r>
      <w:r w:rsidRPr="00E9603C">
        <w:t>25] clause 5.2.2.2.1.1.</w:t>
      </w:r>
    </w:p>
    <w:p w14:paraId="10A41313" w14:textId="77777777" w:rsidR="009166E9" w:rsidRPr="00E9603C" w:rsidRDefault="009166E9">
      <w:pPr>
        <w:pStyle w:val="B1"/>
      </w:pPr>
      <w:r w:rsidRPr="00E9603C">
        <w:tab/>
        <w:t>NWDAFy and NWDAFz may start preparing data collection and analytics generation phase based on information received from NWDAFx.</w:t>
      </w:r>
    </w:p>
    <w:p w14:paraId="017C73FB" w14:textId="77777777" w:rsidR="009166E9" w:rsidRPr="00E9603C" w:rsidRDefault="009166E9">
      <w:pPr>
        <w:pStyle w:val="B1"/>
      </w:pPr>
      <w:r w:rsidRPr="00E9603C">
        <w:t>9.</w:t>
      </w:r>
      <w:r w:rsidRPr="00E9603C">
        <w:tab/>
        <w:t>NWDAFx gets confirmation that the UE has moved to an area not covered by NWDAFx but covered by NWDAFy.</w:t>
      </w:r>
    </w:p>
    <w:p w14:paraId="1E7A20E1" w14:textId="77777777" w:rsidR="009166E9" w:rsidRPr="00E9603C" w:rsidRDefault="009166E9">
      <w:pPr>
        <w:pStyle w:val="NO"/>
      </w:pPr>
      <w:r w:rsidRPr="00E9603C">
        <w:t>NOTE </w:t>
      </w:r>
      <w:r w:rsidRPr="00E9603C">
        <w:rPr>
          <w:rFonts w:eastAsia="SimSun"/>
          <w:lang w:eastAsia="zh-CN"/>
        </w:rPr>
        <w:t>3</w:t>
      </w:r>
      <w:r w:rsidRPr="00E9603C">
        <w:t>:</w:t>
      </w:r>
      <w:r w:rsidRPr="00E9603C">
        <w:tab/>
        <w:t>The NWDAFx can find out that the UE has moved to an area not covered by NWDAFx by subscribing to Namf_EventExposure service.</w:t>
      </w:r>
    </w:p>
    <w:p w14:paraId="4E4C1029" w14:textId="77777777" w:rsidR="009166E9" w:rsidRPr="00E9603C" w:rsidRDefault="009166E9">
      <w:pPr>
        <w:pStyle w:val="B1"/>
        <w:rPr>
          <w:rFonts w:eastAsia="Arial"/>
        </w:rPr>
      </w:pPr>
      <w:r w:rsidRPr="00E9603C">
        <w:rPr>
          <w:rFonts w:eastAsia="Arial"/>
        </w:rPr>
        <w:t>10-12.</w:t>
      </w:r>
      <w:r w:rsidRPr="00E9603C">
        <w:rPr>
          <w:rFonts w:eastAsia="Arial"/>
        </w:rPr>
        <w:tab/>
        <w:t xml:space="preserve">NWDAFx subscribes, using Nnwdaf_AnalyticsSubscription_Subscribe, to NWDAFy, and in order to inform NWDAFy that this subscription is specific for a handover, NWDAFx includes a handover indication. NWDAFx also provides analytics context identifier(s) indicating the availability of "delta" information between the context shared at step 5 and any additional information / data collected or generated by NWDAFx between step 5 and step 10. NWDAFy takes over the analytics generation based on information received from NWDAFx and requests the "delta" analytics context from NWDAFx </w:t>
      </w:r>
    </w:p>
    <w:p w14:paraId="5714D19E" w14:textId="77777777" w:rsidR="009166E9" w:rsidRPr="00E9603C" w:rsidRDefault="009166E9">
      <w:pPr>
        <w:pStyle w:val="B1"/>
        <w:rPr>
          <w:rFonts w:eastAsia="Arial"/>
        </w:rPr>
      </w:pPr>
      <w:r w:rsidRPr="00E9603C">
        <w:rPr>
          <w:rFonts w:eastAsia="Arial"/>
        </w:rPr>
        <w:t>13.</w:t>
      </w:r>
      <w:r w:rsidRPr="00E9603C">
        <w:rPr>
          <w:rFonts w:eastAsia="Arial"/>
        </w:rPr>
        <w:tab/>
        <w:t>NWDAFy informs the Consumer NF about the analytics handover (see also NOTE 2).</w:t>
      </w:r>
    </w:p>
    <w:p w14:paraId="54BA7EF4" w14:textId="77777777" w:rsidR="009166E9" w:rsidRPr="00E9603C" w:rsidRDefault="009166E9">
      <w:pPr>
        <w:pStyle w:val="B1"/>
        <w:rPr>
          <w:rFonts w:eastAsia="Arial"/>
        </w:rPr>
      </w:pPr>
      <w:r w:rsidRPr="00E9603C">
        <w:rPr>
          <w:rFonts w:eastAsia="Arial"/>
        </w:rPr>
        <w:t>14.</w:t>
      </w:r>
      <w:r w:rsidRPr="00E9603C">
        <w:rPr>
          <w:rFonts w:eastAsia="Arial"/>
        </w:rPr>
        <w:tab/>
        <w:t>NWDAFx unsubscribes, using Nnwdaf_AnalyticsSubscription_UnSubscribe Request, towards NWDAFz, with a "handover cancel indication". NWDAFz responds to NWDAFx.</w:t>
      </w:r>
    </w:p>
    <w:p w14:paraId="11A52757" w14:textId="77777777" w:rsidR="009166E9" w:rsidRPr="00E9603C" w:rsidRDefault="009166E9">
      <w:pPr>
        <w:pStyle w:val="B1"/>
        <w:rPr>
          <w:rFonts w:eastAsia="Arial"/>
        </w:rPr>
      </w:pPr>
      <w:r w:rsidRPr="00E9603C">
        <w:rPr>
          <w:rFonts w:eastAsia="Arial"/>
        </w:rPr>
        <w:t>15-16.</w:t>
      </w:r>
      <w:r w:rsidRPr="00E9603C">
        <w:rPr>
          <w:rFonts w:eastAsia="Arial"/>
        </w:rPr>
        <w:tab/>
        <w:t>NWDAFy at some point derives new Output Analytics based on new input data and notifies the Consumer NF about the new analytics. Notification correlation information allows the Consumer NF to correlate the notifications to the initial subscription request made in step 1.</w:t>
      </w:r>
    </w:p>
    <w:p w14:paraId="07E30023" w14:textId="77777777" w:rsidR="009166E9" w:rsidRPr="00E9603C" w:rsidRDefault="009166E9">
      <w:pPr>
        <w:pStyle w:val="Heading3"/>
        <w:rPr>
          <w:lang w:eastAsia="ko-KR"/>
        </w:rPr>
      </w:pPr>
      <w:bookmarkStart w:id="12116" w:name="_Toc54779653"/>
      <w:bookmarkStart w:id="12117" w:name="_Toc54786613"/>
      <w:bookmarkStart w:id="12118" w:name="_Toc50021968"/>
      <w:bookmarkStart w:id="12119" w:name="_Toc50309974"/>
      <w:bookmarkStart w:id="12120" w:name="_Toc50021399"/>
      <w:bookmarkStart w:id="12121" w:name="_Toc50023906"/>
      <w:bookmarkStart w:id="12122" w:name="_Toc57201476"/>
      <w:bookmarkStart w:id="12123" w:name="_Toc50023321"/>
      <w:bookmarkStart w:id="12124" w:name="_Toc54770301"/>
      <w:bookmarkStart w:id="12125" w:name="_Toc50579706"/>
      <w:bookmarkStart w:id="12126" w:name="_Toc50022672"/>
      <w:bookmarkStart w:id="12127" w:name="_Toc57641514"/>
      <w:bookmarkStart w:id="12128" w:name="_Toc59101867"/>
      <w:r w:rsidRPr="00E9603C">
        <w:rPr>
          <w:lang w:eastAsia="ko-KR"/>
        </w:rPr>
        <w:t>6.59.3</w:t>
      </w:r>
      <w:r w:rsidRPr="00E9603C">
        <w:rPr>
          <w:lang w:eastAsia="ko-KR"/>
        </w:rPr>
        <w:tab/>
        <w:t>Impacts on services, entities and interfaces</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p>
    <w:p w14:paraId="2A88F5CA" w14:textId="77777777" w:rsidR="009166E9" w:rsidRPr="00E9603C" w:rsidRDefault="009166E9">
      <w:pPr>
        <w:pStyle w:val="B1"/>
        <w:rPr>
          <w:lang w:eastAsia="zh-CN"/>
        </w:rPr>
      </w:pPr>
      <w:r w:rsidRPr="00E9603C">
        <w:rPr>
          <w:lang w:eastAsia="zh-CN"/>
        </w:rPr>
        <w:t>NWDAF to NWDAF communication:</w:t>
      </w:r>
    </w:p>
    <w:p w14:paraId="634A0D43" w14:textId="77777777" w:rsidR="009166E9" w:rsidRPr="00E9603C" w:rsidRDefault="009166E9">
      <w:pPr>
        <w:pStyle w:val="B1"/>
      </w:pPr>
      <w:r w:rsidRPr="00E9603C">
        <w:t>-</w:t>
      </w:r>
      <w:r w:rsidRPr="00E9603C">
        <w:tab/>
        <w:t>NWDAF Nnwdaf_AnalyticsSubscription service is enhanced to allow one "source" NWDAF to inform another "target" NWDAF about an analytics handover, a prepared analytics handover or a cancelled analytics handover. The service is further enhanced with an "analytics context identifier(s)" parameter to allow the source NWDAF to inform the target NWDAF about the availability of analytics context.</w:t>
      </w:r>
    </w:p>
    <w:p w14:paraId="2AEBBD1A" w14:textId="77777777" w:rsidR="009166E9" w:rsidRPr="00E9603C" w:rsidRDefault="009166E9">
      <w:pPr>
        <w:pStyle w:val="B1"/>
      </w:pPr>
      <w:r w:rsidRPr="00E9603C">
        <w:t>-</w:t>
      </w:r>
      <w:r w:rsidRPr="00E9603C">
        <w:tab/>
        <w:t xml:space="preserve">NWDAF Nnwdaf_AnalyticsInfo service is enhanced to allow NWDAFs to retrieve historical data for data collection and analytics outputs together with analytics metadata. Alternatively, existing Network Function/NF Service Context Transfer, as described in </w:t>
      </w:r>
      <w:r w:rsidR="00E9603C" w:rsidRPr="00E9603C">
        <w:t>TS</w:t>
      </w:r>
      <w:r w:rsidR="00E9603C">
        <w:t> </w:t>
      </w:r>
      <w:r w:rsidR="00E9603C" w:rsidRPr="00E9603C">
        <w:t>23.501</w:t>
      </w:r>
      <w:r w:rsidR="00E9603C">
        <w:t> </w:t>
      </w:r>
      <w:r w:rsidR="00E9603C" w:rsidRPr="00E9603C">
        <w:t>[</w:t>
      </w:r>
      <w:r w:rsidRPr="00E9603C">
        <w:t xml:space="preserve">2] clause 5.21.4 and further specified in </w:t>
      </w:r>
      <w:r w:rsidR="00E9603C" w:rsidRPr="00E9603C">
        <w:t>TS</w:t>
      </w:r>
      <w:r w:rsidR="00E9603C">
        <w:t> </w:t>
      </w:r>
      <w:r w:rsidR="00E9603C" w:rsidRPr="00E9603C">
        <w:t>23.502</w:t>
      </w:r>
      <w:r w:rsidR="00E9603C">
        <w:t> </w:t>
      </w:r>
      <w:r w:rsidR="00E9603C" w:rsidRPr="00E9603C">
        <w:t>[</w:t>
      </w:r>
      <w:r w:rsidRPr="00E9603C">
        <w:t>3] clause 4.26, can be specialized for NWDAF.</w:t>
      </w:r>
    </w:p>
    <w:p w14:paraId="30C2484B" w14:textId="77777777" w:rsidR="009166E9" w:rsidRPr="00E9603C" w:rsidRDefault="009166E9">
      <w:pPr>
        <w:pStyle w:val="Heading2"/>
        <w:rPr>
          <w:rFonts w:eastAsia="minorBidi" w:cs="Arial"/>
          <w:lang w:eastAsia="ko-KR"/>
        </w:rPr>
      </w:pPr>
      <w:bookmarkStart w:id="12129" w:name="_Toc54779654"/>
      <w:bookmarkStart w:id="12130" w:name="_Toc54770302"/>
      <w:bookmarkStart w:id="12131" w:name="_Toc50309975"/>
      <w:bookmarkStart w:id="12132" w:name="_Toc50579707"/>
      <w:bookmarkStart w:id="12133" w:name="_Toc50021400"/>
      <w:bookmarkStart w:id="12134" w:name="_Toc50023907"/>
      <w:bookmarkStart w:id="12135" w:name="_Toc50021969"/>
      <w:bookmarkStart w:id="12136" w:name="_Toc50022673"/>
      <w:bookmarkStart w:id="12137" w:name="_Toc50023322"/>
      <w:bookmarkStart w:id="12138" w:name="_Toc57201477"/>
      <w:bookmarkStart w:id="12139" w:name="_Toc30694650"/>
      <w:bookmarkStart w:id="12140" w:name="_Toc54786614"/>
      <w:bookmarkStart w:id="12141" w:name="_Toc57641515"/>
      <w:bookmarkStart w:id="12142" w:name="_Toc59101868"/>
      <w:r w:rsidRPr="00E9603C">
        <w:rPr>
          <w:lang w:eastAsia="zh-CN"/>
        </w:rPr>
        <w:t>6.60</w:t>
      </w:r>
      <w:r w:rsidRPr="00E9603C">
        <w:rPr>
          <w:lang w:eastAsia="zh-CN"/>
        </w:rPr>
        <w:tab/>
        <w:t>Solution #60: Distributed NWDAFs deployment and Aggregation Function</w:t>
      </w:r>
      <w:bookmarkEnd w:id="12129"/>
      <w:bookmarkEnd w:id="12130"/>
      <w:bookmarkEnd w:id="12131"/>
      <w:bookmarkEnd w:id="12132"/>
      <w:bookmarkEnd w:id="12133"/>
      <w:bookmarkEnd w:id="12134"/>
      <w:bookmarkEnd w:id="12135"/>
      <w:bookmarkEnd w:id="12136"/>
      <w:bookmarkEnd w:id="12137"/>
      <w:bookmarkEnd w:id="12138"/>
      <w:bookmarkEnd w:id="12140"/>
      <w:bookmarkEnd w:id="12141"/>
      <w:bookmarkEnd w:id="12142"/>
    </w:p>
    <w:p w14:paraId="285C216A" w14:textId="77777777" w:rsidR="009166E9" w:rsidRPr="00E9603C" w:rsidRDefault="009166E9">
      <w:pPr>
        <w:pStyle w:val="Heading3"/>
        <w:rPr>
          <w:lang w:eastAsia="ko-KR"/>
        </w:rPr>
      </w:pPr>
      <w:bookmarkStart w:id="12143" w:name="_Toc54786615"/>
      <w:bookmarkStart w:id="12144" w:name="_Toc50021970"/>
      <w:bookmarkStart w:id="12145" w:name="_Toc50022674"/>
      <w:bookmarkStart w:id="12146" w:name="_Toc50309976"/>
      <w:bookmarkStart w:id="12147" w:name="_Toc50023323"/>
      <w:bookmarkStart w:id="12148" w:name="_Toc50023908"/>
      <w:bookmarkStart w:id="12149" w:name="_Toc50579708"/>
      <w:bookmarkStart w:id="12150" w:name="_Toc54779655"/>
      <w:bookmarkStart w:id="12151" w:name="_Toc50021401"/>
      <w:bookmarkStart w:id="12152" w:name="_Toc54770303"/>
      <w:bookmarkStart w:id="12153" w:name="_Toc57201478"/>
      <w:bookmarkStart w:id="12154" w:name="_Toc57641516"/>
      <w:bookmarkStart w:id="12155" w:name="_Toc59101869"/>
      <w:r w:rsidRPr="00E9603C">
        <w:rPr>
          <w:lang w:eastAsia="ko-KR"/>
        </w:rPr>
        <w:t>6.60.1</w:t>
      </w:r>
      <w:r w:rsidRPr="00E9603C">
        <w:rPr>
          <w:lang w:eastAsia="ko-KR"/>
        </w:rPr>
        <w:tab/>
        <w:t>Introduction</w:t>
      </w:r>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717AB3E0" w14:textId="77777777" w:rsidR="009166E9" w:rsidRPr="00E9603C" w:rsidRDefault="009166E9">
      <w:pPr>
        <w:rPr>
          <w:lang w:eastAsia="ko-KR"/>
        </w:rPr>
      </w:pPr>
      <w:r w:rsidRPr="00E9603C">
        <w:rPr>
          <w:lang w:eastAsia="ko-KR"/>
        </w:rPr>
        <w:t xml:space="preserve">This solution addresses KI #2: </w:t>
      </w:r>
      <w:r w:rsidRPr="00E9603C">
        <w:rPr>
          <w:lang w:eastAsia="zh-CN"/>
        </w:rPr>
        <w:t>Multiple NWDAF instances</w:t>
      </w:r>
      <w:r w:rsidRPr="00E9603C">
        <w:rPr>
          <w:lang w:eastAsia="ko-KR"/>
        </w:rPr>
        <w:t>.</w:t>
      </w:r>
    </w:p>
    <w:p w14:paraId="0B538673" w14:textId="77777777" w:rsidR="009166E9" w:rsidRPr="00E9603C" w:rsidRDefault="009166E9">
      <w:pPr>
        <w:rPr>
          <w:lang w:eastAsia="ko-KR"/>
        </w:rPr>
      </w:pPr>
      <w:r w:rsidRPr="00E9603C">
        <w:rPr>
          <w:lang w:eastAsia="ko-KR"/>
        </w:rPr>
        <w:t>In a multiple NWDAF deployment scenario, NWDAF instances are specialized to provide Analytics for one or more Analytics IDs, and each of the NWDAF instances serves a certain Area of Interest or TAI(s). Additionally, these NWDAF instances may belong to an NWDAF Set. These distributed NWDAFs are expected to work as in Release-16 with some additional enhancements to registration and discovery procedures, data collection and analytics exposure, as explained in below clauses.</w:t>
      </w:r>
    </w:p>
    <w:p w14:paraId="1E5996D0" w14:textId="77777777" w:rsidR="009166E9" w:rsidRPr="00E9603C" w:rsidRDefault="009166E9">
      <w:pPr>
        <w:rPr>
          <w:lang w:eastAsia="ko-KR"/>
        </w:rPr>
      </w:pPr>
      <w:r w:rsidRPr="00E9603C">
        <w:rPr>
          <w:lang w:eastAsia="ko-KR"/>
        </w:rPr>
        <w:t>There is a need to address cases where an NF Consumer may require Output Analytics for an Area of Interest that is not covered by any single distributed NWDAF instance and, thus, requires multiple NWDAFs that collectively serve the requested Area of Interest for the particular Analytics ID. To support such requests, it is proposed to introduce an NWDAF with aggregation function. An NWDAF with aggregation function is also referred to as "Aggregator NWDAF". This aggregation function, for each of the supported Analytic IDs, aggregates per Analytics ID Data and/or Output Analytics coming from multiple Data Sources, i.e., from one or more distributed NWDAFs and/or from NFs.</w:t>
      </w:r>
    </w:p>
    <w:p w14:paraId="6DFB6368" w14:textId="77777777" w:rsidR="009166E9" w:rsidRPr="00E9603C" w:rsidRDefault="009166E9">
      <w:pPr>
        <w:pStyle w:val="NO"/>
        <w:rPr>
          <w:lang w:eastAsia="ko-KR"/>
        </w:rPr>
      </w:pPr>
      <w:r w:rsidRPr="00E9603C">
        <w:rPr>
          <w:lang w:eastAsia="ko-KR"/>
        </w:rPr>
        <w:t>NOTE:</w:t>
      </w:r>
      <w:r w:rsidRPr="00E9603C">
        <w:rPr>
          <w:lang w:eastAsia="ko-KR"/>
        </w:rPr>
        <w:tab/>
        <w:t>Aggregation of Output Analytics is done per Analytics ID, i.e. it is not foreseen that Output Analytics of two different Analytic IDs will be aggregated. However, it might be possible that an Analytics function is defined that is using other Analytic IDs as input data, as possible in Rel-16 already.</w:t>
      </w:r>
    </w:p>
    <w:p w14:paraId="60216F4F" w14:textId="77777777" w:rsidR="009166E9" w:rsidRPr="00E9603C" w:rsidRDefault="009166E9">
      <w:pPr>
        <w:rPr>
          <w:lang w:eastAsia="ko-KR"/>
        </w:rPr>
      </w:pPr>
      <w:r w:rsidRPr="00E9603C">
        <w:rPr>
          <w:lang w:eastAsia="ko-KR"/>
        </w:rPr>
        <w:t>"Aggregation Function" may require additional data, i.e., metadata along with analytics output data provided by multiple NWDAFs in order to create a single Output Analytics. This is in addition to regular NWDAF behaviour such as collecting data from data sources to be able to generate its own output analytics.</w:t>
      </w:r>
    </w:p>
    <w:p w14:paraId="7DB82481" w14:textId="77777777" w:rsidR="009166E9" w:rsidRPr="00E9603C" w:rsidRDefault="009166E9">
      <w:pPr>
        <w:pStyle w:val="EX"/>
        <w:rPr>
          <w:lang w:eastAsia="ko-KR"/>
        </w:rPr>
      </w:pPr>
      <w:r w:rsidRPr="00E9603C">
        <w:rPr>
          <w:lang w:eastAsia="ko-KR"/>
        </w:rPr>
        <w:t>EXAMPLE 1:</w:t>
      </w:r>
      <w:r w:rsidRPr="00E9603C">
        <w:rPr>
          <w:lang w:eastAsia="ko-KR"/>
        </w:rPr>
        <w:tab/>
        <w:t xml:space="preserve">In order to derive the "mobility performance" (see clause 6.6.3 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ko-KR"/>
        </w:rPr>
        <w:t>[</w:t>
      </w:r>
      <w:r w:rsidRPr="00E9603C">
        <w:rPr>
          <w:lang w:eastAsia="ko-KR"/>
        </w:rPr>
        <w:t>5]) for the whole PLMN, the Aggregator NWDAF needs to calculate the weighted average based on the mobility performance statistics provided by the distributed NWDAFs. Therefore, in order to derive the ratio of successful handovers in the whole PLMN, the number of handovers per area subset provided by the distributed NWDAFs as "metadata" needs to be taken into account when calculating the overall ratio.</w:t>
      </w:r>
    </w:p>
    <w:p w14:paraId="1C5D5DE7" w14:textId="77777777" w:rsidR="009166E9" w:rsidRPr="00E9603C" w:rsidRDefault="009166E9">
      <w:pPr>
        <w:pStyle w:val="EX"/>
        <w:rPr>
          <w:lang w:eastAsia="ko-KR"/>
        </w:rPr>
      </w:pPr>
      <w:r w:rsidRPr="00E9603C">
        <w:rPr>
          <w:lang w:eastAsia="ko-KR"/>
        </w:rPr>
        <w:t>EXAMPLE 2:</w:t>
      </w:r>
      <w:r w:rsidRPr="00E9603C">
        <w:rPr>
          <w:lang w:eastAsia="ko-KR"/>
        </w:rPr>
        <w:tab/>
        <w:t>To aggregate Analytics with different timestamps, i.e. Data for the Analytics was collected over different time windows, it may be necessary to know those time windows to be able to provide the aggregated Analytics requested for a specific time window, as, for example, some of the available input Analytics may not match the requested time window and therefore should be excluded from the aggregation.</w:t>
      </w:r>
    </w:p>
    <w:p w14:paraId="44E83644" w14:textId="77777777" w:rsidR="009166E9" w:rsidRPr="00E9603C" w:rsidRDefault="009166E9">
      <w:pPr>
        <w:pStyle w:val="Heading3"/>
        <w:rPr>
          <w:lang w:eastAsia="ko-KR"/>
        </w:rPr>
      </w:pPr>
      <w:bookmarkStart w:id="12156" w:name="_Toc50022675"/>
      <w:bookmarkStart w:id="12157" w:name="_Toc54770304"/>
      <w:bookmarkStart w:id="12158" w:name="_Toc54779656"/>
      <w:bookmarkStart w:id="12159" w:name="_Toc54786616"/>
      <w:bookmarkStart w:id="12160" w:name="_Toc50023324"/>
      <w:bookmarkStart w:id="12161" w:name="_Toc50309977"/>
      <w:bookmarkStart w:id="12162" w:name="_Toc50579709"/>
      <w:bookmarkStart w:id="12163" w:name="_Toc57201479"/>
      <w:bookmarkStart w:id="12164" w:name="_Toc50023909"/>
      <w:bookmarkStart w:id="12165" w:name="_Toc50021402"/>
      <w:bookmarkStart w:id="12166" w:name="_Toc50021971"/>
      <w:bookmarkStart w:id="12167" w:name="_Toc57641517"/>
      <w:bookmarkStart w:id="12168" w:name="_Toc59101870"/>
      <w:r w:rsidRPr="00E9603C">
        <w:rPr>
          <w:lang w:eastAsia="ko-KR"/>
        </w:rPr>
        <w:t>6.60.2</w:t>
      </w:r>
      <w:r w:rsidRPr="00E9603C">
        <w:rPr>
          <w:lang w:eastAsia="ko-KR"/>
        </w:rPr>
        <w:tab/>
        <w:t>Functional Description</w:t>
      </w:r>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p>
    <w:p w14:paraId="1B76B642" w14:textId="77777777" w:rsidR="009166E9" w:rsidRPr="00E9603C" w:rsidRDefault="009166E9">
      <w:r w:rsidRPr="00E9603C">
        <w:rPr>
          <w:lang w:eastAsia="zh-CN"/>
        </w:rPr>
        <w:t xml:space="preserve">The solution proposes a deployment where </w:t>
      </w:r>
      <w:r w:rsidRPr="00E9603C">
        <w:t>multiple NWDAFs (also referred to as "Distributed NWDAF" or "Distr.NWDAF") exist, whereby some of the NWDAFs are enhanced with an "aggregation functionality" (also referred to a "</w:t>
      </w:r>
      <w:r w:rsidRPr="00E9603C">
        <w:rPr>
          <w:lang w:eastAsia="ko-KR"/>
        </w:rPr>
        <w:t>Aggregator</w:t>
      </w:r>
      <w:r w:rsidRPr="00E9603C">
        <w:t xml:space="preserve"> NWDAF"). Figure 6.60.2-1 shows an example deployment.</w:t>
      </w:r>
    </w:p>
    <w:p w14:paraId="343AB681" w14:textId="77777777" w:rsidR="009166E9" w:rsidRPr="00E9603C" w:rsidRDefault="009166E9">
      <w:pPr>
        <w:pStyle w:val="TH"/>
        <w:rPr>
          <w:lang w:eastAsia="zh-CN"/>
        </w:rPr>
      </w:pPr>
      <w:r w:rsidRPr="00E9603C">
        <w:object w:dxaOrig="6562" w:dyaOrig="2515" w14:anchorId="35840254">
          <v:shape id="_x0000_i1152" type="#_x0000_t75" style="width:478.5pt;height:182.5pt;mso-position-horizontal-relative:page;mso-position-vertical-relative:page" o:ole="">
            <v:imagedata r:id="rId252" o:title=""/>
          </v:shape>
          <o:OLEObject Type="Embed" ProgID="Visio.Drawing.15" ShapeID="_x0000_i1152" DrawAspect="Content" ObjectID="_1669716058" r:id="rId253"/>
        </w:object>
      </w:r>
    </w:p>
    <w:p w14:paraId="4B783300" w14:textId="77777777" w:rsidR="009166E9" w:rsidRPr="00E9603C" w:rsidRDefault="009166E9">
      <w:pPr>
        <w:pStyle w:val="TF"/>
        <w:rPr>
          <w:rFonts w:eastAsia="SimSun"/>
          <w:lang w:eastAsia="zh-CN"/>
        </w:rPr>
      </w:pPr>
      <w:r w:rsidRPr="00E9603C">
        <w:rPr>
          <w:rFonts w:eastAsia="SimSun"/>
          <w:lang w:eastAsia="zh-CN"/>
        </w:rPr>
        <w:t xml:space="preserve">Figure 6.60.2-1: Example of distributed NWDAFs deployment with </w:t>
      </w:r>
      <w:r w:rsidRPr="00E9603C">
        <w:rPr>
          <w:lang w:eastAsia="ko-KR"/>
        </w:rPr>
        <w:t>Aggregator</w:t>
      </w:r>
      <w:r w:rsidRPr="00E9603C">
        <w:rPr>
          <w:rFonts w:eastAsia="SimSun"/>
          <w:lang w:eastAsia="zh-CN"/>
        </w:rPr>
        <w:t xml:space="preserve"> NWDAFs</w:t>
      </w:r>
    </w:p>
    <w:p w14:paraId="5D49736B" w14:textId="77777777" w:rsidR="009166E9" w:rsidRPr="00E9603C" w:rsidRDefault="009166E9">
      <w:pPr>
        <w:rPr>
          <w:lang w:eastAsia="zh-CN"/>
        </w:rPr>
      </w:pPr>
      <w:r w:rsidRPr="00E9603C">
        <w:rPr>
          <w:lang w:eastAsia="zh-CN"/>
        </w:rPr>
        <w:t>Distributed NWDAF:</w:t>
      </w:r>
    </w:p>
    <w:p w14:paraId="65DDC9B4" w14:textId="77777777" w:rsidR="009166E9" w:rsidRPr="00E9603C" w:rsidRDefault="009166E9">
      <w:pPr>
        <w:pStyle w:val="B1"/>
        <w:rPr>
          <w:lang w:eastAsia="zh-CN"/>
        </w:rPr>
      </w:pPr>
      <w:r w:rsidRPr="00E9603C">
        <w:rPr>
          <w:lang w:eastAsia="zh-CN"/>
        </w:rPr>
        <w:t>-</w:t>
      </w:r>
      <w:r w:rsidRPr="00E9603C">
        <w:rPr>
          <w:lang w:eastAsia="zh-CN"/>
        </w:rPr>
        <w:tab/>
        <w:t xml:space="preserve">Is a "regular" NWDAF with functionality as specified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 xml:space="preserve">5]. Additionally, some or all of the distributed NWDAF(s) may support providing additional information referred to as "aggregation analytics metadata", that is related to the generation of Output Analytics by the distributed NWDAF and is needed by the Aggregation functionality of the </w:t>
      </w:r>
      <w:r w:rsidRPr="00E9603C">
        <w:rPr>
          <w:lang w:eastAsia="ko-KR"/>
        </w:rPr>
        <w:t>Aggregator</w:t>
      </w:r>
      <w:r w:rsidRPr="00E9603C">
        <w:rPr>
          <w:lang w:eastAsia="zh-CN"/>
        </w:rPr>
        <w:t xml:space="preserve"> NWDAF to aggregate the Output Analytics from different NWDAFs, e.g., in those cases where it is not simply adding together output analytics received from multiple NWDAF instances in order to generate a requested single Output Analytics. The support to provide aggregation analytics metadata is indicated by an </w:t>
      </w:r>
      <w:bookmarkStart w:id="12169" w:name="_Hlk47947680"/>
      <w:r w:rsidRPr="00E9603C">
        <w:rPr>
          <w:lang w:eastAsia="zh-CN"/>
        </w:rPr>
        <w:t xml:space="preserve">"analytics metadata provisioning capability" </w:t>
      </w:r>
      <w:bookmarkEnd w:id="12169"/>
      <w:r w:rsidRPr="00E9603C">
        <w:rPr>
          <w:lang w:eastAsia="zh-CN"/>
        </w:rPr>
        <w:t>parameter in the NF Profile in the NRF.</w:t>
      </w:r>
    </w:p>
    <w:p w14:paraId="088FE592" w14:textId="77777777" w:rsidR="009166E9" w:rsidRPr="00E9603C" w:rsidRDefault="009166E9">
      <w:pPr>
        <w:pStyle w:val="B1"/>
        <w:rPr>
          <w:lang w:eastAsia="zh-CN"/>
        </w:rPr>
      </w:pPr>
      <w:r w:rsidRPr="00E9603C">
        <w:rPr>
          <w:lang w:eastAsia="zh-CN"/>
        </w:rPr>
        <w:t>-</w:t>
      </w:r>
      <w:r w:rsidRPr="00E9603C">
        <w:rPr>
          <w:lang w:eastAsia="zh-CN"/>
        </w:rPr>
        <w:tab/>
        <w:t>Distributed NWDAF may belong to an NWDAF Set, with NF Set functionalities as defined in Rel-16.</w:t>
      </w:r>
    </w:p>
    <w:p w14:paraId="1366CA17" w14:textId="77777777" w:rsidR="009166E9" w:rsidRPr="00E9603C" w:rsidRDefault="009166E9">
      <w:pPr>
        <w:rPr>
          <w:lang w:eastAsia="zh-CN"/>
        </w:rPr>
      </w:pPr>
      <w:r w:rsidRPr="00E9603C">
        <w:rPr>
          <w:lang w:eastAsia="ko-KR"/>
        </w:rPr>
        <w:t>Aggregator</w:t>
      </w:r>
      <w:r w:rsidRPr="00E9603C">
        <w:rPr>
          <w:lang w:eastAsia="zh-CN"/>
        </w:rPr>
        <w:t xml:space="preserve"> NWDAF:</w:t>
      </w:r>
    </w:p>
    <w:p w14:paraId="696382BC" w14:textId="77777777" w:rsidR="009166E9" w:rsidRPr="00E9603C" w:rsidRDefault="009166E9">
      <w:pPr>
        <w:pStyle w:val="B1"/>
        <w:rPr>
          <w:lang w:eastAsia="zh-CN"/>
        </w:rPr>
      </w:pPr>
      <w:r w:rsidRPr="00E9603C">
        <w:rPr>
          <w:lang w:eastAsia="zh-CN"/>
        </w:rPr>
        <w:t>-</w:t>
      </w:r>
      <w:r w:rsidRPr="00E9603C">
        <w:rPr>
          <w:lang w:eastAsia="zh-CN"/>
        </w:rPr>
        <w:tab/>
        <w:t>Is an NWDAF instance with additional capabilities to aggregate Output Analytics provided by other Data Sources, e.g. other NWDAFs.</w:t>
      </w:r>
      <w:r w:rsidRPr="00E9603C">
        <w:rPr>
          <w:lang w:eastAsia="ko-KR"/>
        </w:rPr>
        <w:t xml:space="preserve"> This is in addition to regular NWDAF behaviour such as collecting data from data sources to be able to generate its own output analytics.</w:t>
      </w:r>
    </w:p>
    <w:p w14:paraId="299B50D9" w14:textId="77777777" w:rsidR="009166E9" w:rsidRPr="00E9603C" w:rsidRDefault="009166E9">
      <w:pPr>
        <w:pStyle w:val="B1"/>
        <w:rPr>
          <w:lang w:eastAsia="zh-CN"/>
        </w:rPr>
      </w:pPr>
      <w:r w:rsidRPr="00E9603C">
        <w:rPr>
          <w:lang w:eastAsia="zh-CN"/>
        </w:rPr>
        <w:t>-</w:t>
      </w:r>
      <w:r w:rsidRPr="00E9603C">
        <w:rPr>
          <w:lang w:eastAsia="zh-CN"/>
        </w:rPr>
        <w:tab/>
      </w:r>
      <w:r w:rsidRPr="00E9603C">
        <w:rPr>
          <w:lang w:eastAsia="ko-KR"/>
        </w:rPr>
        <w:t>Aggregator</w:t>
      </w:r>
      <w:r w:rsidRPr="00E9603C">
        <w:rPr>
          <w:lang w:eastAsia="zh-CN"/>
        </w:rPr>
        <w:t xml:space="preserve"> NWDAF may belong to an NWDAF Set, with NF Set functionalities as defined in Rel-16.</w:t>
      </w:r>
    </w:p>
    <w:p w14:paraId="4679538C" w14:textId="77777777" w:rsidR="009166E9" w:rsidRPr="00E9603C" w:rsidRDefault="009166E9">
      <w:pPr>
        <w:pStyle w:val="NO"/>
      </w:pPr>
      <w:r w:rsidRPr="00E9603C">
        <w:rPr>
          <w:lang w:eastAsia="zh-CN"/>
        </w:rPr>
        <w:t>NOTE 1:</w:t>
      </w:r>
      <w:r w:rsidRPr="00E9603C">
        <w:rPr>
          <w:lang w:eastAsia="zh-CN"/>
        </w:rPr>
        <w:tab/>
        <w:t xml:space="preserve">The </w:t>
      </w:r>
      <w:r w:rsidRPr="00E9603C">
        <w:rPr>
          <w:lang w:eastAsia="ko-KR"/>
        </w:rPr>
        <w:t>Aggregator</w:t>
      </w:r>
      <w:r w:rsidRPr="00E9603C">
        <w:rPr>
          <w:lang w:eastAsia="zh-CN"/>
        </w:rPr>
        <w:t xml:space="preserve"> NWDAF, like other NWDAFs, is also able to produce Output Analytics based on Input Data from one or more Data Sources.</w:t>
      </w:r>
      <w:r w:rsidRPr="00E9603C">
        <w:t xml:space="preserve"> That is, in case no distributed NWDAF instance exists to cover a specific Analytics Id for a specific Area of Interest, it may generate the corresponding Output Analytics by itself.</w:t>
      </w:r>
    </w:p>
    <w:p w14:paraId="3786FCF9" w14:textId="77777777" w:rsidR="009166E9" w:rsidRPr="00E9603C" w:rsidRDefault="009166E9">
      <w:pPr>
        <w:pStyle w:val="B1"/>
        <w:rPr>
          <w:lang w:eastAsia="zh-CN"/>
        </w:rPr>
      </w:pPr>
      <w:r w:rsidRPr="00E9603C">
        <w:rPr>
          <w:lang w:eastAsia="zh-CN"/>
        </w:rPr>
        <w:t>-</w:t>
      </w:r>
      <w:r w:rsidRPr="00E9603C">
        <w:rPr>
          <w:lang w:eastAsia="zh-CN"/>
        </w:rPr>
        <w:tab/>
      </w:r>
      <w:bookmarkStart w:id="12170" w:name="_Hlk47947666"/>
      <w:r w:rsidRPr="00E9603C">
        <w:rPr>
          <w:lang w:eastAsia="zh-CN"/>
        </w:rPr>
        <w:t>Has "</w:t>
      </w:r>
      <w:bookmarkStart w:id="12171" w:name="_Hlk48236758"/>
      <w:r w:rsidRPr="00E9603C">
        <w:rPr>
          <w:lang w:eastAsia="zh-CN"/>
        </w:rPr>
        <w:t>aggregator functionality indication</w:t>
      </w:r>
      <w:bookmarkEnd w:id="12171"/>
      <w:r w:rsidRPr="00E9603C">
        <w:rPr>
          <w:lang w:eastAsia="zh-CN"/>
        </w:rPr>
        <w:t xml:space="preserve">" </w:t>
      </w:r>
      <w:bookmarkEnd w:id="12170"/>
      <w:r w:rsidRPr="00E9603C">
        <w:rPr>
          <w:lang w:eastAsia="zh-CN"/>
        </w:rPr>
        <w:t xml:space="preserve">in its profile registered to the NRF. This parameter indicates that it is a </w:t>
      </w:r>
      <w:r w:rsidRPr="00E9603C">
        <w:rPr>
          <w:lang w:eastAsia="ko-KR"/>
        </w:rPr>
        <w:t>Aggregator</w:t>
      </w:r>
      <w:r w:rsidRPr="00E9603C">
        <w:rPr>
          <w:lang w:eastAsia="zh-CN"/>
        </w:rPr>
        <w:t xml:space="preserve"> NWDAF.</w:t>
      </w:r>
    </w:p>
    <w:p w14:paraId="50A3B180" w14:textId="77777777" w:rsidR="009166E9" w:rsidRPr="00E9603C" w:rsidRDefault="009166E9">
      <w:pPr>
        <w:pStyle w:val="B1"/>
        <w:rPr>
          <w:lang w:eastAsia="zh-CN"/>
        </w:rPr>
      </w:pPr>
      <w:r w:rsidRPr="00E9603C">
        <w:rPr>
          <w:lang w:eastAsia="zh-CN"/>
        </w:rPr>
        <w:t>-</w:t>
      </w:r>
      <w:r w:rsidRPr="00E9603C">
        <w:rPr>
          <w:lang w:eastAsia="zh-CN"/>
        </w:rPr>
        <w:tab/>
        <w:t xml:space="preserve">May includes "aggregation analytics metadata request" indication in the Nnwdaf_AnalyticsInfo_Request or </w:t>
      </w:r>
      <w:r w:rsidRPr="00E9603C">
        <w:t>Nnwdaf_AnalyticsSubscription_Subscribe request</w:t>
      </w:r>
      <w:r w:rsidRPr="00E9603C">
        <w:rPr>
          <w:lang w:eastAsia="zh-CN"/>
        </w:rPr>
        <w:t xml:space="preserve"> message sent to other NWDAFs requesting the other NWDAFs to additionally provide aggregation analytics metadata related to the produced Output Analytics, if required by </w:t>
      </w:r>
      <w:r w:rsidRPr="00E9603C">
        <w:rPr>
          <w:lang w:eastAsia="ko-KR"/>
        </w:rPr>
        <w:t>Aggregator</w:t>
      </w:r>
      <w:r w:rsidRPr="00E9603C">
        <w:rPr>
          <w:lang w:eastAsia="zh-CN"/>
        </w:rPr>
        <w:t xml:space="preserve"> NWDAF for the aggregation of the Analytic IDs in question.</w:t>
      </w:r>
    </w:p>
    <w:p w14:paraId="32DD5B8F" w14:textId="77777777" w:rsidR="009166E9" w:rsidRPr="00E9603C" w:rsidRDefault="009166E9">
      <w:pPr>
        <w:pStyle w:val="NO"/>
        <w:rPr>
          <w:lang w:eastAsia="zh-CN"/>
        </w:rPr>
      </w:pPr>
      <w:r w:rsidRPr="00E9603C">
        <w:rPr>
          <w:lang w:eastAsia="zh-CN"/>
        </w:rPr>
        <w:t>NOTE 2:</w:t>
      </w:r>
      <w:r w:rsidRPr="00E9603C">
        <w:rPr>
          <w:lang w:eastAsia="zh-CN"/>
        </w:rPr>
        <w:tab/>
        <w:t xml:space="preserve">It is assumed that per Analytics ID at least one </w:t>
      </w:r>
      <w:r w:rsidRPr="00E9603C">
        <w:rPr>
          <w:lang w:eastAsia="ko-KR"/>
        </w:rPr>
        <w:t>Aggregator</w:t>
      </w:r>
      <w:r w:rsidRPr="00E9603C">
        <w:rPr>
          <w:lang w:eastAsia="zh-CN"/>
        </w:rPr>
        <w:t xml:space="preserve"> NWDAF exists which is covering the entire PLMN. This is to ensure that there is at least one NWDAF in the PLMN that can provide the Output Analytics for a particular Analytics ID for any requested Area of Interest.</w:t>
      </w:r>
    </w:p>
    <w:p w14:paraId="710E518A" w14:textId="77777777" w:rsidR="009166E9" w:rsidRPr="00E9603C" w:rsidRDefault="009166E9">
      <w:pPr>
        <w:pStyle w:val="B1"/>
        <w:rPr>
          <w:lang w:eastAsia="zh-CN"/>
        </w:rPr>
      </w:pPr>
      <w:r w:rsidRPr="00E9603C">
        <w:rPr>
          <w:lang w:eastAsia="zh-CN"/>
        </w:rPr>
        <w:t>-</w:t>
      </w:r>
      <w:r w:rsidRPr="00E9603C">
        <w:rPr>
          <w:lang w:eastAsia="zh-CN"/>
        </w:rPr>
        <w:tab/>
        <w:t>Aggregator NWDAF may also support providing additional information referred to as "aggregation analytics metadata" as the Aggregator NWDAF may also be an Analytics provider to another Aggregator NWDAF.</w:t>
      </w:r>
    </w:p>
    <w:p w14:paraId="4D5B1E1B" w14:textId="77777777" w:rsidR="009166E9" w:rsidRPr="00E9603C" w:rsidRDefault="009166E9">
      <w:pPr>
        <w:rPr>
          <w:lang w:eastAsia="zh-CN"/>
        </w:rPr>
      </w:pPr>
      <w:r w:rsidRPr="00E9603C">
        <w:rPr>
          <w:lang w:eastAsia="zh-CN"/>
        </w:rPr>
        <w:t>NRF:</w:t>
      </w:r>
    </w:p>
    <w:p w14:paraId="3B9EDF21" w14:textId="77777777" w:rsidR="009166E9" w:rsidRPr="00E9603C" w:rsidRDefault="009166E9">
      <w:pPr>
        <w:pStyle w:val="B1"/>
        <w:rPr>
          <w:lang w:eastAsia="zh-CN"/>
        </w:rPr>
      </w:pPr>
      <w:r w:rsidRPr="00E9603C">
        <w:rPr>
          <w:lang w:eastAsia="zh-CN"/>
        </w:rPr>
        <w:t>-</w:t>
      </w:r>
      <w:r w:rsidRPr="00E9603C">
        <w:rPr>
          <w:lang w:eastAsia="zh-CN"/>
        </w:rPr>
        <w:tab/>
        <w:t xml:space="preserve">Stores the NF Profile of the NWDAF instances, including "analytics metadata provisioning capability" parameter for distributed NWDAF and "aggregator functionality" indication for </w:t>
      </w:r>
      <w:r w:rsidRPr="00E9603C">
        <w:rPr>
          <w:lang w:eastAsia="ko-KR"/>
        </w:rPr>
        <w:t>Aggregator</w:t>
      </w:r>
      <w:r w:rsidRPr="00E9603C">
        <w:rPr>
          <w:lang w:eastAsia="zh-CN"/>
        </w:rPr>
        <w:t xml:space="preserve"> NWDAF.</w:t>
      </w:r>
    </w:p>
    <w:p w14:paraId="58E2CF5A" w14:textId="77777777" w:rsidR="009166E9" w:rsidRPr="00E9603C" w:rsidRDefault="009166E9">
      <w:pPr>
        <w:pStyle w:val="B1"/>
        <w:rPr>
          <w:lang w:eastAsia="zh-CN"/>
        </w:rPr>
      </w:pPr>
      <w:r w:rsidRPr="00E9603C">
        <w:rPr>
          <w:lang w:eastAsia="zh-CN"/>
        </w:rPr>
        <w:t>-</w:t>
      </w:r>
      <w:r w:rsidRPr="00E9603C">
        <w:rPr>
          <w:lang w:eastAsia="zh-CN"/>
        </w:rPr>
        <w:tab/>
        <w:t>Returns the NWDAF(s) matching attributes in the Nnrf_NFDiscovery_Request, as in Release-16.</w:t>
      </w:r>
    </w:p>
    <w:p w14:paraId="10398BC9" w14:textId="77777777" w:rsidR="009166E9" w:rsidRPr="00E9603C" w:rsidRDefault="009166E9">
      <w:pPr>
        <w:pStyle w:val="NO"/>
        <w:rPr>
          <w:lang w:eastAsia="zh-CN"/>
        </w:rPr>
      </w:pPr>
      <w:r w:rsidRPr="00E9603C">
        <w:rPr>
          <w:lang w:eastAsia="zh-CN"/>
        </w:rPr>
        <w:t>NOTE 3:</w:t>
      </w:r>
      <w:r w:rsidRPr="00E9603C">
        <w:rPr>
          <w:lang w:eastAsia="zh-CN"/>
        </w:rPr>
        <w:tab/>
        <w:t xml:space="preserve">According to the assumption that the </w:t>
      </w:r>
      <w:r w:rsidRPr="00E9603C">
        <w:rPr>
          <w:lang w:eastAsia="ko-KR"/>
        </w:rPr>
        <w:t>Aggregator</w:t>
      </w:r>
      <w:r w:rsidRPr="00E9603C">
        <w:rPr>
          <w:lang w:eastAsia="zh-CN"/>
        </w:rPr>
        <w:t xml:space="preserve"> NWDAF covers the whole PLMN, at least the </w:t>
      </w:r>
      <w:r w:rsidRPr="00E9603C">
        <w:rPr>
          <w:lang w:eastAsia="ko-KR"/>
        </w:rPr>
        <w:t>Aggregator</w:t>
      </w:r>
      <w:r w:rsidRPr="00E9603C">
        <w:rPr>
          <w:lang w:eastAsia="zh-CN"/>
        </w:rPr>
        <w:t xml:space="preserve"> NWDAF will be returned in case no other NWDAF matches the requested parameters.</w:t>
      </w:r>
    </w:p>
    <w:p w14:paraId="0AB45A91" w14:textId="77777777" w:rsidR="009166E9" w:rsidRPr="00E9603C" w:rsidRDefault="009166E9">
      <w:pPr>
        <w:rPr>
          <w:lang w:eastAsia="zh-CN"/>
        </w:rPr>
      </w:pPr>
      <w:r w:rsidRPr="00E9603C">
        <w:rPr>
          <w:lang w:eastAsia="zh-CN"/>
        </w:rPr>
        <w:t>Analytics Consumer:</w:t>
      </w:r>
    </w:p>
    <w:p w14:paraId="44031729" w14:textId="77777777" w:rsidR="009166E9" w:rsidRPr="00E9603C" w:rsidRDefault="009166E9">
      <w:pPr>
        <w:pStyle w:val="B1"/>
        <w:rPr>
          <w:lang w:eastAsia="zh-CN"/>
        </w:rPr>
      </w:pPr>
      <w:r w:rsidRPr="00E9603C">
        <w:rPr>
          <w:lang w:eastAsia="zh-CN"/>
        </w:rPr>
        <w:t>-</w:t>
      </w:r>
      <w:r w:rsidRPr="00E9603C">
        <w:rPr>
          <w:lang w:eastAsia="zh-CN"/>
        </w:rPr>
        <w:tab/>
        <w:t>Requests or subscribes to receive Analytics for one or more Analytic IDs in a given Area of Interest, as per Release-16 specified behaviour.</w:t>
      </w:r>
    </w:p>
    <w:p w14:paraId="459C595C" w14:textId="77777777" w:rsidR="009166E9" w:rsidRPr="00E9603C" w:rsidRDefault="009166E9">
      <w:pPr>
        <w:pStyle w:val="Heading3"/>
        <w:rPr>
          <w:lang w:eastAsia="ko-KR"/>
        </w:rPr>
      </w:pPr>
      <w:bookmarkStart w:id="12172" w:name="_Toc50021972"/>
      <w:bookmarkStart w:id="12173" w:name="_Toc50021403"/>
      <w:bookmarkStart w:id="12174" w:name="_Toc54786617"/>
      <w:bookmarkStart w:id="12175" w:name="_Toc54779657"/>
      <w:bookmarkStart w:id="12176" w:name="_Toc57201480"/>
      <w:bookmarkStart w:id="12177" w:name="_Toc50023325"/>
      <w:bookmarkStart w:id="12178" w:name="_Toc50023910"/>
      <w:bookmarkStart w:id="12179" w:name="_Toc50309978"/>
      <w:bookmarkStart w:id="12180" w:name="_Toc50579710"/>
      <w:bookmarkStart w:id="12181" w:name="_Toc54770305"/>
      <w:bookmarkStart w:id="12182" w:name="_Toc50022676"/>
      <w:bookmarkStart w:id="12183" w:name="_Toc57641518"/>
      <w:bookmarkStart w:id="12184" w:name="_Toc59101871"/>
      <w:bookmarkEnd w:id="12139"/>
      <w:r w:rsidRPr="00E9603C">
        <w:rPr>
          <w:lang w:eastAsia="ko-KR"/>
        </w:rPr>
        <w:t>6.60.3</w:t>
      </w:r>
      <w:r w:rsidRPr="00E9603C">
        <w:rPr>
          <w:lang w:eastAsia="ko-KR"/>
        </w:rPr>
        <w:tab/>
        <w:t>Procedures</w:t>
      </w:r>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p>
    <w:p w14:paraId="1A1CF39E" w14:textId="77777777" w:rsidR="009166E9" w:rsidRPr="00E9603C" w:rsidRDefault="009166E9">
      <w:pPr>
        <w:pStyle w:val="Heading4"/>
        <w:rPr>
          <w:lang w:eastAsia="ko-KR"/>
        </w:rPr>
      </w:pPr>
      <w:bookmarkStart w:id="12185" w:name="_Toc57201481"/>
      <w:bookmarkStart w:id="12186" w:name="_Toc50022677"/>
      <w:bookmarkStart w:id="12187" w:name="_Toc50023326"/>
      <w:bookmarkStart w:id="12188" w:name="_Toc50023911"/>
      <w:bookmarkStart w:id="12189" w:name="_Toc50021973"/>
      <w:bookmarkStart w:id="12190" w:name="_Toc54770306"/>
      <w:bookmarkStart w:id="12191" w:name="_Toc54786618"/>
      <w:bookmarkStart w:id="12192" w:name="_Toc54779658"/>
      <w:bookmarkStart w:id="12193" w:name="_Toc50309979"/>
      <w:bookmarkStart w:id="12194" w:name="_Toc50579711"/>
      <w:bookmarkStart w:id="12195" w:name="_Toc50021404"/>
      <w:bookmarkStart w:id="12196" w:name="_Toc57641519"/>
      <w:bookmarkStart w:id="12197" w:name="_Toc59101872"/>
      <w:r w:rsidRPr="00E9603C">
        <w:rPr>
          <w:lang w:eastAsia="ko-KR"/>
        </w:rPr>
        <w:t>6.60.3.1</w:t>
      </w:r>
      <w:r w:rsidRPr="00E9603C">
        <w:rPr>
          <w:lang w:eastAsia="ko-KR"/>
        </w:rPr>
        <w:tab/>
        <w:t>NWDAF registration procedure</w:t>
      </w:r>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p>
    <w:p w14:paraId="63BABC07" w14:textId="77777777" w:rsidR="009166E9" w:rsidRPr="00E9603C" w:rsidRDefault="009166E9">
      <w:pPr>
        <w:rPr>
          <w:lang w:eastAsia="ko-KR"/>
        </w:rPr>
      </w:pPr>
      <w:r w:rsidRPr="00E9603C">
        <w:t>Figure 6.60.3.1-1 provides the procedure of NWDAF registration to the NRF.</w:t>
      </w:r>
    </w:p>
    <w:p w14:paraId="0DCC4B43" w14:textId="77777777" w:rsidR="009166E9" w:rsidRPr="00E9603C" w:rsidRDefault="009166E9">
      <w:pPr>
        <w:pStyle w:val="TH"/>
      </w:pPr>
      <w:r w:rsidRPr="00E9603C">
        <w:object w:dxaOrig="7650" w:dyaOrig="5123" w14:anchorId="245A2D94">
          <v:shape id="对象 143" o:spid="_x0000_i1153" type="#_x0000_t75" style="width:454.5pt;height:305pt;mso-position-horizontal-relative:page;mso-position-vertical-relative:page" o:ole="">
            <v:imagedata r:id="rId254" o:title=""/>
          </v:shape>
          <o:OLEObject Type="Embed" ProgID="Visio.Drawing.15" ShapeID="对象 143" DrawAspect="Content" ObjectID="_1669716059" r:id="rId255"/>
        </w:object>
      </w:r>
    </w:p>
    <w:p w14:paraId="71700056" w14:textId="77777777" w:rsidR="009166E9" w:rsidRPr="00E9603C" w:rsidRDefault="009166E9">
      <w:pPr>
        <w:pStyle w:val="TF"/>
        <w:rPr>
          <w:lang w:eastAsia="ko-KR"/>
        </w:rPr>
      </w:pPr>
      <w:r w:rsidRPr="00E9603C">
        <w:t>Figure 6.60.3.1-1: NWDAF registration procedure</w:t>
      </w:r>
    </w:p>
    <w:p w14:paraId="70C9C984" w14:textId="77777777" w:rsidR="009166E9" w:rsidRPr="00E9603C" w:rsidRDefault="009166E9">
      <w:pPr>
        <w:pStyle w:val="B1"/>
        <w:rPr>
          <w:lang w:eastAsia="ko-KR"/>
        </w:rPr>
      </w:pPr>
      <w:r w:rsidRPr="00E9603C">
        <w:rPr>
          <w:lang w:eastAsia="ko-KR"/>
        </w:rPr>
        <w:t>1.</w:t>
      </w:r>
      <w:r w:rsidRPr="00E9603C">
        <w:rPr>
          <w:lang w:eastAsia="ko-KR"/>
        </w:rPr>
        <w:tab/>
        <w:t xml:space="preserve">NWDAF 1 is one of the distributed NWDAFs, and it registers its NF Profile with NRF. This is similar to the existing procedure, e.g., as defined in </w:t>
      </w:r>
      <w:r w:rsidR="00E9603C" w:rsidRPr="00E9603C">
        <w:rPr>
          <w:lang w:eastAsia="ko-KR"/>
        </w:rPr>
        <w:t>TS</w:t>
      </w:r>
      <w:r w:rsidR="00E9603C">
        <w:rPr>
          <w:lang w:eastAsia="ko-KR"/>
        </w:rPr>
        <w:t> </w:t>
      </w:r>
      <w:r w:rsidR="00E9603C" w:rsidRPr="00E9603C">
        <w:rPr>
          <w:lang w:eastAsia="ko-KR"/>
        </w:rPr>
        <w:t>23.502</w:t>
      </w:r>
      <w:r w:rsidR="00E9603C">
        <w:rPr>
          <w:lang w:eastAsia="ko-KR"/>
        </w:rPr>
        <w:t> </w:t>
      </w:r>
      <w:r w:rsidR="00E9603C" w:rsidRPr="00E9603C">
        <w:rPr>
          <w:lang w:eastAsia="ko-KR"/>
        </w:rPr>
        <w:t>[</w:t>
      </w:r>
      <w:r w:rsidRPr="00E9603C">
        <w:rPr>
          <w:lang w:eastAsia="ko-KR"/>
        </w:rPr>
        <w:t>3], but with an additional indication, if supported by this NWDAF instance, indicating "analytics metadata provisioning capability". This indicator is used by NWDAF Service Consumer, for example a Aggregator NWDAF, to request Output Analytics, and if needed, aggregation analytics metadata by including the indicator "aggregation analytics metadata request" in the request message.</w:t>
      </w:r>
    </w:p>
    <w:p w14:paraId="0844CAE9" w14:textId="77777777" w:rsidR="009166E9" w:rsidRPr="00E9603C" w:rsidRDefault="009166E9">
      <w:pPr>
        <w:pStyle w:val="B1"/>
        <w:rPr>
          <w:lang w:eastAsia="ko-KR"/>
        </w:rPr>
      </w:pPr>
      <w:r w:rsidRPr="00E9603C">
        <w:rPr>
          <w:lang w:eastAsia="ko-KR"/>
        </w:rPr>
        <w:t>2.</w:t>
      </w:r>
      <w:r w:rsidRPr="00E9603C">
        <w:rPr>
          <w:lang w:eastAsia="ko-KR"/>
        </w:rPr>
        <w:tab/>
        <w:t>NRF on receipt of the registration request in the above step 1, stores NF Profile of this NWDAF instance.</w:t>
      </w:r>
    </w:p>
    <w:p w14:paraId="52290D28" w14:textId="77777777" w:rsidR="009166E9" w:rsidRPr="00E9603C" w:rsidRDefault="009166E9">
      <w:pPr>
        <w:pStyle w:val="B1"/>
        <w:rPr>
          <w:lang w:eastAsia="ko-KR"/>
        </w:rPr>
      </w:pPr>
      <w:r w:rsidRPr="00E9603C">
        <w:rPr>
          <w:lang w:eastAsia="ko-KR"/>
        </w:rPr>
        <w:t>3.</w:t>
      </w:r>
      <w:r w:rsidRPr="00E9603C">
        <w:rPr>
          <w:lang w:eastAsia="ko-KR"/>
        </w:rPr>
        <w:tab/>
        <w:t>NRF confirms successful registration to NWDAF 2 with Nnrf_NFManagement_NFRegister Response message.</w:t>
      </w:r>
    </w:p>
    <w:p w14:paraId="0BEAA06F" w14:textId="77777777" w:rsidR="009166E9" w:rsidRPr="00E9603C" w:rsidRDefault="009166E9">
      <w:pPr>
        <w:pStyle w:val="B1"/>
        <w:rPr>
          <w:lang w:eastAsia="ko-KR"/>
        </w:rPr>
      </w:pPr>
      <w:r w:rsidRPr="00E9603C">
        <w:rPr>
          <w:lang w:eastAsia="ko-KR"/>
        </w:rPr>
        <w:t>4.</w:t>
      </w:r>
      <w:r w:rsidRPr="00E9603C">
        <w:rPr>
          <w:lang w:eastAsia="ko-KR"/>
        </w:rPr>
        <w:tab/>
        <w:t>Aggregator Function, i.e., Aggregator NWDAF 1, registers with NRF and sends Nnrf_NFManagement_NFRegister request to NRF. In the request the Aggregator NWDAF 1 provides Supported Analytics ID(s), Service Area or TAI(s) = PLMN and "aggregator functionality indication" (i.e., indication that it additionally provides aggregation functionality).</w:t>
      </w:r>
    </w:p>
    <w:p w14:paraId="43198130" w14:textId="77777777" w:rsidR="009166E9" w:rsidRPr="00E9603C" w:rsidRDefault="009166E9">
      <w:pPr>
        <w:pStyle w:val="B1"/>
        <w:rPr>
          <w:lang w:eastAsia="ko-KR"/>
        </w:rPr>
      </w:pPr>
      <w:r w:rsidRPr="00E9603C">
        <w:rPr>
          <w:lang w:eastAsia="ko-KR"/>
        </w:rPr>
        <w:t>5.</w:t>
      </w:r>
      <w:r w:rsidRPr="00E9603C">
        <w:rPr>
          <w:lang w:eastAsia="ko-KR"/>
        </w:rPr>
        <w:tab/>
        <w:t>NRF stores the NF Profile for the Aggregator NWDAF 1, along with "aggregator functionality indication", indicating that NWDAF C can be used as "aggregation function" or " Aggregator NWDAF". NF Profile of Aggregator NWDAF 1 also indicates corresponding "Set_ID" in case this Aggregator NWDAF belongs to a Set.</w:t>
      </w:r>
    </w:p>
    <w:p w14:paraId="447DF77D" w14:textId="77777777" w:rsidR="009166E9" w:rsidRPr="00E9603C" w:rsidRDefault="009166E9">
      <w:pPr>
        <w:pStyle w:val="B1"/>
        <w:rPr>
          <w:lang w:eastAsia="ko-KR"/>
        </w:rPr>
      </w:pPr>
      <w:r w:rsidRPr="00E9603C">
        <w:rPr>
          <w:lang w:eastAsia="ko-KR"/>
        </w:rPr>
        <w:t>6.</w:t>
      </w:r>
      <w:r w:rsidRPr="00E9603C">
        <w:rPr>
          <w:lang w:eastAsia="ko-KR"/>
        </w:rPr>
        <w:tab/>
        <w:t>NRF confirms successful registration to Aggregator NWDAF 1.</w:t>
      </w:r>
    </w:p>
    <w:p w14:paraId="2F8C4337" w14:textId="77777777" w:rsidR="009166E9" w:rsidRPr="00E9603C" w:rsidRDefault="009166E9">
      <w:pPr>
        <w:pStyle w:val="B1"/>
        <w:rPr>
          <w:lang w:eastAsia="ko-KR"/>
        </w:rPr>
      </w:pPr>
      <w:r w:rsidRPr="00E9603C">
        <w:rPr>
          <w:lang w:eastAsia="ko-KR"/>
        </w:rPr>
        <w:t>7.</w:t>
      </w:r>
      <w:r w:rsidRPr="00E9603C">
        <w:rPr>
          <w:lang w:eastAsia="ko-KR"/>
        </w:rPr>
        <w:tab/>
        <w:t>NWDAF 2 is one of the distributed NWDAFs, and it registers its NF Profile with NRF. This is similar to the existing procedure, e.g., as defined in TS 23.502, but with an additional indication, if supported by this NWDAF instance, indicating "analytics metadata provisioning capability". This indicator is used by NWDAF Service Consumer, for example a Aggregator NWDAF, to request Output Analytics, and if needed, aggregation analytics metadata by including indicator "aggregation analytics metadata request" in the request message.</w:t>
      </w:r>
    </w:p>
    <w:p w14:paraId="32FB4F6D" w14:textId="77777777" w:rsidR="009166E9" w:rsidRPr="00E9603C" w:rsidRDefault="009166E9">
      <w:pPr>
        <w:pStyle w:val="B1"/>
        <w:rPr>
          <w:lang w:eastAsia="ko-KR"/>
        </w:rPr>
      </w:pPr>
      <w:r w:rsidRPr="00E9603C">
        <w:rPr>
          <w:lang w:eastAsia="ko-KR"/>
        </w:rPr>
        <w:t>8.</w:t>
      </w:r>
      <w:r w:rsidRPr="00E9603C">
        <w:rPr>
          <w:lang w:eastAsia="ko-KR"/>
        </w:rPr>
        <w:tab/>
        <w:t>NRF on receipt of the registration request in the above step 7, stores NFProfile of this NWDAF instance. If indicated by this NWDAF instance, NRF also stores "analytics metadata provisioning capability" in the NFProfile for this NWDAF instance.</w:t>
      </w:r>
    </w:p>
    <w:p w14:paraId="6E22D625" w14:textId="77777777" w:rsidR="009166E9" w:rsidRPr="00E9603C" w:rsidRDefault="009166E9">
      <w:pPr>
        <w:pStyle w:val="B1"/>
        <w:rPr>
          <w:lang w:eastAsia="ko-KR"/>
        </w:rPr>
      </w:pPr>
      <w:r w:rsidRPr="00E9603C">
        <w:rPr>
          <w:lang w:eastAsia="ko-KR"/>
        </w:rPr>
        <w:t>9.</w:t>
      </w:r>
      <w:r w:rsidRPr="00E9603C">
        <w:rPr>
          <w:lang w:eastAsia="ko-KR"/>
        </w:rPr>
        <w:tab/>
        <w:t>NRF replies to NWDAF 2 with Nnrf_NFManagement_NFRegister Response message.</w:t>
      </w:r>
    </w:p>
    <w:p w14:paraId="497E4992" w14:textId="77777777" w:rsidR="009166E9" w:rsidRPr="00E9603C" w:rsidRDefault="009166E9">
      <w:pPr>
        <w:pStyle w:val="Heading4"/>
        <w:rPr>
          <w:lang w:eastAsia="ko-KR"/>
        </w:rPr>
      </w:pPr>
      <w:bookmarkStart w:id="12198" w:name="_Toc50023327"/>
      <w:bookmarkStart w:id="12199" w:name="_Toc54779659"/>
      <w:bookmarkStart w:id="12200" w:name="_Toc50579712"/>
      <w:bookmarkStart w:id="12201" w:name="_Toc54770307"/>
      <w:bookmarkStart w:id="12202" w:name="_Toc50023912"/>
      <w:bookmarkStart w:id="12203" w:name="_Toc50021974"/>
      <w:bookmarkStart w:id="12204" w:name="_Toc50022678"/>
      <w:bookmarkStart w:id="12205" w:name="_Toc57201482"/>
      <w:bookmarkStart w:id="12206" w:name="_Toc50309980"/>
      <w:bookmarkStart w:id="12207" w:name="_Toc54786619"/>
      <w:bookmarkStart w:id="12208" w:name="_Toc50021405"/>
      <w:bookmarkStart w:id="12209" w:name="_Toc57641520"/>
      <w:bookmarkStart w:id="12210" w:name="_Toc59101873"/>
      <w:r w:rsidRPr="00E9603C">
        <w:rPr>
          <w:lang w:eastAsia="ko-KR"/>
        </w:rPr>
        <w:t>6.60.3.2</w:t>
      </w:r>
      <w:r w:rsidRPr="00E9603C">
        <w:rPr>
          <w:lang w:eastAsia="ko-KR"/>
        </w:rPr>
        <w:tab/>
        <w:t>NWDAF discovery procedure</w:t>
      </w:r>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0CD930E5" w14:textId="77777777" w:rsidR="009166E9" w:rsidRPr="00E9603C" w:rsidRDefault="009166E9">
      <w:r w:rsidRPr="00E9603C">
        <w:t>Figure 6.60.3.2-1 provides the procedure of an NF Consumer discovering a NWDAF with NRF, whereby the procedure is based on the example shown in figure 6.60.2-1.</w:t>
      </w:r>
    </w:p>
    <w:p w14:paraId="03358648" w14:textId="77777777" w:rsidR="009166E9" w:rsidRPr="00E9603C" w:rsidRDefault="009166E9">
      <w:pPr>
        <w:pStyle w:val="TH"/>
      </w:pPr>
      <w:r w:rsidRPr="00E9603C">
        <w:object w:dxaOrig="7340" w:dyaOrig="4688" w14:anchorId="3293512C">
          <v:shape id="对象 145" o:spid="_x0000_i1154" type="#_x0000_t75" style="width:425.5pt;height:271.5pt;mso-position-horizontal-relative:page;mso-position-vertical-relative:page" o:ole="">
            <v:imagedata r:id="rId256" o:title=""/>
          </v:shape>
          <o:OLEObject Type="Embed" ProgID="Visio.Drawing.15" ShapeID="对象 145" DrawAspect="Content" ObjectID="_1669716060" r:id="rId257"/>
        </w:object>
      </w:r>
    </w:p>
    <w:p w14:paraId="376D1767" w14:textId="77777777" w:rsidR="009166E9" w:rsidRPr="00E9603C" w:rsidRDefault="009166E9">
      <w:pPr>
        <w:pStyle w:val="TF"/>
      </w:pPr>
      <w:r w:rsidRPr="00E9603C">
        <w:t>Figure 6.60.3.2-1: NWDAF discovery procedure</w:t>
      </w:r>
    </w:p>
    <w:p w14:paraId="6F279A71" w14:textId="77777777" w:rsidR="009166E9" w:rsidRPr="00E9603C" w:rsidRDefault="009166E9">
      <w:pPr>
        <w:pStyle w:val="B1"/>
      </w:pPr>
      <w:r w:rsidRPr="00E9603C">
        <w:t>1-3.</w:t>
      </w:r>
      <w:r w:rsidRPr="00E9603C">
        <w:tab/>
        <w:t xml:space="preserve">NF Consumer 1 is interested in Analytics ID 1 over Area of Interest TAI-1, and so it sends a Nnrf_NFDiscovery_Request to NRF. As usual NRF behaviour, NRF returns one or more matching NF Profile(s) in the corresponding response. This is following existing NRF procedure as defined in </w:t>
      </w:r>
      <w:r w:rsidR="00E9603C" w:rsidRPr="00E9603C">
        <w:t>TS</w:t>
      </w:r>
      <w:r w:rsidR="00E9603C">
        <w:t> </w:t>
      </w:r>
      <w:r w:rsidR="00E9603C" w:rsidRPr="00E9603C">
        <w:t>23.502</w:t>
      </w:r>
      <w:r w:rsidR="00E9603C">
        <w:t> </w:t>
      </w:r>
      <w:r w:rsidR="00E9603C" w:rsidRPr="00E9603C">
        <w:t>[</w:t>
      </w:r>
      <w:r w:rsidRPr="00E9603C">
        <w:t xml:space="preserve">3]. In this example, NRF returns profile for NWDAF 1 and profile for </w:t>
      </w:r>
      <w:r w:rsidRPr="00E9603C">
        <w:rPr>
          <w:lang w:eastAsia="ko-KR"/>
        </w:rPr>
        <w:t>Aggregator</w:t>
      </w:r>
      <w:r w:rsidRPr="00E9603C">
        <w:t xml:space="preserve"> NWDAF 1.</w:t>
      </w:r>
    </w:p>
    <w:p w14:paraId="5D5CD197" w14:textId="77777777" w:rsidR="009166E9" w:rsidRPr="00E9603C" w:rsidRDefault="009166E9">
      <w:pPr>
        <w:pStyle w:val="NO"/>
      </w:pPr>
      <w:r w:rsidRPr="00E9603C">
        <w:t>NOTE 1:</w:t>
      </w:r>
      <w:r w:rsidRPr="00E9603C">
        <w:tab/>
        <w:t xml:space="preserve">If the NF consumer receives both a </w:t>
      </w:r>
      <w:r w:rsidRPr="00E9603C">
        <w:rPr>
          <w:lang w:eastAsia="ko-KR"/>
        </w:rPr>
        <w:t>Aggregator</w:t>
      </w:r>
      <w:r w:rsidRPr="00E9603C">
        <w:t xml:space="preserve"> NWDAF and a distributed NWDAF, NF Consumer may select either option. However, NF Consumer can be configured such that preference is given to a distributed NWDAF, if returned from NRF, over a Aggregator NWDAF during the NWDAF selection or vice versa, based on the "aggregator functionality indication". This configuration is an optimization, e.g., to reduce the load on the Aggregator NWDAFs. NF consumers without such configuration may use other means to select one of the NWDAFs returned in the NRF discovery response.</w:t>
      </w:r>
    </w:p>
    <w:p w14:paraId="4CE18777" w14:textId="77777777" w:rsidR="009166E9" w:rsidRPr="00E9603C" w:rsidRDefault="009166E9">
      <w:pPr>
        <w:pStyle w:val="B1"/>
      </w:pPr>
      <w:r w:rsidRPr="00E9603C">
        <w:t>4-6.</w:t>
      </w:r>
      <w:r w:rsidRPr="00E9603C">
        <w:tab/>
        <w:t xml:space="preserve">NF Consumer 2 is interested in Analytics ID 3 over Area of Interest TAI-2, and so it sends a Nnrf_NFDiscovery_Request to NRF. After having authorized the request, NRF then, in this example, returns the NF Profile of distributed NWDAF 2 in the corresponding response. This is also following existing NRF procedure as defined in </w:t>
      </w:r>
      <w:r w:rsidR="00E9603C" w:rsidRPr="00E9603C">
        <w:t>TS</w:t>
      </w:r>
      <w:r w:rsidR="00E9603C">
        <w:t> </w:t>
      </w:r>
      <w:r w:rsidR="00E9603C" w:rsidRPr="00E9603C">
        <w:t>23.502</w:t>
      </w:r>
      <w:r w:rsidR="00E9603C">
        <w:t> </w:t>
      </w:r>
      <w:r w:rsidR="00E9603C" w:rsidRPr="00E9603C">
        <w:t>[</w:t>
      </w:r>
      <w:r w:rsidRPr="00E9603C">
        <w:t>3].</w:t>
      </w:r>
    </w:p>
    <w:p w14:paraId="0316B281" w14:textId="77777777" w:rsidR="009166E9" w:rsidRPr="00E9603C" w:rsidRDefault="009166E9">
      <w:pPr>
        <w:pStyle w:val="B1"/>
      </w:pPr>
      <w:r w:rsidRPr="00E9603C">
        <w:t>7-9.</w:t>
      </w:r>
      <w:r w:rsidRPr="00E9603C">
        <w:tab/>
        <w:t xml:space="preserve">NF Consumer 3 is interested in Analytics ID 1 and areas of interest as TAI-1, TAI-2, TAI-n. On receiving this request, as usual NRF behaviour, NRF in this example finds out there is no single distributed NWDAF serving the requested areas of interest, and so it responds back with </w:t>
      </w:r>
      <w:r w:rsidRPr="00E9603C">
        <w:rPr>
          <w:lang w:eastAsia="ko-KR"/>
        </w:rPr>
        <w:t>Aggregator</w:t>
      </w:r>
      <w:r w:rsidRPr="00E9603C">
        <w:t xml:space="preserve"> NWDAF 1 profile, which is configured as "aggregator functionality indication" for the requested Analytic ID.</w:t>
      </w:r>
    </w:p>
    <w:p w14:paraId="18CAC347" w14:textId="77777777" w:rsidR="009166E9" w:rsidRPr="00E9603C" w:rsidRDefault="009166E9">
      <w:pPr>
        <w:pStyle w:val="NO"/>
      </w:pPr>
      <w:r w:rsidRPr="00E9603C">
        <w:t>NOTE 2:</w:t>
      </w:r>
      <w:r w:rsidRPr="00E9603C">
        <w:tab/>
        <w:t xml:space="preserve">Aggregator functionality indication is included in the NF Profile of the </w:t>
      </w:r>
      <w:r w:rsidRPr="00E9603C">
        <w:rPr>
          <w:lang w:eastAsia="ko-KR"/>
        </w:rPr>
        <w:t>Aggregator</w:t>
      </w:r>
      <w:r w:rsidRPr="00E9603C">
        <w:t xml:space="preserve"> NWDAF.</w:t>
      </w:r>
    </w:p>
    <w:p w14:paraId="35B2280E" w14:textId="77777777" w:rsidR="009166E9" w:rsidRPr="00E9603C" w:rsidRDefault="009166E9">
      <w:pPr>
        <w:pStyle w:val="Heading4"/>
        <w:rPr>
          <w:lang w:eastAsia="ko-KR"/>
        </w:rPr>
      </w:pPr>
      <w:bookmarkStart w:id="12211" w:name="_Toc50309981"/>
      <w:bookmarkStart w:id="12212" w:name="_Toc50021975"/>
      <w:bookmarkStart w:id="12213" w:name="_Toc50021406"/>
      <w:bookmarkStart w:id="12214" w:name="_Toc54770308"/>
      <w:bookmarkStart w:id="12215" w:name="_Toc54779660"/>
      <w:bookmarkStart w:id="12216" w:name="_Toc54786620"/>
      <w:bookmarkStart w:id="12217" w:name="_Toc50579713"/>
      <w:bookmarkStart w:id="12218" w:name="_Toc50023328"/>
      <w:bookmarkStart w:id="12219" w:name="_Toc57201483"/>
      <w:bookmarkStart w:id="12220" w:name="_Toc50023913"/>
      <w:bookmarkStart w:id="12221" w:name="_Toc50022679"/>
      <w:bookmarkStart w:id="12222" w:name="_Toc57641521"/>
      <w:bookmarkStart w:id="12223" w:name="_Toc59101874"/>
      <w:r w:rsidRPr="00E9603C">
        <w:rPr>
          <w:lang w:eastAsia="ko-KR"/>
        </w:rPr>
        <w:t>6.60.3.3</w:t>
      </w:r>
      <w:r w:rsidRPr="00E9603C">
        <w:rPr>
          <w:lang w:eastAsia="ko-KR"/>
        </w:rPr>
        <w:tab/>
        <w:t>Procedure for analytics exposure</w:t>
      </w:r>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p>
    <w:p w14:paraId="0EB7607B" w14:textId="77777777" w:rsidR="009166E9" w:rsidRPr="00E9603C" w:rsidRDefault="009166E9">
      <w:r w:rsidRPr="00E9603C">
        <w:t>Figure 6.60.3.3-1 provides the procedure of NF consumer / Analytics Consumer request and/or subscription to get the Analytics ID of its interest.</w:t>
      </w:r>
    </w:p>
    <w:p w14:paraId="2BFCF56C" w14:textId="77777777" w:rsidR="009166E9" w:rsidRPr="00E9603C" w:rsidRDefault="009166E9">
      <w:pPr>
        <w:pStyle w:val="TH"/>
      </w:pPr>
      <w:r w:rsidRPr="00E9603C">
        <w:object w:dxaOrig="9112" w:dyaOrig="5988" w14:anchorId="589DC69F">
          <v:shape id="对象 147" o:spid="_x0000_i1155" type="#_x0000_t75" style="width:484.5pt;height:317.5pt;mso-position-horizontal-relative:page;mso-position-vertical-relative:page" o:ole="">
            <v:imagedata r:id="rId258" o:title=""/>
          </v:shape>
          <o:OLEObject Type="Embed" ProgID="Visio.Drawing.15" ShapeID="对象 147" DrawAspect="Content" ObjectID="_1669716061" r:id="rId259"/>
        </w:object>
      </w:r>
    </w:p>
    <w:p w14:paraId="2260068E" w14:textId="77777777" w:rsidR="009166E9" w:rsidRPr="00E9603C" w:rsidRDefault="009166E9">
      <w:pPr>
        <w:pStyle w:val="TF"/>
      </w:pPr>
      <w:r w:rsidRPr="00E9603C">
        <w:t>Figure 6.60.3.3-1: Procedure to support Network Data Analytics</w:t>
      </w:r>
    </w:p>
    <w:p w14:paraId="58E832A7" w14:textId="77777777" w:rsidR="009166E9" w:rsidRPr="00E9603C" w:rsidRDefault="009166E9">
      <w:pPr>
        <w:pStyle w:val="B1"/>
      </w:pPr>
      <w:r w:rsidRPr="00E9603C">
        <w:t>1.</w:t>
      </w:r>
      <w:r w:rsidRPr="00E9603C">
        <w:tab/>
        <w:t xml:space="preserve">This is the discovery procedure, whereby the example is based on the procedure shown in figure 6.60.3.2-1. In this example, NRF will return the </w:t>
      </w:r>
      <w:r w:rsidRPr="00E9603C">
        <w:rPr>
          <w:lang w:eastAsia="ko-KR"/>
        </w:rPr>
        <w:t>Aggregator</w:t>
      </w:r>
      <w:r w:rsidRPr="00E9603C">
        <w:t xml:space="preserve"> NWDAF 1 profile as there is no single distributed NWDAF that can cover the request.</w:t>
      </w:r>
    </w:p>
    <w:p w14:paraId="5EEC0BEE" w14:textId="77777777" w:rsidR="009166E9" w:rsidRPr="00E9603C" w:rsidRDefault="009166E9">
      <w:pPr>
        <w:pStyle w:val="B1"/>
      </w:pPr>
      <w:r w:rsidRPr="00E9603C">
        <w:t>2.</w:t>
      </w:r>
      <w:r w:rsidRPr="00E9603C">
        <w:tab/>
        <w:t xml:space="preserve">NWDAF Service Consumer sends Analytics information request to </w:t>
      </w:r>
      <w:r w:rsidRPr="00E9603C">
        <w:rPr>
          <w:lang w:eastAsia="ko-KR"/>
        </w:rPr>
        <w:t>Aggregator</w:t>
      </w:r>
      <w:r w:rsidRPr="00E9603C">
        <w:t xml:space="preserve"> NWDAF 1. In the request, NWDAF Service Consumer provides the requested Analytics ID(s), e.g. UE mobility analytics with Analytics ID 1, along with the requested area of interest, e.g., TAI-1, TAI-2, TAI-n.</w:t>
      </w:r>
    </w:p>
    <w:p w14:paraId="20928C72" w14:textId="77777777" w:rsidR="009166E9" w:rsidRPr="00E9603C" w:rsidRDefault="009166E9">
      <w:pPr>
        <w:pStyle w:val="B1"/>
      </w:pPr>
      <w:r w:rsidRPr="00E9603C">
        <w:t>3.</w:t>
      </w:r>
      <w:r w:rsidRPr="00E9603C">
        <w:tab/>
        <w:t xml:space="preserve">On receiving the request in step 2, </w:t>
      </w:r>
      <w:r w:rsidRPr="00E9603C">
        <w:rPr>
          <w:lang w:eastAsia="ko-KR"/>
        </w:rPr>
        <w:t>Aggregator</w:t>
      </w:r>
      <w:r w:rsidRPr="00E9603C">
        <w:t xml:space="preserve"> NWDAF 1, based on previous queries to NRF or configuration, and based on the request from NWDAF service consumer (e.g. analytics filter information) knows which other NWDAF instances to request related Output Analytics. Alternatively, </w:t>
      </w:r>
      <w:r w:rsidRPr="00E9603C">
        <w:rPr>
          <w:lang w:eastAsia="ko-KR"/>
        </w:rPr>
        <w:t>Aggregator</w:t>
      </w:r>
      <w:r w:rsidRPr="00E9603C">
        <w:t xml:space="preserve"> NWDAF 1 sends discovery request(s) to NRF and in response gets from NRF, following usual NRF behaviour, a list of distributed NWDAF(s) that can provide Output Analytics needed to generate the requested Analytics ID for the requested area TAI-1, TAI-2, TAI-n.</w:t>
      </w:r>
    </w:p>
    <w:p w14:paraId="3122A2DE" w14:textId="77777777" w:rsidR="009166E9" w:rsidRPr="00E9603C" w:rsidRDefault="009166E9">
      <w:pPr>
        <w:pStyle w:val="NO"/>
      </w:pPr>
      <w:r w:rsidRPr="00E9603C">
        <w:t>NOTE:</w:t>
      </w:r>
      <w:r w:rsidRPr="00E9603C">
        <w:tab/>
        <w:t xml:space="preserve">In the discovery request sent to NRF, </w:t>
      </w:r>
      <w:r w:rsidRPr="00E9603C">
        <w:rPr>
          <w:lang w:eastAsia="ko-KR"/>
        </w:rPr>
        <w:t>Aggregator</w:t>
      </w:r>
      <w:r w:rsidRPr="00E9603C">
        <w:t xml:space="preserve"> NWDAF may 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8CEF3FF" w14:textId="77777777" w:rsidR="009166E9" w:rsidRPr="00E9603C" w:rsidRDefault="009166E9">
      <w:pPr>
        <w:pStyle w:val="B1"/>
      </w:pPr>
      <w:r w:rsidRPr="00E9603C">
        <w:t>4-5.</w:t>
      </w:r>
      <w:r w:rsidRPr="00E9603C">
        <w:tab/>
      </w:r>
      <w:r w:rsidRPr="00E9603C">
        <w:rPr>
          <w:lang w:eastAsia="ko-KR"/>
        </w:rPr>
        <w:t>Aggregator</w:t>
      </w:r>
      <w:r w:rsidRPr="00E9603C">
        <w:t xml:space="preserve"> NWDAF sends Analytics information request or Analytics subscription request to each of the Data Sources discovered/determined in step 3, i.e., to NWDAF 1 and NWDAF 2 in the example in Figure 6.60.3.3-1. This request </w:t>
      </w:r>
      <w:bookmarkStart w:id="12224" w:name="_Hlk47947770"/>
      <w:r w:rsidRPr="00E9603C">
        <w:t xml:space="preserve">may indicate "aggregation-metadata request" </w:t>
      </w:r>
      <w:bookmarkEnd w:id="12224"/>
      <w:r w:rsidRPr="00E9603C">
        <w:t xml:space="preserve">to the Data Source(s) (i.e. to NWDAF 1 and NWDAF 2), e.g. when the NWDAF 1 and/or NWDAF 2 support providing such analytics metadata, indicating that the Output Analytics provided by these NWDAFs needs to be aggregated by the </w:t>
      </w:r>
      <w:r w:rsidRPr="00E9603C">
        <w:rPr>
          <w:lang w:eastAsia="ko-KR"/>
        </w:rPr>
        <w:t>Aggregator</w:t>
      </w:r>
      <w:r w:rsidRPr="00E9603C">
        <w:t xml:space="preserve"> NWDAF and so the "aggregation analytics metadata" is also requested, along with usual analytics output data.</w:t>
      </w:r>
    </w:p>
    <w:p w14:paraId="56732CD7" w14:textId="77777777" w:rsidR="009166E9" w:rsidRPr="00E9603C" w:rsidRDefault="009166E9">
      <w:pPr>
        <w:pStyle w:val="B1"/>
      </w:pPr>
      <w:r w:rsidRPr="00E9603C">
        <w:t>6-7.</w:t>
      </w:r>
      <w:r w:rsidRPr="00E9603C">
        <w:tab/>
        <w:t>Distributed NWDAFs reply or notify with the requested Output Analytics along with "aggregation analytics metadata" information required for the aggregation.</w:t>
      </w:r>
    </w:p>
    <w:p w14:paraId="1B8C1E95" w14:textId="77777777" w:rsidR="009166E9" w:rsidRPr="00E9603C" w:rsidRDefault="009166E9">
      <w:pPr>
        <w:pStyle w:val="B1"/>
      </w:pPr>
      <w:r w:rsidRPr="00E9603C">
        <w:t>8.</w:t>
      </w:r>
      <w:r w:rsidRPr="00E9603C">
        <w:tab/>
      </w:r>
      <w:r w:rsidRPr="00E9603C">
        <w:rPr>
          <w:lang w:eastAsia="ko-KR"/>
        </w:rPr>
        <w:t>Aggregator</w:t>
      </w:r>
      <w:r w:rsidRPr="00E9603C">
        <w:t xml:space="preserve"> NWDAF aggregates received Analytics information, i.e., generates a single Output Analytics based on the multiple Analytics outputs and aggregation analytics metadata information received from NWDAF 1 and NWDAF 2. In this example, the </w:t>
      </w:r>
      <w:r w:rsidRPr="00E9603C">
        <w:rPr>
          <w:lang w:eastAsia="ko-KR"/>
        </w:rPr>
        <w:t>Aggregator</w:t>
      </w:r>
      <w:r w:rsidRPr="00E9603C">
        <w:t xml:space="preserve"> NWDAF also takes its own analytics for TAI-n into account for the aggregation.</w:t>
      </w:r>
    </w:p>
    <w:p w14:paraId="697DF1E0" w14:textId="77777777" w:rsidR="009166E9" w:rsidRPr="00E9603C" w:rsidRDefault="009166E9">
      <w:pPr>
        <w:pStyle w:val="B1"/>
        <w:rPr>
          <w:lang w:eastAsia="zh-CN"/>
        </w:rPr>
      </w:pPr>
      <w:r w:rsidRPr="00E9603C">
        <w:t>9.</w:t>
      </w:r>
      <w:r w:rsidRPr="00E9603C">
        <w:tab/>
      </w:r>
      <w:r w:rsidRPr="00E9603C">
        <w:rPr>
          <w:lang w:eastAsia="ko-KR"/>
        </w:rPr>
        <w:t>Aggregator</w:t>
      </w:r>
      <w:r w:rsidRPr="00E9603C">
        <w:t xml:space="preserve"> NWDAF replies to NWDAF Service Consumer the Output Analytics for the requested analytics ID.</w:t>
      </w:r>
    </w:p>
    <w:p w14:paraId="1FB4FD9C" w14:textId="77777777" w:rsidR="009166E9" w:rsidRPr="00E9603C" w:rsidRDefault="009166E9">
      <w:pPr>
        <w:pStyle w:val="Heading3"/>
        <w:rPr>
          <w:lang w:eastAsia="ko-KR"/>
        </w:rPr>
      </w:pPr>
      <w:bookmarkStart w:id="12225" w:name="_Toc54770309"/>
      <w:bookmarkStart w:id="12226" w:name="_Toc50022680"/>
      <w:bookmarkStart w:id="12227" w:name="_Toc50021976"/>
      <w:bookmarkStart w:id="12228" w:name="_Toc50023914"/>
      <w:bookmarkStart w:id="12229" w:name="_Toc50579714"/>
      <w:bookmarkStart w:id="12230" w:name="_Toc54779661"/>
      <w:bookmarkStart w:id="12231" w:name="_Toc50309982"/>
      <w:bookmarkStart w:id="12232" w:name="_Toc57201484"/>
      <w:bookmarkStart w:id="12233" w:name="_Toc50023329"/>
      <w:bookmarkStart w:id="12234" w:name="_Toc50021407"/>
      <w:bookmarkStart w:id="12235" w:name="_Toc54786621"/>
      <w:bookmarkStart w:id="12236" w:name="_Toc57641522"/>
      <w:bookmarkStart w:id="12237" w:name="_Toc59101875"/>
      <w:r w:rsidRPr="00E9603C">
        <w:rPr>
          <w:lang w:eastAsia="ko-KR"/>
        </w:rPr>
        <w:t>6.60.4</w:t>
      </w:r>
      <w:r w:rsidRPr="00E9603C">
        <w:rPr>
          <w:lang w:eastAsia="ko-KR"/>
        </w:rPr>
        <w:tab/>
        <w:t>Impacts on services, entities and interfaces</w:t>
      </w:r>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p>
    <w:p w14:paraId="7D721E56" w14:textId="77777777" w:rsidR="009166E9" w:rsidRPr="00E9603C" w:rsidRDefault="009166E9">
      <w:pPr>
        <w:rPr>
          <w:lang w:eastAsia="zh-CN"/>
        </w:rPr>
      </w:pPr>
      <w:r w:rsidRPr="00E9603C">
        <w:rPr>
          <w:lang w:eastAsia="zh-CN"/>
        </w:rPr>
        <w:t>NWDAF:</w:t>
      </w:r>
    </w:p>
    <w:p w14:paraId="1E02D330" w14:textId="77777777" w:rsidR="009166E9" w:rsidRPr="00E9603C" w:rsidRDefault="009166E9">
      <w:pPr>
        <w:pStyle w:val="B1"/>
        <w:rPr>
          <w:lang w:eastAsia="zh-CN"/>
        </w:rPr>
      </w:pPr>
      <w:r w:rsidRPr="00E9603C">
        <w:rPr>
          <w:lang w:eastAsia="zh-CN"/>
        </w:rPr>
        <w:t>-</w:t>
      </w:r>
      <w:r w:rsidRPr="00E9603C">
        <w:rPr>
          <w:lang w:eastAsia="zh-CN"/>
        </w:rPr>
        <w:tab/>
        <w:t>Introduction of a NWDAF providing the capability to aggregate Output Analytics (referred to as "</w:t>
      </w:r>
      <w:r w:rsidRPr="00E9603C">
        <w:rPr>
          <w:lang w:eastAsia="ko-KR"/>
        </w:rPr>
        <w:t>Aggregator</w:t>
      </w:r>
      <w:r w:rsidRPr="00E9603C">
        <w:rPr>
          <w:lang w:eastAsia="zh-CN"/>
        </w:rPr>
        <w:t xml:space="preserve"> NWDAF").</w:t>
      </w:r>
    </w:p>
    <w:p w14:paraId="6D6C9B59" w14:textId="77777777" w:rsidR="009166E9" w:rsidRPr="00E9603C" w:rsidRDefault="009166E9">
      <w:pPr>
        <w:pStyle w:val="B1"/>
        <w:rPr>
          <w:lang w:eastAsia="zh-CN"/>
        </w:rPr>
      </w:pPr>
      <w:r w:rsidRPr="00E9603C">
        <w:rPr>
          <w:lang w:eastAsia="zh-CN"/>
        </w:rPr>
        <w:t>-</w:t>
      </w:r>
      <w:r w:rsidRPr="00E9603C">
        <w:rPr>
          <w:lang w:eastAsia="zh-CN"/>
        </w:rPr>
        <w:tab/>
        <w:t xml:space="preserve">Enhancement to distributed NWDAFs to provide "aggregation analytics metadata" related to the Output Analytics. This may be supported by only a subset of the distributed NWDAFs, since </w:t>
      </w:r>
      <w:r w:rsidRPr="00E9603C">
        <w:rPr>
          <w:rFonts w:eastAsia="Times New Roman"/>
        </w:rPr>
        <w:t xml:space="preserve">"aggregation analytics metadata" may not be always required for </w:t>
      </w:r>
      <w:r w:rsidRPr="00E9603C">
        <w:rPr>
          <w:lang w:eastAsia="zh-CN"/>
        </w:rPr>
        <w:t>aggregating</w:t>
      </w:r>
      <w:r w:rsidRPr="00E9603C">
        <w:rPr>
          <w:rFonts w:eastAsia="Times New Roman"/>
        </w:rPr>
        <w:t xml:space="preserve"> output analytics</w:t>
      </w:r>
      <w:r w:rsidRPr="00E9603C">
        <w:rPr>
          <w:lang w:eastAsia="zh-CN"/>
        </w:rPr>
        <w:t>.</w:t>
      </w:r>
    </w:p>
    <w:p w14:paraId="7A908709" w14:textId="77777777" w:rsidR="009166E9" w:rsidRPr="00E9603C" w:rsidRDefault="009166E9">
      <w:pPr>
        <w:pStyle w:val="B1"/>
        <w:rPr>
          <w:lang w:eastAsia="zh-CN"/>
        </w:rPr>
      </w:pPr>
      <w:r w:rsidRPr="00E9603C">
        <w:rPr>
          <w:lang w:eastAsia="zh-CN"/>
        </w:rPr>
        <w:t>-</w:t>
      </w:r>
      <w:r w:rsidRPr="00E9603C">
        <w:rPr>
          <w:lang w:eastAsia="zh-CN"/>
        </w:rPr>
        <w:tab/>
        <w:t>Enhancement to NWDAFs to request "aggregation analytics metadata" by providing "aggregation analytics metadata request" indication in the request message.</w:t>
      </w:r>
    </w:p>
    <w:p w14:paraId="15995F14" w14:textId="77777777" w:rsidR="009166E9" w:rsidRPr="00E9603C" w:rsidRDefault="009166E9">
      <w:pPr>
        <w:rPr>
          <w:lang w:eastAsia="zh-CN"/>
        </w:rPr>
      </w:pPr>
      <w:r w:rsidRPr="00E9603C">
        <w:rPr>
          <w:lang w:eastAsia="zh-CN"/>
        </w:rPr>
        <w:t>NRF:</w:t>
      </w:r>
    </w:p>
    <w:p w14:paraId="37E15104" w14:textId="77777777" w:rsidR="009166E9" w:rsidRPr="00E9603C" w:rsidRDefault="009166E9">
      <w:pPr>
        <w:pStyle w:val="B1"/>
        <w:rPr>
          <w:lang w:eastAsia="zh-CN"/>
        </w:rPr>
      </w:pPr>
      <w:r w:rsidRPr="00E9603C">
        <w:rPr>
          <w:lang w:eastAsia="zh-CN"/>
        </w:rPr>
        <w:t>-</w:t>
      </w:r>
      <w:r w:rsidRPr="00E9603C">
        <w:rPr>
          <w:lang w:eastAsia="zh-CN"/>
        </w:rPr>
        <w:tab/>
        <w:t xml:space="preserve">NFProfile for </w:t>
      </w:r>
      <w:r w:rsidRPr="00E9603C">
        <w:rPr>
          <w:lang w:eastAsia="ko-KR"/>
        </w:rPr>
        <w:t>Aggregator</w:t>
      </w:r>
      <w:r w:rsidRPr="00E9603C">
        <w:rPr>
          <w:lang w:eastAsia="zh-CN"/>
        </w:rPr>
        <w:t xml:space="preserve"> NWDAF is extended to indicate "aggregator functionality indication", such that a NWDAF service consumer can be configured to give preference to a distributed NWDAF, if returned from NRF, over a Aggregator NWDAF or vice versa.</w:t>
      </w:r>
    </w:p>
    <w:p w14:paraId="59EDDC9F" w14:textId="77777777" w:rsidR="009166E9" w:rsidRPr="00E9603C" w:rsidRDefault="009166E9">
      <w:pPr>
        <w:pStyle w:val="NO"/>
        <w:rPr>
          <w:lang w:eastAsia="zh-CN"/>
        </w:rPr>
      </w:pPr>
      <w:r w:rsidRPr="00E9603C">
        <w:rPr>
          <w:lang w:eastAsia="zh-CN"/>
        </w:rPr>
        <w:t>NOTE:</w:t>
      </w:r>
      <w:r w:rsidRPr="00E9603C">
        <w:rPr>
          <w:lang w:eastAsia="zh-CN"/>
        </w:rPr>
        <w:tab/>
      </w:r>
      <w:r w:rsidRPr="00E9603C">
        <w:t xml:space="preserve">This configuration at the NWDAF service consumer is an optimization, e.g., to reduce the load on the Aggregator NWDAFs. NF consumers without such configuration </w:t>
      </w:r>
      <w:r w:rsidRPr="00E9603C">
        <w:rPr>
          <w:rFonts w:eastAsia="Times New Roman"/>
        </w:rPr>
        <w:t xml:space="preserve">may </w:t>
      </w:r>
      <w:r w:rsidRPr="00E9603C">
        <w:t>use other means to select one of the NWDAFs returned in the NRF discovery response.</w:t>
      </w:r>
    </w:p>
    <w:p w14:paraId="15359542" w14:textId="77777777" w:rsidR="009166E9" w:rsidRPr="00E9603C" w:rsidRDefault="009166E9">
      <w:pPr>
        <w:pStyle w:val="B1"/>
        <w:rPr>
          <w:lang w:eastAsia="zh-CN"/>
        </w:rPr>
      </w:pPr>
      <w:r w:rsidRPr="00E9603C">
        <w:rPr>
          <w:lang w:eastAsia="zh-CN"/>
        </w:rPr>
        <w:t>-</w:t>
      </w:r>
      <w:r w:rsidRPr="00E9603C">
        <w:rPr>
          <w:lang w:eastAsia="zh-CN"/>
        </w:rPr>
        <w:tab/>
        <w:t>NFProfile for NWDAFs is extended to indicate "analytics metadata provisioning capability" for those NWDAFs which support such additional functionality.</w:t>
      </w:r>
    </w:p>
    <w:p w14:paraId="43ABC21E" w14:textId="77777777" w:rsidR="009166E9" w:rsidRPr="00E9603C" w:rsidRDefault="009166E9">
      <w:pPr>
        <w:pStyle w:val="Heading2"/>
        <w:spacing w:before="120"/>
        <w:rPr>
          <w:lang w:eastAsia="ko-KR"/>
        </w:rPr>
      </w:pPr>
      <w:bookmarkStart w:id="12238" w:name="_Toc50309983"/>
      <w:bookmarkStart w:id="12239" w:name="_Toc50021977"/>
      <w:bookmarkStart w:id="12240" w:name="_Toc50022681"/>
      <w:bookmarkStart w:id="12241" w:name="_Toc50023330"/>
      <w:bookmarkStart w:id="12242" w:name="_Toc57201485"/>
      <w:bookmarkStart w:id="12243" w:name="_Toc54770310"/>
      <w:bookmarkStart w:id="12244" w:name="_Toc50023915"/>
      <w:bookmarkStart w:id="12245" w:name="_Toc50579715"/>
      <w:bookmarkStart w:id="12246" w:name="_Toc54786622"/>
      <w:bookmarkStart w:id="12247" w:name="_Toc54779662"/>
      <w:bookmarkStart w:id="12248" w:name="_Toc50021408"/>
      <w:bookmarkStart w:id="12249" w:name="_Toc57641523"/>
      <w:bookmarkStart w:id="12250" w:name="_Toc59101876"/>
      <w:r w:rsidRPr="00E9603C">
        <w:rPr>
          <w:lang w:eastAsia="ko-KR"/>
        </w:rPr>
        <w:t>6.61</w:t>
      </w:r>
      <w:r w:rsidRPr="00E9603C">
        <w:rPr>
          <w:lang w:eastAsia="ko-KR"/>
        </w:rPr>
        <w:tab/>
        <w:t>Solution#61: Improvement of User Data Congestion Analytics</w:t>
      </w:r>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p>
    <w:p w14:paraId="2F42DB21" w14:textId="77777777" w:rsidR="009166E9" w:rsidRPr="00E9603C" w:rsidRDefault="009166E9">
      <w:pPr>
        <w:pStyle w:val="Heading3"/>
        <w:rPr>
          <w:rFonts w:eastAsia="MS Mincho"/>
        </w:rPr>
      </w:pPr>
      <w:bookmarkStart w:id="12251" w:name="_Toc50023916"/>
      <w:bookmarkStart w:id="12252" w:name="_Toc50579716"/>
      <w:bookmarkStart w:id="12253" w:name="_Toc50022682"/>
      <w:bookmarkStart w:id="12254" w:name="_Toc54786623"/>
      <w:bookmarkStart w:id="12255" w:name="_Toc50021978"/>
      <w:bookmarkStart w:id="12256" w:name="_Toc50309984"/>
      <w:bookmarkStart w:id="12257" w:name="_Toc57201486"/>
      <w:bookmarkStart w:id="12258" w:name="_Toc50021409"/>
      <w:bookmarkStart w:id="12259" w:name="_Toc54770311"/>
      <w:bookmarkStart w:id="12260" w:name="_Toc54779663"/>
      <w:bookmarkStart w:id="12261" w:name="_Toc50023331"/>
      <w:bookmarkStart w:id="12262" w:name="_Toc57641524"/>
      <w:bookmarkStart w:id="12263" w:name="_Toc59101877"/>
      <w:r w:rsidRPr="00E9603C">
        <w:rPr>
          <w:lang w:eastAsia="ko-KR"/>
        </w:rPr>
        <w:t>6.61.1</w:t>
      </w:r>
      <w:r w:rsidRPr="00E9603C">
        <w:rPr>
          <w:lang w:eastAsia="ko-KR"/>
        </w:rPr>
        <w:tab/>
        <w:t>Descriptions</w:t>
      </w:r>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p>
    <w:p w14:paraId="32DD5FD9" w14:textId="77777777" w:rsidR="009166E9" w:rsidRPr="00E9603C" w:rsidRDefault="009166E9">
      <w:pPr>
        <w:rPr>
          <w:lang w:eastAsia="ko-KR"/>
        </w:rPr>
      </w:pPr>
      <w:r w:rsidRPr="00E9603C">
        <w:rPr>
          <w:rFonts w:eastAsia="MS Mincho"/>
        </w:rPr>
        <w:t xml:space="preserve">This solution is for Key Issue#7: </w:t>
      </w:r>
      <w:r w:rsidRPr="00E9603C">
        <w:rPr>
          <w:lang w:eastAsia="ko-KR"/>
        </w:rPr>
        <w:t xml:space="preserve">Adding Application attributes and KPIs as the Input data in some services described in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ko-KR"/>
        </w:rPr>
        <w:t>[</w:t>
      </w:r>
      <w:r w:rsidRPr="00E9603C">
        <w:rPr>
          <w:lang w:eastAsia="ko-KR"/>
        </w:rPr>
        <w:t>5].</w:t>
      </w:r>
    </w:p>
    <w:p w14:paraId="71B2E005" w14:textId="77777777" w:rsidR="009166E9" w:rsidRPr="00E9603C" w:rsidRDefault="009166E9">
      <w:r w:rsidRPr="00E9603C">
        <w:t>KPIs to add in the Input data:</w:t>
      </w:r>
    </w:p>
    <w:p w14:paraId="76491800" w14:textId="77777777" w:rsidR="009166E9" w:rsidRPr="00E9603C" w:rsidRDefault="009166E9">
      <w:r w:rsidRPr="00E9603C">
        <w:t>The following KPIs are added as input data: Per UE per Application ID, Bytes UL/DL, Bytes Peak UL/DL. Also, it is essential to include the Application IDs that are present in the whole Cell.</w:t>
      </w:r>
    </w:p>
    <w:p w14:paraId="6D2A9F53" w14:textId="77777777" w:rsidR="009166E9" w:rsidRPr="00E9603C" w:rsidRDefault="009166E9">
      <w:r w:rsidRPr="00E9603C">
        <w:t>These KPIs will allow the ML models to point out the top ten Application IDs that are influencing most of the degradation in a cell.</w:t>
      </w:r>
    </w:p>
    <w:p w14:paraId="172F1F94" w14:textId="77777777" w:rsidR="009166E9" w:rsidRPr="00E9603C" w:rsidRDefault="009166E9">
      <w:pPr>
        <w:pStyle w:val="Heading3"/>
        <w:rPr>
          <w:lang w:eastAsia="ko-KR"/>
        </w:rPr>
      </w:pPr>
      <w:bookmarkStart w:id="12264" w:name="_Toc50021410"/>
      <w:bookmarkStart w:id="12265" w:name="_Toc50309985"/>
      <w:bookmarkStart w:id="12266" w:name="_Toc50021979"/>
      <w:bookmarkStart w:id="12267" w:name="_Toc50022683"/>
      <w:bookmarkStart w:id="12268" w:name="_Toc50023332"/>
      <w:bookmarkStart w:id="12269" w:name="_Toc50023917"/>
      <w:bookmarkStart w:id="12270" w:name="_Toc50579717"/>
      <w:bookmarkStart w:id="12271" w:name="_Toc54786624"/>
      <w:bookmarkStart w:id="12272" w:name="_Toc54770312"/>
      <w:bookmarkStart w:id="12273" w:name="_Toc57201487"/>
      <w:bookmarkStart w:id="12274" w:name="_Toc54779664"/>
      <w:bookmarkStart w:id="12275" w:name="_Toc57641525"/>
      <w:bookmarkStart w:id="12276" w:name="_Toc59101878"/>
      <w:r w:rsidRPr="00E9603C">
        <w:rPr>
          <w:lang w:eastAsia="ko-KR"/>
        </w:rPr>
        <w:t>6.61.2</w:t>
      </w:r>
      <w:r w:rsidRPr="00E9603C">
        <w:rPr>
          <w:lang w:eastAsia="ko-KR"/>
        </w:rPr>
        <w:tab/>
        <w:t>Input data improvement</w:t>
      </w:r>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05DB1DF4" w14:textId="77777777" w:rsidR="009166E9" w:rsidRPr="00E9603C" w:rsidRDefault="009166E9">
      <w:r w:rsidRPr="00E9603C">
        <w:t xml:space="preserve">The following new information is added to </w:t>
      </w:r>
      <w:r w:rsidR="00E9603C" w:rsidRPr="00E9603C">
        <w:t>TS</w:t>
      </w:r>
      <w:r w:rsidR="00E9603C">
        <w:t> </w:t>
      </w:r>
      <w:r w:rsidR="00E9603C" w:rsidRPr="00E9603C">
        <w:t>23.288</w:t>
      </w:r>
      <w:r w:rsidR="00E9603C">
        <w:t> </w:t>
      </w:r>
      <w:r w:rsidR="00E9603C" w:rsidRPr="00E9603C">
        <w:t>[</w:t>
      </w:r>
      <w:r w:rsidRPr="00E9603C">
        <w:t>5] Table 6.8.2-1: Data collection for "User Data Congestion" analytics.</w:t>
      </w:r>
    </w:p>
    <w:p w14:paraId="4218BB0F" w14:textId="77777777" w:rsidR="009166E9" w:rsidRPr="00E9603C" w:rsidRDefault="009166E9">
      <w:pPr>
        <w:pStyle w:val="TH"/>
      </w:pPr>
      <w:r w:rsidRPr="00E9603C">
        <w:t>Table 6.61.2-1: New input data for "User Data Congestion" analytics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351"/>
      </w:tblGrid>
      <w:tr w:rsidR="009166E9" w:rsidRPr="00E9603C" w14:paraId="56701643" w14:textId="77777777">
        <w:trPr>
          <w:cantSplit/>
          <w:jc w:val="center"/>
        </w:trPr>
        <w:tc>
          <w:tcPr>
            <w:tcW w:w="2882" w:type="dxa"/>
            <w:tcBorders>
              <w:top w:val="single" w:sz="4" w:space="0" w:color="auto"/>
              <w:left w:val="single" w:sz="4" w:space="0" w:color="auto"/>
              <w:bottom w:val="single" w:sz="4" w:space="0" w:color="auto"/>
              <w:right w:val="single" w:sz="4" w:space="0" w:color="auto"/>
            </w:tcBorders>
          </w:tcPr>
          <w:p w14:paraId="49CD08BD" w14:textId="77777777" w:rsidR="009166E9" w:rsidRPr="00E9603C" w:rsidRDefault="009166E9">
            <w:pPr>
              <w:pStyle w:val="TAH"/>
            </w:pPr>
            <w:r w:rsidRPr="00E9603C">
              <w:t>Information</w:t>
            </w:r>
          </w:p>
        </w:tc>
        <w:tc>
          <w:tcPr>
            <w:tcW w:w="1412" w:type="dxa"/>
            <w:tcBorders>
              <w:top w:val="single" w:sz="4" w:space="0" w:color="auto"/>
              <w:left w:val="single" w:sz="4" w:space="0" w:color="auto"/>
              <w:bottom w:val="single" w:sz="4" w:space="0" w:color="auto"/>
              <w:right w:val="single" w:sz="4" w:space="0" w:color="auto"/>
            </w:tcBorders>
          </w:tcPr>
          <w:p w14:paraId="59D50FC7" w14:textId="77777777" w:rsidR="009166E9" w:rsidRPr="00E9603C" w:rsidRDefault="009166E9">
            <w:pPr>
              <w:pStyle w:val="TAH"/>
            </w:pPr>
            <w:r w:rsidRPr="00E9603C">
              <w:t>Source</w:t>
            </w:r>
          </w:p>
        </w:tc>
        <w:tc>
          <w:tcPr>
            <w:tcW w:w="3351" w:type="dxa"/>
            <w:tcBorders>
              <w:top w:val="single" w:sz="4" w:space="0" w:color="auto"/>
              <w:left w:val="single" w:sz="4" w:space="0" w:color="auto"/>
              <w:bottom w:val="single" w:sz="4" w:space="0" w:color="auto"/>
              <w:right w:val="single" w:sz="4" w:space="0" w:color="auto"/>
            </w:tcBorders>
          </w:tcPr>
          <w:p w14:paraId="5DCB2C51" w14:textId="77777777" w:rsidR="009166E9" w:rsidRPr="00E9603C" w:rsidRDefault="009166E9">
            <w:pPr>
              <w:pStyle w:val="TAH"/>
            </w:pPr>
            <w:r w:rsidRPr="00E9603C">
              <w:t>Description</w:t>
            </w:r>
          </w:p>
        </w:tc>
      </w:tr>
      <w:tr w:rsidR="009166E9" w:rsidRPr="00E9603C" w14:paraId="6EAEBF03" w14:textId="77777777">
        <w:trPr>
          <w:cantSplit/>
          <w:jc w:val="center"/>
        </w:trPr>
        <w:tc>
          <w:tcPr>
            <w:tcW w:w="2882" w:type="dxa"/>
          </w:tcPr>
          <w:p w14:paraId="2512E554" w14:textId="77777777" w:rsidR="009166E9" w:rsidRPr="00E9603C" w:rsidRDefault="009166E9">
            <w:pPr>
              <w:pStyle w:val="TAL"/>
            </w:pPr>
            <w:r w:rsidRPr="00E9603C">
              <w:t>Application IDs</w:t>
            </w:r>
          </w:p>
        </w:tc>
        <w:tc>
          <w:tcPr>
            <w:tcW w:w="1412" w:type="dxa"/>
          </w:tcPr>
          <w:p w14:paraId="60F48AF3" w14:textId="77777777" w:rsidR="009166E9" w:rsidRPr="00E9603C" w:rsidRDefault="009166E9">
            <w:pPr>
              <w:pStyle w:val="TAC"/>
            </w:pPr>
            <w:r w:rsidRPr="00E9603C">
              <w:t>UPF</w:t>
            </w:r>
          </w:p>
        </w:tc>
        <w:tc>
          <w:tcPr>
            <w:tcW w:w="3351" w:type="dxa"/>
          </w:tcPr>
          <w:p w14:paraId="20837867" w14:textId="77777777" w:rsidR="009166E9" w:rsidRPr="00E9603C" w:rsidRDefault="009166E9">
            <w:pPr>
              <w:pStyle w:val="TAL"/>
            </w:pPr>
            <w:r w:rsidRPr="00E9603C">
              <w:t>Per UE, timeslot, per 5QI and per UPF</w:t>
            </w:r>
          </w:p>
        </w:tc>
      </w:tr>
      <w:tr w:rsidR="009166E9" w:rsidRPr="00E9603C" w14:paraId="6C21B5D7" w14:textId="77777777">
        <w:trPr>
          <w:cantSplit/>
          <w:jc w:val="center"/>
        </w:trPr>
        <w:tc>
          <w:tcPr>
            <w:tcW w:w="2882" w:type="dxa"/>
          </w:tcPr>
          <w:p w14:paraId="40E2CDC0" w14:textId="77777777" w:rsidR="009166E9" w:rsidRPr="00E9603C" w:rsidRDefault="009166E9">
            <w:pPr>
              <w:pStyle w:val="TAL"/>
            </w:pPr>
            <w:r w:rsidRPr="00E9603C">
              <w:t>Bytes UL/DL</w:t>
            </w:r>
          </w:p>
        </w:tc>
        <w:tc>
          <w:tcPr>
            <w:tcW w:w="1412" w:type="dxa"/>
          </w:tcPr>
          <w:p w14:paraId="57FC1BBC" w14:textId="77777777" w:rsidR="009166E9" w:rsidRPr="00E9603C" w:rsidRDefault="009166E9">
            <w:pPr>
              <w:pStyle w:val="TAC"/>
            </w:pPr>
            <w:r w:rsidRPr="00E9603C">
              <w:t>UPF</w:t>
            </w:r>
          </w:p>
        </w:tc>
        <w:tc>
          <w:tcPr>
            <w:tcW w:w="3351" w:type="dxa"/>
          </w:tcPr>
          <w:p w14:paraId="7DC0E518" w14:textId="77777777" w:rsidR="009166E9" w:rsidRPr="00E9603C" w:rsidRDefault="009166E9">
            <w:pPr>
              <w:pStyle w:val="TAL"/>
            </w:pPr>
            <w:r w:rsidRPr="00E9603C">
              <w:t>Per Application ID</w:t>
            </w:r>
          </w:p>
        </w:tc>
      </w:tr>
      <w:tr w:rsidR="009166E9" w:rsidRPr="00E9603C" w14:paraId="54D95FB9" w14:textId="77777777">
        <w:trPr>
          <w:cantSplit/>
          <w:jc w:val="center"/>
        </w:trPr>
        <w:tc>
          <w:tcPr>
            <w:tcW w:w="2882" w:type="dxa"/>
          </w:tcPr>
          <w:p w14:paraId="6449D723" w14:textId="77777777" w:rsidR="009166E9" w:rsidRPr="00E9603C" w:rsidRDefault="009166E9">
            <w:pPr>
              <w:pStyle w:val="TAL"/>
            </w:pPr>
            <w:r w:rsidRPr="00E9603C">
              <w:t>Bytes UL/DL Peak</w:t>
            </w:r>
          </w:p>
        </w:tc>
        <w:tc>
          <w:tcPr>
            <w:tcW w:w="1412" w:type="dxa"/>
          </w:tcPr>
          <w:p w14:paraId="7FCF586A" w14:textId="77777777" w:rsidR="009166E9" w:rsidRPr="00E9603C" w:rsidRDefault="009166E9">
            <w:pPr>
              <w:pStyle w:val="TAC"/>
            </w:pPr>
            <w:r w:rsidRPr="00E9603C">
              <w:t>UPF</w:t>
            </w:r>
          </w:p>
        </w:tc>
        <w:tc>
          <w:tcPr>
            <w:tcW w:w="3351" w:type="dxa"/>
          </w:tcPr>
          <w:p w14:paraId="507FE0A1" w14:textId="77777777" w:rsidR="009166E9" w:rsidRPr="00E9603C" w:rsidRDefault="009166E9">
            <w:pPr>
              <w:pStyle w:val="TAL"/>
            </w:pPr>
            <w:r w:rsidRPr="00E9603C">
              <w:t>Per Application ID</w:t>
            </w:r>
          </w:p>
        </w:tc>
      </w:tr>
    </w:tbl>
    <w:p w14:paraId="323A10E1" w14:textId="77777777" w:rsidR="009166E9" w:rsidRPr="00E9603C" w:rsidRDefault="009166E9"/>
    <w:p w14:paraId="78A644F4" w14:textId="77777777" w:rsidR="009166E9" w:rsidRPr="00E9603C" w:rsidRDefault="009166E9">
      <w:pPr>
        <w:pStyle w:val="NO"/>
      </w:pPr>
      <w:r w:rsidRPr="00E9603C">
        <w:t>NOTE:</w:t>
      </w:r>
      <w:r w:rsidRPr="00E9603C">
        <w:tab/>
        <w:t>How the information in table above is collected will not be defined in Rel-17.</w:t>
      </w:r>
    </w:p>
    <w:p w14:paraId="1DB02DD8" w14:textId="77777777" w:rsidR="009166E9" w:rsidRPr="00E9603C" w:rsidRDefault="009166E9">
      <w:pPr>
        <w:pStyle w:val="Heading3"/>
        <w:rPr>
          <w:lang w:eastAsia="ko-KR"/>
        </w:rPr>
      </w:pPr>
      <w:bookmarkStart w:id="12277" w:name="_Toc50023918"/>
      <w:bookmarkStart w:id="12278" w:name="_Toc50021980"/>
      <w:bookmarkStart w:id="12279" w:name="_Toc50023333"/>
      <w:bookmarkStart w:id="12280" w:name="_Toc50022684"/>
      <w:bookmarkStart w:id="12281" w:name="_Toc50579718"/>
      <w:bookmarkStart w:id="12282" w:name="_Toc50021411"/>
      <w:bookmarkStart w:id="12283" w:name="_Toc50309986"/>
      <w:bookmarkStart w:id="12284" w:name="_Toc54770313"/>
      <w:bookmarkStart w:id="12285" w:name="_Toc54779665"/>
      <w:bookmarkStart w:id="12286" w:name="_Toc54786625"/>
      <w:bookmarkStart w:id="12287" w:name="_Toc57201488"/>
      <w:bookmarkStart w:id="12288" w:name="_Toc57641526"/>
      <w:bookmarkStart w:id="12289" w:name="_Toc59101879"/>
      <w:r w:rsidRPr="00E9603C">
        <w:rPr>
          <w:lang w:eastAsia="ko-KR"/>
        </w:rPr>
        <w:t>6.61.3</w:t>
      </w:r>
      <w:r w:rsidRPr="00E9603C">
        <w:rPr>
          <w:lang w:eastAsia="ko-KR"/>
        </w:rPr>
        <w:tab/>
        <w:t>Output analytics improvement</w:t>
      </w:r>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p>
    <w:p w14:paraId="0ADB6BD9" w14:textId="77777777" w:rsidR="009166E9" w:rsidRPr="00E9603C" w:rsidRDefault="009166E9">
      <w:r w:rsidRPr="00E9603C">
        <w:t xml:space="preserve">It is performed two main change in the </w:t>
      </w:r>
      <w:r w:rsidRPr="00E9603C">
        <w:rPr>
          <w:lang w:eastAsia="zh-CN"/>
        </w:rPr>
        <w:t>Output analytics</w:t>
      </w:r>
      <w:r w:rsidRPr="00E9603C">
        <w:t>. The purpose of this change is include in the Output of statistics and prediction a list of top ten Application IDs that are contributing the most in the UPF traffic (throughput). This information serves as criteria for the service consumer NFs in how to act in case of receiving non-desirable outcomes.</w:t>
      </w:r>
    </w:p>
    <w:p w14:paraId="1EC51609" w14:textId="77777777" w:rsidR="009166E9" w:rsidRPr="00E9603C" w:rsidRDefault="009166E9">
      <w:r w:rsidRPr="00E9603C">
        <w:t xml:space="preserve">The following new information is added to </w:t>
      </w:r>
      <w:r w:rsidR="00E9603C" w:rsidRPr="00E9603C">
        <w:t>TS</w:t>
      </w:r>
      <w:r w:rsidR="00E9603C">
        <w:t> </w:t>
      </w:r>
      <w:r w:rsidR="00E9603C" w:rsidRPr="00E9603C">
        <w:t>23.288</w:t>
      </w:r>
      <w:r w:rsidR="00E9603C">
        <w:t> </w:t>
      </w:r>
      <w:r w:rsidR="00E9603C" w:rsidRPr="00E9603C">
        <w:t>[</w:t>
      </w:r>
      <w:r w:rsidRPr="00E9603C">
        <w:t>5] Table 6.8.3-1: "User Data Congestion" statistics.</w:t>
      </w:r>
    </w:p>
    <w:p w14:paraId="09EB2593" w14:textId="77777777" w:rsidR="009166E9" w:rsidRPr="00E9603C" w:rsidRDefault="009166E9">
      <w:pPr>
        <w:pStyle w:val="TH"/>
      </w:pPr>
      <w:r w:rsidRPr="00E9603C">
        <w:t>Table 6.61.3-1: New output analytics for "User Data Congestion" statistics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9"/>
        <w:gridCol w:w="7149"/>
      </w:tblGrid>
      <w:tr w:rsidR="009166E9" w:rsidRPr="00E9603C" w14:paraId="144ED1ED" w14:textId="77777777">
        <w:trPr>
          <w:cantSplit/>
        </w:trPr>
        <w:tc>
          <w:tcPr>
            <w:tcW w:w="2479" w:type="dxa"/>
          </w:tcPr>
          <w:p w14:paraId="1D0D24C3" w14:textId="77777777" w:rsidR="009166E9" w:rsidRPr="00E9603C" w:rsidRDefault="009166E9">
            <w:pPr>
              <w:pStyle w:val="TAH"/>
            </w:pPr>
            <w:r w:rsidRPr="00E9603C">
              <w:t>Information</w:t>
            </w:r>
          </w:p>
        </w:tc>
        <w:tc>
          <w:tcPr>
            <w:tcW w:w="7149" w:type="dxa"/>
          </w:tcPr>
          <w:p w14:paraId="1C4814B3" w14:textId="77777777" w:rsidR="009166E9" w:rsidRPr="00E9603C" w:rsidRDefault="009166E9">
            <w:pPr>
              <w:pStyle w:val="TAH"/>
            </w:pPr>
            <w:r w:rsidRPr="00E9603C">
              <w:t>Description</w:t>
            </w:r>
          </w:p>
        </w:tc>
      </w:tr>
      <w:tr w:rsidR="009166E9" w:rsidRPr="00E9603C" w14:paraId="04C1FC33" w14:textId="77777777">
        <w:trPr>
          <w:cantSplit/>
        </w:trPr>
        <w:tc>
          <w:tcPr>
            <w:tcW w:w="2479" w:type="dxa"/>
          </w:tcPr>
          <w:p w14:paraId="2ED81BBC" w14:textId="77777777" w:rsidR="009166E9" w:rsidRPr="00E9603C" w:rsidRDefault="009166E9">
            <w:pPr>
              <w:pStyle w:val="TAL"/>
            </w:pPr>
            <w:r w:rsidRPr="00E9603C">
              <w:t xml:space="preserve">Top ten Application IDs </w:t>
            </w:r>
          </w:p>
        </w:tc>
        <w:tc>
          <w:tcPr>
            <w:tcW w:w="7149" w:type="dxa"/>
          </w:tcPr>
          <w:p w14:paraId="33ACBC56" w14:textId="77777777" w:rsidR="009166E9" w:rsidRPr="00E9603C" w:rsidRDefault="009166E9">
            <w:pPr>
              <w:pStyle w:val="TAL"/>
            </w:pPr>
            <w:r w:rsidRPr="00E9603C">
              <w:t>A list of top ten Application IDs that are contributing the most in the traffic (throughput).</w:t>
            </w:r>
          </w:p>
        </w:tc>
      </w:tr>
    </w:tbl>
    <w:p w14:paraId="20F4D28C" w14:textId="77777777" w:rsidR="009166E9" w:rsidRPr="00E9603C" w:rsidRDefault="009166E9"/>
    <w:p w14:paraId="6B3E0A2A" w14:textId="77777777" w:rsidR="009166E9" w:rsidRPr="00E9603C" w:rsidRDefault="009166E9">
      <w:r w:rsidRPr="00E9603C">
        <w:t xml:space="preserve">The following new information is added to </w:t>
      </w:r>
      <w:r w:rsidR="00E9603C" w:rsidRPr="00E9603C">
        <w:t>TS</w:t>
      </w:r>
      <w:r w:rsidR="00E9603C">
        <w:t> </w:t>
      </w:r>
      <w:r w:rsidR="00E9603C" w:rsidRPr="00E9603C">
        <w:t>23.288</w:t>
      </w:r>
      <w:r w:rsidR="00E9603C">
        <w:t> </w:t>
      </w:r>
      <w:r w:rsidR="00E9603C" w:rsidRPr="00E9603C">
        <w:t>[</w:t>
      </w:r>
      <w:r w:rsidRPr="00E9603C">
        <w:t>5] Table 6.8.3-2: "User Data Congestion" predictions.</w:t>
      </w:r>
    </w:p>
    <w:p w14:paraId="4618EE22" w14:textId="77777777" w:rsidR="009166E9" w:rsidRPr="00E9603C" w:rsidRDefault="009166E9">
      <w:pPr>
        <w:pStyle w:val="TH"/>
      </w:pPr>
      <w:r w:rsidRPr="00E9603C">
        <w:t>Table 6.61.2-1: New output analytics for "User Data Congestion" predictions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9"/>
        <w:gridCol w:w="7149"/>
      </w:tblGrid>
      <w:tr w:rsidR="009166E9" w:rsidRPr="00E9603C" w14:paraId="0C1EE0BC" w14:textId="77777777">
        <w:trPr>
          <w:cantSplit/>
        </w:trPr>
        <w:tc>
          <w:tcPr>
            <w:tcW w:w="2479" w:type="dxa"/>
          </w:tcPr>
          <w:p w14:paraId="45747860" w14:textId="77777777" w:rsidR="009166E9" w:rsidRPr="00E9603C" w:rsidRDefault="009166E9">
            <w:pPr>
              <w:pStyle w:val="TAH"/>
            </w:pPr>
            <w:r w:rsidRPr="00E9603C">
              <w:t>Information</w:t>
            </w:r>
          </w:p>
        </w:tc>
        <w:tc>
          <w:tcPr>
            <w:tcW w:w="7149" w:type="dxa"/>
          </w:tcPr>
          <w:p w14:paraId="203AD58A" w14:textId="77777777" w:rsidR="009166E9" w:rsidRPr="00E9603C" w:rsidRDefault="009166E9">
            <w:pPr>
              <w:pStyle w:val="TAH"/>
            </w:pPr>
            <w:r w:rsidRPr="00E9603C">
              <w:t>Description</w:t>
            </w:r>
          </w:p>
        </w:tc>
      </w:tr>
      <w:tr w:rsidR="009166E9" w:rsidRPr="00E9603C" w14:paraId="7F3ADA28" w14:textId="77777777">
        <w:trPr>
          <w:cantSplit/>
        </w:trPr>
        <w:tc>
          <w:tcPr>
            <w:tcW w:w="2479" w:type="dxa"/>
          </w:tcPr>
          <w:p w14:paraId="17A0385C" w14:textId="77777777" w:rsidR="009166E9" w:rsidRPr="00E9603C" w:rsidRDefault="009166E9">
            <w:pPr>
              <w:pStyle w:val="TAL"/>
            </w:pPr>
            <w:r w:rsidRPr="00E9603C">
              <w:t xml:space="preserve">Top ten Application IDs </w:t>
            </w:r>
          </w:p>
        </w:tc>
        <w:tc>
          <w:tcPr>
            <w:tcW w:w="7149" w:type="dxa"/>
          </w:tcPr>
          <w:p w14:paraId="789ECD67" w14:textId="77777777" w:rsidR="009166E9" w:rsidRPr="00E9603C" w:rsidRDefault="009166E9">
            <w:pPr>
              <w:pStyle w:val="TAL"/>
            </w:pPr>
            <w:r w:rsidRPr="00E9603C">
              <w:t>A list of top ten Application IDs that are contributing the most in the traffic (throughput).</w:t>
            </w:r>
          </w:p>
        </w:tc>
      </w:tr>
    </w:tbl>
    <w:p w14:paraId="0FD0268C" w14:textId="77777777" w:rsidR="009166E9" w:rsidRPr="00E9603C" w:rsidRDefault="009166E9">
      <w:pPr>
        <w:rPr>
          <w:lang w:eastAsia="ko-KR"/>
        </w:rPr>
      </w:pPr>
    </w:p>
    <w:p w14:paraId="3F637FA2" w14:textId="77777777" w:rsidR="009166E9" w:rsidRPr="00E9603C" w:rsidRDefault="009166E9">
      <w:pPr>
        <w:pStyle w:val="Heading3"/>
        <w:rPr>
          <w:lang w:eastAsia="ko-KR"/>
        </w:rPr>
      </w:pPr>
      <w:bookmarkStart w:id="12290" w:name="_Toc50021412"/>
      <w:bookmarkStart w:id="12291" w:name="_Toc50021981"/>
      <w:bookmarkStart w:id="12292" w:name="_Toc50022685"/>
      <w:bookmarkStart w:id="12293" w:name="_Toc50023334"/>
      <w:bookmarkStart w:id="12294" w:name="_Toc50309987"/>
      <w:bookmarkStart w:id="12295" w:name="_Toc50579719"/>
      <w:bookmarkStart w:id="12296" w:name="_Toc50023919"/>
      <w:bookmarkStart w:id="12297" w:name="_Toc54770314"/>
      <w:bookmarkStart w:id="12298" w:name="_Toc54779666"/>
      <w:bookmarkStart w:id="12299" w:name="_Toc54786626"/>
      <w:bookmarkStart w:id="12300" w:name="_Toc57201489"/>
      <w:bookmarkStart w:id="12301" w:name="_Toc57641527"/>
      <w:bookmarkStart w:id="12302" w:name="_Toc59101880"/>
      <w:r w:rsidRPr="00E9603C">
        <w:rPr>
          <w:lang w:eastAsia="ko-KR"/>
        </w:rPr>
        <w:t>6.61.4</w:t>
      </w:r>
      <w:r w:rsidRPr="00E9603C">
        <w:rPr>
          <w:lang w:eastAsia="ko-KR"/>
        </w:rPr>
        <w:tab/>
        <w:t>Procedures improvement</w:t>
      </w:r>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p>
    <w:p w14:paraId="67243B39" w14:textId="77777777" w:rsidR="009166E9" w:rsidRPr="00E9603C" w:rsidRDefault="009166E9">
      <w:r w:rsidRPr="00E9603C">
        <w:t xml:space="preserve">They are performed changes in the clause 6.9.4, </w:t>
      </w:r>
      <w:r w:rsidR="00E9603C" w:rsidRPr="00E9603C">
        <w:t>TS</w:t>
      </w:r>
      <w:r w:rsidR="00E9603C">
        <w:t> </w:t>
      </w:r>
      <w:r w:rsidR="00E9603C" w:rsidRPr="00E9603C">
        <w:t>23.288</w:t>
      </w:r>
      <w:r w:rsidR="00E9603C">
        <w:t> </w:t>
      </w:r>
      <w:r w:rsidR="00E9603C" w:rsidRPr="00E9603C">
        <w:t>[</w:t>
      </w:r>
      <w:r w:rsidRPr="00E9603C">
        <w:t>5], Procedures Figure 6.9.4-1 and steps descriptions. The purpose of this change is to include the part where the NWDAF receives Data available at the UPF. It is also added the following note:</w:t>
      </w:r>
    </w:p>
    <w:p w14:paraId="7400DD95" w14:textId="77777777" w:rsidR="009166E9" w:rsidRPr="00E9603C" w:rsidRDefault="009166E9">
      <w:pPr>
        <w:pStyle w:val="NO"/>
        <w:rPr>
          <w:i/>
          <w:iCs/>
        </w:rPr>
      </w:pPr>
      <w:r w:rsidRPr="00E9603C">
        <w:rPr>
          <w:i/>
          <w:iCs/>
        </w:rPr>
        <w:t>NOTE:</w:t>
      </w:r>
      <w:r w:rsidRPr="00E9603C">
        <w:rPr>
          <w:i/>
          <w:iCs/>
        </w:rPr>
        <w:tab/>
        <w:t>How NWDAF receives data available at UPFs is not defined in the present document.</w:t>
      </w:r>
    </w:p>
    <w:p w14:paraId="6041A233" w14:textId="77777777" w:rsidR="009166E9" w:rsidRPr="00E9603C" w:rsidRDefault="009166E9">
      <w:pPr>
        <w:rPr>
          <w:lang w:eastAsia="zh-CN"/>
        </w:rPr>
      </w:pPr>
      <w:bookmarkStart w:id="12303" w:name="_Toc45171781"/>
      <w:bookmarkStart w:id="12304" w:name="_Toc36126629"/>
      <w:r w:rsidRPr="00E9603C">
        <w:t xml:space="preserve">The following new step is added to </w:t>
      </w:r>
      <w:r w:rsidR="00E9603C" w:rsidRPr="00E9603C">
        <w:t>TS</w:t>
      </w:r>
      <w:r w:rsidR="00E9603C">
        <w:t> </w:t>
      </w:r>
      <w:r w:rsidR="00E9603C" w:rsidRPr="00E9603C">
        <w:t>23.288</w:t>
      </w:r>
      <w:r w:rsidR="00E9603C">
        <w:t> </w:t>
      </w:r>
      <w:r w:rsidR="00E9603C" w:rsidRPr="00E9603C">
        <w:t>[</w:t>
      </w:r>
      <w:r w:rsidRPr="00E9603C">
        <w:t>5] Figure 6.9.4-1 and respective description.</w:t>
      </w:r>
      <w:bookmarkEnd w:id="12303"/>
      <w:bookmarkEnd w:id="12304"/>
    </w:p>
    <w:p w14:paraId="50F86F25" w14:textId="77777777" w:rsidR="009166E9" w:rsidRPr="00E9603C" w:rsidRDefault="009166E9">
      <w:pPr>
        <w:pStyle w:val="TH"/>
      </w:pPr>
      <w:r w:rsidRPr="00E9603C">
        <w:object w:dxaOrig="4707" w:dyaOrig="3735" w14:anchorId="37D9A019">
          <v:shape id="对象 178" o:spid="_x0000_i1156" type="#_x0000_t75" style="width:315pt;height:250pt;mso-position-horizontal-relative:page;mso-position-vertical-relative:page" o:ole="">
            <v:fill o:detectmouseclick="t"/>
            <v:imagedata r:id="rId260" o:title=""/>
          </v:shape>
          <o:OLEObject Type="Embed" ProgID="Visio.Drawing.15" ShapeID="对象 178" DrawAspect="Content" ObjectID="_1669716062" r:id="rId261"/>
        </w:object>
      </w:r>
    </w:p>
    <w:p w14:paraId="65CCB881" w14:textId="77777777" w:rsidR="009166E9" w:rsidRPr="00E9603C" w:rsidRDefault="009166E9">
      <w:pPr>
        <w:pStyle w:val="TF"/>
      </w:pPr>
      <w:r w:rsidRPr="00E9603C">
        <w:t xml:space="preserve">Figure 6.61.4-1: </w:t>
      </w:r>
      <w:r w:rsidRPr="00E9603C">
        <w:rPr>
          <w:lang w:eastAsia="ko-KR"/>
        </w:rPr>
        <w:t>"User Data Congestion"</w:t>
      </w:r>
      <w:r w:rsidRPr="00E9603C">
        <w:t xml:space="preserve"> </w:t>
      </w:r>
      <w:r w:rsidRPr="00E9603C">
        <w:rPr>
          <w:lang w:eastAsia="ko-KR"/>
        </w:rPr>
        <w:t>analytics</w:t>
      </w:r>
      <w:r w:rsidRPr="00E9603C">
        <w:t xml:space="preserve"> provided by NWDAF</w:t>
      </w:r>
    </w:p>
    <w:p w14:paraId="79CF1370" w14:textId="77777777" w:rsidR="009166E9" w:rsidRPr="00E9603C" w:rsidRDefault="009166E9">
      <w:pPr>
        <w:pStyle w:val="B1"/>
        <w:rPr>
          <w:lang w:eastAsia="zh-CN"/>
        </w:rPr>
      </w:pPr>
      <w:r w:rsidRPr="00E9603C">
        <w:rPr>
          <w:lang w:eastAsia="zh-CN"/>
        </w:rPr>
        <w:t>1.</w:t>
      </w:r>
      <w:r w:rsidRPr="00E9603C">
        <w:rPr>
          <w:lang w:eastAsia="zh-CN"/>
        </w:rPr>
        <w:tab/>
        <w:t xml:space="preserve">The consumer requests or subscribes to analytics information on "User Data Congestion" provided by NWDAF. The parameters included in the request are described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1829A314" w14:textId="77777777" w:rsidR="009166E9" w:rsidRPr="00E9603C" w:rsidRDefault="009166E9">
      <w:pPr>
        <w:pStyle w:val="B1"/>
        <w:rPr>
          <w:lang w:eastAsia="zh-CN"/>
        </w:rPr>
      </w:pPr>
      <w:r w:rsidRPr="00E9603C">
        <w:rPr>
          <w:lang w:eastAsia="zh-CN"/>
        </w:rPr>
        <w:tab/>
        <w:t>The consumer may include multiple sets of parameters in order to provide different combinations of "Location information" and "Analytics target period" when requesting analytics for monitoring for a path of interest.</w:t>
      </w:r>
    </w:p>
    <w:p w14:paraId="1062059E" w14:textId="77777777" w:rsidR="009166E9" w:rsidRPr="00E9603C" w:rsidRDefault="009166E9">
      <w:pPr>
        <w:pStyle w:val="B1"/>
        <w:rPr>
          <w:lang w:eastAsia="zh-CN"/>
        </w:rPr>
      </w:pPr>
      <w:r w:rsidRPr="00E9603C">
        <w:rPr>
          <w:lang w:eastAsia="zh-CN"/>
        </w:rPr>
        <w:t>2.</w:t>
      </w:r>
      <w:r w:rsidRPr="00E9603C">
        <w:rPr>
          <w:lang w:eastAsia="zh-CN"/>
        </w:rPr>
        <w:tab/>
        <w:t>NWDAF receives Data available at the UPF.</w:t>
      </w:r>
    </w:p>
    <w:p w14:paraId="1B7E3F97" w14:textId="77777777" w:rsidR="009166E9" w:rsidRPr="00E9603C" w:rsidRDefault="009166E9">
      <w:pPr>
        <w:pStyle w:val="B1"/>
        <w:rPr>
          <w:lang w:eastAsia="zh-CN"/>
        </w:rPr>
      </w:pPr>
      <w:r w:rsidRPr="00E9603C">
        <w:rPr>
          <w:lang w:eastAsia="zh-CN"/>
        </w:rPr>
        <w:t>3.</w:t>
      </w:r>
      <w:r w:rsidRPr="00E9603C">
        <w:rPr>
          <w:lang w:eastAsia="zh-CN"/>
        </w:rPr>
        <w:tab/>
        <w:t xml:space="preserve">The NWDAF collects the data specified in clause 6.9.2,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 xml:space="preserve">5] from the OAM, following the procedure captured in clause 6.2.3.2,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555A3861" w14:textId="77777777" w:rsidR="009166E9" w:rsidRPr="00E9603C" w:rsidRDefault="009166E9">
      <w:pPr>
        <w:pStyle w:val="B1"/>
        <w:rPr>
          <w:lang w:eastAsia="zh-CN"/>
        </w:rPr>
      </w:pPr>
      <w:r w:rsidRPr="00E9603C">
        <w:rPr>
          <w:lang w:eastAsia="zh-CN"/>
        </w:rPr>
        <w:t>4.</w:t>
      </w:r>
      <w:r w:rsidRPr="00E9603C">
        <w:rPr>
          <w:lang w:eastAsia="zh-CN"/>
        </w:rPr>
        <w:tab/>
        <w:t xml:space="preserve">The NWDAF verifies whether the triggering conditions are met and derives the requested analytics. </w:t>
      </w:r>
    </w:p>
    <w:p w14:paraId="0131C7BF" w14:textId="77777777" w:rsidR="009166E9" w:rsidRPr="00E9603C" w:rsidRDefault="009166E9">
      <w:pPr>
        <w:pStyle w:val="B1"/>
        <w:rPr>
          <w:lang w:eastAsia="zh-CN"/>
        </w:rPr>
      </w:pPr>
      <w:r w:rsidRPr="00E9603C">
        <w:rPr>
          <w:lang w:eastAsia="zh-CN"/>
        </w:rPr>
        <w:t>5.</w:t>
      </w:r>
      <w:r w:rsidRPr="00E9603C">
        <w:rPr>
          <w:lang w:eastAsia="zh-CN"/>
        </w:rPr>
        <w:tab/>
        <w:t>The NWDAF provides response or notification on "User Data Congestion" to the consumer.</w:t>
      </w:r>
    </w:p>
    <w:p w14:paraId="6DC88A14" w14:textId="77777777" w:rsidR="009166E9" w:rsidRPr="00E9603C" w:rsidRDefault="009166E9">
      <w:pPr>
        <w:pStyle w:val="NO"/>
      </w:pPr>
      <w:r w:rsidRPr="00E9603C">
        <w:t>NOTE:</w:t>
      </w:r>
      <w:r w:rsidRPr="00E9603C">
        <w:rPr>
          <w:rFonts w:eastAsia="SimSun"/>
          <w:lang w:eastAsia="zh-CN"/>
        </w:rPr>
        <w:tab/>
      </w:r>
      <w:r w:rsidRPr="00E9603C">
        <w:t>How NWDAF receives data available at UPFs is not defined in the present document.</w:t>
      </w:r>
    </w:p>
    <w:p w14:paraId="41661B1A" w14:textId="77777777" w:rsidR="009166E9" w:rsidRPr="00E9603C" w:rsidRDefault="009166E9">
      <w:pPr>
        <w:pStyle w:val="Heading3"/>
        <w:rPr>
          <w:lang w:eastAsia="ko-KR"/>
        </w:rPr>
      </w:pPr>
      <w:bookmarkStart w:id="12305" w:name="_Toc57201490"/>
      <w:bookmarkStart w:id="12306" w:name="_Toc50023920"/>
      <w:bookmarkStart w:id="12307" w:name="_Toc50023335"/>
      <w:bookmarkStart w:id="12308" w:name="_Toc50022686"/>
      <w:bookmarkStart w:id="12309" w:name="_Toc50021982"/>
      <w:bookmarkStart w:id="12310" w:name="_Toc50021413"/>
      <w:bookmarkStart w:id="12311" w:name="_Toc54770315"/>
      <w:bookmarkStart w:id="12312" w:name="_Toc54779667"/>
      <w:bookmarkStart w:id="12313" w:name="_Toc54786627"/>
      <w:bookmarkStart w:id="12314" w:name="_Toc50579720"/>
      <w:bookmarkStart w:id="12315" w:name="_Toc50309988"/>
      <w:bookmarkStart w:id="12316" w:name="_Toc57641528"/>
      <w:bookmarkStart w:id="12317" w:name="_Toc59101881"/>
      <w:r w:rsidRPr="00E9603C">
        <w:rPr>
          <w:lang w:eastAsia="ko-KR"/>
        </w:rPr>
        <w:t>6.61.4a</w:t>
      </w:r>
      <w:r w:rsidR="00E9603C" w:rsidRPr="00E9603C">
        <w:rPr>
          <w:lang w:eastAsia="ko-KR"/>
        </w:rPr>
        <w:tab/>
      </w:r>
      <w:r w:rsidRPr="00E9603C">
        <w:rPr>
          <w:lang w:eastAsia="ko-KR"/>
        </w:rPr>
        <w:t>User Data Congestion Mitigation</w:t>
      </w:r>
      <w:bookmarkEnd w:id="12305"/>
      <w:bookmarkEnd w:id="12316"/>
      <w:bookmarkEnd w:id="12317"/>
    </w:p>
    <w:p w14:paraId="052A80CD" w14:textId="77777777" w:rsidR="009166E9" w:rsidRPr="00E9603C" w:rsidRDefault="009166E9">
      <w:pPr>
        <w:rPr>
          <w:lang w:eastAsia="zh-CN"/>
        </w:rPr>
      </w:pPr>
      <w:r w:rsidRPr="00E9603C">
        <w:rPr>
          <w:lang w:eastAsia="zh-CN"/>
        </w:rPr>
        <w:t>Procedure for User Data Congestion defined in solution#30 is extended to provide the list of top N applications that are contributing the most in the traffic, causing peaks of throughput in the location and time when congestion was reported.</w:t>
      </w:r>
    </w:p>
    <w:p w14:paraId="4A9BEF78" w14:textId="77777777" w:rsidR="009166E9" w:rsidRPr="00E9603C" w:rsidRDefault="009166E9">
      <w:pPr>
        <w:pStyle w:val="Heading3"/>
        <w:rPr>
          <w:lang w:eastAsia="ko-KR"/>
        </w:rPr>
      </w:pPr>
      <w:bookmarkStart w:id="12318" w:name="_Toc57201491"/>
      <w:bookmarkStart w:id="12319" w:name="_Toc57641529"/>
      <w:bookmarkStart w:id="12320" w:name="_Toc59101882"/>
      <w:r w:rsidRPr="00E9603C">
        <w:rPr>
          <w:lang w:eastAsia="ko-KR"/>
        </w:rPr>
        <w:t>6.61.5</w:t>
      </w:r>
      <w:r w:rsidRPr="00E9603C">
        <w:rPr>
          <w:lang w:eastAsia="ko-KR"/>
        </w:rPr>
        <w:tab/>
        <w:t>Nnwdaf Services Description</w:t>
      </w:r>
      <w:bookmarkEnd w:id="12306"/>
      <w:bookmarkEnd w:id="12307"/>
      <w:bookmarkEnd w:id="12308"/>
      <w:bookmarkEnd w:id="12309"/>
      <w:bookmarkEnd w:id="12310"/>
      <w:bookmarkEnd w:id="12311"/>
      <w:bookmarkEnd w:id="12312"/>
      <w:bookmarkEnd w:id="12313"/>
      <w:bookmarkEnd w:id="12314"/>
      <w:bookmarkEnd w:id="12315"/>
      <w:bookmarkEnd w:id="12318"/>
      <w:bookmarkEnd w:id="12319"/>
      <w:bookmarkEnd w:id="12320"/>
    </w:p>
    <w:p w14:paraId="5B3EB4DF" w14:textId="77777777" w:rsidR="009166E9" w:rsidRPr="00E9603C" w:rsidRDefault="009166E9">
      <w:r w:rsidRPr="00E9603C">
        <w:t xml:space="preserve">The following new information is added to </w:t>
      </w:r>
      <w:r w:rsidR="00E9603C" w:rsidRPr="00E9603C">
        <w:t>TS</w:t>
      </w:r>
      <w:r w:rsidR="00E9603C">
        <w:t> </w:t>
      </w:r>
      <w:r w:rsidR="00E9603C" w:rsidRPr="00E9603C">
        <w:t>23.288</w:t>
      </w:r>
      <w:r w:rsidR="00E9603C">
        <w:t> </w:t>
      </w:r>
      <w:r w:rsidR="00E9603C" w:rsidRPr="00E9603C">
        <w:t>[</w:t>
      </w:r>
      <w:r w:rsidRPr="00E9603C">
        <w:t>5].</w:t>
      </w:r>
    </w:p>
    <w:p w14:paraId="0FADA688" w14:textId="77777777" w:rsidR="009166E9" w:rsidRPr="00E9603C" w:rsidRDefault="009166E9">
      <w:pPr>
        <w:pStyle w:val="TH"/>
        <w:rPr>
          <w:i/>
          <w:iCs/>
        </w:rPr>
      </w:pPr>
      <w:r w:rsidRPr="00E9603C">
        <w:rPr>
          <w:i/>
          <w:iCs/>
        </w:rPr>
        <w:t>Table 7.1-2: Analytics information provided by NWDAF</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3544"/>
        <w:gridCol w:w="4252"/>
      </w:tblGrid>
      <w:tr w:rsidR="009166E9" w:rsidRPr="00E9603C" w14:paraId="76D0CA3C" w14:textId="77777777">
        <w:trPr>
          <w:cantSplit/>
        </w:trPr>
        <w:tc>
          <w:tcPr>
            <w:tcW w:w="1951" w:type="dxa"/>
            <w:tcBorders>
              <w:top w:val="single" w:sz="4" w:space="0" w:color="auto"/>
              <w:left w:val="single" w:sz="4" w:space="0" w:color="auto"/>
              <w:bottom w:val="single" w:sz="4" w:space="0" w:color="auto"/>
              <w:right w:val="single" w:sz="4" w:space="0" w:color="auto"/>
            </w:tcBorders>
          </w:tcPr>
          <w:p w14:paraId="13DA68E1" w14:textId="77777777" w:rsidR="009166E9" w:rsidRPr="00E9603C" w:rsidRDefault="009166E9">
            <w:pPr>
              <w:pStyle w:val="TAH"/>
              <w:rPr>
                <w:i/>
                <w:iCs/>
              </w:rPr>
            </w:pPr>
            <w:r w:rsidRPr="00E9603C">
              <w:rPr>
                <w:i/>
                <w:iCs/>
              </w:rPr>
              <w:t>Analytics Information</w:t>
            </w:r>
          </w:p>
        </w:tc>
        <w:tc>
          <w:tcPr>
            <w:tcW w:w="3544" w:type="dxa"/>
            <w:tcBorders>
              <w:top w:val="single" w:sz="4" w:space="0" w:color="auto"/>
              <w:left w:val="single" w:sz="4" w:space="0" w:color="auto"/>
              <w:bottom w:val="single" w:sz="4" w:space="0" w:color="auto"/>
              <w:right w:val="single" w:sz="4" w:space="0" w:color="auto"/>
            </w:tcBorders>
          </w:tcPr>
          <w:p w14:paraId="3CF63F6E" w14:textId="77777777" w:rsidR="009166E9" w:rsidRPr="00E9603C" w:rsidRDefault="009166E9">
            <w:pPr>
              <w:pStyle w:val="TAH"/>
              <w:rPr>
                <w:i/>
                <w:iCs/>
              </w:rPr>
            </w:pPr>
            <w:r w:rsidRPr="00E9603C">
              <w:rPr>
                <w:i/>
                <w:iCs/>
              </w:rPr>
              <w:t>Request Description</w:t>
            </w:r>
          </w:p>
        </w:tc>
        <w:tc>
          <w:tcPr>
            <w:tcW w:w="4252" w:type="dxa"/>
            <w:tcBorders>
              <w:top w:val="single" w:sz="4" w:space="0" w:color="auto"/>
              <w:left w:val="single" w:sz="4" w:space="0" w:color="auto"/>
              <w:bottom w:val="single" w:sz="4" w:space="0" w:color="auto"/>
              <w:right w:val="single" w:sz="4" w:space="0" w:color="auto"/>
            </w:tcBorders>
          </w:tcPr>
          <w:p w14:paraId="4DEC2192" w14:textId="77777777" w:rsidR="009166E9" w:rsidRPr="00E9603C" w:rsidRDefault="009166E9">
            <w:pPr>
              <w:pStyle w:val="TAH"/>
              <w:rPr>
                <w:i/>
                <w:iCs/>
              </w:rPr>
            </w:pPr>
            <w:r w:rsidRPr="00E9603C">
              <w:rPr>
                <w:i/>
                <w:iCs/>
              </w:rPr>
              <w:t>Response Description</w:t>
            </w:r>
          </w:p>
        </w:tc>
      </w:tr>
      <w:tr w:rsidR="009166E9" w:rsidRPr="00E9603C" w14:paraId="658A7BAF" w14:textId="77777777">
        <w:trPr>
          <w:cantSplit/>
        </w:trPr>
        <w:tc>
          <w:tcPr>
            <w:tcW w:w="1951" w:type="dxa"/>
          </w:tcPr>
          <w:p w14:paraId="42EB44BA" w14:textId="77777777" w:rsidR="009166E9" w:rsidRPr="00E9603C" w:rsidRDefault="009166E9">
            <w:pPr>
              <w:pStyle w:val="TAL"/>
              <w:rPr>
                <w:i/>
                <w:iCs/>
              </w:rPr>
            </w:pPr>
            <w:r w:rsidRPr="00E9603C">
              <w:rPr>
                <w:i/>
                <w:iCs/>
              </w:rPr>
              <w:t>User Data Congestion</w:t>
            </w:r>
          </w:p>
        </w:tc>
        <w:tc>
          <w:tcPr>
            <w:tcW w:w="3544" w:type="dxa"/>
          </w:tcPr>
          <w:p w14:paraId="56B860D2" w14:textId="77777777" w:rsidR="009166E9" w:rsidRPr="00E9603C" w:rsidRDefault="009166E9">
            <w:pPr>
              <w:pStyle w:val="TAL"/>
              <w:rPr>
                <w:i/>
                <w:iCs/>
              </w:rPr>
            </w:pPr>
            <w:r w:rsidRPr="00E9603C">
              <w:rPr>
                <w:i/>
                <w:iCs/>
              </w:rPr>
              <w:t>Analytics ID: User Data Congestion</w:t>
            </w:r>
          </w:p>
        </w:tc>
        <w:tc>
          <w:tcPr>
            <w:tcW w:w="4252" w:type="dxa"/>
          </w:tcPr>
          <w:p w14:paraId="7A673C8A" w14:textId="77777777" w:rsidR="009166E9" w:rsidRPr="00E9603C" w:rsidRDefault="009166E9">
            <w:pPr>
              <w:pStyle w:val="TAL"/>
              <w:rPr>
                <w:i/>
                <w:iCs/>
              </w:rPr>
            </w:pPr>
            <w:r w:rsidRPr="00E9603C">
              <w:rPr>
                <w:i/>
                <w:iCs/>
              </w:rPr>
              <w:t>For statistics, the information on the location and the time for the top ten Application IDs that are contributing the most in the traffic; or, for predictions, the information on the location and the time when the top ten Application IDs that are contributing the most in the traffic.</w:t>
            </w:r>
          </w:p>
        </w:tc>
      </w:tr>
    </w:tbl>
    <w:p w14:paraId="0CB7C4AA" w14:textId="77777777" w:rsidR="009166E9" w:rsidRPr="00E9603C" w:rsidRDefault="009166E9">
      <w:pPr>
        <w:rPr>
          <w:lang w:eastAsia="ko-KR"/>
        </w:rPr>
      </w:pPr>
    </w:p>
    <w:p w14:paraId="01006A4E" w14:textId="77777777" w:rsidR="009166E9" w:rsidRPr="00E9603C" w:rsidRDefault="009166E9">
      <w:pPr>
        <w:pStyle w:val="Heading3"/>
        <w:rPr>
          <w:lang w:eastAsia="zh-CN"/>
        </w:rPr>
      </w:pPr>
      <w:bookmarkStart w:id="12321" w:name="_Toc57201492"/>
      <w:bookmarkStart w:id="12322" w:name="_Toc50309989"/>
      <w:bookmarkStart w:id="12323" w:name="_Toc50021414"/>
      <w:bookmarkStart w:id="12324" w:name="_Toc50023921"/>
      <w:bookmarkStart w:id="12325" w:name="_Toc50023336"/>
      <w:bookmarkStart w:id="12326" w:name="_Toc50021983"/>
      <w:bookmarkStart w:id="12327" w:name="_Toc50579721"/>
      <w:bookmarkStart w:id="12328" w:name="_Toc50022687"/>
      <w:bookmarkStart w:id="12329" w:name="_Toc54770316"/>
      <w:bookmarkStart w:id="12330" w:name="_Toc54779668"/>
      <w:bookmarkStart w:id="12331" w:name="_Toc54786628"/>
      <w:bookmarkStart w:id="12332" w:name="_Toc57641530"/>
      <w:bookmarkStart w:id="12333" w:name="_Toc59101883"/>
      <w:r w:rsidRPr="00E9603C">
        <w:rPr>
          <w:lang w:eastAsia="ko-KR"/>
        </w:rPr>
        <w:t>6.61.6</w:t>
      </w:r>
      <w:r w:rsidRPr="00E9603C">
        <w:rPr>
          <w:lang w:eastAsia="ko-KR"/>
        </w:rPr>
        <w:tab/>
        <w:t>Impacts on services, Existing Nodes and Functionality</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p>
    <w:p w14:paraId="07FADCD3" w14:textId="77777777" w:rsidR="009166E9" w:rsidRPr="00E9603C" w:rsidRDefault="009166E9">
      <w:pPr>
        <w:rPr>
          <w:lang w:eastAsia="zh-CN"/>
        </w:rPr>
      </w:pPr>
      <w:r w:rsidRPr="00E9603C">
        <w:rPr>
          <w:lang w:eastAsia="zh-CN"/>
        </w:rPr>
        <w:t>UPF:</w:t>
      </w:r>
    </w:p>
    <w:p w14:paraId="3DF63DC1" w14:textId="77777777" w:rsidR="009166E9" w:rsidRPr="00E9603C" w:rsidRDefault="009166E9">
      <w:pPr>
        <w:pStyle w:val="B1"/>
        <w:rPr>
          <w:lang w:eastAsia="zh-CN"/>
        </w:rPr>
      </w:pPr>
      <w:r w:rsidRPr="00E9603C">
        <w:rPr>
          <w:lang w:eastAsia="zh-CN"/>
        </w:rPr>
        <w:t>-</w:t>
      </w:r>
      <w:r w:rsidRPr="00E9603C">
        <w:rPr>
          <w:lang w:eastAsia="zh-CN"/>
        </w:rPr>
        <w:tab/>
        <w:t>At least one UPF in the path of each PDU session shall have available the following KPIs.</w:t>
      </w:r>
    </w:p>
    <w:p w14:paraId="2AABF5CF" w14:textId="77777777" w:rsidR="009166E9" w:rsidRPr="00E9603C" w:rsidRDefault="009166E9">
      <w:pPr>
        <w:pStyle w:val="TH"/>
        <w:rPr>
          <w:sz w:val="8"/>
          <w:szCs w:val="8"/>
          <w:lang w:eastAsia="zh-CN"/>
        </w:rPr>
      </w:pP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351"/>
      </w:tblGrid>
      <w:tr w:rsidR="009166E9" w:rsidRPr="00E9603C" w14:paraId="7C79B243" w14:textId="77777777">
        <w:trPr>
          <w:cantSplit/>
          <w:jc w:val="center"/>
        </w:trPr>
        <w:tc>
          <w:tcPr>
            <w:tcW w:w="2882" w:type="dxa"/>
            <w:tcBorders>
              <w:top w:val="single" w:sz="4" w:space="0" w:color="auto"/>
              <w:left w:val="single" w:sz="4" w:space="0" w:color="auto"/>
              <w:bottom w:val="single" w:sz="4" w:space="0" w:color="auto"/>
              <w:right w:val="single" w:sz="4" w:space="0" w:color="auto"/>
            </w:tcBorders>
          </w:tcPr>
          <w:p w14:paraId="2201DC85" w14:textId="77777777" w:rsidR="009166E9" w:rsidRPr="00E9603C" w:rsidRDefault="009166E9">
            <w:pPr>
              <w:pStyle w:val="TAH"/>
            </w:pPr>
            <w:r w:rsidRPr="00E9603C">
              <w:t>Information</w:t>
            </w:r>
          </w:p>
        </w:tc>
        <w:tc>
          <w:tcPr>
            <w:tcW w:w="1412" w:type="dxa"/>
            <w:tcBorders>
              <w:top w:val="single" w:sz="4" w:space="0" w:color="auto"/>
              <w:left w:val="single" w:sz="4" w:space="0" w:color="auto"/>
              <w:bottom w:val="single" w:sz="4" w:space="0" w:color="auto"/>
              <w:right w:val="single" w:sz="4" w:space="0" w:color="auto"/>
            </w:tcBorders>
          </w:tcPr>
          <w:p w14:paraId="3C759762" w14:textId="77777777" w:rsidR="009166E9" w:rsidRPr="00E9603C" w:rsidRDefault="009166E9">
            <w:pPr>
              <w:pStyle w:val="TAH"/>
            </w:pPr>
            <w:r w:rsidRPr="00E9603C">
              <w:t>Source</w:t>
            </w:r>
          </w:p>
        </w:tc>
        <w:tc>
          <w:tcPr>
            <w:tcW w:w="3351" w:type="dxa"/>
            <w:tcBorders>
              <w:top w:val="single" w:sz="4" w:space="0" w:color="auto"/>
              <w:left w:val="single" w:sz="4" w:space="0" w:color="auto"/>
              <w:bottom w:val="single" w:sz="4" w:space="0" w:color="auto"/>
              <w:right w:val="single" w:sz="4" w:space="0" w:color="auto"/>
            </w:tcBorders>
          </w:tcPr>
          <w:p w14:paraId="063D65DE" w14:textId="77777777" w:rsidR="009166E9" w:rsidRPr="00E9603C" w:rsidRDefault="009166E9">
            <w:pPr>
              <w:pStyle w:val="TAH"/>
            </w:pPr>
            <w:r w:rsidRPr="00E9603C">
              <w:t>Description</w:t>
            </w:r>
          </w:p>
        </w:tc>
      </w:tr>
      <w:tr w:rsidR="009166E9" w:rsidRPr="00E9603C" w14:paraId="0F59E4D8" w14:textId="77777777">
        <w:trPr>
          <w:cantSplit/>
          <w:jc w:val="center"/>
        </w:trPr>
        <w:tc>
          <w:tcPr>
            <w:tcW w:w="2882" w:type="dxa"/>
          </w:tcPr>
          <w:p w14:paraId="63B8B284" w14:textId="77777777" w:rsidR="009166E9" w:rsidRPr="00E9603C" w:rsidRDefault="009166E9">
            <w:pPr>
              <w:pStyle w:val="TAL"/>
            </w:pPr>
            <w:r w:rsidRPr="00E9603C">
              <w:t>Application IDs</w:t>
            </w:r>
          </w:p>
        </w:tc>
        <w:tc>
          <w:tcPr>
            <w:tcW w:w="1412" w:type="dxa"/>
          </w:tcPr>
          <w:p w14:paraId="3FA56DA9" w14:textId="77777777" w:rsidR="009166E9" w:rsidRPr="00E9603C" w:rsidRDefault="009166E9">
            <w:pPr>
              <w:pStyle w:val="TAC"/>
            </w:pPr>
            <w:r w:rsidRPr="00E9603C">
              <w:t>UPF</w:t>
            </w:r>
          </w:p>
        </w:tc>
        <w:tc>
          <w:tcPr>
            <w:tcW w:w="3351" w:type="dxa"/>
          </w:tcPr>
          <w:p w14:paraId="486CC1F6" w14:textId="77777777" w:rsidR="009166E9" w:rsidRPr="00E9603C" w:rsidRDefault="009166E9">
            <w:pPr>
              <w:pStyle w:val="TAL"/>
            </w:pPr>
            <w:r w:rsidRPr="00E9603C">
              <w:t>Packet Detection information as defined per PDR in the UPF, see TS 23.501 [2].</w:t>
            </w:r>
          </w:p>
        </w:tc>
      </w:tr>
      <w:tr w:rsidR="009166E9" w:rsidRPr="00E9603C" w14:paraId="25A6A4E3" w14:textId="77777777">
        <w:trPr>
          <w:cantSplit/>
          <w:jc w:val="center"/>
        </w:trPr>
        <w:tc>
          <w:tcPr>
            <w:tcW w:w="2882" w:type="dxa"/>
          </w:tcPr>
          <w:p w14:paraId="06ACEA38" w14:textId="77777777" w:rsidR="009166E9" w:rsidRPr="00E9603C" w:rsidRDefault="009166E9">
            <w:pPr>
              <w:pStyle w:val="TAL"/>
            </w:pPr>
            <w:r w:rsidRPr="00E9603C">
              <w:t>Average throughput UL/DL</w:t>
            </w:r>
          </w:p>
        </w:tc>
        <w:tc>
          <w:tcPr>
            <w:tcW w:w="1412" w:type="dxa"/>
          </w:tcPr>
          <w:p w14:paraId="32A21F37" w14:textId="77777777" w:rsidR="009166E9" w:rsidRPr="00E9603C" w:rsidRDefault="009166E9">
            <w:pPr>
              <w:pStyle w:val="TAC"/>
            </w:pPr>
            <w:r w:rsidRPr="00E9603C">
              <w:t>UPF</w:t>
            </w:r>
          </w:p>
        </w:tc>
        <w:tc>
          <w:tcPr>
            <w:tcW w:w="3351" w:type="dxa"/>
          </w:tcPr>
          <w:p w14:paraId="109455A7" w14:textId="77777777" w:rsidR="009166E9" w:rsidRPr="00E9603C" w:rsidRDefault="009166E9">
            <w:pPr>
              <w:pStyle w:val="TAL"/>
            </w:pPr>
            <w:r w:rsidRPr="00E9603C">
              <w:t>Per Application ID as detected in the PDR for reporting period provided in the subscription by NWDAF. Corresponds to the number of bytes counted per Application-ID during each timeslot; UL/DL corresponds to the counted bytes that are transmitted/received by the UPF toward/from the subscriber per Application. This measurement is the average through.</w:t>
            </w:r>
          </w:p>
        </w:tc>
      </w:tr>
      <w:tr w:rsidR="009166E9" w:rsidRPr="00E9603C" w14:paraId="329238E0" w14:textId="77777777">
        <w:trPr>
          <w:cantSplit/>
          <w:jc w:val="center"/>
        </w:trPr>
        <w:tc>
          <w:tcPr>
            <w:tcW w:w="2882" w:type="dxa"/>
          </w:tcPr>
          <w:p w14:paraId="05105B4E" w14:textId="77777777" w:rsidR="009166E9" w:rsidRPr="00E9603C" w:rsidRDefault="009166E9">
            <w:pPr>
              <w:pStyle w:val="TAL"/>
            </w:pPr>
            <w:r w:rsidRPr="00E9603C">
              <w:t>Peak throughput DL/UL</w:t>
            </w:r>
          </w:p>
        </w:tc>
        <w:tc>
          <w:tcPr>
            <w:tcW w:w="1412" w:type="dxa"/>
          </w:tcPr>
          <w:p w14:paraId="5F8B73B6" w14:textId="77777777" w:rsidR="009166E9" w:rsidRPr="00E9603C" w:rsidRDefault="009166E9">
            <w:pPr>
              <w:pStyle w:val="TAC"/>
            </w:pPr>
            <w:r w:rsidRPr="00E9603C">
              <w:t>UPF</w:t>
            </w:r>
          </w:p>
        </w:tc>
        <w:tc>
          <w:tcPr>
            <w:tcW w:w="3351" w:type="dxa"/>
          </w:tcPr>
          <w:p w14:paraId="03E2E5B0" w14:textId="77777777" w:rsidR="009166E9" w:rsidRPr="00E9603C" w:rsidRDefault="009166E9">
            <w:pPr>
              <w:pStyle w:val="TAL"/>
            </w:pPr>
            <w:r w:rsidRPr="00E9603C">
              <w:t>Per Application ID as detected in the PDR for reporting period provided in the subscription by NWDAF. the estimation of the byte counting be in case that the speed of the data stream will stay constant at max speed during the time slot of measurement at the reporting period.</w:t>
            </w:r>
          </w:p>
        </w:tc>
      </w:tr>
    </w:tbl>
    <w:p w14:paraId="2E9CBC19" w14:textId="77777777" w:rsidR="009166E9" w:rsidRPr="00E9603C" w:rsidRDefault="009166E9">
      <w:pPr>
        <w:rPr>
          <w:rFonts w:eastAsia="Yu Mincho"/>
        </w:rPr>
      </w:pPr>
    </w:p>
    <w:p w14:paraId="4DE8D2F0" w14:textId="77777777" w:rsidR="009166E9" w:rsidRPr="00E9603C" w:rsidRDefault="009166E9">
      <w:r w:rsidRPr="00E9603C">
        <w:t>The UPF gets a request of KPIs for all applications bound to a list of UE IP address(s) and the reporting period.</w:t>
      </w:r>
    </w:p>
    <w:p w14:paraId="77F12271" w14:textId="77777777" w:rsidR="009166E9" w:rsidRPr="00E9603C" w:rsidRDefault="009166E9">
      <w:pPr>
        <w:pStyle w:val="NO"/>
      </w:pPr>
      <w:r w:rsidRPr="00E9603C">
        <w:t>NOTE 1:</w:t>
      </w:r>
      <w:r w:rsidRPr="00E9603C">
        <w:tab/>
        <w:t>How the information in table above is reported by the UPF to NWDAF will not be defined in Rel-17.</w:t>
      </w:r>
    </w:p>
    <w:p w14:paraId="78C34069" w14:textId="77777777" w:rsidR="009166E9" w:rsidRPr="00E9603C" w:rsidRDefault="009166E9">
      <w:pPr>
        <w:rPr>
          <w:lang w:eastAsia="zh-CN"/>
        </w:rPr>
      </w:pPr>
      <w:r w:rsidRPr="00E9603C">
        <w:rPr>
          <w:lang w:eastAsia="zh-CN"/>
        </w:rPr>
        <w:t>NWDAF:</w:t>
      </w:r>
    </w:p>
    <w:p w14:paraId="758AE39E" w14:textId="77777777" w:rsidR="009166E9" w:rsidRPr="00E9603C" w:rsidRDefault="009166E9">
      <w:pPr>
        <w:pStyle w:val="B1"/>
        <w:rPr>
          <w:lang w:eastAsia="zh-CN"/>
        </w:rPr>
      </w:pPr>
      <w:r w:rsidRPr="00E9603C">
        <w:rPr>
          <w:lang w:eastAsia="zh-CN"/>
        </w:rPr>
        <w:t>-</w:t>
      </w:r>
      <w:r w:rsidRPr="00E9603C">
        <w:rPr>
          <w:lang w:eastAsia="zh-CN"/>
        </w:rPr>
        <w:tab/>
        <w:t xml:space="preserve">To support additional data in the input data as defined in </w:t>
      </w:r>
      <w:r w:rsidRPr="00E9603C">
        <w:rPr>
          <w:lang w:eastAsia="ko-KR"/>
        </w:rPr>
        <w:t>6.61.6</w:t>
      </w:r>
      <w:r w:rsidRPr="00E9603C">
        <w:rPr>
          <w:lang w:eastAsia="zh-CN"/>
        </w:rPr>
        <w:t>:</w:t>
      </w:r>
    </w:p>
    <w:p w14:paraId="6C4B1EC1" w14:textId="77777777" w:rsidR="009166E9" w:rsidRPr="00E9603C" w:rsidRDefault="009166E9">
      <w:pPr>
        <w:pStyle w:val="B1"/>
        <w:rPr>
          <w:lang w:eastAsia="zh-CN"/>
        </w:rPr>
      </w:pPr>
      <w:r w:rsidRPr="00E9603C">
        <w:rPr>
          <w:lang w:eastAsia="zh-CN"/>
        </w:rPr>
        <w:t>-</w:t>
      </w:r>
      <w:r w:rsidRPr="00E9603C">
        <w:rPr>
          <w:lang w:eastAsia="zh-CN"/>
        </w:rPr>
        <w:tab/>
        <w:t>To support additional data in the output data as follows:</w:t>
      </w:r>
    </w:p>
    <w:p w14:paraId="18E7C3C8" w14:textId="77777777" w:rsidR="009166E9" w:rsidRPr="00E9603C" w:rsidRDefault="009166E9">
      <w:pPr>
        <w:pStyle w:val="B2"/>
        <w:rPr>
          <w:lang w:eastAsia="zh-CN"/>
        </w:rPr>
      </w:pPr>
      <w:r w:rsidRPr="00E9603C">
        <w:rPr>
          <w:lang w:eastAsia="zh-CN"/>
        </w:rPr>
        <w:t>-</w:t>
      </w:r>
      <w:r w:rsidRPr="00E9603C">
        <w:rPr>
          <w:lang w:eastAsia="zh-CN"/>
        </w:rPr>
        <w:tab/>
        <w:t>Statistics.</w:t>
      </w:r>
    </w:p>
    <w:p w14:paraId="0E4E9844" w14:textId="77777777" w:rsidR="009166E9" w:rsidRPr="00E9603C" w:rsidRDefault="009166E9">
      <w:pPr>
        <w:pStyle w:val="TH"/>
        <w:rPr>
          <w:sz w:val="8"/>
          <w:szCs w:val="8"/>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9"/>
        <w:gridCol w:w="7149"/>
      </w:tblGrid>
      <w:tr w:rsidR="009166E9" w:rsidRPr="00E9603C" w14:paraId="433EB485" w14:textId="77777777">
        <w:trPr>
          <w:cantSplit/>
        </w:trPr>
        <w:tc>
          <w:tcPr>
            <w:tcW w:w="2479" w:type="dxa"/>
          </w:tcPr>
          <w:p w14:paraId="78341C8D" w14:textId="77777777" w:rsidR="009166E9" w:rsidRPr="00E9603C" w:rsidRDefault="009166E9">
            <w:pPr>
              <w:pStyle w:val="TAH"/>
            </w:pPr>
            <w:r w:rsidRPr="00E9603C">
              <w:t>Information</w:t>
            </w:r>
          </w:p>
        </w:tc>
        <w:tc>
          <w:tcPr>
            <w:tcW w:w="7149" w:type="dxa"/>
          </w:tcPr>
          <w:p w14:paraId="023841BE" w14:textId="77777777" w:rsidR="009166E9" w:rsidRPr="00E9603C" w:rsidRDefault="009166E9">
            <w:pPr>
              <w:pStyle w:val="TAH"/>
            </w:pPr>
            <w:r w:rsidRPr="00E9603C">
              <w:t>Description</w:t>
            </w:r>
          </w:p>
        </w:tc>
      </w:tr>
      <w:tr w:rsidR="009166E9" w:rsidRPr="00E9603C" w14:paraId="304DEAA0" w14:textId="77777777">
        <w:trPr>
          <w:cantSplit/>
        </w:trPr>
        <w:tc>
          <w:tcPr>
            <w:tcW w:w="2479" w:type="dxa"/>
          </w:tcPr>
          <w:p w14:paraId="57A02962" w14:textId="77777777" w:rsidR="009166E9" w:rsidRPr="00E9603C" w:rsidRDefault="009166E9">
            <w:pPr>
              <w:pStyle w:val="TAL"/>
            </w:pPr>
            <w:r w:rsidRPr="00E9603C">
              <w:t xml:space="preserve">Top ten Application IDs </w:t>
            </w:r>
          </w:p>
        </w:tc>
        <w:tc>
          <w:tcPr>
            <w:tcW w:w="7149" w:type="dxa"/>
          </w:tcPr>
          <w:p w14:paraId="366087FE" w14:textId="77777777" w:rsidR="009166E9" w:rsidRPr="00E9603C" w:rsidRDefault="009166E9">
            <w:pPr>
              <w:pStyle w:val="TAL"/>
            </w:pPr>
            <w:r w:rsidRPr="00E9603C">
              <w:t>A list of top ten Application IDs that are contributing the most in the traffic (throughput).</w:t>
            </w:r>
          </w:p>
        </w:tc>
      </w:tr>
    </w:tbl>
    <w:p w14:paraId="382EBD50" w14:textId="77777777" w:rsidR="009166E9" w:rsidRPr="00E9603C" w:rsidRDefault="009166E9">
      <w:pPr>
        <w:rPr>
          <w:lang w:eastAsia="zh-CN"/>
        </w:rPr>
      </w:pPr>
    </w:p>
    <w:p w14:paraId="742180F3" w14:textId="77777777" w:rsidR="009166E9" w:rsidRPr="00E9603C" w:rsidRDefault="009166E9">
      <w:pPr>
        <w:pStyle w:val="B2"/>
        <w:rPr>
          <w:lang w:eastAsia="zh-CN"/>
        </w:rPr>
      </w:pPr>
      <w:r w:rsidRPr="00E9603C">
        <w:rPr>
          <w:lang w:eastAsia="zh-CN"/>
        </w:rPr>
        <w:t>-</w:t>
      </w:r>
      <w:r w:rsidRPr="00E9603C">
        <w:rPr>
          <w:lang w:eastAsia="zh-CN"/>
        </w:rPr>
        <w:tab/>
        <w:t>Predictions.</w:t>
      </w:r>
    </w:p>
    <w:p w14:paraId="445CD0C8" w14:textId="77777777" w:rsidR="009166E9" w:rsidRPr="00E9603C" w:rsidRDefault="009166E9">
      <w:pPr>
        <w:pStyle w:val="TH"/>
        <w:rPr>
          <w:sz w:val="8"/>
          <w:szCs w:val="8"/>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9"/>
        <w:gridCol w:w="7149"/>
      </w:tblGrid>
      <w:tr w:rsidR="009166E9" w:rsidRPr="00E9603C" w14:paraId="5F4F7274" w14:textId="77777777">
        <w:trPr>
          <w:cantSplit/>
        </w:trPr>
        <w:tc>
          <w:tcPr>
            <w:tcW w:w="2479" w:type="dxa"/>
          </w:tcPr>
          <w:p w14:paraId="37C24EB7" w14:textId="77777777" w:rsidR="009166E9" w:rsidRPr="00E9603C" w:rsidRDefault="009166E9">
            <w:pPr>
              <w:pStyle w:val="TAH"/>
            </w:pPr>
            <w:r w:rsidRPr="00E9603C">
              <w:t>Information</w:t>
            </w:r>
          </w:p>
        </w:tc>
        <w:tc>
          <w:tcPr>
            <w:tcW w:w="7149" w:type="dxa"/>
          </w:tcPr>
          <w:p w14:paraId="345295F4" w14:textId="77777777" w:rsidR="009166E9" w:rsidRPr="00E9603C" w:rsidRDefault="009166E9">
            <w:pPr>
              <w:pStyle w:val="TAH"/>
            </w:pPr>
            <w:r w:rsidRPr="00E9603C">
              <w:t>Description</w:t>
            </w:r>
          </w:p>
        </w:tc>
      </w:tr>
      <w:tr w:rsidR="009166E9" w:rsidRPr="00E9603C" w14:paraId="44836947" w14:textId="77777777">
        <w:trPr>
          <w:cantSplit/>
        </w:trPr>
        <w:tc>
          <w:tcPr>
            <w:tcW w:w="2479" w:type="dxa"/>
          </w:tcPr>
          <w:p w14:paraId="05E6AA8E" w14:textId="77777777" w:rsidR="009166E9" w:rsidRPr="00E9603C" w:rsidRDefault="009166E9">
            <w:pPr>
              <w:pStyle w:val="TAL"/>
            </w:pPr>
            <w:r w:rsidRPr="00E9603C">
              <w:t xml:space="preserve">Top ten Application IDs </w:t>
            </w:r>
          </w:p>
        </w:tc>
        <w:tc>
          <w:tcPr>
            <w:tcW w:w="7149" w:type="dxa"/>
          </w:tcPr>
          <w:p w14:paraId="7D29B7F7" w14:textId="77777777" w:rsidR="009166E9" w:rsidRPr="00E9603C" w:rsidRDefault="009166E9">
            <w:pPr>
              <w:pStyle w:val="TAL"/>
            </w:pPr>
            <w:r w:rsidRPr="00E9603C">
              <w:t>A list of top ten Application IDs that are contributing the most in the traffic (throughput).</w:t>
            </w:r>
          </w:p>
        </w:tc>
      </w:tr>
    </w:tbl>
    <w:p w14:paraId="006AAE06" w14:textId="77777777" w:rsidR="009166E9" w:rsidRPr="00E9603C" w:rsidRDefault="009166E9">
      <w:pPr>
        <w:rPr>
          <w:rFonts w:eastAsia="Yu Mincho"/>
        </w:rPr>
      </w:pPr>
    </w:p>
    <w:p w14:paraId="17A2DEDE" w14:textId="77777777" w:rsidR="009166E9" w:rsidRPr="00E9603C" w:rsidRDefault="009166E9">
      <w:pPr>
        <w:pStyle w:val="NO"/>
      </w:pPr>
      <w:r w:rsidRPr="00E9603C">
        <w:t>NOTE 2:</w:t>
      </w:r>
      <w:r w:rsidRPr="00E9603C">
        <w:tab/>
        <w:t xml:space="preserve">The granularity of the </w:t>
      </w:r>
      <w:r w:rsidR="00E9603C" w:rsidRPr="00E9603C">
        <w:t xml:space="preserve">top </w:t>
      </w:r>
      <w:r w:rsidRPr="00E9603C">
        <w:t>ten Application IDs for statistics and predictions is per Location information (an area or a path of interest) as specified at the moment to request the service.</w:t>
      </w:r>
    </w:p>
    <w:p w14:paraId="5E4CB773" w14:textId="77777777" w:rsidR="009166E9" w:rsidRPr="00E9603C" w:rsidRDefault="009166E9">
      <w:pPr>
        <w:rPr>
          <w:lang w:eastAsia="zh-CN"/>
        </w:rPr>
      </w:pPr>
      <w:r w:rsidRPr="00E9603C">
        <w:rPr>
          <w:lang w:eastAsia="zh-CN"/>
        </w:rPr>
        <w:t>AF:</w:t>
      </w:r>
    </w:p>
    <w:p w14:paraId="4026A316" w14:textId="77777777" w:rsidR="009166E9" w:rsidRPr="00E9603C" w:rsidRDefault="009166E9">
      <w:pPr>
        <w:pStyle w:val="B1"/>
        <w:rPr>
          <w:lang w:eastAsia="zh-CN"/>
        </w:rPr>
      </w:pPr>
      <w:r w:rsidRPr="00E9603C">
        <w:rPr>
          <w:lang w:eastAsia="zh-CN"/>
        </w:rPr>
        <w:t>-</w:t>
      </w:r>
      <w:r w:rsidRPr="00E9603C">
        <w:rPr>
          <w:lang w:eastAsia="zh-CN"/>
        </w:rPr>
        <w:tab/>
        <w:t xml:space="preserve">The AF acting as service consumer of this Analytics ID in Rel -16 will need to add capacity to receive in the Outcome of this Analytics ID the </w:t>
      </w:r>
      <w:r w:rsidR="00E9603C" w:rsidRPr="00E9603C">
        <w:rPr>
          <w:lang w:eastAsia="zh-CN"/>
        </w:rPr>
        <w:t xml:space="preserve">top </w:t>
      </w:r>
      <w:r w:rsidRPr="00E9603C">
        <w:rPr>
          <w:lang w:eastAsia="zh-CN"/>
        </w:rPr>
        <w:t>ten Application IDs.</w:t>
      </w:r>
    </w:p>
    <w:p w14:paraId="254B5F28" w14:textId="77777777" w:rsidR="009166E9" w:rsidRPr="00E9603C" w:rsidRDefault="009166E9">
      <w:pPr>
        <w:pStyle w:val="Heading3"/>
        <w:rPr>
          <w:lang w:eastAsia="ko-KR"/>
        </w:rPr>
      </w:pPr>
      <w:bookmarkStart w:id="12334" w:name="_Toc54779669"/>
      <w:bookmarkStart w:id="12335" w:name="_Toc57201493"/>
      <w:bookmarkStart w:id="12336" w:name="_Toc54786629"/>
      <w:bookmarkStart w:id="12337" w:name="_Toc50309990"/>
      <w:bookmarkStart w:id="12338" w:name="_Toc50021415"/>
      <w:bookmarkStart w:id="12339" w:name="_Toc50021984"/>
      <w:bookmarkStart w:id="12340" w:name="_Toc54770317"/>
      <w:bookmarkStart w:id="12341" w:name="_Toc50022688"/>
      <w:bookmarkStart w:id="12342" w:name="_Toc50023337"/>
      <w:bookmarkStart w:id="12343" w:name="_Toc50023922"/>
      <w:bookmarkStart w:id="12344" w:name="_Toc50579722"/>
      <w:bookmarkStart w:id="12345" w:name="_Toc57641531"/>
      <w:bookmarkStart w:id="12346" w:name="_Toc59101884"/>
      <w:r w:rsidRPr="00E9603C">
        <w:rPr>
          <w:lang w:eastAsia="ko-KR"/>
        </w:rPr>
        <w:t>6.61.7</w:t>
      </w:r>
      <w:r w:rsidRPr="00E9603C">
        <w:rPr>
          <w:lang w:eastAsia="ko-KR"/>
        </w:rPr>
        <w:tab/>
        <w:t>Improvement of Observed Service Experience Analytics</w:t>
      </w:r>
      <w:bookmarkEnd w:id="12334"/>
      <w:bookmarkEnd w:id="12335"/>
      <w:bookmarkEnd w:id="12336"/>
      <w:bookmarkEnd w:id="12340"/>
      <w:bookmarkEnd w:id="12345"/>
      <w:bookmarkEnd w:id="12346"/>
    </w:p>
    <w:p w14:paraId="578E450A" w14:textId="77777777" w:rsidR="009166E9" w:rsidRPr="00E9603C" w:rsidRDefault="009166E9">
      <w:pPr>
        <w:pStyle w:val="B1"/>
        <w:ind w:left="0" w:firstLine="0"/>
        <w:rPr>
          <w:color w:val="auto"/>
        </w:rPr>
      </w:pPr>
      <w:r w:rsidRPr="00E9603C">
        <w:rPr>
          <w:color w:val="auto"/>
        </w:rPr>
        <w:t>In Rel-16, this analytics ID focuses only on Application IDs served by AFs that could interact with the NEF and NWDAF. As a reference in a typical 4G network in 2020, Application IDs served by AF are less than 5% of the total Application-IDs present in the traffic.</w:t>
      </w:r>
    </w:p>
    <w:p w14:paraId="07FB83BA" w14:textId="77777777" w:rsidR="009166E9" w:rsidRPr="00E9603C" w:rsidRDefault="009166E9">
      <w:pPr>
        <w:pStyle w:val="B1"/>
        <w:ind w:left="0" w:firstLine="0"/>
      </w:pPr>
      <w:r w:rsidRPr="00E9603C">
        <w:t xml:space="preserve">This contribution aims that the observed Service experience includes Application IDs that are present in the traffic mix and are not necessarily linked to the AFs, also </w:t>
      </w:r>
      <w:r w:rsidRPr="00E9603C">
        <w:rPr>
          <w:color w:val="auto"/>
        </w:rPr>
        <w:t>improving statistics reporting.</w:t>
      </w:r>
    </w:p>
    <w:p w14:paraId="56F92A0C" w14:textId="77777777" w:rsidR="009166E9" w:rsidRPr="00E9603C" w:rsidRDefault="009166E9">
      <w:pPr>
        <w:pStyle w:val="B1"/>
        <w:tabs>
          <w:tab w:val="left" w:pos="3420"/>
        </w:tabs>
        <w:ind w:left="0" w:firstLine="0"/>
      </w:pPr>
      <w:r w:rsidRPr="00E9603C">
        <w:t>The NWDAF may provide Observed Service Experience no matter if the local AF serves the applications or the applications are part of the internet traffic or are a mix of them; for one or both of the following:</w:t>
      </w:r>
    </w:p>
    <w:p w14:paraId="2FCEE008" w14:textId="77777777" w:rsidR="009166E9" w:rsidRPr="00E9603C" w:rsidRDefault="009166E9">
      <w:pPr>
        <w:pStyle w:val="B1"/>
      </w:pPr>
      <w:r w:rsidRPr="00E9603C">
        <w:t>-</w:t>
      </w:r>
      <w:r w:rsidRPr="00E9603C">
        <w:tab/>
        <w:t>Service Experience for a Network Slice: Service Experience for UEs (for a UE or a group of or any UE) for a given Application or a set of Applications or any Application that is present in the traffic mix (i.e. all Applications) in a Network Slice.</w:t>
      </w:r>
    </w:p>
    <w:p w14:paraId="2E756C4C" w14:textId="77777777" w:rsidR="009166E9" w:rsidRPr="00E9603C" w:rsidRDefault="009166E9">
      <w:pPr>
        <w:pStyle w:val="B1"/>
      </w:pPr>
      <w:r w:rsidRPr="00E9603C">
        <w:t>-</w:t>
      </w:r>
      <w:r w:rsidRPr="00E9603C">
        <w:tab/>
        <w:t>Service Experience for an Application: Service Experience (i.e. for a UE or a group of UEs or any UE) in an Application that is present in the traffic.</w:t>
      </w:r>
    </w:p>
    <w:p w14:paraId="69C86DD5" w14:textId="77777777" w:rsidR="009166E9" w:rsidRPr="00E9603C" w:rsidRDefault="009166E9">
      <w:r w:rsidRPr="00E9603C">
        <w:t xml:space="preserve">Once the Application-IDs present in internet traffic are included as a possible targeted Application-IDs the </w:t>
      </w:r>
      <w:r w:rsidRPr="00E9603C">
        <w:rPr>
          <w:color w:val="auto"/>
        </w:rPr>
        <w:t>statistics reporting is implicitly improved, now the reporting is not limited to Application-ID served by those AFs that can provide the service data information to the NWDAF.</w:t>
      </w:r>
    </w:p>
    <w:p w14:paraId="492A767F" w14:textId="77777777" w:rsidR="009166E9" w:rsidRPr="00E9603C" w:rsidRDefault="009166E9">
      <w:pPr>
        <w:pStyle w:val="Heading4"/>
        <w:rPr>
          <w:lang w:eastAsia="ko-KR"/>
        </w:rPr>
      </w:pPr>
      <w:bookmarkStart w:id="12347" w:name="_Toc54770318"/>
      <w:bookmarkStart w:id="12348" w:name="_Toc54779670"/>
      <w:bookmarkStart w:id="12349" w:name="_Toc54786630"/>
      <w:bookmarkStart w:id="12350" w:name="_Toc57201494"/>
      <w:bookmarkStart w:id="12351" w:name="_Toc57641532"/>
      <w:bookmarkStart w:id="12352" w:name="_Toc59101885"/>
      <w:r w:rsidRPr="00E9603C">
        <w:rPr>
          <w:lang w:eastAsia="ko-KR"/>
        </w:rPr>
        <w:t>6.61.7.1</w:t>
      </w:r>
      <w:r w:rsidRPr="00E9603C">
        <w:rPr>
          <w:lang w:eastAsia="ko-KR"/>
        </w:rPr>
        <w:tab/>
        <w:t>Analytics Filter Information</w:t>
      </w:r>
      <w:r w:rsidRPr="00E9603C">
        <w:t xml:space="preserve"> </w:t>
      </w:r>
      <w:r w:rsidRPr="00E9603C">
        <w:rPr>
          <w:lang w:eastAsia="ko-KR"/>
        </w:rPr>
        <w:t>improvement</w:t>
      </w:r>
      <w:bookmarkEnd w:id="12347"/>
      <w:bookmarkEnd w:id="12348"/>
      <w:bookmarkEnd w:id="12349"/>
      <w:bookmarkEnd w:id="12350"/>
      <w:bookmarkEnd w:id="12351"/>
      <w:bookmarkEnd w:id="12352"/>
    </w:p>
    <w:p w14:paraId="7D10B21C" w14:textId="77777777" w:rsidR="009166E9" w:rsidRPr="00E9603C" w:rsidRDefault="009166E9">
      <w:r w:rsidRPr="00E9603C">
        <w:t>The improvement performs one change in the Analytics Filter Information part of the Observed Service Experience related network data Analytics ID. It adds a new parameter TOPN (1... max). This change allows the service consumer to target the top N applications that are experiencing the poorest service experience. In this case of the TOPN parameter is specified, the service consumer shall not include in the analytics filter information or in the NWDAF when collecting input data the Application-IDs.</w:t>
      </w:r>
    </w:p>
    <w:p w14:paraId="048DE36C" w14:textId="77777777" w:rsidR="009166E9" w:rsidRPr="00E9603C" w:rsidRDefault="009166E9">
      <w:r w:rsidRPr="00E9603C">
        <w:t xml:space="preserve">The following new information is now part of the </w:t>
      </w:r>
      <w:r w:rsidR="00E9603C" w:rsidRPr="00E9603C">
        <w:t>TS</w:t>
      </w:r>
      <w:r w:rsidR="00E9603C">
        <w:t> </w:t>
      </w:r>
      <w:r w:rsidR="00E9603C" w:rsidRPr="00E9603C">
        <w:t>23.288</w:t>
      </w:r>
      <w:r w:rsidR="00E9603C">
        <w:t> </w:t>
      </w:r>
      <w:r w:rsidR="00E9603C" w:rsidRPr="00E9603C">
        <w:t>[</w:t>
      </w:r>
      <w:r w:rsidRPr="00E9603C">
        <w:t>5] Table 6.4.1-1: Analytics Filter Information related to the observed service experience.</w:t>
      </w:r>
    </w:p>
    <w:p w14:paraId="525A5477" w14:textId="77777777" w:rsidR="009166E9" w:rsidRPr="00E9603C" w:rsidRDefault="009166E9">
      <w:pPr>
        <w:pStyle w:val="TH"/>
        <w:rPr>
          <w:sz w:val="8"/>
          <w:szCs w:val="8"/>
          <w:lang w:eastAsia="zh-CN"/>
        </w:rPr>
      </w:pPr>
    </w:p>
    <w:tbl>
      <w:tblPr>
        <w:tblW w:w="8734"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6"/>
        <w:gridCol w:w="5758"/>
      </w:tblGrid>
      <w:tr w:rsidR="009166E9" w:rsidRPr="00E9603C" w14:paraId="1A2B3E0A" w14:textId="77777777">
        <w:trPr>
          <w:jc w:val="center"/>
        </w:trPr>
        <w:tc>
          <w:tcPr>
            <w:tcW w:w="2976" w:type="dxa"/>
          </w:tcPr>
          <w:p w14:paraId="6E6735D7" w14:textId="77777777" w:rsidR="009166E9" w:rsidRPr="00E9603C" w:rsidRDefault="009166E9">
            <w:pPr>
              <w:pStyle w:val="TAH"/>
            </w:pPr>
            <w:r w:rsidRPr="00E9603C">
              <w:t>Information</w:t>
            </w:r>
          </w:p>
        </w:tc>
        <w:tc>
          <w:tcPr>
            <w:tcW w:w="5758" w:type="dxa"/>
          </w:tcPr>
          <w:p w14:paraId="0889666E" w14:textId="77777777" w:rsidR="009166E9" w:rsidRPr="00E9603C" w:rsidRDefault="009166E9">
            <w:pPr>
              <w:pStyle w:val="TAH"/>
            </w:pPr>
            <w:r w:rsidRPr="00E9603C">
              <w:t>Description</w:t>
            </w:r>
          </w:p>
        </w:tc>
      </w:tr>
      <w:tr w:rsidR="009166E9" w:rsidRPr="00E9603C" w14:paraId="7E604215" w14:textId="77777777">
        <w:trPr>
          <w:jc w:val="center"/>
        </w:trPr>
        <w:tc>
          <w:tcPr>
            <w:tcW w:w="2976" w:type="dxa"/>
          </w:tcPr>
          <w:p w14:paraId="07F7C254" w14:textId="77777777" w:rsidR="009166E9" w:rsidRPr="00E9603C" w:rsidRDefault="009166E9">
            <w:pPr>
              <w:pStyle w:val="TAC"/>
            </w:pPr>
          </w:p>
          <w:p w14:paraId="46E6C8F0" w14:textId="77777777" w:rsidR="009166E9" w:rsidRPr="00E9603C" w:rsidRDefault="009166E9">
            <w:pPr>
              <w:pStyle w:val="TAC"/>
            </w:pPr>
            <w:r w:rsidRPr="00E9603C">
              <w:t>TOPN (1... max)</w:t>
            </w:r>
          </w:p>
        </w:tc>
        <w:tc>
          <w:tcPr>
            <w:tcW w:w="5758" w:type="dxa"/>
          </w:tcPr>
          <w:p w14:paraId="1EB7706A" w14:textId="77777777" w:rsidR="009166E9" w:rsidRPr="00E9603C" w:rsidRDefault="009166E9">
            <w:pPr>
              <w:pStyle w:val="TAL"/>
            </w:pPr>
            <w:r w:rsidRPr="00E9603C">
              <w:t>Top N applications that are experiencing the poorest service experience; that are present in the internet traffic.</w:t>
            </w:r>
          </w:p>
        </w:tc>
      </w:tr>
      <w:tr w:rsidR="009166E9" w:rsidRPr="00E9603C" w14:paraId="6A76EA06" w14:textId="77777777">
        <w:trPr>
          <w:jc w:val="center"/>
        </w:trPr>
        <w:tc>
          <w:tcPr>
            <w:tcW w:w="8734" w:type="dxa"/>
            <w:gridSpan w:val="2"/>
          </w:tcPr>
          <w:p w14:paraId="4DD42CF1" w14:textId="77777777" w:rsidR="009166E9" w:rsidRPr="00E9603C" w:rsidRDefault="009166E9">
            <w:pPr>
              <w:pStyle w:val="TAN"/>
            </w:pPr>
            <w:r w:rsidRPr="00E9603C">
              <w:t>NOTE 1:</w:t>
            </w:r>
            <w:r w:rsidRPr="00E9603C">
              <w:tab/>
              <w:t>If no TOPN is provided, the Analytics Filter information applies only to the provided Application ID in the Network Slice.</w:t>
            </w:r>
          </w:p>
          <w:p w14:paraId="5FCD0991" w14:textId="77777777" w:rsidR="009166E9" w:rsidRPr="00E9603C" w:rsidRDefault="009166E9">
            <w:pPr>
              <w:pStyle w:val="TAN"/>
            </w:pPr>
            <w:r w:rsidRPr="00E9603C">
              <w:t>NOTE 2:</w:t>
            </w:r>
            <w:r w:rsidRPr="00E9603C">
              <w:tab/>
              <w:t xml:space="preserve">When TOPN is provided, a known service consumer that leverage the corresponding output is the PCF. </w:t>
            </w:r>
          </w:p>
          <w:p w14:paraId="57F4EEB8" w14:textId="77777777" w:rsidR="009166E9" w:rsidRPr="00E9603C" w:rsidRDefault="009166E9">
            <w:pPr>
              <w:pStyle w:val="TAN"/>
            </w:pPr>
            <w:r w:rsidRPr="00E9603C">
              <w:t>NOTE 3:</w:t>
            </w:r>
            <w:r w:rsidRPr="00E9603C">
              <w:tab/>
              <w:t xml:space="preserve">When TOPN is provided, it applies for the (list of) SUPI(s) described in Table </w:t>
            </w:r>
            <w:r w:rsidRPr="00E9603C">
              <w:rPr>
                <w:lang w:eastAsia="zh-CN"/>
              </w:rPr>
              <w:t>6.4.2-2.</w:t>
            </w:r>
          </w:p>
        </w:tc>
      </w:tr>
    </w:tbl>
    <w:p w14:paraId="6EFCD892" w14:textId="77777777" w:rsidR="009166E9" w:rsidRPr="00E9603C" w:rsidRDefault="009166E9">
      <w:pPr>
        <w:rPr>
          <w:lang w:eastAsia="ko-KR"/>
        </w:rPr>
      </w:pPr>
    </w:p>
    <w:p w14:paraId="750D448F" w14:textId="77777777" w:rsidR="009166E9" w:rsidRPr="00E9603C" w:rsidRDefault="009166E9">
      <w:pPr>
        <w:pStyle w:val="Heading4"/>
        <w:rPr>
          <w:lang w:eastAsia="ko-KR"/>
        </w:rPr>
      </w:pPr>
      <w:bookmarkStart w:id="12353" w:name="_Toc54770319"/>
      <w:bookmarkStart w:id="12354" w:name="_Toc54779671"/>
      <w:bookmarkStart w:id="12355" w:name="_Toc54786631"/>
      <w:bookmarkStart w:id="12356" w:name="_Toc57201495"/>
      <w:bookmarkStart w:id="12357" w:name="_Toc57641533"/>
      <w:bookmarkStart w:id="12358" w:name="_Toc59101886"/>
      <w:r w:rsidRPr="00E9603C">
        <w:rPr>
          <w:lang w:eastAsia="ko-KR"/>
        </w:rPr>
        <w:t>6.61.7.2</w:t>
      </w:r>
      <w:r w:rsidRPr="00E9603C">
        <w:rPr>
          <w:lang w:eastAsia="ko-KR"/>
        </w:rPr>
        <w:tab/>
        <w:t>Input data improvement</w:t>
      </w:r>
      <w:bookmarkEnd w:id="12353"/>
      <w:bookmarkEnd w:id="12354"/>
      <w:bookmarkEnd w:id="12355"/>
      <w:bookmarkEnd w:id="12356"/>
      <w:bookmarkEnd w:id="12357"/>
      <w:bookmarkEnd w:id="12358"/>
    </w:p>
    <w:p w14:paraId="190C14F8" w14:textId="77777777" w:rsidR="009166E9" w:rsidRPr="00E9603C" w:rsidRDefault="009166E9">
      <w:r w:rsidRPr="00E9603C">
        <w:rPr>
          <w:lang w:eastAsia="zh-CN"/>
        </w:rPr>
        <w:t>The improvement performs</w:t>
      </w:r>
      <w:r w:rsidRPr="00E9603C">
        <w:t xml:space="preserve"> one change in the input data part of the </w:t>
      </w:r>
      <w:r w:rsidRPr="00E9603C">
        <w:rPr>
          <w:lang w:eastAsia="zh-CN"/>
        </w:rPr>
        <w:t>Observed Service Experience related network data</w:t>
      </w:r>
      <w:r w:rsidRPr="00E9603C">
        <w:t xml:space="preserve"> Analytics ID. This change allows the NWDAF to receive Data information related to service experience available at the UPF.</w:t>
      </w:r>
    </w:p>
    <w:p w14:paraId="7F8D1AAC" w14:textId="77777777" w:rsidR="009166E9" w:rsidRPr="00E9603C" w:rsidRDefault="009166E9">
      <w:r w:rsidRPr="00E9603C">
        <w:t xml:space="preserve">The following new information is added to </w:t>
      </w:r>
      <w:r w:rsidR="00E9603C" w:rsidRPr="00E9603C">
        <w:t>TS</w:t>
      </w:r>
      <w:r w:rsidR="00E9603C">
        <w:t> </w:t>
      </w:r>
      <w:r w:rsidR="00E9603C" w:rsidRPr="00E9603C">
        <w:t>23.288</w:t>
      </w:r>
      <w:r w:rsidR="00E9603C">
        <w:t> </w:t>
      </w:r>
      <w:r w:rsidR="00E9603C" w:rsidRPr="00E9603C">
        <w:t>[</w:t>
      </w:r>
      <w:r w:rsidRPr="00E9603C">
        <w:t>5] Table 6.4.2-1: Service Data from AF related to the observed service experience.</w:t>
      </w:r>
    </w:p>
    <w:p w14:paraId="63453B9B" w14:textId="77777777" w:rsidR="009166E9" w:rsidRPr="00E9603C" w:rsidRDefault="009166E9">
      <w:pPr>
        <w:pStyle w:val="NO"/>
      </w:pPr>
      <w:r w:rsidRPr="00E9603C">
        <w:t>NOTE:</w:t>
      </w:r>
      <w:r w:rsidRPr="00E9603C">
        <w:tab/>
        <w:t>How the information in table below is collected will not be defined in Rel-17.</w:t>
      </w:r>
    </w:p>
    <w:p w14:paraId="720CA4B6" w14:textId="77777777" w:rsidR="009166E9" w:rsidRPr="00E9603C" w:rsidRDefault="009166E9">
      <w:pPr>
        <w:pStyle w:val="TH"/>
      </w:pPr>
      <w:r w:rsidRPr="00E9603C">
        <w:t xml:space="preserve">Table </w:t>
      </w:r>
      <w:r w:rsidRPr="00E9603C">
        <w:rPr>
          <w:lang w:eastAsia="ko-KR"/>
        </w:rPr>
        <w:t>6.61.7.2</w:t>
      </w:r>
      <w:r w:rsidRPr="00E9603C">
        <w:rPr>
          <w:lang w:eastAsia="zh-CN"/>
        </w:rPr>
        <w:t>-1</w:t>
      </w:r>
      <w:r w:rsidRPr="00E9603C">
        <w:t>:</w:t>
      </w:r>
    </w:p>
    <w:tbl>
      <w:tblPr>
        <w:tblW w:w="764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351"/>
      </w:tblGrid>
      <w:tr w:rsidR="009166E9" w:rsidRPr="00E9603C" w14:paraId="431563D0" w14:textId="77777777">
        <w:trPr>
          <w:jc w:val="center"/>
        </w:trPr>
        <w:tc>
          <w:tcPr>
            <w:tcW w:w="2882" w:type="dxa"/>
            <w:tcBorders>
              <w:top w:val="single" w:sz="4" w:space="0" w:color="auto"/>
              <w:left w:val="single" w:sz="4" w:space="0" w:color="auto"/>
              <w:bottom w:val="single" w:sz="4" w:space="0" w:color="auto"/>
              <w:right w:val="single" w:sz="4" w:space="0" w:color="auto"/>
            </w:tcBorders>
          </w:tcPr>
          <w:p w14:paraId="6A17E089" w14:textId="77777777" w:rsidR="009166E9" w:rsidRPr="00E9603C" w:rsidRDefault="009166E9">
            <w:pPr>
              <w:pStyle w:val="TAH"/>
            </w:pPr>
            <w:r w:rsidRPr="00E9603C">
              <w:t>Information</w:t>
            </w:r>
          </w:p>
        </w:tc>
        <w:tc>
          <w:tcPr>
            <w:tcW w:w="1412" w:type="dxa"/>
            <w:tcBorders>
              <w:top w:val="single" w:sz="4" w:space="0" w:color="auto"/>
              <w:left w:val="single" w:sz="4" w:space="0" w:color="auto"/>
              <w:bottom w:val="single" w:sz="4" w:space="0" w:color="auto"/>
              <w:right w:val="single" w:sz="4" w:space="0" w:color="auto"/>
            </w:tcBorders>
          </w:tcPr>
          <w:p w14:paraId="310DE2E1" w14:textId="77777777" w:rsidR="009166E9" w:rsidRPr="00E9603C" w:rsidRDefault="009166E9">
            <w:pPr>
              <w:pStyle w:val="TAH"/>
            </w:pPr>
            <w:r w:rsidRPr="00E9603C">
              <w:t>Source</w:t>
            </w:r>
          </w:p>
        </w:tc>
        <w:tc>
          <w:tcPr>
            <w:tcW w:w="3351" w:type="dxa"/>
            <w:tcBorders>
              <w:top w:val="single" w:sz="4" w:space="0" w:color="auto"/>
              <w:left w:val="single" w:sz="4" w:space="0" w:color="auto"/>
              <w:bottom w:val="single" w:sz="4" w:space="0" w:color="auto"/>
              <w:right w:val="single" w:sz="4" w:space="0" w:color="auto"/>
            </w:tcBorders>
          </w:tcPr>
          <w:p w14:paraId="7CC595EB" w14:textId="77777777" w:rsidR="009166E9" w:rsidRPr="00E9603C" w:rsidRDefault="009166E9">
            <w:pPr>
              <w:pStyle w:val="TAH"/>
            </w:pPr>
            <w:r w:rsidRPr="00E9603C">
              <w:t>Description</w:t>
            </w:r>
          </w:p>
        </w:tc>
      </w:tr>
      <w:tr w:rsidR="009166E9" w:rsidRPr="00E9603C" w14:paraId="04CF4544" w14:textId="77777777">
        <w:trPr>
          <w:jc w:val="center"/>
        </w:trPr>
        <w:tc>
          <w:tcPr>
            <w:tcW w:w="2882" w:type="dxa"/>
          </w:tcPr>
          <w:p w14:paraId="26A2FDC1" w14:textId="77777777" w:rsidR="009166E9" w:rsidRPr="00E9603C" w:rsidRDefault="009166E9">
            <w:pPr>
              <w:pStyle w:val="TAL"/>
            </w:pPr>
            <w:r w:rsidRPr="00E9603C">
              <w:t>Application IDs</w:t>
            </w:r>
          </w:p>
        </w:tc>
        <w:tc>
          <w:tcPr>
            <w:tcW w:w="1412" w:type="dxa"/>
          </w:tcPr>
          <w:p w14:paraId="55ED8AC3" w14:textId="77777777" w:rsidR="009166E9" w:rsidRPr="00E9603C" w:rsidRDefault="009166E9">
            <w:pPr>
              <w:pStyle w:val="TAC"/>
            </w:pPr>
            <w:r w:rsidRPr="00E9603C">
              <w:t>UPF</w:t>
            </w:r>
          </w:p>
        </w:tc>
        <w:tc>
          <w:tcPr>
            <w:tcW w:w="3351" w:type="dxa"/>
          </w:tcPr>
          <w:p w14:paraId="14F136C8" w14:textId="77777777" w:rsidR="009166E9" w:rsidRPr="00E9603C" w:rsidRDefault="009166E9">
            <w:pPr>
              <w:pStyle w:val="TAL"/>
            </w:pPr>
            <w:r w:rsidRPr="00E9603C">
              <w:t>Packet Detection information as defined per PDR in the UPF, see TS 23.501 [2].</w:t>
            </w:r>
          </w:p>
        </w:tc>
      </w:tr>
      <w:tr w:rsidR="009166E9" w:rsidRPr="00E9603C" w14:paraId="4ACCD378" w14:textId="77777777">
        <w:trPr>
          <w:jc w:val="center"/>
        </w:trPr>
        <w:tc>
          <w:tcPr>
            <w:tcW w:w="2882" w:type="dxa"/>
          </w:tcPr>
          <w:p w14:paraId="1EA0F46F" w14:textId="77777777" w:rsidR="009166E9" w:rsidRPr="00E9603C" w:rsidRDefault="009166E9">
            <w:pPr>
              <w:pStyle w:val="TAL"/>
            </w:pPr>
            <w:r w:rsidRPr="00E9603C">
              <w:t>Average Round Trip Time UL/DL</w:t>
            </w:r>
          </w:p>
        </w:tc>
        <w:tc>
          <w:tcPr>
            <w:tcW w:w="1412" w:type="dxa"/>
          </w:tcPr>
          <w:p w14:paraId="1FCDF8AE" w14:textId="77777777" w:rsidR="009166E9" w:rsidRPr="00E9603C" w:rsidRDefault="009166E9">
            <w:pPr>
              <w:pStyle w:val="TAC"/>
            </w:pPr>
            <w:r w:rsidRPr="00E9603C">
              <w:t>UPF</w:t>
            </w:r>
          </w:p>
        </w:tc>
        <w:tc>
          <w:tcPr>
            <w:tcW w:w="3351" w:type="dxa"/>
          </w:tcPr>
          <w:p w14:paraId="3BC9E116" w14:textId="77777777" w:rsidR="009166E9" w:rsidRPr="00E9603C" w:rsidRDefault="009166E9">
            <w:pPr>
              <w:pStyle w:val="TAL"/>
            </w:pPr>
            <w:r w:rsidRPr="00E9603C">
              <w:t>Per Application ID as detected by the PDR. Only UPF to UE. for reporting period provided in the subscription by NWDAF.</w:t>
            </w:r>
          </w:p>
        </w:tc>
      </w:tr>
      <w:tr w:rsidR="009166E9" w:rsidRPr="00E9603C" w14:paraId="0F30BB07" w14:textId="77777777">
        <w:trPr>
          <w:jc w:val="center"/>
        </w:trPr>
        <w:tc>
          <w:tcPr>
            <w:tcW w:w="2882" w:type="dxa"/>
          </w:tcPr>
          <w:p w14:paraId="2ED99190" w14:textId="77777777" w:rsidR="009166E9" w:rsidRPr="00E9603C" w:rsidRDefault="009166E9">
            <w:pPr>
              <w:pStyle w:val="TAL"/>
            </w:pPr>
            <w:r w:rsidRPr="00E9603C">
              <w:t>Average Packets Lost UL/DL</w:t>
            </w:r>
          </w:p>
        </w:tc>
        <w:tc>
          <w:tcPr>
            <w:tcW w:w="1412" w:type="dxa"/>
          </w:tcPr>
          <w:p w14:paraId="6BB21B86" w14:textId="77777777" w:rsidR="009166E9" w:rsidRPr="00E9603C" w:rsidRDefault="009166E9">
            <w:pPr>
              <w:pStyle w:val="TAC"/>
            </w:pPr>
            <w:r w:rsidRPr="00E9603C">
              <w:t>UPF</w:t>
            </w:r>
          </w:p>
        </w:tc>
        <w:tc>
          <w:tcPr>
            <w:tcW w:w="3351" w:type="dxa"/>
          </w:tcPr>
          <w:p w14:paraId="2AD6D832" w14:textId="77777777" w:rsidR="009166E9" w:rsidRPr="00E9603C" w:rsidRDefault="009166E9">
            <w:pPr>
              <w:pStyle w:val="TAL"/>
            </w:pPr>
            <w:r w:rsidRPr="00E9603C">
              <w:t>Per Application ID as detected PDR for reporting period provided in the subscription by NWDAF.</w:t>
            </w:r>
          </w:p>
        </w:tc>
      </w:tr>
      <w:tr w:rsidR="009166E9" w:rsidRPr="00E9603C" w14:paraId="0392F733" w14:textId="77777777">
        <w:trPr>
          <w:jc w:val="center"/>
        </w:trPr>
        <w:tc>
          <w:tcPr>
            <w:tcW w:w="2882" w:type="dxa"/>
          </w:tcPr>
          <w:p w14:paraId="5B83AC3F" w14:textId="77777777" w:rsidR="009166E9" w:rsidRPr="00E9603C" w:rsidRDefault="009166E9">
            <w:pPr>
              <w:pStyle w:val="TAL"/>
            </w:pPr>
            <w:r w:rsidRPr="00E9603C">
              <w:t>Average throughput UL/DL</w:t>
            </w:r>
          </w:p>
        </w:tc>
        <w:tc>
          <w:tcPr>
            <w:tcW w:w="1412" w:type="dxa"/>
          </w:tcPr>
          <w:p w14:paraId="6573C945" w14:textId="77777777" w:rsidR="009166E9" w:rsidRPr="00E9603C" w:rsidRDefault="009166E9">
            <w:pPr>
              <w:pStyle w:val="TAC"/>
            </w:pPr>
            <w:r w:rsidRPr="00E9603C">
              <w:t>UPF</w:t>
            </w:r>
          </w:p>
        </w:tc>
        <w:tc>
          <w:tcPr>
            <w:tcW w:w="3351" w:type="dxa"/>
          </w:tcPr>
          <w:p w14:paraId="25FD5AD9" w14:textId="77777777" w:rsidR="009166E9" w:rsidRPr="00E9603C" w:rsidRDefault="009166E9">
            <w:pPr>
              <w:pStyle w:val="TAL"/>
            </w:pPr>
            <w:r w:rsidRPr="00E9603C">
              <w:t>Per Application ID as detected in the PDR for reporting period provided in the subscription by NWDAF. Corresponds to the number of bytes counted per Application-ID during each timeslot; UL/DL corresponds to the counted bytes that are transmitted/received by the UPF toward/from the subscriber per Application. This measurement is the average throughput measured during the time slot.</w:t>
            </w:r>
          </w:p>
        </w:tc>
      </w:tr>
      <w:tr w:rsidR="009166E9" w:rsidRPr="00E9603C" w14:paraId="74FC15A9" w14:textId="77777777">
        <w:trPr>
          <w:jc w:val="center"/>
        </w:trPr>
        <w:tc>
          <w:tcPr>
            <w:tcW w:w="2882" w:type="dxa"/>
          </w:tcPr>
          <w:p w14:paraId="38221421" w14:textId="77777777" w:rsidR="009166E9" w:rsidRPr="00E9603C" w:rsidRDefault="009166E9">
            <w:pPr>
              <w:pStyle w:val="TAL"/>
            </w:pPr>
            <w:r w:rsidRPr="00E9603C">
              <w:t>Peak throughput DL/UL</w:t>
            </w:r>
          </w:p>
        </w:tc>
        <w:tc>
          <w:tcPr>
            <w:tcW w:w="1412" w:type="dxa"/>
          </w:tcPr>
          <w:p w14:paraId="0E6AFD19" w14:textId="77777777" w:rsidR="009166E9" w:rsidRPr="00E9603C" w:rsidRDefault="009166E9">
            <w:pPr>
              <w:pStyle w:val="TAC"/>
            </w:pPr>
            <w:r w:rsidRPr="00E9603C">
              <w:t>UPF</w:t>
            </w:r>
          </w:p>
        </w:tc>
        <w:tc>
          <w:tcPr>
            <w:tcW w:w="3351" w:type="dxa"/>
          </w:tcPr>
          <w:p w14:paraId="397C6A05" w14:textId="77777777" w:rsidR="009166E9" w:rsidRPr="00E9603C" w:rsidRDefault="009166E9">
            <w:pPr>
              <w:pStyle w:val="TAL"/>
            </w:pPr>
            <w:r w:rsidRPr="00E9603C">
              <w:t>Per Application ID as detected in the PDR for reporting period provided in the subscription by NWDAF. The estimation of the byte counting be in case that the speed of the data stream will stay constant at max speed during the time slot of measurement at the reporting period.</w:t>
            </w:r>
          </w:p>
        </w:tc>
      </w:tr>
    </w:tbl>
    <w:p w14:paraId="05D7D80E" w14:textId="77777777" w:rsidR="009166E9" w:rsidRPr="00E9603C" w:rsidRDefault="009166E9"/>
    <w:p w14:paraId="448834AD" w14:textId="77777777" w:rsidR="009166E9" w:rsidRPr="00E9603C" w:rsidRDefault="009166E9">
      <w:pPr>
        <w:pStyle w:val="Heading4"/>
        <w:rPr>
          <w:lang w:eastAsia="ko-KR"/>
        </w:rPr>
      </w:pPr>
      <w:bookmarkStart w:id="12359" w:name="_Toc57201496"/>
      <w:bookmarkStart w:id="12360" w:name="_Toc54770320"/>
      <w:bookmarkStart w:id="12361" w:name="_Toc54779672"/>
      <w:bookmarkStart w:id="12362" w:name="_Toc54786632"/>
      <w:bookmarkStart w:id="12363" w:name="_Toc57641534"/>
      <w:bookmarkStart w:id="12364" w:name="_Toc59101887"/>
      <w:r w:rsidRPr="00E9603C">
        <w:rPr>
          <w:lang w:eastAsia="ko-KR"/>
        </w:rPr>
        <w:t>6.61.7.3</w:t>
      </w:r>
      <w:r w:rsidRPr="00E9603C">
        <w:rPr>
          <w:lang w:eastAsia="ko-KR"/>
        </w:rPr>
        <w:tab/>
        <w:t>Procedures improvement</w:t>
      </w:r>
      <w:bookmarkEnd w:id="12359"/>
      <w:bookmarkEnd w:id="12360"/>
      <w:bookmarkEnd w:id="12361"/>
      <w:bookmarkEnd w:id="12362"/>
      <w:bookmarkEnd w:id="12363"/>
      <w:bookmarkEnd w:id="12364"/>
    </w:p>
    <w:p w14:paraId="3859B567" w14:textId="77777777" w:rsidR="009166E9" w:rsidRPr="00E9603C" w:rsidRDefault="009166E9">
      <w:r w:rsidRPr="00E9603C">
        <w:t>They are performed changes in the clause 6.4.4 Procedures Figure 6.4.4-1 and steps descriptions. The purpose of this change is to include the part where the NWDAF receives Data available at the UPF. It is also added the follow note:</w:t>
      </w:r>
    </w:p>
    <w:p w14:paraId="6491011D" w14:textId="77777777" w:rsidR="009166E9" w:rsidRPr="00E9603C" w:rsidRDefault="009166E9">
      <w:pPr>
        <w:pStyle w:val="NO"/>
      </w:pPr>
      <w:r w:rsidRPr="00E9603C">
        <w:t>NOTE 1:</w:t>
      </w:r>
      <w:r w:rsidRPr="00E9603C">
        <w:tab/>
        <w:t>How NWDAF receives data available at UPFs is not defined in the present document.</w:t>
      </w:r>
    </w:p>
    <w:p w14:paraId="29E4A76E" w14:textId="77777777" w:rsidR="009166E9" w:rsidRPr="00E9603C" w:rsidRDefault="009166E9">
      <w:r w:rsidRPr="00E9603C">
        <w:t xml:space="preserve">The Figures </w:t>
      </w:r>
      <w:r w:rsidRPr="00E9603C">
        <w:rPr>
          <w:lang w:eastAsia="ko-KR"/>
        </w:rPr>
        <w:t xml:space="preserve">6.61.7.3-1, 6.61.7.3-2, 6.61.7.3-3 </w:t>
      </w:r>
      <w:r w:rsidRPr="00E9603C">
        <w:t xml:space="preserve">and respective description is added to </w:t>
      </w:r>
      <w:r w:rsidR="00E9603C" w:rsidRPr="00E9603C">
        <w:t>TS</w:t>
      </w:r>
      <w:r w:rsidR="00E9603C">
        <w:t> </w:t>
      </w:r>
      <w:r w:rsidR="00E9603C" w:rsidRPr="00E9603C">
        <w:t>23.288</w:t>
      </w:r>
      <w:r w:rsidR="00E9603C">
        <w:t> </w:t>
      </w:r>
      <w:r w:rsidR="00E9603C" w:rsidRPr="00E9603C">
        <w:t>[</w:t>
      </w:r>
      <w:r w:rsidRPr="00E9603C">
        <w:t xml:space="preserve">5] </w:t>
      </w:r>
    </w:p>
    <w:p w14:paraId="43F7DE09" w14:textId="77777777" w:rsidR="009166E9" w:rsidRPr="00E9603C" w:rsidRDefault="009166E9">
      <w:pPr>
        <w:pStyle w:val="TH"/>
      </w:pPr>
      <w:r w:rsidRPr="00E9603C">
        <w:object w:dxaOrig="9551" w:dyaOrig="9047" w14:anchorId="32DFACDC">
          <v:shape id="对象 149" o:spid="_x0000_i1157" type="#_x0000_t75" style="width:481.5pt;height:456pt;mso-position-horizontal-relative:page;mso-position-vertical-relative:page" o:ole="">
            <v:imagedata r:id="rId262" o:title=""/>
          </v:shape>
          <o:OLEObject Type="Embed" ProgID="Visio.Drawing.15" ShapeID="对象 149" DrawAspect="Content" ObjectID="_1669716063" r:id="rId263"/>
        </w:object>
      </w:r>
    </w:p>
    <w:p w14:paraId="170DC628" w14:textId="77777777" w:rsidR="009166E9" w:rsidRPr="00E9603C" w:rsidRDefault="009166E9">
      <w:pPr>
        <w:pStyle w:val="TF"/>
      </w:pPr>
      <w:r w:rsidRPr="00E9603C">
        <w:t xml:space="preserve">Figure </w:t>
      </w:r>
      <w:r w:rsidRPr="00E9603C">
        <w:rPr>
          <w:lang w:eastAsia="ko-KR"/>
        </w:rPr>
        <w:t>6.61.7.3</w:t>
      </w:r>
      <w:r w:rsidRPr="00E9603C">
        <w:t>-1: Procedure for NWDAF providing Service Experience for an Application</w:t>
      </w:r>
    </w:p>
    <w:p w14:paraId="06779991" w14:textId="77777777" w:rsidR="009166E9" w:rsidRPr="00E9603C" w:rsidRDefault="009166E9">
      <w:pPr>
        <w:rPr>
          <w:b/>
        </w:rPr>
      </w:pPr>
      <w:r w:rsidRPr="00E9603C">
        <w:t>The follow steps descriptions suffer changes:</w:t>
      </w:r>
    </w:p>
    <w:p w14:paraId="354B0985" w14:textId="77777777" w:rsidR="009166E9" w:rsidRPr="00E9603C" w:rsidRDefault="009166E9">
      <w:pPr>
        <w:pStyle w:val="B1"/>
      </w:pPr>
      <w:r w:rsidRPr="00E9603C">
        <w:t>2b.</w:t>
      </w:r>
      <w:r w:rsidRPr="00E9603C">
        <w:tab/>
        <w:t xml:space="preserve">NWDAF receives Data available at the UPF. Application ID &amp; info related service experience and KPIs see Table 6.4.1-1, in </w:t>
      </w:r>
      <w:r w:rsidR="00E9603C" w:rsidRPr="00E9603C">
        <w:t>TS</w:t>
      </w:r>
      <w:r w:rsidR="00E9603C">
        <w:t> </w:t>
      </w:r>
      <w:r w:rsidR="00E9603C" w:rsidRPr="00E9603C">
        <w:t>23.288</w:t>
      </w:r>
      <w:r w:rsidR="00E9603C">
        <w:t> </w:t>
      </w:r>
      <w:r w:rsidR="00E9603C" w:rsidRPr="00E9603C">
        <w:t>[</w:t>
      </w:r>
      <w:r w:rsidRPr="00E9603C">
        <w:t>5].</w:t>
      </w:r>
    </w:p>
    <w:p w14:paraId="1AB915DA" w14:textId="77777777" w:rsidR="009166E9" w:rsidRPr="00E9603C" w:rsidRDefault="009166E9">
      <w:pPr>
        <w:pStyle w:val="B1"/>
      </w:pPr>
      <w:r w:rsidRPr="00E9603C">
        <w:t>2c.</w:t>
      </w:r>
      <w:r w:rsidRPr="00E9603C">
        <w:tab/>
        <w:t xml:space="preserve">NWDAF subscribes the network data from 5GC NF(s) in the Table 6.4.2-2 in </w:t>
      </w:r>
      <w:r w:rsidR="00E9603C" w:rsidRPr="00E9603C">
        <w:t>TS</w:t>
      </w:r>
      <w:r w:rsidR="00E9603C">
        <w:t> </w:t>
      </w:r>
      <w:r w:rsidR="00E9603C" w:rsidRPr="00E9603C">
        <w:t>23.288</w:t>
      </w:r>
      <w:r w:rsidR="00E9603C">
        <w:t> </w:t>
      </w:r>
      <w:r w:rsidR="00E9603C" w:rsidRPr="00E9603C">
        <w:t>[</w:t>
      </w:r>
      <w:r w:rsidRPr="00E9603C">
        <w:t>5] by invoking Nnf_EventExposure_Subscribe service operation.</w:t>
      </w:r>
    </w:p>
    <w:p w14:paraId="4987FA33" w14:textId="77777777" w:rsidR="009166E9" w:rsidRPr="00E9603C" w:rsidRDefault="009166E9">
      <w:pPr>
        <w:pStyle w:val="B1"/>
      </w:pPr>
      <w:r w:rsidRPr="00E9603C">
        <w:t>2d.</w:t>
      </w:r>
      <w:r w:rsidRPr="00E9603C">
        <w:tab/>
        <w:t>With these data, the NWDAF estimates the Service experience for the application.</w:t>
      </w:r>
    </w:p>
    <w:p w14:paraId="0096649A" w14:textId="77777777" w:rsidR="009166E9" w:rsidRPr="00E9603C" w:rsidRDefault="009166E9">
      <w:pPr>
        <w:pStyle w:val="NO"/>
      </w:pPr>
      <w:r w:rsidRPr="00E9603C">
        <w:t>NOTE 2:</w:t>
      </w:r>
      <w:r w:rsidRPr="00E9603C">
        <w:tab/>
      </w:r>
      <w:r w:rsidRPr="00E9603C">
        <w:rPr>
          <w:lang w:eastAsia="zh-CN"/>
        </w:rPr>
        <w:t>QoE measurements from the applications</w:t>
      </w:r>
      <w:r w:rsidRPr="00E9603C">
        <w:t xml:space="preserve"> are based on outcome of the ongoing SA WG5 Rel-16 WID "Management of QoE measurement collection" which addresses how to collect the QoE measurements from the applications in the UE.</w:t>
      </w:r>
    </w:p>
    <w:p w14:paraId="249E14E7" w14:textId="77777777" w:rsidR="009166E9" w:rsidRPr="00E9603C" w:rsidRDefault="009166E9">
      <w:pPr>
        <w:pStyle w:val="NO"/>
      </w:pPr>
      <w:r w:rsidRPr="00E9603C">
        <w:t>NOTE 3:</w:t>
      </w:r>
      <w:r w:rsidRPr="00E9603C">
        <w:tab/>
        <w:t>How NWDAF receives data available at UPFs is not defined in the present document.</w:t>
      </w:r>
    </w:p>
    <w:p w14:paraId="5F94BB28" w14:textId="77777777" w:rsidR="009166E9" w:rsidRPr="00E9603C" w:rsidRDefault="009166E9">
      <w:r w:rsidRPr="00E9603C">
        <w:t xml:space="preserve">The following new step is added to </w:t>
      </w:r>
      <w:r w:rsidR="00E9603C" w:rsidRPr="00E9603C">
        <w:t>TS</w:t>
      </w:r>
      <w:r w:rsidR="00E9603C">
        <w:t> </w:t>
      </w:r>
      <w:r w:rsidR="00E9603C" w:rsidRPr="00E9603C">
        <w:t>23.288</w:t>
      </w:r>
      <w:r w:rsidR="00E9603C">
        <w:t> </w:t>
      </w:r>
      <w:r w:rsidR="00E9603C" w:rsidRPr="00E9603C">
        <w:t>[</w:t>
      </w:r>
      <w:r w:rsidRPr="00E9603C">
        <w:t>5] Figure 6.4.5-1 and respective description.</w:t>
      </w:r>
    </w:p>
    <w:p w14:paraId="67DCDFAF" w14:textId="77777777" w:rsidR="009166E9" w:rsidRPr="00E9603C" w:rsidRDefault="009166E9">
      <w:pPr>
        <w:pStyle w:val="TH"/>
      </w:pPr>
      <w:r w:rsidRPr="00E9603C">
        <w:object w:dxaOrig="12396" w:dyaOrig="11259" w14:anchorId="49F73C3A">
          <v:shape id="对象 150" o:spid="_x0000_i1158" type="#_x0000_t75" style="width:481.5pt;height:437.5pt;mso-position-horizontal-relative:page;mso-position-vertical-relative:page" o:ole="">
            <v:imagedata r:id="rId264" o:title=""/>
          </v:shape>
          <o:OLEObject Type="Embed" ProgID="Visio.Drawing.15" ShapeID="对象 150" DrawAspect="Content" ObjectID="_1669716064" r:id="rId265"/>
        </w:object>
      </w:r>
    </w:p>
    <w:p w14:paraId="1F7E1F2F" w14:textId="77777777" w:rsidR="009166E9" w:rsidRPr="00E9603C" w:rsidRDefault="009166E9">
      <w:pPr>
        <w:pStyle w:val="TF"/>
      </w:pPr>
      <w:r w:rsidRPr="00E9603C">
        <w:t xml:space="preserve">Figure </w:t>
      </w:r>
      <w:r w:rsidRPr="00E9603C">
        <w:rPr>
          <w:lang w:eastAsia="ko-KR"/>
        </w:rPr>
        <w:t>6.61.7.3-2</w:t>
      </w:r>
      <w:r w:rsidRPr="00E9603C">
        <w:t>: Procedure for NWDAF providing Service Experience for a UE or a group of UEs in a Network Slice</w:t>
      </w:r>
    </w:p>
    <w:p w14:paraId="447F030C" w14:textId="77777777" w:rsidR="009166E9" w:rsidRPr="00E9603C" w:rsidRDefault="009166E9" w:rsidP="00E9603C">
      <w:pPr>
        <w:pStyle w:val="TH"/>
      </w:pPr>
      <w:r w:rsidRPr="00E9603C">
        <w:object w:dxaOrig="14054" w:dyaOrig="19831" w14:anchorId="2CCE61C7">
          <v:shape id="对象 190" o:spid="_x0000_i1159" type="#_x0000_t75" style="width:481.5pt;height:679pt;mso-position-horizontal-relative:page;mso-position-vertical-relative:page" o:ole="">
            <v:imagedata r:id="rId266" o:title=""/>
          </v:shape>
          <o:OLEObject Type="Embed" ProgID="Visio.Drawing.15" ShapeID="对象 190" DrawAspect="Content" ObjectID="_1669716065" r:id="rId267"/>
        </w:object>
      </w:r>
    </w:p>
    <w:p w14:paraId="57A4CD4F" w14:textId="77777777" w:rsidR="009166E9" w:rsidRPr="00E9603C" w:rsidRDefault="009166E9">
      <w:pPr>
        <w:pStyle w:val="TF"/>
      </w:pPr>
      <w:r w:rsidRPr="00E9603C">
        <w:t xml:space="preserve">Figure </w:t>
      </w:r>
      <w:r w:rsidRPr="00E9603C">
        <w:rPr>
          <w:lang w:eastAsia="ko-KR"/>
        </w:rPr>
        <w:t>6.61.7.3-3</w:t>
      </w:r>
      <w:r w:rsidRPr="00E9603C">
        <w:t xml:space="preserve">: Procedure for NWDAF providing Service Experience for a UE or a group of UEs in a Network Slice </w:t>
      </w:r>
      <w:r w:rsidRPr="00E9603C">
        <w:rPr>
          <w:lang w:eastAsia="zh-CN"/>
        </w:rPr>
        <w:t>using TOPN information via Analytics filter</w:t>
      </w:r>
    </w:p>
    <w:p w14:paraId="68652364" w14:textId="77777777" w:rsidR="009166E9" w:rsidRPr="00E9603C" w:rsidRDefault="009166E9" w:rsidP="00E9603C">
      <w:r w:rsidRPr="00E9603C">
        <w:t>This procedure is similar to the procedure in clause 6.4.5, with the following differences.</w:t>
      </w:r>
    </w:p>
    <w:p w14:paraId="0B0BAF6A" w14:textId="77777777" w:rsidR="00E9603C" w:rsidRDefault="00E9603C">
      <w:pPr>
        <w:pStyle w:val="B1"/>
      </w:pPr>
      <w:r>
        <w:t>1.</w:t>
      </w:r>
      <w:r>
        <w:tab/>
        <w:t>The consumer request TOPN information via Analytics Filter. To receive the TOPN applications together with the analytics outputs as described in clause 6.61.7.1.</w:t>
      </w:r>
    </w:p>
    <w:p w14:paraId="5A552131" w14:textId="77777777" w:rsidR="00E9603C" w:rsidRDefault="00E9603C">
      <w:pPr>
        <w:pStyle w:val="B1"/>
      </w:pPr>
      <w:r>
        <w:t>3e.</w:t>
      </w:r>
      <w:r>
        <w:tab/>
        <w:t>The NWDAF receives Application IDs and respective KPIs available at UPF see table 6.4.1-1, 6.4.2-2, application service experiences is estimated by NWDAF per Application ID to rank and report the TOPN Application-IDs having in account the Application IDs served by AFs.</w:t>
      </w:r>
    </w:p>
    <w:p w14:paraId="0EE72AAC" w14:textId="77777777" w:rsidR="00E9603C" w:rsidRDefault="00E9603C">
      <w:pPr>
        <w:pStyle w:val="B1"/>
      </w:pPr>
      <w:r>
        <w:t>5.</w:t>
      </w:r>
      <w:r>
        <w:tab/>
        <w:t>NWDAF includes in the statistic/prediction outcome, the TOPN Applications ID experiencing the poorest service experience</w:t>
      </w:r>
    </w:p>
    <w:p w14:paraId="555CC21A" w14:textId="77777777" w:rsidR="00E9603C" w:rsidRDefault="00E9603C">
      <w:pPr>
        <w:pStyle w:val="B1"/>
      </w:pPr>
      <w:r>
        <w:t>5.a.</w:t>
      </w:r>
      <w:r>
        <w:tab/>
        <w:t>PCF to set up a trigger report and control the QoS of flows of background traffic Application as described in TS 23.503 [4] clause 4.3.5.</w:t>
      </w:r>
    </w:p>
    <w:p w14:paraId="628F536F" w14:textId="77777777" w:rsidR="009166E9" w:rsidRPr="00E9603C" w:rsidRDefault="00E9603C">
      <w:r>
        <w:t>The following takes place when any SMF Notify to the PCF the Start detection of an application based on subscription in step 5.a</w:t>
      </w:r>
    </w:p>
    <w:p w14:paraId="2F80AA0F" w14:textId="77777777" w:rsidR="00E9603C" w:rsidRDefault="00E9603C">
      <w:pPr>
        <w:pStyle w:val="B1"/>
      </w:pPr>
      <w:r>
        <w:t>6.</w:t>
      </w:r>
      <w:r>
        <w:tab/>
        <w:t>SMF notify Start of application based on subscription in step 5.a.</w:t>
      </w:r>
    </w:p>
    <w:p w14:paraId="7608C807" w14:textId="77777777" w:rsidR="00E9603C" w:rsidRDefault="00E9603C">
      <w:pPr>
        <w:pStyle w:val="B1"/>
      </w:pPr>
      <w:r>
        <w:t>7.</w:t>
      </w:r>
      <w:r>
        <w:tab/>
        <w:t>Policy decision. PCF deploy SM policies to the SMF managing QoS based on step 6 to assure the QoE for UEs that their SLA is predicted will be compromised, or is being compromised due to one or more of reported TOPN Application-IDs.</w:t>
      </w:r>
    </w:p>
    <w:p w14:paraId="49EEB8CB" w14:textId="77777777" w:rsidR="009166E9" w:rsidRPr="00E9603C" w:rsidRDefault="00E9603C">
      <w:r>
        <w:t>The following takes place when NWDAF Notify to the PCF with positive Outcome based on subscription in step 1.</w:t>
      </w:r>
    </w:p>
    <w:p w14:paraId="66340E26" w14:textId="77777777" w:rsidR="009166E9" w:rsidRPr="00E9603C" w:rsidRDefault="00E9603C">
      <w:pPr>
        <w:pStyle w:val="B1"/>
      </w:pPr>
      <w:r>
        <w:t>8.</w:t>
      </w:r>
      <w:r>
        <w:tab/>
        <w:t>Nnwdaf_AnalyticsSubscription_Notify (estimated Service Experience including TOPN Applications ID experiencing the poorest service experience).</w:t>
      </w:r>
    </w:p>
    <w:p w14:paraId="760FAFCD" w14:textId="77777777" w:rsidR="009166E9" w:rsidRPr="00E9603C" w:rsidRDefault="00E9603C">
      <w:r>
        <w:t>Based on subscription in step 1. With Positive outcome prediction QoE will become compliant with SLA.</w:t>
      </w:r>
    </w:p>
    <w:p w14:paraId="52D8502B" w14:textId="77777777" w:rsidR="009166E9" w:rsidRPr="00E9603C" w:rsidRDefault="00E9603C">
      <w:pPr>
        <w:pStyle w:val="B1"/>
      </w:pPr>
      <w:r>
        <w:t>9.</w:t>
      </w:r>
      <w:r>
        <w:tab/>
        <w:t>PCF Remove PCC Rule to detect and report Application start/stop of background traffic.</w:t>
      </w:r>
    </w:p>
    <w:p w14:paraId="4F8875D6" w14:textId="77777777" w:rsidR="009166E9" w:rsidRPr="00E9603C" w:rsidRDefault="009166E9">
      <w:pPr>
        <w:pStyle w:val="NO"/>
      </w:pPr>
      <w:r w:rsidRPr="00E9603C">
        <w:t>NOTE:</w:t>
      </w:r>
      <w:r w:rsidRPr="00E9603C">
        <w:tab/>
        <w:t>All the SM PCFs present in the slice should initiate this procedure to manage the full PLM coverage.</w:t>
      </w:r>
    </w:p>
    <w:p w14:paraId="411D6204" w14:textId="77777777" w:rsidR="009166E9" w:rsidRPr="00E9603C" w:rsidRDefault="009166E9">
      <w:pPr>
        <w:pStyle w:val="Heading4"/>
        <w:rPr>
          <w:lang w:eastAsia="zh-CN"/>
        </w:rPr>
      </w:pPr>
      <w:bookmarkStart w:id="12365" w:name="_Toc54786633"/>
      <w:bookmarkStart w:id="12366" w:name="_Toc54770321"/>
      <w:bookmarkStart w:id="12367" w:name="_Toc57201497"/>
      <w:bookmarkStart w:id="12368" w:name="_Toc54779673"/>
      <w:bookmarkStart w:id="12369" w:name="_Toc57641535"/>
      <w:bookmarkStart w:id="12370" w:name="_Toc59101888"/>
      <w:r w:rsidRPr="00E9603C">
        <w:rPr>
          <w:lang w:eastAsia="ko-KR"/>
        </w:rPr>
        <w:t>6.61.7.4</w:t>
      </w:r>
      <w:r w:rsidRPr="00E9603C">
        <w:rPr>
          <w:lang w:eastAsia="ko-KR"/>
        </w:rPr>
        <w:tab/>
        <w:t>Impacts on services, Existing Nodes and Functionality</w:t>
      </w:r>
      <w:bookmarkEnd w:id="12365"/>
      <w:bookmarkEnd w:id="12366"/>
      <w:bookmarkEnd w:id="12367"/>
      <w:bookmarkEnd w:id="12368"/>
      <w:bookmarkEnd w:id="12369"/>
      <w:bookmarkEnd w:id="12370"/>
    </w:p>
    <w:p w14:paraId="1F46140A" w14:textId="77777777" w:rsidR="009166E9" w:rsidRPr="00E9603C" w:rsidRDefault="009166E9">
      <w:pPr>
        <w:rPr>
          <w:lang w:eastAsia="zh-CN"/>
        </w:rPr>
      </w:pPr>
      <w:r w:rsidRPr="00E9603C">
        <w:rPr>
          <w:lang w:eastAsia="zh-CN"/>
        </w:rPr>
        <w:t>UPF:</w:t>
      </w:r>
    </w:p>
    <w:p w14:paraId="5E7B7C47" w14:textId="77777777" w:rsidR="009166E9" w:rsidRPr="00E9603C" w:rsidRDefault="009166E9">
      <w:pPr>
        <w:pStyle w:val="B1"/>
        <w:rPr>
          <w:lang w:eastAsia="zh-CN"/>
        </w:rPr>
      </w:pPr>
      <w:r w:rsidRPr="00E9603C">
        <w:rPr>
          <w:lang w:eastAsia="zh-CN"/>
        </w:rPr>
        <w:t>-</w:t>
      </w:r>
      <w:r w:rsidRPr="00E9603C">
        <w:rPr>
          <w:lang w:eastAsia="zh-CN"/>
        </w:rPr>
        <w:tab/>
        <w:t>At least one UPF in the path of each PDU session shall have available the following KPIs.</w:t>
      </w:r>
    </w:p>
    <w:p w14:paraId="425B95EC" w14:textId="77777777" w:rsidR="009166E9" w:rsidRPr="00E9603C" w:rsidRDefault="009166E9">
      <w:pPr>
        <w:pStyle w:val="TH"/>
        <w:rPr>
          <w:lang w:eastAsia="zh-CN"/>
        </w:rPr>
      </w:pPr>
      <w:r w:rsidRPr="00E9603C">
        <w:rPr>
          <w:lang w:eastAsia="zh-CN"/>
        </w:rPr>
        <w:t>Table 6.61.7.4-1</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351"/>
      </w:tblGrid>
      <w:tr w:rsidR="009166E9" w:rsidRPr="00E9603C" w14:paraId="15B9D27A" w14:textId="77777777">
        <w:trPr>
          <w:cantSplit/>
          <w:jc w:val="center"/>
        </w:trPr>
        <w:tc>
          <w:tcPr>
            <w:tcW w:w="2882" w:type="dxa"/>
            <w:tcBorders>
              <w:top w:val="single" w:sz="4" w:space="0" w:color="auto"/>
              <w:left w:val="single" w:sz="4" w:space="0" w:color="auto"/>
              <w:bottom w:val="single" w:sz="4" w:space="0" w:color="auto"/>
              <w:right w:val="single" w:sz="4" w:space="0" w:color="auto"/>
            </w:tcBorders>
          </w:tcPr>
          <w:p w14:paraId="4E934850" w14:textId="77777777" w:rsidR="009166E9" w:rsidRPr="00E9603C" w:rsidRDefault="009166E9">
            <w:pPr>
              <w:pStyle w:val="TAH"/>
            </w:pPr>
            <w:r w:rsidRPr="00E9603C">
              <w:t>Information</w:t>
            </w:r>
          </w:p>
        </w:tc>
        <w:tc>
          <w:tcPr>
            <w:tcW w:w="1412" w:type="dxa"/>
            <w:tcBorders>
              <w:top w:val="single" w:sz="4" w:space="0" w:color="auto"/>
              <w:left w:val="single" w:sz="4" w:space="0" w:color="auto"/>
              <w:bottom w:val="single" w:sz="4" w:space="0" w:color="auto"/>
              <w:right w:val="single" w:sz="4" w:space="0" w:color="auto"/>
            </w:tcBorders>
          </w:tcPr>
          <w:p w14:paraId="034A0D24" w14:textId="77777777" w:rsidR="009166E9" w:rsidRPr="00E9603C" w:rsidRDefault="009166E9">
            <w:pPr>
              <w:pStyle w:val="TAH"/>
            </w:pPr>
            <w:r w:rsidRPr="00E9603C">
              <w:t>Source</w:t>
            </w:r>
          </w:p>
        </w:tc>
        <w:tc>
          <w:tcPr>
            <w:tcW w:w="3351" w:type="dxa"/>
            <w:tcBorders>
              <w:top w:val="single" w:sz="4" w:space="0" w:color="auto"/>
              <w:left w:val="single" w:sz="4" w:space="0" w:color="auto"/>
              <w:bottom w:val="single" w:sz="4" w:space="0" w:color="auto"/>
              <w:right w:val="single" w:sz="4" w:space="0" w:color="auto"/>
            </w:tcBorders>
          </w:tcPr>
          <w:p w14:paraId="4AE6DD04" w14:textId="77777777" w:rsidR="009166E9" w:rsidRPr="00E9603C" w:rsidRDefault="009166E9">
            <w:pPr>
              <w:pStyle w:val="TAH"/>
            </w:pPr>
            <w:r w:rsidRPr="00E9603C">
              <w:t>Description</w:t>
            </w:r>
          </w:p>
        </w:tc>
      </w:tr>
      <w:tr w:rsidR="009166E9" w:rsidRPr="00E9603C" w14:paraId="6D166879" w14:textId="77777777">
        <w:trPr>
          <w:cantSplit/>
          <w:jc w:val="center"/>
        </w:trPr>
        <w:tc>
          <w:tcPr>
            <w:tcW w:w="2882" w:type="dxa"/>
            <w:tcBorders>
              <w:top w:val="single" w:sz="4" w:space="0" w:color="auto"/>
              <w:left w:val="single" w:sz="4" w:space="0" w:color="auto"/>
              <w:bottom w:val="single" w:sz="4" w:space="0" w:color="auto"/>
              <w:right w:val="single" w:sz="4" w:space="0" w:color="auto"/>
            </w:tcBorders>
          </w:tcPr>
          <w:p w14:paraId="14CC4BA5" w14:textId="77777777" w:rsidR="009166E9" w:rsidRPr="00E9603C" w:rsidRDefault="009166E9">
            <w:pPr>
              <w:pStyle w:val="TAL"/>
            </w:pPr>
            <w:r w:rsidRPr="00E9603C">
              <w:t>Application IDs</w:t>
            </w:r>
          </w:p>
        </w:tc>
        <w:tc>
          <w:tcPr>
            <w:tcW w:w="1412" w:type="dxa"/>
            <w:tcBorders>
              <w:top w:val="single" w:sz="4" w:space="0" w:color="auto"/>
              <w:left w:val="single" w:sz="4" w:space="0" w:color="auto"/>
              <w:bottom w:val="single" w:sz="4" w:space="0" w:color="auto"/>
              <w:right w:val="single" w:sz="4" w:space="0" w:color="auto"/>
            </w:tcBorders>
          </w:tcPr>
          <w:p w14:paraId="7C7EAAB1" w14:textId="77777777" w:rsidR="009166E9" w:rsidRPr="00E9603C" w:rsidRDefault="009166E9">
            <w:pPr>
              <w:pStyle w:val="TAC"/>
            </w:pPr>
            <w:r w:rsidRPr="00E9603C">
              <w:t>UPF</w:t>
            </w:r>
          </w:p>
        </w:tc>
        <w:tc>
          <w:tcPr>
            <w:tcW w:w="3351" w:type="dxa"/>
            <w:tcBorders>
              <w:top w:val="single" w:sz="4" w:space="0" w:color="auto"/>
              <w:left w:val="single" w:sz="4" w:space="0" w:color="auto"/>
              <w:bottom w:val="single" w:sz="4" w:space="0" w:color="auto"/>
              <w:right w:val="single" w:sz="4" w:space="0" w:color="auto"/>
            </w:tcBorders>
          </w:tcPr>
          <w:p w14:paraId="22673985" w14:textId="77777777" w:rsidR="009166E9" w:rsidRPr="00E9603C" w:rsidRDefault="009166E9">
            <w:pPr>
              <w:pStyle w:val="TAL"/>
            </w:pPr>
            <w:r w:rsidRPr="00E9603C">
              <w:t>Packet Detection information as defined per PDR in the UPF, see TS 23.501 [2].</w:t>
            </w:r>
          </w:p>
        </w:tc>
      </w:tr>
      <w:tr w:rsidR="009166E9" w:rsidRPr="00E9603C" w14:paraId="6C30364A" w14:textId="77777777">
        <w:trPr>
          <w:cantSplit/>
          <w:jc w:val="center"/>
        </w:trPr>
        <w:tc>
          <w:tcPr>
            <w:tcW w:w="2882" w:type="dxa"/>
            <w:tcBorders>
              <w:top w:val="single" w:sz="4" w:space="0" w:color="auto"/>
              <w:left w:val="single" w:sz="4" w:space="0" w:color="auto"/>
              <w:bottom w:val="single" w:sz="4" w:space="0" w:color="auto"/>
              <w:right w:val="single" w:sz="4" w:space="0" w:color="auto"/>
            </w:tcBorders>
          </w:tcPr>
          <w:p w14:paraId="0FB2DCE6" w14:textId="77777777" w:rsidR="009166E9" w:rsidRPr="00E9603C" w:rsidRDefault="009166E9">
            <w:pPr>
              <w:pStyle w:val="TAL"/>
            </w:pPr>
            <w:r w:rsidRPr="00E9603C">
              <w:t>Average Round Trip Time UL/DL</w:t>
            </w:r>
          </w:p>
        </w:tc>
        <w:tc>
          <w:tcPr>
            <w:tcW w:w="1412" w:type="dxa"/>
            <w:tcBorders>
              <w:top w:val="single" w:sz="4" w:space="0" w:color="auto"/>
              <w:left w:val="single" w:sz="4" w:space="0" w:color="auto"/>
              <w:bottom w:val="single" w:sz="4" w:space="0" w:color="auto"/>
              <w:right w:val="single" w:sz="4" w:space="0" w:color="auto"/>
            </w:tcBorders>
          </w:tcPr>
          <w:p w14:paraId="5BD12F9B" w14:textId="77777777" w:rsidR="009166E9" w:rsidRPr="00E9603C" w:rsidRDefault="009166E9">
            <w:pPr>
              <w:pStyle w:val="TAC"/>
            </w:pPr>
            <w:r w:rsidRPr="00E9603C">
              <w:t>UPF</w:t>
            </w:r>
          </w:p>
        </w:tc>
        <w:tc>
          <w:tcPr>
            <w:tcW w:w="3351" w:type="dxa"/>
            <w:tcBorders>
              <w:top w:val="single" w:sz="4" w:space="0" w:color="auto"/>
              <w:left w:val="single" w:sz="4" w:space="0" w:color="auto"/>
              <w:bottom w:val="single" w:sz="4" w:space="0" w:color="auto"/>
              <w:right w:val="single" w:sz="4" w:space="0" w:color="auto"/>
            </w:tcBorders>
          </w:tcPr>
          <w:p w14:paraId="031C352A" w14:textId="77777777" w:rsidR="009166E9" w:rsidRPr="00E9603C" w:rsidRDefault="009166E9">
            <w:pPr>
              <w:pStyle w:val="TAL"/>
            </w:pPr>
            <w:r w:rsidRPr="00E9603C">
              <w:t>Per Application ID as detected by the PDR. Only UPF to UE. for reporting period provided in the subscription by NWDAF.</w:t>
            </w:r>
          </w:p>
        </w:tc>
      </w:tr>
      <w:tr w:rsidR="009166E9" w:rsidRPr="00E9603C" w14:paraId="3C6A6103" w14:textId="77777777">
        <w:trPr>
          <w:cantSplit/>
          <w:jc w:val="center"/>
        </w:trPr>
        <w:tc>
          <w:tcPr>
            <w:tcW w:w="2882" w:type="dxa"/>
            <w:tcBorders>
              <w:top w:val="single" w:sz="4" w:space="0" w:color="auto"/>
              <w:left w:val="single" w:sz="4" w:space="0" w:color="auto"/>
              <w:bottom w:val="single" w:sz="4" w:space="0" w:color="auto"/>
              <w:right w:val="single" w:sz="4" w:space="0" w:color="auto"/>
            </w:tcBorders>
          </w:tcPr>
          <w:p w14:paraId="109FB145" w14:textId="77777777" w:rsidR="009166E9" w:rsidRPr="00E9603C" w:rsidRDefault="009166E9">
            <w:pPr>
              <w:pStyle w:val="TAL"/>
            </w:pPr>
            <w:r w:rsidRPr="00E9603C">
              <w:t>Average Packets Lost UL/DL</w:t>
            </w:r>
          </w:p>
        </w:tc>
        <w:tc>
          <w:tcPr>
            <w:tcW w:w="1412" w:type="dxa"/>
            <w:tcBorders>
              <w:top w:val="single" w:sz="4" w:space="0" w:color="auto"/>
              <w:left w:val="single" w:sz="4" w:space="0" w:color="auto"/>
              <w:bottom w:val="single" w:sz="4" w:space="0" w:color="auto"/>
              <w:right w:val="single" w:sz="4" w:space="0" w:color="auto"/>
            </w:tcBorders>
          </w:tcPr>
          <w:p w14:paraId="59605C56" w14:textId="77777777" w:rsidR="009166E9" w:rsidRPr="00E9603C" w:rsidRDefault="009166E9">
            <w:pPr>
              <w:pStyle w:val="TAC"/>
            </w:pPr>
            <w:r w:rsidRPr="00E9603C">
              <w:t>UPF</w:t>
            </w:r>
          </w:p>
        </w:tc>
        <w:tc>
          <w:tcPr>
            <w:tcW w:w="3351" w:type="dxa"/>
            <w:tcBorders>
              <w:top w:val="single" w:sz="4" w:space="0" w:color="auto"/>
              <w:left w:val="single" w:sz="4" w:space="0" w:color="auto"/>
              <w:bottom w:val="single" w:sz="4" w:space="0" w:color="auto"/>
              <w:right w:val="single" w:sz="4" w:space="0" w:color="auto"/>
            </w:tcBorders>
          </w:tcPr>
          <w:p w14:paraId="60C338E4" w14:textId="77777777" w:rsidR="009166E9" w:rsidRPr="00E9603C" w:rsidRDefault="009166E9">
            <w:pPr>
              <w:pStyle w:val="TAL"/>
            </w:pPr>
            <w:r w:rsidRPr="00E9603C">
              <w:t>Per Application ID as detected PDR for reporting period provided in the subscription by NWDAF.</w:t>
            </w:r>
          </w:p>
        </w:tc>
      </w:tr>
      <w:tr w:rsidR="009166E9" w:rsidRPr="00E9603C" w14:paraId="31C38EB5" w14:textId="77777777">
        <w:trPr>
          <w:cantSplit/>
          <w:jc w:val="center"/>
        </w:trPr>
        <w:tc>
          <w:tcPr>
            <w:tcW w:w="2882" w:type="dxa"/>
            <w:tcBorders>
              <w:top w:val="single" w:sz="4" w:space="0" w:color="auto"/>
              <w:left w:val="single" w:sz="4" w:space="0" w:color="auto"/>
              <w:bottom w:val="single" w:sz="4" w:space="0" w:color="auto"/>
              <w:right w:val="single" w:sz="4" w:space="0" w:color="auto"/>
            </w:tcBorders>
          </w:tcPr>
          <w:p w14:paraId="5818964A" w14:textId="77777777" w:rsidR="009166E9" w:rsidRPr="00E9603C" w:rsidRDefault="009166E9">
            <w:pPr>
              <w:pStyle w:val="TAL"/>
            </w:pPr>
            <w:r w:rsidRPr="00E9603C">
              <w:t>Average throughput UL/DL</w:t>
            </w:r>
          </w:p>
        </w:tc>
        <w:tc>
          <w:tcPr>
            <w:tcW w:w="1412" w:type="dxa"/>
            <w:tcBorders>
              <w:top w:val="single" w:sz="4" w:space="0" w:color="auto"/>
              <w:left w:val="single" w:sz="4" w:space="0" w:color="auto"/>
              <w:bottom w:val="single" w:sz="4" w:space="0" w:color="auto"/>
              <w:right w:val="single" w:sz="4" w:space="0" w:color="auto"/>
            </w:tcBorders>
          </w:tcPr>
          <w:p w14:paraId="424A8BCB" w14:textId="77777777" w:rsidR="009166E9" w:rsidRPr="00E9603C" w:rsidRDefault="009166E9">
            <w:pPr>
              <w:pStyle w:val="TAC"/>
            </w:pPr>
            <w:r w:rsidRPr="00E9603C">
              <w:t>UPF</w:t>
            </w:r>
          </w:p>
        </w:tc>
        <w:tc>
          <w:tcPr>
            <w:tcW w:w="3351" w:type="dxa"/>
            <w:tcBorders>
              <w:top w:val="single" w:sz="4" w:space="0" w:color="auto"/>
              <w:left w:val="single" w:sz="4" w:space="0" w:color="auto"/>
              <w:bottom w:val="single" w:sz="4" w:space="0" w:color="auto"/>
              <w:right w:val="single" w:sz="4" w:space="0" w:color="auto"/>
            </w:tcBorders>
          </w:tcPr>
          <w:p w14:paraId="40E1CEB3" w14:textId="77777777" w:rsidR="009166E9" w:rsidRPr="00E9603C" w:rsidRDefault="009166E9">
            <w:pPr>
              <w:pStyle w:val="TAL"/>
            </w:pPr>
            <w:r w:rsidRPr="00E9603C">
              <w:t>Per Application ID as detected in the PDR for reporting period provided in the subscription by NWDAF. Corresponds to the number of bytes counted per Application-ID during each timeslot; UL/DL corresponds to the counted bytes that are transmitted/received by the UPF toward/from the subscriber per Application. This measurement is the average throughput measured during the time slot.</w:t>
            </w:r>
          </w:p>
        </w:tc>
      </w:tr>
      <w:tr w:rsidR="009166E9" w:rsidRPr="00E9603C" w14:paraId="1C9E643E" w14:textId="77777777">
        <w:trPr>
          <w:cantSplit/>
          <w:jc w:val="center"/>
        </w:trPr>
        <w:tc>
          <w:tcPr>
            <w:tcW w:w="2882" w:type="dxa"/>
            <w:tcBorders>
              <w:top w:val="single" w:sz="4" w:space="0" w:color="auto"/>
              <w:left w:val="single" w:sz="4" w:space="0" w:color="auto"/>
              <w:bottom w:val="single" w:sz="4" w:space="0" w:color="auto"/>
              <w:right w:val="single" w:sz="4" w:space="0" w:color="auto"/>
            </w:tcBorders>
          </w:tcPr>
          <w:p w14:paraId="36467BE3" w14:textId="77777777" w:rsidR="009166E9" w:rsidRPr="00E9603C" w:rsidRDefault="009166E9">
            <w:pPr>
              <w:pStyle w:val="TAL"/>
            </w:pPr>
            <w:r w:rsidRPr="00E9603C">
              <w:t>Peak throughput DL/UL</w:t>
            </w:r>
          </w:p>
        </w:tc>
        <w:tc>
          <w:tcPr>
            <w:tcW w:w="1412" w:type="dxa"/>
            <w:tcBorders>
              <w:top w:val="single" w:sz="4" w:space="0" w:color="auto"/>
              <w:left w:val="single" w:sz="4" w:space="0" w:color="auto"/>
              <w:bottom w:val="single" w:sz="4" w:space="0" w:color="auto"/>
              <w:right w:val="single" w:sz="4" w:space="0" w:color="auto"/>
            </w:tcBorders>
          </w:tcPr>
          <w:p w14:paraId="490B8DE7" w14:textId="77777777" w:rsidR="009166E9" w:rsidRPr="00E9603C" w:rsidRDefault="009166E9">
            <w:pPr>
              <w:pStyle w:val="TAC"/>
            </w:pPr>
            <w:r w:rsidRPr="00E9603C">
              <w:t>UPF</w:t>
            </w:r>
          </w:p>
        </w:tc>
        <w:tc>
          <w:tcPr>
            <w:tcW w:w="3351" w:type="dxa"/>
            <w:tcBorders>
              <w:top w:val="single" w:sz="4" w:space="0" w:color="auto"/>
              <w:left w:val="single" w:sz="4" w:space="0" w:color="auto"/>
              <w:bottom w:val="single" w:sz="4" w:space="0" w:color="auto"/>
              <w:right w:val="single" w:sz="4" w:space="0" w:color="auto"/>
            </w:tcBorders>
          </w:tcPr>
          <w:p w14:paraId="5B4FB9F9" w14:textId="77777777" w:rsidR="009166E9" w:rsidRPr="00E9603C" w:rsidRDefault="009166E9">
            <w:pPr>
              <w:pStyle w:val="TAL"/>
            </w:pPr>
            <w:r w:rsidRPr="00E9603C">
              <w:t>Per Application ID as detected in the PDR for reporting period provided in the subscription by NWDAF. The estimation of the byte counting be in case that the speed of the data stream will stay constant at max speed during the time slot of measurement at the reporting period.</w:t>
            </w:r>
          </w:p>
        </w:tc>
      </w:tr>
    </w:tbl>
    <w:p w14:paraId="03786FC0" w14:textId="77777777" w:rsidR="009166E9" w:rsidRPr="00E9603C" w:rsidRDefault="009166E9">
      <w:pPr>
        <w:pStyle w:val="FP"/>
      </w:pPr>
    </w:p>
    <w:p w14:paraId="3E63C854" w14:textId="77777777" w:rsidR="009166E9" w:rsidRPr="00E9603C" w:rsidRDefault="009166E9">
      <w:pPr>
        <w:pStyle w:val="NO"/>
      </w:pPr>
      <w:r w:rsidRPr="00E9603C">
        <w:t>NOTE:</w:t>
      </w:r>
      <w:r w:rsidRPr="00E9603C">
        <w:tab/>
        <w:t>How the information in table above is collected will not be defined in Rel-17.</w:t>
      </w:r>
    </w:p>
    <w:p w14:paraId="15092578" w14:textId="77777777" w:rsidR="009166E9" w:rsidRPr="00E9603C" w:rsidRDefault="009166E9">
      <w:pPr>
        <w:rPr>
          <w:lang w:eastAsia="zh-CN"/>
        </w:rPr>
      </w:pPr>
      <w:r w:rsidRPr="00E9603C">
        <w:rPr>
          <w:lang w:eastAsia="zh-CN"/>
        </w:rPr>
        <w:t>NWDAF:</w:t>
      </w:r>
    </w:p>
    <w:p w14:paraId="1AEF361A" w14:textId="77777777" w:rsidR="009166E9" w:rsidRPr="00E9603C" w:rsidRDefault="009166E9">
      <w:pPr>
        <w:pStyle w:val="B1"/>
        <w:rPr>
          <w:lang w:eastAsia="zh-CN"/>
        </w:rPr>
      </w:pPr>
      <w:r w:rsidRPr="00E9603C">
        <w:rPr>
          <w:lang w:eastAsia="zh-CN"/>
        </w:rPr>
        <w:t>-</w:t>
      </w:r>
      <w:r w:rsidRPr="00E9603C">
        <w:rPr>
          <w:lang w:eastAsia="zh-CN"/>
        </w:rPr>
        <w:tab/>
        <w:t>To support additional Analytics Filter Information. The output for Analytics on OSE is enhanced to provide the TOP N application for a UE or for a Group of UEs or for all UEs. How the output is extended is FFS:</w:t>
      </w:r>
    </w:p>
    <w:p w14:paraId="65FB3E30" w14:textId="77777777" w:rsidR="009166E9" w:rsidRPr="00E9603C" w:rsidRDefault="009166E9">
      <w:pPr>
        <w:pStyle w:val="TH"/>
        <w:rPr>
          <w:sz w:val="8"/>
          <w:szCs w:val="8"/>
          <w:lang w:eastAsia="zh-CN"/>
        </w:rPr>
      </w:pPr>
    </w:p>
    <w:tbl>
      <w:tblPr>
        <w:tblW w:w="8734"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6"/>
        <w:gridCol w:w="5758"/>
      </w:tblGrid>
      <w:tr w:rsidR="009166E9" w:rsidRPr="00E9603C" w14:paraId="2B6C1207" w14:textId="77777777">
        <w:trPr>
          <w:jc w:val="center"/>
        </w:trPr>
        <w:tc>
          <w:tcPr>
            <w:tcW w:w="2976" w:type="dxa"/>
          </w:tcPr>
          <w:p w14:paraId="728DA0DC" w14:textId="77777777" w:rsidR="009166E9" w:rsidRPr="00E9603C" w:rsidRDefault="009166E9">
            <w:pPr>
              <w:pStyle w:val="TAH"/>
            </w:pPr>
            <w:r w:rsidRPr="00E9603C">
              <w:t>Information</w:t>
            </w:r>
          </w:p>
        </w:tc>
        <w:tc>
          <w:tcPr>
            <w:tcW w:w="5758" w:type="dxa"/>
          </w:tcPr>
          <w:p w14:paraId="3E610791" w14:textId="77777777" w:rsidR="009166E9" w:rsidRPr="00E9603C" w:rsidRDefault="009166E9">
            <w:pPr>
              <w:pStyle w:val="TAH"/>
            </w:pPr>
            <w:r w:rsidRPr="00E9603C">
              <w:t>Description</w:t>
            </w:r>
          </w:p>
        </w:tc>
      </w:tr>
      <w:tr w:rsidR="009166E9" w:rsidRPr="00E9603C" w14:paraId="7DB396E9" w14:textId="77777777">
        <w:trPr>
          <w:jc w:val="center"/>
        </w:trPr>
        <w:tc>
          <w:tcPr>
            <w:tcW w:w="2976" w:type="dxa"/>
          </w:tcPr>
          <w:p w14:paraId="6BFC73E7" w14:textId="77777777" w:rsidR="009166E9" w:rsidRPr="00E9603C" w:rsidRDefault="009166E9">
            <w:pPr>
              <w:pStyle w:val="TAC"/>
              <w:rPr>
                <w:lang w:eastAsia="en-US"/>
              </w:rPr>
            </w:pPr>
          </w:p>
          <w:p w14:paraId="4EF74B32" w14:textId="77777777" w:rsidR="009166E9" w:rsidRPr="00E9603C" w:rsidRDefault="009166E9">
            <w:pPr>
              <w:pStyle w:val="TAC"/>
            </w:pPr>
            <w:r w:rsidRPr="00E9603C">
              <w:rPr>
                <w:lang w:eastAsia="en-US"/>
              </w:rPr>
              <w:t>TOPN (1... max)</w:t>
            </w:r>
          </w:p>
        </w:tc>
        <w:tc>
          <w:tcPr>
            <w:tcW w:w="5758" w:type="dxa"/>
          </w:tcPr>
          <w:p w14:paraId="000C94C2" w14:textId="77777777" w:rsidR="009166E9" w:rsidRPr="00E9603C" w:rsidRDefault="009166E9">
            <w:pPr>
              <w:pStyle w:val="TAL"/>
              <w:overflowPunct/>
              <w:textAlignment w:val="auto"/>
            </w:pPr>
            <w:r w:rsidRPr="00E9603C">
              <w:rPr>
                <w:rFonts w:eastAsia="SimSun"/>
                <w:color w:val="auto"/>
                <w:lang w:eastAsia="en-US"/>
              </w:rPr>
              <w:t>Top N applications that are experiencing the poorest service experience</w:t>
            </w:r>
          </w:p>
        </w:tc>
      </w:tr>
    </w:tbl>
    <w:p w14:paraId="6DB170F0" w14:textId="77777777" w:rsidR="009166E9" w:rsidRPr="00E9603C" w:rsidRDefault="009166E9">
      <w:pPr>
        <w:pStyle w:val="FP"/>
      </w:pPr>
    </w:p>
    <w:p w14:paraId="4B469E40" w14:textId="77777777" w:rsidR="009166E9" w:rsidRPr="00E9603C" w:rsidRDefault="009166E9">
      <w:r w:rsidRPr="00E9603C">
        <w:t>NFs (e.g. PCF):</w:t>
      </w:r>
    </w:p>
    <w:p w14:paraId="6F31C8DA" w14:textId="77777777" w:rsidR="009166E9" w:rsidRPr="00E9603C" w:rsidRDefault="009166E9">
      <w:pPr>
        <w:pStyle w:val="B1"/>
      </w:pPr>
      <w:r w:rsidRPr="00E9603C">
        <w:t>-</w:t>
      </w:r>
      <w:r w:rsidRPr="00E9603C">
        <w:tab/>
        <w:t>Those NF using in Rel-16 the Observed Service Experience Analytics, may need (but is not mandatory) to add additional Analytics Filter Information added to the target for Analytics.</w:t>
      </w:r>
    </w:p>
    <w:p w14:paraId="63F33799" w14:textId="77777777" w:rsidR="009166E9" w:rsidRPr="00E9603C" w:rsidRDefault="009166E9">
      <w:pPr>
        <w:pStyle w:val="TH"/>
        <w:rPr>
          <w:sz w:val="8"/>
          <w:szCs w:val="8"/>
          <w:lang w:eastAsia="zh-CN"/>
        </w:rPr>
      </w:pPr>
    </w:p>
    <w:tbl>
      <w:tblPr>
        <w:tblW w:w="8734"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6"/>
        <w:gridCol w:w="5758"/>
      </w:tblGrid>
      <w:tr w:rsidR="009166E9" w:rsidRPr="00E9603C" w14:paraId="208F515E" w14:textId="77777777">
        <w:trPr>
          <w:jc w:val="center"/>
        </w:trPr>
        <w:tc>
          <w:tcPr>
            <w:tcW w:w="2976" w:type="dxa"/>
          </w:tcPr>
          <w:p w14:paraId="04A8D1B6" w14:textId="77777777" w:rsidR="009166E9" w:rsidRPr="00E9603C" w:rsidRDefault="009166E9">
            <w:pPr>
              <w:pStyle w:val="TAH"/>
            </w:pPr>
            <w:r w:rsidRPr="00E9603C">
              <w:t>Information</w:t>
            </w:r>
          </w:p>
        </w:tc>
        <w:tc>
          <w:tcPr>
            <w:tcW w:w="5758" w:type="dxa"/>
          </w:tcPr>
          <w:p w14:paraId="5B81E086" w14:textId="77777777" w:rsidR="009166E9" w:rsidRPr="00E9603C" w:rsidRDefault="009166E9">
            <w:pPr>
              <w:pStyle w:val="TAH"/>
            </w:pPr>
            <w:r w:rsidRPr="00E9603C">
              <w:t>Description</w:t>
            </w:r>
          </w:p>
        </w:tc>
      </w:tr>
      <w:tr w:rsidR="009166E9" w:rsidRPr="00E9603C" w14:paraId="64EAE44D" w14:textId="77777777">
        <w:trPr>
          <w:jc w:val="center"/>
        </w:trPr>
        <w:tc>
          <w:tcPr>
            <w:tcW w:w="2976" w:type="dxa"/>
          </w:tcPr>
          <w:p w14:paraId="35315113" w14:textId="77777777" w:rsidR="009166E9" w:rsidRPr="00E9603C" w:rsidRDefault="009166E9">
            <w:pPr>
              <w:pStyle w:val="TAC"/>
              <w:rPr>
                <w:lang w:eastAsia="en-US"/>
              </w:rPr>
            </w:pPr>
          </w:p>
          <w:p w14:paraId="40001C25" w14:textId="77777777" w:rsidR="009166E9" w:rsidRPr="00E9603C" w:rsidRDefault="009166E9">
            <w:pPr>
              <w:pStyle w:val="TAC"/>
            </w:pPr>
            <w:r w:rsidRPr="00E9603C">
              <w:rPr>
                <w:lang w:eastAsia="en-US"/>
              </w:rPr>
              <w:t>TOPN (1... max)</w:t>
            </w:r>
          </w:p>
        </w:tc>
        <w:tc>
          <w:tcPr>
            <w:tcW w:w="5758" w:type="dxa"/>
          </w:tcPr>
          <w:p w14:paraId="5F4493E7" w14:textId="77777777" w:rsidR="009166E9" w:rsidRPr="00E9603C" w:rsidRDefault="009166E9">
            <w:pPr>
              <w:pStyle w:val="TAL"/>
              <w:overflowPunct/>
              <w:textAlignment w:val="auto"/>
            </w:pPr>
            <w:r w:rsidRPr="00E9603C">
              <w:rPr>
                <w:rFonts w:eastAsia="SimSun"/>
                <w:color w:val="auto"/>
                <w:lang w:eastAsia="en-US"/>
              </w:rPr>
              <w:t xml:space="preserve">Top N applications that are experiencing the poorest service experience; </w:t>
            </w:r>
          </w:p>
        </w:tc>
      </w:tr>
    </w:tbl>
    <w:p w14:paraId="22454095" w14:textId="77777777" w:rsidR="009166E9" w:rsidRPr="00E9603C" w:rsidRDefault="009166E9">
      <w:pPr>
        <w:pStyle w:val="FP"/>
      </w:pPr>
    </w:p>
    <w:p w14:paraId="55CB491A" w14:textId="77777777" w:rsidR="009166E9" w:rsidRPr="00E9603C" w:rsidRDefault="009166E9">
      <w:pPr>
        <w:pStyle w:val="Heading4"/>
        <w:rPr>
          <w:lang w:eastAsia="zh-CN"/>
        </w:rPr>
      </w:pPr>
      <w:bookmarkStart w:id="12371" w:name="_Toc54779674"/>
      <w:bookmarkStart w:id="12372" w:name="_Toc57201498"/>
      <w:bookmarkStart w:id="12373" w:name="_Toc54786634"/>
      <w:bookmarkStart w:id="12374" w:name="_Toc54770322"/>
      <w:bookmarkStart w:id="12375" w:name="_Toc57641536"/>
      <w:bookmarkStart w:id="12376" w:name="_Toc59101889"/>
      <w:r w:rsidRPr="00E9603C">
        <w:rPr>
          <w:lang w:eastAsia="ko-KR"/>
        </w:rPr>
        <w:t>6.61.7.5</w:t>
      </w:r>
      <w:r w:rsidRPr="00E9603C">
        <w:rPr>
          <w:lang w:eastAsia="ko-KR"/>
        </w:rPr>
        <w:tab/>
        <w:t>Nnwdaf Services Description</w:t>
      </w:r>
      <w:bookmarkEnd w:id="12371"/>
      <w:bookmarkEnd w:id="12372"/>
      <w:bookmarkEnd w:id="12373"/>
      <w:bookmarkEnd w:id="12374"/>
      <w:bookmarkEnd w:id="12375"/>
      <w:bookmarkEnd w:id="12376"/>
    </w:p>
    <w:p w14:paraId="72C05464" w14:textId="77777777" w:rsidR="009166E9" w:rsidRPr="00E9603C" w:rsidRDefault="009166E9">
      <w:r w:rsidRPr="00E9603C">
        <w:t xml:space="preserve">The following new information is added to </w:t>
      </w:r>
      <w:r w:rsidR="00E9603C" w:rsidRPr="00E9603C">
        <w:t>TS</w:t>
      </w:r>
      <w:r w:rsidR="00E9603C">
        <w:t> </w:t>
      </w:r>
      <w:r w:rsidR="00E9603C" w:rsidRPr="00E9603C">
        <w:t>23.288</w:t>
      </w:r>
      <w:r w:rsidR="00E9603C">
        <w:t> </w:t>
      </w:r>
      <w:r w:rsidR="00E9603C" w:rsidRPr="00E9603C">
        <w:t>[</w:t>
      </w:r>
      <w:r w:rsidRPr="00E9603C">
        <w:t>5] Table 7.1-2: Analytics information provided by NWDA.</w:t>
      </w:r>
    </w:p>
    <w:p w14:paraId="57727A63" w14:textId="77777777" w:rsidR="009166E9" w:rsidRPr="00E9603C" w:rsidRDefault="009166E9">
      <w:pPr>
        <w:pStyle w:val="TH"/>
      </w:pPr>
      <w:r w:rsidRPr="00E9603C">
        <w:t xml:space="preserve">Table </w:t>
      </w:r>
      <w:r w:rsidRPr="00E9603C">
        <w:rPr>
          <w:lang w:eastAsia="ko-KR"/>
        </w:rPr>
        <w:t>6.61.7.1</w:t>
      </w:r>
      <w:r w:rsidRPr="00E9603C">
        <w:t>: Analytics information provided by NWDAF</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3544"/>
        <w:gridCol w:w="4252"/>
      </w:tblGrid>
      <w:tr w:rsidR="009166E9" w:rsidRPr="00E9603C" w14:paraId="0F4D49AD" w14:textId="77777777">
        <w:tc>
          <w:tcPr>
            <w:tcW w:w="1951" w:type="dxa"/>
          </w:tcPr>
          <w:p w14:paraId="5DCDFDC2" w14:textId="77777777" w:rsidR="009166E9" w:rsidRPr="00E9603C" w:rsidRDefault="009166E9">
            <w:pPr>
              <w:pStyle w:val="TAH"/>
            </w:pPr>
            <w:r w:rsidRPr="00E9603C">
              <w:rPr>
                <w:rFonts w:eastAsia="Calibri"/>
              </w:rPr>
              <w:t>Analytics Information</w:t>
            </w:r>
          </w:p>
        </w:tc>
        <w:tc>
          <w:tcPr>
            <w:tcW w:w="3544" w:type="dxa"/>
          </w:tcPr>
          <w:p w14:paraId="428CD47E" w14:textId="77777777" w:rsidR="009166E9" w:rsidRPr="00E9603C" w:rsidRDefault="009166E9">
            <w:pPr>
              <w:pStyle w:val="TAH"/>
              <w:rPr>
                <w:lang w:eastAsia="zh-CN"/>
              </w:rPr>
            </w:pPr>
            <w:r w:rsidRPr="00E9603C">
              <w:rPr>
                <w:lang w:eastAsia="ko-KR"/>
              </w:rPr>
              <w:t xml:space="preserve">Request </w:t>
            </w:r>
            <w:r w:rsidRPr="00E9603C">
              <w:rPr>
                <w:rFonts w:eastAsia="Calibri"/>
              </w:rPr>
              <w:t>Description</w:t>
            </w:r>
          </w:p>
        </w:tc>
        <w:tc>
          <w:tcPr>
            <w:tcW w:w="4252" w:type="dxa"/>
          </w:tcPr>
          <w:p w14:paraId="2FC0B786" w14:textId="77777777" w:rsidR="009166E9" w:rsidRPr="00E9603C" w:rsidRDefault="009166E9">
            <w:pPr>
              <w:pStyle w:val="TAH"/>
              <w:rPr>
                <w:lang w:eastAsia="ko-KR"/>
              </w:rPr>
            </w:pPr>
            <w:r w:rsidRPr="00E9603C">
              <w:rPr>
                <w:lang w:eastAsia="ko-KR"/>
              </w:rPr>
              <w:t>Response Description</w:t>
            </w:r>
          </w:p>
        </w:tc>
      </w:tr>
      <w:tr w:rsidR="009166E9" w:rsidRPr="00E9603C" w14:paraId="2E166B75" w14:textId="77777777">
        <w:tc>
          <w:tcPr>
            <w:tcW w:w="1951" w:type="dxa"/>
          </w:tcPr>
          <w:p w14:paraId="23103BF4" w14:textId="77777777" w:rsidR="009166E9" w:rsidRPr="00E9603C" w:rsidRDefault="009166E9">
            <w:pPr>
              <w:pStyle w:val="TAL"/>
            </w:pPr>
            <w:r w:rsidRPr="00E9603C">
              <w:t>Observed Service experience information</w:t>
            </w:r>
          </w:p>
        </w:tc>
        <w:tc>
          <w:tcPr>
            <w:tcW w:w="3544" w:type="dxa"/>
          </w:tcPr>
          <w:p w14:paraId="40D8CBC5" w14:textId="77777777" w:rsidR="009166E9" w:rsidRPr="00E9603C" w:rsidRDefault="009166E9">
            <w:pPr>
              <w:pStyle w:val="TAL"/>
            </w:pPr>
            <w:r w:rsidRPr="00E9603C">
              <w:t>Analytics ID: Service Experience</w:t>
            </w:r>
          </w:p>
        </w:tc>
        <w:tc>
          <w:tcPr>
            <w:tcW w:w="4252" w:type="dxa"/>
          </w:tcPr>
          <w:p w14:paraId="580E0D05" w14:textId="77777777" w:rsidR="009166E9" w:rsidRPr="00E9603C" w:rsidRDefault="009166E9">
            <w:pPr>
              <w:pStyle w:val="TAL"/>
            </w:pPr>
            <w:r w:rsidRPr="00E9603C">
              <w:t xml:space="preserve">Observed Service experience statistics or predictions may be provided for a Network Slice or an Application. They may be derived from an individual UE, a group of UEs or any UE. For slice service experience, they may be derived from an Application, a set of Applications or </w:t>
            </w:r>
            <w:r w:rsidRPr="00E9603C">
              <w:rPr>
                <w:rFonts w:eastAsia="SimSun"/>
                <w:color w:val="auto"/>
                <w:lang w:eastAsia="en-US"/>
              </w:rPr>
              <w:t xml:space="preserve">top N applications that are experiencing the poorest service experience; that are present in the internet traffic, </w:t>
            </w:r>
            <w:r w:rsidRPr="00E9603C">
              <w:t>all Applications on the Network Slice.</w:t>
            </w:r>
          </w:p>
        </w:tc>
      </w:tr>
    </w:tbl>
    <w:p w14:paraId="2D253DE6" w14:textId="77777777" w:rsidR="00E9603C" w:rsidRPr="00E9603C" w:rsidRDefault="00E9603C" w:rsidP="00E9603C">
      <w:pPr>
        <w:rPr>
          <w:lang w:eastAsia="en-US"/>
        </w:rPr>
      </w:pPr>
      <w:bookmarkStart w:id="12377" w:name="_Toc54770323"/>
      <w:bookmarkStart w:id="12378" w:name="_Toc54779675"/>
      <w:bookmarkStart w:id="12379" w:name="_Toc54786635"/>
      <w:bookmarkStart w:id="12380" w:name="_Toc57201499"/>
    </w:p>
    <w:p w14:paraId="08C46498" w14:textId="77777777" w:rsidR="009166E9" w:rsidRPr="00E9603C" w:rsidRDefault="009166E9">
      <w:pPr>
        <w:pStyle w:val="Heading2"/>
        <w:overflowPunct/>
        <w:autoSpaceDE/>
        <w:autoSpaceDN/>
        <w:adjustRightInd/>
        <w:textAlignment w:val="auto"/>
        <w:rPr>
          <w:lang w:eastAsia="en-US"/>
        </w:rPr>
      </w:pPr>
      <w:bookmarkStart w:id="12381" w:name="_Toc57641537"/>
      <w:bookmarkStart w:id="12382" w:name="_Toc59101890"/>
      <w:r w:rsidRPr="00E9603C">
        <w:rPr>
          <w:lang w:eastAsia="en-US"/>
        </w:rPr>
        <w:t>6.62</w:t>
      </w:r>
      <w:r w:rsidRPr="00E9603C">
        <w:rPr>
          <w:lang w:eastAsia="en-US"/>
        </w:rPr>
        <w:tab/>
        <w:t xml:space="preserve">Solution #62: Analytics for </w:t>
      </w:r>
      <w:r w:rsidRPr="00E9603C">
        <w:rPr>
          <w:lang w:eastAsia="ko-KR"/>
        </w:rPr>
        <w:t>WLAN performance and WLANSP</w:t>
      </w:r>
      <w:r w:rsidRPr="00E9603C">
        <w:rPr>
          <w:lang w:eastAsia="en-US"/>
        </w:rPr>
        <w:t xml:space="preserve"> using UE Data</w:t>
      </w:r>
      <w:bookmarkEnd w:id="12337"/>
      <w:bookmarkEnd w:id="12338"/>
      <w:bookmarkEnd w:id="12339"/>
      <w:bookmarkEnd w:id="12341"/>
      <w:bookmarkEnd w:id="12342"/>
      <w:bookmarkEnd w:id="12343"/>
      <w:bookmarkEnd w:id="12344"/>
      <w:bookmarkEnd w:id="12377"/>
      <w:bookmarkEnd w:id="12378"/>
      <w:bookmarkEnd w:id="12379"/>
      <w:bookmarkEnd w:id="12380"/>
      <w:bookmarkEnd w:id="12381"/>
      <w:bookmarkEnd w:id="12382"/>
    </w:p>
    <w:p w14:paraId="7153CBFF" w14:textId="77777777" w:rsidR="009166E9" w:rsidRPr="00E9603C" w:rsidRDefault="009166E9">
      <w:pPr>
        <w:pStyle w:val="Heading3"/>
        <w:rPr>
          <w:lang w:eastAsia="en-US"/>
        </w:rPr>
      </w:pPr>
      <w:bookmarkStart w:id="12383" w:name="_Toc57201500"/>
      <w:bookmarkStart w:id="12384" w:name="_Toc50021416"/>
      <w:bookmarkStart w:id="12385" w:name="_Toc50309991"/>
      <w:bookmarkStart w:id="12386" w:name="_Toc50021985"/>
      <w:bookmarkStart w:id="12387" w:name="_Toc54786636"/>
      <w:bookmarkStart w:id="12388" w:name="_Toc50023338"/>
      <w:bookmarkStart w:id="12389" w:name="_Toc54770324"/>
      <w:bookmarkStart w:id="12390" w:name="_Toc50023923"/>
      <w:bookmarkStart w:id="12391" w:name="_Toc50579723"/>
      <w:bookmarkStart w:id="12392" w:name="_Toc54779676"/>
      <w:bookmarkStart w:id="12393" w:name="_Toc50022689"/>
      <w:bookmarkStart w:id="12394" w:name="_Toc57641538"/>
      <w:bookmarkStart w:id="12395" w:name="_Toc59101891"/>
      <w:r w:rsidRPr="00E9603C">
        <w:rPr>
          <w:lang w:eastAsia="en-US"/>
        </w:rPr>
        <w:t>6.62.1</w:t>
      </w:r>
      <w:r w:rsidRPr="00E9603C">
        <w:rPr>
          <w:lang w:eastAsia="en-US"/>
        </w:rPr>
        <w:tab/>
        <w:t>Description</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36C5D8FE" w14:textId="77777777" w:rsidR="009166E9" w:rsidRPr="00E9603C" w:rsidRDefault="009166E9">
      <w:r w:rsidRPr="00E9603C">
        <w:t>This solution is for Key Issue #8 "</w:t>
      </w:r>
      <w:r w:rsidRPr="00E9603C">
        <w:rPr>
          <w:lang w:eastAsia="zh-CN"/>
        </w:rPr>
        <w:t>UE data as an input for analytics generation</w:t>
      </w:r>
      <w:r w:rsidRPr="00E9603C">
        <w:t>".</w:t>
      </w:r>
    </w:p>
    <w:p w14:paraId="5F225CB7" w14:textId="77777777" w:rsidR="009166E9" w:rsidRPr="00E9603C" w:rsidRDefault="009166E9">
      <w:pPr>
        <w:rPr>
          <w:lang w:eastAsia="ko-KR"/>
        </w:rPr>
      </w:pPr>
      <w:r w:rsidRPr="00E9603C">
        <w:rPr>
          <w:lang w:eastAsia="ko-KR"/>
        </w:rPr>
        <w:t xml:space="preserve">The WLAN Selection Policy (WLANSP) is a set of operator-defined rules that determine how the UE selects and reselects a WLAN access network as defined in clause 6.6.1 of </w:t>
      </w:r>
      <w:r w:rsidR="00E9603C" w:rsidRPr="00E9603C">
        <w:rPr>
          <w:lang w:eastAsia="ko-KR"/>
        </w:rPr>
        <w:t>TS</w:t>
      </w:r>
      <w:r w:rsidR="00E9603C">
        <w:rPr>
          <w:lang w:eastAsia="ko-KR"/>
        </w:rPr>
        <w:t> </w:t>
      </w:r>
      <w:r w:rsidR="00E9603C" w:rsidRPr="00E9603C">
        <w:rPr>
          <w:lang w:eastAsia="ko-KR"/>
        </w:rPr>
        <w:t>23.503</w:t>
      </w:r>
      <w:r w:rsidR="00E9603C">
        <w:rPr>
          <w:lang w:eastAsia="ko-KR"/>
        </w:rPr>
        <w:t> </w:t>
      </w:r>
      <w:r w:rsidR="00E9603C" w:rsidRPr="00E9603C">
        <w:t>[</w:t>
      </w:r>
      <w:r w:rsidRPr="00E9603C">
        <w:t>4]</w:t>
      </w:r>
      <w:r w:rsidRPr="00E9603C">
        <w:rPr>
          <w:lang w:eastAsia="ko-KR"/>
        </w:rPr>
        <w:t xml:space="preserve">. According to the WLANSP rule, the UE selects the most prioritized available WLAN and connects to it. The priority of each WLAN is determined by a group of selection criteria in a WLANSP rule and the WLAN selection procedure is defined in clause 5.3.2.3 of </w:t>
      </w:r>
      <w:r w:rsidR="00E9603C" w:rsidRPr="00E9603C">
        <w:rPr>
          <w:lang w:eastAsia="ko-KR"/>
        </w:rPr>
        <w:t>TS</w:t>
      </w:r>
      <w:r w:rsidR="00E9603C">
        <w:rPr>
          <w:lang w:eastAsia="ko-KR"/>
        </w:rPr>
        <w:t> </w:t>
      </w:r>
      <w:r w:rsidR="00E9603C" w:rsidRPr="00E9603C">
        <w:rPr>
          <w:lang w:eastAsia="ko-KR"/>
        </w:rPr>
        <w:t>24.502</w:t>
      </w:r>
      <w:r w:rsidR="00E9603C">
        <w:rPr>
          <w:lang w:eastAsia="ko-KR"/>
        </w:rPr>
        <w:t> </w:t>
      </w:r>
      <w:r w:rsidR="00E9603C" w:rsidRPr="00E9603C">
        <w:rPr>
          <w:lang w:eastAsia="ko-KR"/>
        </w:rPr>
        <w:t>[</w:t>
      </w:r>
      <w:r w:rsidRPr="00E9603C">
        <w:rPr>
          <w:lang w:eastAsia="ko-KR"/>
        </w:rPr>
        <w:t>21].</w:t>
      </w:r>
    </w:p>
    <w:p w14:paraId="444BCD85" w14:textId="77777777" w:rsidR="009166E9" w:rsidRPr="00E9603C" w:rsidRDefault="009166E9">
      <w:pPr>
        <w:rPr>
          <w:lang w:eastAsia="ko-KR"/>
        </w:rPr>
      </w:pPr>
      <w:r w:rsidRPr="00E9603C">
        <w:rPr>
          <w:lang w:eastAsia="ko-KR"/>
        </w:rPr>
        <w:t>The problem of current WLANSP-based WLAN selection is that UE's experience is not reflected to the generation of WLANSP. The PCF cannot know which of rules and groups of selection criteria was met by the selected WLAN, and the performance of the selected WLAN is not considered either. Thus, WLAN that has the highest priority according to the WLANSP may not guarantee the best performance for the UE.</w:t>
      </w:r>
    </w:p>
    <w:p w14:paraId="2B183684" w14:textId="77777777" w:rsidR="009166E9" w:rsidRPr="00E9603C" w:rsidRDefault="009166E9">
      <w:pPr>
        <w:rPr>
          <w:lang w:eastAsia="ko-KR"/>
        </w:rPr>
      </w:pPr>
      <w:r w:rsidRPr="00E9603C">
        <w:rPr>
          <w:lang w:eastAsia="ko-KR"/>
        </w:rPr>
        <w:t>To address this problem, this solution proposes a new analytics for WLAN performance and WLANSP using UE data. This solution collects data from the UE about which of several WLANSP rules and groups of selection criteria is directly involved in the WLAN selection. It also collects data that can measure the quality and performance of the WLAN connection from other 5GC NFs. NWDAF reveals the correlation between WLANSP that UE applied when selecting the WLAN and the resulting WLAN performance. The main goal of this solution is to enable WLANSP to be updated by reflecting the analytics results. It is expected that this analytics results could be used to adjust the WLANSP in a direction to provide a better WLAN performance for the UE.</w:t>
      </w:r>
    </w:p>
    <w:p w14:paraId="5AF03F91" w14:textId="77777777" w:rsidR="009166E9" w:rsidRPr="00E9603C" w:rsidRDefault="009166E9">
      <w:r w:rsidRPr="00E9603C">
        <w:t>The service consumer may be an NF (e.g. PCF).</w:t>
      </w:r>
    </w:p>
    <w:p w14:paraId="4DC380CE" w14:textId="77777777" w:rsidR="009166E9" w:rsidRPr="00E9603C" w:rsidRDefault="009166E9">
      <w:pPr>
        <w:rPr>
          <w:lang w:eastAsia="ko-KR"/>
        </w:rPr>
      </w:pPr>
      <w:r w:rsidRPr="00E9603C">
        <w:rPr>
          <w:lang w:eastAsia="ko-KR"/>
        </w:rPr>
        <w:t>If a service consumer is PCF, the WLAN performance and WLANSP analytics can be used to update WLANSP.</w:t>
      </w:r>
    </w:p>
    <w:p w14:paraId="60314496" w14:textId="77777777" w:rsidR="009166E9" w:rsidRPr="00E9603C" w:rsidRDefault="009166E9">
      <w:r w:rsidRPr="00E9603C">
        <w:t>The consumer of these analytics may indicate in the request or subscription:</w:t>
      </w:r>
    </w:p>
    <w:p w14:paraId="5D2121F5" w14:textId="77777777" w:rsidR="009166E9" w:rsidRPr="00E9603C" w:rsidRDefault="009166E9">
      <w:pPr>
        <w:pStyle w:val="B1"/>
      </w:pPr>
      <w:r w:rsidRPr="00E9603C">
        <w:t>-</w:t>
      </w:r>
      <w:r w:rsidRPr="00E9603C">
        <w:tab/>
        <w:t>Analytics ID set to "</w:t>
      </w:r>
      <w:r w:rsidRPr="00E9603C">
        <w:rPr>
          <w:lang w:eastAsia="ko-KR"/>
        </w:rPr>
        <w:t>WLAN performance and WLANSP</w:t>
      </w:r>
      <w:r w:rsidRPr="00E9603C">
        <w:t>".</w:t>
      </w:r>
    </w:p>
    <w:p w14:paraId="5B208A52" w14:textId="77777777" w:rsidR="009166E9" w:rsidRPr="00E9603C" w:rsidRDefault="009166E9">
      <w:pPr>
        <w:pStyle w:val="B1"/>
      </w:pPr>
      <w:r w:rsidRPr="00E9603C">
        <w:t>-</w:t>
      </w:r>
      <w:r w:rsidRPr="00E9603C">
        <w:tab/>
        <w:t>Target of Analytics Reporting: a UE, a group of UEs, or any UE.</w:t>
      </w:r>
    </w:p>
    <w:p w14:paraId="0A674F39" w14:textId="77777777" w:rsidR="009166E9" w:rsidRPr="00E9603C" w:rsidRDefault="009166E9">
      <w:pPr>
        <w:pStyle w:val="B1"/>
      </w:pPr>
      <w:r w:rsidRPr="00E9603C">
        <w:t>-</w:t>
      </w:r>
      <w:r w:rsidRPr="00E9603C">
        <w:tab/>
        <w:t>Analytics Filter Information containing:</w:t>
      </w:r>
    </w:p>
    <w:p w14:paraId="3856F29B" w14:textId="77777777" w:rsidR="009166E9" w:rsidRPr="00E9603C" w:rsidRDefault="009166E9">
      <w:pPr>
        <w:pStyle w:val="B2"/>
      </w:pPr>
      <w:r w:rsidRPr="00E9603C">
        <w:t>-</w:t>
      </w:r>
      <w:r w:rsidRPr="00E9603C">
        <w:tab/>
        <w:t>Area of Interest (list of TA or Cells).</w:t>
      </w:r>
    </w:p>
    <w:p w14:paraId="7AA60749" w14:textId="77777777" w:rsidR="009166E9" w:rsidRPr="00E9603C" w:rsidRDefault="009166E9">
      <w:pPr>
        <w:pStyle w:val="B2"/>
      </w:pPr>
      <w:r w:rsidRPr="00E9603C">
        <w:t>-</w:t>
      </w:r>
      <w:r w:rsidRPr="00E9603C">
        <w:tab/>
        <w:t>SSID(s).</w:t>
      </w:r>
    </w:p>
    <w:p w14:paraId="4E7279B3" w14:textId="77777777" w:rsidR="009166E9" w:rsidRPr="00E9603C" w:rsidRDefault="009166E9">
      <w:pPr>
        <w:pStyle w:val="B2"/>
      </w:pPr>
      <w:r w:rsidRPr="00E9603C">
        <w:t>-</w:t>
      </w:r>
      <w:r w:rsidRPr="00E9603C">
        <w:tab/>
        <w:t>BSSID(s).</w:t>
      </w:r>
    </w:p>
    <w:p w14:paraId="18B39D60" w14:textId="77777777" w:rsidR="009166E9" w:rsidRPr="00E9603C" w:rsidRDefault="009166E9">
      <w:pPr>
        <w:pStyle w:val="B1"/>
      </w:pPr>
      <w:r w:rsidRPr="00E9603C">
        <w:t>-</w:t>
      </w:r>
      <w:r w:rsidRPr="00E9603C">
        <w:tab/>
        <w:t>An Analytics target period indicates the time period over which the statistics or prediction are requested, either in the past or in the future.</w:t>
      </w:r>
    </w:p>
    <w:p w14:paraId="3DA91B15" w14:textId="77777777" w:rsidR="009166E9" w:rsidRPr="00E9603C" w:rsidRDefault="009166E9">
      <w:pPr>
        <w:rPr>
          <w:rFonts w:eastAsia="SimSun"/>
        </w:rPr>
      </w:pPr>
      <w:r w:rsidRPr="00E9603C">
        <w:rPr>
          <w:lang w:eastAsia="zh-CN"/>
        </w:rPr>
        <w:t>If the Target of Analytics Reporting is any UE, then the Analytics Filter should at least include Area of Interest or SSID(s) or BSSID(s).</w:t>
      </w:r>
    </w:p>
    <w:p w14:paraId="1B80B8BE" w14:textId="77777777" w:rsidR="009166E9" w:rsidRPr="00E9603C" w:rsidRDefault="009166E9">
      <w:pPr>
        <w:pStyle w:val="Heading3"/>
        <w:rPr>
          <w:lang w:eastAsia="zh-CN"/>
        </w:rPr>
      </w:pPr>
      <w:bookmarkStart w:id="12396" w:name="_Toc31639340"/>
      <w:bookmarkStart w:id="12397" w:name="_Toc50021417"/>
      <w:bookmarkStart w:id="12398" w:name="_Toc50021986"/>
      <w:bookmarkStart w:id="12399" w:name="_Toc50022690"/>
      <w:bookmarkStart w:id="12400" w:name="_Toc50023339"/>
      <w:bookmarkStart w:id="12401" w:name="_Toc50023924"/>
      <w:bookmarkStart w:id="12402" w:name="_Toc50309992"/>
      <w:bookmarkStart w:id="12403" w:name="_Toc50579724"/>
      <w:bookmarkStart w:id="12404" w:name="_Toc54770325"/>
      <w:bookmarkStart w:id="12405" w:name="_Toc54779677"/>
      <w:bookmarkStart w:id="12406" w:name="_Toc54786637"/>
      <w:bookmarkStart w:id="12407" w:name="_Toc57201501"/>
      <w:bookmarkStart w:id="12408" w:name="_Toc57641539"/>
      <w:bookmarkStart w:id="12409" w:name="_Toc59101892"/>
      <w:r w:rsidRPr="00E9603C">
        <w:rPr>
          <w:lang w:eastAsia="zh-CN"/>
        </w:rPr>
        <w:t>6.62.2</w:t>
      </w:r>
      <w:r w:rsidRPr="00E9603C">
        <w:rPr>
          <w:lang w:eastAsia="zh-CN"/>
        </w:rPr>
        <w:tab/>
        <w:t>Input Data</w:t>
      </w:r>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p>
    <w:p w14:paraId="343C08C5" w14:textId="77777777" w:rsidR="009166E9" w:rsidRPr="00E9603C" w:rsidRDefault="009166E9">
      <w:pPr>
        <w:rPr>
          <w:lang w:eastAsia="zh-CN"/>
        </w:rPr>
      </w:pPr>
      <w:r w:rsidRPr="00E9603C">
        <w:rPr>
          <w:lang w:eastAsia="zh-CN"/>
        </w:rPr>
        <w:t xml:space="preserve">For the purpose of WLAN </w:t>
      </w:r>
      <w:r w:rsidRPr="00E9603C">
        <w:rPr>
          <w:rFonts w:eastAsia="SimSun"/>
          <w:lang w:eastAsia="en-US"/>
        </w:rPr>
        <w:t>Usage Experience</w:t>
      </w:r>
      <w:r w:rsidRPr="00E9603C">
        <w:rPr>
          <w:lang w:eastAsia="zh-CN"/>
        </w:rPr>
        <w:t xml:space="preserve"> analytics, the NWDAF collects the data as listed in Table</w:t>
      </w:r>
      <w:r w:rsidRPr="00E9603C">
        <w:t> 6.62</w:t>
      </w:r>
      <w:r w:rsidRPr="00E9603C">
        <w:rPr>
          <w:lang w:eastAsia="zh-CN"/>
        </w:rPr>
        <w:t>.2-1.</w:t>
      </w:r>
    </w:p>
    <w:p w14:paraId="7E294CCC" w14:textId="77777777" w:rsidR="009166E9" w:rsidRPr="00E9603C" w:rsidRDefault="009166E9">
      <w:pPr>
        <w:pStyle w:val="TH"/>
        <w:rPr>
          <w:lang w:eastAsia="zh-CN"/>
        </w:rPr>
      </w:pPr>
      <w:r w:rsidRPr="00E9603C">
        <w:rPr>
          <w:lang w:eastAsia="zh-CN"/>
        </w:rPr>
        <w:t xml:space="preserve">Table </w:t>
      </w:r>
      <w:r w:rsidRPr="00E9603C">
        <w:t>6.62</w:t>
      </w:r>
      <w:r w:rsidRPr="00E9603C">
        <w:rPr>
          <w:lang w:eastAsia="zh-CN"/>
        </w:rPr>
        <w:t>.2-1</w:t>
      </w:r>
      <w:r w:rsidRPr="00E9603C">
        <w:t xml:space="preserve">: Data collected by NWDAF for </w:t>
      </w:r>
      <w:r w:rsidRPr="00E9603C">
        <w:rPr>
          <w:lang w:eastAsia="zh-CN"/>
        </w:rPr>
        <w:t xml:space="preserve">WLAN </w:t>
      </w:r>
      <w:r w:rsidRPr="00E9603C">
        <w:rPr>
          <w:rFonts w:eastAsia="SimSun"/>
          <w:lang w:eastAsia="en-US"/>
        </w:rPr>
        <w:t>performance and WLANSP</w:t>
      </w:r>
      <w:r w:rsidRPr="00E9603C">
        <w:rPr>
          <w:lang w:eastAsia="zh-CN"/>
        </w:rPr>
        <w:t xml:space="preserve"> analytics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3"/>
        <w:gridCol w:w="827"/>
        <w:gridCol w:w="5065"/>
      </w:tblGrid>
      <w:tr w:rsidR="009166E9" w:rsidRPr="00E9603C" w14:paraId="568BD8F4" w14:textId="77777777">
        <w:trPr>
          <w:cantSplit/>
          <w:trHeight w:val="169"/>
          <w:jc w:val="center"/>
        </w:trPr>
        <w:tc>
          <w:tcPr>
            <w:tcW w:w="2523" w:type="dxa"/>
          </w:tcPr>
          <w:p w14:paraId="11742925" w14:textId="77777777" w:rsidR="009166E9" w:rsidRPr="00E9603C" w:rsidRDefault="009166E9">
            <w:pPr>
              <w:pStyle w:val="TAH"/>
            </w:pPr>
            <w:r w:rsidRPr="00E9603C">
              <w:t>Information</w:t>
            </w:r>
          </w:p>
        </w:tc>
        <w:tc>
          <w:tcPr>
            <w:tcW w:w="827" w:type="dxa"/>
          </w:tcPr>
          <w:p w14:paraId="305B2DCF" w14:textId="77777777" w:rsidR="009166E9" w:rsidRPr="00E9603C" w:rsidRDefault="009166E9">
            <w:pPr>
              <w:pStyle w:val="TAH"/>
              <w:rPr>
                <w:lang w:eastAsia="ko-KR"/>
              </w:rPr>
            </w:pPr>
            <w:r w:rsidRPr="00E9603C">
              <w:rPr>
                <w:lang w:eastAsia="ko-KR"/>
              </w:rPr>
              <w:t>Source</w:t>
            </w:r>
          </w:p>
        </w:tc>
        <w:tc>
          <w:tcPr>
            <w:tcW w:w="5065" w:type="dxa"/>
          </w:tcPr>
          <w:p w14:paraId="34F92EF9" w14:textId="77777777" w:rsidR="009166E9" w:rsidRPr="00E9603C" w:rsidRDefault="009166E9">
            <w:pPr>
              <w:pStyle w:val="TAH"/>
            </w:pPr>
            <w:r w:rsidRPr="00E9603C">
              <w:t>Description</w:t>
            </w:r>
          </w:p>
        </w:tc>
      </w:tr>
      <w:tr w:rsidR="009166E9" w:rsidRPr="00E9603C" w14:paraId="55B28E95" w14:textId="77777777">
        <w:trPr>
          <w:cantSplit/>
          <w:trHeight w:val="159"/>
          <w:jc w:val="center"/>
        </w:trPr>
        <w:tc>
          <w:tcPr>
            <w:tcW w:w="2523" w:type="dxa"/>
          </w:tcPr>
          <w:p w14:paraId="4E0EE1F4" w14:textId="77777777" w:rsidR="009166E9" w:rsidRPr="00E9603C" w:rsidRDefault="009166E9">
            <w:pPr>
              <w:pStyle w:val="TAL"/>
              <w:rPr>
                <w:lang w:eastAsia="ko-KR"/>
              </w:rPr>
            </w:pPr>
            <w:r w:rsidRPr="00E9603C">
              <w:rPr>
                <w:lang w:eastAsia="ko-KR"/>
              </w:rPr>
              <w:t>UE Data</w:t>
            </w:r>
          </w:p>
        </w:tc>
        <w:tc>
          <w:tcPr>
            <w:tcW w:w="827" w:type="dxa"/>
          </w:tcPr>
          <w:p w14:paraId="2BFF3B43" w14:textId="77777777" w:rsidR="009166E9" w:rsidRPr="00E9603C" w:rsidRDefault="009166E9">
            <w:pPr>
              <w:pStyle w:val="TAL"/>
              <w:rPr>
                <w:lang w:eastAsia="zh-CN"/>
              </w:rPr>
            </w:pPr>
          </w:p>
        </w:tc>
        <w:tc>
          <w:tcPr>
            <w:tcW w:w="5065" w:type="dxa"/>
          </w:tcPr>
          <w:p w14:paraId="79914936" w14:textId="77777777" w:rsidR="009166E9" w:rsidRPr="00E9603C" w:rsidRDefault="009166E9">
            <w:pPr>
              <w:pStyle w:val="TAL"/>
              <w:rPr>
                <w:lang w:eastAsia="zh-CN"/>
              </w:rPr>
            </w:pPr>
          </w:p>
        </w:tc>
      </w:tr>
      <w:tr w:rsidR="009166E9" w:rsidRPr="00E9603C" w14:paraId="3F6B4C3D" w14:textId="77777777">
        <w:trPr>
          <w:cantSplit/>
          <w:trHeight w:val="159"/>
          <w:jc w:val="center"/>
        </w:trPr>
        <w:tc>
          <w:tcPr>
            <w:tcW w:w="2523" w:type="dxa"/>
          </w:tcPr>
          <w:p w14:paraId="3E14CE9C" w14:textId="77777777" w:rsidR="009166E9" w:rsidRPr="00E9603C" w:rsidRDefault="009166E9">
            <w:pPr>
              <w:pStyle w:val="TAL"/>
            </w:pPr>
            <w:r w:rsidRPr="00E9603C">
              <w:rPr>
                <w:lang w:eastAsia="zh-CN"/>
              </w:rPr>
              <w:t>UE ID</w:t>
            </w:r>
          </w:p>
        </w:tc>
        <w:tc>
          <w:tcPr>
            <w:tcW w:w="827" w:type="dxa"/>
          </w:tcPr>
          <w:p w14:paraId="3F470067" w14:textId="77777777" w:rsidR="009166E9" w:rsidRPr="00E9603C" w:rsidRDefault="009166E9">
            <w:pPr>
              <w:pStyle w:val="TAL"/>
              <w:jc w:val="center"/>
              <w:rPr>
                <w:lang w:eastAsia="ko-KR"/>
              </w:rPr>
            </w:pPr>
            <w:r w:rsidRPr="00E9603C">
              <w:rPr>
                <w:lang w:eastAsia="ko-KR"/>
              </w:rPr>
              <w:t>UE</w:t>
            </w:r>
          </w:p>
        </w:tc>
        <w:tc>
          <w:tcPr>
            <w:tcW w:w="5065" w:type="dxa"/>
          </w:tcPr>
          <w:p w14:paraId="21E73F12" w14:textId="77777777" w:rsidR="009166E9" w:rsidRPr="00E9603C" w:rsidRDefault="009166E9">
            <w:pPr>
              <w:pStyle w:val="TAL"/>
              <w:rPr>
                <w:lang w:eastAsia="zh-CN"/>
              </w:rPr>
            </w:pPr>
            <w:r w:rsidRPr="00E9603C">
              <w:rPr>
                <w:lang w:eastAsia="zh-CN"/>
              </w:rPr>
              <w:t>SUPI</w:t>
            </w:r>
          </w:p>
        </w:tc>
      </w:tr>
      <w:tr w:rsidR="009166E9" w:rsidRPr="00E9603C" w14:paraId="30CFB3D5" w14:textId="77777777">
        <w:trPr>
          <w:cantSplit/>
          <w:trHeight w:val="60"/>
          <w:jc w:val="center"/>
        </w:trPr>
        <w:tc>
          <w:tcPr>
            <w:tcW w:w="2523" w:type="dxa"/>
          </w:tcPr>
          <w:p w14:paraId="12588A91" w14:textId="77777777" w:rsidR="009166E9" w:rsidRPr="00E9603C" w:rsidRDefault="009166E9">
            <w:pPr>
              <w:pStyle w:val="TAL"/>
              <w:rPr>
                <w:lang w:eastAsia="ko-KR"/>
              </w:rPr>
            </w:pPr>
            <w:r w:rsidRPr="00E9603C">
              <w:rPr>
                <w:lang w:eastAsia="ko-KR"/>
              </w:rPr>
              <w:t xml:space="preserve">Applied WLANSP rule </w:t>
            </w:r>
          </w:p>
        </w:tc>
        <w:tc>
          <w:tcPr>
            <w:tcW w:w="827" w:type="dxa"/>
          </w:tcPr>
          <w:p w14:paraId="69C89E50" w14:textId="77777777" w:rsidR="009166E9" w:rsidRPr="00E9603C" w:rsidRDefault="009166E9">
            <w:pPr>
              <w:pStyle w:val="TAL"/>
              <w:jc w:val="center"/>
              <w:rPr>
                <w:lang w:eastAsia="ko-KR"/>
              </w:rPr>
            </w:pPr>
            <w:r w:rsidRPr="00E9603C">
              <w:rPr>
                <w:lang w:eastAsia="ko-KR"/>
              </w:rPr>
              <w:t>UE</w:t>
            </w:r>
          </w:p>
        </w:tc>
        <w:tc>
          <w:tcPr>
            <w:tcW w:w="5065" w:type="dxa"/>
          </w:tcPr>
          <w:p w14:paraId="506E4166" w14:textId="77777777" w:rsidR="009166E9" w:rsidRPr="00E9603C" w:rsidRDefault="009166E9">
            <w:pPr>
              <w:pStyle w:val="TAL"/>
              <w:rPr>
                <w:lang w:eastAsia="ko-KR"/>
              </w:rPr>
            </w:pPr>
            <w:r w:rsidRPr="00E9603C">
              <w:rPr>
                <w:lang w:eastAsia="ko-KR"/>
              </w:rPr>
              <w:t>An WLANSP rule that is applied while connecting to WLAN with an indication that which selection criteria is met by selected WLAN</w:t>
            </w:r>
          </w:p>
        </w:tc>
      </w:tr>
      <w:tr w:rsidR="009166E9" w:rsidRPr="00E9603C" w14:paraId="4C1DA93F" w14:textId="77777777">
        <w:trPr>
          <w:cantSplit/>
          <w:trHeight w:val="60"/>
          <w:jc w:val="center"/>
        </w:trPr>
        <w:tc>
          <w:tcPr>
            <w:tcW w:w="2523" w:type="dxa"/>
          </w:tcPr>
          <w:p w14:paraId="2B32BAB0" w14:textId="77777777" w:rsidR="009166E9" w:rsidRPr="00E9603C" w:rsidRDefault="009166E9">
            <w:pPr>
              <w:pStyle w:val="TAL"/>
              <w:rPr>
                <w:lang w:eastAsia="ko-KR"/>
              </w:rPr>
            </w:pPr>
            <w:r w:rsidRPr="00E9603C">
              <w:rPr>
                <w:lang w:eastAsia="ko-KR"/>
              </w:rPr>
              <w:t>Discovered available WLAN(s)</w:t>
            </w:r>
          </w:p>
        </w:tc>
        <w:tc>
          <w:tcPr>
            <w:tcW w:w="827" w:type="dxa"/>
          </w:tcPr>
          <w:p w14:paraId="5430B047" w14:textId="77777777" w:rsidR="009166E9" w:rsidRPr="00E9603C" w:rsidRDefault="009166E9">
            <w:pPr>
              <w:pStyle w:val="TAL"/>
              <w:jc w:val="center"/>
              <w:rPr>
                <w:lang w:eastAsia="ko-KR"/>
              </w:rPr>
            </w:pPr>
            <w:r w:rsidRPr="00E9603C">
              <w:rPr>
                <w:lang w:eastAsia="ko-KR"/>
              </w:rPr>
              <w:t>UE</w:t>
            </w:r>
          </w:p>
        </w:tc>
        <w:tc>
          <w:tcPr>
            <w:tcW w:w="5065" w:type="dxa"/>
          </w:tcPr>
          <w:p w14:paraId="6AE7726D" w14:textId="77777777" w:rsidR="009166E9" w:rsidRPr="00E9603C" w:rsidRDefault="009166E9">
            <w:pPr>
              <w:pStyle w:val="TAL"/>
              <w:rPr>
                <w:lang w:eastAsia="ko-KR"/>
              </w:rPr>
            </w:pPr>
            <w:r w:rsidRPr="00E9603C">
              <w:rPr>
                <w:lang w:eastAsia="ko-KR"/>
              </w:rPr>
              <w:t>Available WLAN list discovered as described in clause 5.3.2.3 of TS 24.502 [21].</w:t>
            </w:r>
          </w:p>
        </w:tc>
      </w:tr>
      <w:tr w:rsidR="009166E9" w:rsidRPr="00E9603C" w14:paraId="1064C668" w14:textId="77777777">
        <w:trPr>
          <w:cantSplit/>
          <w:trHeight w:val="169"/>
          <w:jc w:val="center"/>
        </w:trPr>
        <w:tc>
          <w:tcPr>
            <w:tcW w:w="2523" w:type="dxa"/>
          </w:tcPr>
          <w:p w14:paraId="28F2B439" w14:textId="77777777" w:rsidR="009166E9" w:rsidRPr="00E9603C" w:rsidRDefault="009166E9">
            <w:pPr>
              <w:pStyle w:val="TAL"/>
              <w:rPr>
                <w:lang w:eastAsia="ko-KR"/>
              </w:rPr>
            </w:pPr>
            <w:r w:rsidRPr="00E9603C">
              <w:rPr>
                <w:lang w:eastAsia="ko-KR"/>
              </w:rPr>
              <w:t>WLAN Data</w:t>
            </w:r>
          </w:p>
        </w:tc>
        <w:tc>
          <w:tcPr>
            <w:tcW w:w="827" w:type="dxa"/>
          </w:tcPr>
          <w:p w14:paraId="01F8BC7D" w14:textId="77777777" w:rsidR="009166E9" w:rsidRPr="00E9603C" w:rsidRDefault="009166E9">
            <w:pPr>
              <w:pStyle w:val="TAL"/>
              <w:jc w:val="center"/>
              <w:rPr>
                <w:lang w:eastAsia="ko-KR"/>
              </w:rPr>
            </w:pPr>
          </w:p>
        </w:tc>
        <w:tc>
          <w:tcPr>
            <w:tcW w:w="5065" w:type="dxa"/>
          </w:tcPr>
          <w:p w14:paraId="3E63A95A" w14:textId="77777777" w:rsidR="009166E9" w:rsidRPr="00E9603C" w:rsidRDefault="009166E9">
            <w:pPr>
              <w:pStyle w:val="TAL"/>
              <w:rPr>
                <w:lang w:eastAsia="ko-KR"/>
              </w:rPr>
            </w:pPr>
          </w:p>
        </w:tc>
      </w:tr>
      <w:tr w:rsidR="009166E9" w:rsidRPr="00E9603C" w14:paraId="4D43B34C" w14:textId="77777777">
        <w:trPr>
          <w:cantSplit/>
          <w:trHeight w:val="169"/>
          <w:jc w:val="center"/>
        </w:trPr>
        <w:tc>
          <w:tcPr>
            <w:tcW w:w="2523" w:type="dxa"/>
          </w:tcPr>
          <w:p w14:paraId="051C2CB2" w14:textId="77777777" w:rsidR="009166E9" w:rsidRPr="00E9603C" w:rsidRDefault="009166E9">
            <w:pPr>
              <w:pStyle w:val="TAL"/>
              <w:rPr>
                <w:lang w:eastAsia="ko-KR"/>
              </w:rPr>
            </w:pPr>
            <w:r w:rsidRPr="00E9603C">
              <w:rPr>
                <w:lang w:eastAsia="ko-KR"/>
              </w:rPr>
              <w:t>SSID</w:t>
            </w:r>
          </w:p>
        </w:tc>
        <w:tc>
          <w:tcPr>
            <w:tcW w:w="827" w:type="dxa"/>
          </w:tcPr>
          <w:p w14:paraId="24EB62E3" w14:textId="77777777" w:rsidR="009166E9" w:rsidRPr="00E9603C" w:rsidRDefault="009166E9">
            <w:pPr>
              <w:pStyle w:val="TAL"/>
              <w:jc w:val="center"/>
              <w:rPr>
                <w:lang w:eastAsia="ko-KR"/>
              </w:rPr>
            </w:pPr>
            <w:r w:rsidRPr="00E9603C">
              <w:rPr>
                <w:lang w:eastAsia="ko-KR"/>
              </w:rPr>
              <w:t>OAM</w:t>
            </w:r>
          </w:p>
        </w:tc>
        <w:tc>
          <w:tcPr>
            <w:tcW w:w="5065" w:type="dxa"/>
          </w:tcPr>
          <w:p w14:paraId="753D571C" w14:textId="77777777" w:rsidR="009166E9" w:rsidRPr="00E9603C" w:rsidRDefault="009166E9">
            <w:pPr>
              <w:pStyle w:val="TAL"/>
              <w:rPr>
                <w:lang w:eastAsia="ko-KR"/>
              </w:rPr>
            </w:pPr>
            <w:r w:rsidRPr="00E9603C">
              <w:rPr>
                <w:lang w:eastAsia="ko-KR"/>
              </w:rPr>
              <w:t>SSID of the selected WLAN during the period of analysis</w:t>
            </w:r>
          </w:p>
        </w:tc>
      </w:tr>
      <w:tr w:rsidR="009166E9" w:rsidRPr="00E9603C" w14:paraId="58F825DD" w14:textId="77777777">
        <w:trPr>
          <w:cantSplit/>
          <w:trHeight w:val="169"/>
          <w:jc w:val="center"/>
        </w:trPr>
        <w:tc>
          <w:tcPr>
            <w:tcW w:w="2523" w:type="dxa"/>
          </w:tcPr>
          <w:p w14:paraId="39425AA1" w14:textId="77777777" w:rsidR="009166E9" w:rsidRPr="00E9603C" w:rsidRDefault="009166E9">
            <w:pPr>
              <w:pStyle w:val="TAL"/>
              <w:rPr>
                <w:lang w:eastAsia="ko-KR"/>
              </w:rPr>
            </w:pPr>
            <w:r w:rsidRPr="00E9603C">
              <w:rPr>
                <w:lang w:eastAsia="ko-KR"/>
              </w:rPr>
              <w:t>RSSI</w:t>
            </w:r>
          </w:p>
        </w:tc>
        <w:tc>
          <w:tcPr>
            <w:tcW w:w="827" w:type="dxa"/>
          </w:tcPr>
          <w:p w14:paraId="419B9B2B" w14:textId="77777777" w:rsidR="009166E9" w:rsidRPr="00E9603C" w:rsidRDefault="009166E9">
            <w:pPr>
              <w:pStyle w:val="TAL"/>
              <w:jc w:val="center"/>
              <w:rPr>
                <w:lang w:eastAsia="ko-KR"/>
              </w:rPr>
            </w:pPr>
            <w:r w:rsidRPr="00E9603C">
              <w:rPr>
                <w:lang w:eastAsia="ko-KR"/>
              </w:rPr>
              <w:t>OAM</w:t>
            </w:r>
          </w:p>
        </w:tc>
        <w:tc>
          <w:tcPr>
            <w:tcW w:w="5065" w:type="dxa"/>
          </w:tcPr>
          <w:p w14:paraId="099CA1CF" w14:textId="77777777" w:rsidR="009166E9" w:rsidRPr="00E9603C" w:rsidRDefault="009166E9">
            <w:pPr>
              <w:pStyle w:val="TAL"/>
              <w:rPr>
                <w:lang w:eastAsia="ko-KR"/>
              </w:rPr>
            </w:pPr>
            <w:r w:rsidRPr="00E9603C">
              <w:rPr>
                <w:lang w:eastAsia="ko-KR"/>
              </w:rPr>
              <w:t>Measured RSSI of the selected WLAN during the period of analysis.</w:t>
            </w:r>
          </w:p>
        </w:tc>
      </w:tr>
      <w:tr w:rsidR="009166E9" w:rsidRPr="00E9603C" w14:paraId="6E1F3927" w14:textId="77777777">
        <w:trPr>
          <w:cantSplit/>
          <w:trHeight w:val="169"/>
          <w:jc w:val="center"/>
        </w:trPr>
        <w:tc>
          <w:tcPr>
            <w:tcW w:w="2523" w:type="dxa"/>
          </w:tcPr>
          <w:p w14:paraId="42D17ACF" w14:textId="77777777" w:rsidR="009166E9" w:rsidRPr="00E9603C" w:rsidRDefault="009166E9">
            <w:pPr>
              <w:pStyle w:val="TAL"/>
              <w:rPr>
                <w:lang w:eastAsia="ko-KR"/>
              </w:rPr>
            </w:pPr>
            <w:r w:rsidRPr="00E9603C">
              <w:rPr>
                <w:lang w:eastAsia="ko-KR"/>
              </w:rPr>
              <w:t>RTT</w:t>
            </w:r>
          </w:p>
        </w:tc>
        <w:tc>
          <w:tcPr>
            <w:tcW w:w="827" w:type="dxa"/>
          </w:tcPr>
          <w:p w14:paraId="796123C6" w14:textId="77777777" w:rsidR="009166E9" w:rsidRPr="00E9603C" w:rsidRDefault="009166E9">
            <w:pPr>
              <w:pStyle w:val="TAL"/>
              <w:jc w:val="center"/>
              <w:rPr>
                <w:lang w:eastAsia="ko-KR"/>
              </w:rPr>
            </w:pPr>
            <w:r w:rsidRPr="00E9603C">
              <w:rPr>
                <w:lang w:eastAsia="ko-KR"/>
              </w:rPr>
              <w:t>OAM</w:t>
            </w:r>
          </w:p>
        </w:tc>
        <w:tc>
          <w:tcPr>
            <w:tcW w:w="5065" w:type="dxa"/>
          </w:tcPr>
          <w:p w14:paraId="1EA65533" w14:textId="77777777" w:rsidR="009166E9" w:rsidRPr="00E9603C" w:rsidRDefault="009166E9">
            <w:pPr>
              <w:pStyle w:val="TAL"/>
              <w:rPr>
                <w:lang w:eastAsia="ko-KR"/>
              </w:rPr>
            </w:pPr>
            <w:r w:rsidRPr="00E9603C">
              <w:rPr>
                <w:lang w:eastAsia="ko-KR"/>
              </w:rPr>
              <w:t>Measured RTT of the selected WLAN during the period of interest</w:t>
            </w:r>
          </w:p>
        </w:tc>
      </w:tr>
      <w:tr w:rsidR="009166E9" w:rsidRPr="00E9603C" w14:paraId="5DA2EE40" w14:textId="77777777">
        <w:trPr>
          <w:cantSplit/>
          <w:trHeight w:val="169"/>
          <w:jc w:val="center"/>
        </w:trPr>
        <w:tc>
          <w:tcPr>
            <w:tcW w:w="2523" w:type="dxa"/>
          </w:tcPr>
          <w:p w14:paraId="3EE06CC7" w14:textId="77777777" w:rsidR="009166E9" w:rsidRPr="00E9603C" w:rsidRDefault="009166E9">
            <w:pPr>
              <w:pStyle w:val="TAL"/>
              <w:rPr>
                <w:lang w:eastAsia="ko-KR"/>
              </w:rPr>
            </w:pPr>
            <w:r w:rsidRPr="00E9603C">
              <w:rPr>
                <w:lang w:eastAsia="ko-KR"/>
              </w:rPr>
              <w:t>UE Location</w:t>
            </w:r>
          </w:p>
        </w:tc>
        <w:tc>
          <w:tcPr>
            <w:tcW w:w="827" w:type="dxa"/>
          </w:tcPr>
          <w:p w14:paraId="42B9DF71" w14:textId="77777777" w:rsidR="009166E9" w:rsidRPr="00E9603C" w:rsidRDefault="009166E9">
            <w:pPr>
              <w:pStyle w:val="TAL"/>
              <w:jc w:val="center"/>
              <w:rPr>
                <w:lang w:eastAsia="ko-KR"/>
              </w:rPr>
            </w:pPr>
            <w:r w:rsidRPr="00E9603C">
              <w:rPr>
                <w:lang w:eastAsia="ko-KR"/>
              </w:rPr>
              <w:t>OAM</w:t>
            </w:r>
          </w:p>
        </w:tc>
        <w:tc>
          <w:tcPr>
            <w:tcW w:w="5065" w:type="dxa"/>
          </w:tcPr>
          <w:p w14:paraId="6FBDC106" w14:textId="77777777" w:rsidR="009166E9" w:rsidRPr="00E9603C" w:rsidRDefault="009166E9">
            <w:pPr>
              <w:pStyle w:val="TAL"/>
              <w:rPr>
                <w:lang w:eastAsia="ko-KR"/>
              </w:rPr>
            </w:pPr>
            <w:r w:rsidRPr="00E9603C">
              <w:rPr>
                <w:lang w:eastAsia="ko-KR"/>
              </w:rPr>
              <w:t xml:space="preserve">Location information tagged by UE when it reports WLAN MDT measurement (e.g. Cell ID and/or longitude/latitude if available) </w:t>
            </w:r>
          </w:p>
        </w:tc>
      </w:tr>
      <w:tr w:rsidR="009166E9" w:rsidRPr="00E9603C" w14:paraId="2C2591DA" w14:textId="77777777">
        <w:trPr>
          <w:cantSplit/>
          <w:trHeight w:val="169"/>
          <w:jc w:val="center"/>
        </w:trPr>
        <w:tc>
          <w:tcPr>
            <w:tcW w:w="2523" w:type="dxa"/>
          </w:tcPr>
          <w:p w14:paraId="4E9AFCD1" w14:textId="77777777" w:rsidR="009166E9" w:rsidRPr="00E9603C" w:rsidRDefault="009166E9">
            <w:pPr>
              <w:pStyle w:val="TAL"/>
              <w:rPr>
                <w:lang w:eastAsia="ko-KR"/>
              </w:rPr>
            </w:pPr>
            <w:r w:rsidRPr="00E9603C">
              <w:t>Information on WLAN based PDU Session (1..max)</w:t>
            </w:r>
          </w:p>
        </w:tc>
        <w:tc>
          <w:tcPr>
            <w:tcW w:w="827" w:type="dxa"/>
          </w:tcPr>
          <w:p w14:paraId="2AE1C986" w14:textId="77777777" w:rsidR="009166E9" w:rsidRPr="00E9603C" w:rsidRDefault="009166E9">
            <w:pPr>
              <w:pStyle w:val="TAL"/>
              <w:jc w:val="center"/>
              <w:rPr>
                <w:lang w:eastAsia="ko-KR"/>
              </w:rPr>
            </w:pPr>
            <w:r w:rsidRPr="00E9603C">
              <w:t>SMF</w:t>
            </w:r>
          </w:p>
        </w:tc>
        <w:tc>
          <w:tcPr>
            <w:tcW w:w="5065" w:type="dxa"/>
          </w:tcPr>
          <w:p w14:paraId="32FCED3A" w14:textId="77777777" w:rsidR="009166E9" w:rsidRPr="00E9603C" w:rsidRDefault="009166E9">
            <w:pPr>
              <w:pStyle w:val="TAL"/>
              <w:rPr>
                <w:lang w:eastAsia="ko-KR"/>
              </w:rPr>
            </w:pPr>
          </w:p>
        </w:tc>
      </w:tr>
      <w:tr w:rsidR="009166E9" w:rsidRPr="00E9603C" w14:paraId="5C371EFE" w14:textId="77777777">
        <w:trPr>
          <w:cantSplit/>
          <w:trHeight w:val="169"/>
          <w:jc w:val="center"/>
        </w:trPr>
        <w:tc>
          <w:tcPr>
            <w:tcW w:w="2523" w:type="dxa"/>
          </w:tcPr>
          <w:p w14:paraId="3859327C" w14:textId="77777777" w:rsidR="009166E9" w:rsidRPr="00E9603C" w:rsidRDefault="009166E9">
            <w:pPr>
              <w:pStyle w:val="TAL"/>
              <w:ind w:firstLineChars="50" w:firstLine="90"/>
              <w:rPr>
                <w:lang w:eastAsia="ko-KR"/>
              </w:rPr>
            </w:pPr>
            <w:r w:rsidRPr="00E9603C">
              <w:t>&gt; Start time of WLAN based PDU Session</w:t>
            </w:r>
          </w:p>
        </w:tc>
        <w:tc>
          <w:tcPr>
            <w:tcW w:w="827" w:type="dxa"/>
          </w:tcPr>
          <w:p w14:paraId="50F2942A" w14:textId="77777777" w:rsidR="009166E9" w:rsidRPr="00E9603C" w:rsidRDefault="009166E9">
            <w:pPr>
              <w:pStyle w:val="TAL"/>
              <w:jc w:val="center"/>
              <w:rPr>
                <w:lang w:eastAsia="ko-KR"/>
              </w:rPr>
            </w:pPr>
          </w:p>
        </w:tc>
        <w:tc>
          <w:tcPr>
            <w:tcW w:w="5065" w:type="dxa"/>
          </w:tcPr>
          <w:p w14:paraId="052AF64A" w14:textId="77777777" w:rsidR="009166E9" w:rsidRPr="00E9603C" w:rsidRDefault="009166E9">
            <w:pPr>
              <w:pStyle w:val="TAL"/>
              <w:rPr>
                <w:lang w:eastAsia="ko-KR"/>
              </w:rPr>
            </w:pPr>
            <w:r w:rsidRPr="00E9603C">
              <w:t>The time stamp that indicates when the existing PDU Session's access type changes to WLAN or when the new WLAN based PDU Session is established</w:t>
            </w:r>
          </w:p>
        </w:tc>
      </w:tr>
      <w:tr w:rsidR="009166E9" w:rsidRPr="00E9603C" w14:paraId="37901CAF" w14:textId="77777777">
        <w:trPr>
          <w:cantSplit/>
          <w:trHeight w:val="169"/>
          <w:jc w:val="center"/>
        </w:trPr>
        <w:tc>
          <w:tcPr>
            <w:tcW w:w="2523" w:type="dxa"/>
          </w:tcPr>
          <w:p w14:paraId="49ACD342" w14:textId="77777777" w:rsidR="009166E9" w:rsidRPr="00E9603C" w:rsidRDefault="009166E9">
            <w:pPr>
              <w:pStyle w:val="TAL"/>
              <w:ind w:firstLineChars="50" w:firstLine="90"/>
              <w:rPr>
                <w:lang w:eastAsia="ko-KR"/>
              </w:rPr>
            </w:pPr>
            <w:r w:rsidRPr="00E9603C">
              <w:t>&gt; End time of WLAN based PDU Session</w:t>
            </w:r>
          </w:p>
        </w:tc>
        <w:tc>
          <w:tcPr>
            <w:tcW w:w="827" w:type="dxa"/>
          </w:tcPr>
          <w:p w14:paraId="063174C7" w14:textId="77777777" w:rsidR="009166E9" w:rsidRPr="00E9603C" w:rsidRDefault="009166E9">
            <w:pPr>
              <w:pStyle w:val="TAL"/>
              <w:jc w:val="center"/>
              <w:rPr>
                <w:lang w:eastAsia="ko-KR"/>
              </w:rPr>
            </w:pPr>
          </w:p>
        </w:tc>
        <w:tc>
          <w:tcPr>
            <w:tcW w:w="5065" w:type="dxa"/>
          </w:tcPr>
          <w:p w14:paraId="3259BC0D" w14:textId="77777777" w:rsidR="009166E9" w:rsidRPr="00E9603C" w:rsidRDefault="009166E9">
            <w:pPr>
              <w:pStyle w:val="TAL"/>
              <w:rPr>
                <w:lang w:eastAsia="ko-KR"/>
              </w:rPr>
            </w:pPr>
            <w:r w:rsidRPr="00E9603C">
              <w:rPr>
                <w:lang w:eastAsia="ko-KR"/>
              </w:rPr>
              <w:t>The time stamp that indicates when the existing WLAN based PDU Session</w:t>
            </w:r>
            <w:r w:rsidRPr="00E9603C">
              <w:t>'</w:t>
            </w:r>
            <w:r w:rsidRPr="00E9603C">
              <w:rPr>
                <w:lang w:eastAsia="ko-KR"/>
              </w:rPr>
              <w:t>s access type is not WLAN any more or when the WLAN based PDU Session is released</w:t>
            </w:r>
          </w:p>
        </w:tc>
      </w:tr>
      <w:tr w:rsidR="009166E9" w:rsidRPr="00E9603C" w14:paraId="3D68918E" w14:textId="77777777">
        <w:trPr>
          <w:cantSplit/>
          <w:trHeight w:val="169"/>
          <w:jc w:val="center"/>
        </w:trPr>
        <w:tc>
          <w:tcPr>
            <w:tcW w:w="2523" w:type="dxa"/>
          </w:tcPr>
          <w:p w14:paraId="2EA936DF" w14:textId="77777777" w:rsidR="009166E9" w:rsidRPr="00E9603C" w:rsidRDefault="009166E9">
            <w:pPr>
              <w:pStyle w:val="TAL"/>
              <w:rPr>
                <w:lang w:eastAsia="ko-KR"/>
              </w:rPr>
            </w:pPr>
            <w:r w:rsidRPr="00E9603C">
              <w:rPr>
                <w:lang w:eastAsia="zh-CN"/>
              </w:rPr>
              <w:t>Communication start</w:t>
            </w:r>
          </w:p>
        </w:tc>
        <w:tc>
          <w:tcPr>
            <w:tcW w:w="827" w:type="dxa"/>
          </w:tcPr>
          <w:p w14:paraId="2CAAE5ED" w14:textId="77777777" w:rsidR="009166E9" w:rsidRPr="00E9603C" w:rsidRDefault="009166E9">
            <w:pPr>
              <w:pStyle w:val="TAL"/>
              <w:jc w:val="center"/>
              <w:rPr>
                <w:lang w:eastAsia="ko-KR"/>
              </w:rPr>
            </w:pPr>
            <w:r w:rsidRPr="00E9603C">
              <w:rPr>
                <w:lang w:eastAsia="ko-KR"/>
              </w:rPr>
              <w:t>UPF</w:t>
            </w:r>
          </w:p>
        </w:tc>
        <w:tc>
          <w:tcPr>
            <w:tcW w:w="5065" w:type="dxa"/>
          </w:tcPr>
          <w:p w14:paraId="33437191" w14:textId="77777777" w:rsidR="009166E9" w:rsidRPr="00E9603C" w:rsidRDefault="009166E9">
            <w:pPr>
              <w:pStyle w:val="TAL"/>
              <w:rPr>
                <w:lang w:eastAsia="ko-KR"/>
              </w:rPr>
            </w:pPr>
            <w:r w:rsidRPr="00E9603C">
              <w:rPr>
                <w:lang w:eastAsia="zh-CN"/>
              </w:rPr>
              <w:t>The time stamp that WLAN based PDU session(s) starts</w:t>
            </w:r>
          </w:p>
        </w:tc>
      </w:tr>
      <w:tr w:rsidR="009166E9" w:rsidRPr="00E9603C" w14:paraId="2A6915DE" w14:textId="77777777">
        <w:trPr>
          <w:cantSplit/>
          <w:trHeight w:val="169"/>
          <w:jc w:val="center"/>
        </w:trPr>
        <w:tc>
          <w:tcPr>
            <w:tcW w:w="2523" w:type="dxa"/>
          </w:tcPr>
          <w:p w14:paraId="6FA4D22B" w14:textId="77777777" w:rsidR="009166E9" w:rsidRPr="00E9603C" w:rsidRDefault="009166E9">
            <w:pPr>
              <w:pStyle w:val="TAL"/>
              <w:rPr>
                <w:lang w:eastAsia="ko-KR"/>
              </w:rPr>
            </w:pPr>
            <w:r w:rsidRPr="00E9603C">
              <w:rPr>
                <w:lang w:eastAsia="zh-CN"/>
              </w:rPr>
              <w:t>Communication stop</w:t>
            </w:r>
          </w:p>
        </w:tc>
        <w:tc>
          <w:tcPr>
            <w:tcW w:w="827" w:type="dxa"/>
          </w:tcPr>
          <w:p w14:paraId="211FB6CE" w14:textId="77777777" w:rsidR="009166E9" w:rsidRPr="00E9603C" w:rsidRDefault="009166E9">
            <w:pPr>
              <w:pStyle w:val="TAL"/>
              <w:jc w:val="center"/>
              <w:rPr>
                <w:lang w:eastAsia="ko-KR"/>
              </w:rPr>
            </w:pPr>
            <w:r w:rsidRPr="00E9603C">
              <w:rPr>
                <w:lang w:eastAsia="ko-KR"/>
              </w:rPr>
              <w:t>UPF</w:t>
            </w:r>
          </w:p>
        </w:tc>
        <w:tc>
          <w:tcPr>
            <w:tcW w:w="5065" w:type="dxa"/>
          </w:tcPr>
          <w:p w14:paraId="58B4C7FD" w14:textId="77777777" w:rsidR="009166E9" w:rsidRPr="00E9603C" w:rsidRDefault="009166E9">
            <w:pPr>
              <w:pStyle w:val="TAL"/>
              <w:rPr>
                <w:lang w:eastAsia="ko-KR"/>
              </w:rPr>
            </w:pPr>
            <w:r w:rsidRPr="00E9603C">
              <w:rPr>
                <w:lang w:eastAsia="zh-CN"/>
              </w:rPr>
              <w:t>The time stamp that WLAN based PDU session(s) ends</w:t>
            </w:r>
          </w:p>
        </w:tc>
      </w:tr>
      <w:tr w:rsidR="009166E9" w:rsidRPr="00E9603C" w14:paraId="32B88581" w14:textId="77777777">
        <w:trPr>
          <w:cantSplit/>
          <w:trHeight w:val="169"/>
          <w:jc w:val="center"/>
        </w:trPr>
        <w:tc>
          <w:tcPr>
            <w:tcW w:w="2523" w:type="dxa"/>
          </w:tcPr>
          <w:p w14:paraId="1C78C123" w14:textId="77777777" w:rsidR="009166E9" w:rsidRPr="00E9603C" w:rsidRDefault="009166E9">
            <w:pPr>
              <w:pStyle w:val="TAL"/>
              <w:rPr>
                <w:lang w:eastAsia="ko-KR"/>
              </w:rPr>
            </w:pPr>
            <w:r w:rsidRPr="00E9603C">
              <w:rPr>
                <w:lang w:eastAsia="ko-KR"/>
              </w:rPr>
              <w:t>UL data rate</w:t>
            </w:r>
          </w:p>
        </w:tc>
        <w:tc>
          <w:tcPr>
            <w:tcW w:w="827" w:type="dxa"/>
          </w:tcPr>
          <w:p w14:paraId="5F962D3C" w14:textId="77777777" w:rsidR="009166E9" w:rsidRPr="00E9603C" w:rsidRDefault="009166E9">
            <w:pPr>
              <w:pStyle w:val="TAL"/>
              <w:jc w:val="center"/>
              <w:rPr>
                <w:lang w:eastAsia="ko-KR"/>
              </w:rPr>
            </w:pPr>
            <w:r w:rsidRPr="00E9603C">
              <w:rPr>
                <w:lang w:eastAsia="ko-KR"/>
              </w:rPr>
              <w:t>UPF</w:t>
            </w:r>
          </w:p>
        </w:tc>
        <w:tc>
          <w:tcPr>
            <w:tcW w:w="5065" w:type="dxa"/>
          </w:tcPr>
          <w:p w14:paraId="1F52489E" w14:textId="77777777" w:rsidR="009166E9" w:rsidRPr="00E9603C" w:rsidRDefault="009166E9">
            <w:pPr>
              <w:pStyle w:val="TAL"/>
              <w:rPr>
                <w:lang w:eastAsia="ko-KR"/>
              </w:rPr>
            </w:pPr>
            <w:r w:rsidRPr="00E9603C">
              <w:rPr>
                <w:lang w:eastAsia="ko-KR"/>
              </w:rPr>
              <w:t xml:space="preserve">UL data rate of WLAN based PDU session(s) </w:t>
            </w:r>
          </w:p>
        </w:tc>
      </w:tr>
      <w:tr w:rsidR="009166E9" w:rsidRPr="00E9603C" w14:paraId="29C851F9" w14:textId="77777777">
        <w:trPr>
          <w:cantSplit/>
          <w:trHeight w:val="169"/>
          <w:jc w:val="center"/>
        </w:trPr>
        <w:tc>
          <w:tcPr>
            <w:tcW w:w="2523" w:type="dxa"/>
          </w:tcPr>
          <w:p w14:paraId="6BE670DD" w14:textId="77777777" w:rsidR="009166E9" w:rsidRPr="00E9603C" w:rsidRDefault="009166E9">
            <w:pPr>
              <w:pStyle w:val="TAL"/>
              <w:rPr>
                <w:lang w:eastAsia="ko-KR"/>
              </w:rPr>
            </w:pPr>
            <w:r w:rsidRPr="00E9603C">
              <w:rPr>
                <w:lang w:eastAsia="ko-KR"/>
              </w:rPr>
              <w:t>DL data rate</w:t>
            </w:r>
          </w:p>
        </w:tc>
        <w:tc>
          <w:tcPr>
            <w:tcW w:w="827" w:type="dxa"/>
          </w:tcPr>
          <w:p w14:paraId="0284C7AC" w14:textId="77777777" w:rsidR="009166E9" w:rsidRPr="00E9603C" w:rsidRDefault="009166E9">
            <w:pPr>
              <w:pStyle w:val="TAL"/>
              <w:jc w:val="center"/>
              <w:rPr>
                <w:lang w:eastAsia="ko-KR"/>
              </w:rPr>
            </w:pPr>
            <w:r w:rsidRPr="00E9603C">
              <w:rPr>
                <w:lang w:eastAsia="ko-KR"/>
              </w:rPr>
              <w:t>UPF</w:t>
            </w:r>
          </w:p>
        </w:tc>
        <w:tc>
          <w:tcPr>
            <w:tcW w:w="5065" w:type="dxa"/>
          </w:tcPr>
          <w:p w14:paraId="3AECCEDA" w14:textId="77777777" w:rsidR="009166E9" w:rsidRPr="00E9603C" w:rsidRDefault="009166E9">
            <w:pPr>
              <w:pStyle w:val="TAL"/>
              <w:rPr>
                <w:lang w:eastAsia="ko-KR"/>
              </w:rPr>
            </w:pPr>
            <w:r w:rsidRPr="00E9603C">
              <w:rPr>
                <w:lang w:eastAsia="ko-KR"/>
              </w:rPr>
              <w:t xml:space="preserve">DL data rate of WLAN based PDU session(s) </w:t>
            </w:r>
          </w:p>
        </w:tc>
      </w:tr>
      <w:tr w:rsidR="009166E9" w:rsidRPr="00E9603C" w14:paraId="69A5A2A5" w14:textId="77777777">
        <w:trPr>
          <w:cantSplit/>
          <w:trHeight w:val="169"/>
          <w:jc w:val="center"/>
        </w:trPr>
        <w:tc>
          <w:tcPr>
            <w:tcW w:w="2523" w:type="dxa"/>
          </w:tcPr>
          <w:p w14:paraId="04FD8099" w14:textId="77777777" w:rsidR="009166E9" w:rsidRPr="00E9603C" w:rsidRDefault="009166E9">
            <w:pPr>
              <w:pStyle w:val="TAL"/>
              <w:rPr>
                <w:lang w:eastAsia="ko-KR"/>
              </w:rPr>
            </w:pPr>
            <w:r w:rsidRPr="00E9603C">
              <w:rPr>
                <w:lang w:eastAsia="ko-KR"/>
              </w:rPr>
              <w:t>Traffic volume</w:t>
            </w:r>
          </w:p>
        </w:tc>
        <w:tc>
          <w:tcPr>
            <w:tcW w:w="827" w:type="dxa"/>
          </w:tcPr>
          <w:p w14:paraId="0C3B1778" w14:textId="77777777" w:rsidR="009166E9" w:rsidRPr="00E9603C" w:rsidRDefault="009166E9">
            <w:pPr>
              <w:pStyle w:val="TAL"/>
              <w:jc w:val="center"/>
              <w:rPr>
                <w:lang w:eastAsia="ko-KR"/>
              </w:rPr>
            </w:pPr>
            <w:r w:rsidRPr="00E9603C">
              <w:rPr>
                <w:lang w:eastAsia="ko-KR"/>
              </w:rPr>
              <w:t>UPF</w:t>
            </w:r>
          </w:p>
        </w:tc>
        <w:tc>
          <w:tcPr>
            <w:tcW w:w="5065" w:type="dxa"/>
          </w:tcPr>
          <w:p w14:paraId="52001EAD" w14:textId="77777777" w:rsidR="009166E9" w:rsidRPr="00E9603C" w:rsidRDefault="009166E9">
            <w:pPr>
              <w:pStyle w:val="TAL"/>
              <w:rPr>
                <w:lang w:eastAsia="ko-KR"/>
              </w:rPr>
            </w:pPr>
            <w:r w:rsidRPr="00E9603C">
              <w:rPr>
                <w:lang w:eastAsia="ko-KR"/>
              </w:rPr>
              <w:t xml:space="preserve">Traffic volume of WLAN based PDU session(s) </w:t>
            </w:r>
          </w:p>
        </w:tc>
      </w:tr>
    </w:tbl>
    <w:p w14:paraId="125D7EF1" w14:textId="77777777" w:rsidR="009166E9" w:rsidRPr="00E9603C" w:rsidRDefault="009166E9">
      <w:pPr>
        <w:pStyle w:val="FP"/>
        <w:rPr>
          <w:rFonts w:eastAsia="Malgun Gothic"/>
          <w:lang w:eastAsia="ko-KR"/>
        </w:rPr>
      </w:pPr>
    </w:p>
    <w:p w14:paraId="27DBA5B7" w14:textId="77777777" w:rsidR="009166E9" w:rsidRPr="00E9603C" w:rsidRDefault="009166E9">
      <w:pPr>
        <w:pStyle w:val="NO"/>
        <w:rPr>
          <w:lang w:eastAsia="ko-KR"/>
        </w:rPr>
      </w:pPr>
      <w:r w:rsidRPr="00E9603C">
        <w:rPr>
          <w:lang w:eastAsia="ko-KR"/>
        </w:rPr>
        <w:t>NOTE 1:</w:t>
      </w:r>
      <w:r w:rsidRPr="00E9603C">
        <w:rPr>
          <w:lang w:eastAsia="ko-KR"/>
        </w:rPr>
        <w:tab/>
        <w:t xml:space="preserve">WLAN Data from OAM is collected via MDT and aligned with the WLAN measurement reporting list described in clause 5.1.1.3.3 of </w:t>
      </w:r>
      <w:r w:rsidR="00E9603C" w:rsidRPr="00E9603C">
        <w:rPr>
          <w:lang w:eastAsia="ko-KR"/>
        </w:rPr>
        <w:t>TS</w:t>
      </w:r>
      <w:r w:rsidR="00E9603C">
        <w:rPr>
          <w:lang w:eastAsia="ko-KR"/>
        </w:rPr>
        <w:t> </w:t>
      </w:r>
      <w:r w:rsidR="00E9603C" w:rsidRPr="00E9603C">
        <w:rPr>
          <w:lang w:eastAsia="ko-KR"/>
        </w:rPr>
        <w:t>37.320</w:t>
      </w:r>
      <w:r w:rsidR="00E9603C">
        <w:rPr>
          <w:lang w:eastAsia="ko-KR"/>
        </w:rPr>
        <w:t> </w:t>
      </w:r>
      <w:r w:rsidR="00E9603C" w:rsidRPr="00E9603C">
        <w:rPr>
          <w:lang w:eastAsia="ko-KR"/>
        </w:rPr>
        <w:t>[</w:t>
      </w:r>
      <w:r w:rsidRPr="00E9603C">
        <w:rPr>
          <w:lang w:eastAsia="ko-KR"/>
        </w:rPr>
        <w:t>22]. It is assumed that not all UEs support MDT WLAN measurements. The PLMNs supporting WLAN analytics must allow MDT measurements.</w:t>
      </w:r>
    </w:p>
    <w:p w14:paraId="30711FDE" w14:textId="77777777" w:rsidR="009166E9" w:rsidRPr="00E9603C" w:rsidRDefault="009166E9">
      <w:pPr>
        <w:pStyle w:val="NO"/>
        <w:rPr>
          <w:lang w:eastAsia="ko-KR"/>
        </w:rPr>
      </w:pPr>
      <w:r w:rsidRPr="00E9603C">
        <w:rPr>
          <w:lang w:eastAsia="ko-KR"/>
        </w:rPr>
        <w:t>NOTE 2:</w:t>
      </w:r>
      <w:r w:rsidRPr="00E9603C">
        <w:rPr>
          <w:lang w:eastAsia="ko-KR"/>
        </w:rPr>
        <w:tab/>
        <w:t>It is assumed that how NWDAF collects the data from UPF is not defined.</w:t>
      </w:r>
    </w:p>
    <w:p w14:paraId="7EE05EF0" w14:textId="77777777" w:rsidR="009166E9" w:rsidRPr="00E9603C" w:rsidRDefault="009166E9">
      <w:pPr>
        <w:pStyle w:val="NO"/>
        <w:rPr>
          <w:lang w:eastAsia="ko-KR"/>
        </w:rPr>
      </w:pPr>
      <w:r w:rsidRPr="00E9603C">
        <w:rPr>
          <w:lang w:eastAsia="ko-KR"/>
        </w:rPr>
        <w:t>NOTE 3:</w:t>
      </w:r>
      <w:r w:rsidRPr="00E9603C">
        <w:rPr>
          <w:lang w:eastAsia="ko-KR"/>
        </w:rPr>
        <w:tab/>
        <w:t>UE Location from OAM can be used to deduce WLAN location.</w:t>
      </w:r>
    </w:p>
    <w:p w14:paraId="00A70E7C" w14:textId="77777777" w:rsidR="009166E9" w:rsidRPr="00E9603C" w:rsidRDefault="009166E9">
      <w:pPr>
        <w:pStyle w:val="NO"/>
        <w:rPr>
          <w:lang w:eastAsia="ko-KR"/>
        </w:rPr>
      </w:pPr>
      <w:r w:rsidRPr="00E9603C">
        <w:rPr>
          <w:lang w:eastAsia="ko-KR"/>
        </w:rPr>
        <w:t>NOTE 4:</w:t>
      </w:r>
      <w:r w:rsidRPr="00E9603C">
        <w:rPr>
          <w:lang w:eastAsia="ko-KR"/>
        </w:rPr>
        <w:tab/>
        <w:t>"WLAN based PDU Session" in this solution means its Access Type is Non-3GPP and RAT Type is WLAN.</w:t>
      </w:r>
    </w:p>
    <w:p w14:paraId="23E350BD" w14:textId="77777777" w:rsidR="009166E9" w:rsidRPr="00E9603C" w:rsidRDefault="009166E9">
      <w:pPr>
        <w:rPr>
          <w:lang w:eastAsia="zh-CN"/>
        </w:rPr>
      </w:pPr>
      <w:r w:rsidRPr="00E9603C">
        <w:rPr>
          <w:lang w:eastAsia="ko-KR"/>
        </w:rPr>
        <w:t xml:space="preserve">The UE collects and provides </w:t>
      </w:r>
      <w:r w:rsidRPr="00E9603C">
        <w:rPr>
          <w:lang w:eastAsia="zh-CN"/>
        </w:rPr>
        <w:t>WLANSP related data as listed in Table </w:t>
      </w:r>
      <w:r w:rsidRPr="00E9603C">
        <w:t>6.62</w:t>
      </w:r>
      <w:r w:rsidRPr="00E9603C">
        <w:rPr>
          <w:lang w:eastAsia="zh-CN"/>
        </w:rPr>
        <w:t>.2-1. The UE generates and reports the data when specific events occurs. Data collection configuration provided by PCF indicates list of data that needs to be collected and the events when to report the collected data (e.g. WLAN disconnection, change from one WLAN/SSID to other WLAN/SSID) to the UE. It also contains address information of UE data storage.</w:t>
      </w:r>
    </w:p>
    <w:p w14:paraId="629D2426" w14:textId="77777777" w:rsidR="009166E9" w:rsidRPr="00E9603C" w:rsidRDefault="009166E9">
      <w:pPr>
        <w:pStyle w:val="Heading3"/>
        <w:rPr>
          <w:lang w:eastAsia="zh-CN"/>
        </w:rPr>
      </w:pPr>
      <w:bookmarkStart w:id="12410" w:name="_Toc57201502"/>
      <w:bookmarkStart w:id="12411" w:name="_Toc31639341"/>
      <w:bookmarkStart w:id="12412" w:name="_Toc50021418"/>
      <w:bookmarkStart w:id="12413" w:name="_Toc50021987"/>
      <w:bookmarkStart w:id="12414" w:name="_Toc50022691"/>
      <w:bookmarkStart w:id="12415" w:name="_Toc50023340"/>
      <w:bookmarkStart w:id="12416" w:name="_Toc50023925"/>
      <w:bookmarkStart w:id="12417" w:name="_Toc50309993"/>
      <w:bookmarkStart w:id="12418" w:name="_Toc50579725"/>
      <w:bookmarkStart w:id="12419" w:name="_Toc54770326"/>
      <w:bookmarkStart w:id="12420" w:name="_Toc54779678"/>
      <w:bookmarkStart w:id="12421" w:name="_Toc54786638"/>
      <w:bookmarkStart w:id="12422" w:name="_Toc57641540"/>
      <w:bookmarkStart w:id="12423" w:name="_Toc59101893"/>
      <w:r w:rsidRPr="00E9603C">
        <w:rPr>
          <w:lang w:eastAsia="zh-CN"/>
        </w:rPr>
        <w:t>6.62.3</w:t>
      </w:r>
      <w:r w:rsidRPr="00E9603C">
        <w:rPr>
          <w:lang w:eastAsia="zh-CN"/>
        </w:rPr>
        <w:tab/>
        <w:t>Output Analytics</w:t>
      </w:r>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p>
    <w:p w14:paraId="4180A1B4" w14:textId="77777777" w:rsidR="009166E9" w:rsidRPr="00E9603C" w:rsidRDefault="009166E9">
      <w:pPr>
        <w:rPr>
          <w:lang w:eastAsia="zh-CN"/>
        </w:rPr>
      </w:pPr>
      <w:r w:rsidRPr="00E9603C">
        <w:rPr>
          <w:lang w:eastAsia="zh-CN"/>
        </w:rPr>
        <w:t xml:space="preserve">The NWDAF generates </w:t>
      </w:r>
      <w:r w:rsidRPr="00E9603C">
        <w:rPr>
          <w:lang w:eastAsia="ko-KR"/>
        </w:rPr>
        <w:t>WLAN performance and WLANSP</w:t>
      </w:r>
      <w:r w:rsidRPr="00E9603C">
        <w:rPr>
          <w:lang w:eastAsia="zh-CN"/>
        </w:rPr>
        <w:t xml:space="preserve"> analytics. Depending on the Analytics Target Period, the output consists of statistics or predictions. The detailed information provided by the NWDAF is defined in Table 6.62.3-1 for statistics and Table 6.62.3-2 for predictions.</w:t>
      </w:r>
    </w:p>
    <w:p w14:paraId="7EC85B17" w14:textId="77777777" w:rsidR="009166E9" w:rsidRPr="00E9603C" w:rsidRDefault="009166E9">
      <w:pPr>
        <w:pStyle w:val="TH"/>
        <w:rPr>
          <w:lang w:eastAsia="zh-CN"/>
        </w:rPr>
      </w:pPr>
      <w:r w:rsidRPr="00E9603C">
        <w:rPr>
          <w:lang w:eastAsia="zh-CN"/>
        </w:rPr>
        <w:t xml:space="preserve">Table </w:t>
      </w:r>
      <w:r w:rsidRPr="00E9603C">
        <w:t>6.62</w:t>
      </w:r>
      <w:r w:rsidRPr="00E9603C">
        <w:rPr>
          <w:lang w:eastAsia="zh-CN"/>
        </w:rPr>
        <w:t>.3-1</w:t>
      </w:r>
      <w:r w:rsidRPr="00E9603C">
        <w:t xml:space="preserve">: </w:t>
      </w:r>
      <w:r w:rsidRPr="00E9603C">
        <w:rPr>
          <w:lang w:eastAsia="zh-CN"/>
        </w:rPr>
        <w:t xml:space="preserve">WLAN </w:t>
      </w:r>
      <w:r w:rsidRPr="00E9603C">
        <w:rPr>
          <w:lang w:eastAsia="ko-KR"/>
        </w:rPr>
        <w:t>performance and WLANSP</w:t>
      </w:r>
      <w:r w:rsidRPr="00E9603C">
        <w:rPr>
          <w:lang w:eastAsia="zh-CN"/>
        </w:rPr>
        <w:t xml:space="preserve"> statistics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2"/>
      </w:tblGrid>
      <w:tr w:rsidR="009166E9" w:rsidRPr="00E9603C" w14:paraId="11A23207" w14:textId="77777777">
        <w:trPr>
          <w:cantSplit/>
          <w:jc w:val="center"/>
        </w:trPr>
        <w:tc>
          <w:tcPr>
            <w:tcW w:w="2977" w:type="dxa"/>
          </w:tcPr>
          <w:p w14:paraId="675B865A" w14:textId="77777777" w:rsidR="009166E9" w:rsidRPr="00E9603C" w:rsidRDefault="009166E9">
            <w:pPr>
              <w:pStyle w:val="TAH"/>
            </w:pPr>
            <w:r w:rsidRPr="00E9603C">
              <w:t>Information</w:t>
            </w:r>
          </w:p>
        </w:tc>
        <w:tc>
          <w:tcPr>
            <w:tcW w:w="5202" w:type="dxa"/>
          </w:tcPr>
          <w:p w14:paraId="3D3E146B" w14:textId="77777777" w:rsidR="009166E9" w:rsidRPr="00E9603C" w:rsidRDefault="009166E9">
            <w:pPr>
              <w:pStyle w:val="TAH"/>
            </w:pPr>
            <w:r w:rsidRPr="00E9603C">
              <w:t>Description</w:t>
            </w:r>
          </w:p>
        </w:tc>
      </w:tr>
      <w:tr w:rsidR="009166E9" w:rsidRPr="00E9603C" w14:paraId="3E9B7BC6" w14:textId="77777777">
        <w:trPr>
          <w:cantSplit/>
          <w:jc w:val="center"/>
        </w:trPr>
        <w:tc>
          <w:tcPr>
            <w:tcW w:w="2977" w:type="dxa"/>
          </w:tcPr>
          <w:p w14:paraId="1665F244" w14:textId="77777777" w:rsidR="009166E9" w:rsidRPr="00E9603C" w:rsidRDefault="009166E9">
            <w:pPr>
              <w:pStyle w:val="TAL"/>
              <w:rPr>
                <w:lang w:eastAsia="zh-CN"/>
              </w:rPr>
            </w:pPr>
            <w:r w:rsidRPr="00E9603C">
              <w:rPr>
                <w:lang w:eastAsia="zh-CN"/>
              </w:rPr>
              <w:t>Area of Interest</w:t>
            </w:r>
          </w:p>
        </w:tc>
        <w:tc>
          <w:tcPr>
            <w:tcW w:w="5202" w:type="dxa"/>
          </w:tcPr>
          <w:p w14:paraId="600BC543" w14:textId="77777777" w:rsidR="009166E9" w:rsidRPr="00E9603C" w:rsidRDefault="009166E9">
            <w:pPr>
              <w:pStyle w:val="TAL"/>
              <w:rPr>
                <w:lang w:eastAsia="zh-CN"/>
              </w:rPr>
            </w:pPr>
            <w:r w:rsidRPr="00E9603C">
              <w:rPr>
                <w:lang w:eastAsia="zh-CN"/>
              </w:rPr>
              <w:t xml:space="preserve">A list of TAIs or Cell Ids </w:t>
            </w:r>
          </w:p>
        </w:tc>
      </w:tr>
      <w:tr w:rsidR="009166E9" w:rsidRPr="00E9603C" w14:paraId="61E8076A" w14:textId="77777777">
        <w:trPr>
          <w:cantSplit/>
          <w:jc w:val="center"/>
        </w:trPr>
        <w:tc>
          <w:tcPr>
            <w:tcW w:w="2977" w:type="dxa"/>
          </w:tcPr>
          <w:p w14:paraId="6DE82C00" w14:textId="77777777" w:rsidR="009166E9" w:rsidRPr="00E9603C" w:rsidRDefault="009166E9">
            <w:pPr>
              <w:pStyle w:val="TAL"/>
              <w:rPr>
                <w:lang w:eastAsia="ko-KR"/>
              </w:rPr>
            </w:pPr>
            <w:r w:rsidRPr="00E9603C">
              <w:rPr>
                <w:lang w:eastAsia="ko-KR"/>
              </w:rPr>
              <w:t>List of WLANSP rule</w:t>
            </w:r>
          </w:p>
        </w:tc>
        <w:tc>
          <w:tcPr>
            <w:tcW w:w="5202" w:type="dxa"/>
          </w:tcPr>
          <w:p w14:paraId="7EECEA5E" w14:textId="77777777" w:rsidR="009166E9" w:rsidRPr="00E9603C" w:rsidRDefault="009166E9">
            <w:pPr>
              <w:pStyle w:val="TAL"/>
              <w:rPr>
                <w:lang w:eastAsia="ko-KR"/>
              </w:rPr>
            </w:pPr>
            <w:r w:rsidRPr="00E9603C">
              <w:rPr>
                <w:lang w:eastAsia="ko-KR"/>
              </w:rPr>
              <w:t>Collected WLANSP rules with an indication that which selection criteria is met by selected WLAN</w:t>
            </w:r>
          </w:p>
        </w:tc>
      </w:tr>
      <w:tr w:rsidR="009166E9" w:rsidRPr="00E9603C" w14:paraId="61D1A16C" w14:textId="77777777">
        <w:trPr>
          <w:cantSplit/>
          <w:jc w:val="center"/>
        </w:trPr>
        <w:tc>
          <w:tcPr>
            <w:tcW w:w="2977" w:type="dxa"/>
          </w:tcPr>
          <w:p w14:paraId="1D7163AC" w14:textId="77777777" w:rsidR="009166E9" w:rsidRPr="00E9603C" w:rsidRDefault="009166E9">
            <w:pPr>
              <w:pStyle w:val="TAL"/>
              <w:rPr>
                <w:lang w:eastAsia="ko-KR"/>
              </w:rPr>
            </w:pPr>
            <w:r w:rsidRPr="00E9603C">
              <w:rPr>
                <w:lang w:eastAsia="ko-KR"/>
              </w:rPr>
              <w:t>&gt; SSID</w:t>
            </w:r>
          </w:p>
        </w:tc>
        <w:tc>
          <w:tcPr>
            <w:tcW w:w="5202" w:type="dxa"/>
          </w:tcPr>
          <w:p w14:paraId="2209821F" w14:textId="77777777" w:rsidR="009166E9" w:rsidRPr="00E9603C" w:rsidRDefault="009166E9">
            <w:pPr>
              <w:pStyle w:val="TAL"/>
              <w:rPr>
                <w:lang w:eastAsia="ko-KR"/>
              </w:rPr>
            </w:pPr>
            <w:r w:rsidRPr="00E9603C">
              <w:rPr>
                <w:lang w:eastAsia="ko-KR"/>
              </w:rPr>
              <w:t>SSID that is selected by UE according to the WLANSP rule and selection criteria</w:t>
            </w:r>
          </w:p>
        </w:tc>
      </w:tr>
      <w:tr w:rsidR="009166E9" w:rsidRPr="00E9603C" w14:paraId="4E1D2909" w14:textId="77777777">
        <w:trPr>
          <w:cantSplit/>
          <w:jc w:val="center"/>
        </w:trPr>
        <w:tc>
          <w:tcPr>
            <w:tcW w:w="2977" w:type="dxa"/>
          </w:tcPr>
          <w:p w14:paraId="422A94FC" w14:textId="77777777" w:rsidR="009166E9" w:rsidRPr="00E9603C" w:rsidRDefault="009166E9">
            <w:pPr>
              <w:pStyle w:val="TAL"/>
              <w:rPr>
                <w:lang w:eastAsia="ko-KR"/>
              </w:rPr>
            </w:pPr>
            <w:r w:rsidRPr="00E9603C">
              <w:rPr>
                <w:lang w:eastAsia="ko-KR"/>
              </w:rPr>
              <w:t>List of Analytics per SSID</w:t>
            </w:r>
          </w:p>
        </w:tc>
        <w:tc>
          <w:tcPr>
            <w:tcW w:w="5202" w:type="dxa"/>
          </w:tcPr>
          <w:p w14:paraId="76A25ED6" w14:textId="77777777" w:rsidR="009166E9" w:rsidRPr="00E9603C" w:rsidRDefault="009166E9">
            <w:pPr>
              <w:pStyle w:val="TAL"/>
              <w:rPr>
                <w:lang w:eastAsia="ko-KR"/>
              </w:rPr>
            </w:pPr>
            <w:r w:rsidRPr="00E9603C">
              <w:rPr>
                <w:lang w:eastAsia="ko-KR"/>
              </w:rPr>
              <w:t>SSIDs of WLAN access points deployed in the Area of Interest</w:t>
            </w:r>
          </w:p>
        </w:tc>
      </w:tr>
      <w:tr w:rsidR="009166E9" w:rsidRPr="00E9603C" w14:paraId="14980AFB" w14:textId="77777777">
        <w:trPr>
          <w:cantSplit/>
          <w:jc w:val="center"/>
        </w:trPr>
        <w:tc>
          <w:tcPr>
            <w:tcW w:w="2977" w:type="dxa"/>
          </w:tcPr>
          <w:p w14:paraId="4FBC0A52" w14:textId="77777777" w:rsidR="009166E9" w:rsidRPr="00E9603C" w:rsidRDefault="009166E9">
            <w:pPr>
              <w:pStyle w:val="TAL"/>
              <w:rPr>
                <w:lang w:eastAsia="ko-KR"/>
              </w:rPr>
            </w:pPr>
            <w:r w:rsidRPr="00E9603C">
              <w:rPr>
                <w:lang w:eastAsia="ko-KR"/>
              </w:rPr>
              <w:t>Time slot entry (1…max)</w:t>
            </w:r>
          </w:p>
        </w:tc>
        <w:tc>
          <w:tcPr>
            <w:tcW w:w="5202" w:type="dxa"/>
          </w:tcPr>
          <w:p w14:paraId="7BE4D3A3" w14:textId="77777777" w:rsidR="009166E9" w:rsidRPr="00E9603C" w:rsidRDefault="009166E9">
            <w:pPr>
              <w:pStyle w:val="TAL"/>
              <w:rPr>
                <w:lang w:eastAsia="ko-KR"/>
              </w:rPr>
            </w:pPr>
            <w:r w:rsidRPr="00E9603C">
              <w:t>List of time slots during the Analytics target period</w:t>
            </w:r>
          </w:p>
        </w:tc>
      </w:tr>
      <w:tr w:rsidR="009166E9" w:rsidRPr="00E9603C" w14:paraId="34012A08" w14:textId="77777777">
        <w:trPr>
          <w:cantSplit/>
          <w:jc w:val="center"/>
        </w:trPr>
        <w:tc>
          <w:tcPr>
            <w:tcW w:w="2977" w:type="dxa"/>
          </w:tcPr>
          <w:p w14:paraId="27E9EEEA" w14:textId="77777777" w:rsidR="009166E9" w:rsidRPr="00E9603C" w:rsidRDefault="009166E9">
            <w:pPr>
              <w:pStyle w:val="TAL"/>
              <w:rPr>
                <w:lang w:eastAsia="ko-KR"/>
              </w:rPr>
            </w:pPr>
            <w:r w:rsidRPr="00E9603C">
              <w:rPr>
                <w:lang w:eastAsia="ko-KR"/>
              </w:rPr>
              <w:t>&gt; Time slot start</w:t>
            </w:r>
          </w:p>
        </w:tc>
        <w:tc>
          <w:tcPr>
            <w:tcW w:w="5202" w:type="dxa"/>
          </w:tcPr>
          <w:p w14:paraId="547F5588" w14:textId="77777777" w:rsidR="009166E9" w:rsidRPr="00E9603C" w:rsidRDefault="009166E9">
            <w:pPr>
              <w:pStyle w:val="TAL"/>
              <w:rPr>
                <w:lang w:eastAsia="ko-KR"/>
              </w:rPr>
            </w:pPr>
            <w:r w:rsidRPr="00E9603C">
              <w:t>Time slot start time within the Analytics target period</w:t>
            </w:r>
          </w:p>
        </w:tc>
      </w:tr>
      <w:tr w:rsidR="009166E9" w:rsidRPr="00E9603C" w14:paraId="530AA624" w14:textId="77777777">
        <w:trPr>
          <w:cantSplit/>
          <w:jc w:val="center"/>
        </w:trPr>
        <w:tc>
          <w:tcPr>
            <w:tcW w:w="2977" w:type="dxa"/>
          </w:tcPr>
          <w:p w14:paraId="2BB656C4" w14:textId="77777777" w:rsidR="009166E9" w:rsidRPr="00E9603C" w:rsidRDefault="009166E9">
            <w:pPr>
              <w:pStyle w:val="TAL"/>
              <w:rPr>
                <w:lang w:eastAsia="ko-KR"/>
              </w:rPr>
            </w:pPr>
            <w:r w:rsidRPr="00E9603C">
              <w:rPr>
                <w:lang w:eastAsia="ko-KR"/>
              </w:rPr>
              <w:t>&gt; Duration</w:t>
            </w:r>
          </w:p>
        </w:tc>
        <w:tc>
          <w:tcPr>
            <w:tcW w:w="5202" w:type="dxa"/>
          </w:tcPr>
          <w:p w14:paraId="0D2B5939" w14:textId="77777777" w:rsidR="009166E9" w:rsidRPr="00E9603C" w:rsidRDefault="009166E9">
            <w:pPr>
              <w:pStyle w:val="TAL"/>
              <w:rPr>
                <w:lang w:eastAsia="ko-KR"/>
              </w:rPr>
            </w:pPr>
            <w:r w:rsidRPr="00E9603C">
              <w:t>Duration of the time slot</w:t>
            </w:r>
          </w:p>
        </w:tc>
      </w:tr>
      <w:tr w:rsidR="009166E9" w:rsidRPr="00E9603C" w14:paraId="7E8716D1" w14:textId="77777777">
        <w:trPr>
          <w:cantSplit/>
          <w:jc w:val="center"/>
        </w:trPr>
        <w:tc>
          <w:tcPr>
            <w:tcW w:w="2977" w:type="dxa"/>
          </w:tcPr>
          <w:p w14:paraId="5A948306" w14:textId="77777777" w:rsidR="009166E9" w:rsidRPr="00E9603C" w:rsidRDefault="009166E9">
            <w:pPr>
              <w:pStyle w:val="TAL"/>
              <w:rPr>
                <w:lang w:eastAsia="ko-KR"/>
              </w:rPr>
            </w:pPr>
            <w:r w:rsidRPr="00E9603C">
              <w:rPr>
                <w:lang w:eastAsia="ko-KR"/>
              </w:rPr>
              <w:t>&gt; RSSI</w:t>
            </w:r>
          </w:p>
        </w:tc>
        <w:tc>
          <w:tcPr>
            <w:tcW w:w="5202" w:type="dxa"/>
          </w:tcPr>
          <w:p w14:paraId="0E73761E" w14:textId="77777777" w:rsidR="009166E9" w:rsidRPr="00E9603C" w:rsidRDefault="009166E9">
            <w:pPr>
              <w:pStyle w:val="TAL"/>
              <w:rPr>
                <w:lang w:eastAsia="ko-KR"/>
              </w:rPr>
            </w:pPr>
            <w:r w:rsidRPr="00E9603C">
              <w:rPr>
                <w:lang w:eastAsia="ko-KR"/>
              </w:rPr>
              <w:t>Measured RSSI</w:t>
            </w:r>
          </w:p>
        </w:tc>
      </w:tr>
      <w:tr w:rsidR="009166E9" w:rsidRPr="00E9603C" w14:paraId="6E5E7EE9" w14:textId="77777777">
        <w:trPr>
          <w:cantSplit/>
          <w:jc w:val="center"/>
        </w:trPr>
        <w:tc>
          <w:tcPr>
            <w:tcW w:w="2977" w:type="dxa"/>
          </w:tcPr>
          <w:p w14:paraId="1F83396D" w14:textId="77777777" w:rsidR="009166E9" w:rsidRPr="00E9603C" w:rsidRDefault="009166E9">
            <w:pPr>
              <w:pStyle w:val="TAL"/>
              <w:rPr>
                <w:lang w:eastAsia="ko-KR"/>
              </w:rPr>
            </w:pPr>
            <w:r w:rsidRPr="00E9603C">
              <w:rPr>
                <w:lang w:eastAsia="ko-KR"/>
              </w:rPr>
              <w:t>&gt; RTT</w:t>
            </w:r>
          </w:p>
        </w:tc>
        <w:tc>
          <w:tcPr>
            <w:tcW w:w="5202" w:type="dxa"/>
          </w:tcPr>
          <w:p w14:paraId="083EDAD9" w14:textId="77777777" w:rsidR="009166E9" w:rsidRPr="00E9603C" w:rsidRDefault="009166E9">
            <w:pPr>
              <w:pStyle w:val="TAL"/>
              <w:rPr>
                <w:lang w:eastAsia="ko-KR"/>
              </w:rPr>
            </w:pPr>
            <w:r w:rsidRPr="00E9603C">
              <w:rPr>
                <w:lang w:eastAsia="ko-KR"/>
              </w:rPr>
              <w:t>Measured RTT</w:t>
            </w:r>
          </w:p>
        </w:tc>
      </w:tr>
      <w:tr w:rsidR="009166E9" w:rsidRPr="00E9603C" w14:paraId="1F2D0EC7" w14:textId="77777777">
        <w:trPr>
          <w:cantSplit/>
          <w:jc w:val="center"/>
        </w:trPr>
        <w:tc>
          <w:tcPr>
            <w:tcW w:w="2977" w:type="dxa"/>
          </w:tcPr>
          <w:p w14:paraId="3A37A6CF" w14:textId="77777777" w:rsidR="009166E9" w:rsidRPr="00E9603C" w:rsidRDefault="009166E9">
            <w:pPr>
              <w:pStyle w:val="TAL"/>
              <w:rPr>
                <w:lang w:eastAsia="ko-KR"/>
              </w:rPr>
            </w:pPr>
            <w:r w:rsidRPr="00E9603C">
              <w:rPr>
                <w:lang w:eastAsia="ko-KR"/>
              </w:rPr>
              <w:t>&gt; Traffic Information</w:t>
            </w:r>
          </w:p>
        </w:tc>
        <w:tc>
          <w:tcPr>
            <w:tcW w:w="5202" w:type="dxa"/>
          </w:tcPr>
          <w:p w14:paraId="040717EA" w14:textId="77777777" w:rsidR="009166E9" w:rsidRPr="00E9603C" w:rsidRDefault="009166E9">
            <w:pPr>
              <w:pStyle w:val="TAL"/>
              <w:rPr>
                <w:lang w:eastAsia="ko-KR"/>
              </w:rPr>
            </w:pPr>
            <w:r w:rsidRPr="00E9603C">
              <w:rPr>
                <w:lang w:eastAsia="ko-KR"/>
              </w:rPr>
              <w:t>UL/DL data rate, Traffic volume</w:t>
            </w:r>
          </w:p>
        </w:tc>
      </w:tr>
      <w:tr w:rsidR="009166E9" w:rsidRPr="00E9603C" w14:paraId="1661DBCF" w14:textId="77777777">
        <w:trPr>
          <w:cantSplit/>
          <w:jc w:val="center"/>
        </w:trPr>
        <w:tc>
          <w:tcPr>
            <w:tcW w:w="2977" w:type="dxa"/>
          </w:tcPr>
          <w:p w14:paraId="1E9CA690" w14:textId="77777777" w:rsidR="009166E9" w:rsidRPr="00E9603C" w:rsidRDefault="009166E9">
            <w:pPr>
              <w:pStyle w:val="TAL"/>
              <w:rPr>
                <w:lang w:eastAsia="ko-KR"/>
              </w:rPr>
            </w:pPr>
            <w:r w:rsidRPr="00E9603C">
              <w:rPr>
                <w:lang w:eastAsia="ko-KR"/>
              </w:rPr>
              <w:t>&gt; Number of UEs</w:t>
            </w:r>
          </w:p>
        </w:tc>
        <w:tc>
          <w:tcPr>
            <w:tcW w:w="5202" w:type="dxa"/>
          </w:tcPr>
          <w:p w14:paraId="7AAE939D" w14:textId="77777777" w:rsidR="009166E9" w:rsidRPr="00E9603C" w:rsidRDefault="009166E9">
            <w:pPr>
              <w:pStyle w:val="TAL"/>
              <w:rPr>
                <w:lang w:eastAsia="ko-KR"/>
              </w:rPr>
            </w:pPr>
            <w:r w:rsidRPr="00E9603C">
              <w:rPr>
                <w:lang w:eastAsia="ko-KR"/>
              </w:rPr>
              <w:t>Number of UEs observed for the SSID</w:t>
            </w:r>
          </w:p>
        </w:tc>
      </w:tr>
    </w:tbl>
    <w:p w14:paraId="433A4BB9" w14:textId="77777777" w:rsidR="009166E9" w:rsidRPr="00E9603C" w:rsidRDefault="009166E9">
      <w:pPr>
        <w:pStyle w:val="FP"/>
        <w:rPr>
          <w:rFonts w:eastAsia="MS Mincho"/>
        </w:rPr>
      </w:pPr>
    </w:p>
    <w:p w14:paraId="2E77C28A" w14:textId="77777777" w:rsidR="009166E9" w:rsidRPr="00E9603C" w:rsidRDefault="009166E9">
      <w:pPr>
        <w:pStyle w:val="TH"/>
        <w:rPr>
          <w:lang w:eastAsia="zh-CN"/>
        </w:rPr>
      </w:pPr>
      <w:r w:rsidRPr="00E9603C">
        <w:rPr>
          <w:lang w:eastAsia="zh-CN"/>
        </w:rPr>
        <w:t xml:space="preserve">Table </w:t>
      </w:r>
      <w:r w:rsidRPr="00E9603C">
        <w:t>6.62</w:t>
      </w:r>
      <w:r w:rsidRPr="00E9603C">
        <w:rPr>
          <w:lang w:eastAsia="zh-CN"/>
        </w:rPr>
        <w:t>.3-2</w:t>
      </w:r>
      <w:r w:rsidRPr="00E9603C">
        <w:t xml:space="preserve">: </w:t>
      </w:r>
      <w:r w:rsidRPr="00E9603C">
        <w:rPr>
          <w:lang w:eastAsia="zh-CN"/>
        </w:rPr>
        <w:t xml:space="preserve">WLAN </w:t>
      </w:r>
      <w:r w:rsidRPr="00E9603C">
        <w:rPr>
          <w:lang w:eastAsia="ko-KR"/>
        </w:rPr>
        <w:t>performance and WLANSP</w:t>
      </w:r>
      <w:r w:rsidRPr="00E9603C">
        <w:rPr>
          <w:lang w:eastAsia="zh-CN"/>
        </w:rPr>
        <w:t xml:space="preserve"> predictions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2"/>
      </w:tblGrid>
      <w:tr w:rsidR="009166E9" w:rsidRPr="00E9603C" w14:paraId="5FCCDBDC" w14:textId="77777777">
        <w:trPr>
          <w:cantSplit/>
          <w:jc w:val="center"/>
        </w:trPr>
        <w:tc>
          <w:tcPr>
            <w:tcW w:w="2977" w:type="dxa"/>
          </w:tcPr>
          <w:p w14:paraId="436EE2CD" w14:textId="77777777" w:rsidR="009166E9" w:rsidRPr="00E9603C" w:rsidRDefault="009166E9">
            <w:pPr>
              <w:pStyle w:val="TAH"/>
            </w:pPr>
            <w:r w:rsidRPr="00E9603C">
              <w:t>Information</w:t>
            </w:r>
          </w:p>
        </w:tc>
        <w:tc>
          <w:tcPr>
            <w:tcW w:w="5202" w:type="dxa"/>
          </w:tcPr>
          <w:p w14:paraId="0FFFB4EF" w14:textId="77777777" w:rsidR="009166E9" w:rsidRPr="00E9603C" w:rsidRDefault="009166E9">
            <w:pPr>
              <w:pStyle w:val="TAH"/>
            </w:pPr>
            <w:r w:rsidRPr="00E9603C">
              <w:t>Description</w:t>
            </w:r>
          </w:p>
        </w:tc>
      </w:tr>
      <w:tr w:rsidR="009166E9" w:rsidRPr="00E9603C" w14:paraId="3AA4EB72" w14:textId="77777777">
        <w:trPr>
          <w:cantSplit/>
          <w:jc w:val="center"/>
        </w:trPr>
        <w:tc>
          <w:tcPr>
            <w:tcW w:w="2977" w:type="dxa"/>
          </w:tcPr>
          <w:p w14:paraId="511B791D" w14:textId="77777777" w:rsidR="009166E9" w:rsidRPr="00E9603C" w:rsidRDefault="009166E9">
            <w:pPr>
              <w:pStyle w:val="TAL"/>
              <w:rPr>
                <w:lang w:eastAsia="zh-CN"/>
              </w:rPr>
            </w:pPr>
            <w:r w:rsidRPr="00E9603C">
              <w:rPr>
                <w:lang w:eastAsia="zh-CN"/>
              </w:rPr>
              <w:t>Area of Interest</w:t>
            </w:r>
          </w:p>
        </w:tc>
        <w:tc>
          <w:tcPr>
            <w:tcW w:w="5202" w:type="dxa"/>
          </w:tcPr>
          <w:p w14:paraId="2602207C" w14:textId="77777777" w:rsidR="009166E9" w:rsidRPr="00E9603C" w:rsidRDefault="009166E9">
            <w:pPr>
              <w:pStyle w:val="TAL"/>
              <w:rPr>
                <w:lang w:eastAsia="zh-CN"/>
              </w:rPr>
            </w:pPr>
            <w:r w:rsidRPr="00E9603C">
              <w:rPr>
                <w:lang w:eastAsia="zh-CN"/>
              </w:rPr>
              <w:t xml:space="preserve">A list of TAIs or Cell Ids </w:t>
            </w:r>
          </w:p>
        </w:tc>
      </w:tr>
      <w:tr w:rsidR="009166E9" w:rsidRPr="00E9603C" w14:paraId="4020AE20" w14:textId="77777777">
        <w:trPr>
          <w:cantSplit/>
          <w:jc w:val="center"/>
        </w:trPr>
        <w:tc>
          <w:tcPr>
            <w:tcW w:w="2977" w:type="dxa"/>
          </w:tcPr>
          <w:p w14:paraId="63E9494E" w14:textId="77777777" w:rsidR="009166E9" w:rsidRPr="00E9603C" w:rsidRDefault="009166E9">
            <w:pPr>
              <w:pStyle w:val="TAL"/>
              <w:rPr>
                <w:lang w:eastAsia="zh-CN"/>
              </w:rPr>
            </w:pPr>
            <w:r w:rsidRPr="00E9603C">
              <w:rPr>
                <w:lang w:eastAsia="ko-KR"/>
              </w:rPr>
              <w:t xml:space="preserve">List of WLANSP rule </w:t>
            </w:r>
          </w:p>
        </w:tc>
        <w:tc>
          <w:tcPr>
            <w:tcW w:w="5202" w:type="dxa"/>
          </w:tcPr>
          <w:p w14:paraId="07AE2DD3" w14:textId="77777777" w:rsidR="009166E9" w:rsidRPr="00E9603C" w:rsidRDefault="009166E9">
            <w:pPr>
              <w:pStyle w:val="TAL"/>
              <w:rPr>
                <w:lang w:eastAsia="zh-CN"/>
              </w:rPr>
            </w:pPr>
            <w:r w:rsidRPr="00E9603C">
              <w:rPr>
                <w:lang w:eastAsia="ko-KR"/>
              </w:rPr>
              <w:t xml:space="preserve">Collected WLANSP rules with an indication that which selection criteria is met by selected WLAN </w:t>
            </w:r>
          </w:p>
        </w:tc>
      </w:tr>
      <w:tr w:rsidR="009166E9" w:rsidRPr="00E9603C" w14:paraId="38A1E35B" w14:textId="77777777">
        <w:trPr>
          <w:cantSplit/>
          <w:jc w:val="center"/>
        </w:trPr>
        <w:tc>
          <w:tcPr>
            <w:tcW w:w="2977" w:type="dxa"/>
          </w:tcPr>
          <w:p w14:paraId="40C4DD7D" w14:textId="77777777" w:rsidR="009166E9" w:rsidRPr="00E9603C" w:rsidRDefault="009166E9">
            <w:pPr>
              <w:pStyle w:val="TAL"/>
              <w:rPr>
                <w:lang w:eastAsia="zh-CN"/>
              </w:rPr>
            </w:pPr>
            <w:r w:rsidRPr="00E9603C">
              <w:rPr>
                <w:lang w:eastAsia="ko-KR"/>
              </w:rPr>
              <w:t>&gt; SSID</w:t>
            </w:r>
          </w:p>
        </w:tc>
        <w:tc>
          <w:tcPr>
            <w:tcW w:w="5202" w:type="dxa"/>
          </w:tcPr>
          <w:p w14:paraId="5B71D269" w14:textId="77777777" w:rsidR="009166E9" w:rsidRPr="00E9603C" w:rsidRDefault="009166E9">
            <w:pPr>
              <w:pStyle w:val="TAL"/>
              <w:rPr>
                <w:lang w:eastAsia="zh-CN"/>
              </w:rPr>
            </w:pPr>
            <w:r w:rsidRPr="00E9603C">
              <w:rPr>
                <w:lang w:eastAsia="ko-KR"/>
              </w:rPr>
              <w:t>SSID that is predicted to be selected by UE according to the WLANSP rule and selection criteria</w:t>
            </w:r>
          </w:p>
        </w:tc>
      </w:tr>
      <w:tr w:rsidR="009166E9" w:rsidRPr="00E9603C" w14:paraId="697194A5" w14:textId="77777777">
        <w:trPr>
          <w:cantSplit/>
          <w:jc w:val="center"/>
        </w:trPr>
        <w:tc>
          <w:tcPr>
            <w:tcW w:w="2977" w:type="dxa"/>
          </w:tcPr>
          <w:p w14:paraId="359BF266" w14:textId="77777777" w:rsidR="009166E9" w:rsidRPr="00E9603C" w:rsidRDefault="009166E9">
            <w:pPr>
              <w:pStyle w:val="TAL"/>
              <w:rPr>
                <w:lang w:eastAsia="ko-KR"/>
              </w:rPr>
            </w:pPr>
            <w:r w:rsidRPr="00E9603C">
              <w:rPr>
                <w:lang w:eastAsia="ko-KR"/>
              </w:rPr>
              <w:t>List of Analytics per SSID</w:t>
            </w:r>
          </w:p>
        </w:tc>
        <w:tc>
          <w:tcPr>
            <w:tcW w:w="5202" w:type="dxa"/>
          </w:tcPr>
          <w:p w14:paraId="3AAF12D0" w14:textId="77777777" w:rsidR="009166E9" w:rsidRPr="00E9603C" w:rsidRDefault="009166E9">
            <w:pPr>
              <w:pStyle w:val="TAL"/>
              <w:rPr>
                <w:lang w:eastAsia="ko-KR"/>
              </w:rPr>
            </w:pPr>
            <w:r w:rsidRPr="00E9603C">
              <w:rPr>
                <w:lang w:eastAsia="ko-KR"/>
              </w:rPr>
              <w:t>SSIDs of WLAN access points deployed in the Area of Interest</w:t>
            </w:r>
          </w:p>
        </w:tc>
      </w:tr>
      <w:tr w:rsidR="009166E9" w:rsidRPr="00E9603C" w14:paraId="0A306ECF" w14:textId="77777777">
        <w:trPr>
          <w:cantSplit/>
          <w:jc w:val="center"/>
        </w:trPr>
        <w:tc>
          <w:tcPr>
            <w:tcW w:w="2977" w:type="dxa"/>
          </w:tcPr>
          <w:p w14:paraId="45606B09" w14:textId="77777777" w:rsidR="009166E9" w:rsidRPr="00E9603C" w:rsidRDefault="009166E9">
            <w:pPr>
              <w:pStyle w:val="TAL"/>
              <w:rPr>
                <w:lang w:eastAsia="ko-KR"/>
              </w:rPr>
            </w:pPr>
            <w:r w:rsidRPr="00E9603C">
              <w:rPr>
                <w:lang w:eastAsia="ko-KR"/>
              </w:rPr>
              <w:t>Time slot entry (1…max)</w:t>
            </w:r>
          </w:p>
        </w:tc>
        <w:tc>
          <w:tcPr>
            <w:tcW w:w="5202" w:type="dxa"/>
          </w:tcPr>
          <w:p w14:paraId="1EF72418" w14:textId="77777777" w:rsidR="009166E9" w:rsidRPr="00E9603C" w:rsidRDefault="009166E9">
            <w:pPr>
              <w:pStyle w:val="TAL"/>
              <w:rPr>
                <w:lang w:eastAsia="ko-KR"/>
              </w:rPr>
            </w:pPr>
            <w:r w:rsidRPr="00E9603C">
              <w:t>List of time slots during the Analytics target period</w:t>
            </w:r>
          </w:p>
        </w:tc>
      </w:tr>
      <w:tr w:rsidR="009166E9" w:rsidRPr="00E9603C" w14:paraId="789D441D" w14:textId="77777777">
        <w:trPr>
          <w:cantSplit/>
          <w:jc w:val="center"/>
        </w:trPr>
        <w:tc>
          <w:tcPr>
            <w:tcW w:w="2977" w:type="dxa"/>
          </w:tcPr>
          <w:p w14:paraId="7F17B69D" w14:textId="77777777" w:rsidR="009166E9" w:rsidRPr="00E9603C" w:rsidRDefault="009166E9">
            <w:pPr>
              <w:pStyle w:val="TAL"/>
              <w:rPr>
                <w:lang w:eastAsia="ko-KR"/>
              </w:rPr>
            </w:pPr>
            <w:r w:rsidRPr="00E9603C">
              <w:rPr>
                <w:lang w:eastAsia="ko-KR"/>
              </w:rPr>
              <w:t>&gt; Time slot start</w:t>
            </w:r>
          </w:p>
        </w:tc>
        <w:tc>
          <w:tcPr>
            <w:tcW w:w="5202" w:type="dxa"/>
          </w:tcPr>
          <w:p w14:paraId="4BC5A6D0" w14:textId="77777777" w:rsidR="009166E9" w:rsidRPr="00E9603C" w:rsidRDefault="009166E9">
            <w:pPr>
              <w:pStyle w:val="TAL"/>
              <w:rPr>
                <w:lang w:eastAsia="ko-KR"/>
              </w:rPr>
            </w:pPr>
            <w:r w:rsidRPr="00E9603C">
              <w:t>Time slot start time within the Analytics target period</w:t>
            </w:r>
          </w:p>
        </w:tc>
      </w:tr>
      <w:tr w:rsidR="009166E9" w:rsidRPr="00E9603C" w14:paraId="0B832AFE" w14:textId="77777777">
        <w:trPr>
          <w:cantSplit/>
          <w:jc w:val="center"/>
        </w:trPr>
        <w:tc>
          <w:tcPr>
            <w:tcW w:w="2977" w:type="dxa"/>
          </w:tcPr>
          <w:p w14:paraId="444B0279" w14:textId="77777777" w:rsidR="009166E9" w:rsidRPr="00E9603C" w:rsidRDefault="009166E9">
            <w:pPr>
              <w:pStyle w:val="TAL"/>
              <w:rPr>
                <w:lang w:eastAsia="ko-KR"/>
              </w:rPr>
            </w:pPr>
            <w:r w:rsidRPr="00E9603C">
              <w:rPr>
                <w:lang w:eastAsia="ko-KR"/>
              </w:rPr>
              <w:t>&gt; Duration</w:t>
            </w:r>
          </w:p>
        </w:tc>
        <w:tc>
          <w:tcPr>
            <w:tcW w:w="5202" w:type="dxa"/>
          </w:tcPr>
          <w:p w14:paraId="0CAAB234" w14:textId="77777777" w:rsidR="009166E9" w:rsidRPr="00E9603C" w:rsidRDefault="009166E9">
            <w:pPr>
              <w:pStyle w:val="TAL"/>
              <w:rPr>
                <w:lang w:eastAsia="ko-KR"/>
              </w:rPr>
            </w:pPr>
            <w:r w:rsidRPr="00E9603C">
              <w:t>Duration of the time slot</w:t>
            </w:r>
          </w:p>
        </w:tc>
      </w:tr>
      <w:tr w:rsidR="009166E9" w:rsidRPr="00E9603C" w14:paraId="282F6C89" w14:textId="77777777">
        <w:trPr>
          <w:cantSplit/>
          <w:jc w:val="center"/>
        </w:trPr>
        <w:tc>
          <w:tcPr>
            <w:tcW w:w="2977" w:type="dxa"/>
          </w:tcPr>
          <w:p w14:paraId="42150B4B" w14:textId="77777777" w:rsidR="009166E9" w:rsidRPr="00E9603C" w:rsidRDefault="009166E9">
            <w:pPr>
              <w:pStyle w:val="TAL"/>
              <w:rPr>
                <w:lang w:eastAsia="ko-KR"/>
              </w:rPr>
            </w:pPr>
            <w:r w:rsidRPr="00E9603C">
              <w:rPr>
                <w:lang w:eastAsia="ko-KR"/>
              </w:rPr>
              <w:t>&gt; RSSI</w:t>
            </w:r>
          </w:p>
        </w:tc>
        <w:tc>
          <w:tcPr>
            <w:tcW w:w="5202" w:type="dxa"/>
          </w:tcPr>
          <w:p w14:paraId="3C5F1EDA" w14:textId="77777777" w:rsidR="009166E9" w:rsidRPr="00E9603C" w:rsidRDefault="009166E9">
            <w:pPr>
              <w:pStyle w:val="TAL"/>
              <w:rPr>
                <w:lang w:eastAsia="ko-KR"/>
              </w:rPr>
            </w:pPr>
            <w:r w:rsidRPr="00E9603C">
              <w:rPr>
                <w:lang w:eastAsia="ko-KR"/>
              </w:rPr>
              <w:t>Predicted RSSI</w:t>
            </w:r>
          </w:p>
        </w:tc>
      </w:tr>
      <w:tr w:rsidR="009166E9" w:rsidRPr="00E9603C" w14:paraId="111A9ED6" w14:textId="77777777">
        <w:trPr>
          <w:cantSplit/>
          <w:jc w:val="center"/>
        </w:trPr>
        <w:tc>
          <w:tcPr>
            <w:tcW w:w="2977" w:type="dxa"/>
          </w:tcPr>
          <w:p w14:paraId="3E63875B" w14:textId="77777777" w:rsidR="009166E9" w:rsidRPr="00E9603C" w:rsidRDefault="009166E9">
            <w:pPr>
              <w:pStyle w:val="TAL"/>
              <w:rPr>
                <w:lang w:eastAsia="ko-KR"/>
              </w:rPr>
            </w:pPr>
            <w:r w:rsidRPr="00E9603C">
              <w:rPr>
                <w:lang w:eastAsia="ko-KR"/>
              </w:rPr>
              <w:t>&gt; RTT</w:t>
            </w:r>
          </w:p>
        </w:tc>
        <w:tc>
          <w:tcPr>
            <w:tcW w:w="5202" w:type="dxa"/>
          </w:tcPr>
          <w:p w14:paraId="0B4C81C2" w14:textId="77777777" w:rsidR="009166E9" w:rsidRPr="00E9603C" w:rsidRDefault="009166E9">
            <w:pPr>
              <w:pStyle w:val="TAL"/>
              <w:rPr>
                <w:lang w:eastAsia="ko-KR"/>
              </w:rPr>
            </w:pPr>
            <w:r w:rsidRPr="00E9603C">
              <w:rPr>
                <w:lang w:eastAsia="ko-KR"/>
              </w:rPr>
              <w:t>Predicted RTT</w:t>
            </w:r>
          </w:p>
        </w:tc>
      </w:tr>
      <w:tr w:rsidR="009166E9" w:rsidRPr="00E9603C" w14:paraId="04B7CF38" w14:textId="77777777">
        <w:trPr>
          <w:cantSplit/>
          <w:jc w:val="center"/>
        </w:trPr>
        <w:tc>
          <w:tcPr>
            <w:tcW w:w="2977" w:type="dxa"/>
          </w:tcPr>
          <w:p w14:paraId="454C236D" w14:textId="77777777" w:rsidR="009166E9" w:rsidRPr="00E9603C" w:rsidRDefault="009166E9">
            <w:pPr>
              <w:pStyle w:val="TAL"/>
              <w:rPr>
                <w:lang w:eastAsia="ko-KR"/>
              </w:rPr>
            </w:pPr>
            <w:r w:rsidRPr="00E9603C">
              <w:rPr>
                <w:lang w:eastAsia="ko-KR"/>
              </w:rPr>
              <w:t>&gt; Traffic Information</w:t>
            </w:r>
          </w:p>
        </w:tc>
        <w:tc>
          <w:tcPr>
            <w:tcW w:w="5202" w:type="dxa"/>
          </w:tcPr>
          <w:p w14:paraId="14F7E278" w14:textId="77777777" w:rsidR="009166E9" w:rsidRPr="00E9603C" w:rsidRDefault="009166E9">
            <w:pPr>
              <w:pStyle w:val="TAL"/>
              <w:rPr>
                <w:lang w:eastAsia="ko-KR"/>
              </w:rPr>
            </w:pPr>
            <w:r w:rsidRPr="00E9603C">
              <w:rPr>
                <w:lang w:eastAsia="ko-KR"/>
              </w:rPr>
              <w:t>Predicted UL/DL data rate, Traffic volume</w:t>
            </w:r>
          </w:p>
        </w:tc>
      </w:tr>
      <w:tr w:rsidR="009166E9" w:rsidRPr="00E9603C" w14:paraId="2321E995" w14:textId="77777777">
        <w:trPr>
          <w:cantSplit/>
          <w:jc w:val="center"/>
        </w:trPr>
        <w:tc>
          <w:tcPr>
            <w:tcW w:w="2977" w:type="dxa"/>
          </w:tcPr>
          <w:p w14:paraId="1A953E9C" w14:textId="77777777" w:rsidR="009166E9" w:rsidRPr="00E9603C" w:rsidRDefault="009166E9">
            <w:pPr>
              <w:pStyle w:val="TAL"/>
              <w:rPr>
                <w:lang w:eastAsia="ko-KR"/>
              </w:rPr>
            </w:pPr>
            <w:r w:rsidRPr="00E9603C">
              <w:rPr>
                <w:lang w:eastAsia="ko-KR"/>
              </w:rPr>
              <w:t>&gt; Number of UEs</w:t>
            </w:r>
          </w:p>
        </w:tc>
        <w:tc>
          <w:tcPr>
            <w:tcW w:w="5202" w:type="dxa"/>
          </w:tcPr>
          <w:p w14:paraId="6A8FA10A" w14:textId="77777777" w:rsidR="009166E9" w:rsidRPr="00E9603C" w:rsidRDefault="009166E9">
            <w:pPr>
              <w:pStyle w:val="TAL"/>
              <w:rPr>
                <w:lang w:eastAsia="ko-KR"/>
              </w:rPr>
            </w:pPr>
            <w:r w:rsidRPr="00E9603C">
              <w:rPr>
                <w:lang w:eastAsia="ko-KR"/>
              </w:rPr>
              <w:t>Number of UEs predicted for the SSID</w:t>
            </w:r>
          </w:p>
        </w:tc>
      </w:tr>
      <w:tr w:rsidR="009166E9" w:rsidRPr="00E9603C" w14:paraId="3023D7AC" w14:textId="77777777">
        <w:trPr>
          <w:cantSplit/>
          <w:jc w:val="center"/>
        </w:trPr>
        <w:tc>
          <w:tcPr>
            <w:tcW w:w="2977" w:type="dxa"/>
          </w:tcPr>
          <w:p w14:paraId="670AB0A6" w14:textId="77777777" w:rsidR="009166E9" w:rsidRPr="00E9603C" w:rsidRDefault="009166E9">
            <w:pPr>
              <w:pStyle w:val="TAL"/>
              <w:rPr>
                <w:lang w:eastAsia="ko-KR"/>
              </w:rPr>
            </w:pPr>
            <w:r w:rsidRPr="00E9603C">
              <w:rPr>
                <w:lang w:eastAsia="ko-KR"/>
              </w:rPr>
              <w:t>&gt; Confidence</w:t>
            </w:r>
          </w:p>
        </w:tc>
        <w:tc>
          <w:tcPr>
            <w:tcW w:w="5202" w:type="dxa"/>
          </w:tcPr>
          <w:p w14:paraId="2027C100" w14:textId="77777777" w:rsidR="009166E9" w:rsidRPr="00E9603C" w:rsidRDefault="009166E9">
            <w:pPr>
              <w:pStyle w:val="TAL"/>
              <w:rPr>
                <w:lang w:eastAsia="ko-KR"/>
              </w:rPr>
            </w:pPr>
            <w:r w:rsidRPr="00E9603C">
              <w:rPr>
                <w:lang w:eastAsia="ko-KR"/>
              </w:rPr>
              <w:t>Confidence of the prediction</w:t>
            </w:r>
          </w:p>
        </w:tc>
      </w:tr>
    </w:tbl>
    <w:p w14:paraId="6A159D93" w14:textId="77777777" w:rsidR="009166E9" w:rsidRPr="00E9603C" w:rsidRDefault="009166E9">
      <w:pPr>
        <w:pStyle w:val="FP"/>
        <w:rPr>
          <w:rFonts w:eastAsia="MS Mincho"/>
        </w:rPr>
      </w:pPr>
    </w:p>
    <w:p w14:paraId="5A4B042A" w14:textId="77777777" w:rsidR="009166E9" w:rsidRPr="00E9603C" w:rsidRDefault="009166E9">
      <w:pPr>
        <w:pStyle w:val="Heading3"/>
        <w:rPr>
          <w:lang w:eastAsia="en-US"/>
        </w:rPr>
      </w:pPr>
      <w:bookmarkStart w:id="12424" w:name="_Toc50023341"/>
      <w:bookmarkStart w:id="12425" w:name="_Toc50021419"/>
      <w:bookmarkStart w:id="12426" w:name="_Toc50022692"/>
      <w:bookmarkStart w:id="12427" w:name="_Toc50023926"/>
      <w:bookmarkStart w:id="12428" w:name="_Toc50309994"/>
      <w:bookmarkStart w:id="12429" w:name="_Toc50021988"/>
      <w:bookmarkStart w:id="12430" w:name="_Toc57201503"/>
      <w:bookmarkStart w:id="12431" w:name="_Toc50579726"/>
      <w:bookmarkStart w:id="12432" w:name="_Toc54770327"/>
      <w:bookmarkStart w:id="12433" w:name="_Toc54779679"/>
      <w:bookmarkStart w:id="12434" w:name="_Toc54786639"/>
      <w:bookmarkStart w:id="12435" w:name="_Toc57641541"/>
      <w:bookmarkStart w:id="12436" w:name="_Toc59101894"/>
      <w:r w:rsidRPr="00E9603C">
        <w:rPr>
          <w:lang w:eastAsia="en-US"/>
        </w:rPr>
        <w:t>6.62.4</w:t>
      </w:r>
      <w:r w:rsidRPr="00E9603C">
        <w:rPr>
          <w:lang w:eastAsia="en-US"/>
        </w:rPr>
        <w:tab/>
        <w:t>Procedures</w:t>
      </w:r>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p>
    <w:p w14:paraId="0AEBB174" w14:textId="77777777" w:rsidR="009166E9" w:rsidRPr="00E9603C" w:rsidRDefault="009166E9">
      <w:pPr>
        <w:pStyle w:val="Heading4"/>
        <w:rPr>
          <w:lang w:eastAsia="en-US"/>
        </w:rPr>
      </w:pPr>
      <w:bookmarkStart w:id="12437" w:name="_Toc50022693"/>
      <w:bookmarkStart w:id="12438" w:name="_Toc50023342"/>
      <w:bookmarkStart w:id="12439" w:name="_Toc50023927"/>
      <w:bookmarkStart w:id="12440" w:name="_Toc50309995"/>
      <w:bookmarkStart w:id="12441" w:name="_Toc50579727"/>
      <w:bookmarkStart w:id="12442" w:name="_Toc54770328"/>
      <w:bookmarkStart w:id="12443" w:name="_Toc54779680"/>
      <w:bookmarkStart w:id="12444" w:name="_Toc54786640"/>
      <w:bookmarkStart w:id="12445" w:name="_Toc50021420"/>
      <w:bookmarkStart w:id="12446" w:name="_Toc50021989"/>
      <w:bookmarkStart w:id="12447" w:name="_Toc57201504"/>
      <w:bookmarkStart w:id="12448" w:name="_Toc57641542"/>
      <w:bookmarkStart w:id="12449" w:name="_Toc59101895"/>
      <w:r w:rsidRPr="00E9603C">
        <w:rPr>
          <w:lang w:eastAsia="en-US"/>
        </w:rPr>
        <w:t>6.62.4.1</w:t>
      </w:r>
      <w:r w:rsidRPr="00E9603C">
        <w:rPr>
          <w:lang w:eastAsia="en-US"/>
        </w:rPr>
        <w:tab/>
      </w:r>
      <w:r w:rsidRPr="00E9603C">
        <w:t>UE Data Collection procedure</w:t>
      </w:r>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p>
    <w:p w14:paraId="0F035BBA" w14:textId="77777777" w:rsidR="009166E9" w:rsidRPr="00E9603C" w:rsidRDefault="009166E9">
      <w:pPr>
        <w:pStyle w:val="TH"/>
      </w:pPr>
      <w:r w:rsidRPr="00E9603C">
        <w:object w:dxaOrig="8038" w:dyaOrig="7598" w14:anchorId="0489C791">
          <v:shape id="_x0000_i1160" type="#_x0000_t75" style="width:426pt;height:402.5pt;mso-position-horizontal-relative:page;mso-position-vertical-relative:page" o:ole="">
            <v:imagedata r:id="rId268" o:title=""/>
          </v:shape>
          <o:OLEObject Type="Embed" ProgID="Visio.Drawing.11" ShapeID="_x0000_i1160" DrawAspect="Content" ObjectID="_1669716066" r:id="rId269"/>
        </w:object>
      </w:r>
    </w:p>
    <w:p w14:paraId="0EE2A4F9" w14:textId="77777777" w:rsidR="009166E9" w:rsidRPr="00E9603C" w:rsidRDefault="009166E9">
      <w:pPr>
        <w:pStyle w:val="TF"/>
      </w:pPr>
      <w:r w:rsidRPr="00E9603C">
        <w:t>Figure 6.62.4.1-1: UE Data Collection procedure</w:t>
      </w:r>
    </w:p>
    <w:p w14:paraId="27DF92FD" w14:textId="77777777" w:rsidR="009166E9" w:rsidRPr="00E9603C" w:rsidRDefault="009166E9">
      <w:pPr>
        <w:pStyle w:val="B1"/>
        <w:rPr>
          <w:lang w:eastAsia="zh-CN"/>
        </w:rPr>
      </w:pPr>
      <w:r w:rsidRPr="00E9603C">
        <w:rPr>
          <w:lang w:eastAsia="zh-CN"/>
        </w:rPr>
        <w:t>0.</w:t>
      </w:r>
      <w:r w:rsidRPr="00E9603C">
        <w:rPr>
          <w:lang w:eastAsia="zh-CN"/>
        </w:rPr>
        <w:tab/>
        <w:t>If UE supports UE data collection, it includes the indication of UE support for UE data collection in the UE Policy Container during the registration procedure.</w:t>
      </w:r>
    </w:p>
    <w:p w14:paraId="4716C608" w14:textId="77777777" w:rsidR="009166E9" w:rsidRPr="00E9603C" w:rsidRDefault="009166E9">
      <w:pPr>
        <w:pStyle w:val="B1"/>
        <w:rPr>
          <w:lang w:eastAsia="ko-KR"/>
        </w:rPr>
      </w:pPr>
      <w:r w:rsidRPr="00E9603C">
        <w:rPr>
          <w:lang w:eastAsia="zh-CN"/>
        </w:rPr>
        <w:t>1.</w:t>
      </w:r>
      <w:r w:rsidRPr="00E9603C">
        <w:rPr>
          <w:lang w:eastAsia="zh-CN"/>
        </w:rPr>
        <w:tab/>
        <w:t xml:space="preserve">The </w:t>
      </w:r>
      <w:r w:rsidRPr="00E9603C">
        <w:rPr>
          <w:lang w:eastAsia="ko-KR"/>
        </w:rPr>
        <w:t xml:space="preserve">PCF provides UE access selection related policy information in UE policy container, which includes WLANSP rules and data collection configuration. The UE policy container is transferred to the UE through the PCF and the AMF, as described in clause 4.2.4.3 of </w:t>
      </w:r>
      <w:r w:rsidR="00E9603C" w:rsidRPr="00E9603C">
        <w:rPr>
          <w:lang w:eastAsia="ko-KR"/>
        </w:rPr>
        <w:t>TS</w:t>
      </w:r>
      <w:r w:rsidR="00E9603C">
        <w:rPr>
          <w:lang w:eastAsia="ko-KR"/>
        </w:rPr>
        <w:t> </w:t>
      </w:r>
      <w:r w:rsidR="00E9603C" w:rsidRPr="00E9603C">
        <w:rPr>
          <w:lang w:eastAsia="ko-KR"/>
        </w:rPr>
        <w:t>23.502</w:t>
      </w:r>
      <w:r w:rsidR="00E9603C">
        <w:rPr>
          <w:lang w:eastAsia="ko-KR"/>
        </w:rPr>
        <w:t> </w:t>
      </w:r>
      <w:r w:rsidR="00E9603C" w:rsidRPr="00E9603C">
        <w:t>[</w:t>
      </w:r>
      <w:r w:rsidRPr="00E9603C">
        <w:t>3]</w:t>
      </w:r>
      <w:r w:rsidRPr="00E9603C">
        <w:rPr>
          <w:lang w:eastAsia="ko-KR"/>
        </w:rPr>
        <w:t>.</w:t>
      </w:r>
    </w:p>
    <w:p w14:paraId="4FB7FDBE" w14:textId="77777777" w:rsidR="009166E9" w:rsidRPr="00E9603C" w:rsidRDefault="009166E9">
      <w:pPr>
        <w:pStyle w:val="B1"/>
        <w:ind w:firstLine="0"/>
        <w:rPr>
          <w:lang w:eastAsia="ko-KR"/>
        </w:rPr>
      </w:pPr>
      <w:r w:rsidRPr="00E9603C">
        <w:rPr>
          <w:lang w:eastAsia="zh-CN"/>
        </w:rPr>
        <w:t>If the UE provide the indication of UE support for UE data collection, the PCF provides the data collection configuration along with the WLANSP. The data collection configuration instructs UE which data to collect, when and where to report (i.e. address of NF in charge of storing collected UE data) the collected data. List of UE data that needs to be collected is listed in clause 6.62.2.</w:t>
      </w:r>
    </w:p>
    <w:p w14:paraId="608E3DE2" w14:textId="77777777" w:rsidR="009166E9" w:rsidRPr="00E9603C" w:rsidRDefault="009166E9">
      <w:pPr>
        <w:pStyle w:val="B1"/>
        <w:rPr>
          <w:lang w:eastAsia="ko-KR"/>
        </w:rPr>
      </w:pPr>
      <w:r w:rsidRPr="00E9603C">
        <w:rPr>
          <w:lang w:eastAsia="ko-KR"/>
        </w:rPr>
        <w:tab/>
        <w:t>To support the data collection configuration in the UE policy container, a new UE policy type (e.g. UE data collection policy) needs to be defined.</w:t>
      </w:r>
    </w:p>
    <w:p w14:paraId="4BE8FB77" w14:textId="77777777" w:rsidR="009166E9" w:rsidRPr="00E9603C" w:rsidRDefault="009166E9">
      <w:pPr>
        <w:pStyle w:val="B1"/>
        <w:rPr>
          <w:lang w:eastAsia="zh-CN"/>
        </w:rPr>
      </w:pPr>
      <w:r w:rsidRPr="00E9603C">
        <w:rPr>
          <w:rFonts w:eastAsia="SimSun"/>
          <w:lang w:eastAsia="zh-CN"/>
        </w:rPr>
        <w:tab/>
      </w:r>
      <w:r w:rsidRPr="00E9603C">
        <w:rPr>
          <w:lang w:eastAsia="zh-CN"/>
        </w:rPr>
        <w:t>After the first provision, if the configuration changes, the PCF can provide the updated data collection configuration.</w:t>
      </w:r>
    </w:p>
    <w:p w14:paraId="4403E171" w14:textId="77777777" w:rsidR="009166E9" w:rsidRPr="00E9603C" w:rsidRDefault="009166E9">
      <w:pPr>
        <w:pStyle w:val="B1"/>
        <w:rPr>
          <w:lang w:eastAsia="zh-CN"/>
        </w:rPr>
      </w:pPr>
      <w:r w:rsidRPr="00E9603C">
        <w:rPr>
          <w:lang w:eastAsia="zh-CN"/>
        </w:rPr>
        <w:t>3.</w:t>
      </w:r>
      <w:r w:rsidRPr="00E9603C">
        <w:rPr>
          <w:lang w:eastAsia="zh-CN"/>
        </w:rPr>
        <w:tab/>
      </w:r>
      <w:r w:rsidRPr="00E9603C">
        <w:rPr>
          <w:lang w:eastAsia="ko-KR"/>
        </w:rPr>
        <w:t>According to a selected WLANSP rule, the UE selects a</w:t>
      </w:r>
      <w:r w:rsidRPr="00E9603C">
        <w:rPr>
          <w:lang w:eastAsia="zh-CN"/>
        </w:rPr>
        <w:t>n available</w:t>
      </w:r>
      <w:r w:rsidRPr="00E9603C">
        <w:rPr>
          <w:lang w:eastAsia="ko-KR"/>
        </w:rPr>
        <w:t xml:space="preserve"> WLAN and connects to it. Then the UE begins collecting WLAN usage data following the received data collection configuration.</w:t>
      </w:r>
    </w:p>
    <w:p w14:paraId="63EC8464" w14:textId="77777777" w:rsidR="009166E9" w:rsidRPr="00E9603C" w:rsidRDefault="009166E9">
      <w:pPr>
        <w:pStyle w:val="B1"/>
      </w:pPr>
      <w:r w:rsidRPr="00E9603C">
        <w:rPr>
          <w:lang w:eastAsia="zh-CN"/>
        </w:rPr>
        <w:t>4.</w:t>
      </w:r>
      <w:r w:rsidRPr="00E9603C">
        <w:rPr>
          <w:lang w:eastAsia="zh-CN"/>
        </w:rPr>
        <w:tab/>
      </w:r>
      <w:r w:rsidRPr="00E9603C">
        <w:t>The UE reports the collected data to the UE data storage.</w:t>
      </w:r>
    </w:p>
    <w:p w14:paraId="039FD017" w14:textId="77777777" w:rsidR="009166E9" w:rsidRPr="00E9603C" w:rsidRDefault="009166E9">
      <w:pPr>
        <w:pStyle w:val="B1"/>
        <w:rPr>
          <w:rFonts w:eastAsia="SimSun"/>
          <w:lang w:eastAsia="zh-CN"/>
        </w:rPr>
      </w:pPr>
      <w:r w:rsidRPr="00E9603C">
        <w:rPr>
          <w:lang w:eastAsia="ko-KR"/>
        </w:rPr>
        <w:t>UE data storage in this procedure can be an existing NF (e.g. UDR, NWDAF acting as UE Data Storage Function).</w:t>
      </w:r>
    </w:p>
    <w:p w14:paraId="24FEBB14" w14:textId="77777777" w:rsidR="009166E9" w:rsidRPr="00E9603C" w:rsidRDefault="009166E9">
      <w:pPr>
        <w:pStyle w:val="EditorsNote"/>
        <w:rPr>
          <w:lang w:eastAsia="ko-KR"/>
        </w:rPr>
      </w:pPr>
      <w:r w:rsidRPr="00E9603C">
        <w:t>Editor's note:</w:t>
      </w:r>
      <w:r w:rsidRPr="00E9603C">
        <w:rPr>
          <w:lang w:eastAsia="ko-KR"/>
        </w:rPr>
        <w:tab/>
        <w:t>How to collect and where to store the UE data is FFS and subject of other Solutions for this KI (KI#8). Which NF will store UE data is subject to the conclusion of this KI.</w:t>
      </w:r>
    </w:p>
    <w:p w14:paraId="5B5BB4FF" w14:textId="77777777" w:rsidR="009166E9" w:rsidRPr="00E9603C" w:rsidRDefault="009166E9">
      <w:r w:rsidRPr="00E9603C">
        <w:t xml:space="preserve">UE Data Collection in step 4 is triggered by events described in the data collection configuration (e.g. WLAN disconnection, </w:t>
      </w:r>
      <w:r w:rsidRPr="00E9603C">
        <w:rPr>
          <w:lang w:eastAsia="zh-CN"/>
        </w:rPr>
        <w:t>change from one WLAN/SSID to other WLAN/SSID</w:t>
      </w:r>
      <w:r w:rsidRPr="00E9603C">
        <w:t>). In case of the WLAN disconnection, the collected data is sent over 3GPP access.</w:t>
      </w:r>
    </w:p>
    <w:p w14:paraId="683B8675" w14:textId="77777777" w:rsidR="009166E9" w:rsidRPr="00E9603C" w:rsidRDefault="009166E9">
      <w:pPr>
        <w:pStyle w:val="Heading4"/>
      </w:pPr>
      <w:bookmarkStart w:id="12450" w:name="_Toc50579728"/>
      <w:bookmarkStart w:id="12451" w:name="_Toc50021421"/>
      <w:bookmarkStart w:id="12452" w:name="_Toc50021990"/>
      <w:bookmarkStart w:id="12453" w:name="_Toc50022694"/>
      <w:bookmarkStart w:id="12454" w:name="_Toc50023343"/>
      <w:bookmarkStart w:id="12455" w:name="_Toc50023928"/>
      <w:bookmarkStart w:id="12456" w:name="_Toc50309996"/>
      <w:bookmarkStart w:id="12457" w:name="_Toc54786641"/>
      <w:bookmarkStart w:id="12458" w:name="_Toc54770329"/>
      <w:bookmarkStart w:id="12459" w:name="_Toc57201505"/>
      <w:bookmarkStart w:id="12460" w:name="_Toc54779681"/>
      <w:bookmarkStart w:id="12461" w:name="_Toc57641543"/>
      <w:bookmarkStart w:id="12462" w:name="_Toc59101896"/>
      <w:r w:rsidRPr="00E9603C">
        <w:rPr>
          <w:lang w:eastAsia="en-US"/>
        </w:rPr>
        <w:t>6.62.4.2</w:t>
      </w:r>
      <w:r w:rsidRPr="00E9603C">
        <w:rPr>
          <w:lang w:eastAsia="en-US"/>
        </w:rPr>
        <w:tab/>
        <w:t xml:space="preserve">Analytics for </w:t>
      </w:r>
      <w:r w:rsidRPr="00E9603C">
        <w:t xml:space="preserve">WLAN </w:t>
      </w:r>
      <w:r w:rsidRPr="00E9603C">
        <w:rPr>
          <w:lang w:eastAsia="ko-KR"/>
        </w:rPr>
        <w:t>performance and WLANSP</w:t>
      </w:r>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4EA21EF4" w14:textId="77777777" w:rsidR="009166E9" w:rsidRPr="00E9603C" w:rsidRDefault="009166E9">
      <w:pPr>
        <w:pStyle w:val="TH"/>
        <w:rPr>
          <w:rFonts w:eastAsia="MS Mincho"/>
        </w:rPr>
      </w:pPr>
      <w:r w:rsidRPr="00E9603C">
        <w:object w:dxaOrig="8604" w:dyaOrig="8237" w14:anchorId="34B9C8F6">
          <v:shape id="对象 157" o:spid="_x0000_i1161" type="#_x0000_t75" style="width:456pt;height:436.5pt;mso-position-horizontal-relative:page;mso-position-vertical-relative:page" o:ole="">
            <v:imagedata r:id="rId270" o:title=""/>
          </v:shape>
          <o:OLEObject Type="Embed" ProgID="Visio.Drawing.11" ShapeID="对象 157" DrawAspect="Content" ObjectID="_1669716067" r:id="rId271"/>
        </w:object>
      </w:r>
    </w:p>
    <w:p w14:paraId="3C8A586C" w14:textId="77777777" w:rsidR="009166E9" w:rsidRPr="00E9603C" w:rsidRDefault="009166E9">
      <w:pPr>
        <w:pStyle w:val="TF"/>
        <w:rPr>
          <w:lang w:eastAsia="ko-KR"/>
        </w:rPr>
      </w:pPr>
      <w:r w:rsidRPr="00E9603C">
        <w:t xml:space="preserve">Figure 6.62.4.2-1: Analytics for WLAN </w:t>
      </w:r>
      <w:r w:rsidRPr="00E9603C">
        <w:rPr>
          <w:lang w:eastAsia="ko-KR"/>
        </w:rPr>
        <w:t>performance and WLANSP</w:t>
      </w:r>
    </w:p>
    <w:p w14:paraId="226F02A6" w14:textId="77777777" w:rsidR="009166E9" w:rsidRPr="00E9603C" w:rsidRDefault="009166E9">
      <w:pPr>
        <w:pStyle w:val="B1"/>
      </w:pPr>
      <w:r w:rsidRPr="00E9603C">
        <w:rPr>
          <w:lang w:eastAsia="zh-CN"/>
        </w:rPr>
        <w:t>1.</w:t>
      </w:r>
      <w:r w:rsidRPr="00E9603C">
        <w:rPr>
          <w:lang w:eastAsia="zh-CN"/>
        </w:rPr>
        <w:tab/>
        <w:t>The consumer NF sends a request to the NWDAF (Analytics ID = WLAN performance and WLANSP, Target of Analytics Reporting = (SUPI, any UE), Analytics Filter information = (Area of Interest, SSID(s), BSSID(s))) for analytics information on WLAN performance and WLANSP, using either the Nwdaf_AnalyticsInfo or Nnwdaf_AnalyticsSubscription service.</w:t>
      </w:r>
    </w:p>
    <w:p w14:paraId="17C564DC" w14:textId="77777777" w:rsidR="009166E9" w:rsidRPr="00E9603C" w:rsidRDefault="009166E9">
      <w:pPr>
        <w:pStyle w:val="B1"/>
        <w:rPr>
          <w:lang w:eastAsia="zh-CN"/>
        </w:rPr>
      </w:pPr>
      <w:r w:rsidRPr="00E9603C">
        <w:rPr>
          <w:lang w:eastAsia="zh-CN"/>
        </w:rPr>
        <w:t>The parameters included in the request are described in clause 6.62.1.</w:t>
      </w:r>
    </w:p>
    <w:p w14:paraId="0ABB1B80" w14:textId="77777777" w:rsidR="009166E9" w:rsidRPr="00E9603C" w:rsidRDefault="009166E9">
      <w:pPr>
        <w:pStyle w:val="B1"/>
        <w:rPr>
          <w:lang w:eastAsia="zh-CN"/>
        </w:rPr>
      </w:pPr>
      <w:r w:rsidRPr="00E9603C">
        <w:rPr>
          <w:lang w:eastAsia="zh-CN"/>
        </w:rPr>
        <w:t>As an analytics consumer, the PCF may request WLANSP performance and WLANSP analytics to check how WLANSP it provided was working. 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471AAD3B" w14:textId="77777777" w:rsidR="009166E9" w:rsidRPr="00E9603C" w:rsidRDefault="009166E9">
      <w:pPr>
        <w:pStyle w:val="B1"/>
        <w:rPr>
          <w:lang w:eastAsia="zh-CN"/>
        </w:rPr>
      </w:pPr>
      <w:r w:rsidRPr="00E9603C">
        <w:rPr>
          <w:lang w:eastAsia="zh-CN"/>
        </w:rPr>
        <w:t>2.</w:t>
      </w:r>
      <w:r w:rsidRPr="00E9603C">
        <w:rPr>
          <w:lang w:eastAsia="zh-CN"/>
        </w:rPr>
        <w:tab/>
        <w:t>If the request is authorized, the NWDAF retrieves UE data from the UE data storage. The UE data used in the analytics is listed in clause 6.62.2</w:t>
      </w:r>
    </w:p>
    <w:p w14:paraId="65747EF5" w14:textId="77777777" w:rsidR="009166E9" w:rsidRPr="00E9603C" w:rsidRDefault="009166E9">
      <w:pPr>
        <w:pStyle w:val="B1"/>
        <w:rPr>
          <w:lang w:eastAsia="zh-CN"/>
        </w:rPr>
      </w:pPr>
      <w:r w:rsidRPr="00E9603C">
        <w:rPr>
          <w:lang w:eastAsia="ko-KR"/>
        </w:rPr>
        <w:t>UE data storage in this procedure can be an existing NF (e.g. UDR, NWDAF acting as UE Data Storage Function).</w:t>
      </w:r>
    </w:p>
    <w:p w14:paraId="413764A1" w14:textId="77777777" w:rsidR="009166E9" w:rsidRPr="00E9603C" w:rsidRDefault="009166E9">
      <w:pPr>
        <w:pStyle w:val="EditorsNote"/>
        <w:rPr>
          <w:lang w:eastAsia="ko-KR"/>
        </w:rPr>
      </w:pPr>
      <w:r w:rsidRPr="00E9603C">
        <w:t>Editor's note:</w:t>
      </w:r>
      <w:r w:rsidRPr="00E9603C">
        <w:rPr>
          <w:lang w:eastAsia="ko-KR"/>
        </w:rPr>
        <w:tab/>
        <w:t>How to retrieve UE data is FFS and subject of other Solutions for this KI (KI#8). Which NF will store UE data is subject to the conclusion of this KI.</w:t>
      </w:r>
    </w:p>
    <w:p w14:paraId="051C5659" w14:textId="77777777" w:rsidR="009166E9" w:rsidRPr="00E9603C" w:rsidRDefault="009166E9">
      <w:pPr>
        <w:pStyle w:val="B1"/>
        <w:rPr>
          <w:lang w:eastAsia="zh-CN"/>
        </w:rPr>
      </w:pPr>
      <w:r w:rsidRPr="00E9603C">
        <w:rPr>
          <w:lang w:eastAsia="zh-CN"/>
        </w:rPr>
        <w:t>3.</w:t>
      </w:r>
      <w:r w:rsidRPr="00E9603C">
        <w:rPr>
          <w:lang w:eastAsia="zh-CN"/>
        </w:rPr>
        <w:tab/>
        <w:t xml:space="preserve">The NWDAF collects WLAN measurement data for the period of analysis from the OAM, following the procedure captured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clause 6.2.3.2.</w:t>
      </w:r>
    </w:p>
    <w:p w14:paraId="2B29505A" w14:textId="77777777" w:rsidR="009166E9" w:rsidRPr="00E9603C" w:rsidRDefault="009166E9">
      <w:pPr>
        <w:pStyle w:val="B1"/>
        <w:rPr>
          <w:lang w:eastAsia="ko-KR"/>
        </w:rPr>
      </w:pPr>
      <w:r w:rsidRPr="00E9603C">
        <w:rPr>
          <w:lang w:eastAsia="zh-CN"/>
        </w:rPr>
        <w:t>4.</w:t>
      </w:r>
      <w:r w:rsidRPr="00E9603C">
        <w:rPr>
          <w:lang w:eastAsia="zh-CN"/>
        </w:rPr>
        <w:tab/>
        <w:t>The NWDAF derives requested analytics with the collected data. Analytics output parameters are listed in clause 6.62.3.</w:t>
      </w:r>
    </w:p>
    <w:p w14:paraId="6AFC5320" w14:textId="77777777" w:rsidR="009166E9" w:rsidRPr="00E9603C" w:rsidRDefault="009166E9">
      <w:pPr>
        <w:pStyle w:val="B1"/>
        <w:rPr>
          <w:lang w:eastAsia="zh-CN"/>
        </w:rPr>
      </w:pPr>
      <w:r w:rsidRPr="00E9603C">
        <w:rPr>
          <w:lang w:eastAsia="zh-CN"/>
        </w:rPr>
        <w:t>5.</w:t>
      </w:r>
      <w:r w:rsidRPr="00E9603C">
        <w:rPr>
          <w:lang w:eastAsia="zh-CN"/>
        </w:rPr>
        <w:tab/>
        <w:t>The NWDAF provides the requested analytics to the NF, using either the Nnwdaf_AnalyticsInfo or Nnwdaf_AnalyticsSubscription service, depending on the service used at step 1.</w:t>
      </w:r>
    </w:p>
    <w:p w14:paraId="6D0DE8EF" w14:textId="77777777" w:rsidR="009166E9" w:rsidRPr="00E9603C" w:rsidRDefault="009166E9">
      <w:pPr>
        <w:pStyle w:val="B1"/>
        <w:rPr>
          <w:lang w:eastAsia="ko-KR"/>
        </w:rPr>
      </w:pPr>
      <w:r w:rsidRPr="00E9603C">
        <w:rPr>
          <w:lang w:eastAsia="zh-CN"/>
        </w:rPr>
        <w:tab/>
        <w:t>If the consumer NF is the PCF, then it can use the analytics results to modify the WLANSP to improve WLAN performance. It may adjust selection criteria attributes (e.g. MaximumBSSLoad, MinimumBackhaulThreshold) or, location and time validity conditions.</w:t>
      </w:r>
    </w:p>
    <w:p w14:paraId="49AE11D5" w14:textId="77777777" w:rsidR="009166E9" w:rsidRPr="00E9603C" w:rsidRDefault="009166E9">
      <w:pPr>
        <w:pStyle w:val="B1"/>
        <w:rPr>
          <w:lang w:eastAsia="ko-KR"/>
        </w:rPr>
      </w:pPr>
      <w:r w:rsidRPr="00E9603C">
        <w:rPr>
          <w:lang w:eastAsia="zh-CN"/>
        </w:rPr>
        <w:t>6.</w:t>
      </w:r>
      <w:r w:rsidRPr="00E9603C">
        <w:rPr>
          <w:lang w:eastAsia="zh-CN"/>
        </w:rPr>
        <w:tab/>
        <w:t>If the NF subscribed the analytics at step 1, the NWDAF provides a new analytics when it generated the new output.</w:t>
      </w:r>
    </w:p>
    <w:p w14:paraId="35EEFFB5" w14:textId="77777777" w:rsidR="009166E9" w:rsidRPr="00E9603C" w:rsidRDefault="009166E9">
      <w:pPr>
        <w:pStyle w:val="Heading3"/>
      </w:pPr>
      <w:bookmarkStart w:id="12463" w:name="_Toc50023344"/>
      <w:bookmarkStart w:id="12464" w:name="_Toc50579729"/>
      <w:bookmarkStart w:id="12465" w:name="_Toc31639343"/>
      <w:bookmarkStart w:id="12466" w:name="_Toc50309997"/>
      <w:bookmarkStart w:id="12467" w:name="_Toc50023929"/>
      <w:bookmarkStart w:id="12468" w:name="_Toc50022695"/>
      <w:bookmarkStart w:id="12469" w:name="_Toc50021422"/>
      <w:bookmarkStart w:id="12470" w:name="_Toc54770330"/>
      <w:bookmarkStart w:id="12471" w:name="_Toc54786642"/>
      <w:bookmarkStart w:id="12472" w:name="_Toc54779682"/>
      <w:bookmarkStart w:id="12473" w:name="_Toc57201506"/>
      <w:bookmarkStart w:id="12474" w:name="_Toc50021991"/>
      <w:bookmarkStart w:id="12475" w:name="_Toc57641544"/>
      <w:bookmarkStart w:id="12476" w:name="_Toc59101897"/>
      <w:r w:rsidRPr="00E9603C">
        <w:t>6.62.5</w:t>
      </w:r>
      <w:r w:rsidRPr="00E9603C">
        <w:tab/>
        <w:t>Impacts on services, entities and interfaces</w:t>
      </w:r>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2CD488BD" w14:textId="77777777" w:rsidR="009166E9" w:rsidRPr="00E9603C" w:rsidRDefault="009166E9">
      <w:pPr>
        <w:rPr>
          <w:lang w:eastAsia="ko-KR"/>
        </w:rPr>
      </w:pPr>
      <w:r w:rsidRPr="00E9603C">
        <w:rPr>
          <w:lang w:eastAsia="ko-KR"/>
        </w:rPr>
        <w:t>UE:</w:t>
      </w:r>
    </w:p>
    <w:p w14:paraId="708E8729" w14:textId="77777777" w:rsidR="009166E9" w:rsidRPr="00E9603C" w:rsidRDefault="009166E9">
      <w:pPr>
        <w:pStyle w:val="B1"/>
        <w:rPr>
          <w:lang w:eastAsia="ko-KR"/>
        </w:rPr>
      </w:pPr>
      <w:r w:rsidRPr="00E9603C">
        <w:rPr>
          <w:lang w:eastAsia="ko-KR"/>
        </w:rPr>
        <w:t>-</w:t>
      </w:r>
      <w:r w:rsidRPr="00E9603C">
        <w:rPr>
          <w:lang w:eastAsia="ko-KR"/>
        </w:rPr>
        <w:tab/>
        <w:t>Receives the data collection configuration from the PCF.</w:t>
      </w:r>
    </w:p>
    <w:p w14:paraId="26E41B32" w14:textId="77777777" w:rsidR="009166E9" w:rsidRPr="00E9603C" w:rsidRDefault="009166E9">
      <w:pPr>
        <w:pStyle w:val="B1"/>
        <w:rPr>
          <w:lang w:eastAsia="ko-KR"/>
        </w:rPr>
      </w:pPr>
      <w:r w:rsidRPr="00E9603C">
        <w:rPr>
          <w:lang w:eastAsia="ko-KR"/>
        </w:rPr>
        <w:t>-</w:t>
      </w:r>
      <w:r w:rsidRPr="00E9603C">
        <w:rPr>
          <w:lang w:eastAsia="ko-KR"/>
        </w:rPr>
        <w:tab/>
        <w:t>Collects and reports the data on WLANSP rules to the UE data storage according to the collection configuration.</w:t>
      </w:r>
    </w:p>
    <w:p w14:paraId="17F404D7" w14:textId="77777777" w:rsidR="009166E9" w:rsidRPr="00E9603C" w:rsidRDefault="009166E9">
      <w:pPr>
        <w:rPr>
          <w:lang w:eastAsia="ko-KR"/>
        </w:rPr>
      </w:pPr>
      <w:r w:rsidRPr="00E9603C">
        <w:rPr>
          <w:lang w:eastAsia="ko-KR"/>
        </w:rPr>
        <w:t>NWDAF:</w:t>
      </w:r>
    </w:p>
    <w:p w14:paraId="076A5E03" w14:textId="77777777" w:rsidR="009166E9" w:rsidRPr="00E9603C" w:rsidRDefault="009166E9">
      <w:pPr>
        <w:pStyle w:val="B1"/>
        <w:rPr>
          <w:lang w:eastAsia="ko-KR"/>
        </w:rPr>
      </w:pPr>
      <w:r w:rsidRPr="00E9603C">
        <w:rPr>
          <w:lang w:eastAsia="ko-KR"/>
        </w:rPr>
        <w:t>-</w:t>
      </w:r>
      <w:r w:rsidRPr="00E9603C">
        <w:rPr>
          <w:lang w:eastAsia="ko-KR"/>
        </w:rPr>
        <w:tab/>
        <w:t xml:space="preserve">Retrieves WLAN measurement data </w:t>
      </w:r>
      <w:r w:rsidRPr="00E9603C">
        <w:rPr>
          <w:lang w:eastAsia="zh-CN"/>
        </w:rPr>
        <w:t xml:space="preserve">for the period of analysis </w:t>
      </w:r>
      <w:r w:rsidRPr="00E9603C">
        <w:rPr>
          <w:lang w:eastAsia="ko-KR"/>
        </w:rPr>
        <w:t>from the OAM, and UE data on WLANSP rules from the UE data storage</w:t>
      </w:r>
    </w:p>
    <w:p w14:paraId="16A54B85" w14:textId="77777777" w:rsidR="009166E9" w:rsidRPr="00E9603C" w:rsidRDefault="009166E9">
      <w:pPr>
        <w:pStyle w:val="B1"/>
        <w:rPr>
          <w:lang w:eastAsia="ko-KR"/>
        </w:rPr>
      </w:pPr>
      <w:r w:rsidRPr="00E9603C">
        <w:rPr>
          <w:lang w:eastAsia="ko-KR"/>
        </w:rPr>
        <w:t>-</w:t>
      </w:r>
      <w:r w:rsidRPr="00E9603C">
        <w:rPr>
          <w:lang w:eastAsia="ko-KR"/>
        </w:rPr>
        <w:tab/>
        <w:t>Supports new Analytics ID "WLAN performance and WLANSP ".</w:t>
      </w:r>
    </w:p>
    <w:p w14:paraId="5E4EEA28" w14:textId="77777777" w:rsidR="009166E9" w:rsidRPr="00E9603C" w:rsidRDefault="009166E9">
      <w:pPr>
        <w:rPr>
          <w:lang w:eastAsia="ko-KR"/>
        </w:rPr>
      </w:pPr>
      <w:r w:rsidRPr="00E9603C">
        <w:rPr>
          <w:lang w:eastAsia="ko-KR"/>
        </w:rPr>
        <w:t>PCF:</w:t>
      </w:r>
    </w:p>
    <w:p w14:paraId="1479ED41" w14:textId="77777777" w:rsidR="009166E9" w:rsidRPr="00E9603C" w:rsidRDefault="009166E9">
      <w:pPr>
        <w:pStyle w:val="B1"/>
        <w:rPr>
          <w:lang w:eastAsia="ko-KR"/>
        </w:rPr>
      </w:pPr>
      <w:r w:rsidRPr="00E9603C">
        <w:rPr>
          <w:lang w:eastAsia="ko-KR"/>
        </w:rPr>
        <w:t>-</w:t>
      </w:r>
      <w:r w:rsidRPr="00E9603C">
        <w:rPr>
          <w:lang w:eastAsia="ko-KR"/>
        </w:rPr>
        <w:tab/>
        <w:t>Provides the data collection configuration to UE along with WLANSP.</w:t>
      </w:r>
    </w:p>
    <w:p w14:paraId="248F9F98" w14:textId="77777777" w:rsidR="009166E9" w:rsidRPr="00E9603C" w:rsidRDefault="009166E9">
      <w:pPr>
        <w:pStyle w:val="B1"/>
        <w:rPr>
          <w:lang w:eastAsia="ko-KR"/>
        </w:rPr>
      </w:pPr>
      <w:r w:rsidRPr="00E9603C">
        <w:rPr>
          <w:lang w:eastAsia="ko-KR"/>
        </w:rPr>
        <w:t>-</w:t>
      </w:r>
      <w:r w:rsidRPr="00E9603C">
        <w:rPr>
          <w:lang w:eastAsia="ko-KR"/>
        </w:rPr>
        <w:tab/>
        <w:t>Defines a new UE policy type.</w:t>
      </w:r>
    </w:p>
    <w:p w14:paraId="34EA60E9" w14:textId="77777777" w:rsidR="009166E9" w:rsidRPr="00E9603C" w:rsidRDefault="009166E9">
      <w:pPr>
        <w:pStyle w:val="B1"/>
        <w:rPr>
          <w:lang w:eastAsia="ko-KR"/>
        </w:rPr>
      </w:pPr>
      <w:r w:rsidRPr="00E9603C">
        <w:rPr>
          <w:lang w:eastAsia="ko-KR"/>
        </w:rPr>
        <w:t>-</w:t>
      </w:r>
      <w:r w:rsidRPr="00E9603C">
        <w:rPr>
          <w:lang w:eastAsia="ko-KR"/>
        </w:rPr>
        <w:tab/>
        <w:t>Subscribes to the WLAN performance and WLANSP analytics from the NWDAF</w:t>
      </w:r>
    </w:p>
    <w:p w14:paraId="1E94AA8E" w14:textId="77777777" w:rsidR="009166E9" w:rsidRPr="00E9603C" w:rsidRDefault="009166E9">
      <w:pPr>
        <w:pStyle w:val="B1"/>
        <w:rPr>
          <w:lang w:eastAsia="ko-KR"/>
        </w:rPr>
      </w:pPr>
      <w:r w:rsidRPr="00E9603C">
        <w:rPr>
          <w:lang w:eastAsia="ko-KR"/>
        </w:rPr>
        <w:t>-</w:t>
      </w:r>
      <w:r w:rsidRPr="00E9603C">
        <w:rPr>
          <w:lang w:eastAsia="ko-KR"/>
        </w:rPr>
        <w:tab/>
        <w:t>Updates WLANSP based on the analytics results.</w:t>
      </w:r>
    </w:p>
    <w:p w14:paraId="485FD03E" w14:textId="77777777" w:rsidR="009166E9" w:rsidRPr="00E9603C" w:rsidRDefault="009166E9">
      <w:pPr>
        <w:rPr>
          <w:lang w:eastAsia="ko-KR"/>
        </w:rPr>
      </w:pPr>
      <w:r w:rsidRPr="00E9603C">
        <w:rPr>
          <w:lang w:eastAsia="ko-KR"/>
        </w:rPr>
        <w:t>UPF:</w:t>
      </w:r>
    </w:p>
    <w:p w14:paraId="1EC4BF61" w14:textId="77777777" w:rsidR="009166E9" w:rsidRPr="00E9603C" w:rsidRDefault="009166E9">
      <w:pPr>
        <w:pStyle w:val="B1"/>
        <w:rPr>
          <w:lang w:eastAsia="ko-KR"/>
        </w:rPr>
      </w:pPr>
      <w:r w:rsidRPr="00E9603C">
        <w:rPr>
          <w:lang w:eastAsia="ko-KR"/>
        </w:rPr>
        <w:t>-</w:t>
      </w:r>
      <w:r w:rsidRPr="00E9603C">
        <w:rPr>
          <w:lang w:eastAsia="ko-KR"/>
        </w:rPr>
        <w:tab/>
        <w:t>Provides data related to WLAN communication.</w:t>
      </w:r>
    </w:p>
    <w:p w14:paraId="7CEEB271" w14:textId="77777777" w:rsidR="009166E9" w:rsidRPr="00E9603C" w:rsidRDefault="009166E9">
      <w:pPr>
        <w:pStyle w:val="Heading2"/>
        <w:rPr>
          <w:lang w:eastAsia="zh-CN"/>
        </w:rPr>
      </w:pPr>
      <w:bookmarkStart w:id="12477" w:name="_Toc50023930"/>
      <w:bookmarkStart w:id="12478" w:name="_Toc54770331"/>
      <w:bookmarkStart w:id="12479" w:name="_Toc57201507"/>
      <w:bookmarkStart w:id="12480" w:name="_Toc50023345"/>
      <w:bookmarkStart w:id="12481" w:name="_Toc50579730"/>
      <w:bookmarkStart w:id="12482" w:name="_Toc50021992"/>
      <w:bookmarkStart w:id="12483" w:name="_Toc50309998"/>
      <w:bookmarkStart w:id="12484" w:name="_Toc54786643"/>
      <w:bookmarkStart w:id="12485" w:name="_Toc54779683"/>
      <w:bookmarkStart w:id="12486" w:name="_Toc50022696"/>
      <w:bookmarkStart w:id="12487" w:name="_Toc50021423"/>
      <w:bookmarkStart w:id="12488" w:name="_Toc57641545"/>
      <w:bookmarkStart w:id="12489" w:name="_Toc59101898"/>
      <w:r w:rsidRPr="00E9603C">
        <w:rPr>
          <w:lang w:eastAsia="ko-KR"/>
        </w:rPr>
        <w:t>6</w:t>
      </w:r>
      <w:r w:rsidRPr="00E9603C">
        <w:rPr>
          <w:lang w:eastAsia="zh-CN"/>
        </w:rPr>
        <w:t>.63</w:t>
      </w:r>
      <w:r w:rsidRPr="00E9603C">
        <w:rPr>
          <w:lang w:eastAsia="ko-KR"/>
        </w:rPr>
        <w:tab/>
      </w:r>
      <w:r w:rsidRPr="00E9603C">
        <w:rPr>
          <w:lang w:eastAsia="en-GB"/>
        </w:rPr>
        <w:t>Solution #63: UE data as an input for service experience analytics</w:t>
      </w:r>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p>
    <w:p w14:paraId="6C40A0D2" w14:textId="77777777" w:rsidR="009166E9" w:rsidRPr="00E9603C" w:rsidRDefault="009166E9">
      <w:pPr>
        <w:pStyle w:val="Heading3"/>
        <w:rPr>
          <w:lang w:eastAsia="en-GB"/>
        </w:rPr>
      </w:pPr>
      <w:bookmarkStart w:id="12490" w:name="_Toc50579731"/>
      <w:bookmarkStart w:id="12491" w:name="_Toc50309999"/>
      <w:bookmarkStart w:id="12492" w:name="_Toc50023931"/>
      <w:bookmarkStart w:id="12493" w:name="_Toc50023346"/>
      <w:bookmarkStart w:id="12494" w:name="_Toc50022697"/>
      <w:bookmarkStart w:id="12495" w:name="_Toc50021993"/>
      <w:bookmarkStart w:id="12496" w:name="_Toc54786644"/>
      <w:bookmarkStart w:id="12497" w:name="_Toc57201508"/>
      <w:bookmarkStart w:id="12498" w:name="_Toc50021424"/>
      <w:bookmarkStart w:id="12499" w:name="_Toc54779684"/>
      <w:bookmarkStart w:id="12500" w:name="_Toc54770332"/>
      <w:bookmarkStart w:id="12501" w:name="_Toc57641546"/>
      <w:bookmarkStart w:id="12502" w:name="_Toc59101899"/>
      <w:r w:rsidRPr="00E9603C">
        <w:rPr>
          <w:lang w:eastAsia="en-GB"/>
        </w:rPr>
        <w:t>6.63.1</w:t>
      </w:r>
      <w:r w:rsidRPr="00E9603C">
        <w:rPr>
          <w:lang w:eastAsia="en-GB"/>
        </w:rPr>
        <w:tab/>
        <w:t>Description</w:t>
      </w:r>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p>
    <w:p w14:paraId="0666773A" w14:textId="77777777" w:rsidR="009166E9" w:rsidRPr="00E9603C" w:rsidRDefault="009166E9">
      <w:pPr>
        <w:rPr>
          <w:rFonts w:eastAsia="SimSun"/>
          <w:lang w:eastAsia="zh-CN"/>
        </w:rPr>
      </w:pPr>
      <w:r w:rsidRPr="00E9603C">
        <w:rPr>
          <w:rFonts w:eastAsia="SimSun"/>
          <w:lang w:eastAsia="zh-CN"/>
        </w:rPr>
        <w:t>This solution is proposed to address KI#8: UE data as an input for analytics generation.</w:t>
      </w:r>
    </w:p>
    <w:p w14:paraId="23F8A4F1" w14:textId="77777777" w:rsidR="009166E9" w:rsidRPr="00E9603C" w:rsidRDefault="009166E9">
      <w:pPr>
        <w:rPr>
          <w:rFonts w:eastAsia="SimSun"/>
          <w:lang w:eastAsia="zh-CN"/>
        </w:rPr>
      </w:pPr>
      <w:r w:rsidRPr="00E9603C">
        <w:rPr>
          <w:rFonts w:eastAsia="SimSun"/>
          <w:lang w:eastAsia="zh-CN"/>
        </w:rPr>
        <w:t>The solution focuses on addressing the questions of:</w:t>
      </w:r>
    </w:p>
    <w:p w14:paraId="14DC8639" w14:textId="77777777" w:rsidR="009166E9" w:rsidRPr="00E9603C" w:rsidRDefault="009166E9">
      <w:pPr>
        <w:pStyle w:val="B1"/>
        <w:rPr>
          <w:lang w:eastAsia="ko-KR"/>
        </w:rPr>
      </w:pPr>
      <w:r w:rsidRPr="00E9603C">
        <w:rPr>
          <w:lang w:eastAsia="zh-CN"/>
        </w:rPr>
        <w:t>"</w:t>
      </w:r>
      <w:r w:rsidRPr="00E9603C">
        <w:rPr>
          <w:lang w:eastAsia="ko-KR"/>
        </w:rPr>
        <w:t>-</w:t>
      </w:r>
      <w:r w:rsidRPr="00E9603C">
        <w:rPr>
          <w:rFonts w:eastAsia="SimSun"/>
          <w:lang w:eastAsia="zh-CN"/>
        </w:rPr>
        <w:tab/>
      </w:r>
      <w:r w:rsidRPr="00E9603C">
        <w:rPr>
          <w:lang w:eastAsia="ko-KR"/>
        </w:rPr>
        <w:t>What type of information from the UE could be collected by the network (e.g. NWDAF) as input for analytics generation?"</w:t>
      </w:r>
    </w:p>
    <w:p w14:paraId="6B15F5EC" w14:textId="77777777" w:rsidR="009166E9" w:rsidRPr="00E9603C" w:rsidRDefault="009166E9">
      <w:pPr>
        <w:pStyle w:val="B1"/>
        <w:rPr>
          <w:lang w:eastAsia="ko-KR"/>
        </w:rPr>
      </w:pPr>
      <w:r w:rsidRPr="00E9603C">
        <w:rPr>
          <w:lang w:eastAsia="ko-KR"/>
        </w:rPr>
        <w:t>"-</w:t>
      </w:r>
      <w:r w:rsidRPr="00E9603C">
        <w:rPr>
          <w:rFonts w:eastAsia="SimSun"/>
          <w:lang w:eastAsia="zh-CN"/>
        </w:rPr>
        <w:tab/>
      </w:r>
      <w:r w:rsidRPr="00E9603C">
        <w:rPr>
          <w:lang w:eastAsia="ko-KR"/>
        </w:rPr>
        <w:t>What types of analytics information could be provided by NWDAF to other NFs to leverage the data provided by the UE?"</w:t>
      </w:r>
    </w:p>
    <w:p w14:paraId="448847EF" w14:textId="77777777" w:rsidR="009166E9" w:rsidRPr="00E9603C" w:rsidRDefault="009166E9">
      <w:r w:rsidRPr="00E9603C">
        <w:rPr>
          <w:rFonts w:eastAsia="SimSun"/>
          <w:lang w:eastAsia="zh-CN"/>
        </w:rPr>
        <w:t>It is proposed that enriched observed service experience predictions are provided by the NWDAF based on input data collected from the UEs involved in an application</w:t>
      </w:r>
      <w:r w:rsidRPr="00E9603C">
        <w:t>. The collected UE input data includes the QoS and the individual contribution (score/weight) of each UE to the overall application service experience. The input of these additional UE data to the NWDAF enables service experience predictions to be made with a higher level of confidence. No changes are proposed to the types of data output by the NWDAF as service experience predictions.</w:t>
      </w:r>
    </w:p>
    <w:p w14:paraId="3B3C7690" w14:textId="77777777" w:rsidR="009166E9" w:rsidRPr="00E9603C" w:rsidRDefault="009166E9">
      <w:r w:rsidRPr="00E9603C">
        <w:rPr>
          <w:lang w:eastAsia="zh-CN"/>
        </w:rPr>
        <w:t>On receiving a request for service experience analytics from a consumer NF (e.g. OAM, PCF) for a target UE(s), the NWDAF gets from the AF the list of UEs involved in the application with the target UE(s), e.g. the rendering devices, joystick involved in the online gaming. For each UE involved in the application, the NWDAF gets input data of individual service experience contribution (score/weight) and their respective QoS metrics. If the AF and/or MDT does not have the requested parameters, the AF may ask UEs to collect that data, before processing and forwarding to the NWDAF.</w:t>
      </w:r>
    </w:p>
    <w:p w14:paraId="199D4AE1" w14:textId="77777777" w:rsidR="009166E9" w:rsidRPr="00E9603C" w:rsidRDefault="009166E9">
      <w:pPr>
        <w:pStyle w:val="Heading3"/>
        <w:rPr>
          <w:lang w:eastAsia="zh-CN"/>
        </w:rPr>
      </w:pPr>
      <w:bookmarkStart w:id="12503" w:name="_Toc50023347"/>
      <w:bookmarkStart w:id="12504" w:name="_Toc50023932"/>
      <w:bookmarkStart w:id="12505" w:name="_Toc50579732"/>
      <w:bookmarkStart w:id="12506" w:name="_Toc54770333"/>
      <w:bookmarkStart w:id="12507" w:name="_Toc54779685"/>
      <w:bookmarkStart w:id="12508" w:name="_Toc54786645"/>
      <w:bookmarkStart w:id="12509" w:name="_Toc50021425"/>
      <w:bookmarkStart w:id="12510" w:name="_Toc50310000"/>
      <w:bookmarkStart w:id="12511" w:name="_Toc57201509"/>
      <w:bookmarkStart w:id="12512" w:name="_Toc50021994"/>
      <w:bookmarkStart w:id="12513" w:name="_Toc50022698"/>
      <w:bookmarkStart w:id="12514" w:name="_Toc57641547"/>
      <w:bookmarkStart w:id="12515" w:name="_Toc59101900"/>
      <w:r w:rsidRPr="00E9603C">
        <w:rPr>
          <w:lang w:eastAsia="zh-CN"/>
        </w:rPr>
        <w:t>6.63.</w:t>
      </w:r>
      <w:r w:rsidRPr="00E9603C">
        <w:rPr>
          <w:rStyle w:val="Heading3Char"/>
        </w:rPr>
        <w:t>2</w:t>
      </w:r>
      <w:r w:rsidRPr="00E9603C">
        <w:rPr>
          <w:lang w:eastAsia="zh-CN"/>
        </w:rPr>
        <w:tab/>
        <w:t>Input Data</w:t>
      </w:r>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p>
    <w:p w14:paraId="424E680A" w14:textId="77777777" w:rsidR="009166E9" w:rsidRPr="00E9603C" w:rsidRDefault="009166E9">
      <w:pPr>
        <w:rPr>
          <w:lang w:eastAsia="zh-CN"/>
        </w:rPr>
      </w:pPr>
      <w:r w:rsidRPr="00E9603C">
        <w:rPr>
          <w:lang w:eastAsia="zh-CN"/>
        </w:rPr>
        <w:t>The UE input data is collected only for the case of observed service experience analytics predictions (i.e. target period in the future).</w:t>
      </w:r>
    </w:p>
    <w:p w14:paraId="54FA1A5A" w14:textId="77777777" w:rsidR="009166E9" w:rsidRPr="00E9603C" w:rsidRDefault="009166E9">
      <w:pPr>
        <w:pStyle w:val="TH"/>
      </w:pPr>
      <w:r w:rsidRPr="00E9603C">
        <w:t>Table 6.63.2-1: UE input data</w:t>
      </w:r>
    </w:p>
    <w:tbl>
      <w:tblPr>
        <w:tblW w:w="0" w:type="auto"/>
        <w:tblInd w:w="720" w:type="dxa"/>
        <w:tblLayout w:type="fixed"/>
        <w:tblLook w:val="0000" w:firstRow="0" w:lastRow="0" w:firstColumn="0" w:lastColumn="0" w:noHBand="0" w:noVBand="0"/>
      </w:tblPr>
      <w:tblGrid>
        <w:gridCol w:w="2891"/>
        <w:gridCol w:w="1635"/>
        <w:gridCol w:w="4608"/>
      </w:tblGrid>
      <w:tr w:rsidR="009166E9" w:rsidRPr="00E9603C" w14:paraId="71F1656D" w14:textId="77777777">
        <w:trPr>
          <w:cantSplit/>
        </w:trPr>
        <w:tc>
          <w:tcPr>
            <w:tcW w:w="28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1DCEB" w14:textId="77777777" w:rsidR="009166E9" w:rsidRPr="00E9603C" w:rsidRDefault="009166E9">
            <w:pPr>
              <w:pStyle w:val="TAH"/>
              <w:rPr>
                <w:color w:val="auto"/>
                <w:lang w:eastAsia="en-US"/>
              </w:rPr>
            </w:pPr>
            <w:r w:rsidRPr="00E9603C">
              <w:t>Information</w:t>
            </w:r>
          </w:p>
        </w:tc>
        <w:tc>
          <w:tcPr>
            <w:tcW w:w="16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14DE44" w14:textId="77777777" w:rsidR="009166E9" w:rsidRPr="00E9603C" w:rsidRDefault="009166E9">
            <w:pPr>
              <w:pStyle w:val="TAH"/>
            </w:pPr>
            <w:r w:rsidRPr="00E9603C">
              <w:t>Source</w:t>
            </w:r>
          </w:p>
        </w:tc>
        <w:tc>
          <w:tcPr>
            <w:tcW w:w="460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29FA7B3" w14:textId="77777777" w:rsidR="009166E9" w:rsidRPr="00E9603C" w:rsidRDefault="009166E9">
            <w:pPr>
              <w:pStyle w:val="TAH"/>
            </w:pPr>
            <w:r w:rsidRPr="00E9603C">
              <w:t>Description</w:t>
            </w:r>
          </w:p>
        </w:tc>
      </w:tr>
      <w:tr w:rsidR="009166E9" w:rsidRPr="00E9603C" w14:paraId="19760C9F" w14:textId="77777777">
        <w:trPr>
          <w:cantSplit/>
        </w:trPr>
        <w:tc>
          <w:tcPr>
            <w:tcW w:w="28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CCF9E9" w14:textId="77777777" w:rsidR="009166E9" w:rsidRPr="00E9603C" w:rsidRDefault="009166E9">
            <w:pPr>
              <w:pStyle w:val="TAL"/>
              <w:rPr>
                <w:lang w:eastAsia="zh-CN"/>
              </w:rPr>
            </w:pPr>
            <w:r w:rsidRPr="00E9603C">
              <w:t>Application ID</w:t>
            </w:r>
          </w:p>
        </w:tc>
        <w:tc>
          <w:tcPr>
            <w:tcW w:w="1635" w:type="dxa"/>
            <w:tcBorders>
              <w:top w:val="nil"/>
              <w:left w:val="nil"/>
              <w:bottom w:val="single" w:sz="8" w:space="0" w:color="auto"/>
              <w:right w:val="single" w:sz="8" w:space="0" w:color="auto"/>
            </w:tcBorders>
            <w:tcMar>
              <w:top w:w="0" w:type="dxa"/>
              <w:left w:w="108" w:type="dxa"/>
              <w:bottom w:w="0" w:type="dxa"/>
              <w:right w:w="108" w:type="dxa"/>
            </w:tcMar>
          </w:tcPr>
          <w:p w14:paraId="569C4E76" w14:textId="77777777" w:rsidR="009166E9" w:rsidRPr="00E9603C" w:rsidRDefault="009166E9">
            <w:pPr>
              <w:pStyle w:val="TAC"/>
            </w:pPr>
            <w:r w:rsidRPr="00E9603C">
              <w:rPr>
                <w:lang w:eastAsia="zh-CN"/>
              </w:rPr>
              <w:t>NEF/AF</w:t>
            </w:r>
          </w:p>
        </w:tc>
        <w:tc>
          <w:tcPr>
            <w:tcW w:w="4608" w:type="dxa"/>
            <w:tcBorders>
              <w:top w:val="nil"/>
              <w:left w:val="nil"/>
              <w:bottom w:val="single" w:sz="8" w:space="0" w:color="auto"/>
              <w:right w:val="single" w:sz="8" w:space="0" w:color="auto"/>
            </w:tcBorders>
            <w:tcMar>
              <w:top w:w="0" w:type="dxa"/>
              <w:left w:w="108" w:type="dxa"/>
              <w:bottom w:w="0" w:type="dxa"/>
              <w:right w:w="108" w:type="dxa"/>
            </w:tcMar>
          </w:tcPr>
          <w:p w14:paraId="457AF782" w14:textId="77777777" w:rsidR="009166E9" w:rsidRPr="00E9603C" w:rsidRDefault="009166E9">
            <w:pPr>
              <w:pStyle w:val="TAL"/>
            </w:pPr>
            <w:r w:rsidRPr="00E9603C">
              <w:rPr>
                <w:lang w:eastAsia="zh-CN"/>
              </w:rPr>
              <w:t>I</w:t>
            </w:r>
            <w:r w:rsidRPr="00E9603C">
              <w:t>dentify</w:t>
            </w:r>
            <w:r w:rsidRPr="00E9603C">
              <w:rPr>
                <w:lang w:eastAsia="zh-CN"/>
              </w:rPr>
              <w:t>ing</w:t>
            </w:r>
            <w:r w:rsidRPr="00E9603C">
              <w:t xml:space="preserve"> the </w:t>
            </w:r>
            <w:r w:rsidRPr="00E9603C">
              <w:rPr>
                <w:lang w:eastAsia="zh-CN"/>
              </w:rPr>
              <w:t>application providing this information</w:t>
            </w:r>
          </w:p>
        </w:tc>
      </w:tr>
      <w:tr w:rsidR="009166E9" w:rsidRPr="00E9603C" w14:paraId="5DA90AC9" w14:textId="77777777">
        <w:trPr>
          <w:cantSplit/>
        </w:trPr>
        <w:tc>
          <w:tcPr>
            <w:tcW w:w="28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0CEF3CC" w14:textId="77777777" w:rsidR="009166E9" w:rsidRPr="00E9603C" w:rsidRDefault="009166E9">
            <w:pPr>
              <w:pStyle w:val="TAL"/>
            </w:pPr>
            <w:r w:rsidRPr="00E9603C">
              <w:rPr>
                <w:lang w:eastAsia="zh-CN"/>
              </w:rPr>
              <w:t>List of UE IDs (1…n)</w:t>
            </w:r>
          </w:p>
        </w:tc>
        <w:tc>
          <w:tcPr>
            <w:tcW w:w="1635" w:type="dxa"/>
            <w:tcBorders>
              <w:top w:val="nil"/>
              <w:left w:val="nil"/>
              <w:bottom w:val="single" w:sz="8" w:space="0" w:color="auto"/>
              <w:right w:val="single" w:sz="8" w:space="0" w:color="auto"/>
            </w:tcBorders>
            <w:tcMar>
              <w:top w:w="0" w:type="dxa"/>
              <w:left w:w="108" w:type="dxa"/>
              <w:bottom w:w="0" w:type="dxa"/>
              <w:right w:w="108" w:type="dxa"/>
            </w:tcMar>
          </w:tcPr>
          <w:p w14:paraId="7E6BB03F" w14:textId="77777777" w:rsidR="009166E9" w:rsidRPr="00E9603C" w:rsidRDefault="009166E9">
            <w:pPr>
              <w:pStyle w:val="TAC"/>
            </w:pPr>
            <w:r w:rsidRPr="00E9603C">
              <w:t>AF</w:t>
            </w:r>
          </w:p>
          <w:p w14:paraId="04556A9C" w14:textId="77777777" w:rsidR="009166E9" w:rsidRPr="00E9603C" w:rsidRDefault="009166E9">
            <w:pPr>
              <w:pStyle w:val="TAC"/>
            </w:pPr>
          </w:p>
        </w:tc>
        <w:tc>
          <w:tcPr>
            <w:tcW w:w="4608" w:type="dxa"/>
            <w:tcBorders>
              <w:top w:val="nil"/>
              <w:left w:val="nil"/>
              <w:bottom w:val="single" w:sz="8" w:space="0" w:color="auto"/>
              <w:right w:val="single" w:sz="8" w:space="0" w:color="auto"/>
            </w:tcBorders>
            <w:tcMar>
              <w:top w:w="0" w:type="dxa"/>
              <w:left w:w="108" w:type="dxa"/>
              <w:bottom w:w="0" w:type="dxa"/>
              <w:right w:w="108" w:type="dxa"/>
            </w:tcMar>
          </w:tcPr>
          <w:p w14:paraId="5BE790C0" w14:textId="77777777" w:rsidR="009166E9" w:rsidRPr="00E9603C" w:rsidRDefault="009166E9">
            <w:pPr>
              <w:pStyle w:val="TAL"/>
              <w:rPr>
                <w:lang w:eastAsia="zh-CN"/>
              </w:rPr>
            </w:pPr>
            <w:r w:rsidRPr="00E9603C">
              <w:t xml:space="preserve">List of </w:t>
            </w:r>
            <w:r w:rsidRPr="00E9603C">
              <w:rPr>
                <w:lang w:eastAsia="zh-CN"/>
              </w:rPr>
              <w:t xml:space="preserve">UE IDs </w:t>
            </w:r>
            <w:r w:rsidRPr="00E9603C">
              <w:t xml:space="preserve">involved in the same application </w:t>
            </w:r>
          </w:p>
        </w:tc>
      </w:tr>
      <w:tr w:rsidR="009166E9" w:rsidRPr="00E9603C" w14:paraId="7B5786D5" w14:textId="77777777">
        <w:trPr>
          <w:cantSplit/>
        </w:trPr>
        <w:tc>
          <w:tcPr>
            <w:tcW w:w="28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0FB695" w14:textId="77777777" w:rsidR="009166E9" w:rsidRPr="00E9603C" w:rsidRDefault="009166E9">
            <w:pPr>
              <w:pStyle w:val="TAL"/>
              <w:rPr>
                <w:lang w:eastAsia="en-US"/>
              </w:rPr>
            </w:pPr>
            <w:r w:rsidRPr="00E9603C">
              <w:t>&gt;QoS</w:t>
            </w:r>
          </w:p>
        </w:tc>
        <w:tc>
          <w:tcPr>
            <w:tcW w:w="1635" w:type="dxa"/>
            <w:tcBorders>
              <w:top w:val="nil"/>
              <w:left w:val="nil"/>
              <w:bottom w:val="single" w:sz="8" w:space="0" w:color="auto"/>
              <w:right w:val="single" w:sz="8" w:space="0" w:color="auto"/>
            </w:tcBorders>
            <w:tcMar>
              <w:top w:w="0" w:type="dxa"/>
              <w:left w:w="108" w:type="dxa"/>
              <w:bottom w:w="0" w:type="dxa"/>
              <w:right w:w="108" w:type="dxa"/>
            </w:tcMar>
          </w:tcPr>
          <w:p w14:paraId="2ADC4BBF" w14:textId="77777777" w:rsidR="009166E9" w:rsidRPr="00E9603C" w:rsidRDefault="009166E9">
            <w:pPr>
              <w:pStyle w:val="TAC"/>
            </w:pPr>
            <w:r w:rsidRPr="00E9603C">
              <w:t>UE (via AF/MDT)</w:t>
            </w:r>
          </w:p>
          <w:p w14:paraId="60529B27" w14:textId="77777777" w:rsidR="009166E9" w:rsidRPr="00E9603C" w:rsidRDefault="009166E9">
            <w:pPr>
              <w:pStyle w:val="TAC"/>
            </w:pPr>
            <w:r w:rsidRPr="00E9603C">
              <w:t>(NOTE 1)</w:t>
            </w:r>
          </w:p>
        </w:tc>
        <w:tc>
          <w:tcPr>
            <w:tcW w:w="4608" w:type="dxa"/>
            <w:tcBorders>
              <w:top w:val="nil"/>
              <w:left w:val="nil"/>
              <w:bottom w:val="single" w:sz="8" w:space="0" w:color="auto"/>
              <w:right w:val="single" w:sz="8" w:space="0" w:color="auto"/>
            </w:tcBorders>
            <w:tcMar>
              <w:top w:w="0" w:type="dxa"/>
              <w:left w:w="108" w:type="dxa"/>
              <w:bottom w:w="0" w:type="dxa"/>
              <w:right w:w="108" w:type="dxa"/>
            </w:tcMar>
          </w:tcPr>
          <w:p w14:paraId="5C170CEB" w14:textId="77777777" w:rsidR="009166E9" w:rsidRPr="00E9603C" w:rsidRDefault="009166E9">
            <w:pPr>
              <w:pStyle w:val="TAL"/>
              <w:rPr>
                <w:lang w:eastAsia="zh-CN"/>
              </w:rPr>
            </w:pPr>
            <w:r w:rsidRPr="00E9603C">
              <w:t>QoS metric(s) from UE</w:t>
            </w:r>
          </w:p>
        </w:tc>
      </w:tr>
      <w:tr w:rsidR="009166E9" w:rsidRPr="00E9603C" w14:paraId="2C44E9FB" w14:textId="77777777">
        <w:trPr>
          <w:cantSplit/>
        </w:trPr>
        <w:tc>
          <w:tcPr>
            <w:tcW w:w="289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DC960F" w14:textId="77777777" w:rsidR="009166E9" w:rsidRPr="00E9603C" w:rsidRDefault="009166E9">
            <w:pPr>
              <w:pStyle w:val="TAL"/>
            </w:pPr>
            <w:r w:rsidRPr="00E9603C">
              <w:t>&gt;Service experience contribution</w:t>
            </w:r>
          </w:p>
        </w:tc>
        <w:tc>
          <w:tcPr>
            <w:tcW w:w="1635" w:type="dxa"/>
            <w:tcBorders>
              <w:top w:val="nil"/>
              <w:left w:val="nil"/>
              <w:bottom w:val="single" w:sz="8" w:space="0" w:color="auto"/>
              <w:right w:val="single" w:sz="8" w:space="0" w:color="auto"/>
            </w:tcBorders>
            <w:tcMar>
              <w:top w:w="0" w:type="dxa"/>
              <w:left w:w="108" w:type="dxa"/>
              <w:bottom w:w="0" w:type="dxa"/>
              <w:right w:w="108" w:type="dxa"/>
            </w:tcMar>
          </w:tcPr>
          <w:p w14:paraId="1475A0E2" w14:textId="77777777" w:rsidR="009166E9" w:rsidRPr="00E9603C" w:rsidRDefault="009166E9">
            <w:pPr>
              <w:pStyle w:val="TAC"/>
              <w:rPr>
                <w:lang w:eastAsia="zh-CN"/>
              </w:rPr>
            </w:pPr>
            <w:r w:rsidRPr="00E9603C">
              <w:rPr>
                <w:lang w:eastAsia="zh-CN"/>
              </w:rPr>
              <w:t>UE (via AF)</w:t>
            </w:r>
          </w:p>
        </w:tc>
        <w:tc>
          <w:tcPr>
            <w:tcW w:w="4608" w:type="dxa"/>
            <w:tcBorders>
              <w:top w:val="nil"/>
              <w:left w:val="nil"/>
              <w:bottom w:val="single" w:sz="8" w:space="0" w:color="auto"/>
              <w:right w:val="single" w:sz="8" w:space="0" w:color="auto"/>
            </w:tcBorders>
            <w:tcMar>
              <w:top w:w="0" w:type="dxa"/>
              <w:left w:w="108" w:type="dxa"/>
              <w:bottom w:w="0" w:type="dxa"/>
              <w:right w:w="108" w:type="dxa"/>
            </w:tcMar>
          </w:tcPr>
          <w:p w14:paraId="7FA9B2FF" w14:textId="77777777" w:rsidR="009166E9" w:rsidRPr="00E9603C" w:rsidRDefault="009166E9">
            <w:pPr>
              <w:pStyle w:val="TAL"/>
              <w:rPr>
                <w:lang w:eastAsia="zh-CN"/>
              </w:rPr>
            </w:pPr>
            <w:r w:rsidRPr="00E9603C">
              <w:rPr>
                <w:lang w:eastAsia="zh-CN"/>
              </w:rPr>
              <w:t>Individual score/weight of a UE's contribution to global service experience</w:t>
            </w:r>
          </w:p>
        </w:tc>
      </w:tr>
      <w:tr w:rsidR="009166E9" w:rsidRPr="00E9603C" w14:paraId="72E22736" w14:textId="77777777">
        <w:trPr>
          <w:cantSplit/>
          <w:trHeight w:val="351"/>
        </w:trPr>
        <w:tc>
          <w:tcPr>
            <w:tcW w:w="9134"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tcPr>
          <w:p w14:paraId="6AD11A12" w14:textId="77777777" w:rsidR="009166E9" w:rsidRPr="00E9603C" w:rsidRDefault="009166E9">
            <w:pPr>
              <w:pStyle w:val="TAN"/>
              <w:rPr>
                <w:lang w:eastAsia="zh-CN"/>
              </w:rPr>
            </w:pPr>
            <w:r w:rsidRPr="00E9603C">
              <w:rPr>
                <w:lang w:eastAsia="zh-CN"/>
              </w:rPr>
              <w:t>NOTE 1:</w:t>
            </w:r>
            <w:r w:rsidRPr="00E9603C">
              <w:rPr>
                <w:lang w:eastAsia="zh-CN"/>
              </w:rPr>
              <w:tab/>
              <w:t>UE input data collection for a specific UE (via MDT) can be done as in 6.2.3.1, TS 23.288 [5].</w:t>
            </w:r>
          </w:p>
        </w:tc>
      </w:tr>
    </w:tbl>
    <w:p w14:paraId="69073A6D" w14:textId="77777777" w:rsidR="009166E9" w:rsidRPr="00E9603C" w:rsidRDefault="009166E9">
      <w:pPr>
        <w:rPr>
          <w:lang w:eastAsia="zh-CN"/>
        </w:rPr>
      </w:pPr>
    </w:p>
    <w:p w14:paraId="55595285" w14:textId="77777777" w:rsidR="009166E9" w:rsidRPr="00E9603C" w:rsidRDefault="009166E9">
      <w:pPr>
        <w:pStyle w:val="EditorsNote"/>
        <w:rPr>
          <w:lang w:eastAsia="zh-CN"/>
        </w:rPr>
      </w:pPr>
      <w:r w:rsidRPr="00E9603C">
        <w:t>Editor's note:</w:t>
      </w:r>
      <w:r w:rsidRPr="00E9603C">
        <w:rPr>
          <w:lang w:eastAsia="ko-KR"/>
        </w:rPr>
        <w:tab/>
      </w:r>
      <w:r w:rsidRPr="00E9603C">
        <w:rPr>
          <w:lang w:eastAsia="zh-CN"/>
        </w:rPr>
        <w:t>The method of data collection from UEs</w:t>
      </w:r>
      <w:r w:rsidRPr="00E9603C">
        <w:rPr>
          <w:lang w:eastAsia="en-GB"/>
        </w:rPr>
        <w:t xml:space="preserve"> is covered in other solutions to this KI (KI#8).</w:t>
      </w:r>
    </w:p>
    <w:p w14:paraId="5EBF99DF" w14:textId="77777777" w:rsidR="009166E9" w:rsidRPr="00E9603C" w:rsidRDefault="009166E9">
      <w:pPr>
        <w:pStyle w:val="Heading3"/>
        <w:rPr>
          <w:color w:val="000000"/>
        </w:rPr>
      </w:pPr>
      <w:bookmarkStart w:id="12516" w:name="_Toc50023933"/>
      <w:bookmarkStart w:id="12517" w:name="_Toc50579733"/>
      <w:bookmarkStart w:id="12518" w:name="_Toc50022699"/>
      <w:bookmarkStart w:id="12519" w:name="_Toc50021426"/>
      <w:bookmarkStart w:id="12520" w:name="_Toc50023348"/>
      <w:bookmarkStart w:id="12521" w:name="_Toc50310001"/>
      <w:bookmarkStart w:id="12522" w:name="_Toc50021995"/>
      <w:bookmarkStart w:id="12523" w:name="_Toc54770334"/>
      <w:bookmarkStart w:id="12524" w:name="_Toc54779686"/>
      <w:bookmarkStart w:id="12525" w:name="_Toc57201510"/>
      <w:bookmarkStart w:id="12526" w:name="_Toc54786646"/>
      <w:bookmarkStart w:id="12527" w:name="_Toc57641548"/>
      <w:bookmarkStart w:id="12528" w:name="_Toc59101901"/>
      <w:r w:rsidRPr="00E9603C">
        <w:rPr>
          <w:lang w:eastAsia="zh-CN"/>
        </w:rPr>
        <w:t>6.63.3</w:t>
      </w:r>
      <w:r w:rsidRPr="00E9603C">
        <w:rPr>
          <w:lang w:eastAsia="zh-CN"/>
        </w:rPr>
        <w:tab/>
        <w:t>Output Analytics</w:t>
      </w:r>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p>
    <w:p w14:paraId="777EECE1" w14:textId="77777777" w:rsidR="009166E9" w:rsidRPr="00E9603C" w:rsidRDefault="009166E9">
      <w:pPr>
        <w:rPr>
          <w:lang w:eastAsia="zh-CN"/>
        </w:rPr>
      </w:pPr>
      <w:r w:rsidRPr="00E9603C">
        <w:rPr>
          <w:lang w:eastAsia="zh-CN"/>
        </w:rPr>
        <w:t>The proposed solution is only applicable for observed service experience analytics predictions. It has no impact on requests for observed service experience statistics (i.e. target periods in the past).</w:t>
      </w:r>
    </w:p>
    <w:p w14:paraId="5B527104" w14:textId="77777777" w:rsidR="009166E9" w:rsidRPr="00E9603C" w:rsidRDefault="009166E9">
      <w:pPr>
        <w:rPr>
          <w:lang w:eastAsia="zh-CN"/>
        </w:rPr>
      </w:pPr>
      <w:r w:rsidRPr="00E9603C">
        <w:rPr>
          <w:lang w:eastAsia="zh-CN"/>
        </w:rPr>
        <w:t xml:space="preserve">Output analytics for predictions are according to Table 6.4.3-2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04C69B45" w14:textId="77777777" w:rsidR="009166E9" w:rsidRPr="00E9603C" w:rsidRDefault="009166E9">
      <w:pPr>
        <w:pStyle w:val="Heading3"/>
        <w:rPr>
          <w:lang w:eastAsia="en-GB"/>
        </w:rPr>
      </w:pPr>
      <w:bookmarkStart w:id="12529" w:name="_Toc50021996"/>
      <w:bookmarkStart w:id="12530" w:name="_Toc54779687"/>
      <w:bookmarkStart w:id="12531" w:name="_Toc50310002"/>
      <w:bookmarkStart w:id="12532" w:name="_Toc50023934"/>
      <w:bookmarkStart w:id="12533" w:name="_Toc50023349"/>
      <w:bookmarkStart w:id="12534" w:name="_Toc54770335"/>
      <w:bookmarkStart w:id="12535" w:name="_Toc50021427"/>
      <w:bookmarkStart w:id="12536" w:name="_Toc50022700"/>
      <w:bookmarkStart w:id="12537" w:name="_Toc50579734"/>
      <w:bookmarkStart w:id="12538" w:name="_Toc57201511"/>
      <w:bookmarkStart w:id="12539" w:name="_Toc54786647"/>
      <w:bookmarkStart w:id="12540" w:name="_Toc57641549"/>
      <w:bookmarkStart w:id="12541" w:name="_Toc59101902"/>
      <w:r w:rsidRPr="00E9603C">
        <w:rPr>
          <w:lang w:eastAsia="en-GB"/>
        </w:rPr>
        <w:t>6.63.4</w:t>
      </w:r>
      <w:r w:rsidRPr="00E9603C">
        <w:rPr>
          <w:lang w:eastAsia="en-GB"/>
        </w:rPr>
        <w:tab/>
      </w:r>
      <w:r w:rsidRPr="00E9603C">
        <w:t>Procedures</w:t>
      </w:r>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p>
    <w:p w14:paraId="523F605C" w14:textId="77777777" w:rsidR="009166E9" w:rsidRPr="00E9603C" w:rsidRDefault="009166E9">
      <w:pPr>
        <w:pStyle w:val="TH"/>
      </w:pPr>
      <w:r w:rsidRPr="00E9603C">
        <w:object w:dxaOrig="11609" w:dyaOrig="6665" w14:anchorId="565F638D">
          <v:shape id="对象 158" o:spid="_x0000_i1162" type="#_x0000_t75" style="width:458.5pt;height:262.5pt;mso-position-horizontal-relative:page;mso-position-vertical-relative:page" o:ole="">
            <v:imagedata r:id="rId272" o:title=""/>
          </v:shape>
          <o:OLEObject Type="Embed" ProgID="Visio.Drawing.15" ShapeID="对象 158" DrawAspect="Content" ObjectID="_1669716068" r:id="rId273"/>
        </w:object>
      </w:r>
    </w:p>
    <w:p w14:paraId="64608F66" w14:textId="77777777" w:rsidR="009166E9" w:rsidRPr="00E9603C" w:rsidRDefault="009166E9">
      <w:pPr>
        <w:pStyle w:val="TF"/>
        <w:rPr>
          <w:lang w:eastAsia="en-GB"/>
        </w:rPr>
      </w:pPr>
      <w:r w:rsidRPr="00E9603C">
        <w:rPr>
          <w:color w:val="auto"/>
          <w:lang w:eastAsia="en-GB"/>
        </w:rPr>
        <w:t xml:space="preserve">Figure 6.63.4-1: </w:t>
      </w:r>
      <w:r w:rsidRPr="00E9603C">
        <w:rPr>
          <w:lang w:eastAsia="en-GB"/>
        </w:rPr>
        <w:t>Procedure to collect UE data for service experience analytics</w:t>
      </w:r>
    </w:p>
    <w:p w14:paraId="676A1E0F" w14:textId="77777777" w:rsidR="009166E9" w:rsidRPr="00E9603C" w:rsidRDefault="009166E9">
      <w:pPr>
        <w:pStyle w:val="B1"/>
        <w:rPr>
          <w:lang w:eastAsia="zh-CN"/>
        </w:rPr>
      </w:pPr>
      <w:r w:rsidRPr="00E9603C">
        <w:rPr>
          <w:lang w:eastAsia="zh-CN"/>
        </w:rPr>
        <w:t>1.</w:t>
      </w:r>
      <w:r w:rsidRPr="00E9603C">
        <w:rPr>
          <w:lang w:eastAsia="zh-CN"/>
        </w:rPr>
        <w:tab/>
        <w:t>The Consumer NF sends a request to the NWDAF for service experience analytics for a target UE. The Analytics ID is set to "Service Experience" with Analytics Filter information set to define the Application ID and with the Analytics target period set to a time in the future.</w:t>
      </w:r>
    </w:p>
    <w:p w14:paraId="6D1015C4" w14:textId="77777777" w:rsidR="009166E9" w:rsidRPr="00E9603C" w:rsidRDefault="009166E9">
      <w:pPr>
        <w:pStyle w:val="B1"/>
        <w:rPr>
          <w:lang w:eastAsia="zh-CN"/>
        </w:rPr>
      </w:pPr>
      <w:r w:rsidRPr="00E9603C">
        <w:rPr>
          <w:lang w:eastAsia="zh-CN"/>
        </w:rPr>
        <w:t>2.</w:t>
      </w:r>
      <w:r w:rsidRPr="00E9603C">
        <w:rPr>
          <w:lang w:eastAsia="zh-CN"/>
        </w:rPr>
        <w:tab/>
        <w:t>NWDAF retrieves from the AF the list of UEs that are related to the target UE for the same application and contribute to the service experience and follows the UE Input Data Collection Procedure and collects the UE input data accordingly.</w:t>
      </w:r>
    </w:p>
    <w:p w14:paraId="1D1FE4C2" w14:textId="77777777" w:rsidR="009166E9" w:rsidRPr="00E9603C" w:rsidRDefault="009166E9">
      <w:pPr>
        <w:pStyle w:val="B1"/>
        <w:rPr>
          <w:lang w:eastAsia="zh-CN"/>
        </w:rPr>
      </w:pPr>
      <w:r w:rsidRPr="00E9603C">
        <w:rPr>
          <w:lang w:eastAsia="zh-CN"/>
        </w:rPr>
        <w:t>3.</w:t>
      </w:r>
      <w:r w:rsidRPr="00E9603C">
        <w:rPr>
          <w:lang w:eastAsia="zh-CN"/>
        </w:rPr>
        <w:tab/>
        <w:t>NWDAF processes the collected input data</w:t>
      </w:r>
    </w:p>
    <w:p w14:paraId="6B97B752" w14:textId="77777777" w:rsidR="009166E9" w:rsidRPr="00E9603C" w:rsidRDefault="009166E9">
      <w:pPr>
        <w:pStyle w:val="B1"/>
        <w:rPr>
          <w:lang w:eastAsia="zh-CN"/>
        </w:rPr>
      </w:pPr>
      <w:r w:rsidRPr="00E9603C">
        <w:rPr>
          <w:lang w:eastAsia="zh-CN"/>
        </w:rPr>
        <w:t>4.</w:t>
      </w:r>
      <w:r w:rsidRPr="00E9603C">
        <w:rPr>
          <w:lang w:eastAsia="zh-CN"/>
        </w:rPr>
        <w:tab/>
        <w:t>NWDAF provides to the Consumer NF predicted service experience analytics for the application.</w:t>
      </w:r>
    </w:p>
    <w:p w14:paraId="3660C49E" w14:textId="77777777" w:rsidR="009166E9" w:rsidRPr="00E9603C" w:rsidRDefault="009166E9">
      <w:pPr>
        <w:pStyle w:val="B1"/>
        <w:rPr>
          <w:lang w:eastAsia="zh-CN"/>
        </w:rPr>
      </w:pPr>
      <w:r w:rsidRPr="00E9603C">
        <w:rPr>
          <w:lang w:eastAsia="zh-CN"/>
        </w:rPr>
        <w:t>5-7.</w:t>
      </w:r>
      <w:r w:rsidRPr="00E9603C">
        <w:rPr>
          <w:lang w:eastAsia="zh-CN"/>
        </w:rPr>
        <w:tab/>
        <w:t>If, at step 1, the Consumer NF has subscribed to receive continuous reporting of service experience analytics, the NWDAF may generate new analytics and provide them to the Consumer NF upon reception of notification of new UE input data.</w:t>
      </w:r>
    </w:p>
    <w:p w14:paraId="3963B6BE" w14:textId="77777777" w:rsidR="009166E9" w:rsidRPr="00E9603C" w:rsidRDefault="009166E9">
      <w:pPr>
        <w:pStyle w:val="EditorsNote"/>
        <w:rPr>
          <w:lang w:eastAsia="en-GB"/>
        </w:rPr>
      </w:pPr>
      <w:r w:rsidRPr="00E9603C">
        <w:t>Editor's note:</w:t>
      </w:r>
      <w:r w:rsidRPr="00E9603C">
        <w:rPr>
          <w:rFonts w:eastAsia="SimSun"/>
          <w:lang w:eastAsia="zh-CN"/>
        </w:rPr>
        <w:tab/>
      </w:r>
      <w:r w:rsidRPr="00E9603C">
        <w:rPr>
          <w:lang w:eastAsia="en-GB"/>
        </w:rPr>
        <w:t>The method of UE Input Data Collection in Step 2 or UE Input Data notification in Step 5 is FFS and subject of other Solutions to this KI (KI#8).</w:t>
      </w:r>
    </w:p>
    <w:p w14:paraId="41666C97" w14:textId="77777777" w:rsidR="009166E9" w:rsidRPr="00E9603C" w:rsidRDefault="009166E9">
      <w:pPr>
        <w:pStyle w:val="Heading3"/>
        <w:rPr>
          <w:lang w:eastAsia="zh-CN"/>
        </w:rPr>
      </w:pPr>
      <w:bookmarkStart w:id="12542" w:name="_Toc54786648"/>
      <w:bookmarkStart w:id="12543" w:name="_Toc50021997"/>
      <w:bookmarkStart w:id="12544" w:name="_Toc50022701"/>
      <w:bookmarkStart w:id="12545" w:name="_Toc50579735"/>
      <w:bookmarkStart w:id="12546" w:name="_Toc50023350"/>
      <w:bookmarkStart w:id="12547" w:name="_Toc50021428"/>
      <w:bookmarkStart w:id="12548" w:name="_Toc57201512"/>
      <w:bookmarkStart w:id="12549" w:name="_Toc54770336"/>
      <w:bookmarkStart w:id="12550" w:name="_Toc50023935"/>
      <w:bookmarkStart w:id="12551" w:name="_Toc54779688"/>
      <w:bookmarkStart w:id="12552" w:name="_Toc50310003"/>
      <w:bookmarkStart w:id="12553" w:name="_Toc57641550"/>
      <w:bookmarkStart w:id="12554" w:name="_Toc59101903"/>
      <w:r w:rsidRPr="00E9603C">
        <w:rPr>
          <w:lang w:eastAsia="zh-CN"/>
        </w:rPr>
        <w:t>6.63.5</w:t>
      </w:r>
      <w:r w:rsidRPr="00E9603C">
        <w:rPr>
          <w:lang w:eastAsia="zh-CN"/>
        </w:rPr>
        <w:tab/>
      </w:r>
      <w:r w:rsidRPr="00E9603C">
        <w:rPr>
          <w:lang w:eastAsia="en-GB"/>
        </w:rPr>
        <w:t>Impacts on</w:t>
      </w:r>
      <w:r w:rsidRPr="00E9603C">
        <w:rPr>
          <w:lang w:eastAsia="zh-CN"/>
        </w:rPr>
        <w:t xml:space="preserve"> services, entities and interfaces</w:t>
      </w:r>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p>
    <w:p w14:paraId="1160C755" w14:textId="77777777" w:rsidR="009166E9" w:rsidRPr="00E9603C" w:rsidRDefault="009166E9">
      <w:pPr>
        <w:rPr>
          <w:lang w:eastAsia="zh-CN"/>
        </w:rPr>
      </w:pPr>
      <w:r w:rsidRPr="00E9603C">
        <w:rPr>
          <w:lang w:eastAsia="zh-CN"/>
        </w:rPr>
        <w:t>AF:</w:t>
      </w:r>
    </w:p>
    <w:p w14:paraId="48CBBFA0" w14:textId="77777777" w:rsidR="009166E9" w:rsidRPr="00E9603C" w:rsidRDefault="009166E9">
      <w:pPr>
        <w:pStyle w:val="B1"/>
        <w:rPr>
          <w:lang w:eastAsia="zh-CN"/>
        </w:rPr>
      </w:pPr>
      <w:r w:rsidRPr="00E9603C">
        <w:rPr>
          <w:lang w:eastAsia="zh-CN"/>
        </w:rPr>
        <w:t>-</w:t>
      </w:r>
      <w:r w:rsidRPr="00E9603C">
        <w:rPr>
          <w:lang w:eastAsia="zh-CN"/>
        </w:rPr>
        <w:tab/>
        <w:t>Requires methods and procedures for AF to collect data from UEs.</w:t>
      </w:r>
    </w:p>
    <w:p w14:paraId="4B833C5C" w14:textId="77777777" w:rsidR="009166E9" w:rsidRPr="00E9603C" w:rsidRDefault="009166E9">
      <w:pPr>
        <w:rPr>
          <w:lang w:eastAsia="zh-CN"/>
        </w:rPr>
      </w:pPr>
      <w:r w:rsidRPr="00E9603C">
        <w:rPr>
          <w:lang w:eastAsia="zh-CN"/>
        </w:rPr>
        <w:t>NWDAF:</w:t>
      </w:r>
    </w:p>
    <w:p w14:paraId="04AF6A18" w14:textId="77777777" w:rsidR="009166E9" w:rsidRPr="00E9603C" w:rsidRDefault="009166E9">
      <w:pPr>
        <w:pStyle w:val="B1"/>
        <w:rPr>
          <w:lang w:eastAsia="zh-CN"/>
        </w:rPr>
      </w:pPr>
      <w:r w:rsidRPr="00E9603C">
        <w:rPr>
          <w:lang w:eastAsia="zh-CN"/>
        </w:rPr>
        <w:t>-</w:t>
      </w:r>
      <w:r w:rsidRPr="00E9603C">
        <w:rPr>
          <w:lang w:eastAsia="zh-CN"/>
        </w:rPr>
        <w:tab/>
        <w:t>Needs to be able to provide service experience predictions for an application involving multiple UEs based on QoS data and service experience contribution data of those UEs.</w:t>
      </w:r>
    </w:p>
    <w:p w14:paraId="5885D7EF" w14:textId="77777777" w:rsidR="009166E9" w:rsidRPr="00E9603C" w:rsidRDefault="009166E9">
      <w:pPr>
        <w:pStyle w:val="Heading2"/>
        <w:rPr>
          <w:lang w:eastAsia="zh-CN"/>
        </w:rPr>
      </w:pPr>
      <w:bookmarkStart w:id="12555" w:name="_Toc42784336"/>
      <w:bookmarkStart w:id="12556" w:name="_Toc50021998"/>
      <w:bookmarkStart w:id="12557" w:name="_Toc50310004"/>
      <w:bookmarkStart w:id="12558" w:name="_Toc50023351"/>
      <w:bookmarkStart w:id="12559" w:name="_Toc50023936"/>
      <w:bookmarkStart w:id="12560" w:name="_Toc50579736"/>
      <w:bookmarkStart w:id="12561" w:name="_Toc54770337"/>
      <w:bookmarkStart w:id="12562" w:name="_Toc54779689"/>
      <w:bookmarkStart w:id="12563" w:name="_Toc54786649"/>
      <w:bookmarkStart w:id="12564" w:name="_Toc50021429"/>
      <w:bookmarkStart w:id="12565" w:name="_Toc57201513"/>
      <w:bookmarkStart w:id="12566" w:name="_Toc50022702"/>
      <w:bookmarkStart w:id="12567" w:name="_Toc57641551"/>
      <w:bookmarkStart w:id="12568" w:name="_Toc59101904"/>
      <w:r w:rsidRPr="00E9603C">
        <w:rPr>
          <w:lang w:eastAsia="zh-CN"/>
        </w:rPr>
        <w:t>6</w:t>
      </w:r>
      <w:r w:rsidRPr="00E9603C">
        <w:t>.</w:t>
      </w:r>
      <w:r w:rsidRPr="00E9603C">
        <w:rPr>
          <w:lang w:eastAsia="zh-CN"/>
        </w:rPr>
        <w:t>64</w:t>
      </w:r>
      <w:r w:rsidRPr="00E9603C">
        <w:tab/>
        <w:t>Solution #</w:t>
      </w:r>
      <w:r w:rsidRPr="00E9603C">
        <w:rPr>
          <w:lang w:eastAsia="zh-CN"/>
        </w:rPr>
        <w:t>64</w:t>
      </w:r>
      <w:r w:rsidRPr="00E9603C">
        <w:t xml:space="preserve">: </w:t>
      </w:r>
      <w:bookmarkEnd w:id="12555"/>
      <w:r w:rsidRPr="00E9603C">
        <w:rPr>
          <w:rFonts w:cs="Arial"/>
          <w:color w:val="000000"/>
          <w:szCs w:val="32"/>
          <w:lang w:eastAsia="zh-CN"/>
        </w:rPr>
        <w:t>MNO owned Data Collection AF for UE data collection</w:t>
      </w:r>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p>
    <w:p w14:paraId="21B9D507" w14:textId="77777777" w:rsidR="009166E9" w:rsidRPr="00E9603C" w:rsidRDefault="009166E9">
      <w:pPr>
        <w:pStyle w:val="Heading3"/>
      </w:pPr>
      <w:bookmarkStart w:id="12569" w:name="_Toc50021430"/>
      <w:bookmarkStart w:id="12570" w:name="_Toc42784337"/>
      <w:bookmarkStart w:id="12571" w:name="_Toc50023937"/>
      <w:bookmarkStart w:id="12572" w:name="_Toc50022703"/>
      <w:bookmarkStart w:id="12573" w:name="_Toc50579737"/>
      <w:bookmarkStart w:id="12574" w:name="_Toc50021999"/>
      <w:bookmarkStart w:id="12575" w:name="_Toc50310005"/>
      <w:bookmarkStart w:id="12576" w:name="_Toc50023352"/>
      <w:bookmarkStart w:id="12577" w:name="_Toc57201514"/>
      <w:bookmarkStart w:id="12578" w:name="_Toc54770338"/>
      <w:bookmarkStart w:id="12579" w:name="_Toc54779690"/>
      <w:bookmarkStart w:id="12580" w:name="_Toc54786650"/>
      <w:bookmarkStart w:id="12581" w:name="_Toc57641552"/>
      <w:bookmarkStart w:id="12582" w:name="_Toc59101905"/>
      <w:r w:rsidRPr="00E9603C">
        <w:rPr>
          <w:lang w:eastAsia="zh-CN"/>
        </w:rPr>
        <w:t>6</w:t>
      </w:r>
      <w:r w:rsidRPr="00E9603C">
        <w:t>.</w:t>
      </w:r>
      <w:r w:rsidRPr="00E9603C">
        <w:rPr>
          <w:lang w:eastAsia="zh-CN"/>
        </w:rPr>
        <w:t>64.1</w:t>
      </w:r>
      <w:r w:rsidRPr="00E9603C">
        <w:rPr>
          <w:lang w:eastAsia="zh-CN"/>
        </w:rPr>
        <w:tab/>
        <w:t>D</w:t>
      </w:r>
      <w:r w:rsidRPr="00E9603C">
        <w:t>escription</w:t>
      </w:r>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p>
    <w:p w14:paraId="712E21EA" w14:textId="77777777" w:rsidR="009166E9" w:rsidRPr="00E9603C" w:rsidRDefault="009166E9">
      <w:pPr>
        <w:rPr>
          <w:rFonts w:eastAsia="SimSun"/>
          <w:lang w:eastAsia="zh-CN"/>
        </w:rPr>
      </w:pPr>
      <w:r w:rsidRPr="00E9603C">
        <w:rPr>
          <w:rFonts w:eastAsia="SimSun"/>
          <w:lang w:eastAsia="zh-CN"/>
        </w:rPr>
        <w:t>This solution is proposed to address KI#8: UE data as an input for analytics generation.</w:t>
      </w:r>
    </w:p>
    <w:p w14:paraId="11D80CF1" w14:textId="77777777" w:rsidR="009166E9" w:rsidRPr="00E9603C" w:rsidRDefault="009166E9">
      <w:pPr>
        <w:rPr>
          <w:rFonts w:eastAsia="SimSun"/>
          <w:lang w:eastAsia="zh-CN"/>
        </w:rPr>
      </w:pPr>
      <w:r w:rsidRPr="00E9603C">
        <w:rPr>
          <w:rFonts w:eastAsia="SimSun"/>
          <w:lang w:eastAsia="zh-CN"/>
        </w:rPr>
        <w:t>This solution introduces a Data Collection AF (DC-AF). UE data is transmitted via user-plane to ASP server and then the ASP Server sends the data to the DC-AF.</w:t>
      </w:r>
    </w:p>
    <w:p w14:paraId="287521A4" w14:textId="77777777" w:rsidR="009166E9" w:rsidRPr="00E9603C" w:rsidRDefault="009166E9">
      <w:pPr>
        <w:pStyle w:val="Heading4"/>
        <w:rPr>
          <w:lang w:eastAsia="en-US"/>
        </w:rPr>
      </w:pPr>
      <w:bookmarkStart w:id="12583" w:name="_Toc42784338"/>
      <w:bookmarkStart w:id="12584" w:name="_Toc50023938"/>
      <w:bookmarkStart w:id="12585" w:name="_Toc50579738"/>
      <w:bookmarkStart w:id="12586" w:name="_Toc50022000"/>
      <w:bookmarkStart w:id="12587" w:name="_Toc50310006"/>
      <w:bookmarkStart w:id="12588" w:name="_Toc50021431"/>
      <w:bookmarkStart w:id="12589" w:name="_Toc57201515"/>
      <w:bookmarkStart w:id="12590" w:name="_Toc50022704"/>
      <w:bookmarkStart w:id="12591" w:name="_Toc50023353"/>
      <w:bookmarkStart w:id="12592" w:name="_Toc54770339"/>
      <w:bookmarkStart w:id="12593" w:name="_Toc54779691"/>
      <w:bookmarkStart w:id="12594" w:name="_Toc54786651"/>
      <w:bookmarkStart w:id="12595" w:name="_Toc57641553"/>
      <w:bookmarkStart w:id="12596" w:name="_Toc59101906"/>
      <w:r w:rsidRPr="00E9603C">
        <w:rPr>
          <w:lang w:eastAsia="en-US"/>
        </w:rPr>
        <w:t>6.64.1.1</w:t>
      </w:r>
      <w:r w:rsidRPr="00E9603C">
        <w:rPr>
          <w:lang w:eastAsia="en-US"/>
        </w:rPr>
        <w:tab/>
        <w:t>General</w:t>
      </w:r>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p>
    <w:p w14:paraId="30984AE0" w14:textId="77777777" w:rsidR="009166E9" w:rsidRPr="00E9603C" w:rsidRDefault="009166E9">
      <w:pPr>
        <w:rPr>
          <w:rFonts w:eastAsia="SimSun"/>
          <w:lang w:eastAsia="zh-CN"/>
        </w:rPr>
      </w:pPr>
      <w:r w:rsidRPr="00E9603C">
        <w:rPr>
          <w:rFonts w:eastAsia="SimSun"/>
          <w:lang w:eastAsia="zh-CN"/>
        </w:rPr>
        <w:t xml:space="preserve">As the figure shown below, as a possible way, the M1d/M2d interface defined in SA WG6 </w:t>
      </w:r>
      <w:r w:rsidR="00E9603C" w:rsidRPr="00E9603C">
        <w:rPr>
          <w:rFonts w:eastAsia="SimSun"/>
          <w:lang w:eastAsia="zh-CN"/>
        </w:rPr>
        <w:t>TS</w:t>
      </w:r>
      <w:r w:rsidR="00E9603C">
        <w:rPr>
          <w:rFonts w:eastAsia="SimSun"/>
          <w:lang w:eastAsia="zh-CN"/>
        </w:rPr>
        <w:t> </w:t>
      </w:r>
      <w:r w:rsidR="00E9603C" w:rsidRPr="00E9603C">
        <w:rPr>
          <w:rFonts w:eastAsia="SimSun"/>
          <w:lang w:eastAsia="zh-CN"/>
        </w:rPr>
        <w:t>26.501</w:t>
      </w:r>
      <w:r w:rsidR="00E9603C">
        <w:rPr>
          <w:rFonts w:eastAsia="SimSun"/>
          <w:lang w:eastAsia="zh-CN"/>
        </w:rPr>
        <w:t> </w:t>
      </w:r>
      <w:r w:rsidR="00E9603C" w:rsidRPr="00E9603C">
        <w:rPr>
          <w:rFonts w:eastAsia="SimSun"/>
          <w:lang w:eastAsia="zh-CN"/>
        </w:rPr>
        <w:t>[</w:t>
      </w:r>
      <w:r w:rsidRPr="00E9603C">
        <w:rPr>
          <w:rFonts w:eastAsia="SimSun"/>
          <w:lang w:eastAsia="zh-CN"/>
        </w:rPr>
        <w:t>27] can be enhanced to realize that the ASP server sending UE data to ASP server. For example, a new API can be introduced in M1d/M2d which is used for ASP server provides UE data to DC-AF for UE data collection.</w:t>
      </w:r>
    </w:p>
    <w:p w14:paraId="5D7D32FD" w14:textId="77777777" w:rsidR="009166E9" w:rsidRPr="00E9603C" w:rsidRDefault="009166E9">
      <w:pPr>
        <w:rPr>
          <w:rFonts w:eastAsia="SimSun"/>
          <w:lang w:eastAsia="zh-CN"/>
        </w:rPr>
      </w:pPr>
      <w:r w:rsidRPr="00E9603C">
        <w:rPr>
          <w:rFonts w:eastAsia="SimSun"/>
          <w:lang w:eastAsia="zh-CN"/>
        </w:rPr>
        <w:t>The ASP client and ASP server belongs to OTT application layer. The communication link between ASP client and ASP server is established over user-plane using existing PDU session.</w:t>
      </w:r>
    </w:p>
    <w:p w14:paraId="2719F5EB" w14:textId="77777777" w:rsidR="009166E9" w:rsidRPr="00E9603C" w:rsidRDefault="009166E9">
      <w:pPr>
        <w:pStyle w:val="NO"/>
        <w:rPr>
          <w:lang w:eastAsia="zh-CN"/>
        </w:rPr>
      </w:pPr>
      <w:r w:rsidRPr="00E9603C">
        <w:rPr>
          <w:lang w:eastAsia="zh-CN"/>
        </w:rPr>
        <w:t>NOTE 1:</w:t>
      </w:r>
      <w:r w:rsidRPr="00E9603C">
        <w:rPr>
          <w:lang w:eastAsia="zh-CN"/>
        </w:rPr>
        <w:tab/>
        <w:t>The communication between ASP client and ASP server is out of 3GPP scope.</w:t>
      </w:r>
    </w:p>
    <w:p w14:paraId="29FC0254" w14:textId="77777777" w:rsidR="009166E9" w:rsidRPr="00E9603C" w:rsidRDefault="009166E9">
      <w:pPr>
        <w:rPr>
          <w:rFonts w:eastAsia="SimSun"/>
          <w:lang w:eastAsia="zh-CN"/>
        </w:rPr>
      </w:pPr>
      <w:r w:rsidRPr="00E9603C">
        <w:rPr>
          <w:rFonts w:eastAsia="SimSun"/>
          <w:lang w:eastAsia="zh-CN"/>
        </w:rPr>
        <w:t>The DC-AF (Data Collection AF) is introduced to collect the UE data from ASP server. Then it can expose the UE data to NWDAF consumer using Nnf. In SA WG2 point of view, the ASP Server and DC-AF seen as AF.</w:t>
      </w:r>
    </w:p>
    <w:p w14:paraId="43F20EB5" w14:textId="77777777" w:rsidR="009166E9" w:rsidRPr="00E9603C" w:rsidRDefault="009166E9">
      <w:pPr>
        <w:pStyle w:val="NO"/>
        <w:rPr>
          <w:lang w:eastAsia="zh-CN"/>
        </w:rPr>
      </w:pPr>
      <w:r w:rsidRPr="00E9603C">
        <w:rPr>
          <w:lang w:eastAsia="zh-CN"/>
        </w:rPr>
        <w:t>NOTE 2:</w:t>
      </w:r>
      <w:r w:rsidRPr="00E9603C">
        <w:rPr>
          <w:lang w:eastAsia="zh-CN"/>
        </w:rPr>
        <w:tab/>
        <w:t>SA</w:t>
      </w:r>
      <w:r w:rsidRPr="00E9603C">
        <w:rPr>
          <w:rFonts w:eastAsia="SimSun"/>
          <w:lang w:eastAsia="zh-CN"/>
        </w:rPr>
        <w:t> WG</w:t>
      </w:r>
      <w:r w:rsidRPr="00E9603C">
        <w:rPr>
          <w:lang w:eastAsia="zh-CN"/>
        </w:rPr>
        <w:t>2 point of view DC-AF and ASP seen as AF and decomposition of AF is out of scope of SA</w:t>
      </w:r>
      <w:r w:rsidRPr="00E9603C">
        <w:rPr>
          <w:rFonts w:eastAsia="SimSun"/>
          <w:lang w:eastAsia="zh-CN"/>
        </w:rPr>
        <w:t> WG</w:t>
      </w:r>
      <w:r w:rsidRPr="00E9603C">
        <w:rPr>
          <w:lang w:eastAsia="zh-CN"/>
        </w:rPr>
        <w:t>2.</w:t>
      </w:r>
    </w:p>
    <w:p w14:paraId="382B0674" w14:textId="77777777" w:rsidR="009166E9" w:rsidRPr="00E9603C" w:rsidRDefault="009166E9">
      <w:pPr>
        <w:pStyle w:val="NO"/>
        <w:rPr>
          <w:lang w:eastAsia="zh-CN"/>
        </w:rPr>
      </w:pPr>
      <w:r w:rsidRPr="00E9603C">
        <w:rPr>
          <w:lang w:eastAsia="zh-CN"/>
        </w:rPr>
        <w:t>NOTE 3:</w:t>
      </w:r>
      <w:r w:rsidRPr="00E9603C">
        <w:rPr>
          <w:lang w:eastAsia="zh-CN"/>
        </w:rPr>
        <w:tab/>
        <w:t>This solution can apply to both direct and indirect UE data reporting when DC-AF is in untrusted domain. In SA2 perspective, both have the same impact to 5GC.</w:t>
      </w:r>
    </w:p>
    <w:bookmarkStart w:id="12597" w:name="_Toc42784339"/>
    <w:p w14:paraId="65A35BAB" w14:textId="77777777" w:rsidR="009166E9" w:rsidRPr="00E9603C" w:rsidRDefault="009166E9">
      <w:pPr>
        <w:pStyle w:val="TH"/>
      </w:pPr>
      <w:r w:rsidRPr="00E9603C">
        <w:rPr>
          <w:b w:val="0"/>
        </w:rPr>
        <w:object w:dxaOrig="6241" w:dyaOrig="2509" w14:anchorId="247AFE6D">
          <v:shape id="对象 173" o:spid="_x0000_i1163" type="#_x0000_t75" style="width:419pt;height:167.5pt;mso-position-horizontal-relative:page;mso-position-vertical-relative:page" o:ole="">
            <v:imagedata r:id="rId274" o:title=""/>
          </v:shape>
          <o:OLEObject Type="Embed" ProgID="Visio.Drawing.11" ShapeID="对象 173" DrawAspect="Content" ObjectID="_1669716069" r:id="rId275"/>
        </w:object>
      </w:r>
    </w:p>
    <w:p w14:paraId="47008C8E" w14:textId="77777777" w:rsidR="009166E9" w:rsidRPr="00E9603C" w:rsidRDefault="009166E9">
      <w:pPr>
        <w:pStyle w:val="TF"/>
        <w:rPr>
          <w:lang w:eastAsia="en-GB"/>
        </w:rPr>
      </w:pPr>
      <w:bookmarkStart w:id="12598" w:name="_Toc50023354"/>
      <w:bookmarkStart w:id="12599" w:name="_Toc50022705"/>
      <w:bookmarkStart w:id="12600" w:name="_Toc50021432"/>
      <w:bookmarkStart w:id="12601" w:name="_Toc50022001"/>
      <w:bookmarkStart w:id="12602" w:name="_Toc50310007"/>
      <w:bookmarkStart w:id="12603" w:name="_Toc50023939"/>
      <w:bookmarkStart w:id="12604" w:name="_Toc50579739"/>
      <w:r w:rsidRPr="00E9603C">
        <w:rPr>
          <w:lang w:eastAsia="en-GB"/>
        </w:rPr>
        <w:t>Figure 6.64.1.</w:t>
      </w:r>
      <w:r w:rsidRPr="00E9603C">
        <w:t>1</w:t>
      </w:r>
      <w:r w:rsidRPr="00E9603C">
        <w:rPr>
          <w:lang w:eastAsia="en-GB"/>
        </w:rPr>
        <w:t>-1</w:t>
      </w:r>
    </w:p>
    <w:p w14:paraId="7B1D10D4" w14:textId="77777777" w:rsidR="009166E9" w:rsidRPr="00E9603C" w:rsidRDefault="009166E9">
      <w:pPr>
        <w:pStyle w:val="Heading4"/>
        <w:rPr>
          <w:lang w:eastAsia="zh-CN"/>
        </w:rPr>
      </w:pPr>
      <w:bookmarkStart w:id="12605" w:name="_Toc54770340"/>
      <w:bookmarkStart w:id="12606" w:name="_Toc54779692"/>
      <w:bookmarkStart w:id="12607" w:name="_Toc54786652"/>
      <w:bookmarkStart w:id="12608" w:name="_Toc57201516"/>
      <w:bookmarkStart w:id="12609" w:name="_Toc57641554"/>
      <w:bookmarkStart w:id="12610" w:name="_Toc59101907"/>
      <w:r w:rsidRPr="00E9603C">
        <w:rPr>
          <w:lang w:eastAsia="zh-CN"/>
        </w:rPr>
        <w:t>6.64.1.2</w:t>
      </w:r>
      <w:r w:rsidRPr="00E9603C">
        <w:rPr>
          <w:lang w:eastAsia="zh-CN"/>
        </w:rPr>
        <w:tab/>
      </w:r>
      <w:bookmarkEnd w:id="12597"/>
      <w:r w:rsidRPr="00E9603C">
        <w:rPr>
          <w:lang w:eastAsia="zh-CN"/>
        </w:rPr>
        <w:t>DC-AF collects UE data from ASP server</w:t>
      </w:r>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p>
    <w:p w14:paraId="251B8EC7" w14:textId="77777777" w:rsidR="009166E9" w:rsidRPr="00E9603C" w:rsidRDefault="009166E9">
      <w:pPr>
        <w:pStyle w:val="TH"/>
      </w:pPr>
      <w:r w:rsidRPr="00E9603C">
        <w:object w:dxaOrig="9601" w:dyaOrig="5266" w14:anchorId="1D7F6C26">
          <v:shape id="对象 174" o:spid="_x0000_i1164" type="#_x0000_t75" style="width:331pt;height:181pt;mso-position-horizontal-relative:page;mso-position-vertical-relative:page" o:ole="">
            <v:imagedata r:id="rId276" o:title=""/>
          </v:shape>
          <o:OLEObject Type="Embed" ProgID="Visio.Drawing.11" ShapeID="对象 174" DrawAspect="Content" ObjectID="_1669716070" r:id="rId277"/>
        </w:object>
      </w:r>
    </w:p>
    <w:p w14:paraId="2D412237" w14:textId="77777777" w:rsidR="009166E9" w:rsidRPr="00E9603C" w:rsidRDefault="009166E9">
      <w:pPr>
        <w:pStyle w:val="TF"/>
        <w:rPr>
          <w:lang w:eastAsia="en-GB"/>
        </w:rPr>
      </w:pPr>
      <w:r w:rsidRPr="00E9603C">
        <w:rPr>
          <w:lang w:eastAsia="en-GB"/>
        </w:rPr>
        <w:t>Figure 6.64.1.2-1: DC-AF collects UE data from ASP server</w:t>
      </w:r>
    </w:p>
    <w:p w14:paraId="36CA5B1E" w14:textId="77777777" w:rsidR="009166E9" w:rsidRPr="00E9603C" w:rsidRDefault="009166E9">
      <w:pPr>
        <w:pStyle w:val="B1"/>
        <w:rPr>
          <w:rFonts w:eastAsia="SimSun"/>
          <w:lang w:eastAsia="zh-CN"/>
        </w:rPr>
      </w:pPr>
      <w:r w:rsidRPr="00E9603C">
        <w:rPr>
          <w:rFonts w:eastAsia="SimSun"/>
          <w:lang w:eastAsia="zh-CN"/>
        </w:rPr>
        <w:t>1.</w:t>
      </w:r>
      <w:r w:rsidRPr="00E9603C">
        <w:rPr>
          <w:rFonts w:eastAsia="SimSun"/>
          <w:lang w:eastAsia="zh-CN"/>
        </w:rPr>
        <w:tab/>
        <w:t>UE ASP Client provides UE data via user-plane application layer, which is out of 3GPP scope. After the connectivity is established, ASP Server can interact with UE ASP Client to get UE data via application layer.</w:t>
      </w:r>
    </w:p>
    <w:p w14:paraId="0C165E26" w14:textId="77777777" w:rsidR="009166E9" w:rsidRPr="00E9603C" w:rsidRDefault="009166E9">
      <w:pPr>
        <w:pStyle w:val="B1"/>
        <w:rPr>
          <w:rFonts w:eastAsia="SimSun"/>
          <w:lang w:eastAsia="zh-CN"/>
        </w:rPr>
      </w:pPr>
      <w:r w:rsidRPr="00E9603C">
        <w:rPr>
          <w:rFonts w:eastAsia="SimSun"/>
          <w:lang w:eastAsia="zh-CN"/>
        </w:rPr>
        <w:t>2.</w:t>
      </w:r>
      <w:r w:rsidRPr="00E9603C">
        <w:rPr>
          <w:rFonts w:eastAsia="SimSun"/>
          <w:lang w:eastAsia="zh-CN"/>
        </w:rPr>
        <w:tab/>
        <w:t>ASP Server will initialize the establishment of HTTP connection to DC-AF. During the establishment, the ASP Server can provide External Application Id, External UE id (opt.)/UE IP address.</w:t>
      </w:r>
    </w:p>
    <w:p w14:paraId="51269FE3" w14:textId="77777777" w:rsidR="009166E9" w:rsidRPr="00E9603C" w:rsidRDefault="009166E9">
      <w:pPr>
        <w:pStyle w:val="NO"/>
        <w:rPr>
          <w:lang w:eastAsia="zh-CN"/>
        </w:rPr>
      </w:pPr>
      <w:r w:rsidRPr="00E9603C">
        <w:rPr>
          <w:lang w:eastAsia="zh-CN"/>
        </w:rPr>
        <w:t>NOTE 1:</w:t>
      </w:r>
      <w:r w:rsidRPr="00E9603C">
        <w:rPr>
          <w:lang w:eastAsia="zh-CN"/>
        </w:rPr>
        <w:tab/>
        <w:t>how ASP server establish the connection to DC-AF needs to be defined by SA4.</w:t>
      </w:r>
    </w:p>
    <w:p w14:paraId="51D09743" w14:textId="77777777" w:rsidR="009166E9" w:rsidRPr="00E9603C" w:rsidRDefault="009166E9">
      <w:pPr>
        <w:pStyle w:val="NO"/>
        <w:rPr>
          <w:lang w:eastAsia="zh-CN"/>
        </w:rPr>
      </w:pPr>
      <w:r w:rsidRPr="00E9603C">
        <w:rPr>
          <w:lang w:eastAsia="zh-CN"/>
        </w:rPr>
        <w:t>NOTE 2:</w:t>
      </w:r>
      <w:r w:rsidRPr="00E9603C">
        <w:rPr>
          <w:lang w:eastAsia="zh-CN"/>
        </w:rPr>
        <w:tab/>
        <w:t>The</w:t>
      </w:r>
      <w:r w:rsidRPr="00E9603C">
        <w:t xml:space="preserve"> connection establishment and</w:t>
      </w:r>
      <w:r w:rsidRPr="00E9603C">
        <w:rPr>
          <w:lang w:eastAsia="zh-CN"/>
        </w:rPr>
        <w:t xml:space="preserve"> specific functionality is out of scope of SA WG2.</w:t>
      </w:r>
    </w:p>
    <w:p w14:paraId="4A47D056" w14:textId="77777777" w:rsidR="009166E9" w:rsidRPr="00E9603C" w:rsidRDefault="009166E9">
      <w:pPr>
        <w:pStyle w:val="Heading4"/>
        <w:rPr>
          <w:lang w:eastAsia="zh-CN"/>
        </w:rPr>
      </w:pPr>
      <w:bookmarkStart w:id="12611" w:name="_Toc42784340"/>
      <w:bookmarkStart w:id="12612" w:name="_Toc50023355"/>
      <w:bookmarkStart w:id="12613" w:name="_Toc50579740"/>
      <w:bookmarkStart w:id="12614" w:name="_Toc50310008"/>
      <w:bookmarkStart w:id="12615" w:name="_Toc50023940"/>
      <w:bookmarkStart w:id="12616" w:name="_Toc50022706"/>
      <w:bookmarkStart w:id="12617" w:name="_Toc50022002"/>
      <w:bookmarkStart w:id="12618" w:name="_Toc50021433"/>
      <w:bookmarkStart w:id="12619" w:name="_Toc54770341"/>
      <w:bookmarkStart w:id="12620" w:name="_Toc54779693"/>
      <w:bookmarkStart w:id="12621" w:name="_Toc57201517"/>
      <w:bookmarkStart w:id="12622" w:name="_Toc54786653"/>
      <w:bookmarkStart w:id="12623" w:name="_Toc57641555"/>
      <w:bookmarkStart w:id="12624" w:name="_Toc59101908"/>
      <w:r w:rsidRPr="00E9603C">
        <w:rPr>
          <w:lang w:eastAsia="zh-CN"/>
        </w:rPr>
        <w:t>6.64.1.3</w:t>
      </w:r>
      <w:r w:rsidRPr="00E9603C">
        <w:rPr>
          <w:lang w:eastAsia="zh-CN"/>
        </w:rPr>
        <w:tab/>
      </w:r>
      <w:bookmarkEnd w:id="12611"/>
      <w:r w:rsidRPr="00E9603C">
        <w:rPr>
          <w:lang w:eastAsia="zh-CN"/>
        </w:rPr>
        <w:t>Registration and Discovery of DC-AF</w:t>
      </w:r>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p>
    <w:p w14:paraId="40105BC4" w14:textId="77777777" w:rsidR="009166E9" w:rsidRPr="00E9603C" w:rsidRDefault="009166E9">
      <w:r w:rsidRPr="00E9603C">
        <w:t>In order to discover the DC-AF, DC-AF needs to register to NRF via NEF and NWDAF can use Discovery request to find the required DC-AF.</w:t>
      </w:r>
    </w:p>
    <w:p w14:paraId="4E9D56F4" w14:textId="77777777" w:rsidR="009166E9" w:rsidRPr="00E9603C" w:rsidRDefault="009166E9">
      <w:pPr>
        <w:pStyle w:val="TH"/>
      </w:pPr>
      <w:r w:rsidRPr="00E9603C">
        <w:object w:dxaOrig="11194" w:dyaOrig="8200" w14:anchorId="3C64AB65">
          <v:shape id="_x0000_i1165" type="#_x0000_t75" style="width:283pt;height:206.5pt;mso-position-horizontal-relative:page;mso-position-vertical-relative:page" o:ole="">
            <v:imagedata r:id="rId278" o:title=""/>
          </v:shape>
          <o:OLEObject Type="Embed" ProgID="Visio.Drawing.11" ShapeID="_x0000_i1165" DrawAspect="Content" ObjectID="_1669716071" r:id="rId279"/>
        </w:object>
      </w:r>
    </w:p>
    <w:p w14:paraId="051DA5F0" w14:textId="77777777" w:rsidR="009166E9" w:rsidRPr="00E9603C" w:rsidRDefault="009166E9">
      <w:pPr>
        <w:pStyle w:val="TF"/>
        <w:rPr>
          <w:lang w:eastAsia="en-GB"/>
        </w:rPr>
      </w:pPr>
      <w:r w:rsidRPr="00E9603C">
        <w:rPr>
          <w:lang w:eastAsia="en-GB"/>
        </w:rPr>
        <w:t>Figure 6.64.1.3-1: Registration and Discovery of DC-AF</w:t>
      </w:r>
    </w:p>
    <w:p w14:paraId="5D738CC0" w14:textId="77777777" w:rsidR="009166E9" w:rsidRPr="00E9603C" w:rsidRDefault="009166E9">
      <w:pPr>
        <w:pStyle w:val="B1"/>
      </w:pPr>
      <w:r w:rsidRPr="00E9603C">
        <w:t>Step 1-2:</w:t>
      </w:r>
      <w:r w:rsidRPr="00E9603C">
        <w:rPr>
          <w:lang w:eastAsia="zh-CN"/>
        </w:rPr>
        <w:tab/>
      </w:r>
      <w:r w:rsidRPr="00E9603C">
        <w:t>After the registration of AF available data at the NEF, NEF generates an event exposure with new EventID to be associated with available data to be collected from DC-AF. NEF invokes Nnrf_NFManagement_NFUpdate_request service operation to update its registration information (i.e., NEF Profile) including the generated Event IDs, and associated AF identification, Application ID(s), Analytics ID(s).</w:t>
      </w:r>
    </w:p>
    <w:p w14:paraId="34EB942B" w14:textId="77777777" w:rsidR="009166E9" w:rsidRPr="00E9603C" w:rsidRDefault="009166E9">
      <w:pPr>
        <w:pStyle w:val="B1"/>
      </w:pPr>
      <w:r w:rsidRPr="00E9603C">
        <w:tab/>
        <w:t>The Analytics ID is used to process the UE raw data, and sends the processed data to NWDAF.</w:t>
      </w:r>
    </w:p>
    <w:p w14:paraId="4C9FF71C" w14:textId="77777777" w:rsidR="009166E9" w:rsidRPr="00E9603C" w:rsidRDefault="009166E9">
      <w:pPr>
        <w:pStyle w:val="B1"/>
      </w:pPr>
      <w:r w:rsidRPr="00E9603C">
        <w:t>Step 3-4:</w:t>
      </w:r>
      <w:r w:rsidRPr="00E9603C">
        <w:rPr>
          <w:lang w:eastAsia="zh-CN"/>
        </w:rPr>
        <w:tab/>
      </w:r>
      <w:r w:rsidRPr="00E9603C">
        <w:t>The NWDAF invokes the Nnrf_NFDiscovery Request service operation to discover the NEF(s) interfacing with the AF(s) that contain the available data using as parameter the NEF NF Type, a list of Event ID(s), and optionally AF identification, application ID, Analytics ID.</w:t>
      </w:r>
    </w:p>
    <w:p w14:paraId="2FD7BD92" w14:textId="77777777" w:rsidR="009166E9" w:rsidRPr="00E9603C" w:rsidRDefault="009166E9">
      <w:pPr>
        <w:pStyle w:val="Heading4"/>
        <w:rPr>
          <w:lang w:eastAsia="zh-CN"/>
        </w:rPr>
      </w:pPr>
      <w:bookmarkStart w:id="12625" w:name="_Toc50022707"/>
      <w:bookmarkStart w:id="12626" w:name="_Toc50310009"/>
      <w:bookmarkStart w:id="12627" w:name="_Toc54779694"/>
      <w:bookmarkStart w:id="12628" w:name="_Toc50023941"/>
      <w:bookmarkStart w:id="12629" w:name="_Toc57201518"/>
      <w:bookmarkStart w:id="12630" w:name="_Toc50021434"/>
      <w:bookmarkStart w:id="12631" w:name="_Toc50022003"/>
      <w:bookmarkStart w:id="12632" w:name="_Toc54770342"/>
      <w:bookmarkStart w:id="12633" w:name="_Toc54786654"/>
      <w:bookmarkStart w:id="12634" w:name="_Toc50579741"/>
      <w:bookmarkStart w:id="12635" w:name="_Toc50023356"/>
      <w:bookmarkStart w:id="12636" w:name="_Toc57641556"/>
      <w:bookmarkStart w:id="12637" w:name="_Toc59101909"/>
      <w:r w:rsidRPr="00E9603C">
        <w:rPr>
          <w:lang w:eastAsia="zh-CN"/>
        </w:rPr>
        <w:t>6.64.1.4</w:t>
      </w:r>
      <w:r w:rsidRPr="00E9603C">
        <w:rPr>
          <w:lang w:eastAsia="zh-CN"/>
        </w:rPr>
        <w:tab/>
        <w:t>DC-AF provides UE data to NWDAF consumer</w:t>
      </w:r>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p>
    <w:p w14:paraId="02906010" w14:textId="77777777" w:rsidR="009166E9" w:rsidRPr="00E9603C" w:rsidRDefault="009166E9">
      <w:pPr>
        <w:pStyle w:val="TH"/>
      </w:pPr>
      <w:r w:rsidRPr="00E9603C">
        <w:object w:dxaOrig="14242" w:dyaOrig="10439" w14:anchorId="7D10275E">
          <v:shape id="对象 176" o:spid="_x0000_i1166" type="#_x0000_t75" style="width:426.5pt;height:312.5pt;mso-position-horizontal-relative:page;mso-position-vertical-relative:page" o:ole="">
            <v:imagedata r:id="rId280" o:title=""/>
          </v:shape>
          <o:OLEObject Type="Embed" ProgID="Visio.Drawing.11" ShapeID="对象 176" DrawAspect="Content" ObjectID="_1669716072" r:id="rId281"/>
        </w:object>
      </w:r>
    </w:p>
    <w:p w14:paraId="77C1E701" w14:textId="77777777" w:rsidR="009166E9" w:rsidRPr="00E9603C" w:rsidRDefault="009166E9">
      <w:pPr>
        <w:pStyle w:val="TF"/>
        <w:rPr>
          <w:lang w:eastAsia="en-GB"/>
        </w:rPr>
      </w:pPr>
      <w:r w:rsidRPr="00E9603C">
        <w:rPr>
          <w:lang w:eastAsia="en-GB"/>
        </w:rPr>
        <w:t>Figure 6.64.1.4-1: NWDAF consumer get UE data from DC-AF</w:t>
      </w:r>
    </w:p>
    <w:p w14:paraId="64C7FD1C" w14:textId="77777777" w:rsidR="009166E9" w:rsidRPr="00E9603C" w:rsidRDefault="009166E9">
      <w:pPr>
        <w:pStyle w:val="B1"/>
        <w:rPr>
          <w:lang w:eastAsia="zh-CN"/>
        </w:rPr>
      </w:pPr>
      <w:r w:rsidRPr="00E9603C">
        <w:rPr>
          <w:lang w:eastAsia="zh-CN"/>
        </w:rPr>
        <w:t>0.</w:t>
      </w:r>
      <w:r w:rsidRPr="00E9603C">
        <w:rPr>
          <w:lang w:eastAsia="zh-CN"/>
        </w:rPr>
        <w:tab/>
        <w:t>DC-AF may have already collected UE data from ASP server as described in clause 6.64.1.2.</w:t>
      </w:r>
    </w:p>
    <w:p w14:paraId="674613BB" w14:textId="77777777" w:rsidR="009166E9" w:rsidRPr="00E9603C" w:rsidRDefault="009166E9">
      <w:pPr>
        <w:pStyle w:val="B1"/>
        <w:rPr>
          <w:lang w:eastAsia="zh-CN"/>
        </w:rPr>
      </w:pPr>
      <w:r w:rsidRPr="00E9603C">
        <w:rPr>
          <w:lang w:eastAsia="zh-CN"/>
        </w:rPr>
        <w:t>1.</w:t>
      </w:r>
      <w:r w:rsidRPr="00E9603C">
        <w:rPr>
          <w:lang w:eastAsia="zh-CN"/>
        </w:rPr>
        <w:tab/>
        <w:t>A consumer NF sends subscription request.</w:t>
      </w:r>
    </w:p>
    <w:p w14:paraId="066FD0BE" w14:textId="77777777" w:rsidR="009166E9" w:rsidRPr="00E9603C" w:rsidRDefault="009166E9">
      <w:pPr>
        <w:pStyle w:val="B1"/>
        <w:rPr>
          <w:lang w:eastAsia="zh-CN"/>
        </w:rPr>
      </w:pPr>
      <w:r w:rsidRPr="00E9603C">
        <w:rPr>
          <w:lang w:eastAsia="zh-CN"/>
        </w:rPr>
        <w:t>2.</w:t>
      </w:r>
      <w:r w:rsidRPr="00E9603C">
        <w:rPr>
          <w:lang w:eastAsia="zh-CN"/>
        </w:rPr>
        <w:tab/>
        <w:t>To collect UE data for analytics requested by consumer NF, the NWDAF invokes service operation for discovery of DC-AF as described in steps 3-4 in Figure 6.64.1.3.</w:t>
      </w:r>
    </w:p>
    <w:p w14:paraId="0AA7BA68" w14:textId="77777777" w:rsidR="009166E9" w:rsidRPr="00E9603C" w:rsidRDefault="009166E9">
      <w:pPr>
        <w:pStyle w:val="B1"/>
        <w:rPr>
          <w:lang w:eastAsia="zh-CN"/>
        </w:rPr>
      </w:pPr>
      <w:r w:rsidRPr="00E9603C">
        <w:rPr>
          <w:lang w:eastAsia="zh-CN"/>
        </w:rPr>
        <w:t>3.</w:t>
      </w:r>
      <w:r w:rsidRPr="00E9603C">
        <w:rPr>
          <w:lang w:eastAsia="zh-CN"/>
        </w:rPr>
        <w:tab/>
        <w:t>NWDAF invokes Nnef_EventExposure_Subscribe, including Event Id, Event Filter, internal UE ID(s), internal Application ID(s), and Analytics ID. Application ID(s) indicates which Application's data is needed. The Analytics ID is optionally used to indicate how the raw data is processed.</w:t>
      </w:r>
    </w:p>
    <w:p w14:paraId="5FA6CFCB" w14:textId="77777777" w:rsidR="009166E9" w:rsidRPr="00E9603C" w:rsidRDefault="009166E9">
      <w:pPr>
        <w:ind w:left="568" w:hanging="284"/>
        <w:rPr>
          <w:lang w:eastAsia="zh-CN"/>
        </w:rPr>
      </w:pPr>
      <w:r w:rsidRPr="00E9603C">
        <w:rPr>
          <w:lang w:eastAsia="zh-CN"/>
        </w:rPr>
        <w:t>4.</w:t>
      </w:r>
      <w:r w:rsidRPr="00E9603C">
        <w:rPr>
          <w:lang w:eastAsia="zh-CN"/>
        </w:rPr>
        <w:tab/>
        <w:t>In case that external UE id is not used, NEF performs step.4 as described in Figure 6.64.1.4-2. This is for NEF to discover UE IP address to a SUPI. Otherwise (i.e. external UE id is used), this step can be skipped.</w:t>
      </w:r>
    </w:p>
    <w:p w14:paraId="1D7E7870" w14:textId="77777777" w:rsidR="009166E9" w:rsidRPr="00E9603C" w:rsidRDefault="009166E9">
      <w:pPr>
        <w:ind w:left="568" w:hanging="284"/>
        <w:rPr>
          <w:lang w:eastAsia="zh-CN"/>
        </w:rPr>
      </w:pPr>
      <w:r w:rsidRPr="00E9603C">
        <w:rPr>
          <w:lang w:eastAsia="zh-CN"/>
        </w:rPr>
        <w:t>5.</w:t>
      </w:r>
      <w:r w:rsidRPr="00E9603C">
        <w:rPr>
          <w:lang w:eastAsia="zh-CN"/>
        </w:rPr>
        <w:tab/>
        <w:t>In case external UE id is used, NEF maps the internal UE ID(s) into external UE ID(s) and maps internal Application ID(s) into external Application ID(s), and invokes Naf_EventExposure_Subscribe, including external UE ID(s), Event Id, Event Filter, external Application ID(s), and Analytics Filter.</w:t>
      </w:r>
    </w:p>
    <w:p w14:paraId="17DF246D" w14:textId="77777777" w:rsidR="009166E9" w:rsidRPr="00E9603C" w:rsidRDefault="009166E9">
      <w:pPr>
        <w:pStyle w:val="B1"/>
        <w:rPr>
          <w:lang w:eastAsia="zh-CN"/>
        </w:rPr>
      </w:pPr>
      <w:r w:rsidRPr="00E9603C">
        <w:rPr>
          <w:lang w:eastAsia="zh-CN"/>
        </w:rPr>
        <w:tab/>
        <w:t>In case that external UE id is not used and step-4 has been performed, NEF invokes Nas_EventExposure_Subscribe including UE IP address, Event Id, Event Filter, external Application ID(s), and Analytics Filter.</w:t>
      </w:r>
    </w:p>
    <w:p w14:paraId="668524DD" w14:textId="77777777" w:rsidR="009166E9" w:rsidRPr="00E9603C" w:rsidRDefault="009166E9">
      <w:pPr>
        <w:pStyle w:val="B1"/>
        <w:rPr>
          <w:lang w:eastAsia="zh-CN"/>
        </w:rPr>
      </w:pPr>
      <w:r w:rsidRPr="00E9603C">
        <w:rPr>
          <w:lang w:eastAsia="zh-CN"/>
        </w:rPr>
        <w:t>6.</w:t>
      </w:r>
      <w:r w:rsidRPr="00E9603C">
        <w:rPr>
          <w:lang w:eastAsia="zh-CN"/>
        </w:rPr>
        <w:tab/>
        <w:t>DC-AF determines which UE</w:t>
      </w:r>
      <w:r w:rsidR="00E9603C" w:rsidRPr="00E9603C">
        <w:rPr>
          <w:lang w:eastAsia="zh-CN"/>
        </w:rPr>
        <w:t>'</w:t>
      </w:r>
      <w:r w:rsidRPr="00E9603C">
        <w:rPr>
          <w:lang w:eastAsia="zh-CN"/>
        </w:rPr>
        <w:t>s data is needed based on the UE IP address or external UE id provided by NEF. If the requested UE data is not locally available, DC-AF may collect UE data upon receiving the request from NWDAF consumer via ASP server using the connection already established as described in clause 6.64.1.2. The DC-AF uses the application ID(s), UE IP address, and/or external UE ID(s) to discover the ASP server for data request. The protocol in step 4 will be defined in SA</w:t>
      </w:r>
      <w:r w:rsidRPr="00E9603C">
        <w:rPr>
          <w:rFonts w:eastAsia="SimSun"/>
          <w:lang w:eastAsia="zh-CN"/>
        </w:rPr>
        <w:t> WG</w:t>
      </w:r>
      <w:r w:rsidRPr="00E9603C">
        <w:rPr>
          <w:lang w:eastAsia="zh-CN"/>
        </w:rPr>
        <w:t>4 e.g. extending M1d, M2d.</w:t>
      </w:r>
    </w:p>
    <w:p w14:paraId="1CE42620" w14:textId="77777777" w:rsidR="009166E9" w:rsidRPr="00E9603C" w:rsidRDefault="009166E9">
      <w:pPr>
        <w:pStyle w:val="B1"/>
        <w:rPr>
          <w:lang w:eastAsia="zh-CN"/>
        </w:rPr>
      </w:pPr>
      <w:r w:rsidRPr="00E9603C">
        <w:rPr>
          <w:lang w:eastAsia="zh-CN"/>
        </w:rPr>
        <w:tab/>
        <w:t>To get UE data, ASP Server needs to interact with UEs in application layer, which is out of 3GPP scope.</w:t>
      </w:r>
    </w:p>
    <w:p w14:paraId="77976C6B" w14:textId="77777777" w:rsidR="009166E9" w:rsidRPr="00E9603C" w:rsidRDefault="009166E9">
      <w:pPr>
        <w:pStyle w:val="NO"/>
        <w:rPr>
          <w:lang w:eastAsia="zh-CN"/>
        </w:rPr>
      </w:pPr>
      <w:r w:rsidRPr="00E9603C">
        <w:rPr>
          <w:lang w:eastAsia="zh-CN"/>
        </w:rPr>
        <w:t>NOTE:</w:t>
      </w:r>
      <w:r w:rsidRPr="00E9603C">
        <w:rPr>
          <w:lang w:eastAsia="zh-CN"/>
        </w:rPr>
        <w:tab/>
        <w:t>Communication between ASP and DC-AF is out of scope of SA</w:t>
      </w:r>
      <w:r w:rsidRPr="00E9603C">
        <w:rPr>
          <w:rFonts w:eastAsia="SimSun"/>
          <w:lang w:eastAsia="zh-CN"/>
        </w:rPr>
        <w:t> WG</w:t>
      </w:r>
      <w:r w:rsidRPr="00E9603C">
        <w:rPr>
          <w:lang w:eastAsia="zh-CN"/>
        </w:rPr>
        <w:t>2 and it is up to respective WG</w:t>
      </w:r>
      <w:r w:rsidR="00E9603C" w:rsidRPr="00E9603C">
        <w:rPr>
          <w:lang w:eastAsia="zh-CN"/>
        </w:rPr>
        <w:t>s</w:t>
      </w:r>
      <w:r w:rsidRPr="00E9603C">
        <w:rPr>
          <w:lang w:eastAsia="zh-CN"/>
        </w:rPr>
        <w:t xml:space="preserve"> to evaluate such an operation required if so how the communication takes place with required information.</w:t>
      </w:r>
    </w:p>
    <w:p w14:paraId="07273A10" w14:textId="77777777" w:rsidR="009166E9" w:rsidRPr="00E9603C" w:rsidRDefault="009166E9">
      <w:pPr>
        <w:pStyle w:val="B1"/>
        <w:rPr>
          <w:lang w:eastAsia="zh-CN"/>
        </w:rPr>
      </w:pPr>
      <w:r w:rsidRPr="00E9603C">
        <w:rPr>
          <w:lang w:eastAsia="zh-CN"/>
        </w:rPr>
        <w:t>The raw UE data may be pre-processed at DC-AF per analytics/event filter.</w:t>
      </w:r>
    </w:p>
    <w:p w14:paraId="06EB2E97" w14:textId="77777777" w:rsidR="009166E9" w:rsidRPr="00E9603C" w:rsidRDefault="009166E9">
      <w:pPr>
        <w:pStyle w:val="B1"/>
        <w:rPr>
          <w:lang w:eastAsia="zh-CN"/>
        </w:rPr>
      </w:pPr>
      <w:r w:rsidRPr="00E9603C">
        <w:rPr>
          <w:lang w:eastAsia="zh-CN"/>
        </w:rPr>
        <w:t>7-9.</w:t>
      </w:r>
      <w:r w:rsidRPr="00E9603C">
        <w:rPr>
          <w:lang w:eastAsia="zh-CN"/>
        </w:rPr>
        <w:tab/>
        <w:t>DC-AF responds to NWDAF the requested UE data. And NWDAF can use the UE data for analytics requested by consumer NF.</w:t>
      </w:r>
    </w:p>
    <w:p w14:paraId="076701DE" w14:textId="77777777" w:rsidR="009166E9" w:rsidRPr="00E9603C" w:rsidRDefault="009166E9" w:rsidP="00E9603C">
      <w:pPr>
        <w:pStyle w:val="TH"/>
      </w:pPr>
      <w:r w:rsidRPr="00E9603C">
        <w:object w:dxaOrig="8149" w:dyaOrig="8371" w14:anchorId="6FC32DA4">
          <v:shape id="对象 177" o:spid="_x0000_i1167" type="#_x0000_t75" style="width:243.5pt;height:250.5pt;mso-position-horizontal-relative:page;mso-position-vertical-relative:page" o:ole="">
            <v:imagedata r:id="rId282" o:title=""/>
          </v:shape>
          <o:OLEObject Type="Embed" ProgID="Visio.Drawing.11" ShapeID="对象 177" DrawAspect="Content" ObjectID="_1669716073" r:id="rId283"/>
        </w:object>
      </w:r>
    </w:p>
    <w:p w14:paraId="15BF5F2B" w14:textId="77777777" w:rsidR="009166E9" w:rsidRPr="00E9603C" w:rsidRDefault="009166E9" w:rsidP="00E9603C">
      <w:pPr>
        <w:pStyle w:val="TF"/>
        <w:rPr>
          <w:lang w:eastAsia="en-GB"/>
        </w:rPr>
      </w:pPr>
      <w:r w:rsidRPr="00E9603C">
        <w:rPr>
          <w:lang w:eastAsia="en-GB"/>
        </w:rPr>
        <w:t>Figure 6.64.1.4-2: NEF discovers UE IP address to a SUPI</w:t>
      </w:r>
    </w:p>
    <w:p w14:paraId="69B2ACF7" w14:textId="77777777" w:rsidR="009166E9" w:rsidRPr="00E9603C" w:rsidRDefault="009166E9">
      <w:pPr>
        <w:pStyle w:val="B1"/>
        <w:rPr>
          <w:lang w:eastAsia="zh-CN"/>
        </w:rPr>
      </w:pPr>
      <w:r w:rsidRPr="00E9603C">
        <w:rPr>
          <w:lang w:eastAsia="zh-CN"/>
        </w:rPr>
        <w:t>1-2</w:t>
      </w:r>
      <w:r w:rsidRPr="00E9603C">
        <w:rPr>
          <w:rFonts w:ascii="DengXian" w:eastAsia="DengXian" w:hAnsi="DengXian"/>
          <w:lang w:eastAsia="zh-CN"/>
        </w:rPr>
        <w:t>.</w:t>
      </w:r>
      <w:r w:rsidRPr="00E9603C">
        <w:rPr>
          <w:lang w:eastAsia="zh-CN"/>
        </w:rPr>
        <w:tab/>
        <w:t xml:space="preserve">NEF invokes Nudm_SDM_Subscribe service operation to get serving SMF(s) of a SUPI. </w:t>
      </w:r>
    </w:p>
    <w:p w14:paraId="06A2705A" w14:textId="77777777" w:rsidR="009166E9" w:rsidRPr="00E9603C" w:rsidRDefault="009166E9">
      <w:pPr>
        <w:pStyle w:val="B1"/>
        <w:rPr>
          <w:lang w:eastAsia="zh-CN"/>
        </w:rPr>
      </w:pPr>
      <w:r w:rsidRPr="00E9603C">
        <w:rPr>
          <w:lang w:eastAsia="zh-CN"/>
        </w:rPr>
        <w:t>3-4.</w:t>
      </w:r>
      <w:r w:rsidRPr="00E9603C">
        <w:rPr>
          <w:lang w:eastAsia="zh-CN"/>
        </w:rPr>
        <w:tab/>
        <w:t xml:space="preserve">The NEF sends Nsmf_EventExposure_Subscribe to each SMF in the list of SMF serving the SUPI, with SUPI and the Event Id = UE IP address / Prefix allocation/change. And SMF(s) respond to DC-AF with the UE IP address for the SUPI. </w:t>
      </w:r>
    </w:p>
    <w:p w14:paraId="20BCE066" w14:textId="77777777" w:rsidR="009166E9" w:rsidRPr="00E9603C" w:rsidRDefault="009166E9">
      <w:pPr>
        <w:pStyle w:val="B1"/>
        <w:rPr>
          <w:lang w:eastAsia="zh-CN"/>
        </w:rPr>
      </w:pPr>
      <w:r w:rsidRPr="00E9603C">
        <w:rPr>
          <w:lang w:eastAsia="zh-CN"/>
        </w:rPr>
        <w:t>5.</w:t>
      </w:r>
      <w:r w:rsidRPr="00E9603C">
        <w:rPr>
          <w:lang w:eastAsia="zh-CN"/>
        </w:rPr>
        <w:tab/>
        <w:t>NEF stores the mapping between SUPI and UE IP address.</w:t>
      </w:r>
    </w:p>
    <w:p w14:paraId="08F96946" w14:textId="77777777" w:rsidR="009166E9" w:rsidRPr="00E9603C" w:rsidRDefault="009166E9">
      <w:pPr>
        <w:pStyle w:val="Heading4"/>
        <w:rPr>
          <w:lang w:eastAsia="zh-CN"/>
        </w:rPr>
      </w:pPr>
      <w:bookmarkStart w:id="12638" w:name="_Toc50023357"/>
      <w:bookmarkStart w:id="12639" w:name="_Toc50023942"/>
      <w:bookmarkStart w:id="12640" w:name="_Toc50579742"/>
      <w:bookmarkStart w:id="12641" w:name="_Toc54770343"/>
      <w:bookmarkStart w:id="12642" w:name="_Toc54779695"/>
      <w:bookmarkStart w:id="12643" w:name="_Toc54786655"/>
      <w:bookmarkStart w:id="12644" w:name="_Toc50021435"/>
      <w:bookmarkStart w:id="12645" w:name="_Toc50310010"/>
      <w:bookmarkStart w:id="12646" w:name="_Toc57201519"/>
      <w:bookmarkStart w:id="12647" w:name="_Toc50022004"/>
      <w:bookmarkStart w:id="12648" w:name="_Toc50022708"/>
      <w:bookmarkStart w:id="12649" w:name="_Toc57641557"/>
      <w:bookmarkStart w:id="12650" w:name="_Toc59101910"/>
      <w:r w:rsidRPr="00E9603C">
        <w:rPr>
          <w:lang w:eastAsia="zh-CN"/>
        </w:rPr>
        <w:t>6.64.1.5</w:t>
      </w:r>
      <w:r w:rsidRPr="00E9603C">
        <w:rPr>
          <w:lang w:eastAsia="zh-CN"/>
        </w:rPr>
        <w:tab/>
        <w:t>Security consideration</w:t>
      </w:r>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p>
    <w:p w14:paraId="63484917" w14:textId="77777777" w:rsidR="009166E9" w:rsidRPr="00E9603C" w:rsidRDefault="009166E9">
      <w:pPr>
        <w:rPr>
          <w:rFonts w:eastAsia="SimSun"/>
          <w:lang w:eastAsia="zh-CN"/>
        </w:rPr>
      </w:pPr>
      <w:r w:rsidRPr="00E9603C">
        <w:rPr>
          <w:rFonts w:eastAsia="SimSun"/>
          <w:lang w:eastAsia="zh-CN"/>
        </w:rPr>
        <w:t>The ASP Client and ASP server are transmitting data via user-plane. HTTPS can be used to protect data encryption and integrity.</w:t>
      </w:r>
    </w:p>
    <w:p w14:paraId="6728ED11" w14:textId="77777777" w:rsidR="009166E9" w:rsidRPr="00E9603C" w:rsidRDefault="009166E9">
      <w:pPr>
        <w:rPr>
          <w:rFonts w:eastAsia="SimSun"/>
          <w:lang w:eastAsia="zh-CN"/>
        </w:rPr>
      </w:pPr>
      <w:r w:rsidRPr="00E9603C">
        <w:rPr>
          <w:rFonts w:eastAsia="SimSun"/>
          <w:lang w:eastAsia="zh-CN"/>
        </w:rPr>
        <w:t>For privacy consideration, the ASP can process the raw UE data before sending the data to DC-AF and DC-AF can further process the data before sending to NWDAF. Some examples of processing is as follows:</w:t>
      </w:r>
    </w:p>
    <w:p w14:paraId="281B8CBA" w14:textId="77777777" w:rsidR="009166E9" w:rsidRPr="00E9603C" w:rsidRDefault="009166E9">
      <w:pPr>
        <w:pStyle w:val="B1"/>
        <w:rPr>
          <w:lang w:eastAsia="zh-CN"/>
        </w:rPr>
      </w:pPr>
      <w:r w:rsidRPr="00E9603C">
        <w:rPr>
          <w:lang w:eastAsia="zh-CN"/>
        </w:rPr>
        <w:t>-</w:t>
      </w:r>
      <w:r w:rsidRPr="00E9603C">
        <w:rPr>
          <w:lang w:eastAsia="zh-CN"/>
        </w:rPr>
        <w:tab/>
        <w:t>Gathering a bunch of UE's data and average the UE data;</w:t>
      </w:r>
    </w:p>
    <w:p w14:paraId="43F29675" w14:textId="77777777" w:rsidR="009166E9" w:rsidRPr="00E9603C" w:rsidRDefault="009166E9">
      <w:pPr>
        <w:pStyle w:val="B1"/>
        <w:rPr>
          <w:lang w:eastAsia="zh-CN"/>
        </w:rPr>
      </w:pPr>
      <w:r w:rsidRPr="00E9603C">
        <w:rPr>
          <w:lang w:eastAsia="zh-CN"/>
        </w:rPr>
        <w:t>-</w:t>
      </w:r>
      <w:r w:rsidRPr="00E9603C">
        <w:rPr>
          <w:lang w:eastAsia="zh-CN"/>
        </w:rPr>
        <w:tab/>
        <w:t>Remove the User identifier;</w:t>
      </w:r>
    </w:p>
    <w:p w14:paraId="4C82ED01" w14:textId="77777777" w:rsidR="009166E9" w:rsidRPr="00E9603C" w:rsidRDefault="009166E9">
      <w:pPr>
        <w:pStyle w:val="B1"/>
        <w:rPr>
          <w:lang w:eastAsia="zh-CN"/>
        </w:rPr>
      </w:pPr>
      <w:r w:rsidRPr="00E9603C">
        <w:rPr>
          <w:lang w:eastAsia="zh-CN"/>
        </w:rPr>
        <w:t>-</w:t>
      </w:r>
      <w:r w:rsidRPr="00E9603C">
        <w:rPr>
          <w:lang w:eastAsia="zh-CN"/>
        </w:rPr>
        <w:tab/>
        <w:t>Add noise to each single UE data.</w:t>
      </w:r>
    </w:p>
    <w:p w14:paraId="55CB2BC9" w14:textId="77777777" w:rsidR="009166E9" w:rsidRPr="00E9603C" w:rsidRDefault="009166E9">
      <w:pPr>
        <w:pStyle w:val="NO"/>
        <w:rPr>
          <w:lang w:eastAsia="zh-CN"/>
        </w:rPr>
      </w:pPr>
      <w:r w:rsidRPr="00E9603C">
        <w:rPr>
          <w:lang w:eastAsia="zh-CN"/>
        </w:rPr>
        <w:t>NOTE:</w:t>
      </w:r>
      <w:r w:rsidRPr="00E9603C">
        <w:rPr>
          <w:lang w:eastAsia="zh-CN"/>
        </w:rPr>
        <w:tab/>
        <w:t>All the behaviour for security aspect mentioned in this clause is implementation specific and out of 3GPP scope.</w:t>
      </w:r>
    </w:p>
    <w:p w14:paraId="6E5B917D" w14:textId="77777777" w:rsidR="009166E9" w:rsidRPr="00E9603C" w:rsidRDefault="009166E9">
      <w:pPr>
        <w:pStyle w:val="Heading3"/>
        <w:rPr>
          <w:lang w:eastAsia="zh-CN"/>
        </w:rPr>
      </w:pPr>
      <w:bookmarkStart w:id="12651" w:name="_Toc50021436"/>
      <w:bookmarkStart w:id="12652" w:name="_Toc50022709"/>
      <w:bookmarkStart w:id="12653" w:name="_Toc50023358"/>
      <w:bookmarkStart w:id="12654" w:name="_Toc54779696"/>
      <w:bookmarkStart w:id="12655" w:name="_Toc50023943"/>
      <w:bookmarkStart w:id="12656" w:name="_Toc42784341"/>
      <w:bookmarkStart w:id="12657" w:name="_Toc50310011"/>
      <w:bookmarkStart w:id="12658" w:name="_Toc50579743"/>
      <w:bookmarkStart w:id="12659" w:name="_Toc50022005"/>
      <w:bookmarkStart w:id="12660" w:name="_Toc54770344"/>
      <w:bookmarkStart w:id="12661" w:name="_Toc57201520"/>
      <w:bookmarkStart w:id="12662" w:name="_Toc54786656"/>
      <w:bookmarkStart w:id="12663" w:name="_Toc57641558"/>
      <w:bookmarkStart w:id="12664" w:name="_Toc59101911"/>
      <w:r w:rsidRPr="00E9603C">
        <w:rPr>
          <w:lang w:eastAsia="zh-CN"/>
        </w:rPr>
        <w:t>6</w:t>
      </w:r>
      <w:r w:rsidRPr="00E9603C">
        <w:t>.</w:t>
      </w:r>
      <w:r w:rsidRPr="00E9603C">
        <w:rPr>
          <w:lang w:eastAsia="zh-CN"/>
        </w:rPr>
        <w:t>64.2</w:t>
      </w:r>
      <w:r w:rsidRPr="00E9603C">
        <w:rPr>
          <w:lang w:eastAsia="zh-CN"/>
        </w:rPr>
        <w:tab/>
        <w:t>Impacts</w:t>
      </w:r>
      <w:bookmarkEnd w:id="12656"/>
      <w:r w:rsidRPr="00E9603C">
        <w:rPr>
          <w:lang w:eastAsia="zh-CN"/>
        </w:rPr>
        <w:t xml:space="preserve"> </w:t>
      </w:r>
      <w:r w:rsidRPr="00E9603C">
        <w:t>on services, entities and interfaces</w:t>
      </w:r>
      <w:bookmarkEnd w:id="12651"/>
      <w:bookmarkEnd w:id="12652"/>
      <w:bookmarkEnd w:id="12653"/>
      <w:bookmarkEnd w:id="12654"/>
      <w:bookmarkEnd w:id="12655"/>
      <w:bookmarkEnd w:id="12657"/>
      <w:bookmarkEnd w:id="12658"/>
      <w:bookmarkEnd w:id="12659"/>
      <w:bookmarkEnd w:id="12660"/>
      <w:bookmarkEnd w:id="12661"/>
      <w:bookmarkEnd w:id="12662"/>
      <w:bookmarkEnd w:id="12663"/>
      <w:bookmarkEnd w:id="12664"/>
    </w:p>
    <w:p w14:paraId="49E94F96" w14:textId="77777777" w:rsidR="009166E9" w:rsidRPr="00E9603C" w:rsidRDefault="009166E9">
      <w:pPr>
        <w:rPr>
          <w:rFonts w:eastAsia="SimSun"/>
          <w:lang w:eastAsia="zh-CN"/>
        </w:rPr>
      </w:pPr>
      <w:r w:rsidRPr="00E9603C">
        <w:rPr>
          <w:rFonts w:eastAsia="SimSun"/>
          <w:lang w:eastAsia="zh-CN"/>
        </w:rPr>
        <w:t>UE:</w:t>
      </w:r>
    </w:p>
    <w:p w14:paraId="169F0BFB" w14:textId="77777777" w:rsidR="009166E9" w:rsidRPr="00E9603C" w:rsidRDefault="009166E9">
      <w:pPr>
        <w:pStyle w:val="B1"/>
        <w:rPr>
          <w:lang w:eastAsia="zh-CN"/>
        </w:rPr>
      </w:pPr>
      <w:r w:rsidRPr="00E9603C">
        <w:rPr>
          <w:lang w:eastAsia="zh-CN"/>
        </w:rPr>
        <w:t>-</w:t>
      </w:r>
      <w:r w:rsidRPr="00E9603C">
        <w:rPr>
          <w:lang w:eastAsia="zh-CN"/>
        </w:rPr>
        <w:tab/>
        <w:t>Sends the raw data to ASP Server (out of 3GPP scope).</w:t>
      </w:r>
    </w:p>
    <w:p w14:paraId="6E9B5188" w14:textId="77777777" w:rsidR="009166E9" w:rsidRPr="00E9603C" w:rsidRDefault="009166E9">
      <w:pPr>
        <w:rPr>
          <w:lang w:eastAsia="zh-CN"/>
        </w:rPr>
      </w:pPr>
      <w:r w:rsidRPr="00E9603C">
        <w:rPr>
          <w:lang w:eastAsia="zh-CN"/>
        </w:rPr>
        <w:t>NWDAF:</w:t>
      </w:r>
    </w:p>
    <w:p w14:paraId="5793B4D5" w14:textId="77777777" w:rsidR="009166E9" w:rsidRPr="00E9603C" w:rsidRDefault="009166E9">
      <w:pPr>
        <w:pStyle w:val="B1"/>
        <w:rPr>
          <w:lang w:eastAsia="zh-CN"/>
        </w:rPr>
      </w:pPr>
      <w:r w:rsidRPr="00E9603C">
        <w:rPr>
          <w:lang w:eastAsia="zh-CN"/>
        </w:rPr>
        <w:t>-</w:t>
      </w:r>
      <w:r w:rsidRPr="00E9603C">
        <w:rPr>
          <w:lang w:eastAsia="zh-CN"/>
        </w:rPr>
        <w:tab/>
        <w:t>Discover of AF based on optionally Analytics ID.</w:t>
      </w:r>
    </w:p>
    <w:p w14:paraId="588D34E8" w14:textId="77777777" w:rsidR="009166E9" w:rsidRPr="00E9603C" w:rsidRDefault="009166E9">
      <w:pPr>
        <w:rPr>
          <w:lang w:eastAsia="zh-CN"/>
        </w:rPr>
      </w:pPr>
      <w:r w:rsidRPr="00E9603C">
        <w:rPr>
          <w:lang w:eastAsia="zh-CN"/>
        </w:rPr>
        <w:t>NEF: correlate and translate internal and external Application IDs, internal and external UE identifiers. Store the mapping between the internal UE id and UE IP address</w:t>
      </w:r>
    </w:p>
    <w:p w14:paraId="3C3386D7" w14:textId="77777777" w:rsidR="009166E9" w:rsidRPr="00E9603C" w:rsidRDefault="009166E9">
      <w:pPr>
        <w:rPr>
          <w:lang w:eastAsia="zh-CN"/>
        </w:rPr>
      </w:pPr>
      <w:r w:rsidRPr="00E9603C">
        <w:rPr>
          <w:lang w:eastAsia="zh-CN"/>
        </w:rPr>
        <w:t>NRF and AF:</w:t>
      </w:r>
    </w:p>
    <w:p w14:paraId="1FC8C8CA" w14:textId="77777777" w:rsidR="009166E9" w:rsidRPr="00E9603C" w:rsidRDefault="009166E9">
      <w:pPr>
        <w:pStyle w:val="B1"/>
        <w:rPr>
          <w:lang w:eastAsia="zh-CN"/>
        </w:rPr>
      </w:pPr>
      <w:r w:rsidRPr="00E9603C">
        <w:rPr>
          <w:lang w:eastAsia="zh-CN"/>
        </w:rPr>
        <w:t>-</w:t>
      </w:r>
      <w:r w:rsidRPr="00E9603C">
        <w:rPr>
          <w:lang w:eastAsia="zh-CN"/>
        </w:rPr>
        <w:tab/>
        <w:t>AF registers with an optionally Analytics ID.</w:t>
      </w:r>
    </w:p>
    <w:p w14:paraId="74CBA953" w14:textId="77777777" w:rsidR="009166E9" w:rsidRPr="00E9603C" w:rsidRDefault="009166E9">
      <w:pPr>
        <w:pStyle w:val="Heading2"/>
        <w:rPr>
          <w:lang w:eastAsia="ko-KR"/>
        </w:rPr>
      </w:pPr>
      <w:bookmarkStart w:id="12665" w:name="_Toc50022006"/>
      <w:bookmarkStart w:id="12666" w:name="_Toc50310012"/>
      <w:bookmarkStart w:id="12667" w:name="_Toc50021437"/>
      <w:bookmarkStart w:id="12668" w:name="_Toc50022710"/>
      <w:bookmarkStart w:id="12669" w:name="_Toc50023359"/>
      <w:bookmarkStart w:id="12670" w:name="_Toc50579744"/>
      <w:bookmarkStart w:id="12671" w:name="_Toc50023944"/>
      <w:bookmarkStart w:id="12672" w:name="_Toc54770345"/>
      <w:bookmarkStart w:id="12673" w:name="_Toc54779697"/>
      <w:bookmarkStart w:id="12674" w:name="_Toc54786657"/>
      <w:bookmarkStart w:id="12675" w:name="_Toc57201521"/>
      <w:bookmarkStart w:id="12676" w:name="_Toc57641559"/>
      <w:bookmarkStart w:id="12677" w:name="_Toc59101912"/>
      <w:r w:rsidRPr="00E9603C">
        <w:rPr>
          <w:lang w:eastAsia="zh-CN"/>
        </w:rPr>
        <w:t>6.65</w:t>
      </w:r>
      <w:r w:rsidRPr="00E9603C">
        <w:rPr>
          <w:lang w:eastAsia="zh-CN"/>
        </w:rPr>
        <w:tab/>
        <w:t xml:space="preserve">Solution #65: </w:t>
      </w:r>
      <w:r w:rsidRPr="00E9603C">
        <w:rPr>
          <w:lang w:eastAsia="ko-KR"/>
        </w:rPr>
        <w:t>Triggers for data collection from the UEs</w:t>
      </w:r>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p>
    <w:p w14:paraId="442BBAFB" w14:textId="77777777" w:rsidR="009166E9" w:rsidRPr="00E9603C" w:rsidRDefault="009166E9">
      <w:pPr>
        <w:pStyle w:val="Heading3"/>
      </w:pPr>
      <w:bookmarkStart w:id="12678" w:name="_Toc50022711"/>
      <w:bookmarkStart w:id="12679" w:name="_Toc50310013"/>
      <w:bookmarkStart w:id="12680" w:name="_Toc57201522"/>
      <w:bookmarkStart w:id="12681" w:name="_Toc50023360"/>
      <w:bookmarkStart w:id="12682" w:name="_Toc50022007"/>
      <w:bookmarkStart w:id="12683" w:name="_Toc54786658"/>
      <w:bookmarkStart w:id="12684" w:name="_Toc54779698"/>
      <w:bookmarkStart w:id="12685" w:name="_Toc50023945"/>
      <w:bookmarkStart w:id="12686" w:name="_Toc50579745"/>
      <w:bookmarkStart w:id="12687" w:name="_Toc50021438"/>
      <w:bookmarkStart w:id="12688" w:name="_Toc54770346"/>
      <w:bookmarkStart w:id="12689" w:name="_Toc57641560"/>
      <w:bookmarkStart w:id="12690" w:name="_Toc59101913"/>
      <w:r w:rsidRPr="00E9603C">
        <w:t>6.65.1</w:t>
      </w:r>
      <w:r w:rsidRPr="00E9603C">
        <w:tab/>
        <w:t>Introduction</w:t>
      </w:r>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p>
    <w:p w14:paraId="5CB10354" w14:textId="77777777" w:rsidR="009166E9" w:rsidRPr="00E9603C" w:rsidRDefault="009166E9">
      <w:pPr>
        <w:rPr>
          <w:lang w:eastAsia="ko-KR"/>
        </w:rPr>
      </w:pPr>
      <w:r w:rsidRPr="00E9603C">
        <w:rPr>
          <w:lang w:eastAsia="ko-KR"/>
        </w:rPr>
        <w:t>This solution addresses aspects of Key Issue #8 "UE data as an input for analytics generation" and key issue #13 "Triggering conditions for analytics", specifically on how and when the NWDAF can determine that data collection from the UEs can be triggered. This is particularly useful when data collection is needed for analytics in a specific area or slice, for analytics for a group of UEs, or for any UE.</w:t>
      </w:r>
    </w:p>
    <w:p w14:paraId="0DD986AF" w14:textId="77777777" w:rsidR="009166E9" w:rsidRPr="00E9603C" w:rsidRDefault="009166E9">
      <w:pPr>
        <w:pStyle w:val="Heading3"/>
        <w:rPr>
          <w:lang w:eastAsia="ko-KR"/>
        </w:rPr>
      </w:pPr>
      <w:bookmarkStart w:id="12691" w:name="_Toc57201523"/>
      <w:bookmarkStart w:id="12692" w:name="_Toc50021439"/>
      <w:bookmarkStart w:id="12693" w:name="_Toc50022712"/>
      <w:bookmarkStart w:id="12694" w:name="_Toc50022008"/>
      <w:bookmarkStart w:id="12695" w:name="_Toc50023361"/>
      <w:bookmarkStart w:id="12696" w:name="_Toc50579746"/>
      <w:bookmarkStart w:id="12697" w:name="_Toc50023946"/>
      <w:bookmarkStart w:id="12698" w:name="_Toc54770347"/>
      <w:bookmarkStart w:id="12699" w:name="_Toc54779699"/>
      <w:bookmarkStart w:id="12700" w:name="_Toc54786659"/>
      <w:bookmarkStart w:id="12701" w:name="_Toc50310014"/>
      <w:bookmarkStart w:id="12702" w:name="_Toc57641561"/>
      <w:bookmarkStart w:id="12703" w:name="_Toc59101914"/>
      <w:r w:rsidRPr="00E9603C">
        <w:rPr>
          <w:lang w:eastAsia="ko-KR"/>
        </w:rPr>
        <w:t>6.65.2</w:t>
      </w:r>
      <w:r w:rsidRPr="00E9603C">
        <w:rPr>
          <w:lang w:eastAsia="ko-KR"/>
        </w:rPr>
        <w:tab/>
        <w:t>Functional Description</w:t>
      </w:r>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p>
    <w:p w14:paraId="6D10A0E4" w14:textId="77777777" w:rsidR="009166E9" w:rsidRPr="00E9603C" w:rsidRDefault="009166E9">
      <w:pPr>
        <w:rPr>
          <w:lang w:eastAsia="ko-KR"/>
        </w:rPr>
      </w:pPr>
      <w:r w:rsidRPr="00E9603C">
        <w:rPr>
          <w:lang w:eastAsia="ko-KR"/>
        </w:rPr>
        <w:t>This solution is based on the following principles:</w:t>
      </w:r>
    </w:p>
    <w:p w14:paraId="31F9494F" w14:textId="77777777" w:rsidR="009166E9" w:rsidRPr="00E9603C" w:rsidRDefault="009166E9">
      <w:pPr>
        <w:pStyle w:val="B1"/>
        <w:rPr>
          <w:lang w:eastAsia="ko-KR"/>
        </w:rPr>
      </w:pPr>
      <w:r w:rsidRPr="00E9603C">
        <w:rPr>
          <w:lang w:eastAsia="ko-KR"/>
        </w:rPr>
        <w:t>-</w:t>
      </w:r>
      <w:r w:rsidRPr="00E9603C">
        <w:rPr>
          <w:lang w:eastAsia="ko-KR"/>
        </w:rPr>
        <w:tab/>
        <w:t>During registration, the UEs indicate to the network whether they support data collection for analytics and which type of data can be provided to the network for the purpose of analytics (e.g. mobility data). The capability information is stored in the AMF and can also be stored in the UDM/UDR. The UE may also indicate the level of abstraction supported for each type of data, e.g. whether it is raw data, or pre-processed data, such as statistics. The UE indication may change over time, e.g. under some conditions the UE may decide that providing data to the network may not be feasible any longer, e.g. when there are no sufficient data to provide, or too low battery level in the UE to provide assistance data to the network.</w:t>
      </w:r>
    </w:p>
    <w:p w14:paraId="437E268D" w14:textId="77777777" w:rsidR="009166E9" w:rsidRPr="00E9603C" w:rsidRDefault="009166E9">
      <w:pPr>
        <w:pStyle w:val="NO"/>
        <w:rPr>
          <w:lang w:eastAsia="ko-KR"/>
        </w:rPr>
      </w:pPr>
      <w:r w:rsidRPr="00E9603C">
        <w:rPr>
          <w:lang w:eastAsia="ko-KR"/>
        </w:rPr>
        <w:t>NOTE:</w:t>
      </w:r>
      <w:r w:rsidRPr="00E9603C">
        <w:rPr>
          <w:lang w:eastAsia="ko-KR"/>
        </w:rPr>
        <w:tab/>
      </w:r>
      <w:r w:rsidRPr="00E9603C">
        <w:t>The solution does not list all different types of data that can be collected from the UE by the NWDAF. The list can be finalized based on the conclusion for Key Issue #8 on which type of information from the UE could be collected by the NWDAF.</w:t>
      </w:r>
    </w:p>
    <w:p w14:paraId="5999DAAB" w14:textId="77777777" w:rsidR="009166E9" w:rsidRPr="00E9603C" w:rsidRDefault="009166E9">
      <w:pPr>
        <w:pStyle w:val="B1"/>
        <w:rPr>
          <w:szCs w:val="22"/>
        </w:rPr>
      </w:pPr>
      <w:r w:rsidRPr="00E9603C">
        <w:rPr>
          <w:lang w:eastAsia="ko-KR"/>
        </w:rPr>
        <w:t>-</w:t>
      </w:r>
      <w:r w:rsidRPr="00E9603C">
        <w:rPr>
          <w:lang w:eastAsia="ko-KR"/>
        </w:rPr>
        <w:tab/>
        <w:t>The NWDAF can contact the AMFs to know how many UEs can provide support for data collection for analytics. This is done via the AMF exposing an</w:t>
      </w:r>
      <w:r w:rsidRPr="00E9603C">
        <w:rPr>
          <w:szCs w:val="22"/>
        </w:rPr>
        <w:t xml:space="preserve"> event "number of UEs supporting data for analytics", which can be used by NWDAF to retrieve the number of UE in e.g. a given area (list of TAIs) or a slice.</w:t>
      </w:r>
    </w:p>
    <w:p w14:paraId="7E66BE17" w14:textId="77777777" w:rsidR="009166E9" w:rsidRPr="00E9603C" w:rsidRDefault="009166E9">
      <w:pPr>
        <w:pStyle w:val="B1"/>
      </w:pPr>
      <w:r w:rsidRPr="00E9603C">
        <w:t>-</w:t>
      </w:r>
      <w:r w:rsidRPr="00E9603C">
        <w:tab/>
        <w:t>NWDAF can decide to start or stop data collection from UEs based on the ratio of UEs supporting data for analytics in e.g. a given area</w:t>
      </w:r>
      <w:r w:rsidRPr="00E9603C">
        <w:rPr>
          <w:szCs w:val="22"/>
        </w:rPr>
        <w:t xml:space="preserve"> (list of TAIs)</w:t>
      </w:r>
      <w:r w:rsidRPr="00E9603C">
        <w:t xml:space="preserve"> or a slice.</w:t>
      </w:r>
    </w:p>
    <w:p w14:paraId="46976EBE" w14:textId="77777777" w:rsidR="009166E9" w:rsidRPr="00E9603C" w:rsidRDefault="009166E9">
      <w:pPr>
        <w:pStyle w:val="NO"/>
      </w:pPr>
      <w:r w:rsidRPr="00E9603C">
        <w:t>NOTE:</w:t>
      </w:r>
      <w:r w:rsidRPr="00E9603C">
        <w:tab/>
        <w:t>Solution is not applicable to application level mechanisms to collect data</w:t>
      </w:r>
      <w:r w:rsidRPr="00E9603C">
        <w:rPr>
          <w:rFonts w:eastAsia="MS Mincho"/>
        </w:rPr>
        <w:t xml:space="preserve"> as defined by solutions #27, #29 or #64</w:t>
      </w:r>
      <w:r w:rsidRPr="00E9603C">
        <w:t>. NWDAF can still check the number of UEs in specific areas or specific slices before triggering data collection at application level for these specific areas or specific slices, but this can be achieved already in Rel-16 without additional standardization changes.</w:t>
      </w:r>
    </w:p>
    <w:p w14:paraId="3A804890" w14:textId="77777777" w:rsidR="009166E9" w:rsidRPr="00E9603C" w:rsidRDefault="009166E9">
      <w:pPr>
        <w:pStyle w:val="Heading3"/>
        <w:rPr>
          <w:lang w:eastAsia="ko-KR"/>
        </w:rPr>
      </w:pPr>
      <w:bookmarkStart w:id="12704" w:name="_Toc50310015"/>
      <w:bookmarkStart w:id="12705" w:name="_Toc54779700"/>
      <w:bookmarkStart w:id="12706" w:name="_Toc50023362"/>
      <w:bookmarkStart w:id="12707" w:name="_Toc50023947"/>
      <w:bookmarkStart w:id="12708" w:name="_Toc50579747"/>
      <w:bookmarkStart w:id="12709" w:name="_Toc54770348"/>
      <w:bookmarkStart w:id="12710" w:name="_Toc50022713"/>
      <w:bookmarkStart w:id="12711" w:name="_Toc54786660"/>
      <w:bookmarkStart w:id="12712" w:name="_Toc50021440"/>
      <w:bookmarkStart w:id="12713" w:name="_Toc57201524"/>
      <w:bookmarkStart w:id="12714" w:name="_Toc50022009"/>
      <w:bookmarkStart w:id="12715" w:name="_Toc57641562"/>
      <w:bookmarkStart w:id="12716" w:name="_Toc59101915"/>
      <w:r w:rsidRPr="00E9603C">
        <w:rPr>
          <w:lang w:eastAsia="ko-KR"/>
        </w:rPr>
        <w:t>6.65.3</w:t>
      </w:r>
      <w:r w:rsidRPr="00E9603C">
        <w:rPr>
          <w:lang w:eastAsia="ko-KR"/>
        </w:rPr>
        <w:tab/>
        <w:t>Procedures</w:t>
      </w:r>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p>
    <w:p w14:paraId="666C9879" w14:textId="77777777" w:rsidR="009166E9" w:rsidRPr="00E9603C" w:rsidRDefault="009166E9">
      <w:pPr>
        <w:rPr>
          <w:lang w:eastAsia="ko-KR"/>
        </w:rPr>
      </w:pPr>
      <w:r w:rsidRPr="00E9603C">
        <w:rPr>
          <w:lang w:eastAsia="ko-KR"/>
        </w:rPr>
        <w:t>Figure 6.65.3-1 depicts the procedure for NWDAF triggering collection of data from UEs based on the level of support of data collection by the UEs in the area served by two AMFs.</w:t>
      </w:r>
    </w:p>
    <w:p w14:paraId="6F2243D4" w14:textId="77777777" w:rsidR="009166E9" w:rsidRPr="00E9603C" w:rsidRDefault="009166E9">
      <w:pPr>
        <w:pStyle w:val="TH"/>
        <w:rPr>
          <w:lang w:eastAsia="en-GB"/>
        </w:rPr>
      </w:pPr>
      <w:r w:rsidRPr="00E9603C">
        <w:rPr>
          <w:lang w:eastAsia="en-GB"/>
        </w:rPr>
        <w:object w:dxaOrig="9199" w:dyaOrig="9803" w14:anchorId="2DBAED62">
          <v:shape id="_x0000_i1168" type="#_x0000_t75" style="width:480pt;height:513pt;mso-position-horizontal-relative:page;mso-position-vertical-relative:page" o:ole="">
            <v:imagedata r:id="rId284" o:title=""/>
          </v:shape>
          <o:OLEObject Type="Embed" ProgID="Visio.Drawing.15" ShapeID="_x0000_i1168" DrawAspect="Content" ObjectID="_1669716074" r:id="rId285"/>
        </w:object>
      </w:r>
    </w:p>
    <w:p w14:paraId="10910F1C" w14:textId="77777777" w:rsidR="009166E9" w:rsidRPr="00E9603C" w:rsidRDefault="009166E9">
      <w:pPr>
        <w:pStyle w:val="TF"/>
        <w:rPr>
          <w:lang w:eastAsia="ko-KR"/>
        </w:rPr>
      </w:pPr>
      <w:r w:rsidRPr="00E9603C">
        <w:t>Figure 6.65.3-1: NWDAF triggering data collection from UEs</w:t>
      </w:r>
    </w:p>
    <w:p w14:paraId="27FD58A6" w14:textId="77777777" w:rsidR="009166E9" w:rsidRPr="00E9603C" w:rsidRDefault="009166E9">
      <w:pPr>
        <w:pStyle w:val="B1"/>
      </w:pPr>
      <w:r w:rsidRPr="00E9603C">
        <w:t>0.</w:t>
      </w:r>
      <w:r w:rsidRPr="00E9603C">
        <w:tab/>
        <w:t>The UEs, while registering or updating their registration, inform the AMF about their support for data collection for analytics. The information provided by the UEs may contain the type of information that the UEs can provide to the NWDAF, e.g. mobility data. The UEs may also have different level of abstraction available for the data, e.g. data that the UE can provide may be raw data, or it could be pre-processed data, such as statistics. The AMFs store the information in the UE context. The AMF may also store the information in the UDM/UDR for further checking by other NFs.</w:t>
      </w:r>
    </w:p>
    <w:p w14:paraId="3D3EA9FA" w14:textId="77777777" w:rsidR="009166E9" w:rsidRPr="00E9603C" w:rsidRDefault="009166E9">
      <w:pPr>
        <w:pStyle w:val="NO"/>
      </w:pPr>
      <w:r w:rsidRPr="00E9603C">
        <w:t>NOTE 1:</w:t>
      </w:r>
      <w:r w:rsidRPr="00E9603C">
        <w:tab/>
        <w:t>The AMF can store the information in the UDM, which would allow the NWDAF to retrieve this capability for a specific UE, if needed.</w:t>
      </w:r>
    </w:p>
    <w:p w14:paraId="280BB536" w14:textId="77777777" w:rsidR="009166E9" w:rsidRPr="00E9603C" w:rsidRDefault="009166E9">
      <w:pPr>
        <w:pStyle w:val="B1"/>
      </w:pPr>
      <w:r w:rsidRPr="00E9603C">
        <w:t>1.</w:t>
      </w:r>
      <w:r w:rsidRPr="00E9603C">
        <w:tab/>
        <w:t>The NWDAF subscribes to the AMF-A1 to retrieve the number of UEs in the area served by AMF-A1 which support providing data for analytics. The event id used is "</w:t>
      </w:r>
      <w:bookmarkStart w:id="12717" w:name="_Hlk46155347"/>
      <w:r w:rsidRPr="00E9603C">
        <w:t>number of UEs supporting data for analytics</w:t>
      </w:r>
      <w:bookmarkEnd w:id="12717"/>
      <w:r w:rsidRPr="00E9603C">
        <w:t>". The NWDAF may specify the type of data it is interested to collect, or the level of abstraction. The NWDAF may specify a specific area (e.g. list of TAIs), or a slice. The NWDAF may request to be e.g. periodically notified about the number of UEs, or it may request to be notified when the number of UEs reaches a certain threshold, possibly compared to the total number of UEs in the area.</w:t>
      </w:r>
    </w:p>
    <w:p w14:paraId="6433A6D7" w14:textId="77777777" w:rsidR="009166E9" w:rsidRPr="00E9603C" w:rsidRDefault="009166E9">
      <w:pPr>
        <w:pStyle w:val="NO"/>
      </w:pPr>
      <w:r w:rsidRPr="00E9603C">
        <w:t>NOTE 2:</w:t>
      </w:r>
      <w:r w:rsidRPr="00E9603C">
        <w:tab/>
        <w:t>An alternative to a new event ID can be to use existing event ID such as "Number of UEs served by the AMF and located in Area Of Interest" with new filters.</w:t>
      </w:r>
    </w:p>
    <w:p w14:paraId="2C947839" w14:textId="77777777" w:rsidR="009166E9" w:rsidRPr="00E9603C" w:rsidRDefault="009166E9">
      <w:pPr>
        <w:pStyle w:val="NO"/>
      </w:pPr>
      <w:r w:rsidRPr="00E9603C">
        <w:t>NOTE 3: The NWDAF can, instead of subscribing to the information on a per area basis, subscribe on a per slice basis to retrieve the number of UEs served by the AMF and currently registered in a specific slice.</w:t>
      </w:r>
    </w:p>
    <w:p w14:paraId="56D4EEAF" w14:textId="77777777" w:rsidR="009166E9" w:rsidRPr="00E9603C" w:rsidRDefault="009166E9">
      <w:pPr>
        <w:pStyle w:val="B1"/>
      </w:pPr>
      <w:r w:rsidRPr="00E9603C">
        <w:t>2.</w:t>
      </w:r>
      <w:r w:rsidRPr="00E9603C">
        <w:tab/>
        <w:t>The NWDAF subscribes to the AMF-A2 to retrieve the number of UEs in the area served by AMF-A2 which support providing data for analytics.</w:t>
      </w:r>
    </w:p>
    <w:p w14:paraId="41D59075" w14:textId="77777777" w:rsidR="009166E9" w:rsidRPr="00E9603C" w:rsidRDefault="009166E9">
      <w:pPr>
        <w:pStyle w:val="B1"/>
      </w:pPr>
      <w:r w:rsidRPr="00E9603C">
        <w:t>3-4.</w:t>
      </w:r>
      <w:r w:rsidRPr="00E9603C">
        <w:rPr>
          <w:rFonts w:eastAsia="SimSun"/>
          <w:lang w:eastAsia="zh-CN"/>
        </w:rPr>
        <w:tab/>
      </w:r>
      <w:r w:rsidRPr="00E9603C">
        <w:t>The NWDAF receives notifications from AMF-A1 and from AMF-A2. The notifications contain the number or the ratio of UEs supporting data collection for analytics. The notifications also contain the list of UEs supporting such functionality.</w:t>
      </w:r>
    </w:p>
    <w:p w14:paraId="3913AD06" w14:textId="77777777" w:rsidR="009166E9" w:rsidRPr="00E9603C" w:rsidRDefault="009166E9">
      <w:pPr>
        <w:pStyle w:val="B1"/>
        <w:rPr>
          <w:lang w:eastAsia="ko-KR"/>
        </w:rPr>
      </w:pPr>
      <w:r w:rsidRPr="00E9603C">
        <w:t>5.</w:t>
      </w:r>
      <w:r w:rsidRPr="00E9603C">
        <w:tab/>
        <w:t>Based on the received notifications at steps 3 and 4, and based on local configuration, the NWDAF may decide to start data collection from UEs available in area under AMF-A1.</w:t>
      </w:r>
    </w:p>
    <w:p w14:paraId="42E194D3" w14:textId="77777777" w:rsidR="009166E9" w:rsidRPr="00E9603C" w:rsidRDefault="009166E9">
      <w:pPr>
        <w:pStyle w:val="B1"/>
      </w:pPr>
      <w:r w:rsidRPr="00E9603C">
        <w:t>6-7.</w:t>
      </w:r>
      <w:r w:rsidRPr="00E9603C">
        <w:rPr>
          <w:rFonts w:eastAsia="SimSun"/>
          <w:lang w:eastAsia="zh-CN"/>
        </w:rPr>
        <w:tab/>
      </w:r>
      <w:r w:rsidRPr="00E9603C">
        <w:t>The NWDAF receives a new notification from AMF-A2, indicating that the number of UEs supporting data collection for analytics has increased. NWDAF may decide to start collecting data from UEs in area under AMF-A2 in addition to the UEs in area under AMF-A1.</w:t>
      </w:r>
    </w:p>
    <w:p w14:paraId="63172DBB" w14:textId="77777777" w:rsidR="009166E9" w:rsidRPr="00E9603C" w:rsidRDefault="009166E9">
      <w:pPr>
        <w:pStyle w:val="B1"/>
        <w:rPr>
          <w:lang w:eastAsia="ko-KR"/>
        </w:rPr>
      </w:pPr>
      <w:r w:rsidRPr="00E9603C">
        <w:t>8-9.</w:t>
      </w:r>
      <w:r w:rsidRPr="00E9603C">
        <w:rPr>
          <w:rFonts w:eastAsia="SimSun"/>
          <w:lang w:eastAsia="zh-CN"/>
        </w:rPr>
        <w:tab/>
      </w:r>
      <w:r w:rsidRPr="00E9603C">
        <w:t>The NWDAF receives a new notification from AMF-A1, indicating that the number of UEs supporting data collection for analytics has decreased. NWDAF may decide to stop collecting data from UEs in area under AMF-A1.</w:t>
      </w:r>
    </w:p>
    <w:p w14:paraId="0B4238ED" w14:textId="77777777" w:rsidR="009166E9" w:rsidRPr="00E9603C" w:rsidRDefault="009166E9">
      <w:pPr>
        <w:pStyle w:val="NO"/>
        <w:rPr>
          <w:lang w:eastAsia="ko-KR"/>
        </w:rPr>
      </w:pPr>
      <w:r w:rsidRPr="00E9603C">
        <w:rPr>
          <w:lang w:eastAsia="ko-KR"/>
        </w:rPr>
        <w:t>NOTE </w:t>
      </w:r>
      <w:r w:rsidRPr="00E9603C">
        <w:rPr>
          <w:rFonts w:eastAsia="SimSun"/>
          <w:lang w:eastAsia="zh-CN"/>
        </w:rPr>
        <w:t>4</w:t>
      </w:r>
      <w:r w:rsidRPr="00E9603C">
        <w:rPr>
          <w:lang w:eastAsia="ko-KR"/>
        </w:rPr>
        <w:t>:</w:t>
      </w:r>
      <w:r w:rsidRPr="00E9603C">
        <w:rPr>
          <w:lang w:eastAsia="ko-KR"/>
        </w:rPr>
        <w:tab/>
        <w:t>The procedure to start or stop data collection from UEs is not described in this solution. It is assumed that solutions proposing data collection mechanisms can be used for steps 5, 7 and 9.</w:t>
      </w:r>
    </w:p>
    <w:p w14:paraId="068E9559" w14:textId="77777777" w:rsidR="009166E9" w:rsidRPr="00E9603C" w:rsidRDefault="009166E9">
      <w:pPr>
        <w:pStyle w:val="Heading3"/>
      </w:pPr>
      <w:bookmarkStart w:id="12718" w:name="_Toc50022714"/>
      <w:bookmarkStart w:id="12719" w:name="_Toc50022010"/>
      <w:bookmarkStart w:id="12720" w:name="_Toc50021441"/>
      <w:bookmarkStart w:id="12721" w:name="_Toc54770349"/>
      <w:bookmarkStart w:id="12722" w:name="_Toc54779701"/>
      <w:bookmarkStart w:id="12723" w:name="_Toc54786661"/>
      <w:bookmarkStart w:id="12724" w:name="_Toc50579748"/>
      <w:bookmarkStart w:id="12725" w:name="_Toc50310016"/>
      <w:bookmarkStart w:id="12726" w:name="_Toc57201525"/>
      <w:bookmarkStart w:id="12727" w:name="_Toc50023948"/>
      <w:bookmarkStart w:id="12728" w:name="_Toc50023363"/>
      <w:bookmarkStart w:id="12729" w:name="_Toc57641563"/>
      <w:bookmarkStart w:id="12730" w:name="_Toc59101916"/>
      <w:r w:rsidRPr="00E9603C">
        <w:t>6.65.4</w:t>
      </w:r>
      <w:r w:rsidRPr="00E9603C">
        <w:tab/>
        <w:t>Impacts on services, entities and interfaces</w:t>
      </w:r>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2704221E" w14:textId="77777777" w:rsidR="009166E9" w:rsidRPr="00E9603C" w:rsidRDefault="009166E9">
      <w:pPr>
        <w:rPr>
          <w:lang w:eastAsia="ko-KR"/>
        </w:rPr>
      </w:pPr>
      <w:r w:rsidRPr="00E9603C">
        <w:t>The following impacts are identified:</w:t>
      </w:r>
      <w:bookmarkStart w:id="12731" w:name="_Hlk46155539"/>
    </w:p>
    <w:bookmarkEnd w:id="12731"/>
    <w:p w14:paraId="649DA7DF" w14:textId="77777777" w:rsidR="009166E9" w:rsidRPr="00E9603C" w:rsidRDefault="009166E9">
      <w:pPr>
        <w:rPr>
          <w:lang w:eastAsia="ko-KR"/>
        </w:rPr>
      </w:pPr>
      <w:r w:rsidRPr="00E9603C">
        <w:rPr>
          <w:lang w:eastAsia="ko-KR"/>
        </w:rPr>
        <w:t>UE:</w:t>
      </w:r>
    </w:p>
    <w:p w14:paraId="0F3E0116" w14:textId="77777777" w:rsidR="009166E9" w:rsidRPr="00E9603C" w:rsidRDefault="009166E9">
      <w:pPr>
        <w:pStyle w:val="B1"/>
        <w:rPr>
          <w:lang w:eastAsia="ko-KR"/>
        </w:rPr>
      </w:pPr>
      <w:bookmarkStart w:id="12732" w:name="_Hlk49423581"/>
      <w:r w:rsidRPr="00E9603C">
        <w:rPr>
          <w:lang w:eastAsia="ko-KR"/>
        </w:rPr>
        <w:t>-</w:t>
      </w:r>
      <w:r w:rsidRPr="00E9603C">
        <w:rPr>
          <w:lang w:eastAsia="ko-KR"/>
        </w:rPr>
        <w:tab/>
        <w:t>Indicates its support for providing data for analytics, together with the type of data and the level of abstraction, during initial registration and registration updates.</w:t>
      </w:r>
    </w:p>
    <w:bookmarkEnd w:id="12732"/>
    <w:p w14:paraId="58BC721F" w14:textId="77777777" w:rsidR="009166E9" w:rsidRPr="00E9603C" w:rsidRDefault="009166E9">
      <w:pPr>
        <w:pStyle w:val="NO"/>
        <w:rPr>
          <w:lang w:eastAsia="ko-KR"/>
        </w:rPr>
      </w:pPr>
      <w:r w:rsidRPr="00E9603C">
        <w:rPr>
          <w:lang w:eastAsia="ko-KR"/>
        </w:rPr>
        <w:t>NOTE 1:</w:t>
      </w:r>
      <w:r w:rsidRPr="00E9603C">
        <w:rPr>
          <w:lang w:eastAsia="ko-KR"/>
        </w:rPr>
        <w:tab/>
        <w:t>The type of data (</w:t>
      </w:r>
      <w:r w:rsidRPr="00E9603C">
        <w:t>e.g. mobility data)</w:t>
      </w:r>
      <w:r w:rsidRPr="00E9603C">
        <w:rPr>
          <w:lang w:eastAsia="ko-KR"/>
        </w:rPr>
        <w:t>, the level of abstraction (e.g. raw data, statistics) would need to be standardized to allow all UEs to report using similar criteria.</w:t>
      </w:r>
    </w:p>
    <w:p w14:paraId="5072F3E4" w14:textId="77777777" w:rsidR="009166E9" w:rsidRPr="00E9603C" w:rsidRDefault="009166E9">
      <w:pPr>
        <w:pStyle w:val="NO"/>
        <w:rPr>
          <w:lang w:eastAsia="ko-KR"/>
        </w:rPr>
      </w:pPr>
      <w:r w:rsidRPr="00E9603C">
        <w:rPr>
          <w:lang w:eastAsia="ko-KR"/>
        </w:rPr>
        <w:t>NOTE 2:</w:t>
      </w:r>
      <w:r w:rsidRPr="00E9603C">
        <w:rPr>
          <w:lang w:eastAsia="ko-KR"/>
        </w:rPr>
        <w:tab/>
      </w:r>
      <w:r w:rsidRPr="00E9603C">
        <w:t>The solution does not list all different types of data that can be collected from the UE. The list can be finalized based on the conclusion for Key Issue #8 on the aspect of which type of information from the UE could be collected by the NWDAF.</w:t>
      </w:r>
    </w:p>
    <w:p w14:paraId="6503497E" w14:textId="77777777" w:rsidR="009166E9" w:rsidRPr="00E9603C" w:rsidRDefault="009166E9">
      <w:pPr>
        <w:rPr>
          <w:lang w:eastAsia="ko-KR"/>
        </w:rPr>
      </w:pPr>
      <w:r w:rsidRPr="00E9603C">
        <w:rPr>
          <w:lang w:eastAsia="ko-KR"/>
        </w:rPr>
        <w:t>AMF:</w:t>
      </w:r>
    </w:p>
    <w:p w14:paraId="4A27548B" w14:textId="77777777" w:rsidR="009166E9" w:rsidRPr="00E9603C" w:rsidRDefault="009166E9">
      <w:pPr>
        <w:pStyle w:val="B1"/>
        <w:rPr>
          <w:lang w:eastAsia="ko-KR"/>
        </w:rPr>
      </w:pPr>
      <w:r w:rsidRPr="00E9603C">
        <w:rPr>
          <w:lang w:eastAsia="ko-KR"/>
        </w:rPr>
        <w:t>-</w:t>
      </w:r>
      <w:r w:rsidRPr="00E9603C">
        <w:rPr>
          <w:lang w:eastAsia="ko-KR"/>
        </w:rPr>
        <w:tab/>
        <w:t>New event ID "number of UEs supporting data for analytics" for Namf_EventExposure service, which can be used with specific filters such as area of interest, or slice.</w:t>
      </w:r>
    </w:p>
    <w:p w14:paraId="61E3364E" w14:textId="77777777" w:rsidR="009166E9" w:rsidRPr="00E9603C" w:rsidRDefault="009166E9">
      <w:pPr>
        <w:rPr>
          <w:lang w:eastAsia="ko-KR"/>
        </w:rPr>
      </w:pPr>
      <w:r w:rsidRPr="00E9603C">
        <w:rPr>
          <w:lang w:eastAsia="ko-KR"/>
        </w:rPr>
        <w:t>NWDAF:</w:t>
      </w:r>
    </w:p>
    <w:p w14:paraId="64A7380F" w14:textId="77777777" w:rsidR="009166E9" w:rsidRPr="00E9603C" w:rsidRDefault="009166E9">
      <w:pPr>
        <w:pStyle w:val="B1"/>
        <w:rPr>
          <w:lang w:eastAsia="ko-KR"/>
        </w:rPr>
      </w:pPr>
      <w:r w:rsidRPr="00E9603C">
        <w:rPr>
          <w:lang w:eastAsia="ko-KR"/>
        </w:rPr>
        <w:t>-</w:t>
      </w:r>
      <w:r w:rsidRPr="00E9603C">
        <w:rPr>
          <w:lang w:eastAsia="ko-KR"/>
        </w:rPr>
        <w:tab/>
        <w:t>Use of new event ID "number of UEs supporting data for analytics" for Namf_EventExposure service, which can be used with specific filters such as area of interest, or slice, and which can be used with thresholds which, when crossed or reached, will trigger notifications to the NWDAF. NWDAF then uses these notifications to decide when to trigger data collection from UEs.</w:t>
      </w:r>
    </w:p>
    <w:p w14:paraId="7E1E7C99" w14:textId="77777777" w:rsidR="009166E9" w:rsidRPr="00E9603C" w:rsidRDefault="009166E9">
      <w:pPr>
        <w:pStyle w:val="Heading2"/>
      </w:pPr>
      <w:bookmarkStart w:id="12733" w:name="_Toc50021442"/>
      <w:bookmarkStart w:id="12734" w:name="_Toc50023364"/>
      <w:bookmarkStart w:id="12735" w:name="_Toc50310017"/>
      <w:bookmarkStart w:id="12736" w:name="_Toc50023949"/>
      <w:bookmarkStart w:id="12737" w:name="_Toc50022011"/>
      <w:bookmarkStart w:id="12738" w:name="_Toc54770350"/>
      <w:bookmarkStart w:id="12739" w:name="_Toc54779702"/>
      <w:bookmarkStart w:id="12740" w:name="_Toc54786662"/>
      <w:bookmarkStart w:id="12741" w:name="_Toc50022715"/>
      <w:bookmarkStart w:id="12742" w:name="_Toc57201526"/>
      <w:bookmarkStart w:id="12743" w:name="_Toc50579749"/>
      <w:bookmarkStart w:id="12744" w:name="_Toc57641564"/>
      <w:bookmarkStart w:id="12745" w:name="_Toc59101917"/>
      <w:r w:rsidRPr="00E9603C">
        <w:rPr>
          <w:lang w:eastAsia="zh-CN"/>
        </w:rPr>
        <w:t>6.66</w:t>
      </w:r>
      <w:r w:rsidRPr="00E9603C">
        <w:rPr>
          <w:lang w:eastAsia="ko-KR"/>
        </w:rPr>
        <w:tab/>
      </w:r>
      <w:r w:rsidRPr="00E9603C">
        <w:t>Solution</w:t>
      </w:r>
      <w:r w:rsidRPr="00E9603C">
        <w:rPr>
          <w:lang w:eastAsia="zh-CN"/>
        </w:rPr>
        <w:t xml:space="preserve"> #66</w:t>
      </w:r>
      <w:r w:rsidRPr="00E9603C">
        <w:t>: Including Dispersion data in the Expected UE Behaviour</w:t>
      </w:r>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p>
    <w:p w14:paraId="729F0206" w14:textId="77777777" w:rsidR="009166E9" w:rsidRPr="00E9603C" w:rsidRDefault="009166E9">
      <w:pPr>
        <w:pStyle w:val="Heading3"/>
      </w:pPr>
      <w:bookmarkStart w:id="12746" w:name="_Toc57201527"/>
      <w:bookmarkStart w:id="12747" w:name="_Toc50310018"/>
      <w:bookmarkStart w:id="12748" w:name="_Toc50022012"/>
      <w:bookmarkStart w:id="12749" w:name="_Toc50022716"/>
      <w:bookmarkStart w:id="12750" w:name="_Toc50023365"/>
      <w:bookmarkStart w:id="12751" w:name="_Toc50023950"/>
      <w:bookmarkStart w:id="12752" w:name="_Toc50579750"/>
      <w:bookmarkStart w:id="12753" w:name="_Toc50021443"/>
      <w:bookmarkStart w:id="12754" w:name="_Toc54770351"/>
      <w:bookmarkStart w:id="12755" w:name="_Toc54786663"/>
      <w:bookmarkStart w:id="12756" w:name="_Toc54779703"/>
      <w:bookmarkStart w:id="12757" w:name="_Toc57641565"/>
      <w:bookmarkStart w:id="12758" w:name="_Toc59101918"/>
      <w:r w:rsidRPr="00E9603C">
        <w:t>6.66.1</w:t>
      </w:r>
      <w:r w:rsidRPr="00E9603C">
        <w:tab/>
        <w:t>Description</w:t>
      </w:r>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p>
    <w:p w14:paraId="591D978A" w14:textId="77777777" w:rsidR="009166E9" w:rsidRPr="00E9603C" w:rsidRDefault="009166E9">
      <w:pPr>
        <w:pStyle w:val="Heading4"/>
      </w:pPr>
      <w:bookmarkStart w:id="12759" w:name="_Toc57201528"/>
      <w:bookmarkStart w:id="12760" w:name="_Toc50021444"/>
      <w:bookmarkStart w:id="12761" w:name="_Toc50022013"/>
      <w:bookmarkStart w:id="12762" w:name="_Toc50022717"/>
      <w:bookmarkStart w:id="12763" w:name="_Toc50023366"/>
      <w:bookmarkStart w:id="12764" w:name="_Toc50023951"/>
      <w:bookmarkStart w:id="12765" w:name="_Toc50310019"/>
      <w:bookmarkStart w:id="12766" w:name="_Toc50579751"/>
      <w:bookmarkStart w:id="12767" w:name="_Toc54770352"/>
      <w:bookmarkStart w:id="12768" w:name="_Toc54779704"/>
      <w:bookmarkStart w:id="12769" w:name="_Toc54786664"/>
      <w:bookmarkStart w:id="12770" w:name="_Toc57641566"/>
      <w:bookmarkStart w:id="12771" w:name="_Toc59101919"/>
      <w:r w:rsidRPr="00E9603C">
        <w:t>6.66.1.1</w:t>
      </w:r>
      <w:r w:rsidRPr="00E9603C">
        <w:tab/>
        <w:t>Overview</w:t>
      </w:r>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p>
    <w:p w14:paraId="5F4B709B" w14:textId="77777777" w:rsidR="009166E9" w:rsidRPr="00E9603C" w:rsidRDefault="009166E9">
      <w:pPr>
        <w:rPr>
          <w:lang w:eastAsia="zh-CN"/>
        </w:rPr>
      </w:pPr>
      <w:r w:rsidRPr="00E9603C">
        <w:rPr>
          <w:lang w:eastAsia="zh-CN"/>
        </w:rPr>
        <w:t>This is a solution for Key Issue #9, Dispersion analytic output provided by NWDAF.</w:t>
      </w:r>
    </w:p>
    <w:p w14:paraId="6C2BE497" w14:textId="77777777" w:rsidR="009166E9" w:rsidRPr="00E9603C" w:rsidRDefault="009166E9">
      <w:r w:rsidRPr="00E9603C">
        <w:t>Solution #30 introduces a new Analytics ID for computing the Dispersion analytics and providing statistics or predictions of dispersion data for a UE or group of UEs. According to solution #30 "Dispersion analytics characterizes the interaction of a user, or a group of users, with the network and identifies at what locations (i.e. area of interest, TAs, cell) users dispersed most (if not all) their data volume, sessions transactions (i.e. MM and SM messages), transaction failures, dropped sessions and voice call minutes. Same concept applies to dispersion at a given network slice; at which slice users dispersed most (if not all) their data, session transactions, transaction failures, dropped sessions and voice call minutes".</w:t>
      </w:r>
    </w:p>
    <w:p w14:paraId="6AED5F7A" w14:textId="77777777" w:rsidR="009166E9" w:rsidRPr="00E9603C" w:rsidRDefault="009166E9">
      <w:r w:rsidRPr="00E9603C">
        <w:t>In many cases NWDAF will require some time to calculate the Dispersion analytics for a UE or group of UEs, since the dispersion data is based on observations of the user's behaviour during a period of time. Therefore, the Dispersion analytics may not be immediately available to the consumer NF. By the time at which the NWDAF is confident on the computed Dispersion analytics, it may be late for the consumer NF taking a preventing action.</w:t>
      </w:r>
    </w:p>
    <w:p w14:paraId="2F74B771" w14:textId="77777777" w:rsidR="009166E9" w:rsidRPr="00E9603C" w:rsidRDefault="009166E9">
      <w:r w:rsidRPr="00E9603C">
        <w:t xml:space="preserve">An AF may be a consumer of Dispersion analytics from NWDAF. When the AF have obtained the Dispersion analytics from NWDAF, it may have enough behavioural information for determining the typical dispersion data for this UE. The AF may provision the Dispersion data as part of the Expected UE behaviour in UDM by following the procedures specified in </w:t>
      </w:r>
      <w:r w:rsidR="00E9603C" w:rsidRPr="00E9603C">
        <w:t>TS</w:t>
      </w:r>
      <w:r w:rsidR="00E9603C">
        <w:t> </w:t>
      </w:r>
      <w:r w:rsidR="00E9603C" w:rsidRPr="00E9603C">
        <w:t>23.502</w:t>
      </w:r>
      <w:r w:rsidR="00E9603C">
        <w:t> </w:t>
      </w:r>
      <w:r w:rsidR="00E9603C" w:rsidRPr="00E9603C">
        <w:t>[</w:t>
      </w:r>
      <w:r w:rsidRPr="00E9603C">
        <w:t>3] clause 4.15.6.2. The Dispersion data included in the Expected UE behaviour may be offered to the AMF as part of the Access and Mobility Subscription Data or the SMF as part of the Session Management Subscription data.</w:t>
      </w:r>
    </w:p>
    <w:p w14:paraId="2BAE4816" w14:textId="77777777" w:rsidR="009166E9" w:rsidRPr="00E9603C" w:rsidRDefault="009166E9">
      <w:r w:rsidRPr="00E9603C">
        <w:t>By doing this, when AMF or SMF retrieve the subscription data for a UE from UDM, they receive the Dispersion data as part of the AMF/SMF-Associated Expected Behaviour parameters, respectively. This enables AMF and SMF taking decisions based on the typical Dispersion data of the UE as soon as they are becoming serving the UE.</w:t>
      </w:r>
    </w:p>
    <w:p w14:paraId="58104C42" w14:textId="77777777" w:rsidR="009166E9" w:rsidRPr="00E9603C" w:rsidRDefault="009166E9">
      <w:pPr>
        <w:pStyle w:val="EditorsNote"/>
      </w:pPr>
      <w:r w:rsidRPr="00E9603C">
        <w:t>Editor's note:</w:t>
      </w:r>
      <w:r w:rsidRPr="00E9603C">
        <w:rPr>
          <w:rFonts w:eastAsia="SimSun"/>
          <w:lang w:eastAsia="zh-CN"/>
        </w:rPr>
        <w:tab/>
      </w:r>
      <w:r w:rsidRPr="00E9603C">
        <w:t>How the AMF use the retrieved dispersion data for AM and SM procedure.</w:t>
      </w:r>
    </w:p>
    <w:p w14:paraId="044A58C5" w14:textId="77777777" w:rsidR="009166E9" w:rsidRPr="00E9603C" w:rsidRDefault="009166E9">
      <w:pPr>
        <w:pStyle w:val="EditorsNote"/>
      </w:pPr>
      <w:r w:rsidRPr="00E9603C">
        <w:t>Editor's note:</w:t>
      </w:r>
      <w:r w:rsidRPr="00E9603C">
        <w:rPr>
          <w:rFonts w:eastAsia="SimSun"/>
          <w:lang w:eastAsia="zh-CN"/>
        </w:rPr>
        <w:tab/>
      </w:r>
      <w:r w:rsidRPr="00E9603C">
        <w:t>What type(s) of dispersion data can be stored as subscription data.</w:t>
      </w:r>
    </w:p>
    <w:p w14:paraId="333C3A69" w14:textId="77777777" w:rsidR="009166E9" w:rsidRPr="00E9603C" w:rsidRDefault="009166E9">
      <w:pPr>
        <w:pStyle w:val="EditorsNote"/>
        <w:rPr>
          <w:lang w:eastAsia="zh-CN"/>
        </w:rPr>
      </w:pPr>
      <w:r w:rsidRPr="00E9603C">
        <w:t>Editor's note:</w:t>
      </w:r>
      <w:r w:rsidRPr="00E9603C">
        <w:rPr>
          <w:rFonts w:eastAsia="SimSun"/>
          <w:lang w:eastAsia="zh-CN"/>
        </w:rPr>
        <w:tab/>
      </w:r>
      <w:r w:rsidRPr="00E9603C">
        <w:t>How to ensure the retrieved dispersion data is up-to-date as subscription data, e.g. when the AF requests dispersion data from the NWDAF and thus stores it as subscription data.</w:t>
      </w:r>
    </w:p>
    <w:p w14:paraId="28999481" w14:textId="77777777" w:rsidR="009166E9" w:rsidRPr="00E9603C" w:rsidRDefault="009166E9">
      <w:pPr>
        <w:pStyle w:val="Heading3"/>
      </w:pPr>
      <w:bookmarkStart w:id="12772" w:name="_Toc50310020"/>
      <w:bookmarkStart w:id="12773" w:name="_Toc50021445"/>
      <w:bookmarkStart w:id="12774" w:name="_Toc50022014"/>
      <w:bookmarkStart w:id="12775" w:name="_Toc50022718"/>
      <w:bookmarkStart w:id="12776" w:name="_Toc50579752"/>
      <w:bookmarkStart w:id="12777" w:name="_Toc54770353"/>
      <w:bookmarkStart w:id="12778" w:name="_Toc54779705"/>
      <w:bookmarkStart w:id="12779" w:name="_Toc54786665"/>
      <w:bookmarkStart w:id="12780" w:name="_Toc50023367"/>
      <w:bookmarkStart w:id="12781" w:name="_Toc57201529"/>
      <w:bookmarkStart w:id="12782" w:name="_Toc50023952"/>
      <w:bookmarkStart w:id="12783" w:name="_Toc57641567"/>
      <w:bookmarkStart w:id="12784" w:name="_Toc59101920"/>
      <w:r w:rsidRPr="00E9603C">
        <w:rPr>
          <w:lang w:eastAsia="zh-CN"/>
        </w:rPr>
        <w:t>6.66.2</w:t>
      </w:r>
      <w:r w:rsidRPr="00E9603C">
        <w:rPr>
          <w:lang w:eastAsia="zh-CN"/>
        </w:rPr>
        <w:tab/>
      </w:r>
      <w:r w:rsidRPr="00E9603C">
        <w:t xml:space="preserve">Impacts on </w:t>
      </w:r>
      <w:r w:rsidRPr="00E9603C">
        <w:rPr>
          <w:lang w:eastAsia="zh-CN"/>
        </w:rPr>
        <w:t>E</w:t>
      </w:r>
      <w:r w:rsidRPr="00E9603C">
        <w:t xml:space="preserve">xisting </w:t>
      </w:r>
      <w:r w:rsidRPr="00E9603C">
        <w:rPr>
          <w:lang w:eastAsia="zh-CN"/>
        </w:rPr>
        <w:t>N</w:t>
      </w:r>
      <w:r w:rsidRPr="00E9603C">
        <w:t xml:space="preserve">odes and </w:t>
      </w:r>
      <w:r w:rsidRPr="00E9603C">
        <w:rPr>
          <w:lang w:eastAsia="zh-CN"/>
        </w:rPr>
        <w:t>F</w:t>
      </w:r>
      <w:r w:rsidRPr="00E9603C">
        <w:t>unctionality</w:t>
      </w:r>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p>
    <w:p w14:paraId="26E2E1D8" w14:textId="77777777" w:rsidR="009166E9" w:rsidRPr="00E9603C" w:rsidRDefault="009166E9">
      <w:pPr>
        <w:pStyle w:val="B1"/>
      </w:pPr>
      <w:r w:rsidRPr="00E9603C">
        <w:t>-</w:t>
      </w:r>
      <w:r w:rsidRPr="00E9603C">
        <w:rPr>
          <w:rFonts w:eastAsia="SimSun"/>
          <w:lang w:eastAsia="zh-CN"/>
        </w:rPr>
        <w:tab/>
      </w:r>
      <w:r w:rsidRPr="00E9603C">
        <w:t>AF: Including the output of Dispersion analytics in the Nnef_ParameterProvision service</w:t>
      </w:r>
    </w:p>
    <w:p w14:paraId="68FEF229" w14:textId="77777777" w:rsidR="009166E9" w:rsidRPr="00E9603C" w:rsidRDefault="009166E9">
      <w:pPr>
        <w:pStyle w:val="B1"/>
      </w:pPr>
      <w:r w:rsidRPr="00E9603C">
        <w:t>-</w:t>
      </w:r>
      <w:r w:rsidRPr="00E9603C">
        <w:rPr>
          <w:rFonts w:eastAsia="SimSun"/>
          <w:lang w:eastAsia="zh-CN"/>
        </w:rPr>
        <w:tab/>
      </w:r>
      <w:r w:rsidRPr="00E9603C">
        <w:t>NEF: Receiving output of Dispersion analytics in the Nnef_ParameterProvision service and adding them to the Nudm_ParameterProvision service.</w:t>
      </w:r>
    </w:p>
    <w:p w14:paraId="179CEECE" w14:textId="77777777" w:rsidR="009166E9" w:rsidRPr="00E9603C" w:rsidRDefault="009166E9">
      <w:pPr>
        <w:pStyle w:val="B1"/>
      </w:pPr>
      <w:r w:rsidRPr="00E9603C">
        <w:t>-</w:t>
      </w:r>
      <w:r w:rsidRPr="00E9603C">
        <w:rPr>
          <w:rFonts w:eastAsia="SimSun"/>
          <w:lang w:eastAsia="zh-CN"/>
        </w:rPr>
        <w:tab/>
      </w:r>
      <w:r w:rsidRPr="00E9603C">
        <w:t>UDM: Receiving output of Dispersion analytics in the Nnef_ParameterProvision service. Adding it to the AMF-Associated Expected Behaviour parameters (which is included in the Access and Mobility Subscription Data) and to the SMF-Associated Expected Behaviour parameters (which is included in the Session Management Subscription Data). Storing such data in UDR.</w:t>
      </w:r>
    </w:p>
    <w:p w14:paraId="7A821B7D" w14:textId="77777777" w:rsidR="009166E9" w:rsidRPr="00E9603C" w:rsidRDefault="009166E9">
      <w:pPr>
        <w:pStyle w:val="B1"/>
      </w:pPr>
      <w:r w:rsidRPr="00E9603C">
        <w:t>-</w:t>
      </w:r>
      <w:r w:rsidRPr="00E9603C">
        <w:rPr>
          <w:rFonts w:eastAsia="SimSun"/>
          <w:lang w:eastAsia="zh-CN"/>
        </w:rPr>
        <w:tab/>
      </w:r>
      <w:r w:rsidRPr="00E9603C">
        <w:t>AMF: Receiving the output of Dispersion analytics in the AMF-Associated Expected Behaviour parameters of the Nudm_SubscriberDataManagement service.</w:t>
      </w:r>
    </w:p>
    <w:p w14:paraId="6C6595A0" w14:textId="77777777" w:rsidR="009166E9" w:rsidRPr="00E9603C" w:rsidRDefault="009166E9">
      <w:pPr>
        <w:pStyle w:val="B1"/>
      </w:pPr>
      <w:r w:rsidRPr="00E9603C">
        <w:t>-</w:t>
      </w:r>
      <w:r w:rsidRPr="00E9603C">
        <w:rPr>
          <w:rFonts w:eastAsia="SimSun"/>
          <w:lang w:eastAsia="zh-CN"/>
        </w:rPr>
        <w:tab/>
      </w:r>
      <w:r w:rsidRPr="00E9603C">
        <w:t>SMF: Receiving the output of Dispersion analytics in the SMF-Associated Expected Behaviour parameters of the Nudm_SubscriberDataManagement service.</w:t>
      </w:r>
    </w:p>
    <w:p w14:paraId="102A07D9" w14:textId="77777777" w:rsidR="009166E9" w:rsidRPr="00E9603C" w:rsidRDefault="009166E9">
      <w:pPr>
        <w:pStyle w:val="Heading2"/>
      </w:pPr>
      <w:bookmarkStart w:id="12785" w:name="_Toc50021446"/>
      <w:bookmarkStart w:id="12786" w:name="_Toc50022015"/>
      <w:bookmarkStart w:id="12787" w:name="_Toc50023368"/>
      <w:bookmarkStart w:id="12788" w:name="_Toc50023953"/>
      <w:bookmarkStart w:id="12789" w:name="_Toc50579753"/>
      <w:bookmarkStart w:id="12790" w:name="_Toc50022719"/>
      <w:bookmarkStart w:id="12791" w:name="_Toc50310021"/>
      <w:bookmarkStart w:id="12792" w:name="_Toc54770354"/>
      <w:bookmarkStart w:id="12793" w:name="_Toc54779706"/>
      <w:bookmarkStart w:id="12794" w:name="_Toc54786666"/>
      <w:bookmarkStart w:id="12795" w:name="_Toc57201530"/>
      <w:bookmarkStart w:id="12796" w:name="_Toc57641568"/>
      <w:bookmarkStart w:id="12797" w:name="_Toc59101921"/>
      <w:r w:rsidRPr="00E9603C">
        <w:rPr>
          <w:lang w:eastAsia="ko-KR"/>
        </w:rPr>
        <w:t>6</w:t>
      </w:r>
      <w:r w:rsidRPr="00E9603C">
        <w:rPr>
          <w:lang w:eastAsia="zh-CN"/>
        </w:rPr>
        <w:t>.67</w:t>
      </w:r>
      <w:r w:rsidRPr="00E9603C">
        <w:rPr>
          <w:lang w:eastAsia="ko-KR"/>
        </w:rPr>
        <w:tab/>
      </w:r>
      <w:r w:rsidRPr="00E9603C">
        <w:rPr>
          <w:lang w:eastAsia="en-GB"/>
        </w:rPr>
        <w:t xml:space="preserve">Solution #67: User plane </w:t>
      </w:r>
      <w:r w:rsidRPr="00E9603C">
        <w:t>session inactivity timer optimization</w:t>
      </w:r>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p>
    <w:p w14:paraId="377BD8E3" w14:textId="77777777" w:rsidR="009166E9" w:rsidRPr="00E9603C" w:rsidRDefault="009166E9">
      <w:pPr>
        <w:rPr>
          <w:lang w:eastAsia="zh-CN"/>
        </w:rPr>
      </w:pPr>
      <w:r w:rsidRPr="00E9603C">
        <w:rPr>
          <w:lang w:eastAsia="zh-CN"/>
        </w:rPr>
        <w:t>This solution addresses key issue #10: NWDAF Assisted UP Optimization.</w:t>
      </w:r>
    </w:p>
    <w:p w14:paraId="253C5A21" w14:textId="77777777" w:rsidR="009166E9" w:rsidRPr="00E9603C" w:rsidRDefault="009166E9">
      <w:pPr>
        <w:pStyle w:val="Heading3"/>
        <w:rPr>
          <w:lang w:eastAsia="en-GB"/>
        </w:rPr>
      </w:pPr>
      <w:bookmarkStart w:id="12798" w:name="_Toc50021447"/>
      <w:bookmarkStart w:id="12799" w:name="_Toc50310022"/>
      <w:bookmarkStart w:id="12800" w:name="_Toc50022016"/>
      <w:bookmarkStart w:id="12801" w:name="_Toc50022720"/>
      <w:bookmarkStart w:id="12802" w:name="_Toc50023369"/>
      <w:bookmarkStart w:id="12803" w:name="_Toc54786667"/>
      <w:bookmarkStart w:id="12804" w:name="_Toc50023954"/>
      <w:bookmarkStart w:id="12805" w:name="_Toc50579754"/>
      <w:bookmarkStart w:id="12806" w:name="_Toc57201531"/>
      <w:bookmarkStart w:id="12807" w:name="_Toc54770355"/>
      <w:bookmarkStart w:id="12808" w:name="_Toc54779707"/>
      <w:bookmarkStart w:id="12809" w:name="_Toc57641569"/>
      <w:bookmarkStart w:id="12810" w:name="_Toc59101922"/>
      <w:r w:rsidRPr="00E9603C">
        <w:rPr>
          <w:lang w:eastAsia="en-GB"/>
        </w:rPr>
        <w:t>6.67.1</w:t>
      </w:r>
      <w:r w:rsidRPr="00E9603C">
        <w:rPr>
          <w:lang w:eastAsia="en-GB"/>
        </w:rPr>
        <w:tab/>
        <w:t>Description</w:t>
      </w:r>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p>
    <w:p w14:paraId="175A596A" w14:textId="77777777" w:rsidR="009166E9" w:rsidRPr="00E9603C" w:rsidRDefault="009166E9">
      <w:pPr>
        <w:rPr>
          <w:lang w:eastAsia="zh-CN"/>
        </w:rPr>
      </w:pPr>
      <w:r w:rsidRPr="00E9603C">
        <w:rPr>
          <w:lang w:eastAsia="zh-CN"/>
        </w:rPr>
        <w:t>This solution describes the utilization of NWDAF analytics to optimize user plane performance by enhancing the selection of user plane connection inactivity timer associated to each PDU Session. Figure 6.67.1-1 shows the overall solution consisting of data sources, NWDAF, analytics consumer, and UPF. The internal NWDAF architecture shown follows general principles, but the decision on NWDAF decomposition is made in KI#1.</w:t>
      </w:r>
    </w:p>
    <w:p w14:paraId="0024FE8B" w14:textId="77777777" w:rsidR="009166E9" w:rsidRPr="00E9603C" w:rsidRDefault="009166E9">
      <w:pPr>
        <w:rPr>
          <w:lang w:eastAsia="zh-CN"/>
        </w:rPr>
      </w:pPr>
      <w:r w:rsidRPr="00E9603C">
        <w:rPr>
          <w:lang w:eastAsia="zh-CN"/>
        </w:rPr>
        <w:t xml:space="preserve">Figure 6.67.1-1 illustrates the input data sources required for NWDAF to provide analytics related to the inactivity timer value. In order to respect the Rel-16 framework already agreed and frozen in 3GPP, the proposed design may only require supported 5GC entities (i.e. SMF, UPF and AMF), AFs, and OAM to provide input data. However, other entities could provide required input data to NWDAF currently not supported in the standard, namely NG-RAN (in addition to OAM) and the UE (in addition to AMF). The required input data can be mapped to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in the context of UE communication data (including start and end time stamps, uplink and downlink data rates, traffic volume, etc.), cell load measured in number of activated PDU sessions, and UE information.</w:t>
      </w:r>
    </w:p>
    <w:p w14:paraId="2645D577" w14:textId="77777777" w:rsidR="009166E9" w:rsidRPr="00E9603C" w:rsidRDefault="009166E9">
      <w:pPr>
        <w:rPr>
          <w:lang w:eastAsia="zh-CN"/>
        </w:rPr>
      </w:pPr>
      <w:r w:rsidRPr="00E9603C">
        <w:rPr>
          <w:lang w:eastAsia="zh-CN"/>
        </w:rPr>
        <w:t xml:space="preserve">With respect to the output analytics provided by NWDAF, the design also complies with the Rel-16 NWDAF framework by proposing the generation of data analytics in the form of statistics and predictions for the session inactivity timer that can be directly fed to the SMF. The data analytics delivered by NWDAF are then used by SMF to i) activate or deactivate PDU sessions when needed, and ii) update the inactivity timer value using the NWDAF outputs and inform UPF of such update. Both actions can be easily performed by SMF by following the standardized procedures for PDU session activation and deactivation, as well as user plane management, defined in </w:t>
      </w:r>
      <w:r w:rsidR="00E9603C" w:rsidRPr="00E9603C">
        <w:rPr>
          <w:lang w:eastAsia="zh-CN"/>
        </w:rPr>
        <w:t>TS</w:t>
      </w:r>
      <w:r w:rsidR="00E9603C">
        <w:rPr>
          <w:lang w:eastAsia="zh-CN"/>
        </w:rPr>
        <w:t> </w:t>
      </w:r>
      <w:r w:rsidR="00E9603C" w:rsidRPr="00E9603C">
        <w:rPr>
          <w:lang w:eastAsia="zh-CN"/>
        </w:rPr>
        <w:t>23.502</w:t>
      </w:r>
      <w:r w:rsidR="00E9603C">
        <w:rPr>
          <w:lang w:eastAsia="zh-CN"/>
        </w:rPr>
        <w:t> </w:t>
      </w:r>
      <w:r w:rsidR="00E9603C" w:rsidRPr="00E9603C">
        <w:rPr>
          <w:lang w:eastAsia="zh-CN"/>
        </w:rPr>
        <w:t>[</w:t>
      </w:r>
      <w:r w:rsidRPr="00E9603C">
        <w:rPr>
          <w:lang w:eastAsia="zh-CN"/>
        </w:rPr>
        <w:t>3].</w:t>
      </w:r>
    </w:p>
    <w:p w14:paraId="601B0E32" w14:textId="77777777" w:rsidR="009166E9" w:rsidRPr="00E9603C" w:rsidRDefault="009166E9">
      <w:pPr>
        <w:pStyle w:val="TH"/>
        <w:rPr>
          <w:color w:val="auto"/>
          <w:lang w:eastAsia="en-GB"/>
        </w:rPr>
      </w:pPr>
      <w:r w:rsidRPr="00E9603C">
        <w:object w:dxaOrig="6909" w:dyaOrig="4261" w14:anchorId="7731855E">
          <v:shape id="_x0000_i1169" type="#_x0000_t75" style="width:295.5pt;height:181.5pt;mso-position-horizontal-relative:page;mso-position-vertical-relative:page" o:ole="">
            <v:imagedata r:id="rId286" o:title=""/>
          </v:shape>
          <o:OLEObject Type="Embed" ProgID="Visio.Drawing.11" ShapeID="_x0000_i1169" DrawAspect="Content" ObjectID="_1669716075" r:id="rId287"/>
        </w:object>
      </w:r>
    </w:p>
    <w:p w14:paraId="08FC85D5" w14:textId="77777777" w:rsidR="009166E9" w:rsidRPr="00E9603C" w:rsidRDefault="009166E9">
      <w:pPr>
        <w:pStyle w:val="TF"/>
      </w:pPr>
      <w:r w:rsidRPr="00E9603C">
        <w:t>Figure 6.67.1-1: Solution sketch for user plane session inactivity timer optimization</w:t>
      </w:r>
    </w:p>
    <w:p w14:paraId="5AA704E8" w14:textId="77777777" w:rsidR="009166E9" w:rsidRPr="00E9603C" w:rsidRDefault="009166E9">
      <w:pPr>
        <w:pStyle w:val="Heading4"/>
        <w:rPr>
          <w:lang w:eastAsia="en-GB"/>
        </w:rPr>
      </w:pPr>
      <w:bookmarkStart w:id="12811" w:name="_Toc50579755"/>
      <w:bookmarkStart w:id="12812" w:name="_Toc50023370"/>
      <w:bookmarkStart w:id="12813" w:name="_Toc50021448"/>
      <w:bookmarkStart w:id="12814" w:name="_Toc50023955"/>
      <w:bookmarkStart w:id="12815" w:name="_Toc50022721"/>
      <w:bookmarkStart w:id="12816" w:name="_Toc50310023"/>
      <w:bookmarkStart w:id="12817" w:name="_Toc57201532"/>
      <w:bookmarkStart w:id="12818" w:name="_Toc50022017"/>
      <w:bookmarkStart w:id="12819" w:name="_Toc54770356"/>
      <w:bookmarkStart w:id="12820" w:name="_Toc54779708"/>
      <w:bookmarkStart w:id="12821" w:name="_Toc54786668"/>
      <w:bookmarkStart w:id="12822" w:name="_Toc57641570"/>
      <w:bookmarkStart w:id="12823" w:name="_Toc59101923"/>
      <w:r w:rsidRPr="00E9603C">
        <w:rPr>
          <w:lang w:eastAsia="en-GB"/>
        </w:rPr>
        <w:t>6.67.1.1</w:t>
      </w:r>
      <w:r w:rsidRPr="00E9603C">
        <w:rPr>
          <w:lang w:eastAsia="en-GB"/>
        </w:rPr>
        <w:tab/>
        <w:t>General</w:t>
      </w:r>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p>
    <w:p w14:paraId="547431E4" w14:textId="77777777" w:rsidR="009166E9" w:rsidRPr="00E9603C" w:rsidRDefault="009166E9">
      <w:pPr>
        <w:rPr>
          <w:lang w:eastAsia="en-GB"/>
        </w:rPr>
      </w:pPr>
      <w:r w:rsidRPr="00E9603C">
        <w:rPr>
          <w:lang w:eastAsia="en-GB"/>
        </w:rPr>
        <w:t xml:space="preserve">To enable the proposed user plane connection optimization based on PDU session timer, the following existing NWDAF analytics as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en-GB"/>
        </w:rPr>
        <w:t>[</w:t>
      </w:r>
      <w:r w:rsidRPr="00E9603C">
        <w:rPr>
          <w:lang w:eastAsia="en-GB"/>
        </w:rPr>
        <w:t>5] are required, but they need to be extended to support this solution. Hence, we propose an extension to the current definitions, as described below.</w:t>
      </w:r>
    </w:p>
    <w:p w14:paraId="08AACA1A" w14:textId="77777777" w:rsidR="009166E9" w:rsidRPr="00E9603C" w:rsidRDefault="009166E9">
      <w:pPr>
        <w:pStyle w:val="Heading4"/>
        <w:rPr>
          <w:lang w:eastAsia="en-GB"/>
        </w:rPr>
      </w:pPr>
      <w:bookmarkStart w:id="12824" w:name="_Toc50023956"/>
      <w:bookmarkStart w:id="12825" w:name="_Toc50022018"/>
      <w:bookmarkStart w:id="12826" w:name="_Toc50310024"/>
      <w:bookmarkStart w:id="12827" w:name="_Toc57201533"/>
      <w:bookmarkStart w:id="12828" w:name="_Toc50579756"/>
      <w:bookmarkStart w:id="12829" w:name="_Toc50022722"/>
      <w:bookmarkStart w:id="12830" w:name="_Toc54786669"/>
      <w:bookmarkStart w:id="12831" w:name="_Toc54770357"/>
      <w:bookmarkStart w:id="12832" w:name="_Toc54779709"/>
      <w:bookmarkStart w:id="12833" w:name="_Toc50021449"/>
      <w:bookmarkStart w:id="12834" w:name="_Toc50023371"/>
      <w:bookmarkStart w:id="12835" w:name="_Toc57641571"/>
      <w:bookmarkStart w:id="12836" w:name="_Toc59101924"/>
      <w:r w:rsidRPr="00E9603C">
        <w:rPr>
          <w:lang w:eastAsia="en-GB"/>
        </w:rPr>
        <w:t>6.67.1.2</w:t>
      </w:r>
      <w:r w:rsidRPr="00E9603C">
        <w:rPr>
          <w:lang w:eastAsia="en-GB"/>
        </w:rPr>
        <w:tab/>
        <w:t>Input data</w:t>
      </w:r>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p>
    <w:p w14:paraId="1B180BDC" w14:textId="77777777" w:rsidR="009166E9" w:rsidRPr="00E9603C" w:rsidRDefault="009166E9">
      <w:pPr>
        <w:rPr>
          <w:lang w:eastAsia="en-GB"/>
        </w:rPr>
      </w:pPr>
      <w:r w:rsidRPr="00E9603C">
        <w:rPr>
          <w:lang w:eastAsia="en-GB"/>
        </w:rPr>
        <w:t>UE Communication analytics</w:t>
      </w:r>
    </w:p>
    <w:p w14:paraId="048BA42F" w14:textId="77777777" w:rsidR="009166E9" w:rsidRPr="00E9603C" w:rsidRDefault="009166E9">
      <w:pPr>
        <w:rPr>
          <w:lang w:eastAsia="en-GB"/>
        </w:rPr>
      </w:pPr>
      <w:r w:rsidRPr="00E9603C">
        <w:rPr>
          <w:lang w:eastAsia="en-GB"/>
        </w:rPr>
        <w:t xml:space="preserve">Input data for UE Communication analytics are defined in Table 6.7.3.2-1 of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rPr>
          <w:lang w:eastAsia="en-GB"/>
        </w:rPr>
        <w:t>5].</w:t>
      </w:r>
    </w:p>
    <w:p w14:paraId="7C264775" w14:textId="77777777" w:rsidR="009166E9" w:rsidRPr="00E9603C" w:rsidRDefault="009166E9">
      <w:pPr>
        <w:rPr>
          <w:color w:val="auto"/>
          <w:lang w:eastAsia="en-GB"/>
        </w:rPr>
      </w:pPr>
      <w:r w:rsidRPr="00E9603C">
        <w:rPr>
          <w:lang w:eastAsia="en-GB"/>
        </w:rPr>
        <w:t xml:space="preserve">Additional new input data to Table 6.7.3.2-1 of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rPr>
          <w:lang w:eastAsia="en-GB"/>
        </w:rPr>
        <w:t>5] is required for this solution, as shown in Table 6.67.1.2-1. All input data shown below can be collected as part of the UE communication service data (i.e. per application) or as independent entries per PDU session.</w:t>
      </w:r>
    </w:p>
    <w:p w14:paraId="63905008" w14:textId="77777777" w:rsidR="009166E9" w:rsidRPr="00E9603C" w:rsidRDefault="009166E9">
      <w:pPr>
        <w:pStyle w:val="TH"/>
      </w:pPr>
      <w:r w:rsidRPr="00E9603C">
        <w:t>Table 6.67.1.2-1: New input data for UE Communication analytics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9166E9" w:rsidRPr="00E9603C" w14:paraId="05C5DFDF" w14:textId="77777777">
        <w:trPr>
          <w:cantSplit/>
          <w:jc w:val="center"/>
        </w:trPr>
        <w:tc>
          <w:tcPr>
            <w:tcW w:w="3118" w:type="dxa"/>
          </w:tcPr>
          <w:p w14:paraId="325B3EEA" w14:textId="77777777" w:rsidR="009166E9" w:rsidRPr="00E9603C" w:rsidRDefault="009166E9">
            <w:pPr>
              <w:pStyle w:val="TAH"/>
              <w:rPr>
                <w:lang w:eastAsia="zh-CN"/>
              </w:rPr>
            </w:pPr>
            <w:r w:rsidRPr="00E9603C">
              <w:rPr>
                <w:lang w:eastAsia="zh-CN"/>
              </w:rPr>
              <w:t>Additional input data</w:t>
            </w:r>
          </w:p>
        </w:tc>
        <w:tc>
          <w:tcPr>
            <w:tcW w:w="927" w:type="dxa"/>
          </w:tcPr>
          <w:p w14:paraId="71896215" w14:textId="77777777" w:rsidR="009166E9" w:rsidRPr="00E9603C" w:rsidRDefault="009166E9">
            <w:pPr>
              <w:pStyle w:val="TAH"/>
            </w:pPr>
            <w:r w:rsidRPr="00E9603C">
              <w:t>Source</w:t>
            </w:r>
          </w:p>
        </w:tc>
        <w:tc>
          <w:tcPr>
            <w:tcW w:w="3444" w:type="dxa"/>
          </w:tcPr>
          <w:p w14:paraId="3E84BFFB" w14:textId="77777777" w:rsidR="009166E9" w:rsidRPr="00E9603C" w:rsidRDefault="009166E9">
            <w:pPr>
              <w:pStyle w:val="TAH"/>
            </w:pPr>
            <w:r w:rsidRPr="00E9603C">
              <w:t>Description</w:t>
            </w:r>
          </w:p>
        </w:tc>
      </w:tr>
      <w:tr w:rsidR="009166E9" w:rsidRPr="00E9603C" w14:paraId="4A555661" w14:textId="77777777">
        <w:trPr>
          <w:cantSplit/>
          <w:jc w:val="center"/>
        </w:trPr>
        <w:tc>
          <w:tcPr>
            <w:tcW w:w="3118" w:type="dxa"/>
          </w:tcPr>
          <w:p w14:paraId="132A1FC4" w14:textId="77777777" w:rsidR="009166E9" w:rsidRPr="00E9603C" w:rsidRDefault="009166E9">
            <w:pPr>
              <w:pStyle w:val="TAL"/>
            </w:pPr>
            <w:r w:rsidRPr="00E9603C">
              <w:t>(&gt;) PDU Session ID (1…max)</w:t>
            </w:r>
          </w:p>
        </w:tc>
        <w:tc>
          <w:tcPr>
            <w:tcW w:w="927" w:type="dxa"/>
          </w:tcPr>
          <w:p w14:paraId="52116D0E" w14:textId="77777777" w:rsidR="009166E9" w:rsidRPr="00E9603C" w:rsidRDefault="009166E9">
            <w:pPr>
              <w:pStyle w:val="TAC"/>
            </w:pPr>
            <w:r w:rsidRPr="00E9603C">
              <w:t>SMF</w:t>
            </w:r>
          </w:p>
        </w:tc>
        <w:tc>
          <w:tcPr>
            <w:tcW w:w="3444" w:type="dxa"/>
          </w:tcPr>
          <w:p w14:paraId="01919D8A" w14:textId="77777777" w:rsidR="009166E9" w:rsidRPr="00E9603C" w:rsidRDefault="009166E9">
            <w:pPr>
              <w:pStyle w:val="TAL"/>
            </w:pPr>
            <w:r w:rsidRPr="00E9603C">
              <w:t>Identification of PDU Session</w:t>
            </w:r>
          </w:p>
        </w:tc>
      </w:tr>
      <w:tr w:rsidR="009166E9" w:rsidRPr="00E9603C" w14:paraId="59E73FB3" w14:textId="77777777">
        <w:trPr>
          <w:cantSplit/>
          <w:jc w:val="center"/>
        </w:trPr>
        <w:tc>
          <w:tcPr>
            <w:tcW w:w="3118" w:type="dxa"/>
          </w:tcPr>
          <w:p w14:paraId="46DF9743" w14:textId="77777777" w:rsidR="009166E9" w:rsidRPr="00E9603C" w:rsidRDefault="009166E9">
            <w:pPr>
              <w:pStyle w:val="TAL"/>
            </w:pPr>
            <w:r w:rsidRPr="00E9603C">
              <w:t>&gt; N4 Session ID</w:t>
            </w:r>
          </w:p>
        </w:tc>
        <w:tc>
          <w:tcPr>
            <w:tcW w:w="927" w:type="dxa"/>
          </w:tcPr>
          <w:p w14:paraId="0ABACA59" w14:textId="77777777" w:rsidR="009166E9" w:rsidRPr="00E9603C" w:rsidRDefault="009166E9">
            <w:pPr>
              <w:pStyle w:val="TAC"/>
            </w:pPr>
            <w:r w:rsidRPr="00E9603C">
              <w:t>SMF, UPF</w:t>
            </w:r>
          </w:p>
        </w:tc>
        <w:tc>
          <w:tcPr>
            <w:tcW w:w="3444" w:type="dxa"/>
          </w:tcPr>
          <w:p w14:paraId="3AF1661D" w14:textId="77777777" w:rsidR="009166E9" w:rsidRPr="00E9603C" w:rsidRDefault="009166E9">
            <w:pPr>
              <w:pStyle w:val="TAL"/>
            </w:pPr>
            <w:r w:rsidRPr="00E9603C">
              <w:t>Identification of N4 Session</w:t>
            </w:r>
          </w:p>
        </w:tc>
      </w:tr>
      <w:tr w:rsidR="009166E9" w:rsidRPr="00E9603C" w14:paraId="115EEAC1" w14:textId="77777777">
        <w:trPr>
          <w:cantSplit/>
          <w:jc w:val="center"/>
        </w:trPr>
        <w:tc>
          <w:tcPr>
            <w:tcW w:w="3118" w:type="dxa"/>
          </w:tcPr>
          <w:p w14:paraId="178395B7" w14:textId="77777777" w:rsidR="009166E9" w:rsidRPr="00E9603C" w:rsidRDefault="009166E9">
            <w:pPr>
              <w:pStyle w:val="TAL"/>
            </w:pPr>
            <w:r w:rsidRPr="00E9603C">
              <w:t>&gt; Inactivity detection time</w:t>
            </w:r>
          </w:p>
        </w:tc>
        <w:tc>
          <w:tcPr>
            <w:tcW w:w="927" w:type="dxa"/>
          </w:tcPr>
          <w:p w14:paraId="2E133F3C" w14:textId="77777777" w:rsidR="009166E9" w:rsidRPr="00E9603C" w:rsidRDefault="009166E9">
            <w:pPr>
              <w:pStyle w:val="TAC"/>
            </w:pPr>
            <w:r w:rsidRPr="00E9603C">
              <w:t>SMF, UPF</w:t>
            </w:r>
          </w:p>
        </w:tc>
        <w:tc>
          <w:tcPr>
            <w:tcW w:w="3444" w:type="dxa"/>
          </w:tcPr>
          <w:p w14:paraId="336DABA7" w14:textId="77777777" w:rsidR="009166E9" w:rsidRPr="00E9603C" w:rsidRDefault="009166E9">
            <w:pPr>
              <w:pStyle w:val="TAL"/>
            </w:pPr>
            <w:r w:rsidRPr="00E9603C">
              <w:t xml:space="preserve">Value of session inactivity timer </w:t>
            </w:r>
          </w:p>
        </w:tc>
      </w:tr>
      <w:tr w:rsidR="009166E9" w:rsidRPr="00E9603C" w14:paraId="3CE7383C" w14:textId="77777777">
        <w:trPr>
          <w:cantSplit/>
          <w:jc w:val="center"/>
        </w:trPr>
        <w:tc>
          <w:tcPr>
            <w:tcW w:w="3118" w:type="dxa"/>
          </w:tcPr>
          <w:p w14:paraId="0160B3BA" w14:textId="77777777" w:rsidR="009166E9" w:rsidRPr="00E9603C" w:rsidRDefault="009166E9">
            <w:pPr>
              <w:pStyle w:val="TAL"/>
            </w:pPr>
            <w:r w:rsidRPr="00E9603C">
              <w:t xml:space="preserve">&gt; PDU Session status </w:t>
            </w:r>
          </w:p>
        </w:tc>
        <w:tc>
          <w:tcPr>
            <w:tcW w:w="927" w:type="dxa"/>
          </w:tcPr>
          <w:p w14:paraId="75DB903A" w14:textId="77777777" w:rsidR="009166E9" w:rsidRPr="00E9603C" w:rsidRDefault="009166E9">
            <w:pPr>
              <w:pStyle w:val="TAC"/>
            </w:pPr>
            <w:r w:rsidRPr="00E9603C">
              <w:t>SMF</w:t>
            </w:r>
          </w:p>
        </w:tc>
        <w:tc>
          <w:tcPr>
            <w:tcW w:w="3444" w:type="dxa"/>
          </w:tcPr>
          <w:p w14:paraId="033900FA" w14:textId="77777777" w:rsidR="009166E9" w:rsidRPr="00E9603C" w:rsidRDefault="009166E9">
            <w:pPr>
              <w:pStyle w:val="TAL"/>
            </w:pPr>
            <w:r w:rsidRPr="00E9603C">
              <w:t>Status of the PDU Session (activated, deactivated)</w:t>
            </w:r>
          </w:p>
        </w:tc>
      </w:tr>
      <w:tr w:rsidR="009166E9" w:rsidRPr="00E9603C" w14:paraId="79DFE1E2" w14:textId="77777777">
        <w:trPr>
          <w:cantSplit/>
          <w:jc w:val="center"/>
        </w:trPr>
        <w:tc>
          <w:tcPr>
            <w:tcW w:w="3118" w:type="dxa"/>
          </w:tcPr>
          <w:p w14:paraId="0D651F3B" w14:textId="77777777" w:rsidR="009166E9" w:rsidRPr="00E9603C" w:rsidRDefault="009166E9">
            <w:pPr>
              <w:pStyle w:val="TAL"/>
            </w:pPr>
            <w:r w:rsidRPr="00E9603C">
              <w:t xml:space="preserve">UE CM state </w:t>
            </w:r>
          </w:p>
        </w:tc>
        <w:tc>
          <w:tcPr>
            <w:tcW w:w="927" w:type="dxa"/>
          </w:tcPr>
          <w:p w14:paraId="7B6BE535" w14:textId="77777777" w:rsidR="009166E9" w:rsidRPr="00E9603C" w:rsidRDefault="009166E9">
            <w:pPr>
              <w:pStyle w:val="TAC"/>
            </w:pPr>
            <w:r w:rsidRPr="00E9603C">
              <w:t>AMF</w:t>
            </w:r>
          </w:p>
        </w:tc>
        <w:tc>
          <w:tcPr>
            <w:tcW w:w="3444" w:type="dxa"/>
          </w:tcPr>
          <w:p w14:paraId="75452D18" w14:textId="77777777" w:rsidR="009166E9" w:rsidRPr="00E9603C" w:rsidRDefault="009166E9">
            <w:pPr>
              <w:pStyle w:val="TAL"/>
            </w:pPr>
            <w:r w:rsidRPr="00E9603C">
              <w:t>UE connection management state (e.g. CM-IDLE)</w:t>
            </w:r>
          </w:p>
        </w:tc>
      </w:tr>
    </w:tbl>
    <w:p w14:paraId="1CE99829" w14:textId="77777777" w:rsidR="009166E9" w:rsidRPr="00E9603C" w:rsidRDefault="009166E9">
      <w:pPr>
        <w:pStyle w:val="FP"/>
        <w:rPr>
          <w:lang w:eastAsia="en-GB"/>
        </w:rPr>
      </w:pPr>
    </w:p>
    <w:p w14:paraId="487F1684" w14:textId="77777777" w:rsidR="009166E9" w:rsidRPr="00E9603C" w:rsidRDefault="009166E9">
      <w:pPr>
        <w:pStyle w:val="NO"/>
        <w:rPr>
          <w:lang w:eastAsia="zh-CN"/>
        </w:rPr>
      </w:pPr>
      <w:r w:rsidRPr="00E9603C">
        <w:rPr>
          <w:lang w:eastAsia="zh-CN"/>
        </w:rPr>
        <w:t>NOTE 1:</w:t>
      </w:r>
      <w:r w:rsidRPr="00E9603C">
        <w:rPr>
          <w:lang w:eastAsia="zh-CN"/>
        </w:rPr>
        <w:tab/>
        <w:t>5GC may not be aware of UE's RRC state, which is decided by NG-RAN and may also influence the UE CM state.</w:t>
      </w:r>
    </w:p>
    <w:p w14:paraId="4E8F9394" w14:textId="77777777" w:rsidR="009166E9" w:rsidRPr="00E9603C" w:rsidRDefault="009166E9">
      <w:pPr>
        <w:pStyle w:val="NO"/>
        <w:rPr>
          <w:u w:val="single"/>
          <w:lang w:eastAsia="en-GB"/>
        </w:rPr>
      </w:pPr>
      <w:r w:rsidRPr="00E9603C">
        <w:rPr>
          <w:lang w:eastAsia="zh-CN"/>
        </w:rPr>
        <w:t>NOTE 2:</w:t>
      </w:r>
      <w:r w:rsidRPr="00E9603C">
        <w:rPr>
          <w:lang w:eastAsia="zh-CN"/>
        </w:rPr>
        <w:tab/>
        <w:t>SMF collects N4 Session Level data from SMF independently of NWDAF input data requests to SMF, as described in clause 6.67.1.4.</w:t>
      </w:r>
    </w:p>
    <w:p w14:paraId="751D757F" w14:textId="77777777" w:rsidR="009166E9" w:rsidRPr="00E9603C" w:rsidRDefault="009166E9">
      <w:pPr>
        <w:pStyle w:val="Heading4"/>
        <w:rPr>
          <w:lang w:eastAsia="en-GB"/>
        </w:rPr>
      </w:pPr>
      <w:bookmarkStart w:id="12837" w:name="_Toc50023957"/>
      <w:bookmarkStart w:id="12838" w:name="_Toc50023372"/>
      <w:bookmarkStart w:id="12839" w:name="_Toc50022723"/>
      <w:bookmarkStart w:id="12840" w:name="_Toc50022019"/>
      <w:bookmarkStart w:id="12841" w:name="_Toc50579757"/>
      <w:bookmarkStart w:id="12842" w:name="_Toc50310025"/>
      <w:bookmarkStart w:id="12843" w:name="_Toc50021450"/>
      <w:bookmarkStart w:id="12844" w:name="_Toc54770358"/>
      <w:bookmarkStart w:id="12845" w:name="_Toc54779710"/>
      <w:bookmarkStart w:id="12846" w:name="_Toc54786670"/>
      <w:bookmarkStart w:id="12847" w:name="_Toc57201534"/>
      <w:bookmarkStart w:id="12848" w:name="_Toc57641572"/>
      <w:bookmarkStart w:id="12849" w:name="_Toc59101925"/>
      <w:r w:rsidRPr="00E9603C">
        <w:rPr>
          <w:lang w:eastAsia="en-GB"/>
        </w:rPr>
        <w:t>6.67.1.3</w:t>
      </w:r>
      <w:r w:rsidRPr="00E9603C">
        <w:rPr>
          <w:lang w:eastAsia="en-GB"/>
        </w:rPr>
        <w:tab/>
        <w:t>Output analytics</w:t>
      </w:r>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p>
    <w:p w14:paraId="06317616" w14:textId="77777777" w:rsidR="009166E9" w:rsidRPr="00E9603C" w:rsidRDefault="009166E9">
      <w:pPr>
        <w:rPr>
          <w:lang w:eastAsia="en-GB"/>
        </w:rPr>
      </w:pPr>
      <w:r w:rsidRPr="00E9603C">
        <w:rPr>
          <w:lang w:eastAsia="en-GB"/>
        </w:rPr>
        <w:t>UE Communication analytics</w:t>
      </w:r>
    </w:p>
    <w:p w14:paraId="328BE1AA" w14:textId="77777777" w:rsidR="009166E9" w:rsidRPr="00E9603C" w:rsidRDefault="009166E9">
      <w:pPr>
        <w:rPr>
          <w:color w:val="auto"/>
          <w:lang w:eastAsia="en-GB"/>
        </w:rPr>
      </w:pPr>
      <w:r w:rsidRPr="00E9603C">
        <w:rPr>
          <w:lang w:eastAsia="en-GB"/>
        </w:rPr>
        <w:t xml:space="preserve">To enable the optimization of the inactivity timer associated to the user plane connection, UE Communication output analytics defined in Tables 6.7.3.3-1 and 6.7.3.3-2 of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rPr>
          <w:lang w:eastAsia="en-GB"/>
        </w:rPr>
        <w:t>5] could be expanded with Table 6.67.1.3-1.</w:t>
      </w:r>
    </w:p>
    <w:p w14:paraId="3B5D0F06" w14:textId="77777777" w:rsidR="009166E9" w:rsidRPr="00E9603C" w:rsidRDefault="009166E9">
      <w:pPr>
        <w:pStyle w:val="TH"/>
      </w:pPr>
      <w:r w:rsidRPr="00E9603C">
        <w:t>Table 6.67.1.3-1: New output analytics for UE Communication</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44"/>
      </w:tblGrid>
      <w:tr w:rsidR="009166E9" w:rsidRPr="00E9603C" w14:paraId="48CE8255" w14:textId="77777777">
        <w:trPr>
          <w:cantSplit/>
          <w:jc w:val="center"/>
        </w:trPr>
        <w:tc>
          <w:tcPr>
            <w:tcW w:w="3118" w:type="dxa"/>
          </w:tcPr>
          <w:p w14:paraId="7C1631F7" w14:textId="77777777" w:rsidR="009166E9" w:rsidRPr="00E9603C" w:rsidRDefault="009166E9">
            <w:pPr>
              <w:pStyle w:val="TAH"/>
              <w:rPr>
                <w:lang w:eastAsia="zh-CN"/>
              </w:rPr>
            </w:pPr>
            <w:r w:rsidRPr="00E9603C">
              <w:rPr>
                <w:lang w:eastAsia="zh-CN"/>
              </w:rPr>
              <w:t>Additional Information</w:t>
            </w:r>
          </w:p>
        </w:tc>
        <w:tc>
          <w:tcPr>
            <w:tcW w:w="3444" w:type="dxa"/>
          </w:tcPr>
          <w:p w14:paraId="7A87DA4C" w14:textId="77777777" w:rsidR="009166E9" w:rsidRPr="00E9603C" w:rsidRDefault="009166E9">
            <w:pPr>
              <w:pStyle w:val="TAH"/>
            </w:pPr>
            <w:r w:rsidRPr="00E9603C">
              <w:t>Description</w:t>
            </w:r>
          </w:p>
        </w:tc>
      </w:tr>
      <w:tr w:rsidR="009166E9" w:rsidRPr="00E9603C" w14:paraId="76759DD5" w14:textId="77777777">
        <w:trPr>
          <w:cantSplit/>
          <w:jc w:val="center"/>
        </w:trPr>
        <w:tc>
          <w:tcPr>
            <w:tcW w:w="3118" w:type="dxa"/>
          </w:tcPr>
          <w:p w14:paraId="356ABFEF" w14:textId="77777777" w:rsidR="009166E9" w:rsidRPr="00E9603C" w:rsidRDefault="009166E9">
            <w:pPr>
              <w:pStyle w:val="TAL"/>
              <w:rPr>
                <w:rFonts w:eastAsia="Batang"/>
              </w:rPr>
            </w:pPr>
            <w:r w:rsidRPr="00E9603C">
              <w:rPr>
                <w:rFonts w:eastAsia="Batang"/>
              </w:rPr>
              <w:t>N4 Session ID (1…max)</w:t>
            </w:r>
          </w:p>
        </w:tc>
        <w:tc>
          <w:tcPr>
            <w:tcW w:w="3444" w:type="dxa"/>
          </w:tcPr>
          <w:p w14:paraId="5B52117C" w14:textId="77777777" w:rsidR="009166E9" w:rsidRPr="00E9603C" w:rsidRDefault="009166E9">
            <w:pPr>
              <w:pStyle w:val="TAL"/>
            </w:pPr>
            <w:r w:rsidRPr="00E9603C">
              <w:t>Identification of N4 Session</w:t>
            </w:r>
          </w:p>
        </w:tc>
      </w:tr>
      <w:tr w:rsidR="009166E9" w:rsidRPr="00E9603C" w14:paraId="7E1BC44D" w14:textId="77777777">
        <w:trPr>
          <w:cantSplit/>
          <w:jc w:val="center"/>
        </w:trPr>
        <w:tc>
          <w:tcPr>
            <w:tcW w:w="3118" w:type="dxa"/>
          </w:tcPr>
          <w:p w14:paraId="1934E1C7" w14:textId="77777777" w:rsidR="009166E9" w:rsidRPr="00E9603C" w:rsidRDefault="009166E9">
            <w:pPr>
              <w:pStyle w:val="TAL"/>
              <w:rPr>
                <w:rFonts w:eastAsia="Batang"/>
              </w:rPr>
            </w:pPr>
            <w:r w:rsidRPr="00E9603C">
              <w:rPr>
                <w:rFonts w:eastAsia="Batang"/>
              </w:rPr>
              <w:t>&gt; Inactivity detection time</w:t>
            </w:r>
          </w:p>
        </w:tc>
        <w:tc>
          <w:tcPr>
            <w:tcW w:w="3444" w:type="dxa"/>
          </w:tcPr>
          <w:p w14:paraId="1CC64A44" w14:textId="77777777" w:rsidR="009166E9" w:rsidRPr="00E9603C" w:rsidRDefault="009166E9">
            <w:pPr>
              <w:pStyle w:val="TAL"/>
            </w:pPr>
            <w:r w:rsidRPr="00E9603C">
              <w:t>Value of session inactivity timer (average, variance)</w:t>
            </w:r>
          </w:p>
        </w:tc>
      </w:tr>
    </w:tbl>
    <w:p w14:paraId="0A46C79F" w14:textId="77777777" w:rsidR="009166E9" w:rsidRPr="00E9603C" w:rsidRDefault="009166E9">
      <w:pPr>
        <w:rPr>
          <w:lang w:eastAsia="en-GB"/>
        </w:rPr>
      </w:pPr>
    </w:p>
    <w:p w14:paraId="5864C5CC" w14:textId="77777777" w:rsidR="009166E9" w:rsidRPr="00E9603C" w:rsidRDefault="009166E9">
      <w:pPr>
        <w:pStyle w:val="Heading4"/>
        <w:tabs>
          <w:tab w:val="left" w:pos="2977"/>
        </w:tabs>
        <w:rPr>
          <w:lang w:eastAsia="en-GB"/>
        </w:rPr>
      </w:pPr>
      <w:bookmarkStart w:id="12850" w:name="_Toc57201535"/>
      <w:bookmarkStart w:id="12851" w:name="_Toc50022724"/>
      <w:bookmarkStart w:id="12852" w:name="_Toc50023373"/>
      <w:bookmarkStart w:id="12853" w:name="_Toc54779711"/>
      <w:bookmarkStart w:id="12854" w:name="_Toc50022020"/>
      <w:bookmarkStart w:id="12855" w:name="_Toc50023958"/>
      <w:bookmarkStart w:id="12856" w:name="_Toc50310026"/>
      <w:bookmarkStart w:id="12857" w:name="_Toc50579758"/>
      <w:bookmarkStart w:id="12858" w:name="_Toc54770359"/>
      <w:bookmarkStart w:id="12859" w:name="_Toc50021451"/>
      <w:bookmarkStart w:id="12860" w:name="_Toc54786671"/>
      <w:bookmarkStart w:id="12861" w:name="_Toc57641573"/>
      <w:bookmarkStart w:id="12862" w:name="_Toc59101926"/>
      <w:r w:rsidRPr="00E9603C">
        <w:rPr>
          <w:lang w:eastAsia="en-GB"/>
        </w:rPr>
        <w:t>6.67.1.4</w:t>
      </w:r>
      <w:r w:rsidRPr="00E9603C">
        <w:rPr>
          <w:lang w:eastAsia="en-GB"/>
        </w:rPr>
        <w:tab/>
        <w:t>Procedures</w:t>
      </w:r>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p>
    <w:p w14:paraId="2D05154D" w14:textId="77777777" w:rsidR="009166E9" w:rsidRPr="00E9603C" w:rsidRDefault="009166E9">
      <w:pPr>
        <w:pStyle w:val="TH"/>
        <w:rPr>
          <w:color w:val="auto"/>
          <w:lang w:eastAsia="en-GB"/>
        </w:rPr>
      </w:pPr>
      <w:r w:rsidRPr="00E9603C">
        <w:object w:dxaOrig="20053" w:dyaOrig="23684" w14:anchorId="41D64CE7">
          <v:shape id="对象 165" o:spid="_x0000_i1170" type="#_x0000_t75" style="width:434pt;height:513pt;mso-position-horizontal-relative:page;mso-position-vertical-relative:page" o:ole="">
            <v:imagedata r:id="rId288" o:title=""/>
          </v:shape>
          <o:OLEObject Type="Embed" ProgID="Visio.Drawing.15" ShapeID="对象 165" DrawAspect="Content" ObjectID="_1669716076" r:id="rId289"/>
        </w:object>
      </w:r>
    </w:p>
    <w:p w14:paraId="370EFDEB" w14:textId="77777777" w:rsidR="009166E9" w:rsidRPr="00E9603C" w:rsidRDefault="009166E9">
      <w:pPr>
        <w:pStyle w:val="TF"/>
        <w:rPr>
          <w:lang w:eastAsia="en-GB"/>
        </w:rPr>
      </w:pPr>
      <w:r w:rsidRPr="00E9603C">
        <w:rPr>
          <w:color w:val="auto"/>
          <w:lang w:eastAsia="en-GB"/>
        </w:rPr>
        <w:t xml:space="preserve">Figure 6.67.1.4-1: </w:t>
      </w:r>
      <w:r w:rsidRPr="00E9603C">
        <w:rPr>
          <w:lang w:eastAsia="en-GB"/>
        </w:rPr>
        <w:t>Procedure for NWDAF-assisted session inactivity timer optimization</w:t>
      </w:r>
    </w:p>
    <w:p w14:paraId="552FFD22" w14:textId="77777777" w:rsidR="009166E9" w:rsidRPr="00E9603C" w:rsidRDefault="009166E9">
      <w:pPr>
        <w:rPr>
          <w:lang w:eastAsia="en-GB"/>
        </w:rPr>
      </w:pPr>
      <w:r w:rsidRPr="00E9603C">
        <w:rPr>
          <w:lang w:eastAsia="en-GB"/>
        </w:rPr>
        <w:t>Figure 6.67.1.4-1 shows the procedure supporting NWDAF-based user plane optimization. The steps are detailed as follows:</w:t>
      </w:r>
    </w:p>
    <w:p w14:paraId="2D0ED63F" w14:textId="77777777" w:rsidR="009166E9" w:rsidRPr="00E9603C" w:rsidRDefault="009166E9">
      <w:pPr>
        <w:pStyle w:val="B1"/>
        <w:rPr>
          <w:lang w:eastAsia="en-GB"/>
        </w:rPr>
      </w:pPr>
      <w:r w:rsidRPr="00E9603C">
        <w:rPr>
          <w:lang w:eastAsia="en-GB"/>
        </w:rPr>
        <w:t>1.</w:t>
      </w:r>
      <w:r w:rsidRPr="00E9603C">
        <w:rPr>
          <w:rFonts w:eastAsia="SimSun"/>
          <w:lang w:eastAsia="zh-CN"/>
        </w:rPr>
        <w:tab/>
      </w:r>
      <w:r w:rsidRPr="00E9603C">
        <w:rPr>
          <w:lang w:eastAsia="en-GB"/>
        </w:rPr>
        <w:t>A PDU Session gets established. A corresponding user plane connection needs to be activated for data transmission. During the course of the procedure the user plane connection may get deactivated if the inactivity timer expires, and activated if new data traffic is available.</w:t>
      </w:r>
    </w:p>
    <w:p w14:paraId="2D3E0102" w14:textId="77777777" w:rsidR="009166E9" w:rsidRPr="00E9603C" w:rsidRDefault="009166E9">
      <w:pPr>
        <w:pStyle w:val="B1"/>
        <w:rPr>
          <w:lang w:eastAsia="en-GB"/>
        </w:rPr>
      </w:pPr>
      <w:r w:rsidRPr="00E9603C">
        <w:rPr>
          <w:lang w:eastAsia="en-GB"/>
        </w:rPr>
        <w:t>2.</w:t>
      </w:r>
      <w:r w:rsidRPr="00E9603C">
        <w:rPr>
          <w:rFonts w:eastAsia="SimSun"/>
          <w:lang w:eastAsia="zh-CN"/>
        </w:rPr>
        <w:tab/>
      </w:r>
      <w:r w:rsidRPr="00E9603C">
        <w:rPr>
          <w:lang w:eastAsia="en-GB"/>
        </w:rPr>
        <w:t>SMF subscribes to UE communication analytics from NWDAF.</w:t>
      </w:r>
    </w:p>
    <w:p w14:paraId="3EB98690" w14:textId="77777777" w:rsidR="009166E9" w:rsidRPr="00E9603C" w:rsidRDefault="009166E9">
      <w:pPr>
        <w:rPr>
          <w:lang w:eastAsia="en-GB"/>
        </w:rPr>
      </w:pPr>
      <w:r w:rsidRPr="00E9603C">
        <w:rPr>
          <w:lang w:eastAsia="en-GB"/>
        </w:rPr>
        <w:t>Input data collection: Two alternatives are possible for data collection related to N4 Session. Alternative 1 uses SMF and its corresponding service exposure framework to retrieve the required input data while Alternative 2 relies on implementation-specific mechanisms for UPF input data retrieval.</w:t>
      </w:r>
    </w:p>
    <w:p w14:paraId="6E6C1E2C" w14:textId="77777777" w:rsidR="009166E9" w:rsidRPr="00E9603C" w:rsidRDefault="009166E9">
      <w:pPr>
        <w:rPr>
          <w:lang w:eastAsia="en-GB"/>
        </w:rPr>
      </w:pPr>
      <w:r w:rsidRPr="00E9603C">
        <w:rPr>
          <w:lang w:eastAsia="en-GB"/>
        </w:rPr>
        <w:t>Alternative 1 [ALL MESSAGES OPTIONAL]: SMF based N4 session data collection</w:t>
      </w:r>
    </w:p>
    <w:p w14:paraId="44CE7259" w14:textId="77777777" w:rsidR="009166E9" w:rsidRPr="00E9603C" w:rsidRDefault="009166E9">
      <w:pPr>
        <w:pStyle w:val="B1"/>
        <w:rPr>
          <w:lang w:eastAsia="en-GB"/>
        </w:rPr>
      </w:pPr>
      <w:r w:rsidRPr="00E9603C">
        <w:rPr>
          <w:lang w:eastAsia="en-GB"/>
        </w:rPr>
        <w:t>3a.</w:t>
      </w:r>
      <w:r w:rsidRPr="00E9603C">
        <w:rPr>
          <w:rFonts w:eastAsia="SimSun"/>
          <w:lang w:eastAsia="zh-CN"/>
        </w:rPr>
        <w:tab/>
      </w:r>
      <w:r w:rsidRPr="00E9603C">
        <w:rPr>
          <w:lang w:eastAsia="en-GB"/>
        </w:rPr>
        <w:t xml:space="preserve">NWDAF requests N4 Session related input data to SMF as defined in Table 6.67.1.2-1. It may also request other UE communication data with SMF as source NF, as specified in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rPr>
          <w:lang w:eastAsia="en-GB"/>
        </w:rPr>
        <w:t>5] and Table 6.67.1.2-1.</w:t>
      </w:r>
    </w:p>
    <w:p w14:paraId="3F059D9E" w14:textId="77777777" w:rsidR="009166E9" w:rsidRPr="00E9603C" w:rsidRDefault="009166E9">
      <w:pPr>
        <w:pStyle w:val="B1"/>
        <w:rPr>
          <w:lang w:eastAsia="en-GB"/>
        </w:rPr>
      </w:pPr>
      <w:r w:rsidRPr="00E9603C">
        <w:rPr>
          <w:lang w:eastAsia="en-GB"/>
        </w:rPr>
        <w:t>3b.</w:t>
      </w:r>
      <w:r w:rsidRPr="00E9603C">
        <w:rPr>
          <w:rFonts w:eastAsia="SimSun"/>
          <w:lang w:eastAsia="zh-CN"/>
        </w:rPr>
        <w:tab/>
      </w:r>
      <w:r w:rsidRPr="00E9603C">
        <w:rPr>
          <w:lang w:eastAsia="en-GB"/>
        </w:rPr>
        <w:t>SMF requests a N4 Session Level report from UPF independently of the NWDAF request, i.e. step 3b is not triggered by step 3a but rather it had been previously set up.</w:t>
      </w:r>
    </w:p>
    <w:p w14:paraId="557C95B5" w14:textId="77777777" w:rsidR="009166E9" w:rsidRPr="00E9603C" w:rsidRDefault="009166E9">
      <w:pPr>
        <w:pStyle w:val="B1"/>
        <w:rPr>
          <w:lang w:eastAsia="en-GB"/>
        </w:rPr>
      </w:pPr>
      <w:r w:rsidRPr="00E9603C">
        <w:rPr>
          <w:lang w:eastAsia="en-GB"/>
        </w:rPr>
        <w:t>3c.</w:t>
      </w:r>
      <w:r w:rsidRPr="00E9603C">
        <w:rPr>
          <w:rFonts w:eastAsia="SimSun"/>
          <w:lang w:eastAsia="zh-CN"/>
        </w:rPr>
        <w:tab/>
      </w:r>
      <w:r w:rsidRPr="00E9603C">
        <w:rPr>
          <w:lang w:eastAsia="en-GB"/>
        </w:rPr>
        <w:t xml:space="preserve">UPF provides the requested N4 Session Level report to SMF according to clause 4.4.2.2 in </w:t>
      </w:r>
      <w:r w:rsidR="00E9603C" w:rsidRPr="00E9603C">
        <w:rPr>
          <w:lang w:eastAsia="en-GB"/>
        </w:rPr>
        <w:t>TS</w:t>
      </w:r>
      <w:r w:rsidR="00E9603C">
        <w:rPr>
          <w:lang w:eastAsia="en-GB"/>
        </w:rPr>
        <w:t> </w:t>
      </w:r>
      <w:r w:rsidR="00E9603C" w:rsidRPr="00E9603C">
        <w:rPr>
          <w:lang w:eastAsia="en-GB"/>
        </w:rPr>
        <w:t>23.502</w:t>
      </w:r>
      <w:r w:rsidR="00E9603C">
        <w:rPr>
          <w:lang w:eastAsia="en-GB"/>
        </w:rPr>
        <w:t> </w:t>
      </w:r>
      <w:r w:rsidR="00E9603C" w:rsidRPr="00E9603C">
        <w:rPr>
          <w:lang w:eastAsia="en-GB"/>
        </w:rPr>
        <w:t>[</w:t>
      </w:r>
      <w:r w:rsidRPr="00E9603C">
        <w:rPr>
          <w:lang w:eastAsia="en-GB"/>
        </w:rPr>
        <w:t>3].</w:t>
      </w:r>
    </w:p>
    <w:p w14:paraId="27881C65" w14:textId="77777777" w:rsidR="009166E9" w:rsidRPr="00E9603C" w:rsidRDefault="009166E9">
      <w:pPr>
        <w:pStyle w:val="B1"/>
        <w:rPr>
          <w:lang w:eastAsia="en-GB"/>
        </w:rPr>
      </w:pPr>
      <w:r w:rsidRPr="00E9603C">
        <w:rPr>
          <w:lang w:eastAsia="en-GB"/>
        </w:rPr>
        <w:t>3d.</w:t>
      </w:r>
      <w:r w:rsidRPr="00E9603C">
        <w:rPr>
          <w:rFonts w:eastAsia="SimSun"/>
          <w:lang w:eastAsia="zh-CN"/>
        </w:rPr>
        <w:tab/>
      </w:r>
      <w:r w:rsidRPr="00E9603C">
        <w:rPr>
          <w:lang w:eastAsia="en-GB"/>
        </w:rPr>
        <w:t>SMF provides the requested N4 Session related input data to NWDAF.</w:t>
      </w:r>
    </w:p>
    <w:p w14:paraId="2BB607CA" w14:textId="77777777" w:rsidR="009166E9" w:rsidRPr="00E9603C" w:rsidRDefault="009166E9">
      <w:pPr>
        <w:rPr>
          <w:lang w:eastAsia="en-GB"/>
        </w:rPr>
      </w:pPr>
      <w:r w:rsidRPr="00E9603C">
        <w:rPr>
          <w:lang w:eastAsia="en-GB"/>
        </w:rPr>
        <w:t>Alternative 2: UPF based N4 session data collection</w:t>
      </w:r>
    </w:p>
    <w:p w14:paraId="01559399" w14:textId="77777777" w:rsidR="009166E9" w:rsidRPr="00E9603C" w:rsidRDefault="009166E9">
      <w:pPr>
        <w:pStyle w:val="B1"/>
        <w:rPr>
          <w:lang w:eastAsia="en-GB"/>
        </w:rPr>
      </w:pPr>
      <w:r w:rsidRPr="00E9603C">
        <w:rPr>
          <w:lang w:eastAsia="en-GB"/>
        </w:rPr>
        <w:t>4.</w:t>
      </w:r>
      <w:r w:rsidRPr="00E9603C">
        <w:rPr>
          <w:rFonts w:eastAsia="SimSun"/>
          <w:lang w:eastAsia="zh-CN"/>
        </w:rPr>
        <w:tab/>
      </w:r>
      <w:r w:rsidRPr="00E9603C">
        <w:rPr>
          <w:lang w:eastAsia="en-GB"/>
        </w:rPr>
        <w:t>[OPTIONAL] NWDAF collects N4 Session related input data directly from UPF via implementation-specific mechanisms.</w:t>
      </w:r>
    </w:p>
    <w:p w14:paraId="4B0C056F" w14:textId="77777777" w:rsidR="009166E9" w:rsidRPr="00E9603C" w:rsidRDefault="009166E9">
      <w:pPr>
        <w:pStyle w:val="B1"/>
        <w:rPr>
          <w:lang w:eastAsia="en-GB"/>
        </w:rPr>
      </w:pPr>
      <w:r w:rsidRPr="00E9603C">
        <w:rPr>
          <w:lang w:eastAsia="en-GB"/>
        </w:rPr>
        <w:t>5.</w:t>
      </w:r>
      <w:r w:rsidRPr="00E9603C">
        <w:rPr>
          <w:rFonts w:eastAsia="SimSun"/>
          <w:lang w:eastAsia="zh-CN"/>
        </w:rPr>
        <w:tab/>
      </w:r>
      <w:r w:rsidRPr="00E9603C">
        <w:rPr>
          <w:lang w:eastAsia="en-GB"/>
        </w:rPr>
        <w:t xml:space="preserve">NWDAF collects the remaining input data required to produce the requested analytics according to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rPr>
          <w:lang w:eastAsia="en-GB"/>
        </w:rPr>
        <w:t>5].</w:t>
      </w:r>
    </w:p>
    <w:p w14:paraId="27395DA7" w14:textId="77777777" w:rsidR="009166E9" w:rsidRPr="00E9603C" w:rsidRDefault="009166E9">
      <w:pPr>
        <w:pStyle w:val="B1"/>
        <w:rPr>
          <w:lang w:eastAsia="en-GB"/>
        </w:rPr>
      </w:pPr>
      <w:r w:rsidRPr="00E9603C">
        <w:rPr>
          <w:lang w:eastAsia="en-GB"/>
        </w:rPr>
        <w:t>6.</w:t>
      </w:r>
      <w:r w:rsidRPr="00E9603C">
        <w:rPr>
          <w:rFonts w:eastAsia="SimSun"/>
          <w:lang w:eastAsia="zh-CN"/>
        </w:rPr>
        <w:tab/>
      </w:r>
      <w:r w:rsidRPr="00E9603C">
        <w:rPr>
          <w:lang w:eastAsia="en-GB"/>
        </w:rPr>
        <w:t xml:space="preserve">NWDAF may provide UE Communication analytics to SMF as defined in </w:t>
      </w:r>
      <w:r w:rsidR="00E9603C" w:rsidRPr="00E9603C">
        <w:rPr>
          <w:lang w:eastAsia="en-GB"/>
        </w:rPr>
        <w:t>TS</w:t>
      </w:r>
      <w:r w:rsidR="00E9603C">
        <w:rPr>
          <w:lang w:eastAsia="en-GB"/>
        </w:rPr>
        <w:t> </w:t>
      </w:r>
      <w:r w:rsidR="00E9603C" w:rsidRPr="00E9603C">
        <w:rPr>
          <w:lang w:eastAsia="en-GB"/>
        </w:rPr>
        <w:t>23.288</w:t>
      </w:r>
      <w:r w:rsidR="00E9603C">
        <w:rPr>
          <w:lang w:eastAsia="en-GB"/>
        </w:rPr>
        <w:t> </w:t>
      </w:r>
      <w:r w:rsidR="00E9603C" w:rsidRPr="00E9603C">
        <w:rPr>
          <w:lang w:eastAsia="en-GB"/>
        </w:rPr>
        <w:t>[</w:t>
      </w:r>
      <w:r w:rsidRPr="00E9603C">
        <w:rPr>
          <w:lang w:eastAsia="en-GB"/>
        </w:rPr>
        <w:t>5] and Table 6.67.1.3-1.</w:t>
      </w:r>
    </w:p>
    <w:p w14:paraId="5ECA84F1" w14:textId="77777777" w:rsidR="009166E9" w:rsidRPr="00E9603C" w:rsidRDefault="009166E9">
      <w:pPr>
        <w:pStyle w:val="B1"/>
        <w:rPr>
          <w:lang w:eastAsia="en-GB"/>
        </w:rPr>
      </w:pPr>
      <w:r w:rsidRPr="00E9603C">
        <w:rPr>
          <w:lang w:eastAsia="en-GB"/>
        </w:rPr>
        <w:t>8.</w:t>
      </w:r>
      <w:r w:rsidRPr="00E9603C">
        <w:rPr>
          <w:rFonts w:eastAsia="SimSun"/>
          <w:lang w:eastAsia="zh-CN"/>
        </w:rPr>
        <w:tab/>
      </w:r>
      <w:r w:rsidRPr="00E9603C">
        <w:rPr>
          <w:lang w:eastAsia="en-GB"/>
        </w:rPr>
        <w:t>While SMF continues its task of activating and deactivating PDU Sessions, SMF also processes the received analytics provided by NWDAF.</w:t>
      </w:r>
    </w:p>
    <w:p w14:paraId="1A5AF103" w14:textId="77777777" w:rsidR="009166E9" w:rsidRPr="00E9603C" w:rsidRDefault="009166E9">
      <w:pPr>
        <w:pStyle w:val="B1"/>
        <w:rPr>
          <w:lang w:eastAsia="en-GB"/>
        </w:rPr>
      </w:pPr>
      <w:r w:rsidRPr="00E9603C">
        <w:rPr>
          <w:lang w:eastAsia="en-GB"/>
        </w:rPr>
        <w:t>9.</w:t>
      </w:r>
      <w:r w:rsidRPr="00E9603C">
        <w:rPr>
          <w:rFonts w:eastAsia="SimSun"/>
          <w:lang w:eastAsia="zh-CN"/>
        </w:rPr>
        <w:tab/>
      </w:r>
      <w:r w:rsidRPr="00E9603C">
        <w:rPr>
          <w:lang w:eastAsia="en-GB"/>
        </w:rPr>
        <w:t>Based on its analysis of NWDAF analytics, SMF may decide to update the user plane inactivity timer of certain PDU Session(s) associated to corresponding N4 Session(s).</w:t>
      </w:r>
    </w:p>
    <w:p w14:paraId="2DDCC34D" w14:textId="77777777" w:rsidR="009166E9" w:rsidRPr="00E9603C" w:rsidRDefault="009166E9">
      <w:pPr>
        <w:pStyle w:val="B1"/>
        <w:rPr>
          <w:color w:val="auto"/>
          <w:lang w:eastAsia="en-GB"/>
        </w:rPr>
      </w:pPr>
      <w:r w:rsidRPr="00E9603C">
        <w:rPr>
          <w:lang w:eastAsia="en-GB"/>
        </w:rPr>
        <w:t>10.</w:t>
      </w:r>
      <w:r w:rsidRPr="00E9603C">
        <w:rPr>
          <w:rFonts w:eastAsia="SimSun"/>
          <w:lang w:eastAsia="zh-CN"/>
        </w:rPr>
        <w:tab/>
      </w:r>
      <w:r w:rsidRPr="00E9603C">
        <w:rPr>
          <w:lang w:eastAsia="en-GB"/>
        </w:rPr>
        <w:t xml:space="preserve">SMF triggers a N4 Session modification procedure according to clause 4.4.1.3 in </w:t>
      </w:r>
      <w:r w:rsidR="00E9603C" w:rsidRPr="00E9603C">
        <w:rPr>
          <w:lang w:eastAsia="en-GB"/>
        </w:rPr>
        <w:t>TS</w:t>
      </w:r>
      <w:r w:rsidR="00E9603C">
        <w:rPr>
          <w:lang w:eastAsia="en-GB"/>
        </w:rPr>
        <w:t> </w:t>
      </w:r>
      <w:r w:rsidR="00E9603C" w:rsidRPr="00E9603C">
        <w:rPr>
          <w:lang w:eastAsia="en-GB"/>
        </w:rPr>
        <w:t>23.502</w:t>
      </w:r>
      <w:r w:rsidR="00E9603C">
        <w:rPr>
          <w:lang w:eastAsia="en-GB"/>
        </w:rPr>
        <w:t> </w:t>
      </w:r>
      <w:r w:rsidR="00E9603C" w:rsidRPr="00E9603C">
        <w:rPr>
          <w:lang w:eastAsia="en-GB"/>
        </w:rPr>
        <w:t>[</w:t>
      </w:r>
      <w:r w:rsidRPr="00E9603C">
        <w:rPr>
          <w:lang w:eastAsia="en-GB"/>
        </w:rPr>
        <w:t>3] to inform UPF of the inactivity timer update.</w:t>
      </w:r>
      <w:r w:rsidRPr="00E9603C">
        <w:rPr>
          <w:color w:val="auto"/>
          <w:lang w:eastAsia="en-GB"/>
        </w:rPr>
        <w:t>.</w:t>
      </w:r>
    </w:p>
    <w:p w14:paraId="093D3831" w14:textId="77777777" w:rsidR="009166E9" w:rsidRPr="00E9603C" w:rsidRDefault="009166E9">
      <w:pPr>
        <w:pStyle w:val="Heading3"/>
        <w:rPr>
          <w:lang w:eastAsia="zh-CN"/>
        </w:rPr>
      </w:pPr>
      <w:bookmarkStart w:id="12863" w:name="_Toc57201536"/>
      <w:bookmarkStart w:id="12864" w:name="_Toc50022725"/>
      <w:bookmarkStart w:id="12865" w:name="_Toc50579759"/>
      <w:bookmarkStart w:id="12866" w:name="_Toc50310027"/>
      <w:bookmarkStart w:id="12867" w:name="_Toc50023374"/>
      <w:bookmarkStart w:id="12868" w:name="_Toc50023959"/>
      <w:bookmarkStart w:id="12869" w:name="_Toc54786672"/>
      <w:bookmarkStart w:id="12870" w:name="_Toc50022021"/>
      <w:bookmarkStart w:id="12871" w:name="_Toc50021452"/>
      <w:bookmarkStart w:id="12872" w:name="_Toc54779712"/>
      <w:bookmarkStart w:id="12873" w:name="_Toc54770360"/>
      <w:bookmarkStart w:id="12874" w:name="_Toc57641574"/>
      <w:bookmarkStart w:id="12875" w:name="_Toc59101927"/>
      <w:r w:rsidRPr="00E9603C">
        <w:rPr>
          <w:lang w:eastAsia="zh-CN"/>
        </w:rPr>
        <w:t>6.67.2</w:t>
      </w:r>
      <w:r w:rsidRPr="00E9603C">
        <w:rPr>
          <w:lang w:eastAsia="zh-CN"/>
        </w:rPr>
        <w:tab/>
      </w:r>
      <w:r w:rsidRPr="00E9603C">
        <w:rPr>
          <w:lang w:eastAsia="en-GB"/>
        </w:rPr>
        <w:t xml:space="preserve">Impacts on </w:t>
      </w:r>
      <w:r w:rsidRPr="00E9603C">
        <w:rPr>
          <w:lang w:eastAsia="zh-CN"/>
        </w:rPr>
        <w:t>E</w:t>
      </w:r>
      <w:r w:rsidRPr="00E9603C">
        <w:rPr>
          <w:lang w:eastAsia="en-GB"/>
        </w:rPr>
        <w:t xml:space="preserve">xisting </w:t>
      </w:r>
      <w:r w:rsidRPr="00E9603C">
        <w:rPr>
          <w:lang w:eastAsia="zh-CN"/>
        </w:rPr>
        <w:t>N</w:t>
      </w:r>
      <w:r w:rsidRPr="00E9603C">
        <w:rPr>
          <w:lang w:eastAsia="en-GB"/>
        </w:rPr>
        <w:t xml:space="preserve">odes and </w:t>
      </w:r>
      <w:r w:rsidRPr="00E9603C">
        <w:rPr>
          <w:lang w:eastAsia="zh-CN"/>
        </w:rPr>
        <w:t>F</w:t>
      </w:r>
      <w:r w:rsidRPr="00E9603C">
        <w:rPr>
          <w:lang w:eastAsia="en-GB"/>
        </w:rPr>
        <w:t>unctionality</w:t>
      </w:r>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p>
    <w:p w14:paraId="0CA173C4" w14:textId="77777777" w:rsidR="009166E9" w:rsidRPr="00E9603C" w:rsidRDefault="009166E9">
      <w:r w:rsidRPr="00E9603C">
        <w:t>NWDAF:</w:t>
      </w:r>
    </w:p>
    <w:p w14:paraId="28E2D004" w14:textId="77777777" w:rsidR="009166E9" w:rsidRPr="00E9603C" w:rsidRDefault="009166E9">
      <w:pPr>
        <w:pStyle w:val="B1"/>
      </w:pPr>
      <w:r w:rsidRPr="00E9603C">
        <w:t>-</w:t>
      </w:r>
      <w:r w:rsidRPr="00E9603C">
        <w:tab/>
        <w:t>Enhancements to provide extended UE Communication analytics.</w:t>
      </w:r>
    </w:p>
    <w:p w14:paraId="2052EA91" w14:textId="77777777" w:rsidR="009166E9" w:rsidRPr="00E9603C" w:rsidRDefault="009166E9">
      <w:r w:rsidRPr="00E9603C">
        <w:t>SMF:</w:t>
      </w:r>
    </w:p>
    <w:p w14:paraId="27FD9099" w14:textId="77777777" w:rsidR="009166E9" w:rsidRPr="00E9603C" w:rsidRDefault="009166E9">
      <w:pPr>
        <w:pStyle w:val="B1"/>
      </w:pPr>
      <w:r w:rsidRPr="00E9603C">
        <w:t>-</w:t>
      </w:r>
      <w:r w:rsidRPr="00E9603C">
        <w:tab/>
        <w:t>Enhancements to allow SMF to subscribe to UE Communication analytics and internally use the analytics to select PDU session inactivity timer.</w:t>
      </w:r>
    </w:p>
    <w:p w14:paraId="45A101D7" w14:textId="77777777" w:rsidR="009166E9" w:rsidRPr="00E9603C" w:rsidRDefault="009166E9">
      <w:pPr>
        <w:pStyle w:val="B1"/>
      </w:pPr>
      <w:r w:rsidRPr="00E9603C">
        <w:t>-</w:t>
      </w:r>
      <w:r w:rsidRPr="00E9603C">
        <w:tab/>
        <w:t>Support of event exposure to provide requested data from NWDAF for extended UE Communication analytics.</w:t>
      </w:r>
    </w:p>
    <w:p w14:paraId="4CD08127" w14:textId="77777777" w:rsidR="009166E9" w:rsidRPr="00E9603C" w:rsidRDefault="009166E9">
      <w:r w:rsidRPr="00E9603C">
        <w:t>AMF:</w:t>
      </w:r>
    </w:p>
    <w:p w14:paraId="75F78C28" w14:textId="77777777" w:rsidR="009166E9" w:rsidRPr="00E9603C" w:rsidRDefault="009166E9">
      <w:pPr>
        <w:pStyle w:val="B1"/>
      </w:pPr>
      <w:r w:rsidRPr="00E9603C">
        <w:t>-</w:t>
      </w:r>
      <w:r w:rsidRPr="00E9603C">
        <w:tab/>
        <w:t>Support of event exposure to provide requested data (e.g. UE CM state) from NWDAF for extended UE Communication analytics.</w:t>
      </w:r>
    </w:p>
    <w:p w14:paraId="34C8D650" w14:textId="77777777" w:rsidR="009166E9" w:rsidRPr="00E9603C" w:rsidRDefault="009166E9">
      <w:pPr>
        <w:pStyle w:val="Heading2"/>
      </w:pPr>
      <w:bookmarkStart w:id="12876" w:name="_Toc50023960"/>
      <w:bookmarkStart w:id="12877" w:name="_Toc54770361"/>
      <w:bookmarkStart w:id="12878" w:name="_Toc57201537"/>
      <w:bookmarkStart w:id="12879" w:name="_Toc54779713"/>
      <w:bookmarkStart w:id="12880" w:name="_Toc54786673"/>
      <w:bookmarkStart w:id="12881" w:name="_Toc50579760"/>
      <w:bookmarkStart w:id="12882" w:name="_Toc50310028"/>
      <w:bookmarkStart w:id="12883" w:name="_Toc50022726"/>
      <w:bookmarkStart w:id="12884" w:name="_Toc50023375"/>
      <w:bookmarkStart w:id="12885" w:name="_Toc57641575"/>
      <w:bookmarkStart w:id="12886" w:name="_Toc59101928"/>
      <w:r w:rsidRPr="00E9603C">
        <w:rPr>
          <w:lang w:eastAsia="zh-CN"/>
        </w:rPr>
        <w:t>6.68</w:t>
      </w:r>
      <w:r w:rsidRPr="00E9603C">
        <w:rPr>
          <w:lang w:eastAsia="ko-KR"/>
        </w:rPr>
        <w:tab/>
      </w:r>
      <w:r w:rsidRPr="00E9603C">
        <w:t>Solution</w:t>
      </w:r>
      <w:r w:rsidRPr="00E9603C">
        <w:rPr>
          <w:lang w:eastAsia="zh-CN"/>
        </w:rPr>
        <w:t xml:space="preserve"> #68</w:t>
      </w:r>
      <w:r w:rsidRPr="00E9603C">
        <w:t>: NWDAF assistance to support UP optimization</w:t>
      </w:r>
      <w:bookmarkEnd w:id="12876"/>
      <w:bookmarkEnd w:id="12877"/>
      <w:bookmarkEnd w:id="12878"/>
      <w:bookmarkEnd w:id="12879"/>
      <w:bookmarkEnd w:id="12880"/>
      <w:bookmarkEnd w:id="12881"/>
      <w:bookmarkEnd w:id="12882"/>
      <w:bookmarkEnd w:id="12883"/>
      <w:bookmarkEnd w:id="12884"/>
      <w:bookmarkEnd w:id="12885"/>
      <w:bookmarkEnd w:id="12886"/>
    </w:p>
    <w:p w14:paraId="17D2979A" w14:textId="77777777" w:rsidR="009166E9" w:rsidRPr="00E9603C" w:rsidRDefault="009166E9">
      <w:pPr>
        <w:pStyle w:val="Heading3"/>
      </w:pPr>
      <w:bookmarkStart w:id="12887" w:name="_Toc50023376"/>
      <w:bookmarkStart w:id="12888" w:name="_Toc50023961"/>
      <w:bookmarkStart w:id="12889" w:name="_Toc50022727"/>
      <w:bookmarkStart w:id="12890" w:name="_Toc50579761"/>
      <w:bookmarkStart w:id="12891" w:name="_Toc50310029"/>
      <w:bookmarkStart w:id="12892" w:name="_Toc54770362"/>
      <w:bookmarkStart w:id="12893" w:name="_Toc57201538"/>
      <w:bookmarkStart w:id="12894" w:name="_Toc54779714"/>
      <w:bookmarkStart w:id="12895" w:name="_Toc54786674"/>
      <w:bookmarkStart w:id="12896" w:name="_Toc57641576"/>
      <w:bookmarkStart w:id="12897" w:name="_Toc59101929"/>
      <w:r w:rsidRPr="00E9603C">
        <w:t>6.68.1</w:t>
      </w:r>
      <w:r w:rsidRPr="00E9603C">
        <w:tab/>
        <w:t>Description</w:t>
      </w:r>
      <w:bookmarkEnd w:id="12887"/>
      <w:bookmarkEnd w:id="12888"/>
      <w:bookmarkEnd w:id="12889"/>
      <w:bookmarkEnd w:id="12890"/>
      <w:bookmarkEnd w:id="12891"/>
      <w:bookmarkEnd w:id="12892"/>
      <w:bookmarkEnd w:id="12893"/>
      <w:bookmarkEnd w:id="12894"/>
      <w:bookmarkEnd w:id="12895"/>
      <w:bookmarkEnd w:id="12896"/>
      <w:bookmarkEnd w:id="12897"/>
    </w:p>
    <w:p w14:paraId="050EAEF0" w14:textId="77777777" w:rsidR="009166E9" w:rsidRPr="00E9603C" w:rsidRDefault="009166E9">
      <w:r w:rsidRPr="00E9603C">
        <w:t>The solution addresses Key Issue #10: NWDAF Assisted UP Optimization.</w:t>
      </w:r>
    </w:p>
    <w:p w14:paraId="1F59E550" w14:textId="77777777" w:rsidR="009166E9" w:rsidRPr="00E9603C" w:rsidRDefault="009166E9">
      <w:r w:rsidRPr="00E9603C">
        <w:t>It supports the efficient UP resource usage, especially for URLLC service, with Redundant Transmission Experience related analytics.</w:t>
      </w:r>
    </w:p>
    <w:p w14:paraId="56BEE369" w14:textId="77777777" w:rsidR="009166E9" w:rsidRPr="00E9603C" w:rsidRDefault="009166E9">
      <w:r w:rsidRPr="00E9603C">
        <w:rPr>
          <w:lang w:eastAsia="ko-KR"/>
        </w:rPr>
        <w:t xml:space="preserve">As described in </w:t>
      </w:r>
      <w:r w:rsidRPr="00E9603C">
        <w:t xml:space="preserve">clause 5.33.2.2 of </w:t>
      </w:r>
      <w:r w:rsidR="00E9603C" w:rsidRPr="00E9603C">
        <w:t>TS</w:t>
      </w:r>
      <w:r w:rsidR="00E9603C">
        <w:t> </w:t>
      </w:r>
      <w:r w:rsidR="00E9603C" w:rsidRPr="00E9603C">
        <w:t>23.501</w:t>
      </w:r>
      <w:r w:rsidR="00E9603C">
        <w:t> </w:t>
      </w:r>
      <w:r w:rsidR="00E9603C" w:rsidRPr="00E9603C">
        <w:t>[</w:t>
      </w:r>
      <w:r w:rsidRPr="00E9603C">
        <w:t>2], the SMF decided that redundant transmission shall be performed based on authorized 5QI, NG-RAN node capability and/or operator configuration, the SMF informs the PSA UPF and NG-RAN to perform redundant transmission via N4 interface and N2 information accordingly.</w:t>
      </w:r>
    </w:p>
    <w:p w14:paraId="74271992" w14:textId="77777777" w:rsidR="009166E9" w:rsidRPr="00E9603C" w:rsidRDefault="009166E9">
      <w:r w:rsidRPr="00E9603C">
        <w:t xml:space="preserve">This solution provides Redundant Transmission Experience related analytics from NWDAF to SMF, and it may have an effect on operator's policy configured in SMF to support efficiently </w:t>
      </w:r>
      <w:r w:rsidRPr="00E9603C">
        <w:rPr>
          <w:lang w:eastAsia="zh-CN"/>
        </w:rPr>
        <w:t xml:space="preserve">redundant transmission for </w:t>
      </w:r>
      <w:r w:rsidRPr="00E9603C">
        <w:t>URLLC service, i.e. to determine redundant transmission shall be performed, or (if it has been activated) shall be stopped.</w:t>
      </w:r>
    </w:p>
    <w:p w14:paraId="1B0CDB7F" w14:textId="77777777" w:rsidR="009166E9" w:rsidRPr="00E9603C" w:rsidRDefault="009166E9">
      <w:pPr>
        <w:rPr>
          <w:lang w:eastAsia="zh-CN"/>
        </w:rPr>
      </w:pPr>
      <w:r w:rsidRPr="00E9603C">
        <w:rPr>
          <w:lang w:eastAsia="zh-CN"/>
        </w:rPr>
        <w:t xml:space="preserve">NWDAF supporting </w:t>
      </w:r>
      <w:r w:rsidRPr="00E9603C">
        <w:t>Redundant Transmission Experience related analytics</w:t>
      </w:r>
      <w:r w:rsidRPr="00E9603C">
        <w:rPr>
          <w:lang w:eastAsia="zh-CN"/>
        </w:rPr>
        <w:t xml:space="preserve"> shall be able to</w:t>
      </w:r>
    </w:p>
    <w:p w14:paraId="574D4883" w14:textId="77777777" w:rsidR="009166E9" w:rsidRPr="00E9603C" w:rsidRDefault="009166E9">
      <w:pPr>
        <w:pStyle w:val="B1"/>
        <w:rPr>
          <w:lang w:eastAsia="zh-CN"/>
        </w:rPr>
      </w:pPr>
      <w:r w:rsidRPr="00E9603C">
        <w:rPr>
          <w:lang w:eastAsia="zh-CN"/>
        </w:rPr>
        <w:t>-</w:t>
      </w:r>
      <w:r w:rsidRPr="00E9603C">
        <w:rPr>
          <w:lang w:eastAsia="zh-CN"/>
        </w:rPr>
        <w:tab/>
        <w:t>collect UE mobility related information from NFs (e.g. AMF, AF) and OAM;</w:t>
      </w:r>
    </w:p>
    <w:p w14:paraId="4AE3BE54" w14:textId="77777777" w:rsidR="009166E9" w:rsidRPr="00E9603C" w:rsidRDefault="009166E9">
      <w:pPr>
        <w:pStyle w:val="B1"/>
        <w:rPr>
          <w:lang w:eastAsia="zh-CN"/>
        </w:rPr>
      </w:pPr>
      <w:r w:rsidRPr="00E9603C">
        <w:rPr>
          <w:lang w:eastAsia="zh-CN"/>
        </w:rPr>
        <w:t>-</w:t>
      </w:r>
      <w:r w:rsidRPr="00E9603C">
        <w:rPr>
          <w:lang w:eastAsia="zh-CN"/>
        </w:rPr>
        <w:tab/>
        <w:t>collect the same performance measurement from OAM as for the Analytics ID user data congestion;</w:t>
      </w:r>
    </w:p>
    <w:p w14:paraId="1E097635" w14:textId="77777777" w:rsidR="009166E9" w:rsidRPr="00E9603C" w:rsidRDefault="009166E9">
      <w:pPr>
        <w:pStyle w:val="B1"/>
        <w:rPr>
          <w:lang w:eastAsia="zh-CN"/>
        </w:rPr>
      </w:pPr>
      <w:r w:rsidRPr="00E9603C">
        <w:rPr>
          <w:lang w:eastAsia="zh-CN"/>
        </w:rPr>
        <w:t>-</w:t>
      </w:r>
      <w:r w:rsidRPr="00E9603C">
        <w:rPr>
          <w:lang w:eastAsia="zh-CN"/>
        </w:rPr>
        <w:tab/>
        <w:t>collect packet drop and/or packet delay measurement from NFs (e.g. UPF) and/or OAM;</w:t>
      </w:r>
    </w:p>
    <w:p w14:paraId="6C0892FD" w14:textId="77777777" w:rsidR="009166E9" w:rsidRPr="00E9603C" w:rsidRDefault="009166E9">
      <w:pPr>
        <w:pStyle w:val="B1"/>
        <w:rPr>
          <w:lang w:eastAsia="zh-CN"/>
        </w:rPr>
      </w:pPr>
      <w:r w:rsidRPr="00E9603C">
        <w:rPr>
          <w:lang w:eastAsia="zh-CN"/>
        </w:rPr>
        <w:t>-</w:t>
      </w:r>
      <w:r w:rsidRPr="00E9603C">
        <w:rPr>
          <w:lang w:eastAsia="zh-CN"/>
        </w:rPr>
        <w:tab/>
        <w:t>collect efficiency information on redundant transmission from NFs (e.g. UPF) and OAM;</w:t>
      </w:r>
    </w:p>
    <w:p w14:paraId="1FFBD58B" w14:textId="77777777" w:rsidR="009166E9" w:rsidRPr="00E9603C" w:rsidRDefault="009166E9">
      <w:pPr>
        <w:pStyle w:val="B1"/>
        <w:rPr>
          <w:lang w:eastAsia="zh-CN"/>
        </w:rPr>
      </w:pPr>
      <w:r w:rsidRPr="00E9603C">
        <w:rPr>
          <w:lang w:eastAsia="zh-CN"/>
        </w:rPr>
        <w:t>-</w:t>
      </w:r>
      <w:r w:rsidRPr="00E9603C">
        <w:rPr>
          <w:lang w:eastAsia="zh-CN"/>
        </w:rPr>
        <w:tab/>
        <w:t xml:space="preserve">collect </w:t>
      </w:r>
      <w:r w:rsidRPr="00E9603C">
        <w:rPr>
          <w:lang w:eastAsia="ko-KR"/>
        </w:rPr>
        <w:t xml:space="preserve">the information related to </w:t>
      </w:r>
      <w:r w:rsidRPr="00E9603C">
        <w:rPr>
          <w:lang w:eastAsia="zh-CN"/>
        </w:rPr>
        <w:t>PDU Session established with redundant transmission from NF (e.g. SMF) and OAM;</w:t>
      </w:r>
    </w:p>
    <w:p w14:paraId="1B3C030D" w14:textId="77777777" w:rsidR="009166E9" w:rsidRPr="00E9603C" w:rsidRDefault="009166E9">
      <w:pPr>
        <w:pStyle w:val="B1"/>
      </w:pPr>
      <w:r w:rsidRPr="00E9603C">
        <w:rPr>
          <w:lang w:eastAsia="zh-CN"/>
        </w:rPr>
        <w:t>-</w:t>
      </w:r>
      <w:r w:rsidRPr="00E9603C">
        <w:rPr>
          <w:lang w:eastAsia="zh-CN"/>
        </w:rPr>
        <w:tab/>
        <w:t xml:space="preserve">perform data analytics to provide </w:t>
      </w:r>
      <w:r w:rsidRPr="00E9603C">
        <w:t xml:space="preserve">Redundant Transmission Experience </w:t>
      </w:r>
      <w:r w:rsidRPr="00E9603C">
        <w:rPr>
          <w:lang w:eastAsia="zh-CN"/>
        </w:rPr>
        <w:t>statistics or predictions.</w:t>
      </w:r>
    </w:p>
    <w:p w14:paraId="684DBD1F" w14:textId="77777777" w:rsidR="009166E9" w:rsidRPr="00E9603C" w:rsidRDefault="009166E9">
      <w:r w:rsidRPr="00E9603C">
        <w:t>The service consumer may be a NF (e.g. SMF).</w:t>
      </w:r>
    </w:p>
    <w:p w14:paraId="095D3F55" w14:textId="77777777" w:rsidR="009166E9" w:rsidRPr="00E9603C" w:rsidRDefault="009166E9">
      <w:r w:rsidRPr="00E9603C">
        <w:t>The consumer of these analytics may indicate in the request:</w:t>
      </w:r>
    </w:p>
    <w:p w14:paraId="59535706" w14:textId="77777777" w:rsidR="009166E9" w:rsidRPr="00E9603C" w:rsidRDefault="009166E9">
      <w:pPr>
        <w:pStyle w:val="B1"/>
        <w:rPr>
          <w:lang w:eastAsia="ko-KR"/>
        </w:rPr>
      </w:pPr>
      <w:r w:rsidRPr="00E9603C">
        <w:rPr>
          <w:lang w:eastAsia="ko-KR"/>
        </w:rPr>
        <w:t>-</w:t>
      </w:r>
      <w:r w:rsidRPr="00E9603C">
        <w:rPr>
          <w:lang w:eastAsia="ko-KR"/>
        </w:rPr>
        <w:tab/>
        <w:t>Analytics ID = "</w:t>
      </w:r>
      <w:r w:rsidRPr="00E9603C">
        <w:t>Redundant Transmission Experience</w:t>
      </w:r>
      <w:r w:rsidRPr="00E9603C">
        <w:rPr>
          <w:lang w:eastAsia="ko-KR"/>
        </w:rPr>
        <w:t xml:space="preserve"> ".</w:t>
      </w:r>
    </w:p>
    <w:p w14:paraId="6D3E7564" w14:textId="77777777" w:rsidR="009166E9" w:rsidRPr="00E9603C" w:rsidRDefault="009166E9">
      <w:pPr>
        <w:pStyle w:val="B1"/>
      </w:pPr>
      <w:r w:rsidRPr="00E9603C">
        <w:t>-</w:t>
      </w:r>
      <w:r w:rsidRPr="00E9603C">
        <w:tab/>
        <w:t>The Target of Analytics Reporting can be a single UE, any UE, or a group of UEs.</w:t>
      </w:r>
    </w:p>
    <w:p w14:paraId="102A72F8" w14:textId="77777777" w:rsidR="009166E9" w:rsidRPr="00E9603C" w:rsidRDefault="009166E9">
      <w:pPr>
        <w:pStyle w:val="B1"/>
      </w:pPr>
      <w:r w:rsidRPr="00E9603C">
        <w:t>-</w:t>
      </w:r>
      <w:r w:rsidRPr="00E9603C">
        <w:tab/>
        <w:t>Analytics Filter Information optionally containing:</w:t>
      </w:r>
    </w:p>
    <w:p w14:paraId="47894E76" w14:textId="77777777" w:rsidR="009166E9" w:rsidRPr="00E9603C" w:rsidRDefault="009166E9">
      <w:pPr>
        <w:pStyle w:val="B2"/>
      </w:pPr>
      <w:r w:rsidRPr="00E9603C">
        <w:t>-</w:t>
      </w:r>
      <w:r w:rsidRPr="00E9603C">
        <w:tab/>
        <w:t>Area of Interest;</w:t>
      </w:r>
    </w:p>
    <w:p w14:paraId="7993F1CF" w14:textId="77777777" w:rsidR="009166E9" w:rsidRPr="00E9603C" w:rsidRDefault="009166E9">
      <w:pPr>
        <w:pStyle w:val="B2"/>
      </w:pPr>
      <w:r w:rsidRPr="00E9603C">
        <w:t>-</w:t>
      </w:r>
      <w:r w:rsidRPr="00E9603C">
        <w:tab/>
        <w:t>S-NSSAI;</w:t>
      </w:r>
    </w:p>
    <w:p w14:paraId="3BB09673" w14:textId="77777777" w:rsidR="009166E9" w:rsidRPr="00E9603C" w:rsidRDefault="009166E9">
      <w:pPr>
        <w:pStyle w:val="B2"/>
      </w:pPr>
      <w:r w:rsidRPr="00E9603C">
        <w:t>-</w:t>
      </w:r>
      <w:r w:rsidRPr="00E9603C">
        <w:tab/>
        <w:t>DNN.</w:t>
      </w:r>
    </w:p>
    <w:p w14:paraId="0088842F" w14:textId="77777777" w:rsidR="009166E9" w:rsidRPr="00E9603C" w:rsidRDefault="009166E9">
      <w:pPr>
        <w:pStyle w:val="B1"/>
        <w:rPr>
          <w:lang w:eastAsia="ko-KR"/>
        </w:rPr>
      </w:pPr>
      <w:r w:rsidRPr="00E9603C">
        <w:t>-</w:t>
      </w:r>
      <w:r w:rsidRPr="00E9603C">
        <w:tab/>
        <w:t>An Analytics target period indicates the time period over which the statistics or predictions are requested.</w:t>
      </w:r>
    </w:p>
    <w:p w14:paraId="1043C0B7" w14:textId="77777777" w:rsidR="009166E9" w:rsidRPr="00E9603C" w:rsidRDefault="009166E9">
      <w:pPr>
        <w:pStyle w:val="Heading3"/>
        <w:rPr>
          <w:lang w:eastAsia="zh-CN"/>
        </w:rPr>
      </w:pPr>
      <w:bookmarkStart w:id="12898" w:name="_Toc50022728"/>
      <w:bookmarkStart w:id="12899" w:name="_Toc57201539"/>
      <w:bookmarkStart w:id="12900" w:name="_Toc50023377"/>
      <w:bookmarkStart w:id="12901" w:name="_Toc50023962"/>
      <w:bookmarkStart w:id="12902" w:name="_Toc50310030"/>
      <w:bookmarkStart w:id="12903" w:name="_Toc50579762"/>
      <w:bookmarkStart w:id="12904" w:name="_Toc54770363"/>
      <w:bookmarkStart w:id="12905" w:name="_Toc54779715"/>
      <w:bookmarkStart w:id="12906" w:name="_Toc54786675"/>
      <w:bookmarkStart w:id="12907" w:name="_Toc57641577"/>
      <w:bookmarkStart w:id="12908" w:name="_Toc59101930"/>
      <w:r w:rsidRPr="00E9603C">
        <w:rPr>
          <w:lang w:eastAsia="zh-CN"/>
        </w:rPr>
        <w:t>6.</w:t>
      </w:r>
      <w:r w:rsidRPr="00E9603C">
        <w:t>68</w:t>
      </w:r>
      <w:r w:rsidRPr="00E9603C">
        <w:rPr>
          <w:lang w:eastAsia="zh-CN"/>
        </w:rPr>
        <w:t>.2</w:t>
      </w:r>
      <w:r w:rsidRPr="00E9603C">
        <w:rPr>
          <w:lang w:eastAsia="zh-CN"/>
        </w:rPr>
        <w:tab/>
        <w:t>Input Data</w:t>
      </w:r>
      <w:bookmarkEnd w:id="12898"/>
      <w:bookmarkEnd w:id="12899"/>
      <w:bookmarkEnd w:id="12900"/>
      <w:bookmarkEnd w:id="12901"/>
      <w:bookmarkEnd w:id="12902"/>
      <w:bookmarkEnd w:id="12903"/>
      <w:bookmarkEnd w:id="12904"/>
      <w:bookmarkEnd w:id="12905"/>
      <w:bookmarkEnd w:id="12906"/>
      <w:bookmarkEnd w:id="12907"/>
      <w:bookmarkEnd w:id="12908"/>
    </w:p>
    <w:p w14:paraId="1244E475" w14:textId="77777777" w:rsidR="009166E9" w:rsidRPr="00E9603C" w:rsidRDefault="009166E9">
      <w:r w:rsidRPr="00E9603C">
        <w:t xml:space="preserve">The NWDAF supporting data analytics on Redundant Transmission Experience shall be able to collect UE mobility information from OAM, 5GC and AFs, and service data from AF, as described in clause 6.7.2.2 of </w:t>
      </w:r>
      <w:r w:rsidR="00E9603C" w:rsidRPr="00E9603C">
        <w:t>TS</w:t>
      </w:r>
      <w:r w:rsidR="00E9603C">
        <w:t> </w:t>
      </w:r>
      <w:r w:rsidR="00E9603C" w:rsidRPr="00E9603C">
        <w:t>23.288</w:t>
      </w:r>
      <w:r w:rsidR="00E9603C">
        <w:t> </w:t>
      </w:r>
      <w:r w:rsidR="00E9603C" w:rsidRPr="00E9603C">
        <w:t>[</w:t>
      </w:r>
      <w:r w:rsidRPr="00E9603C">
        <w:t xml:space="preserve">5]. In addition, it shall be able to collect the information for PDU session which is established with redundant transmission from NF and OAM. UE mobility information is already specified in </w:t>
      </w:r>
      <w:r w:rsidR="00E9603C" w:rsidRPr="00E9603C">
        <w:t>TS</w:t>
      </w:r>
      <w:r w:rsidR="00E9603C">
        <w:t> </w:t>
      </w:r>
      <w:r w:rsidR="00E9603C" w:rsidRPr="00E9603C">
        <w:t>23.288</w:t>
      </w:r>
      <w:r w:rsidR="00E9603C">
        <w:t> </w:t>
      </w:r>
      <w:r w:rsidR="00E9603C" w:rsidRPr="00E9603C">
        <w:t>[</w:t>
      </w:r>
      <w:r w:rsidRPr="00E9603C">
        <w:t xml:space="preserve">5] Table 6.7.2.2.-1 and service data from AF related to UE mobility in </w:t>
      </w:r>
      <w:r w:rsidR="00E9603C" w:rsidRPr="00E9603C">
        <w:t>TS</w:t>
      </w:r>
      <w:r w:rsidR="00E9603C">
        <w:t> </w:t>
      </w:r>
      <w:r w:rsidR="00E9603C" w:rsidRPr="00E9603C">
        <w:t>23.288</w:t>
      </w:r>
      <w:r w:rsidR="00E9603C">
        <w:t> </w:t>
      </w:r>
      <w:r w:rsidR="00E9603C" w:rsidRPr="00E9603C">
        <w:t>[</w:t>
      </w:r>
      <w:r w:rsidRPr="00E9603C">
        <w:t xml:space="preserve">5] Table 6.7.2.2-2. Performance measurement on user data congestion is already specified in </w:t>
      </w:r>
      <w:r w:rsidR="00E9603C" w:rsidRPr="00E9603C">
        <w:t>TS</w:t>
      </w:r>
      <w:r w:rsidR="00E9603C">
        <w:t> </w:t>
      </w:r>
      <w:r w:rsidR="00E9603C" w:rsidRPr="00E9603C">
        <w:t>23.288</w:t>
      </w:r>
      <w:r w:rsidR="00E9603C">
        <w:t> </w:t>
      </w:r>
      <w:r w:rsidR="00E9603C" w:rsidRPr="00E9603C">
        <w:t>[</w:t>
      </w:r>
      <w:r w:rsidRPr="00E9603C">
        <w:t>5] Table 6.8.2-1.</w:t>
      </w:r>
    </w:p>
    <w:p w14:paraId="77FD0F6A" w14:textId="77777777" w:rsidR="009166E9" w:rsidRPr="00E9603C" w:rsidRDefault="009166E9">
      <w:r w:rsidRPr="00E9603C">
        <w:t xml:space="preserve">Additionally, this solution collects the following input according to existing measurements defined in clause 5.33.3 QoS Monitoring to Assist URLLC Service of </w:t>
      </w:r>
      <w:r w:rsidR="00E9603C" w:rsidRPr="00E9603C">
        <w:t>TS</w:t>
      </w:r>
      <w:r w:rsidR="00E9603C">
        <w:t> </w:t>
      </w:r>
      <w:r w:rsidR="00E9603C" w:rsidRPr="00E9603C">
        <w:t>23.501</w:t>
      </w:r>
      <w:r w:rsidR="00E9603C">
        <w:t> </w:t>
      </w:r>
      <w:r w:rsidR="00E9603C" w:rsidRPr="00E9603C">
        <w:t>[</w:t>
      </w:r>
      <w:r w:rsidRPr="00E9603C">
        <w:t>2].</w:t>
      </w:r>
    </w:p>
    <w:p w14:paraId="424552D3" w14:textId="77777777" w:rsidR="009166E9" w:rsidRPr="00E9603C" w:rsidRDefault="009166E9">
      <w:pPr>
        <w:pStyle w:val="TH"/>
        <w:rPr>
          <w:rFonts w:eastAsia="SimSun"/>
          <w:lang w:eastAsia="zh-CN"/>
        </w:rPr>
      </w:pPr>
      <w:bookmarkStart w:id="12909" w:name="_Hlk49517960"/>
      <w:r w:rsidRPr="00E9603C">
        <w:t xml:space="preserve">Table </w:t>
      </w:r>
      <w:r w:rsidRPr="00E9603C">
        <w:rPr>
          <w:lang w:eastAsia="zh-CN"/>
        </w:rPr>
        <w:t>6.</w:t>
      </w:r>
      <w:r w:rsidRPr="00E9603C">
        <w:t>68</w:t>
      </w:r>
      <w:r w:rsidRPr="00E9603C">
        <w:rPr>
          <w:lang w:eastAsia="zh-CN"/>
        </w:rPr>
        <w:t>.2-1</w:t>
      </w:r>
      <w:r w:rsidRPr="00E9603C">
        <w:t>: packet drop and/or packet delay measurement per QFI or GTP level</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9166E9" w:rsidRPr="00E9603C" w14:paraId="07F356B4" w14:textId="77777777">
        <w:trPr>
          <w:cantSplit/>
          <w:jc w:val="center"/>
        </w:trPr>
        <w:tc>
          <w:tcPr>
            <w:tcW w:w="2646" w:type="dxa"/>
          </w:tcPr>
          <w:p w14:paraId="78874DE1" w14:textId="77777777" w:rsidR="009166E9" w:rsidRPr="00E9603C" w:rsidRDefault="009166E9">
            <w:pPr>
              <w:pStyle w:val="TAH"/>
            </w:pPr>
            <w:r w:rsidRPr="00E9603C">
              <w:t>Information</w:t>
            </w:r>
          </w:p>
        </w:tc>
        <w:tc>
          <w:tcPr>
            <w:tcW w:w="1701" w:type="dxa"/>
          </w:tcPr>
          <w:p w14:paraId="79C399C9" w14:textId="77777777" w:rsidR="009166E9" w:rsidRPr="00E9603C" w:rsidRDefault="009166E9">
            <w:pPr>
              <w:pStyle w:val="TAH"/>
            </w:pPr>
            <w:r w:rsidRPr="00E9603C">
              <w:t>Source</w:t>
            </w:r>
          </w:p>
        </w:tc>
        <w:tc>
          <w:tcPr>
            <w:tcW w:w="5481" w:type="dxa"/>
          </w:tcPr>
          <w:p w14:paraId="5FEFA755" w14:textId="77777777" w:rsidR="009166E9" w:rsidRPr="00E9603C" w:rsidRDefault="009166E9">
            <w:pPr>
              <w:pStyle w:val="TAH"/>
            </w:pPr>
            <w:r w:rsidRPr="00E9603C">
              <w:t>Description</w:t>
            </w:r>
          </w:p>
        </w:tc>
      </w:tr>
      <w:tr w:rsidR="009166E9" w:rsidRPr="00E9603C" w14:paraId="70BC1A39" w14:textId="77777777">
        <w:trPr>
          <w:cantSplit/>
          <w:jc w:val="center"/>
        </w:trPr>
        <w:tc>
          <w:tcPr>
            <w:tcW w:w="2646" w:type="dxa"/>
          </w:tcPr>
          <w:p w14:paraId="1D51DD4F" w14:textId="77777777" w:rsidR="009166E9" w:rsidRPr="00E9603C" w:rsidRDefault="009166E9">
            <w:pPr>
              <w:pStyle w:val="TAL"/>
            </w:pPr>
            <w:r w:rsidRPr="00E9603C">
              <w:t>UL/DL packet drop GTP</w:t>
            </w:r>
          </w:p>
        </w:tc>
        <w:tc>
          <w:tcPr>
            <w:tcW w:w="1701" w:type="dxa"/>
          </w:tcPr>
          <w:p w14:paraId="68A3CFBA" w14:textId="77777777" w:rsidR="009166E9" w:rsidRPr="00E9603C" w:rsidRDefault="009166E9">
            <w:pPr>
              <w:pStyle w:val="TAL"/>
            </w:pPr>
            <w:r w:rsidRPr="00E9603C">
              <w:t>OAM (NOTE 3)</w:t>
            </w:r>
          </w:p>
        </w:tc>
        <w:tc>
          <w:tcPr>
            <w:tcW w:w="5481" w:type="dxa"/>
          </w:tcPr>
          <w:p w14:paraId="6F64FCF7" w14:textId="77777777" w:rsidR="009166E9" w:rsidRPr="00E9603C" w:rsidRDefault="009166E9">
            <w:pPr>
              <w:pStyle w:val="TAL"/>
            </w:pPr>
            <w:r w:rsidRPr="00E9603C">
              <w:t>UL/DL packet drop rate measurement on GTP path on N3</w:t>
            </w:r>
          </w:p>
          <w:p w14:paraId="10498D3D" w14:textId="77777777" w:rsidR="009166E9" w:rsidRPr="00E9603C" w:rsidRDefault="009166E9">
            <w:pPr>
              <w:pStyle w:val="TAL"/>
            </w:pPr>
          </w:p>
        </w:tc>
      </w:tr>
      <w:tr w:rsidR="009166E9" w:rsidRPr="00E9603C" w14:paraId="2F6ADBBB" w14:textId="77777777">
        <w:trPr>
          <w:cantSplit/>
          <w:jc w:val="center"/>
        </w:trPr>
        <w:tc>
          <w:tcPr>
            <w:tcW w:w="2646" w:type="dxa"/>
          </w:tcPr>
          <w:p w14:paraId="7B46FE54" w14:textId="77777777" w:rsidR="009166E9" w:rsidRPr="00E9603C" w:rsidRDefault="009166E9">
            <w:pPr>
              <w:pStyle w:val="TAL"/>
            </w:pPr>
            <w:r w:rsidRPr="00E9603C">
              <w:t>UL/DL packet delay GTP</w:t>
            </w:r>
          </w:p>
        </w:tc>
        <w:tc>
          <w:tcPr>
            <w:tcW w:w="1701" w:type="dxa"/>
          </w:tcPr>
          <w:p w14:paraId="6D97E602" w14:textId="77777777" w:rsidR="009166E9" w:rsidRPr="00E9603C" w:rsidRDefault="009166E9">
            <w:pPr>
              <w:pStyle w:val="TAL"/>
            </w:pPr>
            <w:r w:rsidRPr="00E9603C">
              <w:t>UPF (NOTE 2)</w:t>
            </w:r>
          </w:p>
        </w:tc>
        <w:tc>
          <w:tcPr>
            <w:tcW w:w="5481" w:type="dxa"/>
          </w:tcPr>
          <w:p w14:paraId="775FC08D" w14:textId="77777777" w:rsidR="009166E9" w:rsidRPr="00E9603C" w:rsidRDefault="009166E9">
            <w:pPr>
              <w:pStyle w:val="TAL"/>
            </w:pPr>
            <w:r w:rsidRPr="00E9603C">
              <w:t>End-to-End measurements from UE to UPF</w:t>
            </w:r>
          </w:p>
        </w:tc>
      </w:tr>
      <w:tr w:rsidR="009166E9" w:rsidRPr="00E9603C" w14:paraId="7EF593D7" w14:textId="77777777">
        <w:trPr>
          <w:cantSplit/>
          <w:jc w:val="center"/>
        </w:trPr>
        <w:tc>
          <w:tcPr>
            <w:tcW w:w="2646" w:type="dxa"/>
          </w:tcPr>
          <w:p w14:paraId="317C6E2D" w14:textId="77777777" w:rsidR="009166E9" w:rsidRPr="00E9603C" w:rsidRDefault="009166E9">
            <w:pPr>
              <w:pStyle w:val="TAL"/>
            </w:pPr>
            <w:r w:rsidRPr="00E9603C">
              <w:t>UL/DL packet delay GTP</w:t>
            </w:r>
          </w:p>
        </w:tc>
        <w:tc>
          <w:tcPr>
            <w:tcW w:w="1701" w:type="dxa"/>
          </w:tcPr>
          <w:p w14:paraId="0D9B74A4" w14:textId="77777777" w:rsidR="009166E9" w:rsidRPr="00E9603C" w:rsidRDefault="009166E9">
            <w:pPr>
              <w:pStyle w:val="TAL"/>
            </w:pPr>
            <w:r w:rsidRPr="00E9603C">
              <w:t>OAM (NOTE 3)</w:t>
            </w:r>
          </w:p>
        </w:tc>
        <w:tc>
          <w:tcPr>
            <w:tcW w:w="5481" w:type="dxa"/>
          </w:tcPr>
          <w:p w14:paraId="1FD66536" w14:textId="77777777" w:rsidR="009166E9" w:rsidRPr="00E9603C" w:rsidRDefault="009166E9">
            <w:pPr>
              <w:pStyle w:val="TAL"/>
            </w:pPr>
            <w:r w:rsidRPr="00E9603C">
              <w:t xml:space="preserve">UL/DL packet delay measurement round trip on GTP path on N3 </w:t>
            </w:r>
          </w:p>
        </w:tc>
      </w:tr>
      <w:tr w:rsidR="009166E9" w:rsidRPr="00E9603C" w14:paraId="47FEA0C5" w14:textId="77777777">
        <w:trPr>
          <w:cantSplit/>
          <w:jc w:val="center"/>
        </w:trPr>
        <w:tc>
          <w:tcPr>
            <w:tcW w:w="9828" w:type="dxa"/>
            <w:gridSpan w:val="3"/>
          </w:tcPr>
          <w:p w14:paraId="2E35AD65" w14:textId="77777777" w:rsidR="009166E9" w:rsidRPr="00E9603C" w:rsidRDefault="009166E9">
            <w:pPr>
              <w:pStyle w:val="NO"/>
            </w:pPr>
            <w:r w:rsidRPr="00E9603C">
              <w:t>NOTE 1:</w:t>
            </w:r>
            <w:r w:rsidRPr="00E9603C">
              <w:rPr>
                <w:rFonts w:eastAsia="Yu Mincho"/>
              </w:rPr>
              <w:tab/>
            </w:r>
            <w:r w:rsidRPr="00E9603C">
              <w:t>The information of Table 6.68.2-1 is provided both as the base to compare with the redundant transmission performance as well as when redundant transmission is enabled.</w:t>
            </w:r>
          </w:p>
          <w:p w14:paraId="5C49D322" w14:textId="77777777" w:rsidR="009166E9" w:rsidRPr="00E9603C" w:rsidRDefault="009166E9">
            <w:pPr>
              <w:pStyle w:val="NO"/>
              <w:rPr>
                <w:rFonts w:eastAsia="Yu Mincho"/>
              </w:rPr>
            </w:pPr>
            <w:r w:rsidRPr="00E9603C">
              <w:t>NOTE 2:</w:t>
            </w:r>
            <w:r w:rsidRPr="00E9603C">
              <w:rPr>
                <w:rFonts w:eastAsia="Yu Mincho"/>
              </w:rPr>
              <w:tab/>
            </w:r>
            <w:r w:rsidRPr="00E9603C">
              <w:t xml:space="preserve">As </w:t>
            </w:r>
            <w:r w:rsidR="00E9603C" w:rsidRPr="00E9603C">
              <w:t>TS</w:t>
            </w:r>
            <w:r w:rsidR="00E9603C">
              <w:t> </w:t>
            </w:r>
            <w:r w:rsidR="00E9603C" w:rsidRPr="00E9603C">
              <w:t>23.288</w:t>
            </w:r>
            <w:r w:rsidR="00E9603C">
              <w:t> </w:t>
            </w:r>
            <w:r w:rsidR="00E9603C" w:rsidRPr="00E9603C">
              <w:t>[</w:t>
            </w:r>
            <w:r w:rsidRPr="00E9603C">
              <w:t>5], how NWDAF collects the information from UPF is not defined in this solution.</w:t>
            </w:r>
          </w:p>
          <w:p w14:paraId="17359838" w14:textId="77777777" w:rsidR="009166E9" w:rsidRPr="00E9603C" w:rsidRDefault="009166E9">
            <w:pPr>
              <w:pStyle w:val="NO"/>
            </w:pPr>
            <w:r w:rsidRPr="00E9603C">
              <w:t>NOTE 3:</w:t>
            </w:r>
            <w:r w:rsidRPr="00E9603C">
              <w:rPr>
                <w:rFonts w:eastAsia="Yu Mincho"/>
              </w:rPr>
              <w:tab/>
            </w:r>
            <w:r w:rsidRPr="00E9603C">
              <w:t xml:space="preserve">Refer clause 5.1 of </w:t>
            </w:r>
            <w:r w:rsidR="00E9603C" w:rsidRPr="00E9603C">
              <w:t>TS</w:t>
            </w:r>
            <w:r w:rsidR="00E9603C">
              <w:t> </w:t>
            </w:r>
            <w:r w:rsidR="00E9603C" w:rsidRPr="00E9603C">
              <w:t>28.552</w:t>
            </w:r>
            <w:r w:rsidR="00E9603C">
              <w:t> </w:t>
            </w:r>
            <w:r w:rsidR="00E9603C" w:rsidRPr="00E9603C">
              <w:t>[</w:t>
            </w:r>
            <w:r w:rsidRPr="00E9603C">
              <w:t xml:space="preserve">19] for the performance measurement in NG-RAN and clause 5.4 1 of </w:t>
            </w:r>
            <w:r w:rsidR="00E9603C" w:rsidRPr="00E9603C">
              <w:t>TS</w:t>
            </w:r>
            <w:r w:rsidR="00E9603C">
              <w:t> </w:t>
            </w:r>
            <w:r w:rsidR="00E9603C" w:rsidRPr="00E9603C">
              <w:t>28.552</w:t>
            </w:r>
            <w:r w:rsidR="00E9603C">
              <w:t> </w:t>
            </w:r>
            <w:r w:rsidR="00E9603C" w:rsidRPr="00E9603C">
              <w:t>[</w:t>
            </w:r>
            <w:r w:rsidRPr="00E9603C">
              <w:t xml:space="preserve">19] for the performance measurement in UPF. In addition, Annex A of </w:t>
            </w:r>
            <w:r w:rsidR="00E9603C" w:rsidRPr="00E9603C">
              <w:t>TS</w:t>
            </w:r>
            <w:r w:rsidR="00E9603C">
              <w:t> </w:t>
            </w:r>
            <w:r w:rsidR="00E9603C" w:rsidRPr="00E9603C">
              <w:t>28.552</w:t>
            </w:r>
            <w:r w:rsidR="00E9603C">
              <w:t> </w:t>
            </w:r>
            <w:r w:rsidR="00E9603C" w:rsidRPr="00E9603C">
              <w:t>[</w:t>
            </w:r>
            <w:r w:rsidRPr="00E9603C">
              <w:t>19] describes various performance measurements, especially, Annex A.61 "Monitoring of one way delay between PSA UPF and NG-RAN" indicates that the measurements on the one way DL and UL delay between PSA UPF and NG-RAN can be used to evaluate and optimize the DL and UL user plane delay performance between 5GC and NG-RAN. Whether the mentioned RAN measurements are needed or even available per UE will be looked into in normative phase.</w:t>
            </w:r>
          </w:p>
          <w:p w14:paraId="7E1D6027" w14:textId="77777777" w:rsidR="009166E9" w:rsidRPr="00E9603C" w:rsidRDefault="009166E9">
            <w:pPr>
              <w:pStyle w:val="NO"/>
            </w:pPr>
            <w:r w:rsidRPr="00E9603C">
              <w:t>NOTE 4:</w:t>
            </w:r>
            <w:r w:rsidR="00E9603C" w:rsidRPr="00E9603C">
              <w:rPr>
                <w:rFonts w:eastAsia="Yu Mincho"/>
              </w:rPr>
              <w:tab/>
            </w:r>
            <w:r w:rsidRPr="00E9603C">
              <w:t>The NWDAF actions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0E6A6EED" w14:textId="77777777" w:rsidR="009166E9" w:rsidRPr="00E9603C" w:rsidRDefault="009166E9">
      <w:pPr>
        <w:rPr>
          <w:rFonts w:eastAsia="Yu Mincho"/>
        </w:rPr>
      </w:pPr>
    </w:p>
    <w:bookmarkEnd w:id="12909"/>
    <w:p w14:paraId="242E26E8" w14:textId="77777777" w:rsidR="009166E9" w:rsidRPr="00E9603C" w:rsidRDefault="009166E9">
      <w:pPr>
        <w:pStyle w:val="TH"/>
      </w:pPr>
      <w:r w:rsidRPr="00E9603C">
        <w:t xml:space="preserve">Table </w:t>
      </w:r>
      <w:r w:rsidRPr="00E9603C">
        <w:rPr>
          <w:lang w:eastAsia="zh-CN"/>
        </w:rPr>
        <w:t>6.</w:t>
      </w:r>
      <w:r w:rsidRPr="00E9603C">
        <w:t>68</w:t>
      </w:r>
      <w:r w:rsidRPr="00E9603C">
        <w:rPr>
          <w:lang w:eastAsia="zh-CN"/>
        </w:rPr>
        <w:t>.2-2</w:t>
      </w:r>
      <w:r w:rsidRPr="00E9603C">
        <w:t>: the information related to PDU Session established with redundant transmission</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9166E9" w:rsidRPr="00E9603C" w14:paraId="3452C8DF" w14:textId="77777777">
        <w:trPr>
          <w:cantSplit/>
          <w:jc w:val="center"/>
        </w:trPr>
        <w:tc>
          <w:tcPr>
            <w:tcW w:w="2646" w:type="dxa"/>
          </w:tcPr>
          <w:p w14:paraId="19975D96" w14:textId="77777777" w:rsidR="009166E9" w:rsidRPr="00E9603C" w:rsidRDefault="009166E9">
            <w:pPr>
              <w:pStyle w:val="TAH"/>
            </w:pPr>
            <w:r w:rsidRPr="00E9603C">
              <w:t>Information</w:t>
            </w:r>
          </w:p>
        </w:tc>
        <w:tc>
          <w:tcPr>
            <w:tcW w:w="1701" w:type="dxa"/>
          </w:tcPr>
          <w:p w14:paraId="5EEE0C05" w14:textId="77777777" w:rsidR="009166E9" w:rsidRPr="00E9603C" w:rsidRDefault="009166E9">
            <w:pPr>
              <w:pStyle w:val="TAH"/>
            </w:pPr>
            <w:r w:rsidRPr="00E9603C">
              <w:t>Source</w:t>
            </w:r>
          </w:p>
        </w:tc>
        <w:tc>
          <w:tcPr>
            <w:tcW w:w="5481" w:type="dxa"/>
          </w:tcPr>
          <w:p w14:paraId="6D50156C" w14:textId="77777777" w:rsidR="009166E9" w:rsidRPr="00E9603C" w:rsidRDefault="009166E9">
            <w:pPr>
              <w:pStyle w:val="TAH"/>
            </w:pPr>
            <w:r w:rsidRPr="00E9603C">
              <w:t>Description</w:t>
            </w:r>
          </w:p>
        </w:tc>
      </w:tr>
      <w:tr w:rsidR="009166E9" w:rsidRPr="00E9603C" w14:paraId="58F13245" w14:textId="77777777">
        <w:trPr>
          <w:cantSplit/>
          <w:jc w:val="center"/>
        </w:trPr>
        <w:tc>
          <w:tcPr>
            <w:tcW w:w="2646" w:type="dxa"/>
          </w:tcPr>
          <w:p w14:paraId="66F0D792" w14:textId="77777777" w:rsidR="009166E9" w:rsidRPr="00E9603C" w:rsidRDefault="009166E9">
            <w:pPr>
              <w:pStyle w:val="TAL"/>
            </w:pPr>
            <w:r w:rsidRPr="00E9603C">
              <w:t>DNN</w:t>
            </w:r>
          </w:p>
        </w:tc>
        <w:tc>
          <w:tcPr>
            <w:tcW w:w="1701" w:type="dxa"/>
          </w:tcPr>
          <w:p w14:paraId="408ADD99" w14:textId="77777777" w:rsidR="009166E9" w:rsidRPr="00E9603C" w:rsidRDefault="009166E9">
            <w:pPr>
              <w:pStyle w:val="TAL"/>
            </w:pPr>
            <w:r w:rsidRPr="00E9603C">
              <w:t>SMF</w:t>
            </w:r>
          </w:p>
        </w:tc>
        <w:tc>
          <w:tcPr>
            <w:tcW w:w="5481" w:type="dxa"/>
          </w:tcPr>
          <w:p w14:paraId="2A63FD17" w14:textId="77777777" w:rsidR="009166E9" w:rsidRPr="00E9603C" w:rsidRDefault="009166E9">
            <w:pPr>
              <w:pStyle w:val="TAL"/>
            </w:pPr>
            <w:r w:rsidRPr="00E9603C">
              <w:t>Data Network Name associated for URLLC service</w:t>
            </w:r>
          </w:p>
        </w:tc>
      </w:tr>
      <w:tr w:rsidR="009166E9" w:rsidRPr="00E9603C" w14:paraId="36670B21" w14:textId="77777777">
        <w:trPr>
          <w:cantSplit/>
          <w:jc w:val="center"/>
        </w:trPr>
        <w:tc>
          <w:tcPr>
            <w:tcW w:w="2646" w:type="dxa"/>
          </w:tcPr>
          <w:p w14:paraId="382275E1" w14:textId="77777777" w:rsidR="009166E9" w:rsidRPr="00E9603C" w:rsidRDefault="009166E9">
            <w:pPr>
              <w:pStyle w:val="TAL"/>
            </w:pPr>
            <w:r w:rsidRPr="00E9603C">
              <w:t>UP with redundant transmission</w:t>
            </w:r>
          </w:p>
        </w:tc>
        <w:tc>
          <w:tcPr>
            <w:tcW w:w="1701" w:type="dxa"/>
          </w:tcPr>
          <w:p w14:paraId="1D111966" w14:textId="77777777" w:rsidR="009166E9" w:rsidRPr="00E9603C" w:rsidRDefault="009166E9">
            <w:pPr>
              <w:pStyle w:val="TAL"/>
            </w:pPr>
            <w:r w:rsidRPr="00E9603C">
              <w:t>SMF</w:t>
            </w:r>
          </w:p>
        </w:tc>
        <w:tc>
          <w:tcPr>
            <w:tcW w:w="5481" w:type="dxa"/>
          </w:tcPr>
          <w:p w14:paraId="34081DAB" w14:textId="77777777" w:rsidR="009166E9" w:rsidRPr="00E9603C" w:rsidRDefault="009166E9">
            <w:pPr>
              <w:pStyle w:val="TAL"/>
            </w:pPr>
            <w:r w:rsidRPr="00E9603C">
              <w:t>Redundant transmission setup</w:t>
            </w:r>
          </w:p>
        </w:tc>
      </w:tr>
    </w:tbl>
    <w:p w14:paraId="2A22BAF2" w14:textId="77777777" w:rsidR="009166E9" w:rsidRPr="00E9603C" w:rsidRDefault="009166E9">
      <w:pPr>
        <w:rPr>
          <w:lang w:eastAsia="ko-KR"/>
        </w:rPr>
      </w:pPr>
    </w:p>
    <w:p w14:paraId="116A941C" w14:textId="77777777" w:rsidR="009166E9" w:rsidRPr="00E9603C" w:rsidRDefault="009166E9">
      <w:pPr>
        <w:pStyle w:val="Heading3"/>
        <w:rPr>
          <w:lang w:eastAsia="zh-CN"/>
        </w:rPr>
      </w:pPr>
      <w:bookmarkStart w:id="12910" w:name="_Toc50310031"/>
      <w:bookmarkStart w:id="12911" w:name="_Toc50579763"/>
      <w:bookmarkStart w:id="12912" w:name="_Toc57201540"/>
      <w:bookmarkStart w:id="12913" w:name="_Toc50023963"/>
      <w:bookmarkStart w:id="12914" w:name="_Toc54786676"/>
      <w:bookmarkStart w:id="12915" w:name="_Toc54779716"/>
      <w:bookmarkStart w:id="12916" w:name="_Toc54770364"/>
      <w:bookmarkStart w:id="12917" w:name="_Toc50023378"/>
      <w:bookmarkStart w:id="12918" w:name="_Toc50022729"/>
      <w:bookmarkStart w:id="12919" w:name="_Toc57641578"/>
      <w:bookmarkStart w:id="12920" w:name="_Toc59101931"/>
      <w:r w:rsidRPr="00E9603C">
        <w:rPr>
          <w:lang w:eastAsia="zh-CN"/>
        </w:rPr>
        <w:t>6.68.3</w:t>
      </w:r>
      <w:r w:rsidRPr="00E9603C">
        <w:rPr>
          <w:lang w:eastAsia="zh-CN"/>
        </w:rPr>
        <w:tab/>
        <w:t>Output Analytics</w:t>
      </w:r>
      <w:bookmarkEnd w:id="12910"/>
      <w:bookmarkEnd w:id="12911"/>
      <w:bookmarkEnd w:id="12912"/>
      <w:bookmarkEnd w:id="12913"/>
      <w:bookmarkEnd w:id="12914"/>
      <w:bookmarkEnd w:id="12915"/>
      <w:bookmarkEnd w:id="12916"/>
      <w:bookmarkEnd w:id="12917"/>
      <w:bookmarkEnd w:id="12918"/>
      <w:bookmarkEnd w:id="12919"/>
      <w:bookmarkEnd w:id="12920"/>
    </w:p>
    <w:p w14:paraId="40C0A082" w14:textId="77777777" w:rsidR="009166E9" w:rsidRPr="00E9603C" w:rsidRDefault="009166E9">
      <w:pPr>
        <w:rPr>
          <w:rFonts w:eastAsia="SimSun"/>
          <w:lang w:eastAsia="zh-CN"/>
        </w:rPr>
      </w:pPr>
      <w:bookmarkStart w:id="12921" w:name="_Toc31639342"/>
      <w:r w:rsidRPr="00E9603C">
        <w:rPr>
          <w:rFonts w:eastAsia="SimSun"/>
          <w:lang w:eastAsia="zh-CN"/>
        </w:rPr>
        <w:t xml:space="preserve">The NWDAF supporting data analytics on </w:t>
      </w:r>
      <w:r w:rsidRPr="00E9603C">
        <w:t xml:space="preserve">Redundant Transmission Experience </w:t>
      </w:r>
      <w:r w:rsidRPr="00E9603C">
        <w:rPr>
          <w:rFonts w:eastAsia="SimSun"/>
          <w:lang w:eastAsia="zh-CN"/>
        </w:rPr>
        <w:t xml:space="preserve">shall be able to provide </w:t>
      </w:r>
      <w:r w:rsidRPr="00E9603C">
        <w:t xml:space="preserve">Redundant Transmission Experience </w:t>
      </w:r>
      <w:r w:rsidRPr="00E9603C">
        <w:rPr>
          <w:rFonts w:eastAsia="SimSun"/>
          <w:lang w:eastAsia="zh-CN"/>
        </w:rPr>
        <w:t>analytics, to consumer NF (e.g. SMF).</w:t>
      </w:r>
    </w:p>
    <w:p w14:paraId="38DA66C1" w14:textId="77777777" w:rsidR="009166E9" w:rsidRPr="00E9603C" w:rsidRDefault="009166E9">
      <w:pPr>
        <w:pStyle w:val="TH"/>
        <w:rPr>
          <w:lang w:eastAsia="zh-CN"/>
        </w:rPr>
      </w:pPr>
      <w:r w:rsidRPr="00E9603C">
        <w:t>Table</w:t>
      </w:r>
      <w:r w:rsidRPr="00E9603C">
        <w:rPr>
          <w:lang w:eastAsia="zh-CN"/>
        </w:rPr>
        <w:t xml:space="preserve"> 6.</w:t>
      </w:r>
      <w:r w:rsidRPr="00E9603C">
        <w:t>68</w:t>
      </w:r>
      <w:r w:rsidRPr="00E9603C">
        <w:rPr>
          <w:lang w:eastAsia="zh-CN"/>
        </w:rPr>
        <w:t>.3-1</w:t>
      </w:r>
      <w:r w:rsidRPr="00E9603C">
        <w:t xml:space="preserve">: </w:t>
      </w:r>
      <w:r w:rsidRPr="00E9603C">
        <w:rPr>
          <w:lang w:eastAsia="zh-CN"/>
        </w:rPr>
        <w:t>Redundant Transmission Experience statistics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6"/>
        <w:gridCol w:w="5966"/>
      </w:tblGrid>
      <w:tr w:rsidR="009166E9" w:rsidRPr="00E9603C" w14:paraId="70F9F633" w14:textId="77777777">
        <w:trPr>
          <w:cantSplit/>
          <w:jc w:val="center"/>
        </w:trPr>
        <w:tc>
          <w:tcPr>
            <w:tcW w:w="2866" w:type="dxa"/>
          </w:tcPr>
          <w:p w14:paraId="2DA4D78D" w14:textId="77777777" w:rsidR="009166E9" w:rsidRPr="00E9603C" w:rsidRDefault="009166E9">
            <w:pPr>
              <w:pStyle w:val="TAH"/>
            </w:pPr>
            <w:r w:rsidRPr="00E9603C">
              <w:t>Information</w:t>
            </w:r>
          </w:p>
        </w:tc>
        <w:tc>
          <w:tcPr>
            <w:tcW w:w="5966" w:type="dxa"/>
          </w:tcPr>
          <w:p w14:paraId="27EE031B" w14:textId="77777777" w:rsidR="009166E9" w:rsidRPr="00E9603C" w:rsidRDefault="009166E9">
            <w:pPr>
              <w:pStyle w:val="TAH"/>
            </w:pPr>
            <w:r w:rsidRPr="00E9603C">
              <w:t>Description</w:t>
            </w:r>
          </w:p>
        </w:tc>
      </w:tr>
      <w:tr w:rsidR="009166E9" w:rsidRPr="00E9603C" w14:paraId="419FE968" w14:textId="77777777">
        <w:trPr>
          <w:cantSplit/>
          <w:jc w:val="center"/>
        </w:trPr>
        <w:tc>
          <w:tcPr>
            <w:tcW w:w="2866" w:type="dxa"/>
          </w:tcPr>
          <w:p w14:paraId="40670919" w14:textId="77777777" w:rsidR="009166E9" w:rsidRPr="00E9603C" w:rsidRDefault="009166E9">
            <w:pPr>
              <w:pStyle w:val="TAL"/>
            </w:pPr>
            <w:r w:rsidRPr="00E9603C">
              <w:t>UE group ID or UE ID, any UE</w:t>
            </w:r>
          </w:p>
        </w:tc>
        <w:tc>
          <w:tcPr>
            <w:tcW w:w="5966" w:type="dxa"/>
          </w:tcPr>
          <w:p w14:paraId="4BD4E69D" w14:textId="77777777" w:rsidR="009166E9" w:rsidRPr="00E9603C" w:rsidRDefault="009166E9">
            <w:pPr>
              <w:pStyle w:val="TAL"/>
            </w:pPr>
            <w:r w:rsidRPr="00E9603C">
              <w:t xml:space="preserve">Identifies a UE, any UE, or a group of UEs </w:t>
            </w:r>
          </w:p>
        </w:tc>
      </w:tr>
      <w:tr w:rsidR="009166E9" w:rsidRPr="00E9603C" w14:paraId="02C9072D" w14:textId="77777777">
        <w:trPr>
          <w:cantSplit/>
          <w:jc w:val="center"/>
        </w:trPr>
        <w:tc>
          <w:tcPr>
            <w:tcW w:w="2866" w:type="dxa"/>
          </w:tcPr>
          <w:p w14:paraId="2ECA027D" w14:textId="77777777" w:rsidR="009166E9" w:rsidRPr="00E9603C" w:rsidRDefault="009166E9">
            <w:pPr>
              <w:pStyle w:val="TAL"/>
            </w:pPr>
            <w:r w:rsidRPr="00E9603C">
              <w:t>DNN</w:t>
            </w:r>
          </w:p>
        </w:tc>
        <w:tc>
          <w:tcPr>
            <w:tcW w:w="5966" w:type="dxa"/>
          </w:tcPr>
          <w:p w14:paraId="16CE48BC" w14:textId="77777777" w:rsidR="009166E9" w:rsidRPr="00E9603C" w:rsidRDefault="009166E9">
            <w:pPr>
              <w:pStyle w:val="TAL"/>
            </w:pPr>
            <w:r w:rsidRPr="00E9603C">
              <w:t>Data Network Name associated for URLLC service</w:t>
            </w:r>
          </w:p>
        </w:tc>
      </w:tr>
      <w:tr w:rsidR="009166E9" w:rsidRPr="00E9603C" w14:paraId="02C00EB2" w14:textId="77777777">
        <w:trPr>
          <w:cantSplit/>
          <w:jc w:val="center"/>
        </w:trPr>
        <w:tc>
          <w:tcPr>
            <w:tcW w:w="2866" w:type="dxa"/>
          </w:tcPr>
          <w:p w14:paraId="752509A2" w14:textId="77777777" w:rsidR="009166E9" w:rsidRPr="00E9603C" w:rsidRDefault="009166E9">
            <w:pPr>
              <w:pStyle w:val="TAL"/>
            </w:pPr>
            <w:r w:rsidRPr="00E9603C">
              <w:t>Spatial validity</w:t>
            </w:r>
          </w:p>
        </w:tc>
        <w:tc>
          <w:tcPr>
            <w:tcW w:w="5966" w:type="dxa"/>
          </w:tcPr>
          <w:p w14:paraId="28EF8637" w14:textId="77777777" w:rsidR="009166E9" w:rsidRPr="00E9603C" w:rsidRDefault="009166E9">
            <w:pPr>
              <w:pStyle w:val="TAL"/>
            </w:pPr>
            <w:r w:rsidRPr="00E9603C">
              <w:t>Area where the Redundant Transmission Experience applies.</w:t>
            </w:r>
          </w:p>
          <w:p w14:paraId="07FCA7DA" w14:textId="77777777" w:rsidR="009166E9" w:rsidRPr="00E9603C" w:rsidRDefault="009166E9">
            <w:pPr>
              <w:pStyle w:val="TAL"/>
            </w:pPr>
            <w:r w:rsidRPr="00E9603C">
              <w:t>If Area of Interest information was provided in the request or subscription, spatial validity should be the requested Area of Interest.</w:t>
            </w:r>
          </w:p>
        </w:tc>
      </w:tr>
      <w:tr w:rsidR="009166E9" w:rsidRPr="00E9603C" w14:paraId="5138E08C" w14:textId="77777777">
        <w:trPr>
          <w:cantSplit/>
          <w:jc w:val="center"/>
        </w:trPr>
        <w:tc>
          <w:tcPr>
            <w:tcW w:w="2866" w:type="dxa"/>
          </w:tcPr>
          <w:p w14:paraId="1D00747E" w14:textId="77777777" w:rsidR="009166E9" w:rsidRPr="00E9603C" w:rsidRDefault="009166E9">
            <w:pPr>
              <w:pStyle w:val="TAL"/>
            </w:pPr>
            <w:r w:rsidRPr="00E9603C">
              <w:t>Time slot entry (1..max)</w:t>
            </w:r>
          </w:p>
        </w:tc>
        <w:tc>
          <w:tcPr>
            <w:tcW w:w="5966" w:type="dxa"/>
          </w:tcPr>
          <w:p w14:paraId="3581D799" w14:textId="77777777" w:rsidR="009166E9" w:rsidRPr="00E9603C" w:rsidRDefault="009166E9">
            <w:pPr>
              <w:pStyle w:val="TAL"/>
            </w:pPr>
            <w:r w:rsidRPr="00E9603C">
              <w:t>List of time slots during the Analytics target period</w:t>
            </w:r>
          </w:p>
        </w:tc>
      </w:tr>
      <w:tr w:rsidR="009166E9" w:rsidRPr="00E9603C" w14:paraId="39BE32A4" w14:textId="77777777">
        <w:trPr>
          <w:cantSplit/>
          <w:jc w:val="center"/>
        </w:trPr>
        <w:tc>
          <w:tcPr>
            <w:tcW w:w="2866" w:type="dxa"/>
          </w:tcPr>
          <w:p w14:paraId="0E0B3E25" w14:textId="77777777" w:rsidR="009166E9" w:rsidRPr="00E9603C" w:rsidRDefault="009166E9">
            <w:pPr>
              <w:pStyle w:val="TAL"/>
            </w:pPr>
            <w:r w:rsidRPr="00E9603C">
              <w:t xml:space="preserve">  &gt; Time slot start</w:t>
            </w:r>
          </w:p>
        </w:tc>
        <w:tc>
          <w:tcPr>
            <w:tcW w:w="5966" w:type="dxa"/>
          </w:tcPr>
          <w:p w14:paraId="605BB867" w14:textId="77777777" w:rsidR="009166E9" w:rsidRPr="00E9603C" w:rsidRDefault="009166E9">
            <w:pPr>
              <w:pStyle w:val="TAL"/>
            </w:pPr>
            <w:r w:rsidRPr="00E9603C">
              <w:t>Time slot start within the Analytics target period</w:t>
            </w:r>
          </w:p>
        </w:tc>
      </w:tr>
      <w:tr w:rsidR="009166E9" w:rsidRPr="00E9603C" w14:paraId="7F6E20ED" w14:textId="77777777">
        <w:trPr>
          <w:cantSplit/>
          <w:jc w:val="center"/>
        </w:trPr>
        <w:tc>
          <w:tcPr>
            <w:tcW w:w="2866" w:type="dxa"/>
          </w:tcPr>
          <w:p w14:paraId="50A994A5" w14:textId="77777777" w:rsidR="009166E9" w:rsidRPr="00E9603C" w:rsidRDefault="009166E9">
            <w:pPr>
              <w:pStyle w:val="TAL"/>
            </w:pPr>
            <w:r w:rsidRPr="00E9603C">
              <w:t xml:space="preserve">  &gt; Duration</w:t>
            </w:r>
          </w:p>
        </w:tc>
        <w:tc>
          <w:tcPr>
            <w:tcW w:w="5966" w:type="dxa"/>
          </w:tcPr>
          <w:p w14:paraId="14B85A55" w14:textId="77777777" w:rsidR="009166E9" w:rsidRPr="00E9603C" w:rsidRDefault="009166E9">
            <w:pPr>
              <w:pStyle w:val="TAL"/>
            </w:pPr>
            <w:r w:rsidRPr="00E9603C">
              <w:t>Duration of the time slot (average and variance)</w:t>
            </w:r>
          </w:p>
        </w:tc>
      </w:tr>
      <w:tr w:rsidR="009166E9" w:rsidRPr="00E9603C" w14:paraId="3484EB66" w14:textId="77777777">
        <w:trPr>
          <w:cantSplit/>
          <w:jc w:val="center"/>
        </w:trPr>
        <w:tc>
          <w:tcPr>
            <w:tcW w:w="2866" w:type="dxa"/>
          </w:tcPr>
          <w:p w14:paraId="3EF23130" w14:textId="77777777" w:rsidR="009166E9" w:rsidRPr="00E9603C" w:rsidRDefault="009166E9">
            <w:pPr>
              <w:pStyle w:val="TAL"/>
              <w:ind w:firstLineChars="100" w:firstLine="180"/>
            </w:pPr>
            <w:r w:rsidRPr="00E9603C">
              <w:t>&gt;Redundant Transmission Experience</w:t>
            </w:r>
          </w:p>
        </w:tc>
        <w:tc>
          <w:tcPr>
            <w:tcW w:w="5966" w:type="dxa"/>
          </w:tcPr>
          <w:p w14:paraId="6C55D979" w14:textId="77777777" w:rsidR="009166E9" w:rsidRPr="00E9603C" w:rsidRDefault="009166E9">
            <w:pPr>
              <w:pStyle w:val="TAL"/>
            </w:pPr>
            <w:r w:rsidRPr="00E9603C">
              <w:t>Redundant Transmission Experience value</w:t>
            </w:r>
          </w:p>
        </w:tc>
      </w:tr>
      <w:tr w:rsidR="009166E9" w:rsidRPr="00E9603C" w14:paraId="3768BB59" w14:textId="77777777">
        <w:trPr>
          <w:cantSplit/>
          <w:jc w:val="center"/>
        </w:trPr>
        <w:tc>
          <w:tcPr>
            <w:tcW w:w="2866" w:type="dxa"/>
          </w:tcPr>
          <w:p w14:paraId="6A476605" w14:textId="77777777" w:rsidR="009166E9" w:rsidRPr="00E9603C" w:rsidRDefault="009166E9">
            <w:pPr>
              <w:pStyle w:val="TAL"/>
              <w:ind w:firstLineChars="100" w:firstLine="180"/>
            </w:pPr>
            <w:r w:rsidRPr="00E9603C">
              <w:t>&gt;&gt; Ratio</w:t>
            </w:r>
          </w:p>
        </w:tc>
        <w:tc>
          <w:tcPr>
            <w:tcW w:w="5966" w:type="dxa"/>
          </w:tcPr>
          <w:p w14:paraId="5021AFF9" w14:textId="77777777" w:rsidR="009166E9" w:rsidRPr="00E9603C" w:rsidRDefault="009166E9">
            <w:pPr>
              <w:pStyle w:val="TAL"/>
            </w:pPr>
            <w:r w:rsidRPr="00E9603C">
              <w:t>Percentage on which UE, any UE, or UE group efficiently use the PDU session with redundant transmission.</w:t>
            </w:r>
          </w:p>
        </w:tc>
      </w:tr>
    </w:tbl>
    <w:p w14:paraId="47E821A5" w14:textId="77777777" w:rsidR="009166E9" w:rsidRPr="00E9603C" w:rsidRDefault="009166E9">
      <w:pPr>
        <w:rPr>
          <w:lang w:eastAsia="zh-CN"/>
        </w:rPr>
      </w:pPr>
    </w:p>
    <w:bookmarkEnd w:id="12921"/>
    <w:p w14:paraId="2F5F8864" w14:textId="77777777" w:rsidR="009166E9" w:rsidRPr="00E9603C" w:rsidRDefault="009166E9">
      <w:pPr>
        <w:pStyle w:val="TH"/>
        <w:rPr>
          <w:lang w:eastAsia="zh-CN"/>
        </w:rPr>
      </w:pPr>
      <w:r w:rsidRPr="00E9603C">
        <w:t xml:space="preserve">Table 6.68.3-2: </w:t>
      </w:r>
      <w:r w:rsidRPr="00E9603C">
        <w:rPr>
          <w:lang w:eastAsia="zh-CN"/>
        </w:rPr>
        <w:t>Redundant Transmission Experience predictions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7"/>
        <w:gridCol w:w="7337"/>
      </w:tblGrid>
      <w:tr w:rsidR="009166E9" w:rsidRPr="00E9603C" w14:paraId="2F9C38DF" w14:textId="77777777">
        <w:trPr>
          <w:cantSplit/>
          <w:jc w:val="center"/>
        </w:trPr>
        <w:tc>
          <w:tcPr>
            <w:tcW w:w="2517" w:type="dxa"/>
            <w:tcBorders>
              <w:top w:val="single" w:sz="4" w:space="0" w:color="auto"/>
              <w:left w:val="single" w:sz="4" w:space="0" w:color="auto"/>
              <w:bottom w:val="single" w:sz="4" w:space="0" w:color="auto"/>
              <w:right w:val="single" w:sz="4" w:space="0" w:color="auto"/>
            </w:tcBorders>
          </w:tcPr>
          <w:p w14:paraId="7F0028CF" w14:textId="77777777" w:rsidR="009166E9" w:rsidRPr="00E9603C" w:rsidRDefault="009166E9">
            <w:pPr>
              <w:pStyle w:val="TAH"/>
            </w:pPr>
            <w:r w:rsidRPr="00E9603C">
              <w:t>Information</w:t>
            </w:r>
          </w:p>
        </w:tc>
        <w:tc>
          <w:tcPr>
            <w:tcW w:w="7337" w:type="dxa"/>
            <w:tcBorders>
              <w:top w:val="single" w:sz="4" w:space="0" w:color="auto"/>
              <w:left w:val="single" w:sz="4" w:space="0" w:color="auto"/>
              <w:bottom w:val="single" w:sz="4" w:space="0" w:color="auto"/>
              <w:right w:val="single" w:sz="4" w:space="0" w:color="auto"/>
            </w:tcBorders>
          </w:tcPr>
          <w:p w14:paraId="442A8E27" w14:textId="77777777" w:rsidR="009166E9" w:rsidRPr="00E9603C" w:rsidRDefault="009166E9">
            <w:pPr>
              <w:pStyle w:val="TAH"/>
            </w:pPr>
            <w:r w:rsidRPr="00E9603C">
              <w:t>Description</w:t>
            </w:r>
          </w:p>
        </w:tc>
      </w:tr>
      <w:tr w:rsidR="009166E9" w:rsidRPr="00E9603C" w14:paraId="33EAEAAE" w14:textId="77777777">
        <w:trPr>
          <w:cantSplit/>
          <w:jc w:val="center"/>
        </w:trPr>
        <w:tc>
          <w:tcPr>
            <w:tcW w:w="2517" w:type="dxa"/>
            <w:tcBorders>
              <w:top w:val="single" w:sz="4" w:space="0" w:color="auto"/>
              <w:left w:val="single" w:sz="4" w:space="0" w:color="auto"/>
              <w:bottom w:val="single" w:sz="4" w:space="0" w:color="auto"/>
              <w:right w:val="single" w:sz="4" w:space="0" w:color="auto"/>
            </w:tcBorders>
          </w:tcPr>
          <w:p w14:paraId="173EA086" w14:textId="77777777" w:rsidR="009166E9" w:rsidRPr="00E9603C" w:rsidRDefault="009166E9">
            <w:pPr>
              <w:pStyle w:val="TAH"/>
              <w:jc w:val="left"/>
              <w:rPr>
                <w:b w:val="0"/>
              </w:rPr>
            </w:pPr>
            <w:r w:rsidRPr="00E9603C">
              <w:rPr>
                <w:b w:val="0"/>
              </w:rPr>
              <w:t>UE group ID or UE ID, any UE</w:t>
            </w:r>
          </w:p>
        </w:tc>
        <w:tc>
          <w:tcPr>
            <w:tcW w:w="7337" w:type="dxa"/>
            <w:tcBorders>
              <w:top w:val="single" w:sz="4" w:space="0" w:color="auto"/>
              <w:left w:val="single" w:sz="4" w:space="0" w:color="auto"/>
              <w:bottom w:val="single" w:sz="4" w:space="0" w:color="auto"/>
              <w:right w:val="single" w:sz="4" w:space="0" w:color="auto"/>
            </w:tcBorders>
          </w:tcPr>
          <w:p w14:paraId="58A10287" w14:textId="77777777" w:rsidR="009166E9" w:rsidRPr="00E9603C" w:rsidRDefault="009166E9">
            <w:pPr>
              <w:pStyle w:val="TAH"/>
              <w:jc w:val="left"/>
              <w:rPr>
                <w:b w:val="0"/>
              </w:rPr>
            </w:pPr>
            <w:r w:rsidRPr="00E9603C">
              <w:rPr>
                <w:b w:val="0"/>
              </w:rPr>
              <w:t xml:space="preserve">Identifies an UE or, any UE, a group of UEs </w:t>
            </w:r>
          </w:p>
        </w:tc>
      </w:tr>
      <w:tr w:rsidR="009166E9" w:rsidRPr="00E9603C" w14:paraId="2F42113E" w14:textId="77777777">
        <w:trPr>
          <w:cantSplit/>
          <w:jc w:val="center"/>
        </w:trPr>
        <w:tc>
          <w:tcPr>
            <w:tcW w:w="2517" w:type="dxa"/>
            <w:tcBorders>
              <w:top w:val="single" w:sz="4" w:space="0" w:color="auto"/>
              <w:left w:val="single" w:sz="4" w:space="0" w:color="auto"/>
              <w:bottom w:val="single" w:sz="4" w:space="0" w:color="auto"/>
              <w:right w:val="single" w:sz="4" w:space="0" w:color="auto"/>
            </w:tcBorders>
          </w:tcPr>
          <w:p w14:paraId="5639F5CB" w14:textId="77777777" w:rsidR="009166E9" w:rsidRPr="00E9603C" w:rsidRDefault="009166E9">
            <w:pPr>
              <w:pStyle w:val="TAH"/>
              <w:jc w:val="left"/>
              <w:rPr>
                <w:b w:val="0"/>
              </w:rPr>
            </w:pPr>
            <w:r w:rsidRPr="00E9603C">
              <w:rPr>
                <w:b w:val="0"/>
              </w:rPr>
              <w:t>DNN</w:t>
            </w:r>
          </w:p>
        </w:tc>
        <w:tc>
          <w:tcPr>
            <w:tcW w:w="7337" w:type="dxa"/>
            <w:tcBorders>
              <w:top w:val="single" w:sz="4" w:space="0" w:color="auto"/>
              <w:left w:val="single" w:sz="4" w:space="0" w:color="auto"/>
              <w:bottom w:val="single" w:sz="4" w:space="0" w:color="auto"/>
              <w:right w:val="single" w:sz="4" w:space="0" w:color="auto"/>
            </w:tcBorders>
          </w:tcPr>
          <w:p w14:paraId="08974BC2" w14:textId="77777777" w:rsidR="009166E9" w:rsidRPr="00E9603C" w:rsidRDefault="009166E9">
            <w:pPr>
              <w:pStyle w:val="TAH"/>
              <w:jc w:val="left"/>
              <w:rPr>
                <w:b w:val="0"/>
              </w:rPr>
            </w:pPr>
            <w:r w:rsidRPr="00E9603C">
              <w:rPr>
                <w:b w:val="0"/>
              </w:rPr>
              <w:t>Data Network Name associated for URLLC service</w:t>
            </w:r>
          </w:p>
        </w:tc>
      </w:tr>
      <w:tr w:rsidR="009166E9" w:rsidRPr="00E9603C" w14:paraId="7CC27E6A" w14:textId="77777777">
        <w:trPr>
          <w:cantSplit/>
          <w:jc w:val="center"/>
        </w:trPr>
        <w:tc>
          <w:tcPr>
            <w:tcW w:w="2517" w:type="dxa"/>
            <w:tcBorders>
              <w:top w:val="single" w:sz="4" w:space="0" w:color="auto"/>
              <w:left w:val="single" w:sz="4" w:space="0" w:color="auto"/>
              <w:bottom w:val="single" w:sz="4" w:space="0" w:color="auto"/>
              <w:right w:val="single" w:sz="4" w:space="0" w:color="auto"/>
            </w:tcBorders>
          </w:tcPr>
          <w:p w14:paraId="149C411B" w14:textId="77777777" w:rsidR="009166E9" w:rsidRPr="00E9603C" w:rsidRDefault="009166E9">
            <w:pPr>
              <w:pStyle w:val="TAH"/>
              <w:jc w:val="left"/>
              <w:rPr>
                <w:b w:val="0"/>
              </w:rPr>
            </w:pPr>
            <w:r w:rsidRPr="00E9603C">
              <w:rPr>
                <w:b w:val="0"/>
              </w:rPr>
              <w:t>Spatial validity</w:t>
            </w:r>
          </w:p>
        </w:tc>
        <w:tc>
          <w:tcPr>
            <w:tcW w:w="7337" w:type="dxa"/>
            <w:tcBorders>
              <w:top w:val="single" w:sz="4" w:space="0" w:color="auto"/>
              <w:left w:val="single" w:sz="4" w:space="0" w:color="auto"/>
              <w:bottom w:val="single" w:sz="4" w:space="0" w:color="auto"/>
              <w:right w:val="single" w:sz="4" w:space="0" w:color="auto"/>
            </w:tcBorders>
          </w:tcPr>
          <w:p w14:paraId="497A6A85" w14:textId="77777777" w:rsidR="009166E9" w:rsidRPr="00E9603C" w:rsidRDefault="009166E9">
            <w:pPr>
              <w:pStyle w:val="TAH"/>
              <w:jc w:val="left"/>
              <w:rPr>
                <w:b w:val="0"/>
              </w:rPr>
            </w:pPr>
            <w:r w:rsidRPr="00E9603C">
              <w:rPr>
                <w:b w:val="0"/>
              </w:rPr>
              <w:t>Area where the estimated Redundant Transmission Experience applies.</w:t>
            </w:r>
          </w:p>
          <w:p w14:paraId="7855559E" w14:textId="77777777" w:rsidR="009166E9" w:rsidRPr="00E9603C" w:rsidRDefault="009166E9">
            <w:pPr>
              <w:pStyle w:val="TAH"/>
              <w:jc w:val="left"/>
              <w:rPr>
                <w:b w:val="0"/>
              </w:rPr>
            </w:pPr>
            <w:r w:rsidRPr="00E9603C">
              <w:rPr>
                <w:b w:val="0"/>
              </w:rPr>
              <w:t>If Area of Interest information was provided in the request or subscription, spatial validity should be the requested Area of Interest.</w:t>
            </w:r>
          </w:p>
        </w:tc>
      </w:tr>
      <w:tr w:rsidR="009166E9" w:rsidRPr="00E9603C" w14:paraId="2C35F293" w14:textId="77777777">
        <w:trPr>
          <w:cantSplit/>
          <w:jc w:val="center"/>
        </w:trPr>
        <w:tc>
          <w:tcPr>
            <w:tcW w:w="2517" w:type="dxa"/>
            <w:tcBorders>
              <w:top w:val="single" w:sz="4" w:space="0" w:color="auto"/>
              <w:left w:val="single" w:sz="4" w:space="0" w:color="auto"/>
              <w:bottom w:val="single" w:sz="4" w:space="0" w:color="auto"/>
              <w:right w:val="single" w:sz="4" w:space="0" w:color="auto"/>
            </w:tcBorders>
          </w:tcPr>
          <w:p w14:paraId="4C7897A0" w14:textId="77777777" w:rsidR="009166E9" w:rsidRPr="00E9603C" w:rsidRDefault="009166E9">
            <w:pPr>
              <w:pStyle w:val="TAH"/>
              <w:jc w:val="left"/>
              <w:rPr>
                <w:b w:val="0"/>
              </w:rPr>
            </w:pPr>
            <w:r w:rsidRPr="00E9603C">
              <w:rPr>
                <w:b w:val="0"/>
              </w:rPr>
              <w:t>Time slot entry (1..max)</w:t>
            </w:r>
          </w:p>
        </w:tc>
        <w:tc>
          <w:tcPr>
            <w:tcW w:w="7337" w:type="dxa"/>
            <w:tcBorders>
              <w:top w:val="single" w:sz="4" w:space="0" w:color="auto"/>
              <w:left w:val="single" w:sz="4" w:space="0" w:color="auto"/>
              <w:bottom w:val="single" w:sz="4" w:space="0" w:color="auto"/>
              <w:right w:val="single" w:sz="4" w:space="0" w:color="auto"/>
            </w:tcBorders>
          </w:tcPr>
          <w:p w14:paraId="495DBD5A" w14:textId="77777777" w:rsidR="009166E9" w:rsidRPr="00E9603C" w:rsidRDefault="009166E9">
            <w:pPr>
              <w:pStyle w:val="TAH"/>
              <w:jc w:val="left"/>
              <w:rPr>
                <w:b w:val="0"/>
              </w:rPr>
            </w:pPr>
            <w:r w:rsidRPr="00E9603C">
              <w:rPr>
                <w:b w:val="0"/>
              </w:rPr>
              <w:t>List of predicted time slots</w:t>
            </w:r>
          </w:p>
        </w:tc>
      </w:tr>
      <w:tr w:rsidR="009166E9" w:rsidRPr="00E9603C" w14:paraId="32370E33" w14:textId="77777777">
        <w:trPr>
          <w:cantSplit/>
          <w:jc w:val="center"/>
        </w:trPr>
        <w:tc>
          <w:tcPr>
            <w:tcW w:w="2517" w:type="dxa"/>
            <w:tcBorders>
              <w:top w:val="single" w:sz="4" w:space="0" w:color="auto"/>
              <w:left w:val="single" w:sz="4" w:space="0" w:color="auto"/>
              <w:bottom w:val="single" w:sz="4" w:space="0" w:color="auto"/>
              <w:right w:val="single" w:sz="4" w:space="0" w:color="auto"/>
            </w:tcBorders>
          </w:tcPr>
          <w:p w14:paraId="2CA7B2D1" w14:textId="77777777" w:rsidR="009166E9" w:rsidRPr="00E9603C" w:rsidRDefault="009166E9">
            <w:pPr>
              <w:pStyle w:val="TAH"/>
              <w:jc w:val="left"/>
              <w:rPr>
                <w:b w:val="0"/>
              </w:rPr>
            </w:pPr>
            <w:r w:rsidRPr="00E9603C">
              <w:rPr>
                <w:b w:val="0"/>
              </w:rPr>
              <w:t xml:space="preserve">  &gt;Time slot start</w:t>
            </w:r>
          </w:p>
        </w:tc>
        <w:tc>
          <w:tcPr>
            <w:tcW w:w="7337" w:type="dxa"/>
            <w:tcBorders>
              <w:top w:val="single" w:sz="4" w:space="0" w:color="auto"/>
              <w:left w:val="single" w:sz="4" w:space="0" w:color="auto"/>
              <w:bottom w:val="single" w:sz="4" w:space="0" w:color="auto"/>
              <w:right w:val="single" w:sz="4" w:space="0" w:color="auto"/>
            </w:tcBorders>
          </w:tcPr>
          <w:p w14:paraId="3883C55B" w14:textId="77777777" w:rsidR="009166E9" w:rsidRPr="00E9603C" w:rsidRDefault="009166E9">
            <w:pPr>
              <w:pStyle w:val="TAH"/>
              <w:jc w:val="left"/>
              <w:rPr>
                <w:b w:val="0"/>
              </w:rPr>
            </w:pPr>
            <w:r w:rsidRPr="00E9603C">
              <w:rPr>
                <w:b w:val="0"/>
              </w:rPr>
              <w:t>Time slot start time within the Analytics target period</w:t>
            </w:r>
          </w:p>
        </w:tc>
      </w:tr>
      <w:tr w:rsidR="009166E9" w:rsidRPr="00E9603C" w14:paraId="1DDF71E8" w14:textId="77777777">
        <w:trPr>
          <w:cantSplit/>
          <w:jc w:val="center"/>
        </w:trPr>
        <w:tc>
          <w:tcPr>
            <w:tcW w:w="2517" w:type="dxa"/>
            <w:tcBorders>
              <w:top w:val="single" w:sz="4" w:space="0" w:color="auto"/>
              <w:left w:val="single" w:sz="4" w:space="0" w:color="auto"/>
              <w:bottom w:val="single" w:sz="4" w:space="0" w:color="auto"/>
              <w:right w:val="single" w:sz="4" w:space="0" w:color="auto"/>
            </w:tcBorders>
          </w:tcPr>
          <w:p w14:paraId="052881B7" w14:textId="77777777" w:rsidR="009166E9" w:rsidRPr="00E9603C" w:rsidRDefault="009166E9">
            <w:pPr>
              <w:pStyle w:val="TAH"/>
              <w:jc w:val="left"/>
              <w:rPr>
                <w:b w:val="0"/>
              </w:rPr>
            </w:pPr>
            <w:r w:rsidRPr="00E9603C">
              <w:rPr>
                <w:b w:val="0"/>
              </w:rPr>
              <w:t xml:space="preserve">  &gt; Duration</w:t>
            </w:r>
          </w:p>
        </w:tc>
        <w:tc>
          <w:tcPr>
            <w:tcW w:w="7337" w:type="dxa"/>
            <w:tcBorders>
              <w:top w:val="single" w:sz="4" w:space="0" w:color="auto"/>
              <w:left w:val="single" w:sz="4" w:space="0" w:color="auto"/>
              <w:bottom w:val="single" w:sz="4" w:space="0" w:color="auto"/>
              <w:right w:val="single" w:sz="4" w:space="0" w:color="auto"/>
            </w:tcBorders>
          </w:tcPr>
          <w:p w14:paraId="7E04EC05" w14:textId="77777777" w:rsidR="009166E9" w:rsidRPr="00E9603C" w:rsidRDefault="009166E9">
            <w:pPr>
              <w:pStyle w:val="TAH"/>
              <w:jc w:val="left"/>
              <w:rPr>
                <w:b w:val="0"/>
              </w:rPr>
            </w:pPr>
            <w:r w:rsidRPr="00E9603C">
              <w:rPr>
                <w:b w:val="0"/>
              </w:rPr>
              <w:t xml:space="preserve">Duration of the time slot </w:t>
            </w:r>
          </w:p>
        </w:tc>
      </w:tr>
      <w:tr w:rsidR="009166E9" w:rsidRPr="00E9603C" w14:paraId="3B4F4453" w14:textId="77777777">
        <w:trPr>
          <w:cantSplit/>
          <w:jc w:val="center"/>
        </w:trPr>
        <w:tc>
          <w:tcPr>
            <w:tcW w:w="2517" w:type="dxa"/>
            <w:tcBorders>
              <w:top w:val="single" w:sz="4" w:space="0" w:color="auto"/>
              <w:left w:val="single" w:sz="4" w:space="0" w:color="auto"/>
              <w:bottom w:val="single" w:sz="4" w:space="0" w:color="auto"/>
              <w:right w:val="single" w:sz="4" w:space="0" w:color="auto"/>
            </w:tcBorders>
          </w:tcPr>
          <w:p w14:paraId="20218EF3" w14:textId="77777777" w:rsidR="009166E9" w:rsidRPr="00E9603C" w:rsidRDefault="009166E9">
            <w:pPr>
              <w:pStyle w:val="TAH"/>
              <w:jc w:val="left"/>
              <w:rPr>
                <w:b w:val="0"/>
              </w:rPr>
            </w:pPr>
            <w:r w:rsidRPr="00E9603C">
              <w:rPr>
                <w:b w:val="0"/>
              </w:rPr>
              <w:t xml:space="preserve">  &gt; Redundant Transmission Experience </w:t>
            </w:r>
          </w:p>
        </w:tc>
        <w:tc>
          <w:tcPr>
            <w:tcW w:w="7337" w:type="dxa"/>
            <w:tcBorders>
              <w:top w:val="single" w:sz="4" w:space="0" w:color="auto"/>
              <w:left w:val="single" w:sz="4" w:space="0" w:color="auto"/>
              <w:bottom w:val="single" w:sz="4" w:space="0" w:color="auto"/>
              <w:right w:val="single" w:sz="4" w:space="0" w:color="auto"/>
            </w:tcBorders>
          </w:tcPr>
          <w:p w14:paraId="4275C68F" w14:textId="77777777" w:rsidR="009166E9" w:rsidRPr="00E9603C" w:rsidRDefault="009166E9">
            <w:pPr>
              <w:pStyle w:val="TAH"/>
              <w:jc w:val="left"/>
              <w:rPr>
                <w:b w:val="0"/>
              </w:rPr>
            </w:pPr>
            <w:r w:rsidRPr="00E9603C">
              <w:rPr>
                <w:b w:val="0"/>
              </w:rPr>
              <w:t>Predicted Redundant Transmission Experience value during the Analytics target period</w:t>
            </w:r>
          </w:p>
        </w:tc>
      </w:tr>
      <w:tr w:rsidR="009166E9" w:rsidRPr="00E9603C" w14:paraId="2E11DFF5" w14:textId="77777777">
        <w:trPr>
          <w:cantSplit/>
          <w:jc w:val="center"/>
        </w:trPr>
        <w:tc>
          <w:tcPr>
            <w:tcW w:w="2517" w:type="dxa"/>
            <w:tcBorders>
              <w:top w:val="single" w:sz="4" w:space="0" w:color="auto"/>
              <w:left w:val="single" w:sz="4" w:space="0" w:color="auto"/>
              <w:bottom w:val="single" w:sz="4" w:space="0" w:color="auto"/>
              <w:right w:val="single" w:sz="4" w:space="0" w:color="auto"/>
            </w:tcBorders>
          </w:tcPr>
          <w:p w14:paraId="6AFCFEF7" w14:textId="77777777" w:rsidR="009166E9" w:rsidRPr="00E9603C" w:rsidRDefault="009166E9">
            <w:pPr>
              <w:pStyle w:val="TAH"/>
              <w:jc w:val="left"/>
              <w:rPr>
                <w:b w:val="0"/>
              </w:rPr>
            </w:pPr>
            <w:r w:rsidRPr="00E9603C">
              <w:rPr>
                <w:b w:val="0"/>
              </w:rPr>
              <w:t xml:space="preserve">    &gt;&gt; Ratio </w:t>
            </w:r>
          </w:p>
        </w:tc>
        <w:tc>
          <w:tcPr>
            <w:tcW w:w="7337" w:type="dxa"/>
            <w:tcBorders>
              <w:top w:val="single" w:sz="4" w:space="0" w:color="auto"/>
              <w:left w:val="single" w:sz="4" w:space="0" w:color="auto"/>
              <w:bottom w:val="single" w:sz="4" w:space="0" w:color="auto"/>
              <w:right w:val="single" w:sz="4" w:space="0" w:color="auto"/>
            </w:tcBorders>
          </w:tcPr>
          <w:p w14:paraId="06CE2945" w14:textId="77777777" w:rsidR="009166E9" w:rsidRPr="00E9603C" w:rsidRDefault="009166E9">
            <w:pPr>
              <w:pStyle w:val="TAH"/>
              <w:jc w:val="left"/>
              <w:rPr>
                <w:b w:val="0"/>
              </w:rPr>
            </w:pPr>
            <w:r w:rsidRPr="00E9603C">
              <w:rPr>
                <w:b w:val="0"/>
              </w:rPr>
              <w:t>Percentage on which the UE, any UE, or UE group may efficiently use the PDU session with redundant transmission.</w:t>
            </w:r>
          </w:p>
        </w:tc>
      </w:tr>
      <w:tr w:rsidR="009166E9" w:rsidRPr="00E9603C" w14:paraId="053B5738" w14:textId="77777777">
        <w:trPr>
          <w:cantSplit/>
          <w:jc w:val="center"/>
        </w:trPr>
        <w:tc>
          <w:tcPr>
            <w:tcW w:w="2517" w:type="dxa"/>
            <w:tcBorders>
              <w:top w:val="single" w:sz="4" w:space="0" w:color="auto"/>
              <w:left w:val="single" w:sz="4" w:space="0" w:color="auto"/>
              <w:bottom w:val="single" w:sz="4" w:space="0" w:color="auto"/>
              <w:right w:val="single" w:sz="4" w:space="0" w:color="auto"/>
            </w:tcBorders>
          </w:tcPr>
          <w:p w14:paraId="7EC99410" w14:textId="77777777" w:rsidR="009166E9" w:rsidRPr="00E9603C" w:rsidRDefault="009166E9">
            <w:pPr>
              <w:pStyle w:val="TAH"/>
              <w:jc w:val="left"/>
              <w:rPr>
                <w:b w:val="0"/>
              </w:rPr>
            </w:pPr>
            <w:r w:rsidRPr="00E9603C">
              <w:rPr>
                <w:b w:val="0"/>
              </w:rPr>
              <w:t xml:space="preserve">    &gt;&gt; Confidence</w:t>
            </w:r>
          </w:p>
        </w:tc>
        <w:tc>
          <w:tcPr>
            <w:tcW w:w="7337" w:type="dxa"/>
            <w:tcBorders>
              <w:top w:val="single" w:sz="4" w:space="0" w:color="auto"/>
              <w:left w:val="single" w:sz="4" w:space="0" w:color="auto"/>
              <w:bottom w:val="single" w:sz="4" w:space="0" w:color="auto"/>
              <w:right w:val="single" w:sz="4" w:space="0" w:color="auto"/>
            </w:tcBorders>
          </w:tcPr>
          <w:p w14:paraId="164236C1" w14:textId="77777777" w:rsidR="009166E9" w:rsidRPr="00E9603C" w:rsidRDefault="009166E9">
            <w:pPr>
              <w:pStyle w:val="TAH"/>
              <w:jc w:val="left"/>
              <w:rPr>
                <w:b w:val="0"/>
              </w:rPr>
            </w:pPr>
            <w:r w:rsidRPr="00E9603C">
              <w:rPr>
                <w:b w:val="0"/>
              </w:rPr>
              <w:t>Confidence of this prediction</w:t>
            </w:r>
          </w:p>
        </w:tc>
      </w:tr>
    </w:tbl>
    <w:p w14:paraId="508DAF4C" w14:textId="77777777" w:rsidR="009166E9" w:rsidRPr="00E9603C" w:rsidRDefault="009166E9">
      <w:pPr>
        <w:rPr>
          <w:rFonts w:eastAsia="DengXian"/>
          <w:lang w:eastAsia="zh-CN"/>
        </w:rPr>
      </w:pPr>
    </w:p>
    <w:p w14:paraId="668ADA0A" w14:textId="77777777" w:rsidR="009166E9" w:rsidRPr="00E9603C" w:rsidRDefault="009166E9">
      <w:pPr>
        <w:pStyle w:val="Heading3"/>
        <w:rPr>
          <w:lang w:eastAsia="zh-CN"/>
        </w:rPr>
      </w:pPr>
      <w:bookmarkStart w:id="12922" w:name="_Toc57201541"/>
      <w:bookmarkStart w:id="12923" w:name="_Toc54770365"/>
      <w:bookmarkStart w:id="12924" w:name="_Toc54779717"/>
      <w:bookmarkStart w:id="12925" w:name="_Toc54786677"/>
      <w:bookmarkStart w:id="12926" w:name="_Toc57641579"/>
      <w:bookmarkStart w:id="12927" w:name="_Toc59101932"/>
      <w:r w:rsidRPr="00E9603C">
        <w:rPr>
          <w:lang w:eastAsia="zh-CN"/>
        </w:rPr>
        <w:t>6.68.4</w:t>
      </w:r>
      <w:r w:rsidRPr="00E9603C">
        <w:rPr>
          <w:lang w:eastAsia="zh-CN"/>
        </w:rPr>
        <w:tab/>
        <w:t>Procedures</w:t>
      </w:r>
      <w:bookmarkEnd w:id="12922"/>
      <w:bookmarkEnd w:id="12923"/>
      <w:bookmarkEnd w:id="12924"/>
      <w:bookmarkEnd w:id="12925"/>
      <w:bookmarkEnd w:id="12926"/>
      <w:bookmarkEnd w:id="12927"/>
    </w:p>
    <w:p w14:paraId="77DB8CE4" w14:textId="77777777" w:rsidR="009166E9" w:rsidRPr="00E9603C" w:rsidRDefault="009166E9">
      <w:pPr>
        <w:pStyle w:val="Heading4"/>
        <w:rPr>
          <w:lang w:eastAsia="en-GB"/>
        </w:rPr>
      </w:pPr>
      <w:bookmarkStart w:id="12928" w:name="_Toc50023965"/>
      <w:bookmarkStart w:id="12929" w:name="_Toc50022731"/>
      <w:bookmarkStart w:id="12930" w:name="_Toc50310033"/>
      <w:bookmarkStart w:id="12931" w:name="_Toc50023380"/>
      <w:bookmarkStart w:id="12932" w:name="_Toc57201542"/>
      <w:bookmarkStart w:id="12933" w:name="_Toc50579765"/>
      <w:bookmarkStart w:id="12934" w:name="_Toc54770366"/>
      <w:bookmarkStart w:id="12935" w:name="_Toc54779718"/>
      <w:bookmarkStart w:id="12936" w:name="_Toc54786678"/>
      <w:bookmarkStart w:id="12937" w:name="_Toc57641580"/>
      <w:bookmarkStart w:id="12938" w:name="_Toc59101933"/>
      <w:r w:rsidRPr="00E9603C">
        <w:rPr>
          <w:lang w:eastAsia="en-GB"/>
        </w:rPr>
        <w:t>6.68.4.1</w:t>
      </w:r>
      <w:r w:rsidRPr="00E9603C">
        <w:rPr>
          <w:lang w:eastAsia="en-GB"/>
        </w:rPr>
        <w:tab/>
        <w:t>Analytics Procedure</w:t>
      </w:r>
      <w:bookmarkEnd w:id="12928"/>
      <w:bookmarkEnd w:id="12929"/>
      <w:bookmarkEnd w:id="12930"/>
      <w:bookmarkEnd w:id="12931"/>
      <w:bookmarkEnd w:id="12932"/>
      <w:bookmarkEnd w:id="12933"/>
      <w:bookmarkEnd w:id="12934"/>
      <w:bookmarkEnd w:id="12935"/>
      <w:bookmarkEnd w:id="12936"/>
      <w:bookmarkEnd w:id="12937"/>
      <w:bookmarkEnd w:id="12938"/>
    </w:p>
    <w:p w14:paraId="3CB9102C" w14:textId="77777777" w:rsidR="009166E9" w:rsidRPr="00E9603C" w:rsidRDefault="009166E9">
      <w:pPr>
        <w:rPr>
          <w:lang w:eastAsia="ko-KR"/>
        </w:rPr>
      </w:pPr>
      <w:r w:rsidRPr="00E9603C">
        <w:rPr>
          <w:lang w:eastAsia="ko-KR"/>
        </w:rPr>
        <w:t xml:space="preserve">Figure 6.68.4.1-1 shows the analytics procedure. </w:t>
      </w:r>
      <w:r w:rsidRPr="00E9603C">
        <w:t>The NWDAF can provide analytics, in the form of statistics or predictions or both, to another NF.</w:t>
      </w:r>
    </w:p>
    <w:p w14:paraId="22AE3FE1" w14:textId="77777777" w:rsidR="009166E9" w:rsidRPr="00E9603C" w:rsidRDefault="009166E9">
      <w:pPr>
        <w:pStyle w:val="TH"/>
      </w:pPr>
      <w:r w:rsidRPr="00E9603C">
        <w:object w:dxaOrig="6288" w:dyaOrig="3864" w14:anchorId="5551072B">
          <v:shape id="对象 166" o:spid="_x0000_i1171" type="#_x0000_t75" style="width:481.5pt;height:296.5pt;mso-position-horizontal-relative:page;mso-position-vertical-relative:page" o:ole="">
            <v:imagedata r:id="rId202" o:title=""/>
          </v:shape>
          <o:OLEObject Type="Embed" ProgID="Visio.Drawing.11" ShapeID="对象 166" DrawAspect="Content" ObjectID="_1669716077" r:id="rId290"/>
        </w:object>
      </w:r>
    </w:p>
    <w:p w14:paraId="11D550B1" w14:textId="77777777" w:rsidR="009166E9" w:rsidRPr="00E9603C" w:rsidRDefault="009166E9">
      <w:pPr>
        <w:pStyle w:val="TF"/>
        <w:rPr>
          <w:rFonts w:eastAsia="MS Mincho"/>
        </w:rPr>
      </w:pPr>
      <w:r w:rsidRPr="00E9603C">
        <w:t>Figure 6.68.4.1-1: "</w:t>
      </w:r>
      <w:r w:rsidRPr="00E9603C">
        <w:rPr>
          <w:lang w:eastAsia="zh-CN"/>
        </w:rPr>
        <w:t xml:space="preserve">Redundant Transmission Experience" </w:t>
      </w:r>
      <w:r w:rsidRPr="00E9603C">
        <w:t>analytics provided to an NF</w:t>
      </w:r>
    </w:p>
    <w:p w14:paraId="3F854163" w14:textId="77777777" w:rsidR="009166E9" w:rsidRPr="00E9603C" w:rsidRDefault="009166E9">
      <w:pPr>
        <w:pStyle w:val="B1"/>
        <w:rPr>
          <w:lang w:eastAsia="zh-CN"/>
        </w:rPr>
      </w:pPr>
      <w:r w:rsidRPr="00E9603C">
        <w:rPr>
          <w:lang w:eastAsia="zh-CN"/>
        </w:rPr>
        <w:t>1.</w:t>
      </w:r>
      <w:r w:rsidRPr="00E9603C">
        <w:rPr>
          <w:lang w:eastAsia="zh-CN"/>
        </w:rPr>
        <w:tab/>
        <w:t xml:space="preserve">The NF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w:t>
      </w:r>
      <w:r w:rsidRPr="00E9603C">
        <w:t>Analytics Filter Information optionally contains DNN, S-NSSAI, Area of Interest, etc.</w:t>
      </w:r>
    </w:p>
    <w:p w14:paraId="762A3772" w14:textId="77777777" w:rsidR="009166E9" w:rsidRPr="00E9603C" w:rsidRDefault="009166E9">
      <w:pPr>
        <w:pStyle w:val="B1"/>
        <w:rPr>
          <w:lang w:eastAsia="zh-CN"/>
        </w:rPr>
      </w:pPr>
      <w:r w:rsidRPr="00E9603C">
        <w:rPr>
          <w:lang w:eastAsia="zh-CN"/>
        </w:rPr>
        <w:t>2.</w:t>
      </w:r>
      <w:r w:rsidRPr="00E9603C">
        <w:rPr>
          <w:lang w:eastAsia="zh-CN"/>
        </w:rP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4C9E115D" w14:textId="77777777" w:rsidR="009166E9" w:rsidRPr="00E9603C" w:rsidRDefault="009166E9">
      <w:pPr>
        <w:pStyle w:val="B1"/>
        <w:rPr>
          <w:lang w:eastAsia="zh-CN"/>
        </w:rPr>
      </w:pPr>
      <w:r w:rsidRPr="00E9603C">
        <w:rPr>
          <w:lang w:eastAsia="zh-CN"/>
        </w:rPr>
        <w:tab/>
        <w:t>The NWDAF subscribes the service data from AF(s) by invoking Naf_EventExposure_Subscribe service or Nnef_EventExposure_Subscribe (if via NEF).</w:t>
      </w:r>
    </w:p>
    <w:p w14:paraId="670D0DDA" w14:textId="77777777" w:rsidR="009166E9" w:rsidRPr="00E9603C" w:rsidRDefault="009166E9">
      <w:pPr>
        <w:pStyle w:val="B1"/>
        <w:rPr>
          <w:lang w:eastAsia="zh-CN"/>
        </w:rPr>
      </w:pPr>
      <w:r w:rsidRPr="00E9603C">
        <w:rPr>
          <w:lang w:eastAsia="zh-CN"/>
        </w:rPr>
        <w:tab/>
        <w:t xml:space="preserve">The NWDAF collects UE mobility information, packet measurement information and/or redundant transmission related information from OAM, following the procedure captured in clause 6.2.3.2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7AD941B4" w14:textId="77777777" w:rsidR="009166E9" w:rsidRPr="00E9603C" w:rsidRDefault="009166E9">
      <w:pPr>
        <w:pStyle w:val="NO"/>
        <w:rPr>
          <w:rFonts w:eastAsia="SimSun"/>
          <w:lang w:eastAsia="zh-CN"/>
        </w:rPr>
      </w:pPr>
      <w:r w:rsidRPr="00E9603C">
        <w:t>NOTE:</w:t>
      </w:r>
      <w:r w:rsidRPr="00E9603C">
        <w:tab/>
        <w:t xml:space="preserve">The NWDAF determines the AMF serving the UE, any UE, or the group of UEs as described in clause 6.2.2.1 </w:t>
      </w:r>
      <w:r w:rsidRPr="00E9603C">
        <w:rPr>
          <w:lang w:eastAsia="zh-CN"/>
        </w:rPr>
        <w:t xml:space="preserve">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7BBA8A9A" w14:textId="77777777" w:rsidR="009166E9" w:rsidRPr="00E9603C" w:rsidRDefault="009166E9">
      <w:pPr>
        <w:pStyle w:val="B1"/>
        <w:rPr>
          <w:lang w:eastAsia="zh-CN"/>
        </w:rPr>
      </w:pPr>
      <w:r w:rsidRPr="00E9603C">
        <w:rPr>
          <w:lang w:eastAsia="zh-CN"/>
        </w:rPr>
        <w:tab/>
        <w:t>This step may be skipped when e.g. the NWDAF already has the requested analytics available.</w:t>
      </w:r>
    </w:p>
    <w:p w14:paraId="3E642BA8" w14:textId="77777777" w:rsidR="009166E9" w:rsidRPr="00E9603C" w:rsidRDefault="009166E9">
      <w:pPr>
        <w:pStyle w:val="B1"/>
        <w:rPr>
          <w:lang w:eastAsia="zh-CN"/>
        </w:rPr>
      </w:pPr>
      <w:r w:rsidRPr="00E9603C">
        <w:rPr>
          <w:lang w:eastAsia="zh-CN"/>
        </w:rPr>
        <w:t>3.</w:t>
      </w:r>
      <w:r w:rsidRPr="00E9603C">
        <w:rPr>
          <w:lang w:eastAsia="zh-CN"/>
        </w:rPr>
        <w:tab/>
        <w:t>The NWDAF derives requested analytics.</w:t>
      </w:r>
    </w:p>
    <w:p w14:paraId="23EBB3A9" w14:textId="77777777" w:rsidR="009166E9" w:rsidRPr="00E9603C" w:rsidRDefault="009166E9">
      <w:pPr>
        <w:pStyle w:val="B1"/>
        <w:rPr>
          <w:lang w:eastAsia="zh-CN"/>
        </w:rPr>
      </w:pPr>
      <w:r w:rsidRPr="00E9603C">
        <w:rPr>
          <w:lang w:eastAsia="zh-CN"/>
        </w:rPr>
        <w:t>4.</w:t>
      </w:r>
      <w:r w:rsidRPr="00E9603C">
        <w:rPr>
          <w:lang w:eastAsia="zh-CN"/>
        </w:rPr>
        <w:tab/>
        <w:t xml:space="preserve">The NWDAF provide requested UE Presence </w:t>
      </w:r>
      <w:r w:rsidRPr="00E9603C">
        <w:t>Pattern</w:t>
      </w:r>
      <w:r w:rsidRPr="00E9603C">
        <w:rPr>
          <w:lang w:eastAsia="zh-CN"/>
        </w:rPr>
        <w:t xml:space="preserve"> analytics to the NF, using either the Nnwdaf_AnalyticsInfo_Request response or Nnwdaf_AnalyticsSubscription_Notify, depending on the service used in step 1.</w:t>
      </w:r>
    </w:p>
    <w:p w14:paraId="245815E4" w14:textId="77777777" w:rsidR="009166E9" w:rsidRPr="00E9603C" w:rsidRDefault="009166E9">
      <w:pPr>
        <w:pStyle w:val="B1"/>
      </w:pPr>
      <w:r w:rsidRPr="00E9603C">
        <w:rPr>
          <w:lang w:eastAsia="zh-CN"/>
        </w:rPr>
        <w:t>5-7.</w:t>
      </w:r>
      <w:r w:rsidRPr="00E9603C">
        <w:rPr>
          <w:lang w:eastAsia="zh-CN"/>
        </w:rPr>
        <w:tab/>
        <w:t>If at step 1, the NF has subscribed to receive notifications for Redundant Transmission Experience analytics, after receiving event notification from the AMFs, AFs and OAM subscribed by NWDAF in step 2, the NWDAF may generate new analytics and provide them to the NF.</w:t>
      </w:r>
    </w:p>
    <w:p w14:paraId="624C87D8" w14:textId="77777777" w:rsidR="009166E9" w:rsidRPr="00E9603C" w:rsidRDefault="009166E9">
      <w:r w:rsidRPr="00E9603C">
        <w:rPr>
          <w:lang w:eastAsia="ko-KR"/>
        </w:rPr>
        <w:t xml:space="preserve">If a service consumer is SMF, the </w:t>
      </w:r>
      <w:r w:rsidRPr="00E9603C">
        <w:rPr>
          <w:lang w:eastAsia="zh-CN"/>
        </w:rPr>
        <w:t>Redundant Transmission Experience</w:t>
      </w:r>
      <w:r w:rsidRPr="00E9603C">
        <w:rPr>
          <w:lang w:eastAsia="ko-KR"/>
        </w:rPr>
        <w:t xml:space="preserve"> analytics can be used to make decision if </w:t>
      </w:r>
      <w:r w:rsidRPr="00E9603C">
        <w:t>that redundant transmission shall be performed or (if activated) shall be stopped regarding the PDU session for URLLC service.</w:t>
      </w:r>
    </w:p>
    <w:p w14:paraId="2D045644" w14:textId="77777777" w:rsidR="009166E9" w:rsidRPr="00E9603C" w:rsidRDefault="009166E9">
      <w:pPr>
        <w:pStyle w:val="Heading3"/>
      </w:pPr>
      <w:bookmarkStart w:id="12939" w:name="_Toc50023966"/>
      <w:bookmarkStart w:id="12940" w:name="_Toc57201543"/>
      <w:bookmarkStart w:id="12941" w:name="_Toc50021453"/>
      <w:bookmarkStart w:id="12942" w:name="_Toc50022022"/>
      <w:bookmarkStart w:id="12943" w:name="_Toc50022732"/>
      <w:bookmarkStart w:id="12944" w:name="_Toc50023381"/>
      <w:bookmarkStart w:id="12945" w:name="_Toc50579766"/>
      <w:bookmarkStart w:id="12946" w:name="_Toc54770367"/>
      <w:bookmarkStart w:id="12947" w:name="_Toc54779719"/>
      <w:bookmarkStart w:id="12948" w:name="_Toc54786679"/>
      <w:bookmarkStart w:id="12949" w:name="_Toc50310034"/>
      <w:bookmarkStart w:id="12950" w:name="_Toc57641581"/>
      <w:bookmarkStart w:id="12951" w:name="_Toc59101934"/>
      <w:r w:rsidRPr="00E9603C">
        <w:t>6.</w:t>
      </w:r>
      <w:r w:rsidRPr="00E9603C">
        <w:rPr>
          <w:lang w:eastAsia="zh-CN"/>
        </w:rPr>
        <w:t>68</w:t>
      </w:r>
      <w:r w:rsidRPr="00E9603C">
        <w:t>.5</w:t>
      </w:r>
      <w:r w:rsidRPr="00E9603C">
        <w:tab/>
        <w:t>Impacts on services, entities and interfaces</w:t>
      </w:r>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p>
    <w:p w14:paraId="1A6E3EA7" w14:textId="77777777" w:rsidR="009166E9" w:rsidRPr="00E9603C" w:rsidRDefault="009166E9">
      <w:pPr>
        <w:rPr>
          <w:lang w:eastAsia="ko-KR"/>
        </w:rPr>
      </w:pPr>
      <w:r w:rsidRPr="00E9603C">
        <w:rPr>
          <w:lang w:eastAsia="ko-KR"/>
        </w:rPr>
        <w:t>SMF:</w:t>
      </w:r>
    </w:p>
    <w:p w14:paraId="12665F3E" w14:textId="77777777" w:rsidR="009166E9" w:rsidRPr="00E9603C" w:rsidRDefault="009166E9">
      <w:pPr>
        <w:pStyle w:val="B1"/>
        <w:rPr>
          <w:lang w:eastAsia="zh-CN"/>
        </w:rPr>
      </w:pPr>
      <w:r w:rsidRPr="00E9603C">
        <w:rPr>
          <w:lang w:eastAsia="zh-CN"/>
        </w:rPr>
        <w:t>-</w:t>
      </w:r>
      <w:r w:rsidRPr="00E9603C">
        <w:rPr>
          <w:lang w:eastAsia="zh-CN"/>
        </w:rPr>
        <w:tab/>
        <w:t>get information from NWDAF to make decision how to support efficiently redundant transmission for URLLC service, i.e.</w:t>
      </w:r>
    </w:p>
    <w:p w14:paraId="7C608771" w14:textId="77777777" w:rsidR="009166E9" w:rsidRPr="00E9603C" w:rsidRDefault="009166E9">
      <w:pPr>
        <w:pStyle w:val="B1"/>
        <w:rPr>
          <w:lang w:eastAsia="zh-CN"/>
        </w:rPr>
      </w:pPr>
      <w:r w:rsidRPr="00E9603C">
        <w:rPr>
          <w:lang w:eastAsia="zh-CN"/>
        </w:rPr>
        <w:t>(1)</w:t>
      </w:r>
      <w:r w:rsidRPr="00E9603C">
        <w:rPr>
          <w:lang w:eastAsia="zh-CN"/>
        </w:rPr>
        <w:tab/>
        <w:t>to determine redundant transmission shall be performed.</w:t>
      </w:r>
    </w:p>
    <w:p w14:paraId="1E38E38D" w14:textId="77777777" w:rsidR="009166E9" w:rsidRPr="00E9603C" w:rsidRDefault="009166E9">
      <w:pPr>
        <w:pStyle w:val="B1"/>
        <w:rPr>
          <w:lang w:eastAsia="zh-CN"/>
        </w:rPr>
      </w:pPr>
      <w:r w:rsidRPr="00E9603C">
        <w:rPr>
          <w:lang w:eastAsia="zh-CN"/>
        </w:rPr>
        <w:t>(2)</w:t>
      </w:r>
      <w:r w:rsidRPr="00E9603C">
        <w:rPr>
          <w:lang w:eastAsia="zh-CN"/>
        </w:rPr>
        <w:tab/>
        <w:t>to determine redundant transmission shall be stopped if has</w:t>
      </w:r>
      <w:r w:rsidRPr="00E9603C">
        <w:rPr>
          <w:lang w:eastAsia="ko-KR"/>
        </w:rPr>
        <w:t xml:space="preserve"> been </w:t>
      </w:r>
      <w:r w:rsidRPr="00E9603C">
        <w:rPr>
          <w:lang w:eastAsia="zh-CN"/>
        </w:rPr>
        <w:t>activated.</w:t>
      </w:r>
    </w:p>
    <w:p w14:paraId="077E687A" w14:textId="77777777" w:rsidR="009166E9" w:rsidRPr="00E9603C" w:rsidRDefault="009166E9">
      <w:pPr>
        <w:rPr>
          <w:lang w:eastAsia="zh-CN"/>
        </w:rPr>
      </w:pPr>
      <w:r w:rsidRPr="00E9603C">
        <w:rPr>
          <w:lang w:eastAsia="zh-CN"/>
        </w:rPr>
        <w:t>NWDAF:</w:t>
      </w:r>
    </w:p>
    <w:p w14:paraId="177AB20A" w14:textId="77777777" w:rsidR="009166E9" w:rsidRPr="00E9603C" w:rsidRDefault="009166E9">
      <w:pPr>
        <w:pStyle w:val="B1"/>
        <w:rPr>
          <w:lang w:eastAsia="zh-CN"/>
        </w:rPr>
      </w:pPr>
      <w:r w:rsidRPr="00E9603C">
        <w:rPr>
          <w:lang w:eastAsia="zh-CN"/>
        </w:rPr>
        <w:t>-</w:t>
      </w:r>
      <w:r w:rsidRPr="00E9603C">
        <w:rPr>
          <w:lang w:eastAsia="zh-CN"/>
        </w:rPr>
        <w:tab/>
        <w:t xml:space="preserve">perform </w:t>
      </w:r>
      <w:r w:rsidRPr="00E9603C">
        <w:t xml:space="preserve">Redundant Transmission Experience </w:t>
      </w:r>
      <w:r w:rsidRPr="00E9603C">
        <w:rPr>
          <w:lang w:eastAsia="zh-CN"/>
        </w:rPr>
        <w:t>statics and predictions.</w:t>
      </w:r>
    </w:p>
    <w:p w14:paraId="590CF96E" w14:textId="77777777" w:rsidR="009166E9" w:rsidRPr="00E9603C" w:rsidRDefault="009166E9">
      <w:pPr>
        <w:pStyle w:val="B1"/>
        <w:rPr>
          <w:lang w:eastAsia="zh-CN"/>
        </w:rPr>
      </w:pPr>
      <w:r w:rsidRPr="00E9603C">
        <w:rPr>
          <w:lang w:eastAsia="zh-CN"/>
        </w:rPr>
        <w:t>-</w:t>
      </w:r>
      <w:r w:rsidRPr="00E9603C">
        <w:rPr>
          <w:lang w:eastAsia="zh-CN"/>
        </w:rPr>
        <w:tab/>
        <w:t>Consume UL/DL packet drops and packet delay</w:t>
      </w:r>
    </w:p>
    <w:p w14:paraId="61C9DBF5" w14:textId="77777777" w:rsidR="009166E9" w:rsidRPr="00E9603C" w:rsidRDefault="009166E9">
      <w:pPr>
        <w:pStyle w:val="B1"/>
        <w:rPr>
          <w:lang w:eastAsia="zh-CN"/>
        </w:rPr>
      </w:pPr>
      <w:r w:rsidRPr="00E9603C">
        <w:rPr>
          <w:lang w:eastAsia="zh-CN"/>
        </w:rPr>
        <w:t>-</w:t>
      </w:r>
      <w:r w:rsidRPr="00E9603C">
        <w:rPr>
          <w:lang w:eastAsia="zh-CN"/>
        </w:rPr>
        <w:tab/>
        <w:t>Consume UL/DL packet drop and successful packet transmission on redundant transmission</w:t>
      </w:r>
    </w:p>
    <w:p w14:paraId="18082E88" w14:textId="77777777" w:rsidR="009166E9" w:rsidRPr="00E9603C" w:rsidRDefault="009166E9">
      <w:pPr>
        <w:pStyle w:val="Heading2"/>
        <w:rPr>
          <w:rFonts w:eastAsia="MS Mincho"/>
          <w:color w:val="000000"/>
        </w:rPr>
      </w:pPr>
      <w:bookmarkStart w:id="12952" w:name="_Toc50310035"/>
      <w:bookmarkStart w:id="12953" w:name="_Toc54770368"/>
      <w:bookmarkStart w:id="12954" w:name="_Toc57201544"/>
      <w:bookmarkStart w:id="12955" w:name="_Toc50022733"/>
      <w:bookmarkStart w:id="12956" w:name="_Toc50023967"/>
      <w:bookmarkStart w:id="12957" w:name="_Toc50023382"/>
      <w:bookmarkStart w:id="12958" w:name="_Toc50021454"/>
      <w:bookmarkStart w:id="12959" w:name="_Toc50579767"/>
      <w:bookmarkStart w:id="12960" w:name="_Toc50022023"/>
      <w:bookmarkStart w:id="12961" w:name="_Toc54779720"/>
      <w:bookmarkStart w:id="12962" w:name="_Toc54786680"/>
      <w:bookmarkStart w:id="12963" w:name="_Toc57641582"/>
      <w:bookmarkStart w:id="12964" w:name="_Toc59101935"/>
      <w:r w:rsidRPr="00E9603C">
        <w:rPr>
          <w:rFonts w:eastAsia="MS Mincho"/>
          <w:color w:val="000000"/>
          <w:lang w:eastAsia="zh-CN"/>
        </w:rPr>
        <w:t>6.69</w:t>
      </w:r>
      <w:r w:rsidRPr="00E9603C">
        <w:rPr>
          <w:rFonts w:eastAsia="MS Mincho"/>
          <w:color w:val="000000"/>
          <w:lang w:eastAsia="ko-KR"/>
        </w:rPr>
        <w:tab/>
      </w:r>
      <w:r w:rsidRPr="00E9603C">
        <w:rPr>
          <w:rFonts w:eastAsia="MS Mincho"/>
          <w:color w:val="000000"/>
        </w:rPr>
        <w:t>Solution</w:t>
      </w:r>
      <w:r w:rsidRPr="00E9603C">
        <w:rPr>
          <w:rFonts w:eastAsia="MS Mincho"/>
          <w:color w:val="000000"/>
          <w:lang w:eastAsia="zh-CN"/>
        </w:rPr>
        <w:t xml:space="preserve"> #69</w:t>
      </w:r>
      <w:r w:rsidRPr="00E9603C">
        <w:rPr>
          <w:rFonts w:eastAsia="MS Mincho"/>
          <w:color w:val="000000"/>
        </w:rPr>
        <w:t xml:space="preserve">: </w:t>
      </w:r>
      <w:bookmarkStart w:id="12965" w:name="_Hlk39560544"/>
      <w:r w:rsidRPr="00E9603C">
        <w:rPr>
          <w:rFonts w:eastAsia="MS Mincho"/>
          <w:color w:val="000000"/>
        </w:rPr>
        <w:t>NWDAF associated to the User-plane</w:t>
      </w:r>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5"/>
      <w:bookmarkEnd w:id="12964"/>
    </w:p>
    <w:p w14:paraId="0CEDD9CC" w14:textId="77777777" w:rsidR="009166E9" w:rsidRPr="00E9603C" w:rsidRDefault="009166E9">
      <w:pPr>
        <w:pStyle w:val="Heading3"/>
      </w:pPr>
      <w:bookmarkStart w:id="12966" w:name="_Toc50310036"/>
      <w:bookmarkStart w:id="12967" w:name="_Toc54779721"/>
      <w:bookmarkStart w:id="12968" w:name="_Toc57201545"/>
      <w:bookmarkStart w:id="12969" w:name="_Toc54786681"/>
      <w:bookmarkStart w:id="12970" w:name="_Toc50023968"/>
      <w:bookmarkStart w:id="12971" w:name="_Toc50023383"/>
      <w:bookmarkStart w:id="12972" w:name="_Toc50022734"/>
      <w:bookmarkStart w:id="12973" w:name="_Toc50022024"/>
      <w:bookmarkStart w:id="12974" w:name="_Toc50021455"/>
      <w:bookmarkStart w:id="12975" w:name="_Toc54770369"/>
      <w:bookmarkStart w:id="12976" w:name="_Toc50579768"/>
      <w:bookmarkStart w:id="12977" w:name="_Toc57641583"/>
      <w:bookmarkStart w:id="12978" w:name="_Toc59101936"/>
      <w:r w:rsidRPr="00E9603C">
        <w:rPr>
          <w:lang w:eastAsia="zh-CN"/>
        </w:rPr>
        <w:t>6.69.1</w:t>
      </w:r>
      <w:r w:rsidRPr="00E9603C">
        <w:rPr>
          <w:lang w:eastAsia="zh-CN"/>
        </w:rPr>
        <w:tab/>
      </w:r>
      <w:r w:rsidRPr="00E9603C">
        <w:t>General</w:t>
      </w:r>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p>
    <w:p w14:paraId="1BC9180A" w14:textId="77777777" w:rsidR="009166E9" w:rsidRPr="00E9603C" w:rsidRDefault="009166E9">
      <w:r w:rsidRPr="00E9603C">
        <w:t>This solution address efficiency for data collection Key Issue #11 focused on user plane analytics, and is part of the solutions for not only key Issue #2 but also Key Issue #1.</w:t>
      </w:r>
    </w:p>
    <w:p w14:paraId="0CAC0291" w14:textId="77777777" w:rsidR="009166E9" w:rsidRPr="00E9603C" w:rsidRDefault="009166E9">
      <w:r w:rsidRPr="00E9603C">
        <w:t xml:space="preserve">The </w:t>
      </w:r>
      <w:r w:rsidR="00E9603C" w:rsidRPr="00E9603C">
        <w:t>TS</w:t>
      </w:r>
      <w:r w:rsidR="00E9603C">
        <w:t> </w:t>
      </w:r>
      <w:r w:rsidR="00E9603C" w:rsidRPr="00E9603C">
        <w:t>23.288</w:t>
      </w:r>
      <w:r w:rsidR="00E9603C">
        <w:t> </w:t>
      </w:r>
      <w:r w:rsidR="00E9603C" w:rsidRPr="00E9603C">
        <w:t>[</w:t>
      </w:r>
      <w:r w:rsidRPr="00E9603C">
        <w:t>5] in clauses 4.1 and 5.1 states that "some of the NWDAF can be specialized in providing certain types of analytics."</w:t>
      </w:r>
    </w:p>
    <w:p w14:paraId="3DEB1A5D" w14:textId="77777777" w:rsidR="009166E9" w:rsidRPr="00E9603C" w:rsidRDefault="009166E9">
      <w:r w:rsidRPr="00E9603C">
        <w:t>It is stated in the study item objectives that it shall not be studied how to retrieve data from UPF.</w:t>
      </w:r>
    </w:p>
    <w:p w14:paraId="7F5F49A2" w14:textId="77777777" w:rsidR="009166E9" w:rsidRPr="00E9603C" w:rsidRDefault="009166E9">
      <w:pPr>
        <w:pStyle w:val="Heading4"/>
        <w:rPr>
          <w:color w:val="000000"/>
        </w:rPr>
      </w:pPr>
      <w:bookmarkStart w:id="12979" w:name="_Toc50021456"/>
      <w:bookmarkStart w:id="12980" w:name="_Toc50022025"/>
      <w:bookmarkStart w:id="12981" w:name="_Toc50310037"/>
      <w:bookmarkStart w:id="12982" w:name="_Toc54770370"/>
      <w:bookmarkStart w:id="12983" w:name="_Toc54779722"/>
      <w:bookmarkStart w:id="12984" w:name="_Toc54786682"/>
      <w:bookmarkStart w:id="12985" w:name="_Toc50023384"/>
      <w:bookmarkStart w:id="12986" w:name="_Toc50579769"/>
      <w:bookmarkStart w:id="12987" w:name="_Toc57201546"/>
      <w:bookmarkStart w:id="12988" w:name="_Toc50023969"/>
      <w:bookmarkStart w:id="12989" w:name="_Toc50022735"/>
      <w:bookmarkStart w:id="12990" w:name="_Toc57641584"/>
      <w:bookmarkStart w:id="12991" w:name="_Toc59101937"/>
      <w:r w:rsidRPr="00E9603C">
        <w:rPr>
          <w:color w:val="000000"/>
          <w:lang w:eastAsia="zh-CN"/>
        </w:rPr>
        <w:t>6.69.1.1</w:t>
      </w:r>
      <w:r w:rsidRPr="00E9603C">
        <w:rPr>
          <w:color w:val="000000"/>
          <w:lang w:eastAsia="zh-CN"/>
        </w:rPr>
        <w:tab/>
      </w:r>
      <w:r w:rsidRPr="00E9603C">
        <w:rPr>
          <w:color w:val="000000"/>
        </w:rPr>
        <w:t>Principles of the Solution</w:t>
      </w:r>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p>
    <w:p w14:paraId="0598C29E" w14:textId="77777777" w:rsidR="009166E9" w:rsidRPr="00E9603C" w:rsidRDefault="009166E9">
      <w:r w:rsidRPr="00E9603C">
        <w:t>The principles of the solution are:</w:t>
      </w:r>
    </w:p>
    <w:p w14:paraId="506ED721" w14:textId="77777777" w:rsidR="009166E9" w:rsidRPr="00E9603C" w:rsidRDefault="009166E9">
      <w:r w:rsidRPr="00E9603C">
        <w:t>This solution proposes to associate one NWDAF instance with one UPF or a cluster of UPFs that are attending at least one DNN. Associated in the sense that the NWDAF is assigned to specific UPF(s) and the interface between UPF and NWDAF is not specified but the data from UPF is assumed to be available by non-specified means.</w:t>
      </w:r>
    </w:p>
    <w:p w14:paraId="473FDB83" w14:textId="77777777" w:rsidR="009166E9" w:rsidRPr="00E9603C" w:rsidRDefault="009166E9">
      <w:r w:rsidRPr="00E9603C">
        <w:t>This solution address scenarios of low latency, in clause 6.69.1.3 steps 5-9 is shown the Registration/Deregistration of the NWDAF serving a UE once a PDU session is stablished into the NWDAF Service area even when the UE is not yet a targeted device; it makes a significant difference in low latency response capability.</w:t>
      </w:r>
    </w:p>
    <w:p w14:paraId="77D51836" w14:textId="77777777" w:rsidR="009166E9" w:rsidRPr="00E9603C" w:rsidRDefault="009166E9">
      <w:r w:rsidRPr="00E9603C">
        <w:t xml:space="preserve">In </w:t>
      </w:r>
      <w:r w:rsidR="00E9603C" w:rsidRPr="00E9603C">
        <w:t>TS</w:t>
      </w:r>
      <w:r w:rsidR="00E9603C">
        <w:t> </w:t>
      </w:r>
      <w:r w:rsidR="00E9603C" w:rsidRPr="00E9603C">
        <w:t>23.288</w:t>
      </w:r>
      <w:r w:rsidR="00E9603C">
        <w:t> </w:t>
      </w:r>
      <w:r w:rsidR="00E9603C" w:rsidRPr="00E9603C">
        <w:t>[</w:t>
      </w:r>
      <w:r w:rsidRPr="00E9603C">
        <w:t>5] it is stated that NWDAF instance(s) can be collocated with a 5GS NF.</w:t>
      </w:r>
    </w:p>
    <w:p w14:paraId="450ED7D6" w14:textId="77777777" w:rsidR="009166E9" w:rsidRPr="00E9603C" w:rsidRDefault="009166E9">
      <w:r w:rsidRPr="00E9603C">
        <w:t>For cases that contains only user plane data the associated NWDAF may be collocated with a UPF. For instance assuming an NWDAF on slice level that shall calculate Analytics containing data from UPF, it may make sense to do this calculation distributed near the UPF. Especially if the NWDAF is collocated/associated with an UPF having data available from the UPF.</w:t>
      </w:r>
    </w:p>
    <w:p w14:paraId="657B0F45" w14:textId="77777777" w:rsidR="009166E9" w:rsidRPr="00E9603C" w:rsidRDefault="009166E9">
      <w:r w:rsidRPr="00E9603C">
        <w:t>Some areas that do not expect either dense traffic, or real-time use cases, such as residential areas or rural areas, could use at least one associated NWDAF instance but in a centralized fashion. Thus completing the whole PLMN coverage with this kind of associated NWDAF instances.</w:t>
      </w:r>
    </w:p>
    <w:p w14:paraId="3D05C4CD" w14:textId="77777777" w:rsidR="009166E9" w:rsidRPr="00E9603C" w:rsidRDefault="009166E9">
      <w:r w:rsidRPr="00E9603C">
        <w:t>It allows putting into practice, for instance, the scheme where the system performs local analytics close to the edge. Therefore the outcomes are used by other NWDAFs as data input to process those analytics services with less time sensitivity and much more complexity. This solution significantly reduces the volume of information that the associated NWDAF may send to a central NWDAF. It avoids the bulk, and sufficient information traversing the whole network when it is collected and processed by a central NWDAF, in this case, using information that is available in every involved UPF. It is possible, for instance, that the associated NWDAF sends to the central NWDAF the calculated QoEs; instead of the central NWDAF uses traffic samples that are available in the UPFs to perform the QoE calculation at the central location.</w:t>
      </w:r>
    </w:p>
    <w:p w14:paraId="215BB42E" w14:textId="77777777" w:rsidR="009166E9" w:rsidRPr="00E9603C" w:rsidRDefault="009166E9">
      <w:r w:rsidRPr="00E9603C">
        <w:t>For the associated NWDAF in this solution, it registers with the NRF and also with the UDM and subscribes to certain SMF at PDU session events.</w:t>
      </w:r>
    </w:p>
    <w:p w14:paraId="561C1C08" w14:textId="77777777" w:rsidR="009166E9" w:rsidRPr="00E9603C" w:rsidRDefault="009166E9">
      <w:r w:rsidRPr="00E9603C">
        <w:t>The NWDAF registers into the NRF attending a specific area of interest. The design of NWDAF service area is fundamentally the way to associate a NWDAF with a cluster of UPFs. When the associated NWDAF is collocated the service area is the same as UPF service area.</w:t>
      </w:r>
    </w:p>
    <w:p w14:paraId="0F6C3826" w14:textId="77777777" w:rsidR="009166E9" w:rsidRPr="00E9603C" w:rsidRDefault="009166E9">
      <w:r w:rsidRPr="00E9603C">
        <w:t>Following the NRF registration, the NWDAF gets from the NRF information about the Service Area of the SMF(s) at a slice level. Then the NWDAF selects the SMFs that serves partially or totally their service area. The NWDAF Subscribes to selected SMFs to PDU session establishment or modification exposure service; with a proper filter to ensure that the exposed events are only those which fall into the NWDAF's service area.</w:t>
      </w:r>
    </w:p>
    <w:p w14:paraId="45B2CA18" w14:textId="77777777" w:rsidR="009166E9" w:rsidRPr="00E9603C" w:rsidRDefault="009166E9">
      <w:r w:rsidRPr="00E9603C">
        <w:t>NWDAF service area design principle: The finest granularity for Service Area is at TA level. NWDAF service area should not overlay in between them. For instance if wanted, when adding all associated NWDAFs service areas coverage results in a full overlay of PLMN coverage; if so every single TA shall be part of one of the associated NWDAF service areas. The NWDAF service area should contain at least one partial or total SMF service area.</w:t>
      </w:r>
    </w:p>
    <w:p w14:paraId="76FFCEB6" w14:textId="77777777" w:rsidR="009166E9" w:rsidRPr="00E9603C" w:rsidRDefault="009166E9">
      <w:pPr>
        <w:pStyle w:val="Heading4"/>
        <w:rPr>
          <w:rFonts w:eastAsia="MS Mincho"/>
          <w:lang w:eastAsia="zh-CN"/>
        </w:rPr>
      </w:pPr>
      <w:bookmarkStart w:id="12992" w:name="_Toc57201547"/>
      <w:bookmarkStart w:id="12993" w:name="_Toc54770371"/>
      <w:bookmarkStart w:id="12994" w:name="_Toc54779723"/>
      <w:bookmarkStart w:id="12995" w:name="_Toc54786683"/>
      <w:bookmarkStart w:id="12996" w:name="_Toc57641585"/>
      <w:bookmarkStart w:id="12997" w:name="_Toc59101938"/>
      <w:r w:rsidRPr="00E9603C">
        <w:rPr>
          <w:rFonts w:eastAsia="MS Mincho"/>
          <w:lang w:eastAsia="zh-CN"/>
        </w:rPr>
        <w:t>6.69.1.2</w:t>
      </w:r>
      <w:r w:rsidRPr="00E9603C">
        <w:rPr>
          <w:rFonts w:eastAsia="MS Mincho"/>
          <w:lang w:eastAsia="zh-CN"/>
        </w:rPr>
        <w:tab/>
        <w:t>Registration of the NWDAF serving an area</w:t>
      </w:r>
      <w:bookmarkEnd w:id="12992"/>
      <w:bookmarkEnd w:id="12993"/>
      <w:bookmarkEnd w:id="12994"/>
      <w:bookmarkEnd w:id="12995"/>
      <w:bookmarkEnd w:id="12996"/>
      <w:bookmarkEnd w:id="12997"/>
    </w:p>
    <w:p w14:paraId="4EAA0DB5" w14:textId="77777777" w:rsidR="009166E9" w:rsidRPr="00E9603C" w:rsidRDefault="009166E9">
      <w:pPr>
        <w:rPr>
          <w:lang w:eastAsia="zh-CN"/>
        </w:rPr>
      </w:pPr>
      <w:r w:rsidRPr="00E9603C">
        <w:rPr>
          <w:lang w:eastAsia="zh-CN"/>
        </w:rPr>
        <w:t xml:space="preserve">In this solution, each NWDAF serves a specific geographical area with a set of User plane analytics services. It registers with the NRF as a NWDAF. This registration includes the data described in </w:t>
      </w:r>
      <w:r w:rsidR="00E9603C" w:rsidRPr="00E9603C">
        <w:rPr>
          <w:lang w:eastAsia="zh-CN"/>
        </w:rPr>
        <w:t>TS</w:t>
      </w:r>
      <w:r w:rsidR="00E9603C">
        <w:rPr>
          <w:lang w:eastAsia="zh-CN"/>
        </w:rPr>
        <w:t> </w:t>
      </w:r>
      <w:r w:rsidR="00E9603C" w:rsidRPr="00E9603C">
        <w:rPr>
          <w:lang w:eastAsia="zh-CN"/>
        </w:rPr>
        <w:t>23.501</w:t>
      </w:r>
      <w:r w:rsidR="00E9603C">
        <w:rPr>
          <w:lang w:eastAsia="zh-CN"/>
        </w:rPr>
        <w:t> </w:t>
      </w:r>
      <w:r w:rsidR="00E9603C" w:rsidRPr="00E9603C">
        <w:rPr>
          <w:lang w:eastAsia="zh-CN"/>
        </w:rPr>
        <w:t>[</w:t>
      </w:r>
      <w:r w:rsidRPr="00E9603C">
        <w:rPr>
          <w:lang w:eastAsia="zh-CN"/>
        </w:rPr>
        <w:t xml:space="preserve">2] clause 6.2.6 and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clause 5.1.</w:t>
      </w:r>
    </w:p>
    <w:p w14:paraId="6CDCC0AD" w14:textId="77777777" w:rsidR="009166E9" w:rsidRPr="00E9603C" w:rsidRDefault="009166E9">
      <w:pPr>
        <w:rPr>
          <w:lang w:eastAsia="zh-CN"/>
        </w:rPr>
      </w:pPr>
      <w:r w:rsidRPr="00E9603C">
        <w:rPr>
          <w:lang w:eastAsia="zh-CN"/>
        </w:rPr>
        <w:t>Following the NRF registration, the NWDAF invokes the Nnrf_NFManagement_NFStatusSubscribe for two purposes. First to get from the NRF information about the Service Area of the SMF(s) at slice level and second to get registered and start receiving notifications of new SMFs instances deployment. Then the NWDAF selects the SMFs that serves partially or totally NWDAF service area. The NWDAF Subscribes to selected SMFs to PDU session establishment or modification exposure service; with a proper filter to ensure that exposed events are only those which fall into NWNAF's service area. Figure 6.69.1.2-1 steps 1- 5 illustrates the procedure.</w:t>
      </w:r>
    </w:p>
    <w:p w14:paraId="6BD8AA93" w14:textId="77777777" w:rsidR="009166E9" w:rsidRPr="00E9603C" w:rsidRDefault="009166E9">
      <w:pPr>
        <w:pStyle w:val="Heading4"/>
        <w:ind w:left="810" w:hanging="810"/>
        <w:rPr>
          <w:rFonts w:eastAsia="MS Mincho"/>
          <w:color w:val="000000"/>
          <w:lang w:eastAsia="zh-CN"/>
        </w:rPr>
      </w:pPr>
      <w:bookmarkStart w:id="12998" w:name="_Toc57201548"/>
      <w:bookmarkStart w:id="12999" w:name="_Toc50023970"/>
      <w:bookmarkStart w:id="13000" w:name="_Toc50023385"/>
      <w:bookmarkStart w:id="13001" w:name="_Toc50022736"/>
      <w:bookmarkStart w:id="13002" w:name="_Toc50021457"/>
      <w:bookmarkStart w:id="13003" w:name="_Toc50310038"/>
      <w:bookmarkStart w:id="13004" w:name="_Toc50579770"/>
      <w:bookmarkStart w:id="13005" w:name="_Toc50022026"/>
      <w:bookmarkStart w:id="13006" w:name="_Toc54770372"/>
      <w:bookmarkStart w:id="13007" w:name="_Toc54786684"/>
      <w:bookmarkStart w:id="13008" w:name="_Toc54779724"/>
      <w:bookmarkStart w:id="13009" w:name="_Toc57641586"/>
      <w:bookmarkStart w:id="13010" w:name="_Toc59101939"/>
      <w:r w:rsidRPr="00E9603C">
        <w:rPr>
          <w:rFonts w:eastAsia="MS Mincho"/>
          <w:color w:val="000000"/>
          <w:lang w:eastAsia="zh-CN"/>
        </w:rPr>
        <w:t>6.69.1.3</w:t>
      </w:r>
      <w:r w:rsidRPr="00E9603C">
        <w:rPr>
          <w:rFonts w:eastAsia="MS Mincho"/>
          <w:color w:val="000000"/>
          <w:lang w:eastAsia="zh-CN"/>
        </w:rPr>
        <w:tab/>
        <w:t>Registration/Deregistration of the NWDAF serving a UE</w:t>
      </w:r>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p>
    <w:p w14:paraId="7214C1CF" w14:textId="77777777" w:rsidR="009166E9" w:rsidRPr="00E9603C" w:rsidRDefault="009166E9">
      <w:pPr>
        <w:rPr>
          <w:lang w:eastAsia="zh-CN"/>
        </w:rPr>
      </w:pPr>
      <w:r w:rsidRPr="00E9603C">
        <w:rPr>
          <w:lang w:eastAsia="zh-CN"/>
        </w:rPr>
        <w:t>Every SMF PDU session establishment or modification event notification arriving to the NWDAF, via a Nsmf_EventExposure_Notify, may derive the respective UE that has an active PDU session being managed in NWDAF service area. If the case, that UE needs to be registered in the UDM. Therefore, the NWDAFs registers in the UDM those UEs. This registration in the UDM includes the UE ID, NWDAFs FQDN or IP address, NWDAF instance ID, and the Analytics IDs it can produce for such UE. This registration may take place right after the NWDAF receives an event notification from the SMFs of a PDU session establishment or modification. Note that it is enough that the UE is camping in NWDAF service area to make the NWDAF proceed to register the UE even if it does not correspond yet to a target SUPI. The NWDAF deregisters the UE when it receives the event notification of PDU session termination or relocation out of NWDAF service area. Also, a UE using edge computing or mashup application could be managed by two different NWDAFs due to the UE PDU sessions having two different anchor UPFs in different NWDAF service areas. Figure 6.69.1.2-1 steps 6 - 9 illustrates the procedure.</w:t>
      </w:r>
    </w:p>
    <w:p w14:paraId="215C1E82" w14:textId="77777777" w:rsidR="009166E9" w:rsidRPr="00E9603C" w:rsidRDefault="009166E9">
      <w:pPr>
        <w:pStyle w:val="Heading4"/>
        <w:ind w:left="810" w:hanging="810"/>
        <w:rPr>
          <w:rFonts w:eastAsia="MS Mincho"/>
          <w:color w:val="000000"/>
          <w:lang w:eastAsia="zh-CN"/>
        </w:rPr>
      </w:pPr>
      <w:bookmarkStart w:id="13011" w:name="_Toc50579771"/>
      <w:bookmarkStart w:id="13012" w:name="_Toc57201549"/>
      <w:bookmarkStart w:id="13013" w:name="_Toc50310039"/>
      <w:bookmarkStart w:id="13014" w:name="_Toc50022027"/>
      <w:bookmarkStart w:id="13015" w:name="_Toc50022737"/>
      <w:bookmarkStart w:id="13016" w:name="_Toc50023386"/>
      <w:bookmarkStart w:id="13017" w:name="_Toc50023971"/>
      <w:bookmarkStart w:id="13018" w:name="_Toc54786685"/>
      <w:bookmarkStart w:id="13019" w:name="_Toc54770373"/>
      <w:bookmarkStart w:id="13020" w:name="_Toc54779725"/>
      <w:bookmarkStart w:id="13021" w:name="_Toc50021458"/>
      <w:bookmarkStart w:id="13022" w:name="_Toc57641587"/>
      <w:bookmarkStart w:id="13023" w:name="_Toc59101940"/>
      <w:r w:rsidRPr="00E9603C">
        <w:rPr>
          <w:rFonts w:eastAsia="MS Mincho"/>
          <w:color w:val="000000"/>
          <w:lang w:eastAsia="zh-CN"/>
        </w:rPr>
        <w:t>6.69.1.3</w:t>
      </w:r>
      <w:r w:rsidRPr="00E9603C">
        <w:rPr>
          <w:rFonts w:eastAsia="MS Mincho"/>
          <w:color w:val="000000"/>
          <w:lang w:eastAsia="zh-CN"/>
        </w:rPr>
        <w:tab/>
        <w:t>NWDAFs subscribes to a new SMF instance</w:t>
      </w:r>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p>
    <w:p w14:paraId="660B21E3" w14:textId="77777777" w:rsidR="009166E9" w:rsidRPr="00E9603C" w:rsidRDefault="009166E9">
      <w:pPr>
        <w:rPr>
          <w:lang w:eastAsia="zh-CN"/>
        </w:rPr>
      </w:pPr>
      <w:r w:rsidRPr="00E9603C">
        <w:rPr>
          <w:lang w:eastAsia="zh-CN"/>
        </w:rPr>
        <w:t xml:space="preserve">The NWDAFs shall subscribe to every new deployed SMF instance that match the Service area filter. New deployment of SMF instances can occur due to AMF inserting an I-SMF, a SMF failover process, traffic increase and others. When a new SMF instance is deployed by OAM, configured and registered in the NRF; based on the subscription in clause 6.69.1.2 step 2, the NRF issues Nnrf_NFManagement_NFStatusNotify generating an event notification to all the NWDAFs with a subscription matching the SMF Provisioning Information of the new SMF. The NWDAF validates the reported SMFs at slice level to check if it attends partially or totally to NWDAF's service area. The criteria to define if SMF is serving partially or totally NWDAF's service area is TA based. Finally the NWDAF invokes Nsmf_EventExposure_Subscribe Service to subscribe to the SMFs with target indicating that any UE is targeted (on the specific TAI list present in the NWDAF service area) at PDU session establishment or modification. As described in </w:t>
      </w:r>
      <w:r w:rsidR="00E9603C" w:rsidRPr="00E9603C">
        <w:rPr>
          <w:lang w:eastAsia="zh-CN"/>
        </w:rPr>
        <w:t>TS</w:t>
      </w:r>
      <w:r w:rsidR="00E9603C">
        <w:rPr>
          <w:lang w:eastAsia="zh-CN"/>
        </w:rPr>
        <w:t> </w:t>
      </w:r>
      <w:r w:rsidR="00E9603C" w:rsidRPr="00E9603C">
        <w:rPr>
          <w:lang w:eastAsia="zh-CN"/>
        </w:rPr>
        <w:t>23.502</w:t>
      </w:r>
      <w:r w:rsidR="00E9603C">
        <w:rPr>
          <w:lang w:eastAsia="zh-CN"/>
        </w:rPr>
        <w:t> </w:t>
      </w:r>
      <w:r w:rsidR="00E9603C" w:rsidRPr="00E9603C">
        <w:rPr>
          <w:lang w:eastAsia="zh-CN"/>
        </w:rPr>
        <w:t>[</w:t>
      </w:r>
      <w:r w:rsidRPr="00E9603C">
        <w:rPr>
          <w:lang w:eastAsia="zh-CN"/>
        </w:rPr>
        <w:t>3], clause 5.2.8.3.3. Figure 6.69.1.2-1 steps 10 - 14 illustrates the procedure.</w:t>
      </w:r>
    </w:p>
    <w:p w14:paraId="541FF84D" w14:textId="77777777" w:rsidR="009166E9" w:rsidRPr="00E9603C" w:rsidRDefault="009166E9">
      <w:pPr>
        <w:pStyle w:val="TH"/>
      </w:pPr>
      <w:r w:rsidRPr="00E9603C">
        <w:object w:dxaOrig="7569" w:dyaOrig="10637" w14:anchorId="208CE0E1">
          <v:shape id="对象 167" o:spid="_x0000_i1172" type="#_x0000_t75" style="width:436pt;height:561.5pt;mso-position-horizontal-relative:page;mso-position-vertical-relative:page" o:ole="">
            <v:imagedata r:id="rId291" o:title=""/>
          </v:shape>
          <o:OLEObject Type="Embed" ProgID="Visio.Drawing.15" ShapeID="对象 167" DrawAspect="Content" ObjectID="_1669716078" r:id="rId292"/>
        </w:object>
      </w:r>
    </w:p>
    <w:p w14:paraId="69857EF5" w14:textId="77777777" w:rsidR="009166E9" w:rsidRPr="00E9603C" w:rsidRDefault="009166E9">
      <w:pPr>
        <w:pStyle w:val="TF"/>
      </w:pPr>
      <w:r w:rsidRPr="00E9603C">
        <w:t>Figure 6.69.1.3-1</w:t>
      </w:r>
    </w:p>
    <w:p w14:paraId="416466CE" w14:textId="77777777" w:rsidR="009166E9" w:rsidRPr="00E9603C" w:rsidRDefault="009166E9">
      <w:pPr>
        <w:pStyle w:val="B1"/>
        <w:rPr>
          <w:lang w:eastAsia="zh-CN"/>
        </w:rPr>
      </w:pPr>
      <w:r w:rsidRPr="00E9603C">
        <w:rPr>
          <w:lang w:eastAsia="zh-CN"/>
        </w:rPr>
        <w:t>1.</w:t>
      </w:r>
      <w:r w:rsidRPr="00E9603C">
        <w:rPr>
          <w:lang w:eastAsia="zh-CN"/>
        </w:rPr>
        <w:tab/>
        <w:t xml:space="preserve">The NWDAF registers with NRF. This registration includes the data described in </w:t>
      </w:r>
      <w:r w:rsidR="00E9603C" w:rsidRPr="00E9603C">
        <w:rPr>
          <w:lang w:eastAsia="zh-CN"/>
        </w:rPr>
        <w:t>TS</w:t>
      </w:r>
      <w:r w:rsidR="00E9603C">
        <w:rPr>
          <w:lang w:eastAsia="zh-CN"/>
        </w:rPr>
        <w:t> </w:t>
      </w:r>
      <w:r w:rsidR="00E9603C" w:rsidRPr="00E9603C">
        <w:rPr>
          <w:lang w:eastAsia="zh-CN"/>
        </w:rPr>
        <w:t>23.501</w:t>
      </w:r>
      <w:r w:rsidR="00E9603C">
        <w:rPr>
          <w:lang w:eastAsia="zh-CN"/>
        </w:rPr>
        <w:t> </w:t>
      </w:r>
      <w:r w:rsidR="00E9603C" w:rsidRPr="00E9603C">
        <w:rPr>
          <w:lang w:eastAsia="zh-CN"/>
        </w:rPr>
        <w:t>[</w:t>
      </w:r>
      <w:r w:rsidRPr="00E9603C">
        <w:rPr>
          <w:lang w:eastAsia="zh-CN"/>
        </w:rPr>
        <w:t xml:space="preserve">2] clause 6.2.6 and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clause 5.1, including the NWDAF service area.</w:t>
      </w:r>
    </w:p>
    <w:p w14:paraId="43C8B298" w14:textId="77777777" w:rsidR="009166E9" w:rsidRPr="00E9603C" w:rsidRDefault="009166E9">
      <w:pPr>
        <w:pStyle w:val="B1"/>
        <w:rPr>
          <w:lang w:eastAsia="zh-CN"/>
        </w:rPr>
      </w:pPr>
      <w:r w:rsidRPr="00E9603C">
        <w:rPr>
          <w:rFonts w:eastAsia="SimSun"/>
          <w:lang w:eastAsia="zh-CN"/>
        </w:rPr>
        <w:t>2.</w:t>
      </w:r>
      <w:r w:rsidRPr="00E9603C">
        <w:rPr>
          <w:rFonts w:eastAsia="SimSun"/>
          <w:lang w:eastAsia="zh-CN"/>
        </w:rPr>
        <w:tab/>
      </w:r>
      <w:r w:rsidRPr="00E9603C">
        <w:t xml:space="preserve">The NWDAF issues a Nnrf_NFManagement_NFStatusSubscribe Service Operation providing the target SMF Provisioning Information that implies all SMF that at least include in their Service Area one TA that is part of the NWDAF Service Area as described in </w:t>
      </w:r>
      <w:r w:rsidR="00E9603C" w:rsidRPr="00E9603C">
        <w:t>TS</w:t>
      </w:r>
      <w:r w:rsidR="00E9603C">
        <w:t> </w:t>
      </w:r>
      <w:r w:rsidR="00E9603C" w:rsidRPr="00E9603C">
        <w:t>23.502</w:t>
      </w:r>
      <w:r w:rsidR="00E9603C">
        <w:t> </w:t>
      </w:r>
      <w:r w:rsidR="00E9603C" w:rsidRPr="00E9603C">
        <w:t>[</w:t>
      </w:r>
      <w:r w:rsidRPr="00E9603C">
        <w:t>3] clause 5.2.7.2.5</w:t>
      </w:r>
    </w:p>
    <w:p w14:paraId="05784F2F" w14:textId="77777777" w:rsidR="009166E9" w:rsidRPr="00E9603C" w:rsidRDefault="009166E9">
      <w:pPr>
        <w:pStyle w:val="B1"/>
        <w:rPr>
          <w:lang w:eastAsia="zh-CN"/>
        </w:rPr>
      </w:pPr>
      <w:r w:rsidRPr="00E9603C">
        <w:rPr>
          <w:rFonts w:eastAsia="SimSun"/>
          <w:lang w:eastAsia="zh-CN"/>
        </w:rPr>
        <w:t>3.</w:t>
      </w:r>
      <w:r w:rsidRPr="00E9603C">
        <w:rPr>
          <w:rFonts w:eastAsia="SimSun"/>
          <w:lang w:eastAsia="zh-CN"/>
        </w:rPr>
        <w:tab/>
      </w:r>
      <w:r w:rsidRPr="00E9603C">
        <w:t xml:space="preserve">The NRF issues Nnrf_NFManagement_NFStatusNotify with the list of all SMFs that currently meet the SMF subscription. As described in </w:t>
      </w:r>
      <w:r w:rsidR="00E9603C" w:rsidRPr="00E9603C">
        <w:t>TS</w:t>
      </w:r>
      <w:r w:rsidR="00E9603C">
        <w:t> </w:t>
      </w:r>
      <w:r w:rsidR="00E9603C" w:rsidRPr="00E9603C">
        <w:t>23.502</w:t>
      </w:r>
      <w:r w:rsidR="00E9603C">
        <w:t> </w:t>
      </w:r>
      <w:r w:rsidR="00E9603C" w:rsidRPr="00E9603C">
        <w:t>[</w:t>
      </w:r>
      <w:r w:rsidRPr="00E9603C">
        <w:t>3] clause 5.2.7.2.5</w:t>
      </w:r>
    </w:p>
    <w:p w14:paraId="73826901" w14:textId="77777777" w:rsidR="009166E9" w:rsidRPr="00E9603C" w:rsidRDefault="009166E9">
      <w:pPr>
        <w:pStyle w:val="B1"/>
        <w:rPr>
          <w:lang w:eastAsia="zh-CN"/>
        </w:rPr>
      </w:pPr>
      <w:r w:rsidRPr="00E9603C">
        <w:rPr>
          <w:rFonts w:eastAsia="SimSun"/>
          <w:lang w:eastAsia="zh-CN"/>
        </w:rPr>
        <w:t>4.</w:t>
      </w:r>
      <w:r w:rsidRPr="00E9603C">
        <w:rPr>
          <w:rFonts w:eastAsia="SimSun"/>
          <w:lang w:eastAsia="zh-CN"/>
        </w:rPr>
        <w:tab/>
      </w:r>
      <w:r w:rsidRPr="00E9603C">
        <w:t>The NWDAF selects the SMFs at slice level that attends partial or total the NWDAF's service area. TA is by default the criteria to define if SMF is serving partially or totally the NWDAF's service area.</w:t>
      </w:r>
    </w:p>
    <w:p w14:paraId="6D034EA3" w14:textId="77777777" w:rsidR="009166E9" w:rsidRPr="00E9603C" w:rsidRDefault="009166E9">
      <w:pPr>
        <w:pStyle w:val="B1"/>
        <w:rPr>
          <w:lang w:eastAsia="zh-CN"/>
        </w:rPr>
      </w:pPr>
      <w:r w:rsidRPr="00E9603C">
        <w:rPr>
          <w:rFonts w:eastAsia="SimSun"/>
          <w:lang w:eastAsia="zh-CN"/>
        </w:rPr>
        <w:t>5.</w:t>
      </w:r>
      <w:r w:rsidRPr="00E9603C">
        <w:rPr>
          <w:rFonts w:eastAsia="SimSun"/>
          <w:lang w:eastAsia="zh-CN"/>
        </w:rPr>
        <w:tab/>
      </w:r>
      <w:r w:rsidRPr="00E9603C">
        <w:rPr>
          <w:lang w:eastAsia="ko-KR"/>
        </w:rPr>
        <w:t xml:space="preserve">The NWDAF invokes </w:t>
      </w:r>
      <w:r w:rsidRPr="00E9603C">
        <w:t>Nsmf_EventExposure_Subscribe Service to s</w:t>
      </w:r>
      <w:r w:rsidRPr="00E9603C">
        <w:rPr>
          <w:lang w:eastAsia="ko-KR"/>
        </w:rPr>
        <w:t>ubscribes to all selected SMFs</w:t>
      </w:r>
      <w:r w:rsidRPr="00E9603C">
        <w:rPr>
          <w:lang w:eastAsia="zh-CN"/>
        </w:rPr>
        <w:t xml:space="preserve"> with target i</w:t>
      </w:r>
      <w:r w:rsidRPr="00E9603C">
        <w:t xml:space="preserve">ndicating that any UE is targeted (on the specific TAI list present in the NWDAF's service area) </w:t>
      </w:r>
      <w:r w:rsidRPr="00E9603C">
        <w:rPr>
          <w:lang w:eastAsia="zh-CN"/>
        </w:rPr>
        <w:t xml:space="preserve">at PDU session establishment or modification. As described in 23.502 [3] </w:t>
      </w:r>
      <w:r w:rsidRPr="00E9603C">
        <w:t>5.2.8.3.3</w:t>
      </w:r>
    </w:p>
    <w:p w14:paraId="32ECA60C" w14:textId="77777777" w:rsidR="009166E9" w:rsidRPr="00E9603C" w:rsidRDefault="009166E9">
      <w:r w:rsidRPr="00E9603C">
        <w:t>The following takes place when any SMF invokes Nsmf_EventExposure_Notify regarding PDU session changes:</w:t>
      </w:r>
    </w:p>
    <w:p w14:paraId="3BAAE450" w14:textId="77777777" w:rsidR="009166E9" w:rsidRPr="00E9603C" w:rsidRDefault="009166E9">
      <w:pPr>
        <w:pStyle w:val="B1"/>
      </w:pPr>
      <w:r w:rsidRPr="00E9603C">
        <w:t>6.</w:t>
      </w:r>
      <w:r w:rsidRPr="00E9603C">
        <w:tab/>
        <w:t>The SMF invokes the Nsmf_EventExposure_Notify service operation providing to the NWDAF the SMF PDU session establishment or modification event report. This events may derive in that the respective UE that has an active PDU session in the NWDAF's serving area.</w:t>
      </w:r>
    </w:p>
    <w:p w14:paraId="2605B59E" w14:textId="77777777" w:rsidR="009166E9" w:rsidRPr="00E9603C" w:rsidRDefault="009166E9">
      <w:pPr>
        <w:pStyle w:val="B1"/>
        <w:rPr>
          <w:lang w:eastAsia="zh-CN"/>
        </w:rPr>
      </w:pPr>
      <w:r w:rsidRPr="00E9603C">
        <w:rPr>
          <w:lang w:eastAsia="zh-CN"/>
        </w:rPr>
        <w:t>7.</w:t>
      </w:r>
      <w:r w:rsidRPr="00E9603C">
        <w:rPr>
          <w:lang w:eastAsia="zh-CN"/>
        </w:rPr>
        <w:tab/>
        <w:t>The NWDAF selects the UE to either register or deregister with the UDM. If the PDU session is managed in the NWDAF service area, the respective UE is selected thus registered. The UE is deregistered in case of the event correspond to a PDU session termination or relocation out of the NWDAF's service area. TA is the criterion by default to define if the PDU session is being managed in the NWDAF's service area.</w:t>
      </w:r>
    </w:p>
    <w:p w14:paraId="44153F19" w14:textId="77777777" w:rsidR="009166E9" w:rsidRPr="00E9603C" w:rsidRDefault="009166E9">
      <w:pPr>
        <w:pStyle w:val="B1"/>
        <w:rPr>
          <w:lang w:eastAsia="zh-CN"/>
        </w:rPr>
      </w:pPr>
      <w:r w:rsidRPr="00E9603C">
        <w:rPr>
          <w:rFonts w:eastAsia="SimSun"/>
          <w:lang w:eastAsia="zh-CN"/>
        </w:rPr>
        <w:t>8.</w:t>
      </w:r>
      <w:r w:rsidRPr="00E9603C">
        <w:rPr>
          <w:rFonts w:eastAsia="SimSun"/>
          <w:lang w:eastAsia="zh-CN"/>
        </w:rPr>
        <w:tab/>
      </w:r>
      <w:r w:rsidRPr="00E9603C">
        <w:rPr>
          <w:lang w:eastAsia="ko-KR"/>
        </w:rPr>
        <w:t>The NWDAF invokes Nudm_UECM_Registration (SUPI, NWDAF FQDN, NWDAF instance ID, Analytics ID, S-NSSAI, Area of Interest).</w:t>
      </w:r>
    </w:p>
    <w:p w14:paraId="7E226D9B" w14:textId="77777777" w:rsidR="009166E9" w:rsidRPr="00E9603C" w:rsidRDefault="009166E9">
      <w:pPr>
        <w:pStyle w:val="B1"/>
        <w:rPr>
          <w:lang w:eastAsia="zh-CN"/>
        </w:rPr>
      </w:pPr>
      <w:r w:rsidRPr="00E9603C">
        <w:rPr>
          <w:rFonts w:eastAsia="SimSun"/>
          <w:lang w:eastAsia="zh-CN"/>
        </w:rPr>
        <w:t>9.</w:t>
      </w:r>
      <w:r w:rsidRPr="00E9603C">
        <w:rPr>
          <w:rFonts w:eastAsia="SimSun"/>
          <w:lang w:eastAsia="zh-CN"/>
        </w:rPr>
        <w:tab/>
      </w:r>
      <w:r w:rsidRPr="00E9603C">
        <w:rPr>
          <w:lang w:eastAsia="ko-KR"/>
        </w:rPr>
        <w:t>UDM acknowledges the registration.</w:t>
      </w:r>
    </w:p>
    <w:p w14:paraId="09D3D71C" w14:textId="77777777" w:rsidR="009166E9" w:rsidRPr="00E9603C" w:rsidRDefault="009166E9">
      <w:r w:rsidRPr="00E9603C">
        <w:t>The following takes place when a new SMF instance is deployed:</w:t>
      </w:r>
    </w:p>
    <w:p w14:paraId="1EF01422" w14:textId="77777777" w:rsidR="009166E9" w:rsidRPr="00E9603C" w:rsidRDefault="009166E9">
      <w:pPr>
        <w:pStyle w:val="B1"/>
      </w:pPr>
      <w:r w:rsidRPr="00E9603C">
        <w:t>10</w:t>
      </w:r>
      <w:r w:rsidRPr="00E9603C">
        <w:tab/>
        <w:t>A new SMF instance is deployed by OAM</w:t>
      </w:r>
    </w:p>
    <w:p w14:paraId="7B411059" w14:textId="77777777" w:rsidR="009166E9" w:rsidRPr="00E9603C" w:rsidRDefault="009166E9">
      <w:pPr>
        <w:pStyle w:val="B1"/>
      </w:pPr>
      <w:r w:rsidRPr="00E9603C">
        <w:t>11</w:t>
      </w:r>
      <w:r w:rsidRPr="00E9603C">
        <w:tab/>
        <w:t>The new SMF instance is configured and registered in the NRF</w:t>
      </w:r>
    </w:p>
    <w:p w14:paraId="0A1D28C9" w14:textId="77777777" w:rsidR="009166E9" w:rsidRPr="00E9603C" w:rsidRDefault="009166E9">
      <w:pPr>
        <w:pStyle w:val="B1"/>
      </w:pPr>
      <w:r w:rsidRPr="00E9603C">
        <w:t>12</w:t>
      </w:r>
      <w:r w:rsidRPr="00E9603C">
        <w:tab/>
        <w:t>Based on the subscription in step 2, the NRF issues Nnrf_NFManagement_NFStatusNotify to all the NWDAFs with a subscription matching the SMF Provisioning Information of the new SMF</w:t>
      </w:r>
    </w:p>
    <w:p w14:paraId="1BB263A4" w14:textId="77777777" w:rsidR="009166E9" w:rsidRPr="00E9603C" w:rsidRDefault="009166E9">
      <w:pPr>
        <w:pStyle w:val="B1"/>
      </w:pPr>
      <w:r w:rsidRPr="00E9603C">
        <w:t>13</w:t>
      </w:r>
      <w:r w:rsidRPr="00E9603C">
        <w:tab/>
        <w:t>The NWDAF validates the reported SMFs at slice level to check if it attend partially or totally the NWDAF's service area. TA is by default the criteria to define if SMF is serving partially or totally the NWDAF's service area.</w:t>
      </w:r>
    </w:p>
    <w:p w14:paraId="25A53C08" w14:textId="77777777" w:rsidR="009166E9" w:rsidRPr="00E9603C" w:rsidRDefault="009166E9">
      <w:pPr>
        <w:pStyle w:val="B1"/>
        <w:rPr>
          <w:strike/>
          <w:lang w:eastAsia="zh-CN"/>
        </w:rPr>
      </w:pPr>
      <w:r w:rsidRPr="00E9603C">
        <w:t>14</w:t>
      </w:r>
      <w:r w:rsidRPr="00E9603C">
        <w:tab/>
        <w:t>The NWDAF invokes Nsmf_EventExposure_Subscribe Service to subscribes to the SMFs with target indicating that any UE is targeted (on the specific TAI list present in NWDAF service area) at PDU session establishment or modification. As described in 23.502 [3] 5.2.8.3.3</w:t>
      </w:r>
    </w:p>
    <w:p w14:paraId="4EFCD440" w14:textId="77777777" w:rsidR="009166E9" w:rsidRPr="00E9603C" w:rsidRDefault="009166E9">
      <w:pPr>
        <w:pStyle w:val="Heading4"/>
        <w:ind w:left="810" w:hanging="810"/>
        <w:rPr>
          <w:rFonts w:eastAsia="MS Mincho"/>
          <w:color w:val="000000"/>
          <w:lang w:eastAsia="zh-CN"/>
        </w:rPr>
      </w:pPr>
      <w:bookmarkStart w:id="13024" w:name="_Toc50021459"/>
      <w:bookmarkStart w:id="13025" w:name="_Toc50023387"/>
      <w:bookmarkStart w:id="13026" w:name="_Toc50310040"/>
      <w:bookmarkStart w:id="13027" w:name="_Toc50023972"/>
      <w:bookmarkStart w:id="13028" w:name="_Toc50022028"/>
      <w:bookmarkStart w:id="13029" w:name="_Toc50022738"/>
      <w:bookmarkStart w:id="13030" w:name="_Toc50579772"/>
      <w:bookmarkStart w:id="13031" w:name="_Toc54770374"/>
      <w:bookmarkStart w:id="13032" w:name="_Toc54779726"/>
      <w:bookmarkStart w:id="13033" w:name="_Toc57201550"/>
      <w:bookmarkStart w:id="13034" w:name="_Toc54786686"/>
      <w:bookmarkStart w:id="13035" w:name="_Toc57641588"/>
      <w:bookmarkStart w:id="13036" w:name="_Toc59101941"/>
      <w:r w:rsidRPr="00E9603C">
        <w:rPr>
          <w:rFonts w:eastAsia="MS Mincho"/>
          <w:color w:val="000000"/>
          <w:lang w:eastAsia="zh-CN"/>
        </w:rPr>
        <w:t>6.69.1.4</w:t>
      </w:r>
      <w:r w:rsidRPr="00E9603C">
        <w:rPr>
          <w:rFonts w:eastAsia="MS Mincho"/>
          <w:color w:val="000000"/>
          <w:lang w:eastAsia="zh-CN"/>
        </w:rPr>
        <w:tab/>
        <w:t>Discovery the NWDAF via the UDM when UE is camping in NWDAF service area</w:t>
      </w:r>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p>
    <w:p w14:paraId="546770D1" w14:textId="77777777" w:rsidR="009166E9" w:rsidRPr="00E9603C" w:rsidRDefault="009166E9">
      <w:pPr>
        <w:rPr>
          <w:lang w:eastAsia="zh-CN"/>
        </w:rPr>
      </w:pPr>
      <w:r w:rsidRPr="00E9603C">
        <w:rPr>
          <w:lang w:eastAsia="zh-CN"/>
        </w:rPr>
        <w:t>When a service consumer, e.g. an NWDAF, on slice level, is instructed to produce UE related Analytics; it shall leverage the optimized NWDAF associated to the UPFs; and can receives KPIs optimally of such UE's PDU session. The NWDAF service consumer first needs to discover the NWDAF that is associated to the respective UPFs and has optimized features to process data available at such UPFs. Figure 6.69.1.2-1 illustrates the procedure.</w:t>
      </w:r>
    </w:p>
    <w:p w14:paraId="1F5FEC67" w14:textId="77777777" w:rsidR="009166E9" w:rsidRPr="00E9603C" w:rsidRDefault="009166E9">
      <w:pPr>
        <w:pStyle w:val="TH"/>
      </w:pPr>
      <w:r w:rsidRPr="00E9603C">
        <w:object w:dxaOrig="9220" w:dyaOrig="7995" w14:anchorId="579BCC90">
          <v:shape id="对象 168" o:spid="_x0000_i1173" type="#_x0000_t75" style="width:481.5pt;height:417.5pt;mso-position-horizontal-relative:page;mso-position-vertical-relative:page" o:ole="">
            <v:imagedata r:id="rId293" o:title=""/>
          </v:shape>
          <o:OLEObject Type="Embed" ProgID="Visio.Drawing.15" ShapeID="对象 168" DrawAspect="Content" ObjectID="_1669716079" r:id="rId294"/>
        </w:object>
      </w:r>
    </w:p>
    <w:p w14:paraId="3DFCE32A" w14:textId="77777777" w:rsidR="009166E9" w:rsidRPr="00E9603C" w:rsidRDefault="009166E9">
      <w:pPr>
        <w:pStyle w:val="TF"/>
      </w:pPr>
      <w:r w:rsidRPr="00E9603C">
        <w:t>Figure 6.69.1.4-1</w:t>
      </w:r>
    </w:p>
    <w:p w14:paraId="29A3A17E" w14:textId="77777777" w:rsidR="009166E9" w:rsidRPr="00E9603C" w:rsidRDefault="009166E9">
      <w:pPr>
        <w:pStyle w:val="B1"/>
        <w:rPr>
          <w:lang w:eastAsia="ko-KR"/>
        </w:rPr>
      </w:pPr>
      <w:r w:rsidRPr="00E9603C">
        <w:rPr>
          <w:lang w:eastAsia="ko-KR"/>
        </w:rPr>
        <w:t>0.</w:t>
      </w:r>
      <w:r w:rsidRPr="00E9603C">
        <w:rPr>
          <w:lang w:eastAsia="ko-KR"/>
        </w:rPr>
        <w:tab/>
        <w:t>The NWDAF could have received data available at the UPF that is managing the target UE's PDU session due to a previous requirement from a different consumer.</w:t>
      </w:r>
    </w:p>
    <w:p w14:paraId="05773372" w14:textId="77777777" w:rsidR="009166E9" w:rsidRPr="00E9603C" w:rsidRDefault="009166E9">
      <w:pPr>
        <w:pStyle w:val="B1"/>
        <w:rPr>
          <w:lang w:eastAsia="zh-CN"/>
        </w:rPr>
      </w:pPr>
      <w:r w:rsidRPr="00E9603C">
        <w:rPr>
          <w:lang w:eastAsia="zh-CN"/>
        </w:rPr>
        <w:t>1a,b.</w:t>
      </w:r>
      <w:r w:rsidRPr="00E9603C">
        <w:rPr>
          <w:lang w:eastAsia="zh-CN"/>
        </w:rPr>
        <w:tab/>
        <w:t>Service consumer instructs the NWDAF to produce UE related Analytics based on SUPI. NF invoke Nnwdaf_AnalyticsSubcription_Subscribe. The NWDAF invoke Nnwdaf_AnalyticsSubcription_Subscribe_response</w:t>
      </w:r>
    </w:p>
    <w:p w14:paraId="48FD59A1" w14:textId="77777777" w:rsidR="009166E9" w:rsidRPr="00E9603C" w:rsidRDefault="009166E9">
      <w:pPr>
        <w:pStyle w:val="B1"/>
        <w:rPr>
          <w:lang w:eastAsia="ko-KR"/>
        </w:rPr>
      </w:pPr>
      <w:r w:rsidRPr="00E9603C">
        <w:rPr>
          <w:lang w:eastAsia="zh-CN"/>
        </w:rPr>
        <w:t>2.</w:t>
      </w:r>
      <w:r w:rsidRPr="00E9603C">
        <w:rPr>
          <w:lang w:eastAsia="zh-CN"/>
        </w:rPr>
        <w:tab/>
      </w:r>
      <w:r w:rsidRPr="00E9603C">
        <w:rPr>
          <w:lang w:eastAsia="ko-KR"/>
        </w:rPr>
        <w:t xml:space="preserve">The NWDAF services consumer discovers the UDM serving the target UE by invoking the procedures specified in </w:t>
      </w:r>
      <w:r w:rsidR="00E9603C" w:rsidRPr="00E9603C">
        <w:rPr>
          <w:lang w:eastAsia="ko-KR"/>
        </w:rPr>
        <w:t>TS</w:t>
      </w:r>
      <w:r w:rsidR="00E9603C">
        <w:rPr>
          <w:lang w:eastAsia="ko-KR"/>
        </w:rPr>
        <w:t> </w:t>
      </w:r>
      <w:r w:rsidR="00E9603C" w:rsidRPr="00E9603C">
        <w:rPr>
          <w:lang w:eastAsia="ko-KR"/>
        </w:rPr>
        <w:t>23.501</w:t>
      </w:r>
      <w:r w:rsidR="00E9603C">
        <w:rPr>
          <w:lang w:eastAsia="ko-KR"/>
        </w:rPr>
        <w:t> </w:t>
      </w:r>
      <w:r w:rsidR="00E9603C" w:rsidRPr="00E9603C">
        <w:rPr>
          <w:lang w:eastAsia="ko-KR"/>
        </w:rPr>
        <w:t>[</w:t>
      </w:r>
      <w:r w:rsidRPr="00E9603C">
        <w:rPr>
          <w:lang w:eastAsia="ko-KR"/>
        </w:rPr>
        <w:t>2] clause 6.3.8, e.g., making a query to the NRF based on SUPI. As a result, the NWDAF services consumer obtains the address of the UDM NFs that is serving this UE.</w:t>
      </w:r>
    </w:p>
    <w:p w14:paraId="3A645EB0" w14:textId="77777777" w:rsidR="009166E9" w:rsidRPr="00E9603C" w:rsidRDefault="009166E9">
      <w:pPr>
        <w:pStyle w:val="B1"/>
        <w:rPr>
          <w:lang w:eastAsia="ko-KR"/>
        </w:rPr>
      </w:pPr>
      <w:r w:rsidRPr="00E9603C">
        <w:rPr>
          <w:lang w:eastAsia="ko-KR"/>
        </w:rPr>
        <w:t>3.</w:t>
      </w:r>
      <w:r w:rsidRPr="00E9603C">
        <w:rPr>
          <w:lang w:eastAsia="ko-KR"/>
        </w:rPr>
        <w:tab/>
        <w:t>The NWDAF services consumer discovers the NWDAF that may serve or is serving the target UE invoking Nudm_UECM_Get request (NWDAF type, SUPI, Analytics ID, S-NSSAI).</w:t>
      </w:r>
    </w:p>
    <w:p w14:paraId="379160AD" w14:textId="77777777" w:rsidR="009166E9" w:rsidRPr="00E9603C" w:rsidRDefault="009166E9">
      <w:pPr>
        <w:pStyle w:val="B1"/>
        <w:rPr>
          <w:lang w:eastAsia="ko-KR"/>
        </w:rPr>
      </w:pPr>
      <w:r w:rsidRPr="00E9603C">
        <w:rPr>
          <w:lang w:eastAsia="ko-KR"/>
        </w:rPr>
        <w:t>4.</w:t>
      </w:r>
      <w:r w:rsidRPr="00E9603C">
        <w:rPr>
          <w:lang w:eastAsia="ko-KR"/>
        </w:rPr>
        <w:tab/>
        <w:t>The NWDAF services consumer obtains the address of the NWDAF that may serve or is serving the target UE for that UE related Analytics.</w:t>
      </w:r>
    </w:p>
    <w:p w14:paraId="5F36A569" w14:textId="77777777" w:rsidR="009166E9" w:rsidRPr="00E9603C" w:rsidRDefault="009166E9">
      <w:pPr>
        <w:pStyle w:val="B1"/>
        <w:rPr>
          <w:lang w:eastAsia="ko-KR"/>
        </w:rPr>
      </w:pPr>
      <w:r w:rsidRPr="00E9603C">
        <w:rPr>
          <w:lang w:eastAsia="zh-CN"/>
        </w:rPr>
        <w:t>5a,b.</w:t>
      </w:r>
      <w:r w:rsidRPr="00E9603C">
        <w:rPr>
          <w:lang w:eastAsia="zh-CN"/>
        </w:rPr>
        <w:tab/>
        <w:t>NWDAF-Service-consumer instructs the associated-NWDAF to produce UE related Analytics based on SUPI. NWDAF-service consumer invokes Nnwdaf_AnalyticsSubcription_Subscribe. The associated NWDAF invoke Nnwdaf_AnalyticsSubcription_Subscribe_response</w:t>
      </w:r>
    </w:p>
    <w:p w14:paraId="4E74A1CF" w14:textId="77777777" w:rsidR="009166E9" w:rsidRPr="00E9603C" w:rsidRDefault="009166E9">
      <w:pPr>
        <w:pStyle w:val="B1"/>
        <w:rPr>
          <w:lang w:eastAsia="ko-KR"/>
        </w:rPr>
      </w:pPr>
      <w:r w:rsidRPr="00E9603C">
        <w:rPr>
          <w:lang w:eastAsia="ko-KR"/>
        </w:rPr>
        <w:t>6.</w:t>
      </w:r>
      <w:r w:rsidRPr="00E9603C">
        <w:rPr>
          <w:rFonts w:eastAsia="SimSun"/>
          <w:lang w:eastAsia="zh-CN"/>
        </w:rPr>
        <w:tab/>
      </w:r>
      <w:r w:rsidRPr="00E9603C">
        <w:rPr>
          <w:lang w:eastAsia="ko-KR"/>
        </w:rPr>
        <w:t>If the data is not previously received, NWDAF receives the required data available at UPFs.</w:t>
      </w:r>
    </w:p>
    <w:p w14:paraId="6B7054EB" w14:textId="77777777" w:rsidR="009166E9" w:rsidRPr="00E9603C" w:rsidRDefault="009166E9">
      <w:pPr>
        <w:pStyle w:val="B1"/>
        <w:rPr>
          <w:lang w:eastAsia="ko-KR"/>
        </w:rPr>
      </w:pPr>
      <w:r w:rsidRPr="00E9603C">
        <w:rPr>
          <w:lang w:eastAsia="ko-KR"/>
        </w:rPr>
        <w:t>7.</w:t>
      </w:r>
      <w:r w:rsidRPr="00E9603C">
        <w:rPr>
          <w:lang w:eastAsia="ko-KR"/>
        </w:rPr>
        <w:tab/>
        <w:t>The Associated NWDAF provides the Analytics Outcome to the NWDAF-service-consumer.</w:t>
      </w:r>
    </w:p>
    <w:p w14:paraId="4F76A997" w14:textId="77777777" w:rsidR="009166E9" w:rsidRPr="00E9603C" w:rsidRDefault="009166E9">
      <w:pPr>
        <w:pStyle w:val="B1"/>
        <w:rPr>
          <w:lang w:eastAsia="ko-KR"/>
        </w:rPr>
      </w:pPr>
      <w:r w:rsidRPr="00E9603C">
        <w:rPr>
          <w:lang w:eastAsia="ko-KR"/>
        </w:rPr>
        <w:t>8.</w:t>
      </w:r>
      <w:r w:rsidRPr="00E9603C">
        <w:rPr>
          <w:lang w:eastAsia="ko-KR"/>
        </w:rPr>
        <w:tab/>
        <w:t>Once the NWDAF service consumer is ready, it provides the Analytics Outcome to the NF</w:t>
      </w:r>
      <w:r w:rsidRPr="00E9603C">
        <w:rPr>
          <w:rFonts w:eastAsia="SimSun"/>
          <w:lang w:eastAsia="zh-CN"/>
        </w:rPr>
        <w:t>.</w:t>
      </w:r>
    </w:p>
    <w:p w14:paraId="1654E731" w14:textId="77777777" w:rsidR="009166E9" w:rsidRPr="00E9603C" w:rsidRDefault="009166E9">
      <w:pPr>
        <w:pStyle w:val="NO"/>
      </w:pPr>
      <w:r w:rsidRPr="00E9603C">
        <w:t>NOTE:</w:t>
      </w:r>
      <w:r w:rsidRPr="00E9603C">
        <w:rPr>
          <w:rFonts w:eastAsia="SimSun"/>
          <w:lang w:eastAsia="zh-CN"/>
        </w:rPr>
        <w:tab/>
      </w:r>
      <w:r w:rsidRPr="00E9603C">
        <w:t>How NWDAF receives data available at UPFs is not defined in this specs.</w:t>
      </w:r>
    </w:p>
    <w:p w14:paraId="5235F467" w14:textId="77777777" w:rsidR="009166E9" w:rsidRPr="00E9603C" w:rsidRDefault="009166E9">
      <w:pPr>
        <w:pStyle w:val="Heading4"/>
        <w:rPr>
          <w:rFonts w:eastAsia="MS Mincho"/>
          <w:lang w:eastAsia="zh-CN"/>
        </w:rPr>
      </w:pPr>
      <w:bookmarkStart w:id="13037" w:name="_Toc50021460"/>
      <w:bookmarkStart w:id="13038" w:name="_Toc50022029"/>
      <w:bookmarkStart w:id="13039" w:name="_Toc50022739"/>
      <w:bookmarkStart w:id="13040" w:name="_Toc50023388"/>
      <w:bookmarkStart w:id="13041" w:name="_Toc50023973"/>
      <w:bookmarkStart w:id="13042" w:name="_Toc50310041"/>
      <w:bookmarkStart w:id="13043" w:name="_Toc50579773"/>
      <w:bookmarkStart w:id="13044" w:name="_Toc54770375"/>
      <w:bookmarkStart w:id="13045" w:name="_Toc54779727"/>
      <w:bookmarkStart w:id="13046" w:name="_Toc54786687"/>
      <w:bookmarkStart w:id="13047" w:name="_Toc57201551"/>
      <w:bookmarkStart w:id="13048" w:name="_Toc57641589"/>
      <w:bookmarkStart w:id="13049" w:name="_Toc59101942"/>
      <w:r w:rsidRPr="00E9603C">
        <w:rPr>
          <w:rFonts w:eastAsia="MS Mincho"/>
          <w:lang w:eastAsia="zh-CN"/>
        </w:rPr>
        <w:t>6.69.1.5</w:t>
      </w:r>
      <w:r w:rsidRPr="00E9603C">
        <w:rPr>
          <w:rFonts w:eastAsia="MS Mincho"/>
          <w:lang w:eastAsia="zh-CN"/>
        </w:rPr>
        <w:tab/>
        <w:t>Providing the information of the NWDAF serving the UE to consumers</w:t>
      </w:r>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p>
    <w:p w14:paraId="7AEDF6B2" w14:textId="77777777" w:rsidR="009166E9" w:rsidRPr="00E9603C" w:rsidRDefault="009166E9">
      <w:pPr>
        <w:rPr>
          <w:rFonts w:eastAsia="MS Mincho"/>
          <w:lang w:eastAsia="zh-CN"/>
        </w:rPr>
      </w:pPr>
      <w:r w:rsidRPr="00E9603C">
        <w:rPr>
          <w:lang w:eastAsia="zh-CN"/>
        </w:rPr>
        <w:t>In the case the UPF (by configuration or other means) utilizes an associated NWDAF, it sends NWDAF ID, Analytics ID via N4 to SMF using a N4 Session Establishment/Modification Response.</w:t>
      </w:r>
    </w:p>
    <w:p w14:paraId="161DFE5B" w14:textId="77777777" w:rsidR="009166E9" w:rsidRPr="00E9603C" w:rsidRDefault="009166E9">
      <w:pPr>
        <w:rPr>
          <w:lang w:eastAsia="zh-CN"/>
        </w:rPr>
      </w:pPr>
      <w:r w:rsidRPr="00E9603C">
        <w:rPr>
          <w:lang w:eastAsia="zh-CN"/>
        </w:rPr>
        <w:t>Re-use procedure in solution #10, but using the SMF initiated SM Policy Modification to forward the information to PCF.</w:t>
      </w:r>
    </w:p>
    <w:p w14:paraId="17B3ADEC" w14:textId="77777777" w:rsidR="009166E9" w:rsidRPr="00E9603C" w:rsidRDefault="009166E9">
      <w:pPr>
        <w:pStyle w:val="Heading3"/>
        <w:rPr>
          <w:color w:val="000000"/>
          <w:lang w:eastAsia="zh-CN"/>
        </w:rPr>
      </w:pPr>
      <w:bookmarkStart w:id="13050" w:name="_Toc50579774"/>
      <w:bookmarkStart w:id="13051" w:name="_Toc50022740"/>
      <w:bookmarkStart w:id="13052" w:name="_Toc50023389"/>
      <w:bookmarkStart w:id="13053" w:name="_Toc50023974"/>
      <w:bookmarkStart w:id="13054" w:name="_Toc54786688"/>
      <w:bookmarkStart w:id="13055" w:name="_Toc57201552"/>
      <w:bookmarkStart w:id="13056" w:name="_Toc50310042"/>
      <w:bookmarkStart w:id="13057" w:name="_Toc50021461"/>
      <w:bookmarkStart w:id="13058" w:name="_Toc54770376"/>
      <w:bookmarkStart w:id="13059" w:name="_Toc54779728"/>
      <w:bookmarkStart w:id="13060" w:name="_Toc50022030"/>
      <w:bookmarkStart w:id="13061" w:name="_Toc57641590"/>
      <w:bookmarkStart w:id="13062" w:name="_Toc59101943"/>
      <w:r w:rsidRPr="00E9603C">
        <w:rPr>
          <w:color w:val="000000"/>
          <w:lang w:eastAsia="zh-CN"/>
        </w:rPr>
        <w:t>6.69.2</w:t>
      </w:r>
      <w:r w:rsidRPr="00E9603C">
        <w:rPr>
          <w:color w:val="000000"/>
          <w:lang w:eastAsia="zh-CN"/>
        </w:rPr>
        <w:tab/>
      </w:r>
      <w:r w:rsidRPr="00E9603C">
        <w:rPr>
          <w:color w:val="000000"/>
        </w:rPr>
        <w:t>Impacts on services, Existing Nodes and Functionality</w:t>
      </w:r>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p>
    <w:p w14:paraId="6323E770" w14:textId="77777777" w:rsidR="009166E9" w:rsidRPr="00E9603C" w:rsidRDefault="009166E9">
      <w:pPr>
        <w:rPr>
          <w:lang w:eastAsia="zh-CN"/>
        </w:rPr>
      </w:pPr>
      <w:r w:rsidRPr="00E9603C">
        <w:rPr>
          <w:lang w:eastAsia="zh-CN"/>
        </w:rPr>
        <w:t>The introduction of NWDAF concept is seamless and does not impact any existing Rel16 procedures assuring back compatibility.</w:t>
      </w:r>
    </w:p>
    <w:p w14:paraId="73729012" w14:textId="77777777" w:rsidR="009166E9" w:rsidRPr="00E9603C" w:rsidRDefault="009166E9">
      <w:pPr>
        <w:rPr>
          <w:lang w:eastAsia="zh-CN"/>
        </w:rPr>
      </w:pPr>
      <w:r w:rsidRPr="00E9603C">
        <w:rPr>
          <w:lang w:eastAsia="zh-CN"/>
        </w:rPr>
        <w:t>NRF:</w:t>
      </w:r>
    </w:p>
    <w:p w14:paraId="0D0E0152" w14:textId="77777777" w:rsidR="009166E9" w:rsidRPr="00E9603C" w:rsidRDefault="009166E9">
      <w:pPr>
        <w:pStyle w:val="B1"/>
        <w:rPr>
          <w:lang w:eastAsia="zh-CN"/>
        </w:rPr>
      </w:pPr>
      <w:r w:rsidRPr="00E9603C">
        <w:t>-</w:t>
      </w:r>
      <w:r w:rsidRPr="00E9603C">
        <w:tab/>
        <w:t>Event notification to NWDAF when a new SMF instance is deployed.</w:t>
      </w:r>
    </w:p>
    <w:p w14:paraId="6D556726" w14:textId="77777777" w:rsidR="009166E9" w:rsidRPr="00E9603C" w:rsidRDefault="009166E9">
      <w:pPr>
        <w:rPr>
          <w:lang w:eastAsia="zh-CN"/>
        </w:rPr>
      </w:pPr>
      <w:r w:rsidRPr="00E9603C">
        <w:rPr>
          <w:lang w:eastAsia="zh-CN"/>
        </w:rPr>
        <w:t>SMF:</w:t>
      </w:r>
    </w:p>
    <w:p w14:paraId="00631E23" w14:textId="77777777" w:rsidR="009166E9" w:rsidRPr="00E9603C" w:rsidRDefault="009166E9">
      <w:pPr>
        <w:pStyle w:val="B1"/>
      </w:pPr>
      <w:r w:rsidRPr="00E9603C">
        <w:t>-</w:t>
      </w:r>
      <w:r w:rsidRPr="00E9603C">
        <w:tab/>
        <w:t>Event notification to the NWDAF at PDU session establishment or modification.</w:t>
      </w:r>
    </w:p>
    <w:p w14:paraId="7587C59B" w14:textId="77777777" w:rsidR="009166E9" w:rsidRPr="00E9603C" w:rsidRDefault="009166E9">
      <w:pPr>
        <w:pStyle w:val="B1"/>
      </w:pPr>
      <w:r w:rsidRPr="00E9603C">
        <w:t>-</w:t>
      </w:r>
      <w:r w:rsidRPr="00E9603C">
        <w:tab/>
        <w:t>Receive following information over N4:</w:t>
      </w:r>
    </w:p>
    <w:p w14:paraId="74B4C18B" w14:textId="77777777" w:rsidR="009166E9" w:rsidRPr="00E9603C" w:rsidRDefault="009166E9">
      <w:pPr>
        <w:pStyle w:val="B2"/>
        <w:rPr>
          <w:lang w:eastAsia="zh-CN"/>
        </w:rPr>
      </w:pPr>
      <w:r w:rsidRPr="00E9603C">
        <w:rPr>
          <w:lang w:eastAsia="zh-CN"/>
        </w:rPr>
        <w:t>-</w:t>
      </w:r>
      <w:r w:rsidRPr="00E9603C">
        <w:rPr>
          <w:lang w:eastAsia="zh-CN"/>
        </w:rPr>
        <w:tab/>
        <w:t>Associated NWDAF ID.</w:t>
      </w:r>
    </w:p>
    <w:p w14:paraId="5571F1D9" w14:textId="77777777" w:rsidR="009166E9" w:rsidRPr="00E9603C" w:rsidRDefault="009166E9">
      <w:pPr>
        <w:pStyle w:val="B2"/>
        <w:rPr>
          <w:lang w:eastAsia="zh-CN"/>
        </w:rPr>
      </w:pPr>
      <w:r w:rsidRPr="00E9603C">
        <w:rPr>
          <w:lang w:eastAsia="zh-CN"/>
        </w:rPr>
        <w:t>-</w:t>
      </w:r>
      <w:r w:rsidRPr="00E9603C">
        <w:rPr>
          <w:lang w:eastAsia="zh-CN"/>
        </w:rPr>
        <w:tab/>
        <w:t>Analytics IDs supported in the Associated NWDAF ID.</w:t>
      </w:r>
    </w:p>
    <w:p w14:paraId="0F57F185" w14:textId="77777777" w:rsidR="009166E9" w:rsidRPr="00E9603C" w:rsidRDefault="009166E9">
      <w:pPr>
        <w:rPr>
          <w:lang w:eastAsia="zh-CN"/>
        </w:rPr>
      </w:pPr>
      <w:r w:rsidRPr="00E9603C">
        <w:rPr>
          <w:lang w:eastAsia="zh-CN"/>
        </w:rPr>
        <w:t>UPF:</w:t>
      </w:r>
    </w:p>
    <w:p w14:paraId="3BD92D12" w14:textId="77777777" w:rsidR="009166E9" w:rsidRPr="00E9603C" w:rsidRDefault="009166E9">
      <w:pPr>
        <w:pStyle w:val="B1"/>
      </w:pPr>
      <w:r w:rsidRPr="00E9603C">
        <w:t>-</w:t>
      </w:r>
      <w:r w:rsidRPr="00E9603C">
        <w:tab/>
        <w:t>The UPF sends to the SMF over N4 in an existing message the following information</w:t>
      </w:r>
    </w:p>
    <w:p w14:paraId="15A2D665" w14:textId="77777777" w:rsidR="009166E9" w:rsidRPr="00E9603C" w:rsidRDefault="009166E9">
      <w:pPr>
        <w:pStyle w:val="B2"/>
        <w:rPr>
          <w:lang w:eastAsia="zh-CN"/>
        </w:rPr>
      </w:pPr>
      <w:r w:rsidRPr="00E9603C">
        <w:rPr>
          <w:lang w:eastAsia="zh-CN"/>
        </w:rPr>
        <w:t>-</w:t>
      </w:r>
      <w:r w:rsidRPr="00E9603C">
        <w:rPr>
          <w:lang w:eastAsia="zh-CN"/>
        </w:rPr>
        <w:tab/>
        <w:t>Associated NWDAF ID</w:t>
      </w:r>
    </w:p>
    <w:p w14:paraId="2307A5C7" w14:textId="77777777" w:rsidR="009166E9" w:rsidRPr="00E9603C" w:rsidRDefault="009166E9">
      <w:pPr>
        <w:pStyle w:val="B2"/>
        <w:rPr>
          <w:lang w:eastAsia="zh-CN"/>
        </w:rPr>
      </w:pPr>
      <w:r w:rsidRPr="00E9603C">
        <w:rPr>
          <w:lang w:eastAsia="zh-CN"/>
        </w:rPr>
        <w:t>-</w:t>
      </w:r>
      <w:r w:rsidRPr="00E9603C">
        <w:rPr>
          <w:lang w:eastAsia="zh-CN"/>
        </w:rPr>
        <w:tab/>
        <w:t>Analytics IDs supported in the Associated NWDAF ID</w:t>
      </w:r>
    </w:p>
    <w:p w14:paraId="776F88E6" w14:textId="77777777" w:rsidR="009166E9" w:rsidRPr="00E9603C" w:rsidRDefault="009166E9">
      <w:r w:rsidRPr="00E9603C">
        <w:t>UDM:</w:t>
      </w:r>
    </w:p>
    <w:p w14:paraId="0CE3D5F2" w14:textId="77777777" w:rsidR="009166E9" w:rsidRPr="00E9603C" w:rsidRDefault="009166E9">
      <w:pPr>
        <w:pStyle w:val="B1"/>
      </w:pPr>
      <w:r w:rsidRPr="00E9603C">
        <w:t>-</w:t>
      </w:r>
      <w:r w:rsidRPr="00E9603C">
        <w:tab/>
        <w:t>Enhanced Nudm_UECM procedure with new data set for storing NWDAF registrations.</w:t>
      </w:r>
    </w:p>
    <w:p w14:paraId="1B935818" w14:textId="77777777" w:rsidR="009166E9" w:rsidRPr="00E9603C" w:rsidRDefault="009166E9">
      <w:pPr>
        <w:pStyle w:val="B1"/>
        <w:rPr>
          <w:lang w:eastAsia="zh-CN"/>
        </w:rPr>
      </w:pPr>
      <w:r w:rsidRPr="00E9603C">
        <w:rPr>
          <w:lang w:eastAsia="zh-CN"/>
        </w:rPr>
        <w:t>NF as NWDAF service consumer</w:t>
      </w:r>
    </w:p>
    <w:p w14:paraId="7EA74684" w14:textId="77777777" w:rsidR="009166E9" w:rsidRPr="00E9603C" w:rsidRDefault="009166E9">
      <w:pPr>
        <w:pStyle w:val="B1"/>
      </w:pPr>
      <w:r w:rsidRPr="00E9603C">
        <w:t>-</w:t>
      </w:r>
      <w:r w:rsidRPr="00E9603C">
        <w:tab/>
        <w:t>Discovery of associated NWDAF serving the UE.</w:t>
      </w:r>
    </w:p>
    <w:p w14:paraId="72491FD3" w14:textId="77777777" w:rsidR="009166E9" w:rsidRPr="00E9603C" w:rsidRDefault="009166E9">
      <w:pPr>
        <w:pStyle w:val="Heading2"/>
      </w:pPr>
      <w:bookmarkStart w:id="13063" w:name="_Toc54770377"/>
      <w:bookmarkStart w:id="13064" w:name="_Toc50310043"/>
      <w:bookmarkStart w:id="13065" w:name="_Toc50021462"/>
      <w:bookmarkStart w:id="13066" w:name="_Toc57201553"/>
      <w:bookmarkStart w:id="13067" w:name="_Toc50023975"/>
      <w:bookmarkStart w:id="13068" w:name="_Toc50022741"/>
      <w:bookmarkStart w:id="13069" w:name="_Toc50022031"/>
      <w:bookmarkStart w:id="13070" w:name="_Toc50579775"/>
      <w:bookmarkStart w:id="13071" w:name="_Toc54786689"/>
      <w:bookmarkStart w:id="13072" w:name="_Toc54779729"/>
      <w:bookmarkStart w:id="13073" w:name="_Toc50023390"/>
      <w:bookmarkStart w:id="13074" w:name="_Toc57641591"/>
      <w:bookmarkStart w:id="13075" w:name="_Toc59101944"/>
      <w:r w:rsidRPr="00E9603C">
        <w:rPr>
          <w:lang w:eastAsia="zh-CN"/>
        </w:rPr>
        <w:t>6.70</w:t>
      </w:r>
      <w:r w:rsidRPr="00E9603C">
        <w:rPr>
          <w:lang w:eastAsia="ko-KR"/>
        </w:rPr>
        <w:tab/>
      </w:r>
      <w:r w:rsidRPr="00E9603C">
        <w:t>Solution</w:t>
      </w:r>
      <w:r w:rsidRPr="00E9603C">
        <w:rPr>
          <w:lang w:eastAsia="zh-CN"/>
        </w:rPr>
        <w:t xml:space="preserve"> #70</w:t>
      </w:r>
      <w:r w:rsidRPr="00E9603C">
        <w:t>: Persistent data collection</w:t>
      </w:r>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p>
    <w:p w14:paraId="7A56D4D0" w14:textId="77777777" w:rsidR="009166E9" w:rsidRPr="00E9603C" w:rsidRDefault="009166E9">
      <w:pPr>
        <w:pStyle w:val="Heading3"/>
      </w:pPr>
      <w:bookmarkStart w:id="13076" w:name="_Toc50310044"/>
      <w:bookmarkStart w:id="13077" w:name="_Toc50579776"/>
      <w:bookmarkStart w:id="13078" w:name="_Toc54779730"/>
      <w:bookmarkStart w:id="13079" w:name="_Toc54786690"/>
      <w:bookmarkStart w:id="13080" w:name="_Toc50023976"/>
      <w:bookmarkStart w:id="13081" w:name="_Toc50022032"/>
      <w:bookmarkStart w:id="13082" w:name="_Toc50021463"/>
      <w:bookmarkStart w:id="13083" w:name="_Toc57201554"/>
      <w:bookmarkStart w:id="13084" w:name="_Toc54770378"/>
      <w:bookmarkStart w:id="13085" w:name="_Toc50022742"/>
      <w:bookmarkStart w:id="13086" w:name="_Toc50023391"/>
      <w:bookmarkStart w:id="13087" w:name="_Toc57641592"/>
      <w:bookmarkStart w:id="13088" w:name="_Toc59101945"/>
      <w:r w:rsidRPr="00E9603C">
        <w:t>6.70.1</w:t>
      </w:r>
      <w:r w:rsidRPr="00E9603C">
        <w:tab/>
        <w:t>Description</w:t>
      </w:r>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p>
    <w:p w14:paraId="702F36CE" w14:textId="77777777" w:rsidR="009166E9" w:rsidRPr="00E9603C" w:rsidRDefault="009166E9">
      <w:pPr>
        <w:pStyle w:val="Heading4"/>
      </w:pPr>
      <w:bookmarkStart w:id="13089" w:name="_Toc50023977"/>
      <w:bookmarkStart w:id="13090" w:name="_Toc50021464"/>
      <w:bookmarkStart w:id="13091" w:name="_Toc50022033"/>
      <w:bookmarkStart w:id="13092" w:name="_Toc50022743"/>
      <w:bookmarkStart w:id="13093" w:name="_Toc50310045"/>
      <w:bookmarkStart w:id="13094" w:name="_Toc57201555"/>
      <w:bookmarkStart w:id="13095" w:name="_Toc50579777"/>
      <w:bookmarkStart w:id="13096" w:name="_Toc50023392"/>
      <w:bookmarkStart w:id="13097" w:name="_Toc54770379"/>
      <w:bookmarkStart w:id="13098" w:name="_Toc54779731"/>
      <w:bookmarkStart w:id="13099" w:name="_Toc54786691"/>
      <w:bookmarkStart w:id="13100" w:name="_Toc57641593"/>
      <w:bookmarkStart w:id="13101" w:name="_Toc59101946"/>
      <w:r w:rsidRPr="00E9603C">
        <w:t>6.70.1.1</w:t>
      </w:r>
      <w:r w:rsidRPr="00E9603C">
        <w:tab/>
        <w:t>Overview</w:t>
      </w:r>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p>
    <w:p w14:paraId="5E5677CB" w14:textId="77777777" w:rsidR="009166E9" w:rsidRPr="00E9603C" w:rsidRDefault="009166E9">
      <w:pPr>
        <w:rPr>
          <w:lang w:eastAsia="zh-CN"/>
        </w:rPr>
      </w:pPr>
      <w:r w:rsidRPr="00E9603C">
        <w:rPr>
          <w:lang w:eastAsia="zh-CN"/>
        </w:rPr>
        <w:t>This is a solution for Key Issue #11, Increasing efficiency of data collection.</w:t>
      </w:r>
    </w:p>
    <w:p w14:paraId="363E836F" w14:textId="77777777" w:rsidR="009166E9" w:rsidRPr="00E9603C" w:rsidRDefault="00E9603C">
      <w:r w:rsidRPr="00E9603C">
        <w:t>TS</w:t>
      </w:r>
      <w:r>
        <w:t> </w:t>
      </w:r>
      <w:r w:rsidRPr="00E9603C">
        <w:t>23.288</w:t>
      </w:r>
      <w:r>
        <w:t> </w:t>
      </w:r>
      <w:r w:rsidRPr="00E9603C">
        <w:t>[</w:t>
      </w:r>
      <w:r w:rsidR="009166E9" w:rsidRPr="00E9603C">
        <w:t>5] defines a solution that enables NWDAF (standalone or supported by DCCF, as described in Solution #9) to collect data from NFs for analytics purposes. For collecting data from NFs via existing NF exposure services, the NWDAF may subscribe/unsubscribe at the relevant NFs to be notified on related events.</w:t>
      </w:r>
    </w:p>
    <w:p w14:paraId="17450741" w14:textId="77777777" w:rsidR="009166E9" w:rsidRPr="00E9603C" w:rsidRDefault="009166E9">
      <w:r w:rsidRPr="00E9603C">
        <w:t>The NWDAF must interact with the relevant NFs (e.g., AMF, SMF) to request or subscribe to the exposure services for data collection and, in order to generate the requested analytic reports from the collected user data, the NWDAF may need to collect relevant user data continuously, such as several days, weeks, etc.</w:t>
      </w:r>
    </w:p>
    <w:p w14:paraId="4E33F87E" w14:textId="77777777" w:rsidR="009166E9" w:rsidRPr="00E9603C" w:rsidRDefault="009166E9">
      <w:r w:rsidRPr="00E9603C">
        <w:t>During this time, however, the UE may attach/detach from the network, PDU sessions may be established/released, and NFs serving a UE may change due to UE mobility, such that the subscriptions to the exposure services may get lost over time.</w:t>
      </w:r>
    </w:p>
    <w:p w14:paraId="3AD0D63C" w14:textId="77777777" w:rsidR="009166E9" w:rsidRPr="00E9603C" w:rsidRDefault="009166E9">
      <w:r w:rsidRPr="00E9603C">
        <w:t>Although 3GPP currently defines a procedure for AMF event exposure services to allow that subscriptions to events in an AMF are transferred to a target AMF in case the UE moves and gets reallocated to the target AMF, that procedure only provides a solution for the mobility problem with respect to AMFs. However, that solution does not allow maintaining event exposure subscriptions if the UE deregisters and reregisters with the network, or if PDU sessions are entirely released and re-established, in which case all event exposure subscriptions will generally be lost. Also, such solution does not allow maintaining event exposure subscriptions if an SMF and UPF allocated to a PDU session are reassigned due to mobility of the UE to a closer SMF and UPF, for example. In these cases, the NWDAF will no longer get any notifications for data collection and it will not be able to provide accurate analytics reports anymore.</w:t>
      </w:r>
    </w:p>
    <w:p w14:paraId="78B79B2D" w14:textId="77777777" w:rsidR="009166E9" w:rsidRPr="00E9603C" w:rsidRDefault="009166E9">
      <w:r w:rsidRPr="00E9603C">
        <w:t>With Release 16 procedures, an NWDAF could use the Nudm_UECM_Get operation from time to time in order to interrogate UDM about the AMF and SMFs that are serving a UE. But a subscription/notification operation is not even defined in the Nudm_UECM service in Release 16, making, in this case, NWDAF to periodically poll UDM in order to keep track of changes of AMF and SMF (and indirectly, UPF). In case NWDAF is informed of a change in these NFs, NWDAF should send a new event subscription to the newly selected network function. This solution adds quite a substantial overhead to the NWDAF.</w:t>
      </w:r>
    </w:p>
    <w:p w14:paraId="36C91651" w14:textId="77777777" w:rsidR="009166E9" w:rsidRPr="00E9603C" w:rsidRDefault="009166E9">
      <w:r w:rsidRPr="00E9603C">
        <w:t>This solution extends the existing Release 16 mechanisms for creating permanent event exposure subscriptions in AMF and SMF. The mechanism enables UDM to receive event exposure subscriptions from NWDAF. UDM is enhanced by keeping track of new AMF and SMF serving the UE, so that UDM can recreate event exposure subscription in new NFs if needed This solution is applicable to NFs that are dynamically selected at UE registration (AMF) or PDU Session activation (SMF) or those which may be change due to, e.g., UE mobility. This solution is applicable to individual SUPIs or a group of SUPIs. If NWDAF includes an Area of Interest in the subscription to UDM, UDM passes it transparently to the relevant network functions.</w:t>
      </w:r>
    </w:p>
    <w:p w14:paraId="5B69FCC3" w14:textId="77777777" w:rsidR="009166E9" w:rsidRPr="00E9603C" w:rsidRDefault="009166E9">
      <w:pPr>
        <w:pStyle w:val="Heading4"/>
      </w:pPr>
      <w:bookmarkStart w:id="13102" w:name="_Toc50021465"/>
      <w:bookmarkStart w:id="13103" w:name="_Toc50579778"/>
      <w:bookmarkStart w:id="13104" w:name="_Toc50310046"/>
      <w:bookmarkStart w:id="13105" w:name="_Toc54770380"/>
      <w:bookmarkStart w:id="13106" w:name="_Toc54779732"/>
      <w:bookmarkStart w:id="13107" w:name="_Toc54786692"/>
      <w:bookmarkStart w:id="13108" w:name="_Toc50023978"/>
      <w:bookmarkStart w:id="13109" w:name="_Toc50023393"/>
      <w:bookmarkStart w:id="13110" w:name="_Toc57201556"/>
      <w:bookmarkStart w:id="13111" w:name="_Toc50022744"/>
      <w:bookmarkStart w:id="13112" w:name="_Toc50022034"/>
      <w:bookmarkStart w:id="13113" w:name="_Toc57641594"/>
      <w:bookmarkStart w:id="13114" w:name="_Toc59101947"/>
      <w:r w:rsidRPr="00E9603C">
        <w:t>6.70.1.2</w:t>
      </w:r>
      <w:r w:rsidRPr="00E9603C">
        <w:tab/>
        <w:t>Procedure for the creation or deletion of a persistent Event Exposure subscription</w:t>
      </w:r>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p>
    <w:p w14:paraId="0C12AECB" w14:textId="77777777" w:rsidR="009166E9" w:rsidRPr="00E9603C" w:rsidRDefault="009166E9">
      <w:r w:rsidRPr="00E9603C">
        <w:t xml:space="preserve">Figure 6.70.1.2-1 illustrates the procedure for the creation or deletion of a persistent Event Exposure subscription. The procedure is based on the existing one in </w:t>
      </w:r>
      <w:r w:rsidR="00E9603C" w:rsidRPr="00E9603C">
        <w:t>TS</w:t>
      </w:r>
      <w:r w:rsidR="00E9603C">
        <w:t> </w:t>
      </w:r>
      <w:r w:rsidR="00E9603C" w:rsidRPr="00E9603C">
        <w:t>23.502</w:t>
      </w:r>
      <w:r w:rsidR="00E9603C">
        <w:t> </w:t>
      </w:r>
      <w:r w:rsidR="00E9603C" w:rsidRPr="00E9603C">
        <w:t>[</w:t>
      </w:r>
      <w:r w:rsidRPr="00E9603C">
        <w:t>3] clause 4.15.3.2.3.</w:t>
      </w:r>
    </w:p>
    <w:p w14:paraId="43C84F14" w14:textId="77777777" w:rsidR="009166E9" w:rsidRPr="00E9603C" w:rsidRDefault="009166E9">
      <w:pPr>
        <w:pStyle w:val="TH"/>
      </w:pPr>
      <w:r w:rsidRPr="00E9603C">
        <w:object w:dxaOrig="13362" w:dyaOrig="5720" w14:anchorId="0F038C54">
          <v:shape id="对象 169" o:spid="_x0000_i1174" type="#_x0000_t75" style="width:479.5pt;height:209pt;mso-position-horizontal-relative:page;mso-position-vertical-relative:page" o:ole="">
            <v:imagedata r:id="rId295" o:title=""/>
          </v:shape>
          <o:OLEObject Type="Embed" ProgID="Visio.Drawing.15" ShapeID="对象 169" DrawAspect="Content" ObjectID="_1669716080" r:id="rId296"/>
        </w:object>
      </w:r>
    </w:p>
    <w:p w14:paraId="768E87FB" w14:textId="77777777" w:rsidR="009166E9" w:rsidRPr="00E9603C" w:rsidRDefault="009166E9">
      <w:pPr>
        <w:pStyle w:val="TF"/>
      </w:pPr>
      <w:r w:rsidRPr="00E9603C">
        <w:t>Figure 6.70.1.2-1: Persistent Event Exposure Subscription Creation/Deletion</w:t>
      </w:r>
    </w:p>
    <w:p w14:paraId="5503A098" w14:textId="77777777" w:rsidR="009166E9" w:rsidRPr="00E9603C" w:rsidRDefault="009166E9">
      <w:pPr>
        <w:pStyle w:val="B1"/>
      </w:pPr>
      <w:r w:rsidRPr="00E9603C">
        <w:t>1.</w:t>
      </w:r>
      <w:r w:rsidRPr="00E9603C">
        <w:tab/>
        <w:t>NWDAF, (or any other consumer of Event Exposure) creates an Event Exposure subscription and sends an Nudm_EventExposure_Subscribe/Unsubscribe request to UDM. If the NWDAF intends the subscription to be persistent across registration/de-registration of the UE, and transfer of UE context to another NF, the NWDAF includes a Persistent indicator flag.</w:t>
      </w:r>
    </w:p>
    <w:p w14:paraId="0734BD2A" w14:textId="77777777" w:rsidR="009166E9" w:rsidRPr="00E9603C" w:rsidRDefault="009166E9">
      <w:pPr>
        <w:pStyle w:val="B1"/>
      </w:pPr>
      <w:r w:rsidRPr="00E9603C">
        <w:t>2.</w:t>
      </w:r>
      <w:r w:rsidRPr="00E9603C">
        <w:tab/>
        <w:t>UDM examines the event type to determine whether an event exposure subscription must be created in AMF or SMF. If an event exposure subscription must be created in the AMF as one is currently allocated to the UE (e.g, because the UE is currently registered), UDM sends an Namf_EventExposure Subscribe/Unsubscribe to the AMF.</w:t>
      </w:r>
    </w:p>
    <w:p w14:paraId="0D49B4D9" w14:textId="77777777" w:rsidR="009166E9" w:rsidRPr="00E9603C" w:rsidRDefault="009166E9">
      <w:pPr>
        <w:pStyle w:val="B1"/>
      </w:pPr>
      <w:r w:rsidRPr="00E9603C">
        <w:t>3.</w:t>
      </w:r>
      <w:r w:rsidRPr="00E9603C">
        <w:tab/>
        <w:t>The AMF sends a response. The AMF may decline the subscription if, e.g., an existing duplicated subscription for the same UE is in place. This might be the case if the UE event exposure subscription was transferred from an old AMF.</w:t>
      </w:r>
    </w:p>
    <w:p w14:paraId="5FABB256" w14:textId="77777777" w:rsidR="009166E9" w:rsidRPr="00E9603C" w:rsidRDefault="009166E9">
      <w:pPr>
        <w:pStyle w:val="B1"/>
      </w:pPr>
      <w:r w:rsidRPr="00E9603C">
        <w:t>4.</w:t>
      </w:r>
      <w:r w:rsidRPr="00E9603C">
        <w:tab/>
        <w:t>If UDM determines that an event exposure subscription must be created in SMF, UDM sends an Nsmf_EventExposure Subscribe/Unsubscribe request to the relevant SMFs handling PDU sessions of the UE.</w:t>
      </w:r>
    </w:p>
    <w:p w14:paraId="58E56E59" w14:textId="77777777" w:rsidR="009166E9" w:rsidRPr="00E9603C" w:rsidRDefault="009166E9">
      <w:pPr>
        <w:pStyle w:val="B1"/>
      </w:pPr>
      <w:r w:rsidRPr="00E9603C">
        <w:t>5.</w:t>
      </w:r>
      <w:r w:rsidRPr="00E9603C">
        <w:tab/>
        <w:t>SMF sends a response to UDM.</w:t>
      </w:r>
    </w:p>
    <w:p w14:paraId="74C735C1" w14:textId="77777777" w:rsidR="009166E9" w:rsidRPr="00E9603C" w:rsidRDefault="009166E9">
      <w:pPr>
        <w:pStyle w:val="B1"/>
      </w:pPr>
      <w:r w:rsidRPr="00E9603C">
        <w:rPr>
          <w:rFonts w:eastAsia="SimSun"/>
          <w:lang w:eastAsia="zh-CN"/>
        </w:rPr>
        <w:t>6.</w:t>
      </w:r>
      <w:r w:rsidRPr="00E9603C">
        <w:rPr>
          <w:rFonts w:eastAsia="SimSun"/>
          <w:lang w:eastAsia="zh-CN"/>
        </w:rPr>
        <w:tab/>
      </w:r>
      <w:r w:rsidRPr="00E9603C">
        <w:t>UDM sends an Nudm_EventExposure Subscribe/Unsubscribe response to the NWDAF.</w:t>
      </w:r>
    </w:p>
    <w:p w14:paraId="19661CC2" w14:textId="77777777" w:rsidR="009166E9" w:rsidRPr="00E9603C" w:rsidRDefault="009166E9">
      <w:pPr>
        <w:pStyle w:val="Heading4"/>
      </w:pPr>
      <w:bookmarkStart w:id="13115" w:name="_Toc54770381"/>
      <w:bookmarkStart w:id="13116" w:name="_Toc50310047"/>
      <w:bookmarkStart w:id="13117" w:name="_Toc50579779"/>
      <w:bookmarkStart w:id="13118" w:name="_Toc50022035"/>
      <w:bookmarkStart w:id="13119" w:name="_Toc57201557"/>
      <w:bookmarkStart w:id="13120" w:name="_Toc54786693"/>
      <w:bookmarkStart w:id="13121" w:name="_Toc50023394"/>
      <w:bookmarkStart w:id="13122" w:name="_Toc50022745"/>
      <w:bookmarkStart w:id="13123" w:name="_Toc50023979"/>
      <w:bookmarkStart w:id="13124" w:name="_Toc54779733"/>
      <w:bookmarkStart w:id="13125" w:name="_Toc50021466"/>
      <w:bookmarkStart w:id="13126" w:name="_Toc57641595"/>
      <w:bookmarkStart w:id="13127" w:name="_Toc59101948"/>
      <w:r w:rsidRPr="00E9603C">
        <w:t>6.70.1.3</w:t>
      </w:r>
      <w:r w:rsidRPr="00E9603C">
        <w:tab/>
        <w:t>Procedure for restoring an existing Event Exposure Subscription</w:t>
      </w:r>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p>
    <w:p w14:paraId="7D6A0AD3" w14:textId="77777777" w:rsidR="009166E9" w:rsidRPr="00E9603C" w:rsidRDefault="009166E9">
      <w:r w:rsidRPr="00E9603C">
        <w:t>Figure 6.70.1.3-1 illustrates the procedure for the restoring a persistent Event Exposure subscription when a new NF is elected to be serving a UE.</w:t>
      </w:r>
    </w:p>
    <w:p w14:paraId="682E4460" w14:textId="77777777" w:rsidR="009166E9" w:rsidRPr="00E9603C" w:rsidRDefault="009166E9">
      <w:pPr>
        <w:pStyle w:val="TH"/>
      </w:pPr>
      <w:r w:rsidRPr="00E9603C">
        <w:object w:dxaOrig="11650" w:dyaOrig="6321" w14:anchorId="162B2818">
          <v:shape id="对象 170" o:spid="_x0000_i1175" type="#_x0000_t75" style="width:424.5pt;height:230.5pt;mso-position-horizontal-relative:page;mso-position-vertical-relative:page" o:ole="">
            <v:imagedata r:id="rId297" o:title=""/>
          </v:shape>
          <o:OLEObject Type="Embed" ProgID="Visio.Drawing.15" ShapeID="对象 170" DrawAspect="Content" ObjectID="_1669716081" r:id="rId298"/>
        </w:object>
      </w:r>
    </w:p>
    <w:p w14:paraId="5201FD4D" w14:textId="77777777" w:rsidR="009166E9" w:rsidRPr="00E9603C" w:rsidRDefault="009166E9">
      <w:pPr>
        <w:pStyle w:val="TF"/>
      </w:pPr>
      <w:r w:rsidRPr="00E9603C">
        <w:t>Figure 6.70.1.3-1: Event Exposure Subscription Restoration</w:t>
      </w:r>
    </w:p>
    <w:p w14:paraId="315F586D" w14:textId="77777777" w:rsidR="009166E9" w:rsidRPr="00E9603C" w:rsidRDefault="009166E9">
      <w:pPr>
        <w:pStyle w:val="B1"/>
        <w:rPr>
          <w:lang w:eastAsia="zh-CN"/>
        </w:rPr>
      </w:pPr>
      <w:r w:rsidRPr="00E9603C">
        <w:rPr>
          <w:lang w:eastAsia="zh-CN"/>
        </w:rPr>
        <w:t>1.</w:t>
      </w:r>
      <w:r w:rsidRPr="00E9603C">
        <w:rPr>
          <w:lang w:eastAsia="zh-CN"/>
        </w:rPr>
        <w:tab/>
        <w:t>When AMF or SMF are elected to be serving a UE, they send an Nudm_UECM_Registration request to UDM. This may be due to, e.g., a new registration of the UE in AMF, the creation of a new PDU session, an AMF transfer, an SMF transfer, etc.</w:t>
      </w:r>
    </w:p>
    <w:p w14:paraId="31D02531" w14:textId="77777777" w:rsidR="009166E9" w:rsidRPr="00E9603C" w:rsidRDefault="009166E9">
      <w:pPr>
        <w:pStyle w:val="B1"/>
        <w:rPr>
          <w:lang w:eastAsia="zh-CN"/>
        </w:rPr>
      </w:pPr>
      <w:r w:rsidRPr="00E9603C">
        <w:rPr>
          <w:lang w:eastAsia="zh-CN"/>
        </w:rPr>
        <w:t>2.</w:t>
      </w:r>
      <w:r w:rsidRPr="00E9603C">
        <w:rPr>
          <w:lang w:eastAsia="zh-CN"/>
        </w:rPr>
        <w:tab/>
        <w:t>UDM sends a response to the NF.</w:t>
      </w:r>
    </w:p>
    <w:p w14:paraId="192F893E" w14:textId="77777777" w:rsidR="009166E9" w:rsidRPr="00E9603C" w:rsidRDefault="009166E9">
      <w:pPr>
        <w:pStyle w:val="B1"/>
        <w:rPr>
          <w:lang w:eastAsia="zh-CN"/>
        </w:rPr>
      </w:pPr>
      <w:r w:rsidRPr="00E9603C">
        <w:rPr>
          <w:lang w:eastAsia="zh-CN"/>
        </w:rPr>
        <w:t>3.</w:t>
      </w:r>
      <w:r w:rsidRPr="00E9603C">
        <w:rPr>
          <w:lang w:eastAsia="zh-CN"/>
        </w:rPr>
        <w:tab/>
        <w:t>Then UDM determines if a persistent event exposure subscription is in place for this UE and applicable to the type of NF which is registering in UDM.</w:t>
      </w:r>
    </w:p>
    <w:p w14:paraId="4FB0CB17" w14:textId="77777777" w:rsidR="009166E9" w:rsidRPr="00E9603C" w:rsidRDefault="009166E9">
      <w:pPr>
        <w:pStyle w:val="B1"/>
        <w:rPr>
          <w:lang w:eastAsia="zh-CN"/>
        </w:rPr>
      </w:pPr>
      <w:r w:rsidRPr="00E9603C">
        <w:rPr>
          <w:lang w:eastAsia="zh-CN"/>
        </w:rPr>
        <w:t>4.</w:t>
      </w:r>
      <w:r w:rsidRPr="00E9603C">
        <w:rPr>
          <w:lang w:eastAsia="zh-CN"/>
        </w:rPr>
        <w:tab/>
        <w:t>If a persistent event subscription is applicable to the UE and type of NF, UDM sends an Nnf_EventExposure Subscribe request to that NF.</w:t>
      </w:r>
    </w:p>
    <w:p w14:paraId="4C6C1AB4" w14:textId="77777777" w:rsidR="009166E9" w:rsidRPr="00E9603C" w:rsidRDefault="009166E9">
      <w:pPr>
        <w:pStyle w:val="B1"/>
        <w:rPr>
          <w:lang w:eastAsia="zh-CN"/>
        </w:rPr>
      </w:pPr>
      <w:r w:rsidRPr="00E9603C">
        <w:rPr>
          <w:lang w:eastAsia="zh-CN"/>
        </w:rPr>
        <w:t>5.</w:t>
      </w:r>
      <w:r w:rsidRPr="00E9603C">
        <w:rPr>
          <w:lang w:eastAsia="zh-CN"/>
        </w:rPr>
        <w:tab/>
        <w:t>The NF sends a response.</w:t>
      </w:r>
    </w:p>
    <w:p w14:paraId="6A495410" w14:textId="77777777" w:rsidR="009166E9" w:rsidRPr="00E9603C" w:rsidRDefault="009166E9">
      <w:pPr>
        <w:pStyle w:val="Heading3"/>
        <w:rPr>
          <w:lang w:eastAsia="zh-CN"/>
        </w:rPr>
      </w:pPr>
      <w:bookmarkStart w:id="13128" w:name="_Toc57201558"/>
      <w:bookmarkStart w:id="13129" w:name="_Toc54770382"/>
      <w:bookmarkStart w:id="13130" w:name="_Toc54779734"/>
      <w:bookmarkStart w:id="13131" w:name="_Toc50022746"/>
      <w:bookmarkStart w:id="13132" w:name="_Toc50021467"/>
      <w:bookmarkStart w:id="13133" w:name="_Toc50022036"/>
      <w:bookmarkStart w:id="13134" w:name="_Toc50310048"/>
      <w:bookmarkStart w:id="13135" w:name="_Toc50579780"/>
      <w:bookmarkStart w:id="13136" w:name="_Toc50023395"/>
      <w:bookmarkStart w:id="13137" w:name="_Toc50023980"/>
      <w:bookmarkStart w:id="13138" w:name="_Toc54786694"/>
      <w:bookmarkStart w:id="13139" w:name="_Toc57641596"/>
      <w:bookmarkStart w:id="13140" w:name="_Toc59101949"/>
      <w:r w:rsidRPr="00E9603C">
        <w:rPr>
          <w:lang w:eastAsia="zh-CN"/>
        </w:rPr>
        <w:t>6.70.2</w:t>
      </w:r>
      <w:r w:rsidRPr="00E9603C">
        <w:rPr>
          <w:lang w:eastAsia="zh-CN"/>
        </w:rPr>
        <w:tab/>
      </w:r>
      <w:r w:rsidRPr="00E9603C">
        <w:t xml:space="preserve">Impacts on </w:t>
      </w:r>
      <w:r w:rsidRPr="00E9603C">
        <w:rPr>
          <w:lang w:eastAsia="zh-CN"/>
        </w:rPr>
        <w:t>E</w:t>
      </w:r>
      <w:r w:rsidRPr="00E9603C">
        <w:t xml:space="preserve">xisting </w:t>
      </w:r>
      <w:r w:rsidRPr="00E9603C">
        <w:rPr>
          <w:lang w:eastAsia="zh-CN"/>
        </w:rPr>
        <w:t>N</w:t>
      </w:r>
      <w:r w:rsidRPr="00E9603C">
        <w:t xml:space="preserve">odes and </w:t>
      </w:r>
      <w:r w:rsidRPr="00E9603C">
        <w:rPr>
          <w:lang w:eastAsia="zh-CN"/>
        </w:rPr>
        <w:t>F</w:t>
      </w:r>
      <w:r w:rsidRPr="00E9603C">
        <w:t>unctionality</w:t>
      </w:r>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p>
    <w:p w14:paraId="1A2AE080" w14:textId="77777777" w:rsidR="009166E9" w:rsidRPr="00E9603C" w:rsidRDefault="009166E9">
      <w:r w:rsidRPr="00E9603C">
        <w:t>NWDAF:</w:t>
      </w:r>
    </w:p>
    <w:p w14:paraId="79F35D8C" w14:textId="77777777" w:rsidR="009166E9" w:rsidRPr="00E9603C" w:rsidRDefault="009166E9">
      <w:pPr>
        <w:pStyle w:val="B1"/>
      </w:pPr>
      <w:r w:rsidRPr="00E9603C">
        <w:rPr>
          <w:lang w:eastAsia="zh-CN"/>
        </w:rPr>
        <w:t>-</w:t>
      </w:r>
      <w:r w:rsidRPr="00E9603C">
        <w:rPr>
          <w:lang w:eastAsia="zh-CN"/>
        </w:rPr>
        <w:tab/>
      </w:r>
      <w:r w:rsidRPr="00E9603C">
        <w:t>New flag in UDM Event Exposure subscription indicating persistence.</w:t>
      </w:r>
    </w:p>
    <w:p w14:paraId="0858B5E7" w14:textId="77777777" w:rsidR="009166E9" w:rsidRPr="00E9603C" w:rsidRDefault="009166E9">
      <w:r w:rsidRPr="00E9603C">
        <w:t>UDM:</w:t>
      </w:r>
    </w:p>
    <w:p w14:paraId="4E472414" w14:textId="77777777" w:rsidR="009166E9" w:rsidRPr="00E9603C" w:rsidRDefault="009166E9">
      <w:pPr>
        <w:pStyle w:val="B1"/>
      </w:pPr>
      <w:r w:rsidRPr="00E9603C">
        <w:rPr>
          <w:lang w:eastAsia="zh-CN"/>
        </w:rPr>
        <w:t>-</w:t>
      </w:r>
      <w:r w:rsidRPr="00E9603C">
        <w:rPr>
          <w:lang w:eastAsia="zh-CN"/>
        </w:rPr>
        <w:tab/>
      </w:r>
      <w:r w:rsidRPr="00E9603C">
        <w:t>Upon registration of a new NF for a UE, determination of whether an event exposure subscription must be recreated.</w:t>
      </w:r>
    </w:p>
    <w:p w14:paraId="1A3FDFD8" w14:textId="77777777" w:rsidR="009166E9" w:rsidRPr="00E9603C" w:rsidRDefault="009166E9">
      <w:pPr>
        <w:pStyle w:val="Heading2"/>
        <w:rPr>
          <w:szCs w:val="32"/>
        </w:rPr>
      </w:pPr>
      <w:bookmarkStart w:id="13141" w:name="_Toc50022037"/>
      <w:bookmarkStart w:id="13142" w:name="_Toc50021468"/>
      <w:bookmarkStart w:id="13143" w:name="_Toc54779735"/>
      <w:bookmarkStart w:id="13144" w:name="_Toc54786695"/>
      <w:bookmarkStart w:id="13145" w:name="_Toc54770383"/>
      <w:bookmarkStart w:id="13146" w:name="_Toc50579781"/>
      <w:bookmarkStart w:id="13147" w:name="_Toc50023981"/>
      <w:bookmarkStart w:id="13148" w:name="_Toc57201559"/>
      <w:bookmarkStart w:id="13149" w:name="_Toc26861903"/>
      <w:bookmarkStart w:id="13150" w:name="_Toc50023396"/>
      <w:bookmarkStart w:id="13151" w:name="_Toc519004414"/>
      <w:bookmarkStart w:id="13152" w:name="_Toc50310049"/>
      <w:bookmarkStart w:id="13153" w:name="_Toc50022747"/>
      <w:bookmarkStart w:id="13154" w:name="_Toc57641597"/>
      <w:bookmarkStart w:id="13155" w:name="_Toc59101950"/>
      <w:r w:rsidRPr="00E9603C">
        <w:rPr>
          <w:szCs w:val="32"/>
          <w:lang w:eastAsia="zh-CN"/>
        </w:rPr>
        <w:t>6.71</w:t>
      </w:r>
      <w:r w:rsidRPr="00E9603C">
        <w:rPr>
          <w:szCs w:val="32"/>
          <w:lang w:eastAsia="ko-KR"/>
        </w:rPr>
        <w:tab/>
      </w:r>
      <w:r w:rsidRPr="00E9603C">
        <w:rPr>
          <w:szCs w:val="32"/>
        </w:rPr>
        <w:t>Solution</w:t>
      </w:r>
      <w:r w:rsidRPr="00E9603C">
        <w:rPr>
          <w:szCs w:val="32"/>
          <w:lang w:eastAsia="zh-CN"/>
        </w:rPr>
        <w:t xml:space="preserve"> #71</w:t>
      </w:r>
      <w:r w:rsidRPr="00E9603C">
        <w:rPr>
          <w:szCs w:val="32"/>
        </w:rPr>
        <w:t>: Representative UEs sampling for data collection</w:t>
      </w:r>
      <w:bookmarkEnd w:id="13141"/>
      <w:bookmarkEnd w:id="13142"/>
      <w:bookmarkEnd w:id="13143"/>
      <w:bookmarkEnd w:id="13144"/>
      <w:bookmarkEnd w:id="13145"/>
      <w:bookmarkEnd w:id="13146"/>
      <w:bookmarkEnd w:id="13147"/>
      <w:bookmarkEnd w:id="13148"/>
      <w:bookmarkEnd w:id="13150"/>
      <w:bookmarkEnd w:id="13152"/>
      <w:bookmarkEnd w:id="13153"/>
      <w:bookmarkEnd w:id="13154"/>
      <w:bookmarkEnd w:id="13155"/>
    </w:p>
    <w:p w14:paraId="1F7B2D60" w14:textId="77777777" w:rsidR="009166E9" w:rsidRPr="00E9603C" w:rsidRDefault="009166E9">
      <w:pPr>
        <w:pStyle w:val="Heading3"/>
        <w:rPr>
          <w:szCs w:val="28"/>
        </w:rPr>
      </w:pPr>
      <w:bookmarkStart w:id="13156" w:name="_Toc50023397"/>
      <w:bookmarkStart w:id="13157" w:name="_Toc50023982"/>
      <w:bookmarkStart w:id="13158" w:name="_Toc50579782"/>
      <w:bookmarkStart w:id="13159" w:name="_Toc50310050"/>
      <w:bookmarkStart w:id="13160" w:name="_Toc50022038"/>
      <w:bookmarkStart w:id="13161" w:name="_Toc50022748"/>
      <w:bookmarkStart w:id="13162" w:name="_Toc54770384"/>
      <w:bookmarkStart w:id="13163" w:name="_Toc54786696"/>
      <w:bookmarkStart w:id="13164" w:name="_Toc54779736"/>
      <w:bookmarkStart w:id="13165" w:name="_Toc57201560"/>
      <w:bookmarkStart w:id="13166" w:name="_Toc50021469"/>
      <w:bookmarkStart w:id="13167" w:name="_Toc57641598"/>
      <w:bookmarkStart w:id="13168" w:name="_Toc59101951"/>
      <w:bookmarkEnd w:id="13149"/>
      <w:r w:rsidRPr="00E9603C">
        <w:rPr>
          <w:szCs w:val="28"/>
        </w:rPr>
        <w:t>6.71.1</w:t>
      </w:r>
      <w:r w:rsidRPr="00E9603C">
        <w:rPr>
          <w:szCs w:val="28"/>
        </w:rPr>
        <w:tab/>
        <w:t>Introduction</w:t>
      </w:r>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p>
    <w:p w14:paraId="53886F6D" w14:textId="77777777" w:rsidR="009166E9" w:rsidRPr="00E9603C" w:rsidRDefault="009166E9">
      <w:pPr>
        <w:rPr>
          <w:lang w:eastAsia="zh-CN"/>
        </w:rPr>
      </w:pPr>
      <w:r w:rsidRPr="00E9603C">
        <w:rPr>
          <w:lang w:eastAsia="zh-CN"/>
        </w:rPr>
        <w:t>This solution addresses aspects of KI #11</w:t>
      </w:r>
      <w:r w:rsidRPr="00E9603C">
        <w:t xml:space="preserve">: </w:t>
      </w:r>
      <w:r w:rsidRPr="00E9603C">
        <w:rPr>
          <w:lang w:eastAsia="en-GB"/>
        </w:rPr>
        <w:t>Increasing efficiency of data collection</w:t>
      </w:r>
      <w:r w:rsidRPr="00E9603C">
        <w:rPr>
          <w:lang w:eastAsia="zh-CN"/>
        </w:rPr>
        <w:t>. The solution avoids that a non-representative sampling of UE subsets is selected when NWDAF requests to apply a sampling ratio to reduce signalling and data collection load.</w:t>
      </w:r>
    </w:p>
    <w:p w14:paraId="3427813D" w14:textId="77777777" w:rsidR="009166E9" w:rsidRPr="00E9603C" w:rsidRDefault="009166E9">
      <w:pPr>
        <w:pStyle w:val="Heading3"/>
        <w:rPr>
          <w:szCs w:val="28"/>
        </w:rPr>
      </w:pPr>
      <w:bookmarkStart w:id="13169" w:name="_Toc50579783"/>
      <w:bookmarkStart w:id="13170" w:name="_Toc54770385"/>
      <w:bookmarkStart w:id="13171" w:name="_Toc54779737"/>
      <w:bookmarkStart w:id="13172" w:name="_Toc54786697"/>
      <w:bookmarkStart w:id="13173" w:name="_Toc50021470"/>
      <w:bookmarkStart w:id="13174" w:name="_Toc50310051"/>
      <w:bookmarkStart w:id="13175" w:name="_Toc50022749"/>
      <w:bookmarkStart w:id="13176" w:name="_Toc57201561"/>
      <w:bookmarkStart w:id="13177" w:name="_Toc50022039"/>
      <w:bookmarkStart w:id="13178" w:name="_Toc50023983"/>
      <w:bookmarkStart w:id="13179" w:name="_Toc50023398"/>
      <w:bookmarkStart w:id="13180" w:name="_Toc57641599"/>
      <w:bookmarkStart w:id="13181" w:name="_Toc59101952"/>
      <w:r w:rsidRPr="00E9603C">
        <w:rPr>
          <w:szCs w:val="28"/>
        </w:rPr>
        <w:t>6.71.2</w:t>
      </w:r>
      <w:r w:rsidRPr="00E9603C">
        <w:rPr>
          <w:szCs w:val="28"/>
        </w:rPr>
        <w:tab/>
        <w:t>Functional Description</w:t>
      </w:r>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p>
    <w:p w14:paraId="6A95D66D" w14:textId="77777777" w:rsidR="009166E9" w:rsidRPr="00E9603C" w:rsidRDefault="009166E9">
      <w:pPr>
        <w:rPr>
          <w:lang w:eastAsia="zh-CN"/>
        </w:rPr>
      </w:pPr>
      <w:r w:rsidRPr="00E9603C">
        <w:rPr>
          <w:lang w:eastAsia="zh-CN"/>
        </w:rPr>
        <w:t>This solution proposes to introduce partition criteria as a new Event Reporting Information parameter in the Nnf_EventExposure_Subscribe message and a new mechanism for UE selection when sampling ratio is applied by NWDAF.</w:t>
      </w:r>
    </w:p>
    <w:p w14:paraId="11500890" w14:textId="77777777" w:rsidR="009166E9" w:rsidRPr="00E9603C" w:rsidRDefault="009166E9">
      <w:pPr>
        <w:rPr>
          <w:lang w:eastAsia="zh-CN"/>
        </w:rPr>
      </w:pPr>
      <w:r w:rsidRPr="00E9603C">
        <w:rPr>
          <w:lang w:eastAsia="zh-CN"/>
        </w:rPr>
        <w:t>When an NWDAF service consumer (e.g. Network Functions (NFs) or OAM) specifies a group of UEs or any UE (i.e., all UEs) as target of the requested analytics, the NWDAF subscribes at the service producer (NF) to collect events related to the targeted group of UEs or all UEs. To alleviate the potential heavy signalling and data collection load, sampling ratio is applicable as Event reporting information. When sampling ratio is provided, the targeted NF selects a random subset among the group of UEs targeted or among all the UEs, according to the sampling ratio, and only the events related to this subset are reported to the NWDAF.</w:t>
      </w:r>
    </w:p>
    <w:p w14:paraId="4665448B" w14:textId="77777777" w:rsidR="009166E9" w:rsidRPr="00E9603C" w:rsidRDefault="009166E9">
      <w:pPr>
        <w:rPr>
          <w:lang w:eastAsia="zh-CN"/>
        </w:rPr>
      </w:pPr>
      <w:r w:rsidRPr="00E9603C">
        <w:rPr>
          <w:lang w:eastAsia="zh-CN"/>
        </w:rPr>
        <w:t>Simple random sampling is a well-known probability sampling technique, to retrieve statistics from a subset of individuals chosen from the total population. Simple random sampling however does not guarantee that a particular subset selected is a perfect representation of the entire population. This, in a Machine Learning (ML) environment, could lead to the following problems:</w:t>
      </w:r>
    </w:p>
    <w:p w14:paraId="3603663B" w14:textId="77777777" w:rsidR="009166E9" w:rsidRPr="00E9603C" w:rsidRDefault="009166E9">
      <w:pPr>
        <w:pStyle w:val="B1"/>
        <w:rPr>
          <w:lang w:eastAsia="zh-CN"/>
        </w:rPr>
      </w:pPr>
      <w:r w:rsidRPr="00E9603C">
        <w:rPr>
          <w:lang w:eastAsia="zh-CN"/>
        </w:rPr>
        <w:t>-</w:t>
      </w:r>
      <w:r w:rsidRPr="00E9603C">
        <w:rPr>
          <w:lang w:eastAsia="zh-CN"/>
        </w:rPr>
        <w:tab/>
        <w:t>A misclassification could occur, i.e., an error in the inference leading to wrong conclusion about all UEs (as an example the NWDAF could detect a false abnormal behaviour, or wrong network performance analytics, or wrong observed service experience information).</w:t>
      </w:r>
    </w:p>
    <w:p w14:paraId="3B75C831" w14:textId="77777777" w:rsidR="009166E9" w:rsidRPr="00E9603C" w:rsidRDefault="009166E9">
      <w:pPr>
        <w:pStyle w:val="B1"/>
        <w:rPr>
          <w:lang w:eastAsia="zh-CN"/>
        </w:rPr>
      </w:pPr>
      <w:r w:rsidRPr="00E9603C">
        <w:rPr>
          <w:lang w:eastAsia="zh-CN"/>
        </w:rPr>
        <w:t>-</w:t>
      </w:r>
      <w:r w:rsidRPr="00E9603C">
        <w:rPr>
          <w:lang w:eastAsia="zh-CN"/>
        </w:rPr>
        <w:tab/>
        <w:t>Training an ML model utilizing a non-representative subset could lead to biased ML algorithms which learned wrong statistics and then provides biased analytics.</w:t>
      </w:r>
    </w:p>
    <w:p w14:paraId="308DC2B7" w14:textId="77777777" w:rsidR="009166E9" w:rsidRPr="00E9603C" w:rsidRDefault="009166E9">
      <w:pPr>
        <w:rPr>
          <w:lang w:eastAsia="zh-CN"/>
        </w:rPr>
      </w:pPr>
      <w:r w:rsidRPr="00E9603C">
        <w:rPr>
          <w:lang w:eastAsia="zh-CN"/>
        </w:rPr>
        <w:t>With the partition criteria parameter, NWDAF informs the target NF (the one managing the targeted UEs data) to create strata from all UEs, grouping the UEs based on a-priori service or network data information (e.g. Application ID, TAC, UE communication information such as traffic volume, and UE mobility information such as geographical partitioning or roaming status or mobility type). In this way, it is possible to obtain a representative sample of the entire population.</w:t>
      </w:r>
    </w:p>
    <w:p w14:paraId="4973A1D3" w14:textId="77777777" w:rsidR="009166E9" w:rsidRPr="00E9603C" w:rsidRDefault="009166E9">
      <w:pPr>
        <w:rPr>
          <w:lang w:eastAsia="zh-CN"/>
        </w:rPr>
      </w:pPr>
      <w:r w:rsidRPr="00E9603C">
        <w:rPr>
          <w:lang w:eastAsia="zh-CN"/>
        </w:rPr>
        <w:t>When receiving a subscription message containing the partition criteria parameter, the NF groups the targeted UEs (i.e., a group of UEs or any UE) based on the partition criteria value (service or network information related to UE such as TAC, Application ID, UE communication information or UE mobility information), thus creating sub-populations/strata of UEs. From each stratum, the NF selects a subset of UEs by sampling randomly from each sub-population according to the sampling ratio specified. This means that each sub-population/stratum has the same sampling ratio regardless of the size of the sub-population/stratum. Thus, the number of UEs selected from each sub-population is proportional to sub-population size. Only notifications regarding selected UEs are sent to the NWDAF.</w:t>
      </w:r>
    </w:p>
    <w:p w14:paraId="7413F018" w14:textId="77777777" w:rsidR="009166E9" w:rsidRPr="00E9603C" w:rsidRDefault="009166E9">
      <w:pPr>
        <w:rPr>
          <w:lang w:eastAsia="zh-CN"/>
        </w:rPr>
      </w:pPr>
      <w:r w:rsidRPr="00E9603C">
        <w:t>There can be multiple partition criteria in a single request from NWDAF</w:t>
      </w:r>
      <w:r w:rsidRPr="00E9603C">
        <w:rPr>
          <w:lang w:eastAsia="zh-CN"/>
        </w:rPr>
        <w:t>.</w:t>
      </w:r>
    </w:p>
    <w:p w14:paraId="3BEEBDC2" w14:textId="77777777" w:rsidR="009166E9" w:rsidRPr="00E9603C" w:rsidRDefault="009166E9">
      <w:pPr>
        <w:pStyle w:val="Heading3"/>
        <w:rPr>
          <w:szCs w:val="28"/>
          <w:lang w:eastAsia="zh-CN"/>
        </w:rPr>
      </w:pPr>
      <w:bookmarkStart w:id="13182" w:name="_Toc50022040"/>
      <w:bookmarkStart w:id="13183" w:name="_Toc50579784"/>
      <w:bookmarkStart w:id="13184" w:name="_Toc54770386"/>
      <w:bookmarkStart w:id="13185" w:name="_Toc50022750"/>
      <w:bookmarkStart w:id="13186" w:name="_Toc50310052"/>
      <w:bookmarkStart w:id="13187" w:name="_Toc50023399"/>
      <w:bookmarkStart w:id="13188" w:name="_Toc50023984"/>
      <w:bookmarkStart w:id="13189" w:name="_Toc50021471"/>
      <w:bookmarkStart w:id="13190" w:name="_Toc54779738"/>
      <w:bookmarkStart w:id="13191" w:name="_Toc54786698"/>
      <w:bookmarkStart w:id="13192" w:name="_Toc57201562"/>
      <w:bookmarkStart w:id="13193" w:name="_Toc57641600"/>
      <w:bookmarkStart w:id="13194" w:name="_Toc59101953"/>
      <w:r w:rsidRPr="00E9603C">
        <w:rPr>
          <w:szCs w:val="28"/>
          <w:lang w:eastAsia="zh-CN"/>
        </w:rPr>
        <w:t>6.71.3</w:t>
      </w:r>
      <w:r w:rsidRPr="00E9603C">
        <w:rPr>
          <w:szCs w:val="28"/>
          <w:lang w:eastAsia="zh-CN"/>
        </w:rPr>
        <w:tab/>
        <w:t>Procedures</w:t>
      </w:r>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p>
    <w:p w14:paraId="50F28AD3" w14:textId="77777777" w:rsidR="009166E9" w:rsidRPr="00E9603C" w:rsidRDefault="009166E9">
      <w:pPr>
        <w:rPr>
          <w:lang w:eastAsia="zh-CN"/>
        </w:rPr>
      </w:pPr>
      <w:r w:rsidRPr="00E9603C">
        <w:rPr>
          <w:lang w:eastAsia="zh-CN"/>
        </w:rPr>
        <w:t>The procedure as per Figure 6.71.3-1 illustrates how partition criteria can be used by NWDAF and the NF during data collection for a group of UEs or for any UE.</w:t>
      </w:r>
    </w:p>
    <w:p w14:paraId="03C4A835" w14:textId="77777777" w:rsidR="009166E9" w:rsidRPr="00E9603C" w:rsidRDefault="009166E9">
      <w:pPr>
        <w:pStyle w:val="TH"/>
      </w:pPr>
      <w:r w:rsidRPr="00E9603C">
        <w:object w:dxaOrig="10364" w:dyaOrig="5749" w14:anchorId="10ADCF54">
          <v:shape id="对象 180" o:spid="_x0000_i1176" type="#_x0000_t75" style="width:427.5pt;height:237pt;mso-position-horizontal-relative:page;mso-position-vertical-relative:page" o:ole="">
            <v:imagedata r:id="rId299" o:title=""/>
          </v:shape>
          <o:OLEObject Type="Embed" ProgID="Visio.Drawing.15" ShapeID="对象 180" DrawAspect="Content" ObjectID="_1669716082" r:id="rId300"/>
        </w:object>
      </w:r>
    </w:p>
    <w:p w14:paraId="2A75ADC8" w14:textId="77777777" w:rsidR="009166E9" w:rsidRPr="00E9603C" w:rsidRDefault="009166E9">
      <w:pPr>
        <w:pStyle w:val="TF"/>
        <w:rPr>
          <w:bCs/>
          <w:i/>
          <w:iCs/>
        </w:rPr>
      </w:pPr>
      <w:r w:rsidRPr="00E9603C">
        <w:t>Figure 6.71.3-1: Representative UEs sampling for data Collection from NF</w:t>
      </w:r>
    </w:p>
    <w:p w14:paraId="7F9891CB" w14:textId="77777777" w:rsidR="009166E9" w:rsidRPr="00E9603C" w:rsidRDefault="009166E9">
      <w:pPr>
        <w:pStyle w:val="B1"/>
      </w:pPr>
      <w:r w:rsidRPr="00E9603C">
        <w:t>1.</w:t>
      </w:r>
      <w:r w:rsidRPr="00E9603C">
        <w:tab/>
        <w:t xml:space="preserve">The NWDAF Service Consumer subscribes to / requests analytics information by invoking the Nnwdaf_AnalyticsSubscription_Subscribe / Nnwdaf_AnalyticsInfo_Request service operation. The NWDAF Service Consumer provides among others input parameters (as detailed in </w:t>
      </w:r>
      <w:r w:rsidR="00E9603C" w:rsidRPr="00E9603C">
        <w:t>TS</w:t>
      </w:r>
      <w:r w:rsidR="00E9603C">
        <w:t> </w:t>
      </w:r>
      <w:r w:rsidR="00E9603C" w:rsidRPr="00E9603C">
        <w:t>23.288</w:t>
      </w:r>
      <w:r w:rsidR="00E9603C">
        <w:t> </w:t>
      </w:r>
      <w:r w:rsidR="00E9603C" w:rsidRPr="00E9603C">
        <w:t>[</w:t>
      </w:r>
      <w:r w:rsidRPr="00E9603C">
        <w:t>5] clause 6.1.3) the Target of Analytics Reporting that indicates the objects for which Analytics information is requested, such as a group of UE(s) or any UE (i.e., all UEs).</w:t>
      </w:r>
    </w:p>
    <w:p w14:paraId="1B1E052B" w14:textId="77777777" w:rsidR="009166E9" w:rsidRPr="00E9603C" w:rsidRDefault="009166E9">
      <w:pPr>
        <w:pStyle w:val="B1"/>
      </w:pPr>
      <w:r w:rsidRPr="00E9603C">
        <w:t>2.</w:t>
      </w:r>
      <w:r w:rsidRPr="00E9603C">
        <w:tab/>
        <w:t>The NWDAF sends a request to NRF/UDM/BSF to determine which NF(s) is/are managing the UEs.</w:t>
      </w:r>
    </w:p>
    <w:p w14:paraId="69B9162A" w14:textId="77777777" w:rsidR="009166E9" w:rsidRPr="00E9603C" w:rsidRDefault="009166E9">
      <w:pPr>
        <w:pStyle w:val="B1"/>
      </w:pPr>
      <w:r w:rsidRPr="00E9603C">
        <w:t>3.</w:t>
      </w:r>
      <w:r w:rsidRPr="00E9603C">
        <w:tab/>
        <w:t>The NWDAF subscribes to the NF (e.g. AMF or SMF) event exposure. To alleviate the signalling and data collection load, the NWDAF provides as Event Reporting Information in the Event Exposure service a sampling ratio to the NF, together with the "partition criteria" parameter. This is to inform the NF how to group the UEs before applying the sampling ratio. Depending on the analytics required by the NWDAF Service Consumer and based on local configuration, the NWDAF sets the value of the "partition criteria" to service or network information related to UEs, and specifies a sampling ratio. There can be multiple partition criteria in a single request from NWDAF.</w:t>
      </w:r>
    </w:p>
    <w:p w14:paraId="7C943766" w14:textId="77777777" w:rsidR="009166E9" w:rsidRPr="00E9603C" w:rsidRDefault="009166E9">
      <w:pPr>
        <w:pStyle w:val="NW"/>
      </w:pPr>
      <w:r w:rsidRPr="00E9603C">
        <w:t>NOTE 1:</w:t>
      </w:r>
      <w:r w:rsidRPr="00E9603C">
        <w:tab/>
        <w:t>Some examples of "partition criteria" that can be used for AMF event exposure:</w:t>
      </w:r>
    </w:p>
    <w:p w14:paraId="5D1E44B5" w14:textId="77777777" w:rsidR="009166E9" w:rsidRPr="00E9603C" w:rsidRDefault="009166E9">
      <w:pPr>
        <w:pStyle w:val="NW"/>
      </w:pPr>
      <w:r w:rsidRPr="00E9603C">
        <w:tab/>
        <w:t>"partition with Type Allocation Code" where AMF would group the UEs based on their Type Allocation Code;</w:t>
      </w:r>
    </w:p>
    <w:p w14:paraId="6D3EA8F2" w14:textId="77777777" w:rsidR="009166E9" w:rsidRPr="00E9603C" w:rsidRDefault="009166E9">
      <w:pPr>
        <w:pStyle w:val="NW"/>
      </w:pPr>
      <w:r w:rsidRPr="00E9603C">
        <w:tab/>
        <w:t>"partition with PLMN code" where the AMF would group the UEs based on their home operator;</w:t>
      </w:r>
    </w:p>
    <w:p w14:paraId="17E439E9" w14:textId="77777777" w:rsidR="009166E9" w:rsidRPr="00E9603C" w:rsidRDefault="009166E9">
      <w:pPr>
        <w:pStyle w:val="NW"/>
      </w:pPr>
      <w:r w:rsidRPr="00E9603C">
        <w:tab/>
        <w:t>"partition with geographical area" where, for large areas, the AMF would group the UEs in sub-areas;</w:t>
      </w:r>
    </w:p>
    <w:p w14:paraId="298E6C00" w14:textId="77777777" w:rsidR="009166E9" w:rsidRPr="00E9603C" w:rsidRDefault="009166E9">
      <w:pPr>
        <w:pStyle w:val="NO"/>
      </w:pPr>
      <w:r w:rsidRPr="00E9603C">
        <w:tab/>
        <w:t>"partition with mobility type" where the AMF would group the UEs based on whether they are stationary or not.</w:t>
      </w:r>
    </w:p>
    <w:p w14:paraId="57D1F2FF" w14:textId="77777777" w:rsidR="009166E9" w:rsidRPr="00E9603C" w:rsidRDefault="009166E9">
      <w:pPr>
        <w:pStyle w:val="NW"/>
      </w:pPr>
      <w:r w:rsidRPr="00E9603C">
        <w:t>NOTE 2:</w:t>
      </w:r>
      <w:r w:rsidRPr="00E9603C">
        <w:tab/>
        <w:t>Some examples of "partition criteria" that can be used for SMF event exposure:</w:t>
      </w:r>
    </w:p>
    <w:p w14:paraId="2C6406EA" w14:textId="77777777" w:rsidR="009166E9" w:rsidRPr="00E9603C" w:rsidRDefault="009166E9">
      <w:pPr>
        <w:pStyle w:val="NW"/>
      </w:pPr>
      <w:r w:rsidRPr="00E9603C">
        <w:tab/>
        <w:t>"partition with application" where the SMF would group the UEs based on the application ID, assuming the SMF has the information of all application IDs;</w:t>
      </w:r>
    </w:p>
    <w:p w14:paraId="146A1687" w14:textId="77777777" w:rsidR="009166E9" w:rsidRPr="00E9603C" w:rsidRDefault="009166E9">
      <w:pPr>
        <w:pStyle w:val="NO"/>
      </w:pPr>
      <w:r w:rsidRPr="00E9603C">
        <w:tab/>
        <w:t>"partition with S-NSSAI" where the SMF would group the UEs based on the network slice they are using.</w:t>
      </w:r>
    </w:p>
    <w:p w14:paraId="44EEF283" w14:textId="77777777" w:rsidR="009166E9" w:rsidRPr="00E9603C" w:rsidRDefault="009166E9">
      <w:pPr>
        <w:pStyle w:val="NW"/>
      </w:pPr>
      <w:r w:rsidRPr="00E9603C">
        <w:t>NOTE 3:</w:t>
      </w:r>
      <w:r w:rsidRPr="00E9603C">
        <w:tab/>
        <w:t>Some examples of "partition criteria" that can be used for AF event exposure:</w:t>
      </w:r>
    </w:p>
    <w:p w14:paraId="1DDA71A5" w14:textId="77777777" w:rsidR="009166E9" w:rsidRPr="00E9603C" w:rsidRDefault="009166E9">
      <w:pPr>
        <w:pStyle w:val="NO"/>
      </w:pPr>
      <w:r w:rsidRPr="00E9603C">
        <w:tab/>
        <w:t>"partition with Expected UE Behaviour parameters" where AF would group the UEs based on for example their traffic profile.</w:t>
      </w:r>
    </w:p>
    <w:p w14:paraId="6046898D" w14:textId="77777777" w:rsidR="009166E9" w:rsidRPr="00E9603C" w:rsidRDefault="009166E9">
      <w:pPr>
        <w:pStyle w:val="B1"/>
      </w:pPr>
      <w:r w:rsidRPr="00E9603C">
        <w:t>4.</w:t>
      </w:r>
      <w:r w:rsidRPr="00E9603C">
        <w:tab/>
        <w:t>The NF groups the targeted UEs (i.e., creates sub-populations/strata) based on the partition criteria parameter.</w:t>
      </w:r>
    </w:p>
    <w:p w14:paraId="0D17D26C" w14:textId="77777777" w:rsidR="009166E9" w:rsidRPr="00E9603C" w:rsidRDefault="009166E9">
      <w:pPr>
        <w:pStyle w:val="NO"/>
      </w:pPr>
      <w:r w:rsidRPr="00E9603C">
        <w:t>NOTE 4:</w:t>
      </w:r>
      <w:r w:rsidRPr="00E9603C">
        <w:tab/>
        <w:t>The NWDAF can also provide event filters during step 3, in which case these filters need to be considered by the NF.</w:t>
      </w:r>
    </w:p>
    <w:p w14:paraId="65F037CC" w14:textId="77777777" w:rsidR="009166E9" w:rsidRPr="00E9603C" w:rsidRDefault="009166E9">
      <w:pPr>
        <w:pStyle w:val="B1"/>
      </w:pPr>
      <w:r w:rsidRPr="00E9603C">
        <w:t>5.</w:t>
      </w:r>
      <w:r w:rsidRPr="00E9603C">
        <w:tab/>
        <w:t>From each sub-population/stratum, the NF selects a subset of UEs by sampling randomly from each sub-population according to the sampling ratio. This means that each sub-population/stratum has the same sampling ratio regardless of the size of the sub-population/stratum.</w:t>
      </w:r>
    </w:p>
    <w:p w14:paraId="4B9980A6" w14:textId="77777777" w:rsidR="009166E9" w:rsidRPr="00E9603C" w:rsidRDefault="009166E9">
      <w:pPr>
        <w:pStyle w:val="B1"/>
      </w:pPr>
      <w:r w:rsidRPr="00E9603C">
        <w:t>6.</w:t>
      </w:r>
      <w:r w:rsidRPr="00E9603C">
        <w:tab/>
        <w:t>The NF sends only the notifications regarding the selected UEs to the NWDAF.</w:t>
      </w:r>
    </w:p>
    <w:p w14:paraId="5AE93D97" w14:textId="77777777" w:rsidR="009166E9" w:rsidRPr="00E9603C" w:rsidRDefault="009166E9">
      <w:pPr>
        <w:pStyle w:val="B1"/>
      </w:pPr>
      <w:r w:rsidRPr="00E9603C">
        <w:t>7-8.</w:t>
      </w:r>
      <w:r w:rsidRPr="00E9603C">
        <w:tab/>
        <w:t>Based on collected data, the NWDAF derives analytics and responds to the request from the NWDAF service consumer.</w:t>
      </w:r>
    </w:p>
    <w:p w14:paraId="40ECA92A" w14:textId="77777777" w:rsidR="009166E9" w:rsidRPr="00E9603C" w:rsidRDefault="009166E9">
      <w:pPr>
        <w:pStyle w:val="NO"/>
        <w:rPr>
          <w:lang w:eastAsia="zh-CN"/>
        </w:rPr>
      </w:pPr>
      <w:r w:rsidRPr="00E9603C">
        <w:rPr>
          <w:lang w:eastAsia="zh-CN"/>
        </w:rPr>
        <w:t>NOTE 5:</w:t>
      </w:r>
      <w:r w:rsidRPr="00E9603C">
        <w:rPr>
          <w:lang w:eastAsia="zh-CN"/>
        </w:rPr>
        <w:tab/>
        <w:t>The procedure above can also be used if a data collection coordination function is introduced between NWDAF and NFs acting as data sources for data collection. The NWDAF provides partition criteria to the data collection coordination function, and the data collection coordination function relays the partition criteria to the NFs acting as data sources for data collection.</w:t>
      </w:r>
    </w:p>
    <w:p w14:paraId="52228BE5" w14:textId="77777777" w:rsidR="009166E9" w:rsidRPr="00E9603C" w:rsidRDefault="009166E9">
      <w:pPr>
        <w:pStyle w:val="Heading3"/>
        <w:rPr>
          <w:szCs w:val="28"/>
        </w:rPr>
      </w:pPr>
      <w:bookmarkStart w:id="13195" w:name="_Toc50021472"/>
      <w:bookmarkStart w:id="13196" w:name="_Toc50022041"/>
      <w:bookmarkStart w:id="13197" w:name="_Toc50022751"/>
      <w:bookmarkStart w:id="13198" w:name="_Toc50023400"/>
      <w:bookmarkStart w:id="13199" w:name="_Toc50023985"/>
      <w:bookmarkStart w:id="13200" w:name="_Toc50579785"/>
      <w:bookmarkStart w:id="13201" w:name="_Toc50310053"/>
      <w:bookmarkStart w:id="13202" w:name="_Toc57201563"/>
      <w:bookmarkStart w:id="13203" w:name="_Toc54770387"/>
      <w:bookmarkStart w:id="13204" w:name="_Toc54786699"/>
      <w:bookmarkStart w:id="13205" w:name="_Toc54779739"/>
      <w:bookmarkStart w:id="13206" w:name="_Toc57641601"/>
      <w:bookmarkStart w:id="13207" w:name="_Toc59101954"/>
      <w:bookmarkEnd w:id="13151"/>
      <w:r w:rsidRPr="00E9603C">
        <w:rPr>
          <w:szCs w:val="28"/>
        </w:rPr>
        <w:t>6.71.4</w:t>
      </w:r>
      <w:r w:rsidRPr="00E9603C">
        <w:rPr>
          <w:szCs w:val="28"/>
        </w:rPr>
        <w:tab/>
        <w:t>Impacts on services, entities and interfaces</w:t>
      </w:r>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p>
    <w:p w14:paraId="125DAFA7" w14:textId="77777777" w:rsidR="009166E9" w:rsidRPr="00E9603C" w:rsidRDefault="009166E9">
      <w:pPr>
        <w:rPr>
          <w:lang w:eastAsia="zh-CN"/>
        </w:rPr>
      </w:pPr>
      <w:r w:rsidRPr="00E9603C">
        <w:rPr>
          <w:lang w:eastAsia="zh-CN"/>
        </w:rPr>
        <w:t xml:space="preserve">Impacts to NF Event Exposure services: In order to enable the usage of partition criteria together with sampling ratio, the Event Reporting information parameters in Table 4.15.1-1 </w:t>
      </w:r>
      <w:r w:rsidR="00E9603C" w:rsidRPr="00E9603C">
        <w:rPr>
          <w:lang w:eastAsia="zh-CN"/>
        </w:rPr>
        <w:t>TS</w:t>
      </w:r>
      <w:r w:rsidR="00E9603C">
        <w:rPr>
          <w:lang w:eastAsia="zh-CN"/>
        </w:rPr>
        <w:t> </w:t>
      </w:r>
      <w:r w:rsidR="00E9603C" w:rsidRPr="00E9603C">
        <w:rPr>
          <w:lang w:eastAsia="zh-CN"/>
        </w:rPr>
        <w:t>23.502</w:t>
      </w:r>
      <w:r w:rsidR="00E9603C">
        <w:rPr>
          <w:lang w:eastAsia="zh-CN"/>
        </w:rPr>
        <w:t> </w:t>
      </w:r>
      <w:r w:rsidR="00E9603C" w:rsidRPr="00E9603C">
        <w:rPr>
          <w:lang w:eastAsia="zh-CN"/>
        </w:rPr>
        <w:t>[</w:t>
      </w:r>
      <w:r w:rsidRPr="00E9603C">
        <w:rPr>
          <w:lang w:eastAsia="zh-CN"/>
        </w:rPr>
        <w:t>3] need to be extended to include a "partition criteria".</w:t>
      </w:r>
    </w:p>
    <w:p w14:paraId="2F285CE1" w14:textId="77777777" w:rsidR="009166E9" w:rsidRPr="00E9603C" w:rsidRDefault="009166E9">
      <w:pPr>
        <w:pStyle w:val="Heading2"/>
      </w:pPr>
      <w:bookmarkStart w:id="13208" w:name="_Toc50023986"/>
      <w:bookmarkStart w:id="13209" w:name="_Toc50310054"/>
      <w:bookmarkStart w:id="13210" w:name="_Toc50579786"/>
      <w:bookmarkStart w:id="13211" w:name="_Toc57201564"/>
      <w:bookmarkStart w:id="13212" w:name="_Toc54770388"/>
      <w:bookmarkStart w:id="13213" w:name="_Toc54779740"/>
      <w:bookmarkStart w:id="13214" w:name="_Toc54786700"/>
      <w:bookmarkStart w:id="13215" w:name="_Toc50022752"/>
      <w:bookmarkStart w:id="13216" w:name="_Toc50023401"/>
      <w:bookmarkStart w:id="13217" w:name="_Toc57641602"/>
      <w:bookmarkStart w:id="13218" w:name="_Toc59101955"/>
      <w:r w:rsidRPr="00E9603C">
        <w:rPr>
          <w:lang w:eastAsia="zh-CN"/>
        </w:rPr>
        <w:t>6.72</w:t>
      </w:r>
      <w:r w:rsidRPr="00E9603C">
        <w:rPr>
          <w:lang w:eastAsia="ko-KR"/>
        </w:rPr>
        <w:tab/>
      </w:r>
      <w:r w:rsidRPr="00E9603C">
        <w:t>Solution</w:t>
      </w:r>
      <w:r w:rsidRPr="00E9603C">
        <w:rPr>
          <w:lang w:eastAsia="zh-CN"/>
        </w:rPr>
        <w:t xml:space="preserve"> #72</w:t>
      </w:r>
      <w:r w:rsidRPr="00E9603C">
        <w:t>: Efficient Analytics Transfer in mixed Deployments</w:t>
      </w:r>
      <w:bookmarkEnd w:id="13208"/>
      <w:bookmarkEnd w:id="13209"/>
      <w:bookmarkEnd w:id="13210"/>
      <w:bookmarkEnd w:id="13211"/>
      <w:bookmarkEnd w:id="13212"/>
      <w:bookmarkEnd w:id="13213"/>
      <w:bookmarkEnd w:id="13214"/>
      <w:bookmarkEnd w:id="13215"/>
      <w:bookmarkEnd w:id="13216"/>
      <w:bookmarkEnd w:id="13217"/>
      <w:bookmarkEnd w:id="13218"/>
    </w:p>
    <w:p w14:paraId="3A7FFAF5" w14:textId="77777777" w:rsidR="009166E9" w:rsidRPr="00E9603C" w:rsidRDefault="009166E9">
      <w:pPr>
        <w:pStyle w:val="Heading3"/>
      </w:pPr>
      <w:bookmarkStart w:id="13219" w:name="_Toc57201565"/>
      <w:bookmarkStart w:id="13220" w:name="_Toc50022753"/>
      <w:bookmarkStart w:id="13221" w:name="_Toc50023402"/>
      <w:bookmarkStart w:id="13222" w:name="_Toc50023987"/>
      <w:bookmarkStart w:id="13223" w:name="_Toc50310055"/>
      <w:bookmarkStart w:id="13224" w:name="_Toc50579787"/>
      <w:bookmarkStart w:id="13225" w:name="_Toc54770389"/>
      <w:bookmarkStart w:id="13226" w:name="_Toc54779741"/>
      <w:bookmarkStart w:id="13227" w:name="_Toc54786701"/>
      <w:bookmarkStart w:id="13228" w:name="_Toc57641603"/>
      <w:bookmarkStart w:id="13229" w:name="_Toc59101956"/>
      <w:r w:rsidRPr="00E9603C">
        <w:t>6.72.1</w:t>
      </w:r>
      <w:r w:rsidRPr="00E9603C">
        <w:tab/>
        <w:t>Description</w:t>
      </w:r>
      <w:bookmarkEnd w:id="13219"/>
      <w:bookmarkEnd w:id="13220"/>
      <w:bookmarkEnd w:id="13221"/>
      <w:bookmarkEnd w:id="13222"/>
      <w:bookmarkEnd w:id="13223"/>
      <w:bookmarkEnd w:id="13224"/>
      <w:bookmarkEnd w:id="13225"/>
      <w:bookmarkEnd w:id="13226"/>
      <w:bookmarkEnd w:id="13227"/>
      <w:bookmarkEnd w:id="13228"/>
      <w:bookmarkEnd w:id="13229"/>
    </w:p>
    <w:p w14:paraId="5ACB4CF6" w14:textId="77777777" w:rsidR="009166E9" w:rsidRPr="00E9603C" w:rsidRDefault="009166E9">
      <w:r w:rsidRPr="00E9603C">
        <w:t>This solution addresses aspects of Key Issue #11: increasing efficiency of data collection.</w:t>
      </w:r>
    </w:p>
    <w:p w14:paraId="44546FE7" w14:textId="77777777" w:rsidR="009166E9" w:rsidRPr="00E9603C" w:rsidRDefault="009166E9">
      <w:r w:rsidRPr="00E9603C">
        <w:t>In a mixed and multiple NWDAF deployment scenario where some NWDAFs are also co-located with 5GC Network Functions such as AMF and SMF, it is beneficial to share analytics data performed in one of the co-located NWDAF with other NFs, so that the latter are relieved from contacting NWDAF again for collecting data and, if needed, further computing analytics. Also, each NF interested in analytics for a UE or a group of UEs requests analytics from NWDAF specifically for its uses. However, once analytics for UE(s) are available to an NF consumer (e.g. AMF), it would be useful that these are made common to other entities, thus avoiding that several 5GC NFs request analytics to one or several NWDAFs for the same UE or the same group of UEs.</w:t>
      </w:r>
    </w:p>
    <w:p w14:paraId="7655D864" w14:textId="77777777" w:rsidR="009166E9" w:rsidRPr="00E9603C" w:rsidRDefault="009166E9">
      <w:r w:rsidRPr="00E9603C">
        <w:t>For example, if a co-located NWDAF or an NF Consumer has a UE mobility related analytics data either generated by itself or received using Nnwdaf services, it can be re-used by other NFs which are interested in the same UE mobility analytics data, e.g., those related to same PDU session and so on. With co-located NWDAF, and in particular for the scenarios when UE is moving, the analytics are lost for the UE as soon as the UE moves to a different AMF unless it is uploaded or sent to some other network function(s).</w:t>
      </w:r>
    </w:p>
    <w:p w14:paraId="565B6E9C" w14:textId="77777777" w:rsidR="009166E9" w:rsidRPr="00E9603C" w:rsidRDefault="009166E9">
      <w:pPr>
        <w:rPr>
          <w:lang w:eastAsia="zh-CN"/>
        </w:rPr>
      </w:pPr>
      <w:r w:rsidRPr="00E9603C">
        <w:t>In cases where a co-located NWDAF or NF which has received analytics data using Nnwdaf services has analytics information (for example, UE mobility Analytics, UE Communication pattern Analytics specific to a UE or a group of UEs), then this Analytics ID and / or analytics information is shared along with UE Context information with other interested 5GC NFs. Those NF(s) which support receiving these analytics, e.g., along with UE Context information, may explicitly request these analytics when they initiate the UE related interaction with the NF that currently maintains these analytics. Therefore, a source NF can use this information before transferring the analytics to destination NFs.</w:t>
      </w:r>
    </w:p>
    <w:p w14:paraId="0CAF414C" w14:textId="77777777" w:rsidR="009166E9" w:rsidRPr="00E9603C" w:rsidRDefault="009166E9">
      <w:pPr>
        <w:pStyle w:val="Heading3"/>
        <w:rPr>
          <w:lang w:eastAsia="zh-CN"/>
        </w:rPr>
      </w:pPr>
      <w:bookmarkStart w:id="13230" w:name="_Toc54786702"/>
      <w:bookmarkStart w:id="13231" w:name="_Toc50022754"/>
      <w:bookmarkStart w:id="13232" w:name="_Toc50023403"/>
      <w:bookmarkStart w:id="13233" w:name="_Toc50579788"/>
      <w:bookmarkStart w:id="13234" w:name="_Toc54770390"/>
      <w:bookmarkStart w:id="13235" w:name="_Toc50310056"/>
      <w:bookmarkStart w:id="13236" w:name="_Toc57201566"/>
      <w:bookmarkStart w:id="13237" w:name="_Toc54779742"/>
      <w:bookmarkStart w:id="13238" w:name="_Toc50023988"/>
      <w:bookmarkStart w:id="13239" w:name="_Toc57641604"/>
      <w:bookmarkStart w:id="13240" w:name="_Toc59101957"/>
      <w:r w:rsidRPr="00E9603C">
        <w:rPr>
          <w:lang w:eastAsia="zh-CN"/>
        </w:rPr>
        <w:t>6.72.2</w:t>
      </w:r>
      <w:r w:rsidRPr="00E9603C">
        <w:rPr>
          <w:lang w:eastAsia="zh-CN"/>
        </w:rPr>
        <w:tab/>
        <w:t>Procedures</w:t>
      </w:r>
      <w:bookmarkEnd w:id="13230"/>
      <w:bookmarkEnd w:id="13231"/>
      <w:bookmarkEnd w:id="13232"/>
      <w:bookmarkEnd w:id="13233"/>
      <w:bookmarkEnd w:id="13234"/>
      <w:bookmarkEnd w:id="13235"/>
      <w:bookmarkEnd w:id="13236"/>
      <w:bookmarkEnd w:id="13237"/>
      <w:bookmarkEnd w:id="13238"/>
      <w:bookmarkEnd w:id="13239"/>
      <w:bookmarkEnd w:id="13240"/>
    </w:p>
    <w:p w14:paraId="3A68C64B" w14:textId="77777777" w:rsidR="009166E9" w:rsidRPr="00E9603C" w:rsidRDefault="009166E9">
      <w:pPr>
        <w:rPr>
          <w:sz w:val="22"/>
        </w:rPr>
      </w:pPr>
      <w:r w:rsidRPr="00E9603C">
        <w:rPr>
          <w:lang w:eastAsia="zh-CN"/>
        </w:rPr>
        <w:t xml:space="preserve">Figure 6.72.2-1 shows the procedure where </w:t>
      </w:r>
      <w:r w:rsidRPr="00E9603C">
        <w:t>a Network Function NF2 gets UE context transfer message from NF1 which additionally includes UE analytics information, e.g., mobility analytics or UE Communication pattern Analytics.</w:t>
      </w:r>
    </w:p>
    <w:p w14:paraId="608C023C" w14:textId="77777777" w:rsidR="009166E9" w:rsidRPr="00E9603C" w:rsidRDefault="009166E9">
      <w:pPr>
        <w:pStyle w:val="TH"/>
        <w:rPr>
          <w:sz w:val="22"/>
        </w:rPr>
      </w:pPr>
      <w:r w:rsidRPr="00E9603C">
        <w:object w:dxaOrig="4641" w:dyaOrig="3071" w14:anchorId="76F77C3D">
          <v:shape id="对象 183" o:spid="_x0000_i1177" type="#_x0000_t75" style="width:420.5pt;height:279pt;mso-position-horizontal-relative:page;mso-position-vertical-relative:page" o:ole="">
            <v:imagedata r:id="rId301" o:title=""/>
          </v:shape>
          <o:OLEObject Type="Embed" ProgID="Visio.Drawing.15" ShapeID="对象 183" DrawAspect="Content" ObjectID="_1669716083" r:id="rId302"/>
        </w:object>
      </w:r>
    </w:p>
    <w:p w14:paraId="763EB393" w14:textId="77777777" w:rsidR="009166E9" w:rsidRPr="00E9603C" w:rsidRDefault="009166E9">
      <w:pPr>
        <w:pStyle w:val="TF"/>
      </w:pPr>
      <w:bookmarkStart w:id="13241" w:name="_Hlk44671464"/>
      <w:r w:rsidRPr="00E9603C">
        <w:t xml:space="preserve">Figure 6.72.2-1: </w:t>
      </w:r>
      <w:bookmarkEnd w:id="13241"/>
      <w:r w:rsidRPr="00E9603C">
        <w:t>UE context transfer between 5GC Network Functions</w:t>
      </w:r>
    </w:p>
    <w:p w14:paraId="5E7C114D" w14:textId="77777777" w:rsidR="009166E9" w:rsidRPr="00E9603C" w:rsidRDefault="009166E9">
      <w:pPr>
        <w:pStyle w:val="B1"/>
        <w:rPr>
          <w:lang w:eastAsia="zh-CN"/>
        </w:rPr>
      </w:pPr>
      <w:r w:rsidRPr="00E9603C">
        <w:rPr>
          <w:lang w:eastAsia="zh-CN"/>
        </w:rPr>
        <w:t>1-2.</w:t>
      </w:r>
      <w:r w:rsidRPr="00E9603C">
        <w:rPr>
          <w:lang w:eastAsia="zh-CN"/>
        </w:rPr>
        <w:tab/>
        <w:t>A Network Function NF1 (e.g. AMF or SMF) has available UE Analytics Info, e.g., UE Mobility analytics. This information could be based on Nwdaf_AnalyticsInfo Request response with NWDAF and/or NF1 could be co-located with the NWDAF.</w:t>
      </w:r>
    </w:p>
    <w:p w14:paraId="58B09D66" w14:textId="77777777" w:rsidR="009166E9" w:rsidRPr="00E9603C" w:rsidRDefault="009166E9">
      <w:pPr>
        <w:pStyle w:val="B1"/>
        <w:rPr>
          <w:lang w:eastAsia="zh-CN"/>
        </w:rPr>
      </w:pPr>
      <w:r w:rsidRPr="00E9603C">
        <w:rPr>
          <w:lang w:eastAsia="zh-CN"/>
        </w:rPr>
        <w:t>3.</w:t>
      </w:r>
      <w:r w:rsidRPr="00E9603C">
        <w:rPr>
          <w:lang w:eastAsia="zh-CN"/>
        </w:rPr>
        <w:tab/>
        <w:t>NF1 gets a trigger to UE Context transfer to another Network Function NF2, for example, this could be triggered as part of Mobility registration procedure or PDU session establishment procedure. Another example trigger is NF2 sending a UE context transfer request message to NF1.</w:t>
      </w:r>
    </w:p>
    <w:p w14:paraId="0A933783" w14:textId="77777777" w:rsidR="009166E9" w:rsidRPr="00E9603C" w:rsidRDefault="009166E9">
      <w:pPr>
        <w:pStyle w:val="B1"/>
        <w:rPr>
          <w:lang w:eastAsia="zh-CN"/>
        </w:rPr>
      </w:pPr>
      <w:r w:rsidRPr="00E9603C">
        <w:rPr>
          <w:lang w:eastAsia="zh-CN"/>
        </w:rPr>
        <w:t>4.</w:t>
      </w:r>
      <w:r w:rsidRPr="00E9603C">
        <w:rPr>
          <w:lang w:eastAsia="zh-CN"/>
        </w:rPr>
        <w:tab/>
        <w:t xml:space="preserve">NF1 transfers UE Context information, and it additionally includes UE analytics information, e.g., mobility analytics, </w:t>
      </w:r>
      <w:r w:rsidRPr="00E9603C">
        <w:t>UE Communication pattern Analytics,</w:t>
      </w:r>
      <w:r w:rsidRPr="00E9603C">
        <w:rPr>
          <w:lang w:eastAsia="zh-CN"/>
        </w:rPr>
        <w:t xml:space="preserve"> and/or other relevant analytics data</w:t>
      </w:r>
      <w:r w:rsidRPr="00E9603C">
        <w:t xml:space="preserve"> </w:t>
      </w:r>
      <w:r w:rsidRPr="00E9603C">
        <w:rPr>
          <w:lang w:eastAsia="zh-CN"/>
        </w:rPr>
        <w:t>that it already received from NWDAF at step 2 or, if it is co-located with an NWDAF that it generated based on the received UE data. For example, in case NF1 and NF2 being AMFs, then this message would correspond to</w:t>
      </w:r>
      <w:r w:rsidRPr="00E9603C">
        <w:t xml:space="preserve"> Namf_Communication_UEContextTransfer and in case of NF1 being AMF and NF2 being SMF, it would correspond to using the Nsmf_PDUSession_CreateSMContext message.</w:t>
      </w:r>
    </w:p>
    <w:p w14:paraId="4CC54DD1" w14:textId="77777777" w:rsidR="009166E9" w:rsidRPr="00E9603C" w:rsidRDefault="009166E9">
      <w:pPr>
        <w:pStyle w:val="NO"/>
        <w:rPr>
          <w:lang w:eastAsia="zh-CN"/>
        </w:rPr>
      </w:pPr>
      <w:r w:rsidRPr="00E9603C">
        <w:t>NOTE:</w:t>
      </w:r>
      <w:r w:rsidRPr="00E9603C">
        <w:tab/>
        <w:t xml:space="preserve">NF1 and NF2 may be the same type, e.g., </w:t>
      </w:r>
      <w:r w:rsidRPr="00E9603C">
        <w:softHyphen/>
        <w:t>when UE context is transferred between and "old" AMF and a "new" AMF. However, also the case of NF1 and NF2 being different NF types is possible.</w:t>
      </w:r>
    </w:p>
    <w:p w14:paraId="484731BA" w14:textId="77777777" w:rsidR="009166E9" w:rsidRPr="00E9603C" w:rsidRDefault="009166E9">
      <w:pPr>
        <w:pStyle w:val="Heading3"/>
      </w:pPr>
      <w:bookmarkStart w:id="13242" w:name="_Toc50022755"/>
      <w:bookmarkStart w:id="13243" w:name="_Toc50023404"/>
      <w:bookmarkStart w:id="13244" w:name="_Toc50579789"/>
      <w:bookmarkStart w:id="13245" w:name="_Toc54770391"/>
      <w:bookmarkStart w:id="13246" w:name="_Toc54779743"/>
      <w:bookmarkStart w:id="13247" w:name="_Toc54786703"/>
      <w:bookmarkStart w:id="13248" w:name="_Toc50310057"/>
      <w:bookmarkStart w:id="13249" w:name="_Toc57201567"/>
      <w:bookmarkStart w:id="13250" w:name="_Toc50023989"/>
      <w:bookmarkStart w:id="13251" w:name="_Toc57641605"/>
      <w:bookmarkStart w:id="13252" w:name="_Toc59101958"/>
      <w:r w:rsidRPr="00E9603C">
        <w:t>6.72.3</w:t>
      </w:r>
      <w:r w:rsidRPr="00E9603C">
        <w:tab/>
        <w:t>Impacts on services, entities and interfaces</w:t>
      </w:r>
      <w:bookmarkEnd w:id="13242"/>
      <w:bookmarkEnd w:id="13243"/>
      <w:bookmarkEnd w:id="13244"/>
      <w:bookmarkEnd w:id="13245"/>
      <w:bookmarkEnd w:id="13246"/>
      <w:bookmarkEnd w:id="13247"/>
      <w:bookmarkEnd w:id="13248"/>
      <w:bookmarkEnd w:id="13249"/>
      <w:bookmarkEnd w:id="13250"/>
      <w:bookmarkEnd w:id="13251"/>
      <w:bookmarkEnd w:id="13252"/>
    </w:p>
    <w:p w14:paraId="6E4B8E80" w14:textId="77777777" w:rsidR="009166E9" w:rsidRPr="00E9603C" w:rsidRDefault="009166E9">
      <w:r w:rsidRPr="00E9603C">
        <w:t>5GC NF with UE context information:</w:t>
      </w:r>
    </w:p>
    <w:p w14:paraId="63A6ADD9" w14:textId="77777777" w:rsidR="009166E9" w:rsidRPr="00E9603C" w:rsidRDefault="009166E9">
      <w:pPr>
        <w:pStyle w:val="B1"/>
      </w:pPr>
      <w:r w:rsidRPr="00E9603C">
        <w:t>-</w:t>
      </w:r>
      <w:r w:rsidRPr="00E9603C">
        <w:tab/>
        <w:t xml:space="preserve">Extend UE Context transfer (e.g. as specified for AMF in clause 5.2.2.2.2 of </w:t>
      </w:r>
      <w:r w:rsidR="00E9603C" w:rsidRPr="00E9603C">
        <w:t>TS</w:t>
      </w:r>
      <w:r w:rsidR="00E9603C">
        <w:t> </w:t>
      </w:r>
      <w:r w:rsidR="00E9603C" w:rsidRPr="00E9603C">
        <w:t>23.502</w:t>
      </w:r>
      <w:r w:rsidR="00E9603C">
        <w:t> </w:t>
      </w:r>
      <w:r w:rsidR="00E9603C" w:rsidRPr="00E9603C">
        <w:t>[</w:t>
      </w:r>
      <w:r w:rsidRPr="00E9603C">
        <w:t xml:space="preserve">3] and for SMF in clause 5.2.8.2.5 of </w:t>
      </w:r>
      <w:r w:rsidR="00E9603C" w:rsidRPr="00E9603C">
        <w:t>TS</w:t>
      </w:r>
      <w:r w:rsidR="00E9603C">
        <w:t> </w:t>
      </w:r>
      <w:r w:rsidR="00E9603C" w:rsidRPr="00E9603C">
        <w:t>23.502</w:t>
      </w:r>
      <w:r w:rsidR="00E9603C">
        <w:t> </w:t>
      </w:r>
      <w:r w:rsidR="00E9603C" w:rsidRPr="00E9603C">
        <w:t>[</w:t>
      </w:r>
      <w:r w:rsidRPr="00E9603C">
        <w:t>3]) to support transferring UE analytics information along with the UE Context information.</w:t>
      </w:r>
    </w:p>
    <w:p w14:paraId="0C6846A9" w14:textId="77777777" w:rsidR="009166E9" w:rsidRPr="00E9603C" w:rsidRDefault="009166E9">
      <w:pPr>
        <w:pStyle w:val="Heading2"/>
        <w:rPr>
          <w:lang w:eastAsia="zh-CN"/>
        </w:rPr>
      </w:pPr>
      <w:bookmarkStart w:id="13253" w:name="_Toc50310058"/>
      <w:bookmarkStart w:id="13254" w:name="_Toc50021473"/>
      <w:bookmarkStart w:id="13255" w:name="_Toc50023990"/>
      <w:bookmarkStart w:id="13256" w:name="_Toc50579790"/>
      <w:bookmarkStart w:id="13257" w:name="_Toc50023405"/>
      <w:bookmarkStart w:id="13258" w:name="_Toc50022756"/>
      <w:bookmarkStart w:id="13259" w:name="_Toc50022042"/>
      <w:bookmarkStart w:id="13260" w:name="_Toc54770392"/>
      <w:bookmarkStart w:id="13261" w:name="_Toc54779744"/>
      <w:bookmarkStart w:id="13262" w:name="_Toc54786704"/>
      <w:bookmarkStart w:id="13263" w:name="_Toc57201568"/>
      <w:bookmarkStart w:id="13264" w:name="_Toc57641606"/>
      <w:bookmarkStart w:id="13265" w:name="_Toc59101959"/>
      <w:r w:rsidRPr="00E9603C">
        <w:t>6.</w:t>
      </w:r>
      <w:r w:rsidRPr="00E9603C">
        <w:rPr>
          <w:lang w:eastAsia="zh-CN"/>
        </w:rPr>
        <w:t>73</w:t>
      </w:r>
      <w:r w:rsidRPr="00E9603C">
        <w:rPr>
          <w:lang w:eastAsia="ko-KR"/>
        </w:rPr>
        <w:tab/>
      </w:r>
      <w:r w:rsidRPr="00E9603C">
        <w:t xml:space="preserve">Solution </w:t>
      </w:r>
      <w:r w:rsidRPr="00E9603C">
        <w:rPr>
          <w:lang w:eastAsia="zh-CN"/>
        </w:rPr>
        <w:t>#73</w:t>
      </w:r>
      <w:r w:rsidRPr="00E9603C">
        <w:t xml:space="preserve">: </w:t>
      </w:r>
      <w:r w:rsidRPr="00E9603C">
        <w:rPr>
          <w:lang w:eastAsia="zh-CN"/>
        </w:rPr>
        <w:t>Trigger configuration for data collection and analytics</w:t>
      </w:r>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p>
    <w:p w14:paraId="176B794B" w14:textId="77777777" w:rsidR="009166E9" w:rsidRPr="00E9603C" w:rsidRDefault="009166E9">
      <w:pPr>
        <w:pStyle w:val="Heading3"/>
      </w:pPr>
      <w:bookmarkStart w:id="13266" w:name="_Toc50022043"/>
      <w:bookmarkStart w:id="13267" w:name="_Toc50579791"/>
      <w:bookmarkStart w:id="13268" w:name="_Toc50310059"/>
      <w:bookmarkStart w:id="13269" w:name="_Toc50023991"/>
      <w:bookmarkStart w:id="13270" w:name="_Toc50023406"/>
      <w:bookmarkStart w:id="13271" w:name="_Toc50022757"/>
      <w:bookmarkStart w:id="13272" w:name="_Toc50021474"/>
      <w:bookmarkStart w:id="13273" w:name="_Toc54770393"/>
      <w:bookmarkStart w:id="13274" w:name="_Toc54779745"/>
      <w:bookmarkStart w:id="13275" w:name="_Toc54786705"/>
      <w:bookmarkStart w:id="13276" w:name="_Toc57201569"/>
      <w:bookmarkStart w:id="13277" w:name="_Toc57641607"/>
      <w:bookmarkStart w:id="13278" w:name="_Toc59101960"/>
      <w:r w:rsidRPr="00E9603C">
        <w:t>6.</w:t>
      </w:r>
      <w:r w:rsidRPr="00E9603C">
        <w:rPr>
          <w:lang w:eastAsia="zh-CN"/>
        </w:rPr>
        <w:t>73</w:t>
      </w:r>
      <w:r w:rsidRPr="00E9603C">
        <w:t>.1</w:t>
      </w:r>
      <w:r w:rsidRPr="00E9603C">
        <w:tab/>
        <w:t>Description</w:t>
      </w:r>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p>
    <w:p w14:paraId="1118F90E" w14:textId="77777777" w:rsidR="009166E9" w:rsidRPr="00E9603C" w:rsidRDefault="009166E9">
      <w:pPr>
        <w:rPr>
          <w:lang w:eastAsia="zh-CN"/>
        </w:rPr>
      </w:pPr>
      <w:r w:rsidRPr="00E9603C">
        <w:t>This solution addresses Key Issue #13 "Triggering conditions for analytics"</w:t>
      </w:r>
      <w:r w:rsidRPr="00E9603C">
        <w:rPr>
          <w:lang w:eastAsia="zh-CN"/>
        </w:rPr>
        <w:t xml:space="preserve">, and also addresses </w:t>
      </w:r>
      <w:r w:rsidRPr="00E9603C">
        <w:rPr>
          <w:lang w:eastAsia="ko-KR"/>
        </w:rPr>
        <w:t>Key Issue #18</w:t>
      </w:r>
      <w:r w:rsidRPr="00E9603C">
        <w:rPr>
          <w:lang w:eastAsia="zh-CN"/>
        </w:rPr>
        <w:t xml:space="preserve"> </w:t>
      </w:r>
      <w:r w:rsidRPr="00E9603C">
        <w:t>"</w:t>
      </w:r>
      <w:r w:rsidRPr="00E9603C">
        <w:rPr>
          <w:lang w:eastAsia="ko-KR"/>
        </w:rPr>
        <w:t>Enhancement for real-time communication with NWDAF</w:t>
      </w:r>
      <w:r w:rsidRPr="00E9603C">
        <w:t>"</w:t>
      </w:r>
      <w:r w:rsidRPr="00E9603C">
        <w:rPr>
          <w:lang w:eastAsia="zh-CN"/>
        </w:rPr>
        <w:t xml:space="preserve"> with respect to w</w:t>
      </w:r>
      <w:r w:rsidRPr="00E9603C">
        <w:t>hether and which enhancement for data collection and/or analytics exposure framework is required to enable real-time or near real-time NWDAF communication</w:t>
      </w:r>
      <w:r w:rsidRPr="00E9603C">
        <w:rPr>
          <w:lang w:eastAsia="zh-CN"/>
        </w:rPr>
        <w:t>.</w:t>
      </w:r>
    </w:p>
    <w:p w14:paraId="06175A84" w14:textId="77777777" w:rsidR="009166E9" w:rsidRPr="00E9603C" w:rsidRDefault="009166E9">
      <w:pPr>
        <w:rPr>
          <w:lang w:eastAsia="zh-CN"/>
        </w:rPr>
      </w:pPr>
      <w:r w:rsidRPr="00E9603C">
        <w:rPr>
          <w:lang w:eastAsia="zh-CN"/>
        </w:rPr>
        <w:t>The triggers for consumer NF to request or subscribe to analytics vary for different NF types, while the triggers for NWDAF to start collecting data or building analytics may vary for different Analytics IDs and other factors.</w:t>
      </w:r>
    </w:p>
    <w:p w14:paraId="48F837EB" w14:textId="77777777" w:rsidR="009166E9" w:rsidRPr="00E9603C" w:rsidRDefault="009166E9">
      <w:pPr>
        <w:rPr>
          <w:lang w:eastAsia="zh-CN"/>
        </w:rPr>
      </w:pPr>
      <w:r w:rsidRPr="00E9603C">
        <w:rPr>
          <w:lang w:eastAsia="zh-CN"/>
        </w:rPr>
        <w:t>One way to define or configure the triggers flexibly and effectively is that the PCF provides the configuration of the triggers as network analytics control information (or network analytics policy) in PCC rules to the consumer NF (e.g. AMF, SMF) and the NWDAF.</w:t>
      </w:r>
    </w:p>
    <w:p w14:paraId="75861486" w14:textId="77777777" w:rsidR="009166E9" w:rsidRPr="00E9603C" w:rsidRDefault="009166E9">
      <w:pPr>
        <w:rPr>
          <w:lang w:eastAsia="zh-CN"/>
        </w:rPr>
      </w:pPr>
      <w:r w:rsidRPr="00E9603C">
        <w:rPr>
          <w:rFonts w:eastAsia="SimSun"/>
          <w:lang w:eastAsia="zh-CN"/>
        </w:rPr>
        <w:t>T</w:t>
      </w:r>
      <w:r w:rsidRPr="00E9603C">
        <w:rPr>
          <w:rFonts w:eastAsia="SimSun"/>
        </w:rPr>
        <w:t>he PCF provid</w:t>
      </w:r>
      <w:r w:rsidRPr="00E9603C">
        <w:rPr>
          <w:rFonts w:eastAsia="SimSun"/>
          <w:lang w:eastAsia="zh-CN"/>
        </w:rPr>
        <w:t xml:space="preserve">es </w:t>
      </w:r>
      <w:r w:rsidRPr="00E9603C">
        <w:rPr>
          <w:rFonts w:eastAsia="SimSun"/>
        </w:rPr>
        <w:t>the network analytics control information to the NF(s) (i.e. AMF, SMF)</w:t>
      </w:r>
      <w:r w:rsidRPr="00E9603C">
        <w:rPr>
          <w:rFonts w:eastAsia="SimSun"/>
          <w:lang w:eastAsia="zh-CN"/>
        </w:rPr>
        <w:t xml:space="preserve"> </w:t>
      </w:r>
      <w:r w:rsidRPr="00E9603C">
        <w:rPr>
          <w:rFonts w:eastAsia="SimSun"/>
        </w:rPr>
        <w:t xml:space="preserve">via </w:t>
      </w:r>
      <w:r w:rsidRPr="00E9603C">
        <w:rPr>
          <w:rFonts w:eastAsia="SimSun"/>
          <w:lang w:eastAsia="zh-CN"/>
        </w:rPr>
        <w:t xml:space="preserve">AM/SM </w:t>
      </w:r>
      <w:r w:rsidRPr="00E9603C">
        <w:t>Policy Association</w:t>
      </w:r>
      <w:r w:rsidRPr="00E9603C">
        <w:rPr>
          <w:rFonts w:eastAsia="SimSun"/>
        </w:rPr>
        <w:t xml:space="preserve"> Establishment</w:t>
      </w:r>
      <w:r w:rsidRPr="00E9603C">
        <w:rPr>
          <w:rFonts w:eastAsia="SimSun"/>
          <w:lang w:eastAsia="zh-CN"/>
        </w:rPr>
        <w:t>/Modification/Termination</w:t>
      </w:r>
      <w:r w:rsidRPr="00E9603C">
        <w:rPr>
          <w:rFonts w:eastAsia="SimSun"/>
        </w:rPr>
        <w:t xml:space="preserve"> procedures as specified in </w:t>
      </w:r>
      <w:r w:rsidR="00E9603C" w:rsidRPr="00E9603C">
        <w:rPr>
          <w:rFonts w:eastAsia="SimSun"/>
        </w:rPr>
        <w:t>TS</w:t>
      </w:r>
      <w:r w:rsidR="00E9603C">
        <w:rPr>
          <w:rFonts w:eastAsia="SimSun"/>
        </w:rPr>
        <w:t> </w:t>
      </w:r>
      <w:r w:rsidR="00E9603C" w:rsidRPr="00E9603C">
        <w:rPr>
          <w:rFonts w:eastAsia="SimSun"/>
        </w:rPr>
        <w:t>23.502</w:t>
      </w:r>
      <w:r w:rsidR="00E9603C">
        <w:rPr>
          <w:rFonts w:eastAsia="SimSun"/>
        </w:rPr>
        <w:t> </w:t>
      </w:r>
      <w:r w:rsidR="00E9603C" w:rsidRPr="00E9603C">
        <w:rPr>
          <w:rFonts w:eastAsia="SimSun"/>
        </w:rPr>
        <w:t>[</w:t>
      </w:r>
      <w:r w:rsidRPr="00E9603C">
        <w:rPr>
          <w:rFonts w:eastAsia="SimSun"/>
        </w:rPr>
        <w:t>3] clause 4.16</w:t>
      </w:r>
      <w:r w:rsidRPr="00E9603C">
        <w:rPr>
          <w:rFonts w:eastAsia="SimSun"/>
          <w:lang w:eastAsia="zh-CN"/>
        </w:rPr>
        <w:t>, where</w:t>
      </w:r>
      <w:r w:rsidRPr="00E9603C">
        <w:t xml:space="preserve"> the </w:t>
      </w:r>
      <w:r w:rsidRPr="00E9603C">
        <w:rPr>
          <w:lang w:eastAsia="zh-CN"/>
        </w:rPr>
        <w:t>n</w:t>
      </w:r>
      <w:r w:rsidRPr="00E9603C">
        <w:t>etwork analytics control information</w:t>
      </w:r>
      <w:r w:rsidRPr="00E9603C">
        <w:rPr>
          <w:lang w:eastAsia="zh-CN"/>
        </w:rPr>
        <w:t xml:space="preserve"> is provisioned as part of AM/SM Policy to the AMF/SMF to trigger the AMF/SMF to request or subscribe for analytics information related to access and mobility management / session management from the NWDAF.</w:t>
      </w:r>
    </w:p>
    <w:p w14:paraId="33CE56EF" w14:textId="77777777" w:rsidR="009166E9" w:rsidRPr="00E9603C" w:rsidRDefault="009166E9">
      <w:r w:rsidRPr="00E9603C">
        <w:rPr>
          <w:rFonts w:eastAsia="SimSun"/>
          <w:lang w:eastAsia="zh-CN"/>
        </w:rPr>
        <w:t xml:space="preserve">In addition, the PCF provides the network analytics control information to the NWDAF as Network Analytics (NA) </w:t>
      </w:r>
      <w:r w:rsidRPr="00E9603C">
        <w:rPr>
          <w:lang w:eastAsia="zh-CN"/>
        </w:rPr>
        <w:t>P</w:t>
      </w:r>
      <w:r w:rsidRPr="00E9603C">
        <w:rPr>
          <w:rFonts w:eastAsia="SimSun"/>
          <w:lang w:eastAsia="zh-CN"/>
        </w:rPr>
        <w:t>olicy, using NA Policy control procedures.</w:t>
      </w:r>
    </w:p>
    <w:p w14:paraId="0DE9EB37" w14:textId="77777777" w:rsidR="009166E9" w:rsidRPr="00E9603C" w:rsidRDefault="009166E9">
      <w:pPr>
        <w:rPr>
          <w:rFonts w:eastAsia="SimSun"/>
          <w:lang w:eastAsia="zh-CN"/>
        </w:rPr>
      </w:pPr>
      <w:r w:rsidRPr="00E9603C">
        <w:rPr>
          <w:rFonts w:eastAsia="SimSun"/>
          <w:lang w:eastAsia="zh-CN"/>
        </w:rPr>
        <w:t>The network analytics control information may include:</w:t>
      </w:r>
    </w:p>
    <w:p w14:paraId="61F14F08" w14:textId="77777777" w:rsidR="009166E9" w:rsidRPr="00E9603C" w:rsidRDefault="009166E9">
      <w:pPr>
        <w:pStyle w:val="B1"/>
        <w:rPr>
          <w:lang w:eastAsia="zh-CN"/>
        </w:rPr>
      </w:pPr>
      <w:r w:rsidRPr="00E9603C">
        <w:rPr>
          <w:lang w:eastAsia="zh-CN"/>
        </w:rPr>
        <w:t>a)</w:t>
      </w:r>
      <w:r w:rsidRPr="00E9603C">
        <w:rPr>
          <w:lang w:eastAsia="zh-CN"/>
        </w:rPr>
        <w:tab/>
      </w:r>
      <w:r w:rsidRPr="00E9603C">
        <w:t xml:space="preserve">Whether </w:t>
      </w:r>
      <w:r w:rsidRPr="00E9603C">
        <w:rPr>
          <w:lang w:eastAsia="zh-CN"/>
        </w:rPr>
        <w:t>(</w:t>
      </w:r>
      <w:r w:rsidRPr="00E9603C">
        <w:t>real-time</w:t>
      </w:r>
      <w:r w:rsidRPr="00E9603C">
        <w:rPr>
          <w:lang w:eastAsia="zh-CN"/>
        </w:rPr>
        <w:t>)</w:t>
      </w:r>
      <w:r w:rsidRPr="00E9603C">
        <w:t xml:space="preserve"> data collection </w:t>
      </w:r>
      <w:r w:rsidRPr="00E9603C">
        <w:rPr>
          <w:lang w:eastAsia="zh-CN"/>
        </w:rPr>
        <w:t>is</w:t>
      </w:r>
      <w:r w:rsidRPr="00E9603C">
        <w:t xml:space="preserve"> required.</w:t>
      </w:r>
    </w:p>
    <w:p w14:paraId="0171CCA3" w14:textId="77777777" w:rsidR="009166E9" w:rsidRPr="00E9603C" w:rsidRDefault="009166E9">
      <w:pPr>
        <w:pStyle w:val="B1"/>
      </w:pPr>
      <w:r w:rsidRPr="00E9603C">
        <w:rPr>
          <w:lang w:eastAsia="zh-CN"/>
        </w:rPr>
        <w:t>b)</w:t>
      </w:r>
      <w:r w:rsidRPr="00E9603C">
        <w:rPr>
          <w:lang w:eastAsia="zh-CN"/>
        </w:rPr>
        <w:tab/>
      </w:r>
      <w:r w:rsidRPr="00E9603C">
        <w:t xml:space="preserve">Whether </w:t>
      </w:r>
      <w:r w:rsidRPr="00E9603C">
        <w:rPr>
          <w:lang w:eastAsia="zh-CN"/>
        </w:rPr>
        <w:t>(</w:t>
      </w:r>
      <w:r w:rsidRPr="00E9603C">
        <w:t>real-time</w:t>
      </w:r>
      <w:r w:rsidRPr="00E9603C">
        <w:rPr>
          <w:lang w:eastAsia="zh-CN"/>
        </w:rPr>
        <w:t>)</w:t>
      </w:r>
      <w:r w:rsidRPr="00E9603C">
        <w:t xml:space="preserve"> </w:t>
      </w:r>
      <w:r w:rsidRPr="00E9603C">
        <w:rPr>
          <w:lang w:eastAsia="zh-CN"/>
        </w:rPr>
        <w:t xml:space="preserve">data </w:t>
      </w:r>
      <w:r w:rsidRPr="00E9603C">
        <w:t xml:space="preserve">analytics </w:t>
      </w:r>
      <w:r w:rsidRPr="00E9603C">
        <w:rPr>
          <w:lang w:eastAsia="zh-CN"/>
        </w:rPr>
        <w:t>is</w:t>
      </w:r>
      <w:r w:rsidRPr="00E9603C">
        <w:t xml:space="preserve"> required</w:t>
      </w:r>
      <w:r w:rsidRPr="00E9603C">
        <w:rPr>
          <w:lang w:eastAsia="zh-CN"/>
        </w:rPr>
        <w:t>.</w:t>
      </w:r>
      <w:r w:rsidRPr="00E9603C">
        <w:t xml:space="preserve"> </w:t>
      </w:r>
      <w:r w:rsidRPr="00E9603C">
        <w:rPr>
          <w:lang w:eastAsia="zh-CN"/>
        </w:rPr>
        <w:t xml:space="preserve">Only </w:t>
      </w:r>
      <w:r w:rsidRPr="00E9603C">
        <w:t>applicab</w:t>
      </w:r>
      <w:r w:rsidRPr="00E9603C">
        <w:rPr>
          <w:lang w:eastAsia="zh-CN"/>
        </w:rPr>
        <w:t>l</w:t>
      </w:r>
      <w:r w:rsidRPr="00E9603C">
        <w:t>e to the NWDAF.</w:t>
      </w:r>
    </w:p>
    <w:p w14:paraId="05C43DD2" w14:textId="77777777" w:rsidR="009166E9" w:rsidRPr="00E9603C" w:rsidRDefault="009166E9">
      <w:pPr>
        <w:pStyle w:val="B1"/>
        <w:rPr>
          <w:lang w:eastAsia="zh-CN"/>
        </w:rPr>
      </w:pPr>
      <w:r w:rsidRPr="00E9603C">
        <w:rPr>
          <w:lang w:eastAsia="zh-CN"/>
        </w:rPr>
        <w:t>c)</w:t>
      </w:r>
      <w:r w:rsidRPr="00E9603C">
        <w:rPr>
          <w:lang w:eastAsia="zh-CN"/>
        </w:rPr>
        <w:tab/>
        <w:t>Whether analytics request needs to be initiated.</w:t>
      </w:r>
    </w:p>
    <w:p w14:paraId="54844208" w14:textId="77777777" w:rsidR="009166E9" w:rsidRPr="00E9603C" w:rsidRDefault="009166E9">
      <w:pPr>
        <w:pStyle w:val="B1"/>
        <w:rPr>
          <w:lang w:eastAsia="zh-CN"/>
        </w:rPr>
      </w:pPr>
      <w:r w:rsidRPr="00E9603C">
        <w:rPr>
          <w:lang w:eastAsia="zh-CN"/>
        </w:rPr>
        <w:t>d)</w:t>
      </w:r>
      <w:r w:rsidRPr="00E9603C">
        <w:rPr>
          <w:lang w:eastAsia="zh-CN"/>
        </w:rPr>
        <w:tab/>
        <w:t xml:space="preserve">Target of data collection and/or analytics, which can be Analytics ID(s), or a combination of Analytics ID(s) and other information (e.g. Target of Analytics Reporting (i.e. UE ID, UE group ID or any UE), Analytics Filter Information, as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70E620B3" w14:textId="77777777" w:rsidR="009166E9" w:rsidRPr="00E9603C" w:rsidRDefault="009166E9">
      <w:pPr>
        <w:pStyle w:val="B1"/>
      </w:pPr>
      <w:r w:rsidRPr="00E9603C">
        <w:t>e)</w:t>
      </w:r>
      <w:r w:rsidRPr="00E9603C">
        <w:tab/>
      </w:r>
      <w:r w:rsidRPr="00E9603C">
        <w:rPr>
          <w:lang w:eastAsia="zh-CN"/>
        </w:rPr>
        <w:t>Real-time/trigger</w:t>
      </w:r>
      <w:r w:rsidRPr="00E9603C">
        <w:t xml:space="preserve"> setting, which can be:</w:t>
      </w:r>
    </w:p>
    <w:p w14:paraId="47817447" w14:textId="77777777" w:rsidR="009166E9" w:rsidRPr="00E9603C" w:rsidRDefault="009166E9">
      <w:pPr>
        <w:pStyle w:val="B2"/>
      </w:pPr>
      <w:r w:rsidRPr="00E9603C">
        <w:t>-</w:t>
      </w:r>
      <w:r w:rsidRPr="00E9603C">
        <w:tab/>
        <w:t>Immediate. That is, the NF</w:t>
      </w:r>
      <w:r w:rsidRPr="00E9603C">
        <w:rPr>
          <w:lang w:eastAsia="zh-CN"/>
        </w:rPr>
        <w:t xml:space="preserve"> initiates the analytics request/subscription or the NWDAF</w:t>
      </w:r>
      <w:r w:rsidRPr="00E9603C">
        <w:t xml:space="preserve"> starts data collection</w:t>
      </w:r>
      <w:r w:rsidRPr="00E9603C">
        <w:rPr>
          <w:lang w:eastAsia="zh-CN"/>
        </w:rPr>
        <w:t>/</w:t>
      </w:r>
      <w:r w:rsidRPr="00E9603C">
        <w:t>analytics</w:t>
      </w:r>
      <w:r w:rsidRPr="00E9603C">
        <w:rPr>
          <w:lang w:eastAsia="zh-CN"/>
        </w:rPr>
        <w:t xml:space="preserve"> as defined in d) </w:t>
      </w:r>
      <w:r w:rsidRPr="00E9603C">
        <w:t xml:space="preserve">immediately </w:t>
      </w:r>
      <w:r w:rsidRPr="00E9603C">
        <w:rPr>
          <w:lang w:eastAsia="zh-CN"/>
        </w:rPr>
        <w:t>upon</w:t>
      </w:r>
      <w:r w:rsidRPr="00E9603C">
        <w:t xml:space="preserve"> receiving the</w:t>
      </w:r>
      <w:r w:rsidRPr="00E9603C">
        <w:rPr>
          <w:lang w:eastAsia="zh-CN"/>
        </w:rPr>
        <w:t xml:space="preserve"> n</w:t>
      </w:r>
      <w:r w:rsidRPr="00E9603C">
        <w:t>etwork analytics control information.</w:t>
      </w:r>
    </w:p>
    <w:p w14:paraId="4C56AE5F" w14:textId="77777777" w:rsidR="009166E9" w:rsidRPr="00E9603C" w:rsidRDefault="009166E9">
      <w:pPr>
        <w:pStyle w:val="B2"/>
      </w:pPr>
      <w:r w:rsidRPr="00E9603C">
        <w:rPr>
          <w:lang w:eastAsia="zh-CN"/>
        </w:rPr>
        <w:t>-</w:t>
      </w:r>
      <w:r w:rsidRPr="00E9603C">
        <w:rPr>
          <w:lang w:eastAsia="zh-CN"/>
        </w:rPr>
        <w:tab/>
        <w:t>Triggers for d</w:t>
      </w:r>
      <w:r w:rsidRPr="00E9603C">
        <w:t>ata collection</w:t>
      </w:r>
      <w:r w:rsidRPr="00E9603C">
        <w:rPr>
          <w:lang w:eastAsia="zh-CN"/>
        </w:rPr>
        <w:t xml:space="preserve">. This may include </w:t>
      </w:r>
      <w:r w:rsidRPr="00E9603C">
        <w:t>time period</w:t>
      </w:r>
      <w:r w:rsidRPr="00E9603C">
        <w:rPr>
          <w:lang w:eastAsia="zh-CN"/>
        </w:rPr>
        <w:t>, location</w:t>
      </w:r>
      <w:r w:rsidRPr="00E9603C">
        <w:t xml:space="preserve"> </w:t>
      </w:r>
      <w:r w:rsidRPr="00E9603C">
        <w:rPr>
          <w:lang w:eastAsia="zh-CN"/>
        </w:rPr>
        <w:t xml:space="preserve">and other </w:t>
      </w:r>
      <w:r w:rsidRPr="00E9603C">
        <w:t>criteria for</w:t>
      </w:r>
      <w:r w:rsidRPr="00E9603C">
        <w:rPr>
          <w:lang w:eastAsia="zh-CN"/>
        </w:rPr>
        <w:t xml:space="preserve"> starting</w:t>
      </w:r>
      <w:r w:rsidRPr="00E9603C">
        <w:t xml:space="preserve"> data collection. When the conditions meet, the </w:t>
      </w:r>
      <w:r w:rsidRPr="00E9603C">
        <w:rPr>
          <w:lang w:eastAsia="zh-CN"/>
        </w:rPr>
        <w:t>NWDAF</w:t>
      </w:r>
      <w:r w:rsidRPr="00E9603C">
        <w:t xml:space="preserve"> starts data collection</w:t>
      </w:r>
      <w:r w:rsidRPr="00E9603C">
        <w:rPr>
          <w:lang w:eastAsia="zh-CN"/>
        </w:rPr>
        <w:t xml:space="preserve"> as defined in d)</w:t>
      </w:r>
      <w:r w:rsidRPr="00E9603C">
        <w:t>.</w:t>
      </w:r>
    </w:p>
    <w:p w14:paraId="346C3F8A" w14:textId="77777777" w:rsidR="009166E9" w:rsidRPr="00E9603C" w:rsidRDefault="009166E9">
      <w:pPr>
        <w:pStyle w:val="B2"/>
      </w:pPr>
      <w:r w:rsidRPr="00E9603C">
        <w:t>-</w:t>
      </w:r>
      <w:r w:rsidRPr="00E9603C">
        <w:tab/>
      </w:r>
      <w:r w:rsidRPr="00E9603C">
        <w:rPr>
          <w:lang w:eastAsia="zh-CN"/>
        </w:rPr>
        <w:t>Triggers for d</w:t>
      </w:r>
      <w:r w:rsidRPr="00E9603C">
        <w:t xml:space="preserve">ata </w:t>
      </w:r>
      <w:r w:rsidRPr="00E9603C">
        <w:rPr>
          <w:lang w:eastAsia="zh-CN"/>
        </w:rPr>
        <w:t>a</w:t>
      </w:r>
      <w:r w:rsidRPr="00E9603C">
        <w:t>nalytics</w:t>
      </w:r>
      <w:r w:rsidRPr="00E9603C">
        <w:rPr>
          <w:lang w:eastAsia="zh-CN"/>
        </w:rPr>
        <w:t>. This may include</w:t>
      </w:r>
      <w:r w:rsidRPr="00E9603C">
        <w:t xml:space="preserve"> time period</w:t>
      </w:r>
      <w:r w:rsidRPr="00E9603C">
        <w:rPr>
          <w:lang w:eastAsia="zh-CN"/>
        </w:rPr>
        <w:t xml:space="preserve">, location and other </w:t>
      </w:r>
      <w:r w:rsidRPr="00E9603C">
        <w:t>criteria for</w:t>
      </w:r>
      <w:r w:rsidRPr="00E9603C">
        <w:rPr>
          <w:lang w:eastAsia="zh-CN"/>
        </w:rPr>
        <w:t xml:space="preserve"> starting</w:t>
      </w:r>
      <w:r w:rsidRPr="00E9603C">
        <w:t xml:space="preserve"> </w:t>
      </w:r>
      <w:r w:rsidRPr="00E9603C">
        <w:rPr>
          <w:lang w:eastAsia="zh-CN"/>
        </w:rPr>
        <w:t>data</w:t>
      </w:r>
      <w:r w:rsidRPr="00E9603C">
        <w:t xml:space="preserve"> analytics. When the conditions meet, the N</w:t>
      </w:r>
      <w:r w:rsidRPr="00E9603C">
        <w:rPr>
          <w:lang w:eastAsia="zh-CN"/>
        </w:rPr>
        <w:t xml:space="preserve">WDAF </w:t>
      </w:r>
      <w:r w:rsidRPr="00E9603C">
        <w:t>starts data analytics</w:t>
      </w:r>
      <w:r w:rsidRPr="00E9603C">
        <w:rPr>
          <w:lang w:eastAsia="zh-CN"/>
        </w:rPr>
        <w:t xml:space="preserve"> as defined in d)</w:t>
      </w:r>
      <w:r w:rsidRPr="00E9603C">
        <w:t>.</w:t>
      </w:r>
    </w:p>
    <w:p w14:paraId="37CE607C" w14:textId="77777777" w:rsidR="009166E9" w:rsidRPr="00E9603C" w:rsidRDefault="009166E9">
      <w:pPr>
        <w:pStyle w:val="B2"/>
        <w:rPr>
          <w:lang w:eastAsia="zh-CN"/>
        </w:rPr>
      </w:pPr>
      <w:r w:rsidRPr="00E9603C">
        <w:t>-</w:t>
      </w:r>
      <w:r w:rsidRPr="00E9603C">
        <w:tab/>
        <w:t xml:space="preserve">Triggers for </w:t>
      </w:r>
      <w:r w:rsidRPr="00E9603C">
        <w:rPr>
          <w:lang w:eastAsia="zh-CN"/>
        </w:rPr>
        <w:t>a</w:t>
      </w:r>
      <w:r w:rsidRPr="00E9603C">
        <w:t>nalytics request. This may include time period</w:t>
      </w:r>
      <w:r w:rsidRPr="00E9603C">
        <w:rPr>
          <w:lang w:eastAsia="zh-CN"/>
        </w:rPr>
        <w:t xml:space="preserve">, location and other </w:t>
      </w:r>
      <w:r w:rsidRPr="00E9603C">
        <w:t>criteria</w:t>
      </w:r>
      <w:r w:rsidRPr="00E9603C">
        <w:rPr>
          <w:lang w:eastAsia="zh-CN"/>
        </w:rPr>
        <w:t xml:space="preserve">, including </w:t>
      </w:r>
      <w:r w:rsidRPr="00E9603C">
        <w:t>network</w:t>
      </w:r>
      <w:r w:rsidRPr="00E9603C">
        <w:rPr>
          <w:lang w:eastAsia="zh-CN"/>
        </w:rPr>
        <w:t>/NF</w:t>
      </w:r>
      <w:r w:rsidRPr="00E9603C">
        <w:t xml:space="preserve"> status or performance (e.g. </w:t>
      </w:r>
      <w:r w:rsidRPr="00E9603C">
        <w:rPr>
          <w:lang w:eastAsia="zh-CN"/>
        </w:rPr>
        <w:t>network performance lower than a threshold, NF load higher than a threshold</w:t>
      </w:r>
      <w:r w:rsidRPr="00E9603C">
        <w:t>), UE status or performance (e.g. frequent registration), application status or performance (e.g. service experience</w:t>
      </w:r>
      <w:r w:rsidRPr="00E9603C">
        <w:rPr>
          <w:lang w:eastAsia="zh-CN"/>
        </w:rPr>
        <w:t xml:space="preserve"> lower than a threshold</w:t>
      </w:r>
      <w:r w:rsidRPr="00E9603C">
        <w:t xml:space="preserve">) and etc. When the conditions meet, the NF initiates </w:t>
      </w:r>
      <w:r w:rsidRPr="00E9603C">
        <w:rPr>
          <w:lang w:eastAsia="zh-CN"/>
        </w:rPr>
        <w:t xml:space="preserve">the </w:t>
      </w:r>
      <w:r w:rsidRPr="00E9603C">
        <w:t>analytics request</w:t>
      </w:r>
      <w:r w:rsidRPr="00E9603C">
        <w:rPr>
          <w:lang w:eastAsia="zh-CN"/>
        </w:rPr>
        <w:t>/subscription</w:t>
      </w:r>
      <w:r w:rsidRPr="00E9603C">
        <w:t xml:space="preserve"> </w:t>
      </w:r>
      <w:r w:rsidRPr="00E9603C">
        <w:rPr>
          <w:lang w:eastAsia="zh-CN"/>
        </w:rPr>
        <w:t xml:space="preserve">as defined in d) </w:t>
      </w:r>
      <w:r w:rsidRPr="00E9603C">
        <w:t>to the NWDAF.</w:t>
      </w:r>
    </w:p>
    <w:p w14:paraId="0358363D" w14:textId="77777777" w:rsidR="009166E9" w:rsidRPr="00E9603C" w:rsidRDefault="009166E9">
      <w:pPr>
        <w:pStyle w:val="B1"/>
      </w:pPr>
      <w:r w:rsidRPr="00E9603C">
        <w:t>f)</w:t>
      </w:r>
      <w:r w:rsidRPr="00E9603C">
        <w:tab/>
      </w:r>
      <w:r w:rsidRPr="00E9603C">
        <w:rPr>
          <w:lang w:eastAsia="zh-CN"/>
        </w:rPr>
        <w:t>data collection/</w:t>
      </w:r>
      <w:r w:rsidRPr="00E9603C">
        <w:t>analytics requirements, which may include:</w:t>
      </w:r>
    </w:p>
    <w:p w14:paraId="6A2576AF" w14:textId="77777777" w:rsidR="009166E9" w:rsidRPr="00E9603C" w:rsidRDefault="009166E9">
      <w:pPr>
        <w:pStyle w:val="B2"/>
      </w:pPr>
      <w:r w:rsidRPr="00E9603C">
        <w:t>-</w:t>
      </w:r>
      <w:r w:rsidRPr="00E9603C">
        <w:tab/>
        <w:t>Confidence for prediction in analytics information.</w:t>
      </w:r>
    </w:p>
    <w:p w14:paraId="3A46FE14" w14:textId="77777777" w:rsidR="009166E9" w:rsidRPr="00E9603C" w:rsidRDefault="009166E9">
      <w:pPr>
        <w:pStyle w:val="B2"/>
        <w:rPr>
          <w:lang w:eastAsia="zh-CN"/>
        </w:rPr>
      </w:pPr>
      <w:r w:rsidRPr="00E9603C">
        <w:t>-</w:t>
      </w:r>
      <w:r w:rsidRPr="00E9603C">
        <w:tab/>
        <w:t>Sampl</w:t>
      </w:r>
      <w:r w:rsidRPr="00E9603C">
        <w:rPr>
          <w:lang w:eastAsia="zh-CN"/>
        </w:rPr>
        <w:t>ing</w:t>
      </w:r>
      <w:r w:rsidRPr="00E9603C">
        <w:t xml:space="preserve"> ratio, e.g. </w:t>
      </w:r>
      <w:r w:rsidRPr="00E9603C">
        <w:rPr>
          <w:lang w:eastAsia="zh-CN"/>
        </w:rPr>
        <w:t>the</w:t>
      </w:r>
      <w:r w:rsidRPr="00E9603C">
        <w:t xml:space="preserve"> percent</w:t>
      </w:r>
      <w:r w:rsidRPr="00E9603C">
        <w:rPr>
          <w:lang w:eastAsia="zh-CN"/>
        </w:rPr>
        <w:t>age</w:t>
      </w:r>
      <w:r w:rsidRPr="00E9603C">
        <w:t xml:space="preserve"> of UEs/PDU Sessions to be measured.</w:t>
      </w:r>
    </w:p>
    <w:p w14:paraId="508E0B53" w14:textId="77777777" w:rsidR="009166E9" w:rsidRPr="00E9603C" w:rsidRDefault="009166E9">
      <w:r w:rsidRPr="00E9603C">
        <w:rPr>
          <w:rFonts w:eastAsia="SimSun"/>
          <w:lang w:eastAsia="zh-CN"/>
        </w:rPr>
        <w:t>The provision of network analytics control information can be performed during Registration, PDU Session Establishment/Modification, Service specific parameter provisioning procedures, or initiated by the PCF based on other triggers (e.g. analytics information from the NWDAF, local configuration), etc.</w:t>
      </w:r>
    </w:p>
    <w:p w14:paraId="7455429F" w14:textId="77777777" w:rsidR="009166E9" w:rsidRPr="00E9603C" w:rsidRDefault="009166E9">
      <w:pPr>
        <w:rPr>
          <w:rFonts w:eastAsia="SimSun"/>
          <w:lang w:eastAsia="zh-CN"/>
        </w:rPr>
      </w:pPr>
      <w:r w:rsidRPr="00E9603C">
        <w:rPr>
          <w:rFonts w:eastAsia="SimSun"/>
          <w:lang w:eastAsia="zh-CN"/>
        </w:rPr>
        <w:t xml:space="preserve">The AF may provide the service specific analytics control information (i.e. analytics and/or data collection control information for specific applications/services) to the PCF via the service specific parameter provisioning </w:t>
      </w:r>
      <w:r w:rsidRPr="00E9603C">
        <w:rPr>
          <w:rFonts w:eastAsia="SimSun"/>
        </w:rPr>
        <w:t xml:space="preserve">procedures as specified in </w:t>
      </w:r>
      <w:r w:rsidR="00E9603C" w:rsidRPr="00E9603C">
        <w:rPr>
          <w:rFonts w:eastAsia="SimSun"/>
        </w:rPr>
        <w:t>TS</w:t>
      </w:r>
      <w:r w:rsidR="00E9603C">
        <w:rPr>
          <w:rFonts w:eastAsia="SimSun"/>
        </w:rPr>
        <w:t> </w:t>
      </w:r>
      <w:r w:rsidR="00E9603C" w:rsidRPr="00E9603C">
        <w:rPr>
          <w:rFonts w:eastAsia="SimSun"/>
        </w:rPr>
        <w:t>23.502</w:t>
      </w:r>
      <w:r w:rsidR="00E9603C">
        <w:rPr>
          <w:rFonts w:eastAsia="SimSun"/>
        </w:rPr>
        <w:t> </w:t>
      </w:r>
      <w:r w:rsidR="00E9603C" w:rsidRPr="00E9603C">
        <w:rPr>
          <w:rFonts w:eastAsia="SimSun"/>
        </w:rPr>
        <w:t>[</w:t>
      </w:r>
      <w:r w:rsidRPr="00E9603C">
        <w:rPr>
          <w:rFonts w:eastAsia="SimSun"/>
        </w:rPr>
        <w:t>3] clause 4.1</w:t>
      </w:r>
      <w:r w:rsidRPr="00E9603C">
        <w:rPr>
          <w:rFonts w:eastAsia="SimSun"/>
          <w:lang w:eastAsia="zh-CN"/>
        </w:rPr>
        <w:t xml:space="preserve">5.6.7. Based on the service specific analytics control information, the PCF derives the network analytics control information for the service/application, and provides to the NF(s) and NWDAF. Also based on the service specific analytics control information, the PCF decides for itself whether to </w:t>
      </w:r>
      <w:r w:rsidRPr="00E9603C">
        <w:rPr>
          <w:lang w:eastAsia="zh-CN"/>
        </w:rPr>
        <w:t>request or subscribe to analytics information from the NWDAF.</w:t>
      </w:r>
    </w:p>
    <w:p w14:paraId="05E9B4F1" w14:textId="77777777" w:rsidR="009166E9" w:rsidRPr="00E9603C" w:rsidRDefault="009166E9">
      <w:pPr>
        <w:rPr>
          <w:rFonts w:eastAsia="SimSun"/>
          <w:lang w:eastAsia="zh-CN"/>
        </w:rPr>
      </w:pPr>
      <w:r w:rsidRPr="00E9603C">
        <w:rPr>
          <w:rFonts w:eastAsia="SimSun"/>
          <w:lang w:eastAsia="zh-CN"/>
        </w:rPr>
        <w:t>The service specific analytics control information may include, for specific service(s)/application(s):</w:t>
      </w:r>
    </w:p>
    <w:p w14:paraId="71CF39AB" w14:textId="77777777" w:rsidR="009166E9" w:rsidRPr="00E9603C" w:rsidRDefault="009166E9">
      <w:pPr>
        <w:pStyle w:val="B1"/>
        <w:rPr>
          <w:lang w:eastAsia="zh-CN"/>
        </w:rPr>
      </w:pPr>
      <w:r w:rsidRPr="00E9603C">
        <w:rPr>
          <w:lang w:eastAsia="zh-CN"/>
        </w:rPr>
        <w:t>a)</w:t>
      </w:r>
      <w:r w:rsidRPr="00E9603C">
        <w:rPr>
          <w:lang w:eastAsia="zh-CN"/>
        </w:rPr>
        <w:tab/>
      </w:r>
      <w:r w:rsidRPr="00E9603C">
        <w:t xml:space="preserve">Whether </w:t>
      </w:r>
      <w:r w:rsidRPr="00E9603C">
        <w:rPr>
          <w:lang w:eastAsia="zh-CN"/>
        </w:rPr>
        <w:t>(</w:t>
      </w:r>
      <w:r w:rsidRPr="00E9603C">
        <w:t>real-time</w:t>
      </w:r>
      <w:r w:rsidRPr="00E9603C">
        <w:rPr>
          <w:lang w:eastAsia="zh-CN"/>
        </w:rPr>
        <w:t>)</w:t>
      </w:r>
      <w:r w:rsidRPr="00E9603C">
        <w:t xml:space="preserve"> data collection </w:t>
      </w:r>
      <w:r w:rsidRPr="00E9603C">
        <w:rPr>
          <w:lang w:eastAsia="zh-CN"/>
        </w:rPr>
        <w:t>is</w:t>
      </w:r>
      <w:r w:rsidRPr="00E9603C">
        <w:t xml:space="preserve"> required.</w:t>
      </w:r>
    </w:p>
    <w:p w14:paraId="35E45733" w14:textId="77777777" w:rsidR="009166E9" w:rsidRPr="00E9603C" w:rsidRDefault="009166E9">
      <w:pPr>
        <w:pStyle w:val="B1"/>
        <w:rPr>
          <w:lang w:eastAsia="zh-CN"/>
        </w:rPr>
      </w:pPr>
      <w:r w:rsidRPr="00E9603C">
        <w:rPr>
          <w:lang w:eastAsia="zh-CN"/>
        </w:rPr>
        <w:t>b)</w:t>
      </w:r>
      <w:r w:rsidRPr="00E9603C">
        <w:rPr>
          <w:lang w:eastAsia="zh-CN"/>
        </w:rPr>
        <w:tab/>
      </w:r>
      <w:r w:rsidRPr="00E9603C">
        <w:t xml:space="preserve">Whether </w:t>
      </w:r>
      <w:r w:rsidRPr="00E9603C">
        <w:rPr>
          <w:lang w:eastAsia="zh-CN"/>
        </w:rPr>
        <w:t>(</w:t>
      </w:r>
      <w:r w:rsidRPr="00E9603C">
        <w:t>real-time</w:t>
      </w:r>
      <w:r w:rsidRPr="00E9603C">
        <w:rPr>
          <w:lang w:eastAsia="zh-CN"/>
        </w:rPr>
        <w:t>)</w:t>
      </w:r>
      <w:r w:rsidRPr="00E9603C">
        <w:t xml:space="preserve"> </w:t>
      </w:r>
      <w:r w:rsidRPr="00E9603C">
        <w:rPr>
          <w:lang w:eastAsia="zh-CN"/>
        </w:rPr>
        <w:t xml:space="preserve">data </w:t>
      </w:r>
      <w:r w:rsidRPr="00E9603C">
        <w:t xml:space="preserve">analytics </w:t>
      </w:r>
      <w:r w:rsidRPr="00E9603C">
        <w:rPr>
          <w:lang w:eastAsia="zh-CN"/>
        </w:rPr>
        <w:t>is</w:t>
      </w:r>
      <w:r w:rsidRPr="00E9603C">
        <w:t xml:space="preserve"> required</w:t>
      </w:r>
      <w:r w:rsidRPr="00E9603C">
        <w:rPr>
          <w:lang w:eastAsia="zh-CN"/>
        </w:rPr>
        <w:t>.</w:t>
      </w:r>
    </w:p>
    <w:p w14:paraId="13F1FF98" w14:textId="77777777" w:rsidR="009166E9" w:rsidRPr="00E9603C" w:rsidRDefault="009166E9">
      <w:pPr>
        <w:pStyle w:val="B1"/>
        <w:rPr>
          <w:lang w:eastAsia="zh-CN"/>
        </w:rPr>
      </w:pPr>
      <w:r w:rsidRPr="00E9603C">
        <w:rPr>
          <w:lang w:eastAsia="zh-CN"/>
        </w:rPr>
        <w:t>c)</w:t>
      </w:r>
      <w:r w:rsidRPr="00E9603C">
        <w:rPr>
          <w:lang w:eastAsia="zh-CN"/>
        </w:rPr>
        <w:tab/>
        <w:t xml:space="preserve">Target of data collection and/or analytics, which can be Analytics ID(s), or a combination of Analytics ID(s) and other information (e.g. Target of Analytics Reporting (i.e. UE ID, UE group ID or any UE), Analytics Filter Information as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45E7294F" w14:textId="77777777" w:rsidR="009166E9" w:rsidRPr="00E9603C" w:rsidRDefault="009166E9">
      <w:pPr>
        <w:pStyle w:val="B1"/>
      </w:pPr>
      <w:r w:rsidRPr="00E9603C">
        <w:rPr>
          <w:lang w:eastAsia="zh-CN"/>
        </w:rPr>
        <w:t>d</w:t>
      </w:r>
      <w:r w:rsidRPr="00E9603C">
        <w:t>)</w:t>
      </w:r>
      <w:r w:rsidRPr="00E9603C">
        <w:tab/>
      </w:r>
      <w:r w:rsidRPr="00E9603C">
        <w:rPr>
          <w:lang w:eastAsia="zh-CN"/>
        </w:rPr>
        <w:t>Real-time/trigger</w:t>
      </w:r>
      <w:r w:rsidRPr="00E9603C">
        <w:t xml:space="preserve"> setting, which can be:</w:t>
      </w:r>
    </w:p>
    <w:p w14:paraId="5028934A" w14:textId="77777777" w:rsidR="009166E9" w:rsidRPr="00E9603C" w:rsidRDefault="009166E9">
      <w:pPr>
        <w:pStyle w:val="B2"/>
        <w:rPr>
          <w:lang w:eastAsia="zh-CN"/>
        </w:rPr>
      </w:pPr>
      <w:r w:rsidRPr="00E9603C">
        <w:t>-</w:t>
      </w:r>
      <w:r w:rsidRPr="00E9603C">
        <w:tab/>
        <w:t xml:space="preserve">Immediate. </w:t>
      </w:r>
      <w:r w:rsidRPr="00E9603C">
        <w:rPr>
          <w:lang w:eastAsia="zh-CN"/>
        </w:rPr>
        <w:t xml:space="preserve">The </w:t>
      </w:r>
      <w:r w:rsidRPr="00E9603C">
        <w:t>data collection</w:t>
      </w:r>
      <w:r w:rsidRPr="00E9603C">
        <w:rPr>
          <w:lang w:eastAsia="zh-CN"/>
        </w:rPr>
        <w:t xml:space="preserve"> and/or analytics starts immediately upon the start of the service(s)/application(s);</w:t>
      </w:r>
    </w:p>
    <w:p w14:paraId="3FA764AF" w14:textId="77777777" w:rsidR="009166E9" w:rsidRPr="00E9603C" w:rsidRDefault="009166E9">
      <w:pPr>
        <w:pStyle w:val="B2"/>
      </w:pPr>
      <w:r w:rsidRPr="00E9603C">
        <w:t>-</w:t>
      </w:r>
      <w:r w:rsidRPr="00E9603C">
        <w:tab/>
      </w:r>
      <w:r w:rsidRPr="00E9603C">
        <w:rPr>
          <w:lang w:eastAsia="zh-CN"/>
        </w:rPr>
        <w:t>Triggers for d</w:t>
      </w:r>
      <w:r w:rsidRPr="00E9603C">
        <w:t>ata collection</w:t>
      </w:r>
      <w:r w:rsidRPr="00E9603C">
        <w:rPr>
          <w:lang w:eastAsia="zh-CN"/>
        </w:rPr>
        <w:t xml:space="preserve">. This may include </w:t>
      </w:r>
      <w:r w:rsidRPr="00E9603C">
        <w:t>time period</w:t>
      </w:r>
      <w:r w:rsidRPr="00E9603C">
        <w:rPr>
          <w:lang w:eastAsia="zh-CN"/>
        </w:rPr>
        <w:t>,</w:t>
      </w:r>
      <w:r w:rsidRPr="00E9603C">
        <w:t xml:space="preserve"> location </w:t>
      </w:r>
      <w:r w:rsidRPr="00E9603C">
        <w:rPr>
          <w:lang w:eastAsia="zh-CN"/>
        </w:rPr>
        <w:t xml:space="preserve">and other </w:t>
      </w:r>
      <w:r w:rsidRPr="00E9603C">
        <w:t>criteria</w:t>
      </w:r>
      <w:r w:rsidRPr="00E9603C">
        <w:rPr>
          <w:lang w:eastAsia="zh-CN"/>
        </w:rPr>
        <w:t xml:space="preserve"> (e.g. service experience lower than a threshold) </w:t>
      </w:r>
      <w:r w:rsidRPr="00E9603C">
        <w:t>for data collection</w:t>
      </w:r>
      <w:r w:rsidRPr="00E9603C">
        <w:rPr>
          <w:lang w:eastAsia="zh-CN"/>
        </w:rPr>
        <w:t xml:space="preserve"> of the service(s)/application(s).</w:t>
      </w:r>
    </w:p>
    <w:p w14:paraId="13CE6F82" w14:textId="77777777" w:rsidR="009166E9" w:rsidRPr="00E9603C" w:rsidRDefault="009166E9">
      <w:pPr>
        <w:pStyle w:val="B2"/>
        <w:rPr>
          <w:lang w:eastAsia="zh-CN"/>
        </w:rPr>
      </w:pPr>
      <w:r w:rsidRPr="00E9603C">
        <w:t>-</w:t>
      </w:r>
      <w:r w:rsidRPr="00E9603C">
        <w:tab/>
      </w:r>
      <w:r w:rsidRPr="00E9603C">
        <w:rPr>
          <w:lang w:eastAsia="zh-CN"/>
        </w:rPr>
        <w:t>Triggers for d</w:t>
      </w:r>
      <w:r w:rsidRPr="00E9603C">
        <w:t xml:space="preserve">ata </w:t>
      </w:r>
      <w:r w:rsidRPr="00E9603C">
        <w:rPr>
          <w:lang w:eastAsia="zh-CN"/>
        </w:rPr>
        <w:t>a</w:t>
      </w:r>
      <w:r w:rsidRPr="00E9603C">
        <w:t>nalytics</w:t>
      </w:r>
      <w:r w:rsidRPr="00E9603C">
        <w:rPr>
          <w:lang w:eastAsia="zh-CN"/>
        </w:rPr>
        <w:t>. This may include</w:t>
      </w:r>
      <w:r w:rsidRPr="00E9603C">
        <w:t xml:space="preserve"> time period</w:t>
      </w:r>
      <w:r w:rsidRPr="00E9603C">
        <w:rPr>
          <w:lang w:eastAsia="zh-CN"/>
        </w:rPr>
        <w:t xml:space="preserve">, </w:t>
      </w:r>
      <w:r w:rsidRPr="00E9603C">
        <w:t>location</w:t>
      </w:r>
      <w:r w:rsidRPr="00E9603C">
        <w:rPr>
          <w:lang w:eastAsia="zh-CN"/>
        </w:rPr>
        <w:t xml:space="preserve"> and other </w:t>
      </w:r>
      <w:r w:rsidRPr="00E9603C">
        <w:t>criteria</w:t>
      </w:r>
      <w:r w:rsidRPr="00E9603C">
        <w:rPr>
          <w:lang w:eastAsia="zh-CN"/>
        </w:rPr>
        <w:t xml:space="preserve"> (e.g. service experience lower than a threshold) </w:t>
      </w:r>
      <w:r w:rsidRPr="00E9603C">
        <w:t>for</w:t>
      </w:r>
      <w:r w:rsidRPr="00E9603C">
        <w:rPr>
          <w:lang w:eastAsia="zh-CN"/>
        </w:rPr>
        <w:t xml:space="preserve"> data</w:t>
      </w:r>
      <w:r w:rsidRPr="00E9603C">
        <w:t xml:space="preserve"> analytics</w:t>
      </w:r>
      <w:r w:rsidRPr="00E9603C">
        <w:rPr>
          <w:lang w:eastAsia="zh-CN"/>
        </w:rPr>
        <w:t xml:space="preserve"> of the service(s)/application(s).</w:t>
      </w:r>
    </w:p>
    <w:p w14:paraId="71989136" w14:textId="77777777" w:rsidR="009166E9" w:rsidRPr="00E9603C" w:rsidRDefault="009166E9">
      <w:pPr>
        <w:pStyle w:val="B1"/>
      </w:pPr>
      <w:r w:rsidRPr="00E9603C">
        <w:rPr>
          <w:lang w:eastAsia="zh-CN"/>
        </w:rPr>
        <w:t>e</w:t>
      </w:r>
      <w:r w:rsidRPr="00E9603C">
        <w:t>)</w:t>
      </w:r>
      <w:r w:rsidRPr="00E9603C">
        <w:tab/>
      </w:r>
      <w:r w:rsidRPr="00E9603C">
        <w:rPr>
          <w:lang w:eastAsia="zh-CN"/>
        </w:rPr>
        <w:t>data collection/</w:t>
      </w:r>
      <w:r w:rsidRPr="00E9603C">
        <w:t>analytics requirements, which may include:</w:t>
      </w:r>
    </w:p>
    <w:p w14:paraId="0507AD4C" w14:textId="77777777" w:rsidR="009166E9" w:rsidRPr="00E9603C" w:rsidRDefault="009166E9">
      <w:pPr>
        <w:pStyle w:val="B2"/>
      </w:pPr>
      <w:r w:rsidRPr="00E9603C">
        <w:t>-</w:t>
      </w:r>
      <w:r w:rsidRPr="00E9603C">
        <w:tab/>
        <w:t>Confidence for prediction in analytics information.</w:t>
      </w:r>
    </w:p>
    <w:p w14:paraId="128FE6A6" w14:textId="77777777" w:rsidR="009166E9" w:rsidRPr="00E9603C" w:rsidRDefault="009166E9">
      <w:pPr>
        <w:pStyle w:val="B2"/>
        <w:rPr>
          <w:lang w:eastAsia="zh-CN"/>
        </w:rPr>
      </w:pPr>
      <w:r w:rsidRPr="00E9603C">
        <w:t>-</w:t>
      </w:r>
      <w:r w:rsidRPr="00E9603C">
        <w:tab/>
        <w:t>Sampl</w:t>
      </w:r>
      <w:r w:rsidRPr="00E9603C">
        <w:rPr>
          <w:lang w:eastAsia="zh-CN"/>
        </w:rPr>
        <w:t>ing</w:t>
      </w:r>
      <w:r w:rsidRPr="00E9603C">
        <w:t xml:space="preserve"> ratio, e.g. </w:t>
      </w:r>
      <w:r w:rsidRPr="00E9603C">
        <w:rPr>
          <w:lang w:eastAsia="zh-CN"/>
        </w:rPr>
        <w:t>the</w:t>
      </w:r>
      <w:r w:rsidRPr="00E9603C">
        <w:t xml:space="preserve"> percent</w:t>
      </w:r>
      <w:r w:rsidRPr="00E9603C">
        <w:rPr>
          <w:lang w:eastAsia="zh-CN"/>
        </w:rPr>
        <w:t>age</w:t>
      </w:r>
      <w:r w:rsidRPr="00E9603C">
        <w:t xml:space="preserve"> of UEs/PDU Sessions to be measured.</w:t>
      </w:r>
    </w:p>
    <w:p w14:paraId="35901DF6" w14:textId="77777777" w:rsidR="009166E9" w:rsidRPr="00E9603C" w:rsidRDefault="009166E9">
      <w:pPr>
        <w:pStyle w:val="B1"/>
        <w:ind w:left="0" w:firstLine="0"/>
        <w:rPr>
          <w:lang w:eastAsia="zh-CN"/>
        </w:rPr>
      </w:pPr>
      <w:r w:rsidRPr="00E9603C">
        <w:rPr>
          <w:rFonts w:eastAsia="SimSun"/>
          <w:lang w:eastAsia="zh-CN"/>
        </w:rPr>
        <w:t>Table</w:t>
      </w:r>
      <w:r w:rsidRPr="00E9603C">
        <w:rPr>
          <w:rFonts w:eastAsia="SimSun"/>
        </w:rPr>
        <w:t xml:space="preserve"> </w:t>
      </w:r>
      <w:r w:rsidRPr="00E9603C">
        <w:rPr>
          <w:rFonts w:eastAsia="SimSun"/>
          <w:lang w:eastAsia="zh-CN"/>
        </w:rPr>
        <w:t>6.73.1-1 and Table</w:t>
      </w:r>
      <w:r w:rsidRPr="00E9603C">
        <w:rPr>
          <w:rFonts w:eastAsia="SimSun"/>
        </w:rPr>
        <w:t xml:space="preserve"> </w:t>
      </w:r>
      <w:r w:rsidRPr="00E9603C">
        <w:rPr>
          <w:rFonts w:eastAsia="SimSun"/>
          <w:lang w:eastAsia="zh-CN"/>
        </w:rPr>
        <w:t xml:space="preserve">6.73.1-2 give examples as well as the usages of </w:t>
      </w:r>
      <w:r w:rsidRPr="00E9603C">
        <w:rPr>
          <w:lang w:eastAsia="zh-CN"/>
        </w:rPr>
        <w:t xml:space="preserve">network analytics control information and </w:t>
      </w:r>
      <w:r w:rsidRPr="00E9603C">
        <w:rPr>
          <w:rFonts w:eastAsia="SimSun"/>
          <w:lang w:eastAsia="zh-CN"/>
        </w:rPr>
        <w:t>service specific analytics control information, respectively.</w:t>
      </w:r>
    </w:p>
    <w:p w14:paraId="74DA2DEC" w14:textId="77777777" w:rsidR="009166E9" w:rsidRPr="00E9603C" w:rsidRDefault="009166E9">
      <w:pPr>
        <w:pStyle w:val="TH"/>
        <w:rPr>
          <w:lang w:eastAsia="zh-CN"/>
        </w:rPr>
      </w:pPr>
      <w:r w:rsidRPr="00E9603C">
        <w:t xml:space="preserve">Table </w:t>
      </w:r>
      <w:r w:rsidRPr="00E9603C">
        <w:rPr>
          <w:lang w:eastAsia="zh-CN"/>
        </w:rPr>
        <w:t>6.73.</w:t>
      </w:r>
      <w:r w:rsidRPr="00E9603C">
        <w:t>1</w:t>
      </w:r>
      <w:r w:rsidRPr="00E9603C">
        <w:rPr>
          <w:lang w:eastAsia="zh-CN"/>
        </w:rPr>
        <w:t>-1</w:t>
      </w:r>
      <w:r w:rsidRPr="00E9603C">
        <w:t xml:space="preserve">: </w:t>
      </w:r>
      <w:r w:rsidRPr="00E9603C">
        <w:rPr>
          <w:lang w:eastAsia="zh-CN"/>
        </w:rPr>
        <w:t>Examples and usages of network analytics control information</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2385"/>
        <w:gridCol w:w="2399"/>
        <w:gridCol w:w="2439"/>
      </w:tblGrid>
      <w:tr w:rsidR="009166E9" w:rsidRPr="00E9603C" w14:paraId="5EFD9732" w14:textId="77777777">
        <w:tc>
          <w:tcPr>
            <w:tcW w:w="2463" w:type="dxa"/>
          </w:tcPr>
          <w:p w14:paraId="7120A27B" w14:textId="77777777" w:rsidR="009166E9" w:rsidRPr="00E9603C" w:rsidRDefault="009166E9">
            <w:pPr>
              <w:pStyle w:val="TH"/>
              <w:rPr>
                <w:sz w:val="18"/>
                <w:szCs w:val="18"/>
              </w:rPr>
            </w:pPr>
            <w:r w:rsidRPr="00E9603C">
              <w:rPr>
                <w:sz w:val="18"/>
                <w:szCs w:val="18"/>
                <w:lang w:eastAsia="zh-CN"/>
              </w:rPr>
              <w:t>Network analytics control information examples</w:t>
            </w:r>
          </w:p>
        </w:tc>
        <w:tc>
          <w:tcPr>
            <w:tcW w:w="2463" w:type="dxa"/>
          </w:tcPr>
          <w:p w14:paraId="0C062A52" w14:textId="77777777" w:rsidR="009166E9" w:rsidRPr="00E9603C" w:rsidRDefault="009166E9">
            <w:pPr>
              <w:pStyle w:val="TH"/>
              <w:rPr>
                <w:sz w:val="18"/>
                <w:szCs w:val="18"/>
                <w:lang w:eastAsia="zh-CN"/>
              </w:rPr>
            </w:pPr>
            <w:r w:rsidRPr="00E9603C">
              <w:rPr>
                <w:sz w:val="18"/>
                <w:szCs w:val="18"/>
                <w:lang w:eastAsia="zh-CN"/>
              </w:rPr>
              <w:t>NFs receiving the network analytics control information</w:t>
            </w:r>
          </w:p>
        </w:tc>
        <w:tc>
          <w:tcPr>
            <w:tcW w:w="2463" w:type="dxa"/>
          </w:tcPr>
          <w:p w14:paraId="639232FA" w14:textId="77777777" w:rsidR="009166E9" w:rsidRPr="00E9603C" w:rsidRDefault="009166E9">
            <w:pPr>
              <w:pStyle w:val="TH"/>
              <w:rPr>
                <w:sz w:val="18"/>
                <w:szCs w:val="18"/>
                <w:lang w:eastAsia="zh-CN"/>
              </w:rPr>
            </w:pPr>
            <w:r w:rsidRPr="00E9603C">
              <w:rPr>
                <w:sz w:val="18"/>
                <w:szCs w:val="18"/>
                <w:lang w:eastAsia="zh-CN"/>
              </w:rPr>
              <w:t>How the NF use the network analytics control information to request analytics</w:t>
            </w:r>
          </w:p>
        </w:tc>
        <w:tc>
          <w:tcPr>
            <w:tcW w:w="2464" w:type="dxa"/>
          </w:tcPr>
          <w:p w14:paraId="7ABA7A95" w14:textId="77777777" w:rsidR="009166E9" w:rsidRPr="00E9603C" w:rsidRDefault="009166E9">
            <w:pPr>
              <w:pStyle w:val="TH"/>
              <w:rPr>
                <w:sz w:val="18"/>
                <w:szCs w:val="18"/>
                <w:lang w:eastAsia="zh-CN"/>
              </w:rPr>
            </w:pPr>
            <w:r w:rsidRPr="00E9603C">
              <w:rPr>
                <w:sz w:val="18"/>
                <w:szCs w:val="18"/>
                <w:lang w:eastAsia="zh-CN"/>
              </w:rPr>
              <w:t>How the NF use the analytics</w:t>
            </w:r>
          </w:p>
        </w:tc>
      </w:tr>
      <w:tr w:rsidR="009166E9" w:rsidRPr="00E9603C" w14:paraId="190E7556" w14:textId="77777777">
        <w:tc>
          <w:tcPr>
            <w:tcW w:w="2463" w:type="dxa"/>
          </w:tcPr>
          <w:p w14:paraId="419E36C0" w14:textId="77777777" w:rsidR="009166E9" w:rsidRPr="00E9603C" w:rsidRDefault="009166E9">
            <w:pPr>
              <w:pStyle w:val="TAL"/>
            </w:pPr>
            <w:r w:rsidRPr="00E9603C">
              <w:t>Example 1</w:t>
            </w:r>
          </w:p>
          <w:p w14:paraId="6DA73891" w14:textId="77777777" w:rsidR="009166E9" w:rsidRPr="00E9603C" w:rsidRDefault="009166E9">
            <w:pPr>
              <w:pStyle w:val="TAL"/>
              <w:rPr>
                <w:lang w:eastAsia="zh-CN"/>
              </w:rPr>
            </w:pPr>
            <w:r w:rsidRPr="00E9603C">
              <w:t>analytics ID</w:t>
            </w:r>
            <w:r w:rsidRPr="00E9603C">
              <w:rPr>
                <w:lang w:eastAsia="zh-CN"/>
              </w:rPr>
              <w:t>s =</w:t>
            </w:r>
            <w:r w:rsidRPr="00E9603C">
              <w:t xml:space="preserve"> "UE mobility"</w:t>
            </w:r>
            <w:r w:rsidRPr="00E9603C">
              <w:rPr>
                <w:lang w:eastAsia="zh-CN"/>
              </w:rPr>
              <w:t xml:space="preserve">, </w:t>
            </w:r>
            <w:r w:rsidRPr="00E9603C">
              <w:t>"Abnormal behaviour"</w:t>
            </w:r>
            <w:r w:rsidRPr="00E9603C">
              <w:rPr>
                <w:lang w:eastAsia="zh-CN"/>
              </w:rPr>
              <w:t>;</w:t>
            </w:r>
          </w:p>
          <w:p w14:paraId="43320431" w14:textId="77777777" w:rsidR="009166E9" w:rsidRPr="00E9603C" w:rsidRDefault="009166E9">
            <w:pPr>
              <w:pStyle w:val="TAL"/>
            </w:pPr>
            <w:r w:rsidRPr="00E9603C">
              <w:t>Analytics Filter Information: AoI = TAI list1;</w:t>
            </w:r>
          </w:p>
          <w:p w14:paraId="70D7ACD5" w14:textId="77777777" w:rsidR="009166E9" w:rsidRPr="00E9603C" w:rsidRDefault="009166E9">
            <w:pPr>
              <w:pStyle w:val="TAL"/>
              <w:rPr>
                <w:lang w:eastAsia="zh-CN"/>
              </w:rPr>
            </w:pPr>
            <w:r w:rsidRPr="00E9603C">
              <w:rPr>
                <w:lang w:eastAsia="zh-CN"/>
              </w:rPr>
              <w:t>Trigger setting: "</w:t>
            </w:r>
            <w:r w:rsidRPr="00E9603C">
              <w:t>Immediate"</w:t>
            </w:r>
          </w:p>
        </w:tc>
        <w:tc>
          <w:tcPr>
            <w:tcW w:w="2463" w:type="dxa"/>
          </w:tcPr>
          <w:p w14:paraId="1D0E49D6" w14:textId="77777777" w:rsidR="009166E9" w:rsidRPr="00E9603C" w:rsidRDefault="009166E9">
            <w:pPr>
              <w:pStyle w:val="TH"/>
              <w:rPr>
                <w:b w:val="0"/>
                <w:sz w:val="18"/>
              </w:rPr>
            </w:pPr>
            <w:r w:rsidRPr="00E9603C">
              <w:rPr>
                <w:b w:val="0"/>
                <w:sz w:val="18"/>
                <w:szCs w:val="18"/>
              </w:rPr>
              <w:t>AMF</w:t>
            </w:r>
          </w:p>
        </w:tc>
        <w:tc>
          <w:tcPr>
            <w:tcW w:w="2463" w:type="dxa"/>
          </w:tcPr>
          <w:p w14:paraId="4833644B" w14:textId="77777777" w:rsidR="009166E9" w:rsidRPr="00E9603C" w:rsidRDefault="009166E9">
            <w:pPr>
              <w:pStyle w:val="TAL"/>
            </w:pPr>
            <w:r w:rsidRPr="00E9603C">
              <w:t xml:space="preserve">The AMF subscribes to analytics information on UE mobility and abnormal behaviours </w:t>
            </w:r>
            <w:r w:rsidRPr="00E9603C">
              <w:rPr>
                <w:lang w:eastAsia="zh-CN"/>
              </w:rPr>
              <w:t>in AoI</w:t>
            </w:r>
            <w:r w:rsidRPr="00E9603C">
              <w:t xml:space="preserve"> of TAI list 1, </w:t>
            </w:r>
            <w:r w:rsidRPr="00E9603C">
              <w:rPr>
                <w:lang w:eastAsia="zh-CN"/>
              </w:rPr>
              <w:t xml:space="preserve">upon receiving this </w:t>
            </w:r>
            <w:r w:rsidRPr="00E9603C">
              <w:rPr>
                <w:szCs w:val="18"/>
                <w:lang w:eastAsia="zh-CN"/>
              </w:rPr>
              <w:t>network analytics control information from the PCF</w:t>
            </w:r>
            <w:r w:rsidRPr="00E9603C">
              <w:t>.</w:t>
            </w:r>
          </w:p>
        </w:tc>
        <w:tc>
          <w:tcPr>
            <w:tcW w:w="2464" w:type="dxa"/>
          </w:tcPr>
          <w:p w14:paraId="769B6B02" w14:textId="77777777" w:rsidR="009166E9" w:rsidRPr="00E9603C" w:rsidRDefault="009166E9">
            <w:pPr>
              <w:pStyle w:val="TAL"/>
            </w:pPr>
            <w:r w:rsidRPr="00E9603C">
              <w:t>The AMF tracks the UE mobility and reports UE access and mobility related events as specified in TS</w:t>
            </w:r>
            <w:r w:rsidRPr="00E9603C">
              <w:rPr>
                <w:rFonts w:eastAsia="SimSun"/>
              </w:rPr>
              <w:t> 23.502 [3]</w:t>
            </w:r>
            <w:r w:rsidRPr="00E9603C">
              <w:t>.</w:t>
            </w:r>
          </w:p>
          <w:p w14:paraId="43651CCB" w14:textId="77777777" w:rsidR="009166E9" w:rsidRPr="00E9603C" w:rsidRDefault="009166E9">
            <w:pPr>
              <w:pStyle w:val="TAL"/>
            </w:pPr>
            <w:r w:rsidRPr="00E9603C">
              <w:t xml:space="preserve">The AMF </w:t>
            </w:r>
            <w:r w:rsidRPr="00E9603C">
              <w:rPr>
                <w:lang w:eastAsia="zh-CN"/>
              </w:rPr>
              <w:t>takes actions for risk solving upon the detected</w:t>
            </w:r>
            <w:r w:rsidRPr="00E9603C">
              <w:t xml:space="preserve"> UE </w:t>
            </w:r>
            <w:r w:rsidRPr="00E9603C">
              <w:rPr>
                <w:lang w:eastAsia="zh-CN"/>
              </w:rPr>
              <w:t xml:space="preserve">abnormal behaviours, as specified in </w:t>
            </w:r>
            <w:r w:rsidRPr="00E9603C">
              <w:t>TS 23.288 [5]</w:t>
            </w:r>
            <w:r w:rsidRPr="00E9603C">
              <w:rPr>
                <w:lang w:eastAsia="zh-CN"/>
              </w:rPr>
              <w:t>.</w:t>
            </w:r>
          </w:p>
        </w:tc>
      </w:tr>
      <w:tr w:rsidR="009166E9" w:rsidRPr="00E9603C" w14:paraId="4941A5CD" w14:textId="77777777">
        <w:tc>
          <w:tcPr>
            <w:tcW w:w="2463" w:type="dxa"/>
          </w:tcPr>
          <w:p w14:paraId="5AB812B2" w14:textId="77777777" w:rsidR="009166E9" w:rsidRPr="00E9603C" w:rsidRDefault="009166E9">
            <w:pPr>
              <w:pStyle w:val="TAL"/>
            </w:pPr>
            <w:r w:rsidRPr="00E9603C">
              <w:t xml:space="preserve">Example </w:t>
            </w:r>
            <w:r w:rsidRPr="00E9603C">
              <w:rPr>
                <w:lang w:eastAsia="zh-CN"/>
              </w:rPr>
              <w:t>2</w:t>
            </w:r>
          </w:p>
          <w:p w14:paraId="62B2282E" w14:textId="77777777" w:rsidR="009166E9" w:rsidRPr="00E9603C" w:rsidRDefault="009166E9">
            <w:pPr>
              <w:pStyle w:val="TAL"/>
              <w:rPr>
                <w:lang w:eastAsia="zh-CN"/>
              </w:rPr>
            </w:pPr>
            <w:r w:rsidRPr="00E9603C">
              <w:t>analytics ID</w:t>
            </w:r>
            <w:r w:rsidRPr="00E9603C">
              <w:rPr>
                <w:lang w:eastAsia="zh-CN"/>
              </w:rPr>
              <w:t>s =</w:t>
            </w:r>
            <w:r w:rsidRPr="00E9603C">
              <w:t xml:space="preserve"> "NF load information"</w:t>
            </w:r>
            <w:r w:rsidRPr="00E9603C">
              <w:rPr>
                <w:lang w:eastAsia="zh-CN"/>
              </w:rPr>
              <w:t>;</w:t>
            </w:r>
          </w:p>
          <w:p w14:paraId="67BC4DAB" w14:textId="77777777" w:rsidR="009166E9" w:rsidRPr="00E9603C" w:rsidRDefault="009166E9">
            <w:pPr>
              <w:pStyle w:val="TAL"/>
              <w:rPr>
                <w:lang w:eastAsia="zh-CN"/>
              </w:rPr>
            </w:pPr>
            <w:r w:rsidRPr="00E9603C">
              <w:t>Analytics Filter Information:</w:t>
            </w:r>
            <w:r w:rsidRPr="00E9603C">
              <w:rPr>
                <w:lang w:eastAsia="zh-CN"/>
              </w:rPr>
              <w:t xml:space="preserve"> NF type = SMF;</w:t>
            </w:r>
          </w:p>
          <w:p w14:paraId="3DFC749C" w14:textId="77777777" w:rsidR="009166E9" w:rsidRPr="00E9603C" w:rsidRDefault="009166E9">
            <w:pPr>
              <w:pStyle w:val="TAL"/>
              <w:rPr>
                <w:szCs w:val="18"/>
              </w:rPr>
            </w:pPr>
            <w:r w:rsidRPr="00E9603C">
              <w:rPr>
                <w:lang w:eastAsia="zh-CN"/>
              </w:rPr>
              <w:t>Trigger setting: T</w:t>
            </w:r>
            <w:r w:rsidRPr="00E9603C">
              <w:t xml:space="preserve">arget period </w:t>
            </w:r>
            <w:r w:rsidRPr="00E9603C">
              <w:rPr>
                <w:lang w:eastAsia="zh-CN"/>
              </w:rPr>
              <w:t xml:space="preserve">= </w:t>
            </w:r>
            <w:r w:rsidRPr="00E9603C">
              <w:t>"</w:t>
            </w:r>
            <w:r w:rsidRPr="00E9603C">
              <w:rPr>
                <w:lang w:eastAsia="zh-CN"/>
              </w:rPr>
              <w:t>7PM to 10PM</w:t>
            </w:r>
            <w:r w:rsidRPr="00E9603C">
              <w:t>"</w:t>
            </w:r>
          </w:p>
        </w:tc>
        <w:tc>
          <w:tcPr>
            <w:tcW w:w="2463" w:type="dxa"/>
          </w:tcPr>
          <w:p w14:paraId="19125632" w14:textId="77777777" w:rsidR="009166E9" w:rsidRPr="00E9603C" w:rsidRDefault="009166E9">
            <w:pPr>
              <w:pStyle w:val="TH"/>
              <w:rPr>
                <w:sz w:val="18"/>
                <w:szCs w:val="18"/>
                <w:lang w:eastAsia="zh-CN"/>
              </w:rPr>
            </w:pPr>
            <w:r w:rsidRPr="00E9603C">
              <w:rPr>
                <w:b w:val="0"/>
                <w:sz w:val="18"/>
                <w:szCs w:val="18"/>
                <w:lang w:eastAsia="zh-CN"/>
              </w:rPr>
              <w:t>A</w:t>
            </w:r>
            <w:r w:rsidRPr="00E9603C">
              <w:rPr>
                <w:b w:val="0"/>
                <w:sz w:val="18"/>
                <w:szCs w:val="18"/>
              </w:rPr>
              <w:t>MF</w:t>
            </w:r>
          </w:p>
        </w:tc>
        <w:tc>
          <w:tcPr>
            <w:tcW w:w="2463" w:type="dxa"/>
          </w:tcPr>
          <w:p w14:paraId="6F81879D" w14:textId="77777777" w:rsidR="009166E9" w:rsidRPr="00E9603C" w:rsidRDefault="009166E9">
            <w:pPr>
              <w:pStyle w:val="TAL"/>
              <w:rPr>
                <w:szCs w:val="18"/>
              </w:rPr>
            </w:pPr>
            <w:r w:rsidRPr="00E9603C">
              <w:t xml:space="preserve">The </w:t>
            </w:r>
            <w:r w:rsidRPr="00E9603C">
              <w:rPr>
                <w:lang w:eastAsia="zh-CN"/>
              </w:rPr>
              <w:t>A</w:t>
            </w:r>
            <w:r w:rsidRPr="00E9603C">
              <w:t xml:space="preserve">MF subscribes to </w:t>
            </w:r>
            <w:r w:rsidRPr="00E9603C">
              <w:rPr>
                <w:lang w:eastAsia="zh-CN"/>
              </w:rPr>
              <w:t>NF (i.e. SMF) load</w:t>
            </w:r>
            <w:r w:rsidRPr="00E9603C">
              <w:t xml:space="preserve"> analytics information from the NWDAF</w:t>
            </w:r>
            <w:r w:rsidRPr="00E9603C">
              <w:rPr>
                <w:lang w:eastAsia="zh-CN"/>
              </w:rPr>
              <w:t xml:space="preserve"> for the time period of 7PM to 10PM everyday</w:t>
            </w:r>
            <w:r w:rsidRPr="00E9603C">
              <w:t>.</w:t>
            </w:r>
          </w:p>
        </w:tc>
        <w:tc>
          <w:tcPr>
            <w:tcW w:w="2464" w:type="dxa"/>
          </w:tcPr>
          <w:p w14:paraId="573C8EDD" w14:textId="77777777" w:rsidR="009166E9" w:rsidRPr="00E9603C" w:rsidRDefault="009166E9">
            <w:pPr>
              <w:pStyle w:val="TAL"/>
              <w:rPr>
                <w:szCs w:val="18"/>
              </w:rPr>
            </w:pPr>
            <w:r w:rsidRPr="00E9603C">
              <w:t xml:space="preserve">The </w:t>
            </w:r>
            <w:r w:rsidRPr="00E9603C">
              <w:rPr>
                <w:lang w:eastAsia="zh-CN"/>
              </w:rPr>
              <w:t>A</w:t>
            </w:r>
            <w:r w:rsidRPr="00E9603C">
              <w:t xml:space="preserve">MF </w:t>
            </w:r>
            <w:r w:rsidRPr="00E9603C">
              <w:rPr>
                <w:lang w:eastAsia="zh-CN"/>
              </w:rPr>
              <w:t xml:space="preserve">takes analytics for </w:t>
            </w:r>
            <w:r w:rsidRPr="00E9603C">
              <w:t>candidate SMFs' load</w:t>
            </w:r>
            <w:r w:rsidRPr="00E9603C">
              <w:rPr>
                <w:lang w:eastAsia="zh-CN"/>
              </w:rPr>
              <w:t xml:space="preserve"> into account when selecting SMF as </w:t>
            </w:r>
            <w:r w:rsidRPr="00E9603C">
              <w:t>specified in TS 23.501 [2]</w:t>
            </w:r>
            <w:r w:rsidRPr="00E9603C">
              <w:rPr>
                <w:lang w:eastAsia="zh-CN"/>
              </w:rPr>
              <w:t>.</w:t>
            </w:r>
          </w:p>
        </w:tc>
      </w:tr>
      <w:tr w:rsidR="009166E9" w:rsidRPr="00E9603C" w14:paraId="74621191" w14:textId="77777777">
        <w:tc>
          <w:tcPr>
            <w:tcW w:w="2463" w:type="dxa"/>
          </w:tcPr>
          <w:p w14:paraId="76828A6D" w14:textId="77777777" w:rsidR="009166E9" w:rsidRPr="00E9603C" w:rsidRDefault="009166E9">
            <w:pPr>
              <w:pStyle w:val="TAL"/>
            </w:pPr>
            <w:r w:rsidRPr="00E9603C">
              <w:t xml:space="preserve">Example </w:t>
            </w:r>
            <w:r w:rsidRPr="00E9603C">
              <w:rPr>
                <w:lang w:eastAsia="zh-CN"/>
              </w:rPr>
              <w:t>3</w:t>
            </w:r>
          </w:p>
          <w:p w14:paraId="09057974" w14:textId="77777777" w:rsidR="009166E9" w:rsidRPr="00E9603C" w:rsidRDefault="009166E9">
            <w:pPr>
              <w:pStyle w:val="TAL"/>
              <w:rPr>
                <w:lang w:eastAsia="zh-CN"/>
              </w:rPr>
            </w:pPr>
            <w:r w:rsidRPr="00E9603C">
              <w:t>analytics ID</w:t>
            </w:r>
            <w:r w:rsidRPr="00E9603C">
              <w:rPr>
                <w:lang w:eastAsia="zh-CN"/>
              </w:rPr>
              <w:t>s =</w:t>
            </w:r>
            <w:r w:rsidRPr="00E9603C">
              <w:t xml:space="preserve"> "Service Experience "</w:t>
            </w:r>
            <w:r w:rsidRPr="00E9603C">
              <w:rPr>
                <w:lang w:eastAsia="zh-CN"/>
              </w:rPr>
              <w:t xml:space="preserve">, </w:t>
            </w:r>
            <w:r w:rsidRPr="00E9603C">
              <w:t>"Load level information"</w:t>
            </w:r>
            <w:r w:rsidRPr="00E9603C">
              <w:rPr>
                <w:lang w:eastAsia="zh-CN"/>
              </w:rPr>
              <w:t>;</w:t>
            </w:r>
          </w:p>
          <w:p w14:paraId="32110260" w14:textId="77777777" w:rsidR="009166E9" w:rsidRPr="00E9603C" w:rsidRDefault="009166E9">
            <w:pPr>
              <w:pStyle w:val="TAL"/>
              <w:rPr>
                <w:lang w:eastAsia="zh-CN"/>
              </w:rPr>
            </w:pPr>
            <w:r w:rsidRPr="00E9603C">
              <w:t>Analytics Filter Information:</w:t>
            </w:r>
            <w:r w:rsidRPr="00E9603C">
              <w:rPr>
                <w:lang w:eastAsia="zh-CN"/>
              </w:rPr>
              <w:t xml:space="preserve"> S-NSSAI = S-NSSAI1;</w:t>
            </w:r>
          </w:p>
          <w:p w14:paraId="5194EF4C" w14:textId="77777777" w:rsidR="009166E9" w:rsidRPr="00E9603C" w:rsidRDefault="009166E9">
            <w:pPr>
              <w:pStyle w:val="TAL"/>
              <w:rPr>
                <w:szCs w:val="18"/>
              </w:rPr>
            </w:pPr>
            <w:r w:rsidRPr="00E9603C">
              <w:rPr>
                <w:lang w:eastAsia="zh-CN"/>
              </w:rPr>
              <w:t>Trigger setting: "</w:t>
            </w:r>
            <w:r w:rsidRPr="00E9603C">
              <w:t>Immediate"</w:t>
            </w:r>
          </w:p>
        </w:tc>
        <w:tc>
          <w:tcPr>
            <w:tcW w:w="2463" w:type="dxa"/>
          </w:tcPr>
          <w:p w14:paraId="59AD08F4" w14:textId="77777777" w:rsidR="009166E9" w:rsidRPr="00E9603C" w:rsidRDefault="009166E9">
            <w:pPr>
              <w:pStyle w:val="TH"/>
              <w:rPr>
                <w:sz w:val="18"/>
                <w:szCs w:val="18"/>
                <w:lang w:eastAsia="zh-CN"/>
              </w:rPr>
            </w:pPr>
            <w:r w:rsidRPr="00E9603C">
              <w:rPr>
                <w:b w:val="0"/>
                <w:sz w:val="18"/>
                <w:szCs w:val="18"/>
                <w:lang w:eastAsia="zh-CN"/>
              </w:rPr>
              <w:t>A</w:t>
            </w:r>
            <w:r w:rsidRPr="00E9603C">
              <w:rPr>
                <w:b w:val="0"/>
                <w:sz w:val="18"/>
                <w:szCs w:val="18"/>
              </w:rPr>
              <w:t>MF</w:t>
            </w:r>
          </w:p>
        </w:tc>
        <w:tc>
          <w:tcPr>
            <w:tcW w:w="2463" w:type="dxa"/>
          </w:tcPr>
          <w:p w14:paraId="5E3D6A61" w14:textId="77777777" w:rsidR="009166E9" w:rsidRPr="00E9603C" w:rsidRDefault="009166E9">
            <w:pPr>
              <w:pStyle w:val="TAL"/>
              <w:rPr>
                <w:szCs w:val="18"/>
              </w:rPr>
            </w:pPr>
            <w:r w:rsidRPr="00E9603C">
              <w:t xml:space="preserve">The </w:t>
            </w:r>
            <w:r w:rsidRPr="00E9603C">
              <w:rPr>
                <w:lang w:eastAsia="zh-CN"/>
              </w:rPr>
              <w:t>A</w:t>
            </w:r>
            <w:r w:rsidRPr="00E9603C">
              <w:t xml:space="preserve">MF subscribes to </w:t>
            </w:r>
            <w:r w:rsidRPr="00E9603C">
              <w:rPr>
                <w:lang w:eastAsia="zh-CN"/>
              </w:rPr>
              <w:t xml:space="preserve">service experience and load </w:t>
            </w:r>
            <w:r w:rsidRPr="00E9603C">
              <w:t>analytics information</w:t>
            </w:r>
            <w:r w:rsidRPr="00E9603C">
              <w:rPr>
                <w:lang w:eastAsia="zh-CN"/>
              </w:rPr>
              <w:t xml:space="preserve"> for S-NSSAI1</w:t>
            </w:r>
            <w:r w:rsidRPr="00E9603C">
              <w:t xml:space="preserve"> from the NWDAF, </w:t>
            </w:r>
            <w:r w:rsidRPr="00E9603C">
              <w:rPr>
                <w:lang w:eastAsia="zh-CN"/>
              </w:rPr>
              <w:t xml:space="preserve">upon receiving this </w:t>
            </w:r>
            <w:r w:rsidRPr="00E9603C">
              <w:rPr>
                <w:szCs w:val="18"/>
                <w:lang w:eastAsia="zh-CN"/>
              </w:rPr>
              <w:t>network analytics control information from the PCF</w:t>
            </w:r>
            <w:r w:rsidRPr="00E9603C">
              <w:t>.</w:t>
            </w:r>
          </w:p>
        </w:tc>
        <w:tc>
          <w:tcPr>
            <w:tcW w:w="2464" w:type="dxa"/>
          </w:tcPr>
          <w:p w14:paraId="75270119" w14:textId="77777777" w:rsidR="009166E9" w:rsidRPr="00E9603C" w:rsidRDefault="009166E9">
            <w:pPr>
              <w:pStyle w:val="TAL"/>
              <w:rPr>
                <w:szCs w:val="18"/>
              </w:rPr>
            </w:pPr>
            <w:r w:rsidRPr="00E9603C">
              <w:t xml:space="preserve">The </w:t>
            </w:r>
            <w:r w:rsidRPr="00E9603C">
              <w:rPr>
                <w:lang w:eastAsia="zh-CN"/>
              </w:rPr>
              <w:t>A</w:t>
            </w:r>
            <w:r w:rsidRPr="00E9603C">
              <w:t>MF d</w:t>
            </w:r>
            <w:r w:rsidRPr="00E9603C">
              <w:rPr>
                <w:lang w:eastAsia="zh-CN"/>
              </w:rPr>
              <w:t>ecides, based on the slice analytics provided by NWDAF, to trigger actions e.g. Network Slice (instance) load distribution.</w:t>
            </w:r>
          </w:p>
        </w:tc>
      </w:tr>
      <w:tr w:rsidR="009166E9" w:rsidRPr="00E9603C" w14:paraId="3011B16A" w14:textId="77777777">
        <w:tc>
          <w:tcPr>
            <w:tcW w:w="2463" w:type="dxa"/>
          </w:tcPr>
          <w:p w14:paraId="7148E0AF" w14:textId="77777777" w:rsidR="009166E9" w:rsidRPr="00E9603C" w:rsidRDefault="009166E9">
            <w:pPr>
              <w:pStyle w:val="TAL"/>
            </w:pPr>
            <w:r w:rsidRPr="00E9603C">
              <w:t xml:space="preserve">Example </w:t>
            </w:r>
            <w:r w:rsidRPr="00E9603C">
              <w:rPr>
                <w:lang w:eastAsia="zh-CN"/>
              </w:rPr>
              <w:t>4</w:t>
            </w:r>
          </w:p>
          <w:p w14:paraId="13E080E7" w14:textId="77777777" w:rsidR="009166E9" w:rsidRPr="00E9603C" w:rsidRDefault="009166E9">
            <w:pPr>
              <w:pStyle w:val="TAL"/>
              <w:rPr>
                <w:lang w:eastAsia="zh-CN"/>
              </w:rPr>
            </w:pPr>
            <w:r w:rsidRPr="00E9603C">
              <w:t>analytics ID</w:t>
            </w:r>
            <w:r w:rsidRPr="00E9603C">
              <w:rPr>
                <w:lang w:eastAsia="zh-CN"/>
              </w:rPr>
              <w:t>s =</w:t>
            </w:r>
            <w:r w:rsidRPr="00E9603C">
              <w:t xml:space="preserve"> "UE </w:t>
            </w:r>
            <w:r w:rsidRPr="00E9603C">
              <w:rPr>
                <w:lang w:eastAsia="zh-CN"/>
              </w:rPr>
              <w:t>communication</w:t>
            </w:r>
            <w:r w:rsidRPr="00E9603C">
              <w:t>"</w:t>
            </w:r>
            <w:r w:rsidRPr="00E9603C">
              <w:rPr>
                <w:lang w:eastAsia="zh-CN"/>
              </w:rPr>
              <w:t xml:space="preserve">, </w:t>
            </w:r>
            <w:r w:rsidRPr="00E9603C">
              <w:t>"Abnormal behaviour"</w:t>
            </w:r>
            <w:r w:rsidRPr="00E9603C">
              <w:rPr>
                <w:lang w:eastAsia="zh-CN"/>
              </w:rPr>
              <w:t>;</w:t>
            </w:r>
          </w:p>
          <w:p w14:paraId="26BDE3FA" w14:textId="77777777" w:rsidR="009166E9" w:rsidRPr="00E9603C" w:rsidRDefault="009166E9">
            <w:pPr>
              <w:pStyle w:val="TAL"/>
            </w:pPr>
            <w:r w:rsidRPr="00E9603C">
              <w:t>Analytics Filter Information: AoI = TAI list1;</w:t>
            </w:r>
          </w:p>
          <w:p w14:paraId="5DDFC14A" w14:textId="77777777" w:rsidR="009166E9" w:rsidRPr="00E9603C" w:rsidRDefault="009166E9">
            <w:pPr>
              <w:pStyle w:val="TAL"/>
              <w:rPr>
                <w:szCs w:val="18"/>
              </w:rPr>
            </w:pPr>
            <w:r w:rsidRPr="00E9603C">
              <w:rPr>
                <w:lang w:eastAsia="zh-CN"/>
              </w:rPr>
              <w:t>Trigger setting: T</w:t>
            </w:r>
            <w:r w:rsidRPr="00E9603C">
              <w:t xml:space="preserve">arget period </w:t>
            </w:r>
            <w:r w:rsidRPr="00E9603C">
              <w:rPr>
                <w:lang w:eastAsia="zh-CN"/>
              </w:rPr>
              <w:t xml:space="preserve">= </w:t>
            </w:r>
            <w:r w:rsidRPr="00E9603C">
              <w:t>"</w:t>
            </w:r>
            <w:r w:rsidRPr="00E9603C">
              <w:rPr>
                <w:lang w:eastAsia="zh-CN"/>
              </w:rPr>
              <w:t>2020-09-01 7PM to 9PM</w:t>
            </w:r>
            <w:r w:rsidRPr="00E9603C">
              <w:t>"</w:t>
            </w:r>
          </w:p>
        </w:tc>
        <w:tc>
          <w:tcPr>
            <w:tcW w:w="2463" w:type="dxa"/>
          </w:tcPr>
          <w:p w14:paraId="6C071B0F" w14:textId="77777777" w:rsidR="009166E9" w:rsidRPr="00E9603C" w:rsidRDefault="009166E9">
            <w:pPr>
              <w:pStyle w:val="TH"/>
              <w:rPr>
                <w:sz w:val="18"/>
                <w:szCs w:val="18"/>
                <w:lang w:eastAsia="zh-CN"/>
              </w:rPr>
            </w:pPr>
            <w:r w:rsidRPr="00E9603C">
              <w:rPr>
                <w:b w:val="0"/>
                <w:sz w:val="18"/>
                <w:szCs w:val="18"/>
              </w:rPr>
              <w:t>SMF</w:t>
            </w:r>
          </w:p>
        </w:tc>
        <w:tc>
          <w:tcPr>
            <w:tcW w:w="2463" w:type="dxa"/>
          </w:tcPr>
          <w:p w14:paraId="67A5ECDB" w14:textId="77777777" w:rsidR="009166E9" w:rsidRPr="00E9603C" w:rsidRDefault="009166E9">
            <w:pPr>
              <w:pStyle w:val="TAL"/>
              <w:rPr>
                <w:szCs w:val="18"/>
              </w:rPr>
            </w:pPr>
            <w:r w:rsidRPr="00E9603C">
              <w:t xml:space="preserve">The </w:t>
            </w:r>
            <w:r w:rsidRPr="00E9603C">
              <w:rPr>
                <w:lang w:eastAsia="zh-CN"/>
              </w:rPr>
              <w:t>S</w:t>
            </w:r>
            <w:r w:rsidRPr="00E9603C">
              <w:t xml:space="preserve">MF subscribes to analytics information on UE </w:t>
            </w:r>
            <w:r w:rsidRPr="00E9603C">
              <w:rPr>
                <w:lang w:eastAsia="zh-CN"/>
              </w:rPr>
              <w:t>communication</w:t>
            </w:r>
            <w:r w:rsidRPr="00E9603C">
              <w:t xml:space="preserve"> and abnormal behaviours from the NWDAF, </w:t>
            </w:r>
            <w:r w:rsidRPr="00E9603C">
              <w:rPr>
                <w:lang w:eastAsia="zh-CN"/>
              </w:rPr>
              <w:t>when</w:t>
            </w:r>
            <w:r w:rsidRPr="00E9603C">
              <w:t xml:space="preserve"> the </w:t>
            </w:r>
            <w:r w:rsidRPr="00E9603C">
              <w:rPr>
                <w:lang w:eastAsia="zh-CN"/>
              </w:rPr>
              <w:t>S</w:t>
            </w:r>
            <w:r w:rsidRPr="00E9603C">
              <w:t xml:space="preserve">MF </w:t>
            </w:r>
            <w:r w:rsidRPr="00E9603C">
              <w:rPr>
                <w:lang w:eastAsia="zh-CN"/>
              </w:rPr>
              <w:t>learns</w:t>
            </w:r>
            <w:r w:rsidRPr="00E9603C">
              <w:t xml:space="preserve"> </w:t>
            </w:r>
            <w:r w:rsidRPr="00E9603C">
              <w:rPr>
                <w:lang w:eastAsia="zh-CN"/>
              </w:rPr>
              <w:t xml:space="preserve">(e.g. based on UE mobility event notification from the AMF) that </w:t>
            </w:r>
            <w:r w:rsidRPr="00E9603C">
              <w:t>the UE enters the area of TAI list 1</w:t>
            </w:r>
            <w:r w:rsidRPr="00E9603C">
              <w:rPr>
                <w:lang w:eastAsia="zh-CN"/>
              </w:rPr>
              <w:t>, for the time period of 7PM to 9PM 2020-09-01</w:t>
            </w:r>
            <w:r w:rsidRPr="00E9603C">
              <w:t>.</w:t>
            </w:r>
          </w:p>
        </w:tc>
        <w:tc>
          <w:tcPr>
            <w:tcW w:w="2464" w:type="dxa"/>
          </w:tcPr>
          <w:p w14:paraId="637C88AA" w14:textId="77777777" w:rsidR="009166E9" w:rsidRPr="00E9603C" w:rsidRDefault="009166E9">
            <w:pPr>
              <w:pStyle w:val="TAL"/>
            </w:pPr>
            <w:r w:rsidRPr="00E9603C">
              <w:t>The SMF tracks the UE communication and reports events related to PDU Sessions of the UE as specified in TS 23.502 [3].</w:t>
            </w:r>
          </w:p>
          <w:p w14:paraId="3B93CC4E" w14:textId="77777777" w:rsidR="009166E9" w:rsidRPr="00E9603C" w:rsidRDefault="009166E9">
            <w:pPr>
              <w:pStyle w:val="TAL"/>
              <w:rPr>
                <w:szCs w:val="18"/>
              </w:rPr>
            </w:pPr>
            <w:r w:rsidRPr="00E9603C">
              <w:t>The SMF takes actions for risk solving upon the detected UE abnormal behaviours, as specified in TS 23.288 [5].</w:t>
            </w:r>
          </w:p>
        </w:tc>
      </w:tr>
      <w:tr w:rsidR="009166E9" w:rsidRPr="00E9603C" w14:paraId="0C6DE467" w14:textId="77777777">
        <w:tc>
          <w:tcPr>
            <w:tcW w:w="2463" w:type="dxa"/>
          </w:tcPr>
          <w:p w14:paraId="31D00A9F" w14:textId="77777777" w:rsidR="009166E9" w:rsidRPr="00E9603C" w:rsidRDefault="009166E9">
            <w:pPr>
              <w:pStyle w:val="TAL"/>
            </w:pPr>
            <w:r w:rsidRPr="00E9603C">
              <w:t xml:space="preserve">Example </w:t>
            </w:r>
            <w:r w:rsidRPr="00E9603C">
              <w:rPr>
                <w:lang w:eastAsia="zh-CN"/>
              </w:rPr>
              <w:t>5</w:t>
            </w:r>
          </w:p>
          <w:p w14:paraId="15344ACF" w14:textId="77777777" w:rsidR="009166E9" w:rsidRPr="00E9603C" w:rsidRDefault="009166E9">
            <w:pPr>
              <w:pStyle w:val="TAL"/>
              <w:rPr>
                <w:lang w:eastAsia="zh-CN"/>
              </w:rPr>
            </w:pPr>
            <w:r w:rsidRPr="00E9603C">
              <w:t>analytics ID</w:t>
            </w:r>
            <w:r w:rsidRPr="00E9603C">
              <w:rPr>
                <w:lang w:eastAsia="zh-CN"/>
              </w:rPr>
              <w:t>s =</w:t>
            </w:r>
            <w:r w:rsidRPr="00E9603C">
              <w:t xml:space="preserve"> "NF load information"</w:t>
            </w:r>
            <w:r w:rsidRPr="00E9603C">
              <w:rPr>
                <w:lang w:eastAsia="zh-CN"/>
              </w:rPr>
              <w:t>;</w:t>
            </w:r>
          </w:p>
          <w:p w14:paraId="1226A0E6" w14:textId="77777777" w:rsidR="009166E9" w:rsidRPr="00E9603C" w:rsidRDefault="009166E9">
            <w:pPr>
              <w:pStyle w:val="TAL"/>
              <w:rPr>
                <w:lang w:eastAsia="zh-CN"/>
              </w:rPr>
            </w:pPr>
            <w:r w:rsidRPr="00E9603C">
              <w:t>Analytics Filter Information:</w:t>
            </w:r>
            <w:r w:rsidRPr="00E9603C">
              <w:rPr>
                <w:lang w:eastAsia="zh-CN"/>
              </w:rPr>
              <w:t xml:space="preserve"> NF type = UPF;</w:t>
            </w:r>
          </w:p>
          <w:p w14:paraId="6EF745C8" w14:textId="77777777" w:rsidR="009166E9" w:rsidRPr="00E9603C" w:rsidRDefault="009166E9">
            <w:pPr>
              <w:pStyle w:val="TAL"/>
              <w:rPr>
                <w:szCs w:val="18"/>
              </w:rPr>
            </w:pPr>
            <w:r w:rsidRPr="00E9603C">
              <w:rPr>
                <w:lang w:eastAsia="zh-CN"/>
              </w:rPr>
              <w:t>Trigger setting: T</w:t>
            </w:r>
            <w:r w:rsidRPr="00E9603C">
              <w:t xml:space="preserve">arget period </w:t>
            </w:r>
            <w:r w:rsidRPr="00E9603C">
              <w:rPr>
                <w:lang w:eastAsia="zh-CN"/>
              </w:rPr>
              <w:t xml:space="preserve">= </w:t>
            </w:r>
            <w:r w:rsidRPr="00E9603C">
              <w:t>"</w:t>
            </w:r>
            <w:r w:rsidRPr="00E9603C">
              <w:rPr>
                <w:lang w:eastAsia="zh-CN"/>
              </w:rPr>
              <w:t>7PM to 10PM</w:t>
            </w:r>
            <w:r w:rsidRPr="00E9603C">
              <w:t>"</w:t>
            </w:r>
          </w:p>
        </w:tc>
        <w:tc>
          <w:tcPr>
            <w:tcW w:w="2463" w:type="dxa"/>
          </w:tcPr>
          <w:p w14:paraId="1F3D0CA2" w14:textId="77777777" w:rsidR="009166E9" w:rsidRPr="00E9603C" w:rsidRDefault="009166E9">
            <w:pPr>
              <w:pStyle w:val="TH"/>
              <w:rPr>
                <w:sz w:val="18"/>
                <w:szCs w:val="18"/>
                <w:lang w:eastAsia="zh-CN"/>
              </w:rPr>
            </w:pPr>
            <w:r w:rsidRPr="00E9603C">
              <w:rPr>
                <w:b w:val="0"/>
                <w:sz w:val="18"/>
                <w:szCs w:val="18"/>
              </w:rPr>
              <w:t>SMF</w:t>
            </w:r>
          </w:p>
        </w:tc>
        <w:tc>
          <w:tcPr>
            <w:tcW w:w="2463" w:type="dxa"/>
          </w:tcPr>
          <w:p w14:paraId="041A69D0" w14:textId="77777777" w:rsidR="009166E9" w:rsidRPr="00E9603C" w:rsidRDefault="009166E9">
            <w:pPr>
              <w:pStyle w:val="TAL"/>
              <w:rPr>
                <w:szCs w:val="18"/>
              </w:rPr>
            </w:pPr>
            <w:r w:rsidRPr="00E9603C">
              <w:t xml:space="preserve">The </w:t>
            </w:r>
            <w:r w:rsidRPr="00E9603C">
              <w:rPr>
                <w:lang w:eastAsia="zh-CN"/>
              </w:rPr>
              <w:t>S</w:t>
            </w:r>
            <w:r w:rsidRPr="00E9603C">
              <w:t xml:space="preserve">MF subscribes to </w:t>
            </w:r>
            <w:r w:rsidRPr="00E9603C">
              <w:rPr>
                <w:lang w:eastAsia="zh-CN"/>
              </w:rPr>
              <w:t>NF (i.e. UPF) load</w:t>
            </w:r>
            <w:r w:rsidRPr="00E9603C">
              <w:t xml:space="preserve"> analytics information from the NWDAF,</w:t>
            </w:r>
            <w:r w:rsidRPr="00E9603C">
              <w:rPr>
                <w:lang w:eastAsia="zh-CN"/>
              </w:rPr>
              <w:t xml:space="preserve"> for the time period of 7PM to 10PM everyday</w:t>
            </w:r>
            <w:r w:rsidRPr="00E9603C">
              <w:t>.</w:t>
            </w:r>
          </w:p>
        </w:tc>
        <w:tc>
          <w:tcPr>
            <w:tcW w:w="2464" w:type="dxa"/>
          </w:tcPr>
          <w:p w14:paraId="045A0491" w14:textId="77777777" w:rsidR="009166E9" w:rsidRPr="00E9603C" w:rsidRDefault="009166E9">
            <w:pPr>
              <w:pStyle w:val="TAL"/>
              <w:rPr>
                <w:szCs w:val="18"/>
              </w:rPr>
            </w:pPr>
            <w:r w:rsidRPr="00E9603C">
              <w:t xml:space="preserve">The SMF </w:t>
            </w:r>
            <w:r w:rsidRPr="00E9603C">
              <w:rPr>
                <w:lang w:eastAsia="zh-CN"/>
              </w:rPr>
              <w:t xml:space="preserve">takes analytics for UPF load into account when selecting UPF for a PDU session, as </w:t>
            </w:r>
            <w:r w:rsidRPr="00E9603C">
              <w:t>specified in TS 23.501 [2]</w:t>
            </w:r>
            <w:r w:rsidRPr="00E9603C">
              <w:rPr>
                <w:lang w:eastAsia="zh-CN"/>
              </w:rPr>
              <w:t>.</w:t>
            </w:r>
          </w:p>
        </w:tc>
      </w:tr>
      <w:tr w:rsidR="009166E9" w:rsidRPr="00E9603C" w14:paraId="71CF17CA" w14:textId="77777777">
        <w:tc>
          <w:tcPr>
            <w:tcW w:w="2463" w:type="dxa"/>
          </w:tcPr>
          <w:p w14:paraId="6EDFFFF5" w14:textId="77777777" w:rsidR="009166E9" w:rsidRPr="00E9603C" w:rsidRDefault="009166E9">
            <w:pPr>
              <w:pStyle w:val="TAL"/>
            </w:pPr>
            <w:r w:rsidRPr="00E9603C">
              <w:t xml:space="preserve">Example </w:t>
            </w:r>
            <w:r w:rsidRPr="00E9603C">
              <w:rPr>
                <w:lang w:eastAsia="zh-CN"/>
              </w:rPr>
              <w:t>6</w:t>
            </w:r>
          </w:p>
          <w:p w14:paraId="226B5138" w14:textId="77777777" w:rsidR="009166E9" w:rsidRPr="00E9603C" w:rsidRDefault="009166E9">
            <w:pPr>
              <w:pStyle w:val="TAL"/>
              <w:rPr>
                <w:lang w:eastAsia="zh-CN"/>
              </w:rPr>
            </w:pPr>
            <w:r w:rsidRPr="00E9603C">
              <w:t>analytics ID</w:t>
            </w:r>
            <w:r w:rsidRPr="00E9603C">
              <w:rPr>
                <w:lang w:eastAsia="zh-CN"/>
              </w:rPr>
              <w:t>s =</w:t>
            </w:r>
            <w:r w:rsidRPr="00E9603C">
              <w:t xml:space="preserve"> "Service Experience"</w:t>
            </w:r>
            <w:r w:rsidRPr="00E9603C">
              <w:rPr>
                <w:lang w:eastAsia="zh-CN"/>
              </w:rPr>
              <w:t>;</w:t>
            </w:r>
          </w:p>
          <w:p w14:paraId="0A178486" w14:textId="77777777" w:rsidR="009166E9" w:rsidRPr="00E9603C" w:rsidRDefault="009166E9">
            <w:pPr>
              <w:pStyle w:val="TAL"/>
              <w:rPr>
                <w:lang w:eastAsia="zh-CN"/>
              </w:rPr>
            </w:pPr>
            <w:r w:rsidRPr="00E9603C">
              <w:t>Analytics Filter Information:</w:t>
            </w:r>
            <w:r w:rsidRPr="00E9603C">
              <w:rPr>
                <w:lang w:eastAsia="zh-CN"/>
              </w:rPr>
              <w:t xml:space="preserve"> Application IDs = App1;</w:t>
            </w:r>
          </w:p>
          <w:p w14:paraId="4343BE7A" w14:textId="77777777" w:rsidR="009166E9" w:rsidRPr="00E9603C" w:rsidRDefault="009166E9">
            <w:pPr>
              <w:pStyle w:val="TAL"/>
              <w:rPr>
                <w:szCs w:val="18"/>
              </w:rPr>
            </w:pPr>
            <w:r w:rsidRPr="00E9603C">
              <w:rPr>
                <w:lang w:eastAsia="zh-CN"/>
              </w:rPr>
              <w:t>Trigger setting: "</w:t>
            </w:r>
            <w:r w:rsidRPr="00E9603C">
              <w:t>Immediate"</w:t>
            </w:r>
          </w:p>
        </w:tc>
        <w:tc>
          <w:tcPr>
            <w:tcW w:w="2463" w:type="dxa"/>
          </w:tcPr>
          <w:p w14:paraId="18EF3832" w14:textId="77777777" w:rsidR="009166E9" w:rsidRPr="00E9603C" w:rsidRDefault="009166E9">
            <w:pPr>
              <w:pStyle w:val="TH"/>
              <w:rPr>
                <w:sz w:val="18"/>
                <w:szCs w:val="18"/>
                <w:lang w:eastAsia="zh-CN"/>
              </w:rPr>
            </w:pPr>
            <w:r w:rsidRPr="00E9603C">
              <w:rPr>
                <w:b w:val="0"/>
                <w:sz w:val="18"/>
                <w:szCs w:val="18"/>
              </w:rPr>
              <w:t>SMF</w:t>
            </w:r>
          </w:p>
        </w:tc>
        <w:tc>
          <w:tcPr>
            <w:tcW w:w="2463" w:type="dxa"/>
          </w:tcPr>
          <w:p w14:paraId="2C4BA2E4" w14:textId="77777777" w:rsidR="009166E9" w:rsidRPr="00E9603C" w:rsidRDefault="009166E9">
            <w:pPr>
              <w:pStyle w:val="TAL"/>
              <w:rPr>
                <w:szCs w:val="18"/>
              </w:rPr>
            </w:pPr>
            <w:r w:rsidRPr="00E9603C">
              <w:t xml:space="preserve">The SMF subscribes to </w:t>
            </w:r>
            <w:r w:rsidRPr="00E9603C">
              <w:rPr>
                <w:lang w:eastAsia="zh-CN"/>
              </w:rPr>
              <w:t xml:space="preserve">service experience </w:t>
            </w:r>
            <w:r w:rsidRPr="00E9603C">
              <w:t>analytics information</w:t>
            </w:r>
            <w:r w:rsidRPr="00E9603C">
              <w:rPr>
                <w:lang w:eastAsia="zh-CN"/>
              </w:rPr>
              <w:t xml:space="preserve"> for App1</w:t>
            </w:r>
            <w:r w:rsidRPr="00E9603C">
              <w:t xml:space="preserve"> from the NWDAF, </w:t>
            </w:r>
            <w:r w:rsidRPr="00E9603C">
              <w:rPr>
                <w:lang w:eastAsia="zh-CN"/>
              </w:rPr>
              <w:t xml:space="preserve">upon receiving this </w:t>
            </w:r>
            <w:r w:rsidRPr="00E9603C">
              <w:rPr>
                <w:szCs w:val="18"/>
                <w:lang w:eastAsia="zh-CN"/>
              </w:rPr>
              <w:t>network analytics control information from the PCF</w:t>
            </w:r>
            <w:r w:rsidRPr="00E9603C">
              <w:t>.</w:t>
            </w:r>
          </w:p>
        </w:tc>
        <w:tc>
          <w:tcPr>
            <w:tcW w:w="2464" w:type="dxa"/>
          </w:tcPr>
          <w:p w14:paraId="6CB4DEAA" w14:textId="77777777" w:rsidR="009166E9" w:rsidRPr="00E9603C" w:rsidRDefault="009166E9">
            <w:pPr>
              <w:pStyle w:val="TAL"/>
              <w:rPr>
                <w:lang w:eastAsia="zh-CN"/>
              </w:rPr>
            </w:pPr>
            <w:r w:rsidRPr="00E9603C">
              <w:t xml:space="preserve">The SMF takes analytics for </w:t>
            </w:r>
            <w:r w:rsidRPr="00E9603C">
              <w:rPr>
                <w:lang w:eastAsia="zh-CN"/>
              </w:rPr>
              <w:t>service experience of App1</w:t>
            </w:r>
            <w:r w:rsidRPr="00E9603C">
              <w:t xml:space="preserve"> into account when selecting</w:t>
            </w:r>
            <w:r w:rsidRPr="00E9603C">
              <w:rPr>
                <w:lang w:eastAsia="zh-CN"/>
              </w:rPr>
              <w:t xml:space="preserve"> the DNAI and UPF for edge computing.</w:t>
            </w:r>
          </w:p>
        </w:tc>
      </w:tr>
      <w:tr w:rsidR="009166E9" w:rsidRPr="00E9603C" w14:paraId="1080687F" w14:textId="77777777">
        <w:tc>
          <w:tcPr>
            <w:tcW w:w="2463" w:type="dxa"/>
          </w:tcPr>
          <w:p w14:paraId="30D0A049" w14:textId="77777777" w:rsidR="009166E9" w:rsidRPr="00E9603C" w:rsidRDefault="009166E9">
            <w:pPr>
              <w:pStyle w:val="TAL"/>
              <w:rPr>
                <w:lang w:eastAsia="zh-CN"/>
              </w:rPr>
            </w:pPr>
            <w:r w:rsidRPr="00E9603C">
              <w:t xml:space="preserve">Example </w:t>
            </w:r>
            <w:r w:rsidRPr="00E9603C">
              <w:rPr>
                <w:lang w:eastAsia="zh-CN"/>
              </w:rPr>
              <w:t>7</w:t>
            </w:r>
          </w:p>
          <w:p w14:paraId="4EA1ECC1" w14:textId="77777777" w:rsidR="009166E9" w:rsidRPr="00E9603C" w:rsidRDefault="009166E9">
            <w:pPr>
              <w:pStyle w:val="TAL"/>
              <w:rPr>
                <w:lang w:eastAsia="zh-CN"/>
              </w:rPr>
            </w:pPr>
            <w:r w:rsidRPr="00E9603C">
              <w:rPr>
                <w:lang w:eastAsia="zh-CN"/>
              </w:rPr>
              <w:t>Real-time analytics = True;</w:t>
            </w:r>
          </w:p>
          <w:p w14:paraId="350498F5" w14:textId="77777777" w:rsidR="009166E9" w:rsidRPr="00E9603C" w:rsidRDefault="009166E9">
            <w:pPr>
              <w:pStyle w:val="TAL"/>
              <w:rPr>
                <w:lang w:eastAsia="zh-CN"/>
              </w:rPr>
            </w:pPr>
            <w:r w:rsidRPr="00E9603C">
              <w:t>analytics ID</w:t>
            </w:r>
            <w:r w:rsidRPr="00E9603C">
              <w:rPr>
                <w:lang w:eastAsia="zh-CN"/>
              </w:rPr>
              <w:t>s =</w:t>
            </w:r>
            <w:r w:rsidRPr="00E9603C">
              <w:t xml:space="preserve"> "Service Experience"</w:t>
            </w:r>
            <w:r w:rsidRPr="00E9603C">
              <w:rPr>
                <w:lang w:eastAsia="zh-CN"/>
              </w:rPr>
              <w:t>;</w:t>
            </w:r>
          </w:p>
          <w:p w14:paraId="0C6CB79D" w14:textId="77777777" w:rsidR="009166E9" w:rsidRPr="00E9603C" w:rsidRDefault="009166E9">
            <w:pPr>
              <w:pStyle w:val="TAL"/>
              <w:rPr>
                <w:lang w:eastAsia="zh-CN"/>
              </w:rPr>
            </w:pPr>
            <w:r w:rsidRPr="00E9603C">
              <w:t>Target of Analytics Reporting</w:t>
            </w:r>
            <w:r w:rsidRPr="00E9603C">
              <w:rPr>
                <w:lang w:eastAsia="zh-CN"/>
              </w:rPr>
              <w:t xml:space="preserve"> = UE group ID;</w:t>
            </w:r>
          </w:p>
          <w:p w14:paraId="41CCB5E3" w14:textId="77777777" w:rsidR="009166E9" w:rsidRPr="00E9603C" w:rsidRDefault="009166E9">
            <w:pPr>
              <w:pStyle w:val="TAL"/>
            </w:pPr>
            <w:r w:rsidRPr="00E9603C">
              <w:t xml:space="preserve">Analytics Filter Information: </w:t>
            </w:r>
            <w:r w:rsidRPr="00E9603C">
              <w:rPr>
                <w:lang w:eastAsia="zh-CN"/>
              </w:rPr>
              <w:t>Application IDs = App1</w:t>
            </w:r>
          </w:p>
        </w:tc>
        <w:tc>
          <w:tcPr>
            <w:tcW w:w="2463" w:type="dxa"/>
          </w:tcPr>
          <w:p w14:paraId="656A939D" w14:textId="77777777" w:rsidR="009166E9" w:rsidRPr="00E9603C" w:rsidRDefault="009166E9">
            <w:pPr>
              <w:pStyle w:val="TH"/>
              <w:rPr>
                <w:b w:val="0"/>
                <w:sz w:val="18"/>
                <w:szCs w:val="18"/>
                <w:lang w:eastAsia="zh-CN"/>
              </w:rPr>
            </w:pPr>
            <w:r w:rsidRPr="00E9603C">
              <w:rPr>
                <w:b w:val="0"/>
                <w:sz w:val="18"/>
                <w:szCs w:val="18"/>
                <w:lang w:eastAsia="zh-CN"/>
              </w:rPr>
              <w:t>NWDAF</w:t>
            </w:r>
          </w:p>
        </w:tc>
        <w:tc>
          <w:tcPr>
            <w:tcW w:w="2463" w:type="dxa"/>
          </w:tcPr>
          <w:p w14:paraId="44ADD92F" w14:textId="77777777" w:rsidR="009166E9" w:rsidRPr="00E9603C" w:rsidRDefault="009166E9">
            <w:pPr>
              <w:pStyle w:val="TAL"/>
              <w:rPr>
                <w:lang w:eastAsia="zh-CN"/>
              </w:rPr>
            </w:pPr>
            <w:r w:rsidRPr="00E9603C">
              <w:rPr>
                <w:lang w:eastAsia="zh-CN"/>
              </w:rPr>
              <w:t xml:space="preserve">The NWDAF starts data collection and analytics on service experience of App1 for the UE group, upon receiving this </w:t>
            </w:r>
            <w:r w:rsidRPr="00E9603C">
              <w:rPr>
                <w:szCs w:val="18"/>
                <w:lang w:eastAsia="zh-CN"/>
              </w:rPr>
              <w:t>network analytics control information from the PCF</w:t>
            </w:r>
            <w:r w:rsidRPr="00E9603C">
              <w:t>.</w:t>
            </w:r>
          </w:p>
        </w:tc>
        <w:tc>
          <w:tcPr>
            <w:tcW w:w="2464" w:type="dxa"/>
          </w:tcPr>
          <w:p w14:paraId="5C71B02C" w14:textId="77777777" w:rsidR="009166E9" w:rsidRPr="00E9603C" w:rsidRDefault="009166E9">
            <w:pPr>
              <w:pStyle w:val="TAL"/>
              <w:rPr>
                <w:lang w:eastAsia="zh-CN"/>
              </w:rPr>
            </w:pPr>
            <w:r w:rsidRPr="00E9603C">
              <w:rPr>
                <w:lang w:eastAsia="zh-CN"/>
              </w:rPr>
              <w:t>The NWDAF provides the analytics to analytics consumers upon receiving analytics requests/subscriptions.</w:t>
            </w:r>
          </w:p>
        </w:tc>
      </w:tr>
    </w:tbl>
    <w:p w14:paraId="293581D1" w14:textId="77777777" w:rsidR="009166E9" w:rsidRPr="00E9603C" w:rsidRDefault="009166E9">
      <w:pPr>
        <w:pStyle w:val="B1"/>
        <w:ind w:left="0" w:firstLine="0"/>
        <w:rPr>
          <w:lang w:eastAsia="zh-CN"/>
        </w:rPr>
      </w:pPr>
    </w:p>
    <w:p w14:paraId="04C1F2D1" w14:textId="77777777" w:rsidR="009166E9" w:rsidRPr="00E9603C" w:rsidRDefault="009166E9">
      <w:pPr>
        <w:pStyle w:val="TH"/>
        <w:rPr>
          <w:lang w:eastAsia="zh-CN"/>
        </w:rPr>
      </w:pPr>
      <w:r w:rsidRPr="00E9603C">
        <w:t xml:space="preserve">Table </w:t>
      </w:r>
      <w:r w:rsidRPr="00E9603C">
        <w:rPr>
          <w:lang w:eastAsia="zh-CN"/>
        </w:rPr>
        <w:t>6.73.</w:t>
      </w:r>
      <w:r w:rsidRPr="00E9603C">
        <w:t>1</w:t>
      </w:r>
      <w:r w:rsidRPr="00E9603C">
        <w:rPr>
          <w:lang w:eastAsia="zh-CN"/>
        </w:rPr>
        <w:t>-2</w:t>
      </w:r>
      <w:r w:rsidRPr="00E9603C">
        <w:t xml:space="preserve">: </w:t>
      </w:r>
      <w:r w:rsidRPr="00E9603C">
        <w:rPr>
          <w:lang w:eastAsia="zh-CN"/>
        </w:rPr>
        <w:t xml:space="preserve">Examples and usages of </w:t>
      </w:r>
      <w:r w:rsidRPr="00E9603C">
        <w:rPr>
          <w:rFonts w:eastAsia="SimSun"/>
          <w:lang w:eastAsia="zh-CN"/>
        </w:rPr>
        <w:t>service specific analytics control information</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02"/>
        <w:gridCol w:w="2551"/>
        <w:gridCol w:w="2552"/>
        <w:gridCol w:w="1561"/>
      </w:tblGrid>
      <w:tr w:rsidR="009166E9" w:rsidRPr="00E9603C" w14:paraId="1F9E4EBE" w14:textId="77777777">
        <w:tc>
          <w:tcPr>
            <w:tcW w:w="2802" w:type="dxa"/>
          </w:tcPr>
          <w:p w14:paraId="1F8CDEC5" w14:textId="77777777" w:rsidR="009166E9" w:rsidRPr="00E9603C" w:rsidRDefault="009166E9">
            <w:pPr>
              <w:pStyle w:val="TAH"/>
              <w:rPr>
                <w:szCs w:val="18"/>
              </w:rPr>
            </w:pPr>
            <w:r w:rsidRPr="00E9603C">
              <w:rPr>
                <w:lang w:eastAsia="en-US"/>
              </w:rPr>
              <w:t>service specific analytics control information examples</w:t>
            </w:r>
          </w:p>
        </w:tc>
        <w:tc>
          <w:tcPr>
            <w:tcW w:w="2551" w:type="dxa"/>
          </w:tcPr>
          <w:p w14:paraId="7A4AF0CC" w14:textId="77777777" w:rsidR="009166E9" w:rsidRPr="00E9603C" w:rsidRDefault="009166E9">
            <w:pPr>
              <w:pStyle w:val="TAH"/>
              <w:rPr>
                <w:szCs w:val="18"/>
                <w:lang w:eastAsia="zh-CN"/>
              </w:rPr>
            </w:pPr>
            <w:r w:rsidRPr="00E9603C">
              <w:rPr>
                <w:lang w:eastAsia="zh-CN"/>
              </w:rPr>
              <w:t xml:space="preserve">Deduced </w:t>
            </w:r>
            <w:r w:rsidRPr="00E9603C">
              <w:rPr>
                <w:lang w:eastAsia="en-US"/>
              </w:rPr>
              <w:t>network analytics control information</w:t>
            </w:r>
            <w:r w:rsidRPr="00E9603C">
              <w:rPr>
                <w:lang w:eastAsia="zh-CN"/>
              </w:rPr>
              <w:t xml:space="preserve"> by the PCF</w:t>
            </w:r>
          </w:p>
        </w:tc>
        <w:tc>
          <w:tcPr>
            <w:tcW w:w="2552" w:type="dxa"/>
          </w:tcPr>
          <w:p w14:paraId="2804BC05" w14:textId="77777777" w:rsidR="009166E9" w:rsidRPr="00E9603C" w:rsidRDefault="009166E9">
            <w:pPr>
              <w:pStyle w:val="TH"/>
              <w:rPr>
                <w:sz w:val="18"/>
                <w:szCs w:val="18"/>
                <w:lang w:eastAsia="zh-CN"/>
              </w:rPr>
            </w:pPr>
            <w:r w:rsidRPr="00E9603C">
              <w:rPr>
                <w:sz w:val="18"/>
                <w:szCs w:val="18"/>
                <w:lang w:eastAsia="zh-CN"/>
              </w:rPr>
              <w:t xml:space="preserve">How the PCF use the </w:t>
            </w:r>
            <w:r w:rsidRPr="00E9603C">
              <w:rPr>
                <w:sz w:val="18"/>
              </w:rPr>
              <w:t>service specific</w:t>
            </w:r>
            <w:r w:rsidRPr="00E9603C">
              <w:rPr>
                <w:sz w:val="18"/>
                <w:szCs w:val="18"/>
                <w:lang w:eastAsia="zh-CN"/>
              </w:rPr>
              <w:t xml:space="preserve"> analytics control information to request analytics</w:t>
            </w:r>
          </w:p>
        </w:tc>
        <w:tc>
          <w:tcPr>
            <w:tcW w:w="1561" w:type="dxa"/>
          </w:tcPr>
          <w:p w14:paraId="58ADD3AC" w14:textId="77777777" w:rsidR="009166E9" w:rsidRPr="00E9603C" w:rsidRDefault="009166E9">
            <w:pPr>
              <w:pStyle w:val="TH"/>
              <w:rPr>
                <w:sz w:val="18"/>
                <w:szCs w:val="18"/>
                <w:lang w:eastAsia="zh-CN"/>
              </w:rPr>
            </w:pPr>
            <w:r w:rsidRPr="00E9603C">
              <w:rPr>
                <w:sz w:val="18"/>
                <w:szCs w:val="18"/>
                <w:lang w:eastAsia="zh-CN"/>
              </w:rPr>
              <w:t>How the PCF use the analytics</w:t>
            </w:r>
          </w:p>
        </w:tc>
      </w:tr>
      <w:tr w:rsidR="009166E9" w:rsidRPr="00E9603C" w14:paraId="24F4FF90" w14:textId="77777777">
        <w:tc>
          <w:tcPr>
            <w:tcW w:w="2802" w:type="dxa"/>
          </w:tcPr>
          <w:p w14:paraId="173FA006" w14:textId="77777777" w:rsidR="009166E9" w:rsidRPr="00E9603C" w:rsidRDefault="009166E9">
            <w:pPr>
              <w:pStyle w:val="TAL"/>
            </w:pPr>
            <w:r w:rsidRPr="00E9603C">
              <w:t>Example 1</w:t>
            </w:r>
          </w:p>
          <w:p w14:paraId="7EEAC737" w14:textId="77777777" w:rsidR="009166E9" w:rsidRPr="00E9603C" w:rsidRDefault="009166E9">
            <w:pPr>
              <w:pStyle w:val="TAL"/>
              <w:rPr>
                <w:lang w:eastAsia="zh-CN"/>
              </w:rPr>
            </w:pPr>
            <w:r w:rsidRPr="00E9603C">
              <w:t>analytics ID</w:t>
            </w:r>
            <w:r w:rsidRPr="00E9603C">
              <w:rPr>
                <w:lang w:eastAsia="zh-CN"/>
              </w:rPr>
              <w:t>s =</w:t>
            </w:r>
            <w:r w:rsidRPr="00E9603C">
              <w:t xml:space="preserve"> "Service Experience"</w:t>
            </w:r>
            <w:r w:rsidRPr="00E9603C">
              <w:rPr>
                <w:lang w:eastAsia="zh-CN"/>
              </w:rPr>
              <w:t>;</w:t>
            </w:r>
          </w:p>
          <w:p w14:paraId="0FE97C4C" w14:textId="77777777" w:rsidR="009166E9" w:rsidRPr="00E9603C" w:rsidRDefault="009166E9">
            <w:pPr>
              <w:pStyle w:val="TAL"/>
              <w:rPr>
                <w:lang w:eastAsia="zh-CN"/>
              </w:rPr>
            </w:pPr>
            <w:r w:rsidRPr="00E9603C">
              <w:t>Analytics Filter Information:</w:t>
            </w:r>
            <w:r w:rsidRPr="00E9603C">
              <w:rPr>
                <w:lang w:eastAsia="zh-CN"/>
              </w:rPr>
              <w:t xml:space="preserve"> Application IDs = App1;</w:t>
            </w:r>
          </w:p>
          <w:p w14:paraId="0B523812" w14:textId="77777777" w:rsidR="009166E9" w:rsidRPr="00E9603C" w:rsidRDefault="009166E9">
            <w:pPr>
              <w:pStyle w:val="TAL"/>
              <w:rPr>
                <w:lang w:eastAsia="zh-CN"/>
              </w:rPr>
            </w:pPr>
            <w:r w:rsidRPr="00E9603C">
              <w:rPr>
                <w:lang w:eastAsia="zh-CN"/>
              </w:rPr>
              <w:t>Trigger setting: "</w:t>
            </w:r>
            <w:r w:rsidRPr="00E9603C">
              <w:t>Immediate"</w:t>
            </w:r>
          </w:p>
        </w:tc>
        <w:tc>
          <w:tcPr>
            <w:tcW w:w="2551" w:type="dxa"/>
          </w:tcPr>
          <w:p w14:paraId="6C3DB073" w14:textId="77777777" w:rsidR="009166E9" w:rsidRPr="00E9603C" w:rsidRDefault="009166E9">
            <w:pPr>
              <w:pStyle w:val="TAL"/>
              <w:rPr>
                <w:lang w:eastAsia="zh-CN"/>
              </w:rPr>
            </w:pPr>
            <w:r w:rsidRPr="00E9603C">
              <w:t>analytics ID</w:t>
            </w:r>
            <w:r w:rsidRPr="00E9603C">
              <w:rPr>
                <w:lang w:eastAsia="zh-CN"/>
              </w:rPr>
              <w:t>s =</w:t>
            </w:r>
            <w:r w:rsidRPr="00E9603C">
              <w:t xml:space="preserve"> "Service Experience"</w:t>
            </w:r>
            <w:r w:rsidRPr="00E9603C">
              <w:rPr>
                <w:lang w:eastAsia="zh-CN"/>
              </w:rPr>
              <w:t>;</w:t>
            </w:r>
          </w:p>
          <w:p w14:paraId="15A72889" w14:textId="77777777" w:rsidR="009166E9" w:rsidRPr="00E9603C" w:rsidRDefault="009166E9">
            <w:pPr>
              <w:pStyle w:val="TAL"/>
              <w:rPr>
                <w:lang w:eastAsia="zh-CN"/>
              </w:rPr>
            </w:pPr>
            <w:r w:rsidRPr="00E9603C">
              <w:t>Analytics Filter Information:</w:t>
            </w:r>
            <w:r w:rsidRPr="00E9603C">
              <w:rPr>
                <w:lang w:eastAsia="zh-CN"/>
              </w:rPr>
              <w:t xml:space="preserve"> Application IDs = App1;</w:t>
            </w:r>
          </w:p>
          <w:p w14:paraId="48CAD3E1" w14:textId="77777777" w:rsidR="009166E9" w:rsidRPr="00E9603C" w:rsidRDefault="009166E9">
            <w:pPr>
              <w:pStyle w:val="TAL"/>
              <w:rPr>
                <w:lang w:eastAsia="zh-CN"/>
              </w:rPr>
            </w:pPr>
            <w:r w:rsidRPr="00E9603C">
              <w:t>Trigger setting:</w:t>
            </w:r>
            <w:r w:rsidRPr="00E9603C">
              <w:rPr>
                <w:lang w:eastAsia="zh-CN"/>
              </w:rPr>
              <w:t xml:space="preserve"> </w:t>
            </w:r>
            <w:r w:rsidRPr="00E9603C">
              <w:t>"Immediate"</w:t>
            </w:r>
            <w:r w:rsidRPr="00E9603C">
              <w:rPr>
                <w:lang w:eastAsia="zh-CN"/>
              </w:rPr>
              <w:t>.</w:t>
            </w:r>
          </w:p>
          <w:p w14:paraId="282F3CDA" w14:textId="77777777" w:rsidR="009166E9" w:rsidRPr="00E9603C" w:rsidRDefault="009166E9">
            <w:pPr>
              <w:pStyle w:val="TAL"/>
              <w:rPr>
                <w:lang w:eastAsia="zh-CN"/>
              </w:rPr>
            </w:pPr>
          </w:p>
          <w:p w14:paraId="373E3011" w14:textId="77777777" w:rsidR="009166E9" w:rsidRPr="00E9603C" w:rsidRDefault="009166E9">
            <w:pPr>
              <w:pStyle w:val="TAL"/>
              <w:rPr>
                <w:b/>
                <w:lang w:eastAsia="zh-CN"/>
              </w:rPr>
            </w:pPr>
            <w:r w:rsidRPr="00E9603C">
              <w:rPr>
                <w:lang w:eastAsia="zh-CN"/>
              </w:rPr>
              <w:t xml:space="preserve">This is to be provided to the SMF, when </w:t>
            </w:r>
            <w:r w:rsidRPr="00E9603C">
              <w:t xml:space="preserve">the </w:t>
            </w:r>
            <w:r w:rsidRPr="00E9603C">
              <w:rPr>
                <w:lang w:eastAsia="zh-CN"/>
              </w:rPr>
              <w:t>PC</w:t>
            </w:r>
            <w:r w:rsidRPr="00E9603C">
              <w:t xml:space="preserve">F </w:t>
            </w:r>
            <w:r w:rsidRPr="00E9603C">
              <w:rPr>
                <w:lang w:eastAsia="zh-CN"/>
              </w:rPr>
              <w:t xml:space="preserve">receives this </w:t>
            </w:r>
            <w:r w:rsidRPr="00E9603C">
              <w:rPr>
                <w:szCs w:val="18"/>
                <w:lang w:eastAsia="zh-CN"/>
              </w:rPr>
              <w:t>service specific analytics control information from the AF</w:t>
            </w:r>
            <w:r w:rsidRPr="00E9603C">
              <w:rPr>
                <w:lang w:eastAsia="zh-CN"/>
              </w:rPr>
              <w:t>.</w:t>
            </w:r>
          </w:p>
        </w:tc>
        <w:tc>
          <w:tcPr>
            <w:tcW w:w="2552" w:type="dxa"/>
          </w:tcPr>
          <w:p w14:paraId="67C6D0D8" w14:textId="77777777" w:rsidR="009166E9" w:rsidRPr="00E9603C" w:rsidRDefault="009166E9">
            <w:pPr>
              <w:pStyle w:val="TAL"/>
            </w:pPr>
            <w:r w:rsidRPr="00E9603C">
              <w:t xml:space="preserve">The </w:t>
            </w:r>
            <w:r w:rsidRPr="00E9603C">
              <w:rPr>
                <w:lang w:eastAsia="zh-CN"/>
              </w:rPr>
              <w:t>PC</w:t>
            </w:r>
            <w:r w:rsidRPr="00E9603C">
              <w:t xml:space="preserve">F subscribes to </w:t>
            </w:r>
            <w:r w:rsidRPr="00E9603C">
              <w:rPr>
                <w:lang w:eastAsia="zh-CN"/>
              </w:rPr>
              <w:t xml:space="preserve">service experience </w:t>
            </w:r>
            <w:r w:rsidRPr="00E9603C">
              <w:t>analytics information</w:t>
            </w:r>
            <w:r w:rsidRPr="00E9603C">
              <w:rPr>
                <w:lang w:eastAsia="zh-CN"/>
              </w:rPr>
              <w:t xml:space="preserve"> for App1</w:t>
            </w:r>
            <w:r w:rsidRPr="00E9603C">
              <w:t xml:space="preserve"> from the NWDAF, </w:t>
            </w:r>
            <w:r w:rsidRPr="00E9603C">
              <w:rPr>
                <w:lang w:eastAsia="zh-CN"/>
              </w:rPr>
              <w:t>upon receiving the</w:t>
            </w:r>
            <w:r w:rsidRPr="00E9603C">
              <w:rPr>
                <w:szCs w:val="18"/>
                <w:lang w:eastAsia="zh-CN"/>
              </w:rPr>
              <w:t xml:space="preserve"> service specific analytics control information from the AF</w:t>
            </w:r>
            <w:r w:rsidRPr="00E9603C">
              <w:t>.</w:t>
            </w:r>
          </w:p>
        </w:tc>
        <w:tc>
          <w:tcPr>
            <w:tcW w:w="1561" w:type="dxa"/>
          </w:tcPr>
          <w:p w14:paraId="5146D20C" w14:textId="77777777" w:rsidR="009166E9" w:rsidRPr="00E9603C" w:rsidRDefault="009166E9">
            <w:pPr>
              <w:pStyle w:val="TAL"/>
              <w:rPr>
                <w:lang w:eastAsia="zh-CN"/>
              </w:rPr>
            </w:pPr>
            <w:r w:rsidRPr="00E9603C">
              <w:rPr>
                <w:lang w:eastAsia="zh-CN"/>
              </w:rPr>
              <w:t xml:space="preserve">See </w:t>
            </w:r>
            <w:r w:rsidRPr="00E9603C">
              <w:t>TS 23.503 [4]</w:t>
            </w:r>
            <w:r w:rsidRPr="00E9603C">
              <w:rPr>
                <w:lang w:eastAsia="zh-CN"/>
              </w:rPr>
              <w:t xml:space="preserve"> clause</w:t>
            </w:r>
            <w:r w:rsidRPr="00E9603C">
              <w:t> </w:t>
            </w:r>
            <w:r w:rsidRPr="00E9603C">
              <w:rPr>
                <w:lang w:eastAsia="zh-CN"/>
              </w:rPr>
              <w:t>6.1.1.3.</w:t>
            </w:r>
          </w:p>
        </w:tc>
      </w:tr>
      <w:tr w:rsidR="009166E9" w:rsidRPr="00E9603C" w14:paraId="08ED5567" w14:textId="77777777">
        <w:tc>
          <w:tcPr>
            <w:tcW w:w="2802" w:type="dxa"/>
          </w:tcPr>
          <w:p w14:paraId="65FCEBAF" w14:textId="77777777" w:rsidR="009166E9" w:rsidRPr="00E9603C" w:rsidRDefault="009166E9">
            <w:pPr>
              <w:pStyle w:val="TAL"/>
              <w:rPr>
                <w:lang w:eastAsia="zh-CN"/>
              </w:rPr>
            </w:pPr>
            <w:r w:rsidRPr="00E9603C">
              <w:t xml:space="preserve">Example </w:t>
            </w:r>
            <w:r w:rsidRPr="00E9603C">
              <w:rPr>
                <w:lang w:eastAsia="zh-CN"/>
              </w:rPr>
              <w:t>2</w:t>
            </w:r>
            <w:r w:rsidRPr="00E9603C">
              <w:t xml:space="preserve"> </w:t>
            </w:r>
            <w:r w:rsidRPr="00E9603C">
              <w:rPr>
                <w:lang w:eastAsia="zh-CN"/>
              </w:rPr>
              <w:t>(e.g. for UAVs)</w:t>
            </w:r>
          </w:p>
          <w:p w14:paraId="32EA9781" w14:textId="77777777" w:rsidR="009166E9" w:rsidRPr="00E9603C" w:rsidRDefault="009166E9">
            <w:pPr>
              <w:pStyle w:val="TAL"/>
              <w:rPr>
                <w:lang w:eastAsia="zh-CN"/>
              </w:rPr>
            </w:pPr>
            <w:r w:rsidRPr="00E9603C">
              <w:t>analytics ID</w:t>
            </w:r>
            <w:r w:rsidRPr="00E9603C">
              <w:rPr>
                <w:lang w:eastAsia="zh-CN"/>
              </w:rPr>
              <w:t>s =</w:t>
            </w:r>
            <w:r w:rsidRPr="00E9603C">
              <w:t xml:space="preserve"> "UE </w:t>
            </w:r>
            <w:r w:rsidRPr="00E9603C">
              <w:rPr>
                <w:lang w:eastAsia="zh-CN"/>
              </w:rPr>
              <w:t>mobility</w:t>
            </w:r>
            <w:r w:rsidRPr="00E9603C">
              <w:t>"</w:t>
            </w:r>
            <w:r w:rsidRPr="00E9603C">
              <w:rPr>
                <w:lang w:eastAsia="zh-CN"/>
              </w:rPr>
              <w:t>;</w:t>
            </w:r>
          </w:p>
          <w:p w14:paraId="6CC2FE29" w14:textId="77777777" w:rsidR="009166E9" w:rsidRPr="00E9603C" w:rsidRDefault="009166E9">
            <w:pPr>
              <w:pStyle w:val="TAL"/>
              <w:rPr>
                <w:lang w:eastAsia="zh-CN"/>
              </w:rPr>
            </w:pPr>
            <w:r w:rsidRPr="00E9603C">
              <w:t>Target of Analytics Reporting</w:t>
            </w:r>
            <w:r w:rsidRPr="00E9603C">
              <w:rPr>
                <w:lang w:eastAsia="zh-CN"/>
              </w:rPr>
              <w:t xml:space="preserve"> = UE group ID;</w:t>
            </w:r>
          </w:p>
          <w:p w14:paraId="0F9D63FB" w14:textId="77777777" w:rsidR="009166E9" w:rsidRPr="00E9603C" w:rsidRDefault="009166E9">
            <w:pPr>
              <w:pStyle w:val="TAL"/>
              <w:rPr>
                <w:lang w:eastAsia="zh-CN"/>
              </w:rPr>
            </w:pPr>
            <w:r w:rsidRPr="00E9603C">
              <w:t>Analytics Filter Information: AoI = geographic area</w:t>
            </w:r>
            <w:r w:rsidRPr="00E9603C">
              <w:rPr>
                <w:lang w:eastAsia="zh-CN"/>
              </w:rPr>
              <w:t>1 (or</w:t>
            </w:r>
            <w:r w:rsidRPr="00E9603C">
              <w:t xml:space="preserve"> TAI list1</w:t>
            </w:r>
            <w:r w:rsidRPr="00E9603C">
              <w:rPr>
                <w:lang w:eastAsia="zh-CN"/>
              </w:rPr>
              <w:t xml:space="preserve"> if the AF is trusted AF)</w:t>
            </w:r>
            <w:r w:rsidRPr="00E9603C">
              <w:t>;</w:t>
            </w:r>
          </w:p>
          <w:p w14:paraId="24115C0B" w14:textId="77777777" w:rsidR="009166E9" w:rsidRPr="00E9603C" w:rsidRDefault="009166E9">
            <w:pPr>
              <w:pStyle w:val="TAL"/>
              <w:rPr>
                <w:lang w:eastAsia="zh-CN"/>
              </w:rPr>
            </w:pPr>
            <w:r w:rsidRPr="00E9603C">
              <w:rPr>
                <w:lang w:eastAsia="zh-CN"/>
              </w:rPr>
              <w:t>Trigger setting: "</w:t>
            </w:r>
            <w:r w:rsidRPr="00E9603C">
              <w:t>Immediate"</w:t>
            </w:r>
          </w:p>
        </w:tc>
        <w:tc>
          <w:tcPr>
            <w:tcW w:w="2551" w:type="dxa"/>
          </w:tcPr>
          <w:p w14:paraId="4904CCE4" w14:textId="77777777" w:rsidR="009166E9" w:rsidRPr="00E9603C" w:rsidRDefault="009166E9">
            <w:pPr>
              <w:pStyle w:val="TAL"/>
              <w:rPr>
                <w:lang w:eastAsia="zh-CN"/>
              </w:rPr>
            </w:pPr>
            <w:r w:rsidRPr="00E9603C">
              <w:t>analytics ID</w:t>
            </w:r>
            <w:r w:rsidRPr="00E9603C">
              <w:rPr>
                <w:lang w:eastAsia="zh-CN"/>
              </w:rPr>
              <w:t>s =</w:t>
            </w:r>
            <w:r w:rsidRPr="00E9603C">
              <w:t xml:space="preserve"> "UE </w:t>
            </w:r>
            <w:r w:rsidRPr="00E9603C">
              <w:rPr>
                <w:lang w:eastAsia="zh-CN"/>
              </w:rPr>
              <w:t>mobility</w:t>
            </w:r>
            <w:r w:rsidRPr="00E9603C">
              <w:t>"</w:t>
            </w:r>
            <w:r w:rsidRPr="00E9603C">
              <w:rPr>
                <w:lang w:eastAsia="zh-CN"/>
              </w:rPr>
              <w:t>;</w:t>
            </w:r>
          </w:p>
          <w:p w14:paraId="583517D3" w14:textId="77777777" w:rsidR="009166E9" w:rsidRPr="00E9603C" w:rsidRDefault="009166E9">
            <w:pPr>
              <w:pStyle w:val="TAL"/>
              <w:rPr>
                <w:lang w:eastAsia="zh-CN"/>
              </w:rPr>
            </w:pPr>
            <w:r w:rsidRPr="00E9603C">
              <w:t>Target of Analytics Reporting</w:t>
            </w:r>
            <w:r w:rsidRPr="00E9603C">
              <w:rPr>
                <w:lang w:eastAsia="zh-CN"/>
              </w:rPr>
              <w:t xml:space="preserve"> = UE group ID;</w:t>
            </w:r>
          </w:p>
          <w:p w14:paraId="07DFE10F" w14:textId="77777777" w:rsidR="009166E9" w:rsidRPr="00E9603C" w:rsidRDefault="009166E9">
            <w:pPr>
              <w:pStyle w:val="TAL"/>
            </w:pPr>
            <w:r w:rsidRPr="00E9603C">
              <w:t>Analytics Filter Information: AoI = TAI list1;</w:t>
            </w:r>
          </w:p>
          <w:p w14:paraId="32C9A30A" w14:textId="77777777" w:rsidR="009166E9" w:rsidRPr="00E9603C" w:rsidRDefault="009166E9">
            <w:pPr>
              <w:pStyle w:val="TAL"/>
              <w:rPr>
                <w:lang w:eastAsia="zh-CN"/>
              </w:rPr>
            </w:pPr>
            <w:r w:rsidRPr="00E9603C">
              <w:rPr>
                <w:lang w:eastAsia="zh-CN"/>
              </w:rPr>
              <w:t>Trigger setting: "</w:t>
            </w:r>
            <w:r w:rsidRPr="00E9603C">
              <w:t>Immediate"</w:t>
            </w:r>
          </w:p>
          <w:p w14:paraId="7C807F03" w14:textId="77777777" w:rsidR="009166E9" w:rsidRPr="00E9603C" w:rsidRDefault="009166E9">
            <w:pPr>
              <w:pStyle w:val="TAL"/>
              <w:rPr>
                <w:b/>
                <w:lang w:eastAsia="zh-CN"/>
              </w:rPr>
            </w:pPr>
          </w:p>
          <w:p w14:paraId="689581C2" w14:textId="77777777" w:rsidR="009166E9" w:rsidRPr="00E9603C" w:rsidRDefault="009166E9">
            <w:pPr>
              <w:pStyle w:val="TAL"/>
              <w:rPr>
                <w:b/>
                <w:lang w:eastAsia="zh-CN"/>
              </w:rPr>
            </w:pPr>
            <w:r w:rsidRPr="00E9603C">
              <w:rPr>
                <w:lang w:eastAsia="zh-CN"/>
              </w:rPr>
              <w:t xml:space="preserve">This is to be provided to the AMF, when </w:t>
            </w:r>
            <w:r w:rsidRPr="00E9603C">
              <w:t xml:space="preserve">the </w:t>
            </w:r>
            <w:r w:rsidRPr="00E9603C">
              <w:rPr>
                <w:lang w:eastAsia="zh-CN"/>
              </w:rPr>
              <w:t>PC</w:t>
            </w:r>
            <w:r w:rsidRPr="00E9603C">
              <w:t xml:space="preserve">F </w:t>
            </w:r>
            <w:r w:rsidRPr="00E9603C">
              <w:rPr>
                <w:lang w:eastAsia="zh-CN"/>
              </w:rPr>
              <w:t xml:space="preserve">receives this </w:t>
            </w:r>
            <w:r w:rsidRPr="00E9603C">
              <w:rPr>
                <w:szCs w:val="18"/>
                <w:lang w:eastAsia="zh-CN"/>
              </w:rPr>
              <w:t>service specific analytics control information from the AF</w:t>
            </w:r>
            <w:r w:rsidRPr="00E9603C">
              <w:rPr>
                <w:lang w:eastAsia="zh-CN"/>
              </w:rPr>
              <w:t>.</w:t>
            </w:r>
          </w:p>
        </w:tc>
        <w:tc>
          <w:tcPr>
            <w:tcW w:w="2552" w:type="dxa"/>
          </w:tcPr>
          <w:p w14:paraId="4A9FF06E" w14:textId="77777777" w:rsidR="009166E9" w:rsidRPr="00E9603C" w:rsidRDefault="009166E9">
            <w:pPr>
              <w:pStyle w:val="TAL"/>
              <w:rPr>
                <w:lang w:eastAsia="zh-CN"/>
              </w:rPr>
            </w:pPr>
            <w:r w:rsidRPr="00E9603C">
              <w:rPr>
                <w:lang w:eastAsia="zh-CN"/>
              </w:rPr>
              <w:t>NA</w:t>
            </w:r>
          </w:p>
        </w:tc>
        <w:tc>
          <w:tcPr>
            <w:tcW w:w="1561" w:type="dxa"/>
          </w:tcPr>
          <w:p w14:paraId="74D77696" w14:textId="77777777" w:rsidR="009166E9" w:rsidRPr="00E9603C" w:rsidRDefault="009166E9">
            <w:pPr>
              <w:pStyle w:val="TAL"/>
              <w:rPr>
                <w:lang w:eastAsia="zh-CN"/>
              </w:rPr>
            </w:pPr>
            <w:r w:rsidRPr="00E9603C">
              <w:rPr>
                <w:lang w:eastAsia="zh-CN"/>
              </w:rPr>
              <w:t>NA</w:t>
            </w:r>
          </w:p>
        </w:tc>
      </w:tr>
      <w:tr w:rsidR="009166E9" w:rsidRPr="00E9603C" w14:paraId="562805DA" w14:textId="77777777">
        <w:tc>
          <w:tcPr>
            <w:tcW w:w="2802" w:type="dxa"/>
          </w:tcPr>
          <w:p w14:paraId="13F1FC1B" w14:textId="77777777" w:rsidR="009166E9" w:rsidRPr="00E9603C" w:rsidRDefault="009166E9">
            <w:pPr>
              <w:pStyle w:val="TAL"/>
            </w:pPr>
            <w:r w:rsidRPr="00E9603C">
              <w:t xml:space="preserve">Example </w:t>
            </w:r>
            <w:r w:rsidRPr="00E9603C">
              <w:rPr>
                <w:lang w:eastAsia="zh-CN"/>
              </w:rPr>
              <w:t>3</w:t>
            </w:r>
          </w:p>
          <w:p w14:paraId="45614750" w14:textId="77777777" w:rsidR="009166E9" w:rsidRPr="00E9603C" w:rsidRDefault="009166E9">
            <w:pPr>
              <w:pStyle w:val="TAL"/>
              <w:rPr>
                <w:lang w:eastAsia="zh-CN"/>
              </w:rPr>
            </w:pPr>
            <w:r w:rsidRPr="00E9603C">
              <w:t>analytics ID</w:t>
            </w:r>
            <w:r w:rsidRPr="00E9603C">
              <w:rPr>
                <w:lang w:eastAsia="zh-CN"/>
              </w:rPr>
              <w:t>s =</w:t>
            </w:r>
            <w:r w:rsidRPr="00E9603C">
              <w:t xml:space="preserve"> "Service Experience"</w:t>
            </w:r>
            <w:r w:rsidRPr="00E9603C">
              <w:rPr>
                <w:lang w:eastAsia="zh-CN"/>
              </w:rPr>
              <w:t xml:space="preserve">, </w:t>
            </w:r>
            <w:r w:rsidRPr="00E9603C">
              <w:t xml:space="preserve">"UE </w:t>
            </w:r>
            <w:r w:rsidRPr="00E9603C">
              <w:rPr>
                <w:lang w:eastAsia="zh-CN"/>
              </w:rPr>
              <w:t>mobility</w:t>
            </w:r>
            <w:r w:rsidRPr="00E9603C">
              <w:t>"</w:t>
            </w:r>
            <w:r w:rsidRPr="00E9603C">
              <w:rPr>
                <w:lang w:eastAsia="zh-CN"/>
              </w:rPr>
              <w:t xml:space="preserve">, </w:t>
            </w:r>
            <w:r w:rsidRPr="00E9603C">
              <w:t xml:space="preserve">"UE </w:t>
            </w:r>
            <w:r w:rsidRPr="00E9603C">
              <w:rPr>
                <w:lang w:eastAsia="zh-CN"/>
              </w:rPr>
              <w:t>communication</w:t>
            </w:r>
            <w:r w:rsidRPr="00E9603C">
              <w:t>"</w:t>
            </w:r>
            <w:r w:rsidRPr="00E9603C">
              <w:rPr>
                <w:lang w:eastAsia="zh-CN"/>
              </w:rPr>
              <w:t xml:space="preserve">, </w:t>
            </w:r>
            <w:r w:rsidRPr="00E9603C">
              <w:t>"Abnormal behaviour"</w:t>
            </w:r>
            <w:r w:rsidRPr="00E9603C">
              <w:rPr>
                <w:lang w:eastAsia="zh-CN"/>
              </w:rPr>
              <w:t>;</w:t>
            </w:r>
          </w:p>
          <w:p w14:paraId="3FF9A80C" w14:textId="77777777" w:rsidR="009166E9" w:rsidRPr="00E9603C" w:rsidRDefault="009166E9">
            <w:pPr>
              <w:pStyle w:val="TAL"/>
              <w:rPr>
                <w:lang w:eastAsia="zh-CN"/>
              </w:rPr>
            </w:pPr>
            <w:r w:rsidRPr="00E9603C">
              <w:t xml:space="preserve">Analytics Filter Information: </w:t>
            </w:r>
            <w:r w:rsidRPr="00E9603C">
              <w:rPr>
                <w:lang w:eastAsia="zh-CN"/>
              </w:rPr>
              <w:t xml:space="preserve">Application IDs = App1, </w:t>
            </w:r>
            <w:r w:rsidRPr="00E9603C">
              <w:t>AoI = geographic area</w:t>
            </w:r>
            <w:r w:rsidRPr="00E9603C">
              <w:rPr>
                <w:lang w:eastAsia="zh-CN"/>
              </w:rPr>
              <w:t>1 (or</w:t>
            </w:r>
            <w:r w:rsidRPr="00E9603C">
              <w:t xml:space="preserve"> TAI list1</w:t>
            </w:r>
            <w:r w:rsidRPr="00E9603C">
              <w:rPr>
                <w:lang w:eastAsia="zh-CN"/>
              </w:rPr>
              <w:t xml:space="preserve"> if the AF is trusted AF)</w:t>
            </w:r>
            <w:r w:rsidRPr="00E9603C">
              <w:t>;</w:t>
            </w:r>
          </w:p>
          <w:p w14:paraId="67B0A1FC" w14:textId="77777777" w:rsidR="009166E9" w:rsidRPr="00E9603C" w:rsidRDefault="009166E9">
            <w:pPr>
              <w:pStyle w:val="TAL"/>
              <w:rPr>
                <w:lang w:eastAsia="zh-CN"/>
              </w:rPr>
            </w:pPr>
            <w:r w:rsidRPr="00E9603C">
              <w:rPr>
                <w:lang w:eastAsia="zh-CN"/>
              </w:rPr>
              <w:t>Trigger setting: T</w:t>
            </w:r>
            <w:r w:rsidRPr="00E9603C">
              <w:t xml:space="preserve">arget period </w:t>
            </w:r>
            <w:r w:rsidRPr="00E9603C">
              <w:rPr>
                <w:lang w:eastAsia="zh-CN"/>
              </w:rPr>
              <w:t xml:space="preserve">= </w:t>
            </w:r>
            <w:r w:rsidRPr="00E9603C">
              <w:t>"</w:t>
            </w:r>
            <w:r w:rsidRPr="00E9603C">
              <w:rPr>
                <w:lang w:eastAsia="zh-CN"/>
              </w:rPr>
              <w:t>2020-09-01 7PM to 9PM</w:t>
            </w:r>
            <w:r w:rsidRPr="00E9603C">
              <w:t>"</w:t>
            </w:r>
            <w:r w:rsidRPr="00E9603C">
              <w:rPr>
                <w:lang w:eastAsia="zh-CN"/>
              </w:rPr>
              <w:t>;</w:t>
            </w:r>
          </w:p>
          <w:p w14:paraId="7E432147" w14:textId="77777777" w:rsidR="009166E9" w:rsidRPr="00E9603C" w:rsidRDefault="009166E9">
            <w:pPr>
              <w:pStyle w:val="TAL"/>
              <w:rPr>
                <w:lang w:eastAsia="zh-CN"/>
              </w:rPr>
            </w:pPr>
            <w:r w:rsidRPr="00E9603C">
              <w:rPr>
                <w:lang w:eastAsia="zh-CN"/>
              </w:rPr>
              <w:t xml:space="preserve">Trigger setting: </w:t>
            </w:r>
            <w:r w:rsidRPr="00E9603C">
              <w:t>Service Experience</w:t>
            </w:r>
            <w:r w:rsidRPr="00E9603C">
              <w:rPr>
                <w:lang w:eastAsia="zh-CN"/>
              </w:rPr>
              <w:t xml:space="preserve"> Threshold value = SE1</w:t>
            </w:r>
          </w:p>
        </w:tc>
        <w:tc>
          <w:tcPr>
            <w:tcW w:w="2551" w:type="dxa"/>
          </w:tcPr>
          <w:p w14:paraId="70608DBC" w14:textId="77777777" w:rsidR="009166E9" w:rsidRPr="00E9603C" w:rsidRDefault="009166E9">
            <w:pPr>
              <w:pStyle w:val="TAL"/>
              <w:rPr>
                <w:lang w:eastAsia="zh-CN"/>
              </w:rPr>
            </w:pPr>
            <w:r w:rsidRPr="00E9603C">
              <w:rPr>
                <w:lang w:eastAsia="zh-CN"/>
              </w:rPr>
              <w:t xml:space="preserve">1) </w:t>
            </w:r>
            <w:r w:rsidRPr="00E9603C">
              <w:t>analytics ID</w:t>
            </w:r>
            <w:r w:rsidRPr="00E9603C">
              <w:rPr>
                <w:lang w:eastAsia="zh-CN"/>
              </w:rPr>
              <w:t>s =</w:t>
            </w:r>
            <w:r w:rsidRPr="00E9603C">
              <w:t xml:space="preserve"> "UE </w:t>
            </w:r>
            <w:r w:rsidRPr="00E9603C">
              <w:rPr>
                <w:lang w:eastAsia="zh-CN"/>
              </w:rPr>
              <w:t>mobility</w:t>
            </w:r>
            <w:r w:rsidRPr="00E9603C">
              <w:t>"</w:t>
            </w:r>
            <w:r w:rsidRPr="00E9603C">
              <w:rPr>
                <w:lang w:eastAsia="zh-CN"/>
              </w:rPr>
              <w:t xml:space="preserve">, </w:t>
            </w:r>
            <w:r w:rsidRPr="00E9603C">
              <w:t>"Abnormal behaviour"</w:t>
            </w:r>
            <w:r w:rsidRPr="00E9603C">
              <w:rPr>
                <w:lang w:eastAsia="zh-CN"/>
              </w:rPr>
              <w:t>;</w:t>
            </w:r>
          </w:p>
          <w:p w14:paraId="432A69B2" w14:textId="77777777" w:rsidR="009166E9" w:rsidRPr="00E9603C" w:rsidRDefault="009166E9">
            <w:pPr>
              <w:pStyle w:val="TAL"/>
            </w:pPr>
            <w:r w:rsidRPr="00E9603C">
              <w:t>Analytics Filter Information: AoI = TAI list1;</w:t>
            </w:r>
          </w:p>
          <w:p w14:paraId="4D25AA01" w14:textId="77777777" w:rsidR="009166E9" w:rsidRPr="00E9603C" w:rsidRDefault="009166E9">
            <w:pPr>
              <w:pStyle w:val="TAL"/>
              <w:rPr>
                <w:lang w:eastAsia="zh-CN"/>
              </w:rPr>
            </w:pPr>
            <w:r w:rsidRPr="00E9603C">
              <w:rPr>
                <w:lang w:eastAsia="zh-CN"/>
              </w:rPr>
              <w:t>Trigger setting: "</w:t>
            </w:r>
            <w:r w:rsidRPr="00E9603C">
              <w:t>Immediate"</w:t>
            </w:r>
            <w:r w:rsidRPr="00E9603C">
              <w:rPr>
                <w:lang w:eastAsia="zh-CN"/>
              </w:rPr>
              <w:t xml:space="preserve"> or T</w:t>
            </w:r>
            <w:r w:rsidRPr="00E9603C">
              <w:t xml:space="preserve">arget period </w:t>
            </w:r>
            <w:r w:rsidRPr="00E9603C">
              <w:rPr>
                <w:lang w:eastAsia="zh-CN"/>
              </w:rPr>
              <w:t xml:space="preserve">= </w:t>
            </w:r>
            <w:r w:rsidRPr="00E9603C">
              <w:t>"</w:t>
            </w:r>
            <w:r w:rsidRPr="00E9603C">
              <w:rPr>
                <w:lang w:eastAsia="zh-CN"/>
              </w:rPr>
              <w:t>2020-09-01 7PM to 9PM</w:t>
            </w:r>
            <w:r w:rsidRPr="00E9603C">
              <w:t>"</w:t>
            </w:r>
            <w:r w:rsidRPr="00E9603C">
              <w:rPr>
                <w:lang w:eastAsia="zh-CN"/>
              </w:rPr>
              <w:t>.</w:t>
            </w:r>
          </w:p>
          <w:p w14:paraId="38F7C81F" w14:textId="77777777" w:rsidR="009166E9" w:rsidRPr="00E9603C" w:rsidRDefault="009166E9">
            <w:pPr>
              <w:pStyle w:val="TAL"/>
              <w:rPr>
                <w:lang w:eastAsia="zh-CN"/>
              </w:rPr>
            </w:pPr>
            <w:r w:rsidRPr="00E9603C">
              <w:rPr>
                <w:lang w:eastAsia="zh-CN"/>
              </w:rPr>
              <w:t xml:space="preserve">2) </w:t>
            </w:r>
            <w:r w:rsidRPr="00E9603C">
              <w:t>analytics ID</w:t>
            </w:r>
            <w:r w:rsidRPr="00E9603C">
              <w:rPr>
                <w:lang w:eastAsia="zh-CN"/>
              </w:rPr>
              <w:t>s =</w:t>
            </w:r>
            <w:r w:rsidRPr="00E9603C">
              <w:t xml:space="preserve"> "UE </w:t>
            </w:r>
            <w:r w:rsidRPr="00E9603C">
              <w:rPr>
                <w:lang w:eastAsia="zh-CN"/>
              </w:rPr>
              <w:t>communication</w:t>
            </w:r>
            <w:r w:rsidRPr="00E9603C">
              <w:t>"</w:t>
            </w:r>
            <w:r w:rsidRPr="00E9603C">
              <w:rPr>
                <w:lang w:eastAsia="zh-CN"/>
              </w:rPr>
              <w:t xml:space="preserve">, </w:t>
            </w:r>
            <w:r w:rsidRPr="00E9603C">
              <w:t>"Abnormal behaviour"</w:t>
            </w:r>
            <w:r w:rsidRPr="00E9603C">
              <w:rPr>
                <w:lang w:eastAsia="zh-CN"/>
              </w:rPr>
              <w:t>;</w:t>
            </w:r>
          </w:p>
          <w:p w14:paraId="14C52C59" w14:textId="77777777" w:rsidR="009166E9" w:rsidRPr="00E9603C" w:rsidRDefault="009166E9">
            <w:pPr>
              <w:pStyle w:val="TAL"/>
            </w:pPr>
            <w:r w:rsidRPr="00E9603C">
              <w:t>Analytics Filter Information: AoI = TAI list1;</w:t>
            </w:r>
          </w:p>
          <w:p w14:paraId="6B431910" w14:textId="77777777" w:rsidR="009166E9" w:rsidRPr="00E9603C" w:rsidRDefault="009166E9">
            <w:pPr>
              <w:pStyle w:val="TAL"/>
              <w:rPr>
                <w:lang w:eastAsia="zh-CN"/>
              </w:rPr>
            </w:pPr>
            <w:r w:rsidRPr="00E9603C">
              <w:rPr>
                <w:lang w:eastAsia="zh-CN"/>
              </w:rPr>
              <w:t>Trigger setting: "</w:t>
            </w:r>
            <w:r w:rsidRPr="00E9603C">
              <w:t>Immediate"</w:t>
            </w:r>
            <w:r w:rsidRPr="00E9603C">
              <w:rPr>
                <w:lang w:eastAsia="zh-CN"/>
              </w:rPr>
              <w:t xml:space="preserve"> or T</w:t>
            </w:r>
            <w:r w:rsidRPr="00E9603C">
              <w:t xml:space="preserve">arget period </w:t>
            </w:r>
            <w:r w:rsidRPr="00E9603C">
              <w:rPr>
                <w:lang w:eastAsia="zh-CN"/>
              </w:rPr>
              <w:t xml:space="preserve">= </w:t>
            </w:r>
            <w:r w:rsidRPr="00E9603C">
              <w:t>"</w:t>
            </w:r>
            <w:r w:rsidRPr="00E9603C">
              <w:rPr>
                <w:lang w:eastAsia="zh-CN"/>
              </w:rPr>
              <w:t>2020-09-01 7PM to 9PM</w:t>
            </w:r>
            <w:r w:rsidRPr="00E9603C">
              <w:t>"</w:t>
            </w:r>
            <w:r w:rsidRPr="00E9603C">
              <w:rPr>
                <w:lang w:eastAsia="zh-CN"/>
              </w:rPr>
              <w:t>.</w:t>
            </w:r>
          </w:p>
          <w:p w14:paraId="082566A3" w14:textId="77777777" w:rsidR="009166E9" w:rsidRPr="00E9603C" w:rsidRDefault="009166E9">
            <w:pPr>
              <w:pStyle w:val="TAL"/>
              <w:rPr>
                <w:lang w:eastAsia="zh-CN"/>
              </w:rPr>
            </w:pPr>
          </w:p>
          <w:p w14:paraId="1DDF3D61" w14:textId="77777777" w:rsidR="009166E9" w:rsidRPr="00E9603C" w:rsidRDefault="009166E9">
            <w:pPr>
              <w:pStyle w:val="TAL"/>
              <w:rPr>
                <w:b/>
                <w:lang w:eastAsia="zh-CN"/>
              </w:rPr>
            </w:pPr>
            <w:r w:rsidRPr="00E9603C">
              <w:rPr>
                <w:lang w:eastAsia="zh-CN"/>
              </w:rPr>
              <w:t>1) and 2) are to be provided to the AMF and SMF respectively, when the PCF learns (e.g. based on analytics information from the NWDAF) that the Service Experience analytics for App1 is across SE1 (with Trigger setting set to "</w:t>
            </w:r>
            <w:r w:rsidRPr="00E9603C">
              <w:t>Immediate"</w:t>
            </w:r>
            <w:r w:rsidRPr="00E9603C">
              <w:rPr>
                <w:lang w:eastAsia="zh-CN"/>
              </w:rPr>
              <w:t xml:space="preserve">), or when </w:t>
            </w:r>
            <w:r w:rsidRPr="00E9603C">
              <w:t xml:space="preserve">the </w:t>
            </w:r>
            <w:r w:rsidRPr="00E9603C">
              <w:rPr>
                <w:lang w:eastAsia="zh-CN"/>
              </w:rPr>
              <w:t>PC</w:t>
            </w:r>
            <w:r w:rsidRPr="00E9603C">
              <w:t xml:space="preserve">F </w:t>
            </w:r>
            <w:r w:rsidRPr="00E9603C">
              <w:rPr>
                <w:lang w:eastAsia="zh-CN"/>
              </w:rPr>
              <w:t xml:space="preserve">receives this </w:t>
            </w:r>
            <w:r w:rsidRPr="00E9603C">
              <w:rPr>
                <w:szCs w:val="18"/>
                <w:lang w:eastAsia="zh-CN"/>
              </w:rPr>
              <w:t>service specific analytics control information from the AF</w:t>
            </w:r>
            <w:r w:rsidRPr="00E9603C">
              <w:rPr>
                <w:lang w:eastAsia="zh-CN"/>
              </w:rPr>
              <w:t xml:space="preserve"> (with Trigger setting set to Target period).</w:t>
            </w:r>
          </w:p>
        </w:tc>
        <w:tc>
          <w:tcPr>
            <w:tcW w:w="2552" w:type="dxa"/>
          </w:tcPr>
          <w:p w14:paraId="184274A1" w14:textId="77777777" w:rsidR="009166E9" w:rsidRPr="00E9603C" w:rsidRDefault="009166E9">
            <w:pPr>
              <w:pStyle w:val="TAL"/>
              <w:rPr>
                <w:lang w:eastAsia="zh-CN"/>
              </w:rPr>
            </w:pPr>
            <w:r w:rsidRPr="00E9603C">
              <w:t xml:space="preserve">The </w:t>
            </w:r>
            <w:r w:rsidRPr="00E9603C">
              <w:rPr>
                <w:lang w:eastAsia="zh-CN"/>
              </w:rPr>
              <w:t>PC</w:t>
            </w:r>
            <w:r w:rsidRPr="00E9603C">
              <w:t xml:space="preserve">F subscribes to </w:t>
            </w:r>
            <w:r w:rsidRPr="00E9603C">
              <w:rPr>
                <w:lang w:eastAsia="zh-CN"/>
              </w:rPr>
              <w:t xml:space="preserve">service experience </w:t>
            </w:r>
            <w:r w:rsidRPr="00E9603C">
              <w:t>analytics information</w:t>
            </w:r>
            <w:r w:rsidRPr="00E9603C">
              <w:rPr>
                <w:lang w:eastAsia="zh-CN"/>
              </w:rPr>
              <w:t xml:space="preserve"> for App1</w:t>
            </w:r>
            <w:r w:rsidRPr="00E9603C">
              <w:t xml:space="preserve"> from the NWDAF, </w:t>
            </w:r>
            <w:r w:rsidRPr="00E9603C">
              <w:rPr>
                <w:lang w:eastAsia="zh-CN"/>
              </w:rPr>
              <w:t>for AoI=TAI list1 and time period of 7PM to 10PM 2020-09-01</w:t>
            </w:r>
            <w:r w:rsidRPr="00E9603C">
              <w:t>.</w:t>
            </w:r>
          </w:p>
          <w:p w14:paraId="4880F56B" w14:textId="77777777" w:rsidR="009166E9" w:rsidRPr="00E9603C" w:rsidRDefault="009166E9">
            <w:pPr>
              <w:pStyle w:val="TAL"/>
              <w:rPr>
                <w:lang w:eastAsia="zh-CN"/>
              </w:rPr>
            </w:pPr>
          </w:p>
          <w:p w14:paraId="1653D4CD" w14:textId="77777777" w:rsidR="009166E9" w:rsidRPr="00E9603C" w:rsidRDefault="009166E9">
            <w:pPr>
              <w:pStyle w:val="TAL"/>
              <w:rPr>
                <w:lang w:eastAsia="zh-CN"/>
              </w:rPr>
            </w:pPr>
            <w:r w:rsidRPr="00E9603C">
              <w:t xml:space="preserve">The </w:t>
            </w:r>
            <w:r w:rsidRPr="00E9603C">
              <w:rPr>
                <w:lang w:eastAsia="zh-CN"/>
              </w:rPr>
              <w:t>PC</w:t>
            </w:r>
            <w:r w:rsidRPr="00E9603C">
              <w:t>F</w:t>
            </w:r>
            <w:r w:rsidRPr="00E9603C">
              <w:rPr>
                <w:lang w:eastAsia="zh-CN"/>
              </w:rPr>
              <w:t xml:space="preserve"> may also </w:t>
            </w:r>
            <w:r w:rsidRPr="00E9603C">
              <w:t xml:space="preserve">subscribe to </w:t>
            </w:r>
            <w:r w:rsidRPr="00E9603C">
              <w:rPr>
                <w:lang w:eastAsia="zh-CN"/>
              </w:rPr>
              <w:t>UE a</w:t>
            </w:r>
            <w:r w:rsidRPr="00E9603C">
              <w:t>bnormal behaviour</w:t>
            </w:r>
            <w:r w:rsidRPr="00E9603C">
              <w:rPr>
                <w:lang w:eastAsia="zh-CN"/>
              </w:rPr>
              <w:t xml:space="preserve"> </w:t>
            </w:r>
            <w:r w:rsidRPr="00E9603C">
              <w:t xml:space="preserve">analytics from the NWDAF, </w:t>
            </w:r>
            <w:r w:rsidRPr="00E9603C">
              <w:rPr>
                <w:lang w:eastAsia="zh-CN"/>
              </w:rPr>
              <w:t>for AoI=TAI list1 and time period of 7PM to 10PM 2020-09-01</w:t>
            </w:r>
            <w:r w:rsidRPr="00E9603C">
              <w:t>.</w:t>
            </w:r>
          </w:p>
        </w:tc>
        <w:tc>
          <w:tcPr>
            <w:tcW w:w="1561" w:type="dxa"/>
          </w:tcPr>
          <w:p w14:paraId="29178887" w14:textId="77777777" w:rsidR="009166E9" w:rsidRPr="00E9603C" w:rsidRDefault="009166E9">
            <w:pPr>
              <w:pStyle w:val="TAL"/>
              <w:rPr>
                <w:lang w:eastAsia="zh-CN"/>
              </w:rPr>
            </w:pPr>
            <w:r w:rsidRPr="00E9603C">
              <w:rPr>
                <w:lang w:eastAsia="zh-CN"/>
              </w:rPr>
              <w:t xml:space="preserve">See </w:t>
            </w:r>
            <w:r w:rsidRPr="00E9603C">
              <w:t>TS 23.503 [4]</w:t>
            </w:r>
            <w:r w:rsidRPr="00E9603C">
              <w:rPr>
                <w:lang w:eastAsia="zh-CN"/>
              </w:rPr>
              <w:t xml:space="preserve"> clause</w:t>
            </w:r>
            <w:r w:rsidRPr="00E9603C">
              <w:t> </w:t>
            </w:r>
            <w:r w:rsidRPr="00E9603C">
              <w:rPr>
                <w:lang w:eastAsia="zh-CN"/>
              </w:rPr>
              <w:t>6.1.1.3.</w:t>
            </w:r>
          </w:p>
          <w:p w14:paraId="06DD6489" w14:textId="77777777" w:rsidR="009166E9" w:rsidRPr="00E9603C" w:rsidRDefault="009166E9">
            <w:pPr>
              <w:pStyle w:val="TAL"/>
              <w:rPr>
                <w:lang w:eastAsia="zh-CN"/>
              </w:rPr>
            </w:pPr>
          </w:p>
          <w:p w14:paraId="766685CD" w14:textId="77777777" w:rsidR="009166E9" w:rsidRPr="00E9603C" w:rsidRDefault="009166E9">
            <w:pPr>
              <w:pStyle w:val="TAL"/>
              <w:rPr>
                <w:lang w:eastAsia="zh-CN"/>
              </w:rPr>
            </w:pPr>
            <w:r w:rsidRPr="00E9603C">
              <w:rPr>
                <w:lang w:eastAsia="zh-CN"/>
              </w:rPr>
              <w:t xml:space="preserve">The PCF may decide to provide </w:t>
            </w:r>
            <w:r w:rsidRPr="00E9603C">
              <w:t>network analytics control information</w:t>
            </w:r>
            <w:r w:rsidRPr="00E9603C">
              <w:rPr>
                <w:lang w:eastAsia="zh-CN"/>
              </w:rPr>
              <w:t xml:space="preserve"> to the AMF/SMF based on the analytics.</w:t>
            </w:r>
          </w:p>
        </w:tc>
      </w:tr>
      <w:tr w:rsidR="009166E9" w:rsidRPr="00E9603C" w14:paraId="2D5390B9" w14:textId="77777777">
        <w:tc>
          <w:tcPr>
            <w:tcW w:w="2802" w:type="dxa"/>
          </w:tcPr>
          <w:p w14:paraId="58756A1D" w14:textId="77777777" w:rsidR="009166E9" w:rsidRPr="00E9603C" w:rsidRDefault="009166E9">
            <w:pPr>
              <w:pStyle w:val="TAL"/>
            </w:pPr>
            <w:r w:rsidRPr="00E9603C">
              <w:t xml:space="preserve">Example </w:t>
            </w:r>
            <w:r w:rsidRPr="00E9603C">
              <w:rPr>
                <w:lang w:eastAsia="zh-CN"/>
              </w:rPr>
              <w:t>4</w:t>
            </w:r>
          </w:p>
          <w:p w14:paraId="2B74C649" w14:textId="77777777" w:rsidR="009166E9" w:rsidRPr="00E9603C" w:rsidRDefault="009166E9">
            <w:pPr>
              <w:pStyle w:val="TAL"/>
              <w:rPr>
                <w:lang w:eastAsia="zh-CN"/>
              </w:rPr>
            </w:pPr>
            <w:r w:rsidRPr="00E9603C">
              <w:rPr>
                <w:lang w:eastAsia="zh-CN"/>
              </w:rPr>
              <w:t>Real-time analytics = True;</w:t>
            </w:r>
          </w:p>
          <w:p w14:paraId="39E799A3" w14:textId="77777777" w:rsidR="009166E9" w:rsidRPr="00E9603C" w:rsidRDefault="009166E9">
            <w:pPr>
              <w:pStyle w:val="TAL"/>
              <w:rPr>
                <w:lang w:eastAsia="zh-CN"/>
              </w:rPr>
            </w:pPr>
            <w:r w:rsidRPr="00E9603C">
              <w:t>analytics ID</w:t>
            </w:r>
            <w:r w:rsidRPr="00E9603C">
              <w:rPr>
                <w:lang w:eastAsia="zh-CN"/>
              </w:rPr>
              <w:t>s =</w:t>
            </w:r>
            <w:r w:rsidRPr="00E9603C">
              <w:t xml:space="preserve"> "Service Experience"</w:t>
            </w:r>
            <w:r w:rsidRPr="00E9603C">
              <w:rPr>
                <w:lang w:eastAsia="zh-CN"/>
              </w:rPr>
              <w:t>;</w:t>
            </w:r>
          </w:p>
          <w:p w14:paraId="04FDE81F" w14:textId="77777777" w:rsidR="009166E9" w:rsidRPr="00E9603C" w:rsidRDefault="009166E9">
            <w:pPr>
              <w:pStyle w:val="TAL"/>
              <w:rPr>
                <w:lang w:eastAsia="zh-CN"/>
              </w:rPr>
            </w:pPr>
            <w:r w:rsidRPr="00E9603C">
              <w:t>Target of Analytics Reporting</w:t>
            </w:r>
            <w:r w:rsidRPr="00E9603C">
              <w:rPr>
                <w:lang w:eastAsia="zh-CN"/>
              </w:rPr>
              <w:t xml:space="preserve"> = UE group ID;</w:t>
            </w:r>
          </w:p>
          <w:p w14:paraId="1BBEA1F0" w14:textId="77777777" w:rsidR="009166E9" w:rsidRPr="00E9603C" w:rsidRDefault="009166E9">
            <w:pPr>
              <w:pStyle w:val="TAL"/>
            </w:pPr>
            <w:r w:rsidRPr="00E9603C">
              <w:t xml:space="preserve">Analytics Filter Information: </w:t>
            </w:r>
            <w:r w:rsidRPr="00E9603C">
              <w:rPr>
                <w:lang w:eastAsia="zh-CN"/>
              </w:rPr>
              <w:t>Application IDs = App1</w:t>
            </w:r>
          </w:p>
        </w:tc>
        <w:tc>
          <w:tcPr>
            <w:tcW w:w="2551" w:type="dxa"/>
          </w:tcPr>
          <w:p w14:paraId="7B574242" w14:textId="77777777" w:rsidR="009166E9" w:rsidRPr="00E9603C" w:rsidRDefault="009166E9">
            <w:pPr>
              <w:pStyle w:val="TAL"/>
              <w:rPr>
                <w:lang w:eastAsia="zh-CN"/>
              </w:rPr>
            </w:pPr>
            <w:r w:rsidRPr="00E9603C">
              <w:rPr>
                <w:lang w:eastAsia="zh-CN"/>
              </w:rPr>
              <w:t>Real-time analytics = True;</w:t>
            </w:r>
          </w:p>
          <w:p w14:paraId="5D95E884" w14:textId="77777777" w:rsidR="009166E9" w:rsidRPr="00E9603C" w:rsidRDefault="009166E9">
            <w:pPr>
              <w:pStyle w:val="TAL"/>
              <w:rPr>
                <w:lang w:eastAsia="zh-CN"/>
              </w:rPr>
            </w:pPr>
            <w:r w:rsidRPr="00E9603C">
              <w:t>analytics ID</w:t>
            </w:r>
            <w:r w:rsidRPr="00E9603C">
              <w:rPr>
                <w:lang w:eastAsia="zh-CN"/>
              </w:rPr>
              <w:t>s =</w:t>
            </w:r>
            <w:r w:rsidRPr="00E9603C">
              <w:t xml:space="preserve"> "Service Experience"</w:t>
            </w:r>
            <w:r w:rsidRPr="00E9603C">
              <w:rPr>
                <w:lang w:eastAsia="zh-CN"/>
              </w:rPr>
              <w:t>;</w:t>
            </w:r>
          </w:p>
          <w:p w14:paraId="5B060A9C" w14:textId="77777777" w:rsidR="009166E9" w:rsidRPr="00E9603C" w:rsidRDefault="009166E9">
            <w:pPr>
              <w:pStyle w:val="TAL"/>
              <w:rPr>
                <w:lang w:eastAsia="zh-CN"/>
              </w:rPr>
            </w:pPr>
            <w:r w:rsidRPr="00E9603C">
              <w:t>Target of Analytics Reporting</w:t>
            </w:r>
            <w:r w:rsidRPr="00E9603C">
              <w:rPr>
                <w:lang w:eastAsia="zh-CN"/>
              </w:rPr>
              <w:t xml:space="preserve"> = UE group ID;</w:t>
            </w:r>
          </w:p>
          <w:p w14:paraId="11D1E9C7" w14:textId="77777777" w:rsidR="009166E9" w:rsidRPr="00E9603C" w:rsidRDefault="009166E9">
            <w:pPr>
              <w:pStyle w:val="TAL"/>
              <w:rPr>
                <w:lang w:eastAsia="zh-CN"/>
              </w:rPr>
            </w:pPr>
            <w:r w:rsidRPr="00E9603C">
              <w:t xml:space="preserve">Analytics Filter Information: </w:t>
            </w:r>
            <w:r w:rsidRPr="00E9603C">
              <w:rPr>
                <w:lang w:eastAsia="zh-CN"/>
              </w:rPr>
              <w:t>Application IDs = App1.</w:t>
            </w:r>
          </w:p>
          <w:p w14:paraId="3D02285F" w14:textId="77777777" w:rsidR="009166E9" w:rsidRPr="00E9603C" w:rsidRDefault="009166E9">
            <w:pPr>
              <w:pStyle w:val="TAL"/>
              <w:rPr>
                <w:lang w:eastAsia="zh-CN"/>
              </w:rPr>
            </w:pPr>
          </w:p>
          <w:p w14:paraId="16D39D61" w14:textId="77777777" w:rsidR="009166E9" w:rsidRPr="00E9603C" w:rsidRDefault="009166E9">
            <w:pPr>
              <w:pStyle w:val="TAL"/>
              <w:rPr>
                <w:lang w:eastAsia="zh-CN"/>
              </w:rPr>
            </w:pPr>
            <w:r w:rsidRPr="00E9603C">
              <w:rPr>
                <w:lang w:eastAsia="zh-CN"/>
              </w:rPr>
              <w:t xml:space="preserve">This is to be provided to the NWDAF, when </w:t>
            </w:r>
            <w:r w:rsidRPr="00E9603C">
              <w:t xml:space="preserve">the </w:t>
            </w:r>
            <w:r w:rsidRPr="00E9603C">
              <w:rPr>
                <w:lang w:eastAsia="zh-CN"/>
              </w:rPr>
              <w:t>PC</w:t>
            </w:r>
            <w:r w:rsidRPr="00E9603C">
              <w:t xml:space="preserve">F </w:t>
            </w:r>
            <w:r w:rsidRPr="00E9603C">
              <w:rPr>
                <w:lang w:eastAsia="zh-CN"/>
              </w:rPr>
              <w:t xml:space="preserve">receives this </w:t>
            </w:r>
            <w:r w:rsidRPr="00E9603C">
              <w:rPr>
                <w:szCs w:val="18"/>
                <w:lang w:eastAsia="zh-CN"/>
              </w:rPr>
              <w:t>service specific analytics control information from the AF</w:t>
            </w:r>
            <w:r w:rsidRPr="00E9603C">
              <w:rPr>
                <w:lang w:eastAsia="zh-CN"/>
              </w:rPr>
              <w:t>.</w:t>
            </w:r>
          </w:p>
        </w:tc>
        <w:tc>
          <w:tcPr>
            <w:tcW w:w="2552" w:type="dxa"/>
          </w:tcPr>
          <w:p w14:paraId="4F49560C" w14:textId="77777777" w:rsidR="009166E9" w:rsidRPr="00E9603C" w:rsidRDefault="009166E9">
            <w:pPr>
              <w:pStyle w:val="TAL"/>
              <w:rPr>
                <w:lang w:eastAsia="zh-CN"/>
              </w:rPr>
            </w:pPr>
            <w:r w:rsidRPr="00E9603C">
              <w:rPr>
                <w:lang w:eastAsia="zh-CN"/>
              </w:rPr>
              <w:t>NA</w:t>
            </w:r>
          </w:p>
        </w:tc>
        <w:tc>
          <w:tcPr>
            <w:tcW w:w="1561" w:type="dxa"/>
          </w:tcPr>
          <w:p w14:paraId="4B76F2F5" w14:textId="77777777" w:rsidR="009166E9" w:rsidRPr="00E9603C" w:rsidRDefault="009166E9">
            <w:pPr>
              <w:pStyle w:val="TAL"/>
              <w:rPr>
                <w:lang w:eastAsia="zh-CN"/>
              </w:rPr>
            </w:pPr>
            <w:r w:rsidRPr="00E9603C">
              <w:rPr>
                <w:lang w:eastAsia="zh-CN"/>
              </w:rPr>
              <w:t>NA</w:t>
            </w:r>
          </w:p>
        </w:tc>
      </w:tr>
    </w:tbl>
    <w:p w14:paraId="79E3DC60" w14:textId="77777777" w:rsidR="009166E9" w:rsidRPr="00E9603C" w:rsidRDefault="009166E9">
      <w:pPr>
        <w:rPr>
          <w:lang w:eastAsia="zh-CN"/>
        </w:rPr>
      </w:pPr>
    </w:p>
    <w:p w14:paraId="358A408B" w14:textId="77777777" w:rsidR="009166E9" w:rsidRPr="00E9603C" w:rsidRDefault="009166E9">
      <w:pPr>
        <w:pStyle w:val="EditorsNote"/>
      </w:pPr>
      <w:r w:rsidRPr="00E9603C">
        <w:t>Editor's note:</w:t>
      </w:r>
      <w:r w:rsidRPr="00E9603C">
        <w:rPr>
          <w:lang w:eastAsia="zh-CN"/>
        </w:rPr>
        <w:tab/>
      </w:r>
      <w:r w:rsidRPr="00E9603C">
        <w:t>It is FFS whether the PCF configure triggers for network analytics (and the rest of the information part of network analytics control information) or it can be done via OAM.</w:t>
      </w:r>
    </w:p>
    <w:p w14:paraId="13DADD1B" w14:textId="77777777" w:rsidR="009166E9" w:rsidRPr="00E9603C" w:rsidRDefault="009166E9">
      <w:pPr>
        <w:pStyle w:val="EditorsNote"/>
      </w:pPr>
      <w:r w:rsidRPr="00E9603C">
        <w:t>Editor's note:</w:t>
      </w:r>
      <w:r w:rsidRPr="00E9603C">
        <w:rPr>
          <w:lang w:eastAsia="zh-CN"/>
        </w:rPr>
        <w:tab/>
      </w:r>
      <w:r w:rsidRPr="00E9603C">
        <w:t>It is FFS whether the AF provides information to the PCF to trigger the settings of triggers (and the rest of the information part of network analytics control information) to the AMF/SMF.</w:t>
      </w:r>
    </w:p>
    <w:p w14:paraId="4E6108A9" w14:textId="77777777" w:rsidR="009166E9" w:rsidRPr="00E9603C" w:rsidRDefault="009166E9">
      <w:pPr>
        <w:pStyle w:val="EditorsNote"/>
        <w:rPr>
          <w:lang w:eastAsia="zh-CN"/>
        </w:rPr>
      </w:pPr>
      <w:r w:rsidRPr="00E9603C">
        <w:t>Editor's note:</w:t>
      </w:r>
      <w:r w:rsidRPr="00E9603C">
        <w:rPr>
          <w:lang w:eastAsia="zh-CN"/>
        </w:rPr>
        <w:tab/>
      </w:r>
      <w:r w:rsidRPr="00E9603C">
        <w:t>It is FFS how to provide analytics triggers to NF if the target for analytics is a group of UE or any UE.</w:t>
      </w:r>
    </w:p>
    <w:p w14:paraId="7B96098B" w14:textId="77777777" w:rsidR="009166E9" w:rsidRPr="00E9603C" w:rsidRDefault="009166E9">
      <w:pPr>
        <w:pStyle w:val="Heading3"/>
      </w:pPr>
      <w:bookmarkStart w:id="13279" w:name="_Toc50310060"/>
      <w:bookmarkStart w:id="13280" w:name="_Toc50021475"/>
      <w:bookmarkStart w:id="13281" w:name="_Toc50022044"/>
      <w:bookmarkStart w:id="13282" w:name="_Toc50022758"/>
      <w:bookmarkStart w:id="13283" w:name="_Toc50023992"/>
      <w:bookmarkStart w:id="13284" w:name="_Toc50023407"/>
      <w:bookmarkStart w:id="13285" w:name="_Toc50579792"/>
      <w:bookmarkStart w:id="13286" w:name="_Toc54770394"/>
      <w:bookmarkStart w:id="13287" w:name="_Toc54779746"/>
      <w:bookmarkStart w:id="13288" w:name="_Toc54786706"/>
      <w:bookmarkStart w:id="13289" w:name="_Toc57201570"/>
      <w:bookmarkStart w:id="13290" w:name="_Toc57641608"/>
      <w:bookmarkStart w:id="13291" w:name="_Toc59101961"/>
      <w:r w:rsidRPr="00E9603C">
        <w:t>6.</w:t>
      </w:r>
      <w:r w:rsidRPr="00E9603C">
        <w:rPr>
          <w:lang w:eastAsia="zh-CN"/>
        </w:rPr>
        <w:t>73</w:t>
      </w:r>
      <w:r w:rsidRPr="00E9603C">
        <w:t>.2</w:t>
      </w:r>
      <w:r w:rsidRPr="00E9603C">
        <w:tab/>
        <w:t>Input Data</w:t>
      </w:r>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p>
    <w:p w14:paraId="45F904A5" w14:textId="77777777" w:rsidR="009166E9" w:rsidRPr="00E9603C" w:rsidRDefault="009166E9">
      <w:pPr>
        <w:rPr>
          <w:lang w:eastAsia="zh-CN"/>
        </w:rPr>
      </w:pPr>
      <w:r w:rsidRPr="00E9603C">
        <w:rPr>
          <w:lang w:eastAsia="zh-CN"/>
        </w:rPr>
        <w:t>Void.</w:t>
      </w:r>
    </w:p>
    <w:p w14:paraId="7D33FE30" w14:textId="77777777" w:rsidR="009166E9" w:rsidRPr="00E9603C" w:rsidRDefault="009166E9">
      <w:pPr>
        <w:pStyle w:val="Heading3"/>
      </w:pPr>
      <w:bookmarkStart w:id="13292" w:name="_Toc50579793"/>
      <w:bookmarkStart w:id="13293" w:name="_Toc50022759"/>
      <w:bookmarkStart w:id="13294" w:name="_Toc50023408"/>
      <w:bookmarkStart w:id="13295" w:name="_Toc50023993"/>
      <w:bookmarkStart w:id="13296" w:name="_Toc50310061"/>
      <w:bookmarkStart w:id="13297" w:name="_Toc50021476"/>
      <w:bookmarkStart w:id="13298" w:name="_Toc50022045"/>
      <w:bookmarkStart w:id="13299" w:name="_Toc54770395"/>
      <w:bookmarkStart w:id="13300" w:name="_Toc54779747"/>
      <w:bookmarkStart w:id="13301" w:name="_Toc54786707"/>
      <w:bookmarkStart w:id="13302" w:name="_Toc57201571"/>
      <w:bookmarkStart w:id="13303" w:name="_Toc57641609"/>
      <w:bookmarkStart w:id="13304" w:name="_Toc59101962"/>
      <w:r w:rsidRPr="00E9603C">
        <w:t>6.</w:t>
      </w:r>
      <w:r w:rsidRPr="00E9603C">
        <w:rPr>
          <w:lang w:eastAsia="zh-CN"/>
        </w:rPr>
        <w:t>73</w:t>
      </w:r>
      <w:r w:rsidRPr="00E9603C">
        <w:t>.3</w:t>
      </w:r>
      <w:r w:rsidRPr="00E9603C">
        <w:tab/>
        <w:t>Output Analytics</w:t>
      </w:r>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p>
    <w:p w14:paraId="4EAB65E2" w14:textId="77777777" w:rsidR="009166E9" w:rsidRPr="00E9603C" w:rsidRDefault="009166E9">
      <w:pPr>
        <w:rPr>
          <w:lang w:eastAsia="zh-CN"/>
        </w:rPr>
      </w:pPr>
      <w:r w:rsidRPr="00E9603C">
        <w:rPr>
          <w:lang w:eastAsia="zh-CN"/>
        </w:rPr>
        <w:t>Void.</w:t>
      </w:r>
    </w:p>
    <w:p w14:paraId="20705F0D" w14:textId="77777777" w:rsidR="009166E9" w:rsidRPr="00E9603C" w:rsidRDefault="009166E9">
      <w:pPr>
        <w:pStyle w:val="Heading3"/>
      </w:pPr>
      <w:bookmarkStart w:id="13305" w:name="_Toc50022046"/>
      <w:bookmarkStart w:id="13306" w:name="_Toc50022760"/>
      <w:bookmarkStart w:id="13307" w:name="_Toc50023409"/>
      <w:bookmarkStart w:id="13308" w:name="_Toc50023994"/>
      <w:bookmarkStart w:id="13309" w:name="_Toc50579794"/>
      <w:bookmarkStart w:id="13310" w:name="_Toc50310062"/>
      <w:bookmarkStart w:id="13311" w:name="_Toc50021477"/>
      <w:bookmarkStart w:id="13312" w:name="_Toc54770396"/>
      <w:bookmarkStart w:id="13313" w:name="_Toc54779748"/>
      <w:bookmarkStart w:id="13314" w:name="_Toc54786708"/>
      <w:bookmarkStart w:id="13315" w:name="_Toc57201572"/>
      <w:bookmarkStart w:id="13316" w:name="_Toc57641610"/>
      <w:bookmarkStart w:id="13317" w:name="_Toc59101963"/>
      <w:r w:rsidRPr="00E9603C">
        <w:t>6.</w:t>
      </w:r>
      <w:r w:rsidRPr="00E9603C">
        <w:rPr>
          <w:lang w:eastAsia="zh-CN"/>
        </w:rPr>
        <w:t>73</w:t>
      </w:r>
      <w:r w:rsidRPr="00E9603C">
        <w:t>.4</w:t>
      </w:r>
      <w:r w:rsidRPr="00E9603C">
        <w:tab/>
        <w:t>Procedures</w:t>
      </w:r>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p>
    <w:p w14:paraId="11FB484C" w14:textId="77777777" w:rsidR="009166E9" w:rsidRPr="00E9603C" w:rsidRDefault="009166E9">
      <w:pPr>
        <w:pStyle w:val="Heading4"/>
        <w:rPr>
          <w:lang w:eastAsia="zh-CN"/>
        </w:rPr>
      </w:pPr>
      <w:bookmarkStart w:id="13318" w:name="_Toc50023410"/>
      <w:bookmarkStart w:id="13319" w:name="_Toc50022047"/>
      <w:bookmarkStart w:id="13320" w:name="_Toc54770397"/>
      <w:bookmarkStart w:id="13321" w:name="_Toc57201573"/>
      <w:bookmarkStart w:id="13322" w:name="_Toc50022761"/>
      <w:bookmarkStart w:id="13323" w:name="_Toc50579795"/>
      <w:bookmarkStart w:id="13324" w:name="_Toc50023995"/>
      <w:bookmarkStart w:id="13325" w:name="_Toc50310063"/>
      <w:bookmarkStart w:id="13326" w:name="_Toc54779749"/>
      <w:bookmarkStart w:id="13327" w:name="_Toc54786709"/>
      <w:bookmarkStart w:id="13328" w:name="_Toc50021478"/>
      <w:bookmarkStart w:id="13329" w:name="_Toc57641611"/>
      <w:bookmarkStart w:id="13330" w:name="_Toc59101964"/>
      <w:r w:rsidRPr="00E9603C">
        <w:t>6.</w:t>
      </w:r>
      <w:r w:rsidRPr="00E9603C">
        <w:rPr>
          <w:lang w:eastAsia="zh-CN"/>
        </w:rPr>
        <w:t>73</w:t>
      </w:r>
      <w:r w:rsidRPr="00E9603C">
        <w:t>.4</w:t>
      </w:r>
      <w:r w:rsidRPr="00E9603C">
        <w:rPr>
          <w:lang w:eastAsia="zh-CN"/>
        </w:rPr>
        <w:t>.1</w:t>
      </w:r>
      <w:r w:rsidRPr="00E9603C">
        <w:tab/>
        <w:t>Pro</w:t>
      </w:r>
      <w:r w:rsidRPr="00E9603C">
        <w:rPr>
          <w:lang w:eastAsia="zh-CN"/>
        </w:rPr>
        <w:t>visioning of network analytics control information</w:t>
      </w:r>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p>
    <w:p w14:paraId="70114587" w14:textId="77777777" w:rsidR="009166E9" w:rsidRPr="00E9603C" w:rsidRDefault="009166E9">
      <w:pPr>
        <w:rPr>
          <w:lang w:eastAsia="zh-CN"/>
        </w:rPr>
      </w:pPr>
      <w:r w:rsidRPr="00E9603C">
        <w:t xml:space="preserve">The </w:t>
      </w:r>
      <w:r w:rsidRPr="00E9603C">
        <w:rPr>
          <w:lang w:eastAsia="zh-CN"/>
        </w:rPr>
        <w:t>procedure of network analytics control information provisioning by the PCF to the NF (AMF, SMF) i</w:t>
      </w:r>
      <w:r w:rsidRPr="00E9603C">
        <w:t>s shown in Figure </w:t>
      </w:r>
      <w:r w:rsidRPr="00E9603C">
        <w:rPr>
          <w:lang w:eastAsia="zh-CN"/>
        </w:rPr>
        <w:t>6.73.</w:t>
      </w:r>
      <w:r w:rsidRPr="00E9603C">
        <w:t>4.</w:t>
      </w:r>
      <w:r w:rsidRPr="00E9603C">
        <w:rPr>
          <w:lang w:eastAsia="zh-CN"/>
        </w:rPr>
        <w:t>1</w:t>
      </w:r>
      <w:r w:rsidRPr="00E9603C">
        <w:t>-1</w:t>
      </w:r>
      <w:r w:rsidRPr="00E9603C">
        <w:rPr>
          <w:lang w:eastAsia="zh-CN"/>
        </w:rPr>
        <w:t>.</w:t>
      </w:r>
    </w:p>
    <w:p w14:paraId="61A5358A" w14:textId="77777777" w:rsidR="009166E9" w:rsidRPr="00E9603C" w:rsidRDefault="009166E9">
      <w:pPr>
        <w:pStyle w:val="TH"/>
        <w:rPr>
          <w:lang w:eastAsia="zh-CN"/>
        </w:rPr>
      </w:pPr>
      <w:r w:rsidRPr="00E9603C">
        <w:object w:dxaOrig="5626" w:dyaOrig="1989" w14:anchorId="0F662F3E">
          <v:shape id="_x0000_i1178" type="#_x0000_t75" style="width:344.5pt;height:121pt;mso-position-horizontal-relative:page;mso-position-vertical-relative:page" o:ole="">
            <v:imagedata r:id="rId303" o:title=""/>
          </v:shape>
          <o:OLEObject Type="Embed" ProgID="Visio.Drawing.11" ShapeID="_x0000_i1178" DrawAspect="Content" ObjectID="_1669716084" r:id="rId304"/>
        </w:object>
      </w:r>
    </w:p>
    <w:p w14:paraId="1A03E5BF" w14:textId="77777777" w:rsidR="009166E9" w:rsidRPr="00E9603C" w:rsidRDefault="009166E9">
      <w:pPr>
        <w:pStyle w:val="TF"/>
        <w:rPr>
          <w:lang w:eastAsia="zh-CN"/>
        </w:rPr>
      </w:pPr>
      <w:r w:rsidRPr="00E9603C">
        <w:rPr>
          <w:lang w:eastAsia="zh-CN"/>
        </w:rPr>
        <w:t>Figure 6.73.4.1-1: Provisioning of network analytics control information</w:t>
      </w:r>
    </w:p>
    <w:p w14:paraId="22919878" w14:textId="77777777" w:rsidR="009166E9" w:rsidRPr="00E9603C" w:rsidRDefault="009166E9">
      <w:pPr>
        <w:pStyle w:val="B1"/>
      </w:pPr>
      <w:r w:rsidRPr="00E9603C">
        <w:t>1.</w:t>
      </w:r>
      <w:r w:rsidRPr="00E9603C">
        <w:tab/>
        <w:t xml:space="preserve">The PCF provides the network analytics control information to the NF (AMF or SMF) using policy control procedures as described in </w:t>
      </w:r>
      <w:r w:rsidR="00E9603C" w:rsidRPr="00E9603C">
        <w:t>TS</w:t>
      </w:r>
      <w:r w:rsidR="00E9603C">
        <w:t> </w:t>
      </w:r>
      <w:r w:rsidR="00E9603C" w:rsidRPr="00E9603C">
        <w:t>23.502</w:t>
      </w:r>
      <w:r w:rsidR="00E9603C">
        <w:t> </w:t>
      </w:r>
      <w:r w:rsidR="00E9603C" w:rsidRPr="00E9603C">
        <w:t>[</w:t>
      </w:r>
      <w:r w:rsidRPr="00E9603C">
        <w:t>3] clause 4.16.</w:t>
      </w:r>
    </w:p>
    <w:p w14:paraId="46930364" w14:textId="77777777" w:rsidR="009166E9" w:rsidRPr="00E9603C" w:rsidRDefault="009166E9">
      <w:pPr>
        <w:pStyle w:val="B1"/>
      </w:pPr>
      <w:r w:rsidRPr="00E9603C">
        <w:tab/>
        <w:t>If the NF is AMF, the PCF sends the network analytics control information as part of AM Policy in Npcf_AMPolicyControl_Create Response, Npcf_AMPolicyControl_Update Response or Npcf_AMPolicyControl_UpdateNotify Request, to trigger the AMF to request or subscribe for analytics information related to access and mobility management from the NWDAF.</w:t>
      </w:r>
    </w:p>
    <w:p w14:paraId="10F5FE54" w14:textId="77777777" w:rsidR="009166E9" w:rsidRPr="00E9603C" w:rsidRDefault="009166E9">
      <w:pPr>
        <w:pStyle w:val="B1"/>
      </w:pPr>
      <w:r w:rsidRPr="00E9603C">
        <w:tab/>
        <w:t>If the NF is SMF, the PCF sends the network analytics control information as part of SM Policy in Npcf_SMPolicyControl_Create Response, Npcf_SMPolicyControl_Update Response or Npcf_SMPolicyControl_UpdateNotify Request, to trigger the SMF to request or subscribe for analytics information related to session management from the NWDAF.</w:t>
      </w:r>
    </w:p>
    <w:p w14:paraId="482A9EAD" w14:textId="77777777" w:rsidR="009166E9" w:rsidRPr="00E9603C" w:rsidRDefault="009166E9">
      <w:pPr>
        <w:pStyle w:val="B1"/>
      </w:pPr>
      <w:r w:rsidRPr="00E9603C">
        <w:t>2.</w:t>
      </w:r>
      <w:r w:rsidRPr="00E9603C">
        <w:tab/>
        <w:t xml:space="preserve">Based on the network analytics control information, the NF (AMF or SMF) subscribes to or requests the analytics information from the NWDAF as specified in </w:t>
      </w:r>
      <w:r w:rsidR="00E9603C" w:rsidRPr="00E9603C">
        <w:t>TS</w:t>
      </w:r>
      <w:r w:rsidR="00E9603C">
        <w:t> </w:t>
      </w:r>
      <w:r w:rsidR="00E9603C" w:rsidRPr="00E9603C">
        <w:t>23.288</w:t>
      </w:r>
      <w:r w:rsidR="00E9603C">
        <w:t> </w:t>
      </w:r>
      <w:r w:rsidR="00E9603C" w:rsidRPr="00E9603C">
        <w:t>[</w:t>
      </w:r>
      <w:r w:rsidRPr="00E9603C">
        <w:t>5].</w:t>
      </w:r>
    </w:p>
    <w:p w14:paraId="26163B99" w14:textId="77777777" w:rsidR="009166E9" w:rsidRPr="00E9603C" w:rsidRDefault="009166E9">
      <w:r w:rsidRPr="00E9603C">
        <w:t xml:space="preserve">The procedure of </w:t>
      </w:r>
      <w:r w:rsidRPr="00E9603C">
        <w:rPr>
          <w:lang w:eastAsia="zh-CN"/>
        </w:rPr>
        <w:t>N</w:t>
      </w:r>
      <w:r w:rsidRPr="00E9603C">
        <w:t xml:space="preserve">etwork </w:t>
      </w:r>
      <w:r w:rsidRPr="00E9603C">
        <w:rPr>
          <w:lang w:eastAsia="zh-CN"/>
        </w:rPr>
        <w:t>A</w:t>
      </w:r>
      <w:r w:rsidRPr="00E9603C">
        <w:t>nalytics</w:t>
      </w:r>
      <w:r w:rsidRPr="00E9603C">
        <w:rPr>
          <w:lang w:eastAsia="zh-CN"/>
        </w:rPr>
        <w:t xml:space="preserve"> (NA)</w:t>
      </w:r>
      <w:r w:rsidRPr="00E9603C">
        <w:t xml:space="preserve"> </w:t>
      </w:r>
      <w:r w:rsidRPr="00E9603C">
        <w:rPr>
          <w:lang w:eastAsia="zh-CN"/>
        </w:rPr>
        <w:t xml:space="preserve">Policy </w:t>
      </w:r>
      <w:r w:rsidRPr="00E9603C">
        <w:t xml:space="preserve">provisioning by the PCF to the </w:t>
      </w:r>
      <w:r w:rsidRPr="00E9603C">
        <w:rPr>
          <w:lang w:eastAsia="zh-CN"/>
        </w:rPr>
        <w:t>NWDAF</w:t>
      </w:r>
      <w:r w:rsidRPr="00E9603C">
        <w:t xml:space="preserve"> is shown in Figure 6.73.4.1-</w:t>
      </w:r>
      <w:r w:rsidRPr="00E9603C">
        <w:rPr>
          <w:lang w:eastAsia="zh-CN"/>
        </w:rPr>
        <w:t>2</w:t>
      </w:r>
      <w:r w:rsidRPr="00E9603C">
        <w:t>.</w:t>
      </w:r>
    </w:p>
    <w:p w14:paraId="3DF933E0" w14:textId="77777777" w:rsidR="009166E9" w:rsidRPr="00E9603C" w:rsidRDefault="009166E9">
      <w:pPr>
        <w:pStyle w:val="TH"/>
        <w:rPr>
          <w:lang w:eastAsia="zh-CN"/>
        </w:rPr>
      </w:pPr>
      <w:r w:rsidRPr="00E9603C">
        <w:rPr>
          <w:rFonts w:eastAsia="SimSun"/>
          <w:lang w:eastAsia="zh-CN"/>
        </w:rPr>
        <w:object w:dxaOrig="5626" w:dyaOrig="1989" w14:anchorId="5E2F1365">
          <v:shape id="_x0000_i1179" type="#_x0000_t75" style="width:344.5pt;height:121.5pt;mso-position-horizontal-relative:page;mso-position-vertical-relative:page" o:ole="">
            <v:imagedata r:id="rId305" o:title=""/>
          </v:shape>
          <o:OLEObject Type="Embed" ProgID="Visio.Drawing.11" ShapeID="_x0000_i1179" DrawAspect="Content" ObjectID="_1669716085" r:id="rId306"/>
        </w:object>
      </w:r>
    </w:p>
    <w:p w14:paraId="1C47E34E" w14:textId="77777777" w:rsidR="009166E9" w:rsidRPr="00E9603C" w:rsidRDefault="009166E9">
      <w:pPr>
        <w:pStyle w:val="TF"/>
        <w:rPr>
          <w:lang w:eastAsia="zh-CN"/>
        </w:rPr>
      </w:pPr>
      <w:r w:rsidRPr="00E9603C">
        <w:rPr>
          <w:lang w:eastAsia="zh-CN"/>
        </w:rPr>
        <w:t>Figure 6.73.4.1-2: Provisioning of Network Analytics (NA) Policy</w:t>
      </w:r>
    </w:p>
    <w:p w14:paraId="0CE7F364" w14:textId="77777777" w:rsidR="009166E9" w:rsidRPr="00E9603C" w:rsidRDefault="009166E9">
      <w:pPr>
        <w:pStyle w:val="B1"/>
        <w:rPr>
          <w:lang w:eastAsia="zh-CN"/>
        </w:rPr>
      </w:pPr>
      <w:r w:rsidRPr="00E9603C">
        <w:rPr>
          <w:lang w:eastAsia="zh-CN"/>
        </w:rPr>
        <w:t>1.</w:t>
      </w:r>
      <w:r w:rsidRPr="00E9603C">
        <w:rPr>
          <w:lang w:eastAsia="zh-CN"/>
        </w:rPr>
        <w:tab/>
        <w:t xml:space="preserve">The NWDAF invokes </w:t>
      </w:r>
      <w:r w:rsidRPr="00E9603C">
        <w:t>Npcf_</w:t>
      </w:r>
      <w:r w:rsidRPr="00E9603C">
        <w:rPr>
          <w:lang w:eastAsia="zh-CN"/>
        </w:rPr>
        <w:t>NA</w:t>
      </w:r>
      <w:r w:rsidRPr="00E9603C">
        <w:t>PolicyControl_Create</w:t>
      </w:r>
      <w:r w:rsidRPr="00E9603C">
        <w:rPr>
          <w:lang w:eastAsia="zh-CN"/>
        </w:rPr>
        <w:t xml:space="preserve"> or </w:t>
      </w:r>
      <w:r w:rsidRPr="00E9603C">
        <w:t>Npcf_</w:t>
      </w:r>
      <w:r w:rsidRPr="00E9603C">
        <w:rPr>
          <w:lang w:eastAsia="zh-CN"/>
        </w:rPr>
        <w:t>NA</w:t>
      </w:r>
      <w:r w:rsidRPr="00E9603C">
        <w:t>PolicyControl_</w:t>
      </w:r>
      <w:r w:rsidRPr="00E9603C">
        <w:rPr>
          <w:lang w:eastAsia="zh-CN"/>
        </w:rPr>
        <w:t>Update service operation to the PCF, to request to establish or update the NA Policy Association between the NWDAF and the PCF.</w:t>
      </w:r>
    </w:p>
    <w:p w14:paraId="397104D1" w14:textId="77777777" w:rsidR="009166E9" w:rsidRPr="00E9603C" w:rsidRDefault="009166E9">
      <w:pPr>
        <w:pStyle w:val="B1"/>
        <w:rPr>
          <w:lang w:eastAsia="zh-CN"/>
        </w:rPr>
      </w:pPr>
      <w:r w:rsidRPr="00E9603C">
        <w:rPr>
          <w:lang w:eastAsia="zh-CN"/>
        </w:rPr>
        <w:tab/>
        <w:t>The NWDAF may initiate this procedure based on local configuration or triggers, e.g. after registering to the NRF, upon change of its NF profile (e.g. change of supported analytics types, serving area).</w:t>
      </w:r>
    </w:p>
    <w:p w14:paraId="3FD29653" w14:textId="77777777" w:rsidR="009166E9" w:rsidRPr="00E9603C" w:rsidRDefault="009166E9">
      <w:pPr>
        <w:pStyle w:val="B1"/>
        <w:rPr>
          <w:lang w:eastAsia="zh-CN"/>
        </w:rPr>
      </w:pPr>
      <w:r w:rsidRPr="00E9603C">
        <w:rPr>
          <w:lang w:eastAsia="zh-CN"/>
        </w:rPr>
        <w:t>2.</w:t>
      </w:r>
      <w:r w:rsidRPr="00E9603C">
        <w:rPr>
          <w:lang w:eastAsia="zh-CN"/>
        </w:rPr>
        <w:tab/>
      </w:r>
      <w:r w:rsidRPr="00E9603C">
        <w:t>The PCF</w:t>
      </w:r>
      <w:r w:rsidRPr="00E9603C">
        <w:rPr>
          <w:lang w:eastAsia="zh-CN"/>
        </w:rPr>
        <w:t xml:space="preserve"> provides the network analytics control information as </w:t>
      </w:r>
      <w:r w:rsidRPr="00E9603C">
        <w:rPr>
          <w:rFonts w:eastAsia="SimSun"/>
          <w:lang w:eastAsia="zh-CN"/>
        </w:rPr>
        <w:t xml:space="preserve">Network Analytics (NA) </w:t>
      </w:r>
      <w:r w:rsidRPr="00E9603C">
        <w:rPr>
          <w:lang w:eastAsia="zh-CN"/>
        </w:rPr>
        <w:t>P</w:t>
      </w:r>
      <w:r w:rsidRPr="00E9603C">
        <w:rPr>
          <w:rFonts w:eastAsia="SimSun"/>
          <w:lang w:eastAsia="zh-CN"/>
        </w:rPr>
        <w:t>olicy</w:t>
      </w:r>
      <w:r w:rsidRPr="00E9603C">
        <w:rPr>
          <w:lang w:eastAsia="zh-CN"/>
        </w:rPr>
        <w:t xml:space="preserve"> to the NWDAF in the </w:t>
      </w:r>
      <w:r w:rsidRPr="00E9603C">
        <w:t>Npcf_</w:t>
      </w:r>
      <w:r w:rsidRPr="00E9603C">
        <w:rPr>
          <w:lang w:eastAsia="zh-CN"/>
        </w:rPr>
        <w:t>NA</w:t>
      </w:r>
      <w:r w:rsidRPr="00E9603C">
        <w:t>PolicyControl_Create</w:t>
      </w:r>
      <w:r w:rsidRPr="00E9603C">
        <w:rPr>
          <w:lang w:eastAsia="zh-CN"/>
        </w:rPr>
        <w:t xml:space="preserve"> Response, </w:t>
      </w:r>
      <w:r w:rsidRPr="00E9603C">
        <w:t>Npcf_</w:t>
      </w:r>
      <w:r w:rsidRPr="00E9603C">
        <w:rPr>
          <w:lang w:eastAsia="zh-CN"/>
        </w:rPr>
        <w:t>NA</w:t>
      </w:r>
      <w:r w:rsidRPr="00E9603C">
        <w:t>PolicyControl_</w:t>
      </w:r>
      <w:r w:rsidRPr="00E9603C">
        <w:rPr>
          <w:lang w:eastAsia="zh-CN"/>
        </w:rPr>
        <w:t xml:space="preserve">Update Response or </w:t>
      </w:r>
      <w:r w:rsidRPr="00E9603C">
        <w:t>Npcf_</w:t>
      </w:r>
      <w:r w:rsidRPr="00E9603C">
        <w:rPr>
          <w:lang w:eastAsia="zh-CN"/>
        </w:rPr>
        <w:t>NA</w:t>
      </w:r>
      <w:r w:rsidRPr="00E9603C">
        <w:t>PolicyControl_UpdateNotify</w:t>
      </w:r>
      <w:r w:rsidRPr="00E9603C">
        <w:rPr>
          <w:lang w:eastAsia="zh-CN"/>
        </w:rPr>
        <w:t xml:space="preserve"> Request.</w:t>
      </w:r>
    </w:p>
    <w:p w14:paraId="0CDDC42C" w14:textId="77777777" w:rsidR="009166E9" w:rsidRPr="00E9603C" w:rsidRDefault="009166E9">
      <w:pPr>
        <w:pStyle w:val="B1"/>
      </w:pPr>
      <w:r w:rsidRPr="00E9603C">
        <w:rPr>
          <w:lang w:eastAsia="zh-CN"/>
        </w:rPr>
        <w:t>3.</w:t>
      </w:r>
      <w:r w:rsidRPr="00E9603C">
        <w:rPr>
          <w:lang w:eastAsia="zh-CN"/>
        </w:rPr>
        <w:tab/>
        <w:t xml:space="preserve">Based on the </w:t>
      </w:r>
      <w:r w:rsidRPr="00E9603C">
        <w:rPr>
          <w:rFonts w:eastAsia="SimSun"/>
          <w:lang w:eastAsia="zh-CN"/>
        </w:rPr>
        <w:t xml:space="preserve">NA </w:t>
      </w:r>
      <w:r w:rsidRPr="00E9603C">
        <w:rPr>
          <w:lang w:eastAsia="zh-CN"/>
        </w:rPr>
        <w:t>P</w:t>
      </w:r>
      <w:r w:rsidRPr="00E9603C">
        <w:rPr>
          <w:rFonts w:eastAsia="SimSun"/>
          <w:lang w:eastAsia="zh-CN"/>
        </w:rPr>
        <w:t>olicy</w:t>
      </w:r>
      <w:r w:rsidRPr="00E9603C">
        <w:rPr>
          <w:lang w:eastAsia="zh-CN"/>
        </w:rPr>
        <w:t xml:space="preserve">, the NWDAF performs data collection and/or analytics as specified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If an updated NA policy is received, the NWDAF may stop or modify the existing data collection/analytics, or initiate new data collection/analytics, based on the new NA policy.</w:t>
      </w:r>
    </w:p>
    <w:p w14:paraId="32BB938B" w14:textId="77777777" w:rsidR="009166E9" w:rsidRPr="00E9603C" w:rsidRDefault="009166E9">
      <w:pPr>
        <w:pStyle w:val="Heading4"/>
      </w:pPr>
      <w:bookmarkStart w:id="13331" w:name="_Toc54779750"/>
      <w:bookmarkStart w:id="13332" w:name="_Toc50023411"/>
      <w:bookmarkStart w:id="13333" w:name="_Toc50022048"/>
      <w:bookmarkStart w:id="13334" w:name="_Toc50310064"/>
      <w:bookmarkStart w:id="13335" w:name="_Toc50022762"/>
      <w:bookmarkStart w:id="13336" w:name="_Toc50023996"/>
      <w:bookmarkStart w:id="13337" w:name="_Toc50579796"/>
      <w:bookmarkStart w:id="13338" w:name="_Toc57201574"/>
      <w:bookmarkStart w:id="13339" w:name="_Toc54770398"/>
      <w:bookmarkStart w:id="13340" w:name="_Toc54786710"/>
      <w:bookmarkStart w:id="13341" w:name="_Toc50021479"/>
      <w:bookmarkStart w:id="13342" w:name="_Toc57641612"/>
      <w:bookmarkStart w:id="13343" w:name="_Toc59101965"/>
      <w:r w:rsidRPr="00E9603C">
        <w:t>6.73.4.</w:t>
      </w:r>
      <w:r w:rsidRPr="00E9603C">
        <w:rPr>
          <w:lang w:eastAsia="zh-CN"/>
        </w:rPr>
        <w:t>2</w:t>
      </w:r>
      <w:r w:rsidRPr="00E9603C">
        <w:tab/>
        <w:t>Provision</w:t>
      </w:r>
      <w:r w:rsidRPr="00E9603C">
        <w:rPr>
          <w:lang w:eastAsia="zh-CN"/>
        </w:rPr>
        <w:t>ing</w:t>
      </w:r>
      <w:r w:rsidRPr="00E9603C">
        <w:t xml:space="preserve"> of </w:t>
      </w:r>
      <w:r w:rsidRPr="00E9603C">
        <w:rPr>
          <w:rFonts w:eastAsia="SimSun"/>
          <w:lang w:eastAsia="zh-CN"/>
        </w:rPr>
        <w:t>service specific analytics control information</w:t>
      </w:r>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p>
    <w:p w14:paraId="611800E1" w14:textId="77777777" w:rsidR="009166E9" w:rsidRPr="00E9603C" w:rsidRDefault="009166E9">
      <w:pPr>
        <w:rPr>
          <w:lang w:eastAsia="zh-CN"/>
        </w:rPr>
      </w:pPr>
      <w:r w:rsidRPr="00E9603C">
        <w:rPr>
          <w:lang w:eastAsia="zh-CN"/>
        </w:rPr>
        <w:t xml:space="preserve">The procedure of </w:t>
      </w:r>
      <w:r w:rsidRPr="00E9603C">
        <w:rPr>
          <w:rFonts w:eastAsia="SimSun"/>
          <w:lang w:eastAsia="zh-CN"/>
        </w:rPr>
        <w:t>service specific analytics control information</w:t>
      </w:r>
      <w:r w:rsidRPr="00E9603C">
        <w:rPr>
          <w:lang w:eastAsia="zh-CN"/>
        </w:rPr>
        <w:t xml:space="preserve"> provisioning by the AF to the PCF is shown in </w:t>
      </w:r>
      <w:r w:rsidRPr="00E9603C">
        <w:t>Figure 6.73.4.</w:t>
      </w:r>
      <w:r w:rsidRPr="00E9603C">
        <w:rPr>
          <w:lang w:eastAsia="zh-CN"/>
        </w:rPr>
        <w:t>2</w:t>
      </w:r>
      <w:r w:rsidRPr="00E9603C">
        <w:t>-</w:t>
      </w:r>
      <w:r w:rsidRPr="00E9603C">
        <w:rPr>
          <w:lang w:eastAsia="zh-CN"/>
        </w:rPr>
        <w:t>1.</w:t>
      </w:r>
    </w:p>
    <w:p w14:paraId="70E69938" w14:textId="77777777" w:rsidR="009166E9" w:rsidRPr="00E9603C" w:rsidRDefault="009166E9">
      <w:pPr>
        <w:pStyle w:val="TH"/>
      </w:pPr>
      <w:r w:rsidRPr="00E9603C">
        <w:object w:dxaOrig="9615" w:dyaOrig="4689" w14:anchorId="4F07FA88">
          <v:shape id="对象 175" o:spid="_x0000_i1180" type="#_x0000_t75" style="width:465pt;height:227pt;mso-position-horizontal-relative:page;mso-position-vertical-relative:page" o:ole="">
            <v:imagedata r:id="rId307" o:title=""/>
          </v:shape>
          <o:OLEObject Type="Embed" ProgID="Visio.Drawing.11" ShapeID="对象 175" DrawAspect="Content" ObjectID="_1669716086" r:id="rId308"/>
        </w:object>
      </w:r>
    </w:p>
    <w:p w14:paraId="5990DF3F" w14:textId="77777777" w:rsidR="009166E9" w:rsidRPr="00E9603C" w:rsidRDefault="009166E9">
      <w:pPr>
        <w:pStyle w:val="TF"/>
        <w:rPr>
          <w:lang w:eastAsia="zh-CN"/>
        </w:rPr>
      </w:pPr>
      <w:r w:rsidRPr="00E9603C">
        <w:rPr>
          <w:lang w:eastAsia="zh-CN"/>
        </w:rPr>
        <w:t xml:space="preserve">Figure 6.73.4.2-1: Provisioning of </w:t>
      </w:r>
      <w:r w:rsidRPr="00E9603C">
        <w:rPr>
          <w:rFonts w:eastAsia="SimSun"/>
          <w:lang w:eastAsia="zh-CN"/>
        </w:rPr>
        <w:t>service specific analytics control information</w:t>
      </w:r>
    </w:p>
    <w:p w14:paraId="25D14EED" w14:textId="77777777" w:rsidR="009166E9" w:rsidRPr="00E9603C" w:rsidRDefault="009166E9">
      <w:pPr>
        <w:pStyle w:val="B1"/>
        <w:rPr>
          <w:lang w:eastAsia="zh-CN"/>
        </w:rPr>
      </w:pPr>
      <w:r w:rsidRPr="00E9603C">
        <w:rPr>
          <w:lang w:eastAsia="zh-CN"/>
        </w:rPr>
        <w:t>1~5.</w:t>
      </w:r>
      <w:r w:rsidRPr="00E9603C">
        <w:rPr>
          <w:lang w:eastAsia="zh-CN"/>
        </w:rPr>
        <w:tab/>
        <w:t xml:space="preserve">Same as </w:t>
      </w:r>
      <w:r w:rsidR="00E9603C" w:rsidRPr="00E9603C">
        <w:t>TS</w:t>
      </w:r>
      <w:r w:rsidR="00E9603C">
        <w:t> </w:t>
      </w:r>
      <w:r w:rsidR="00E9603C" w:rsidRPr="00E9603C">
        <w:t>23.502</w:t>
      </w:r>
      <w:r w:rsidR="00E9603C">
        <w:t> </w:t>
      </w:r>
      <w:r w:rsidR="00E9603C" w:rsidRPr="00E9603C">
        <w:t>[</w:t>
      </w:r>
      <w:r w:rsidRPr="00E9603C">
        <w:t>3] clause 4.1</w:t>
      </w:r>
      <w:r w:rsidRPr="00E9603C">
        <w:rPr>
          <w:lang w:eastAsia="zh-CN"/>
        </w:rPr>
        <w:t>5.6.7 step 1~5, where the AF request contains the service specific analytics control information, i.e. requirements regarding analytics and/or data collection for specific application(s)/service(s).</w:t>
      </w:r>
    </w:p>
    <w:p w14:paraId="69CDA82C" w14:textId="77777777" w:rsidR="009166E9" w:rsidRPr="00E9603C" w:rsidRDefault="009166E9">
      <w:pPr>
        <w:pStyle w:val="B1"/>
        <w:rPr>
          <w:lang w:eastAsia="zh-CN"/>
        </w:rPr>
      </w:pPr>
      <w:r w:rsidRPr="00E9603C">
        <w:rPr>
          <w:lang w:eastAsia="zh-CN"/>
        </w:rPr>
        <w:t>6.</w:t>
      </w:r>
      <w:r w:rsidRPr="00E9603C">
        <w:rPr>
          <w:lang w:eastAsia="zh-CN"/>
        </w:rPr>
        <w:tab/>
        <w:t>Based on the service specific analytics control information, the PCF derives the network analytics control information for the service/application and</w:t>
      </w:r>
      <w:r w:rsidRPr="00E9603C">
        <w:rPr>
          <w:rFonts w:eastAsia="SimSun"/>
          <w:lang w:eastAsia="zh-CN"/>
        </w:rPr>
        <w:t xml:space="preserve"> the PCF also decides for itself whether to </w:t>
      </w:r>
      <w:r w:rsidRPr="00E9603C">
        <w:rPr>
          <w:lang w:eastAsia="zh-CN"/>
        </w:rPr>
        <w:t>request or subscribe to relevant analytics information from the NWDAF.</w:t>
      </w:r>
    </w:p>
    <w:p w14:paraId="11B9842B" w14:textId="77777777" w:rsidR="009166E9" w:rsidRPr="00E9603C" w:rsidRDefault="009166E9">
      <w:pPr>
        <w:pStyle w:val="B1"/>
        <w:rPr>
          <w:lang w:eastAsia="zh-CN"/>
        </w:rPr>
      </w:pPr>
      <w:r w:rsidRPr="00E9603C">
        <w:rPr>
          <w:lang w:eastAsia="zh-CN"/>
        </w:rPr>
        <w:t>7.</w:t>
      </w:r>
      <w:r w:rsidRPr="00E9603C">
        <w:rPr>
          <w:lang w:eastAsia="zh-CN"/>
        </w:rPr>
        <w:tab/>
        <w:t xml:space="preserve">The PCF provides the network analytics control information to the NF(s) and/or the NWDAF as described in </w:t>
      </w:r>
      <w:r w:rsidRPr="00E9603C">
        <w:t xml:space="preserve">clause </w:t>
      </w:r>
      <w:r w:rsidRPr="00E9603C">
        <w:rPr>
          <w:lang w:eastAsia="zh-CN"/>
        </w:rPr>
        <w:t xml:space="preserve">6.73.4.1, and/or </w:t>
      </w:r>
      <w:r w:rsidRPr="00E9603C">
        <w:t xml:space="preserve">subscribes to or requests the analytics information from the NWDAF as specified in </w:t>
      </w:r>
      <w:r w:rsidR="00E9603C" w:rsidRPr="00E9603C">
        <w:t>TS</w:t>
      </w:r>
      <w:r w:rsidR="00E9603C">
        <w:t> </w:t>
      </w:r>
      <w:r w:rsidR="00E9603C" w:rsidRPr="00E9603C">
        <w:t>23.288</w:t>
      </w:r>
      <w:r w:rsidR="00E9603C">
        <w:t> </w:t>
      </w:r>
      <w:r w:rsidR="00E9603C" w:rsidRPr="00E9603C">
        <w:t>[</w:t>
      </w:r>
      <w:r w:rsidRPr="00E9603C">
        <w:t>5]</w:t>
      </w:r>
      <w:r w:rsidRPr="00E9603C">
        <w:rPr>
          <w:lang w:eastAsia="zh-CN"/>
        </w:rPr>
        <w:t xml:space="preserve"> if needed.</w:t>
      </w:r>
    </w:p>
    <w:p w14:paraId="1510137B" w14:textId="77777777" w:rsidR="009166E9" w:rsidRPr="00E9603C" w:rsidRDefault="009166E9">
      <w:pPr>
        <w:pStyle w:val="Heading3"/>
      </w:pPr>
      <w:bookmarkStart w:id="13344" w:name="_Toc54779751"/>
      <w:bookmarkStart w:id="13345" w:name="_Toc54786711"/>
      <w:bookmarkStart w:id="13346" w:name="_Toc50022049"/>
      <w:bookmarkStart w:id="13347" w:name="_Toc50023412"/>
      <w:bookmarkStart w:id="13348" w:name="_Toc50022763"/>
      <w:bookmarkStart w:id="13349" w:name="_Toc50579797"/>
      <w:bookmarkStart w:id="13350" w:name="_Toc50310065"/>
      <w:bookmarkStart w:id="13351" w:name="_Toc57201575"/>
      <w:bookmarkStart w:id="13352" w:name="_Toc50021480"/>
      <w:bookmarkStart w:id="13353" w:name="_Toc50023997"/>
      <w:bookmarkStart w:id="13354" w:name="_Toc54770399"/>
      <w:bookmarkStart w:id="13355" w:name="_Toc57641613"/>
      <w:bookmarkStart w:id="13356" w:name="_Toc59101966"/>
      <w:r w:rsidRPr="00E9603C">
        <w:t>6.</w:t>
      </w:r>
      <w:r w:rsidRPr="00E9603C">
        <w:rPr>
          <w:lang w:eastAsia="zh-CN"/>
        </w:rPr>
        <w:t>73</w:t>
      </w:r>
      <w:r w:rsidRPr="00E9603C">
        <w:t>.5</w:t>
      </w:r>
      <w:r w:rsidRPr="00E9603C">
        <w:tab/>
        <w:t>Impacts on services, entities and interfaces</w:t>
      </w:r>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p>
    <w:p w14:paraId="24C80F75" w14:textId="77777777" w:rsidR="009166E9" w:rsidRPr="00E9603C" w:rsidRDefault="009166E9">
      <w:pPr>
        <w:rPr>
          <w:lang w:eastAsia="zh-CN"/>
        </w:rPr>
      </w:pPr>
      <w:r w:rsidRPr="00E9603C">
        <w:rPr>
          <w:lang w:eastAsia="zh-CN"/>
        </w:rPr>
        <w:t>PCF:</w:t>
      </w:r>
    </w:p>
    <w:p w14:paraId="2A05B0B4" w14:textId="77777777" w:rsidR="009166E9" w:rsidRPr="00E9603C" w:rsidRDefault="009166E9">
      <w:pPr>
        <w:pStyle w:val="B1"/>
        <w:rPr>
          <w:lang w:eastAsia="zh-CN"/>
        </w:rPr>
      </w:pPr>
      <w:r w:rsidRPr="00E9603C">
        <w:rPr>
          <w:lang w:eastAsia="zh-CN"/>
        </w:rPr>
        <w:t>-</w:t>
      </w:r>
      <w:r w:rsidRPr="00E9603C">
        <w:rPr>
          <w:lang w:eastAsia="zh-CN"/>
        </w:rPr>
        <w:tab/>
        <w:t>Provide network analytics control information to the NF(s) and/or the NWDAF.</w:t>
      </w:r>
    </w:p>
    <w:p w14:paraId="3758C1E2" w14:textId="77777777" w:rsidR="009166E9" w:rsidRPr="00E9603C" w:rsidRDefault="009166E9">
      <w:pPr>
        <w:pStyle w:val="B1"/>
        <w:rPr>
          <w:lang w:eastAsia="zh-CN"/>
        </w:rPr>
      </w:pPr>
      <w:r w:rsidRPr="00E9603C">
        <w:rPr>
          <w:lang w:eastAsia="zh-CN"/>
        </w:rPr>
        <w:t>-</w:t>
      </w:r>
      <w:r w:rsidRPr="00E9603C">
        <w:rPr>
          <w:lang w:eastAsia="zh-CN"/>
        </w:rPr>
        <w:tab/>
        <w:t>Derive the network analytics control information for the service/application based on the service specific analytics control information provided by the AF.</w:t>
      </w:r>
    </w:p>
    <w:p w14:paraId="6312C26E" w14:textId="77777777" w:rsidR="009166E9" w:rsidRPr="00E9603C" w:rsidRDefault="009166E9">
      <w:pPr>
        <w:pStyle w:val="B1"/>
        <w:rPr>
          <w:lang w:eastAsia="zh-CN"/>
        </w:rPr>
      </w:pPr>
      <w:r w:rsidRPr="00E9603C">
        <w:rPr>
          <w:lang w:eastAsia="zh-CN"/>
        </w:rPr>
        <w:t>-</w:t>
      </w:r>
      <w:r w:rsidRPr="00E9603C">
        <w:rPr>
          <w:lang w:eastAsia="zh-CN"/>
        </w:rPr>
        <w:tab/>
        <w:t>Subscribe to or request the analytics information from the NWDAF based on the service specific analytics control information provided by the AF.</w:t>
      </w:r>
    </w:p>
    <w:p w14:paraId="61B9F32A" w14:textId="77777777" w:rsidR="009166E9" w:rsidRPr="00E9603C" w:rsidRDefault="009166E9">
      <w:pPr>
        <w:rPr>
          <w:lang w:eastAsia="zh-CN"/>
        </w:rPr>
      </w:pPr>
      <w:r w:rsidRPr="00E9603C">
        <w:rPr>
          <w:lang w:eastAsia="zh-CN"/>
        </w:rPr>
        <w:t>AMF/SMF:</w:t>
      </w:r>
    </w:p>
    <w:p w14:paraId="35B2801B" w14:textId="77777777" w:rsidR="009166E9" w:rsidRPr="00E9603C" w:rsidRDefault="009166E9">
      <w:pPr>
        <w:pStyle w:val="B1"/>
        <w:rPr>
          <w:lang w:eastAsia="zh-CN"/>
        </w:rPr>
      </w:pPr>
      <w:r w:rsidRPr="00E9603C">
        <w:rPr>
          <w:lang w:eastAsia="zh-CN"/>
        </w:rPr>
        <w:t>-</w:t>
      </w:r>
      <w:r w:rsidRPr="00E9603C">
        <w:rPr>
          <w:lang w:eastAsia="zh-CN"/>
        </w:rPr>
        <w:tab/>
        <w:t>Subscribe to or request the analytics information from the NWDAF based on the network analytics control information provided by the PCF.</w:t>
      </w:r>
    </w:p>
    <w:p w14:paraId="1BE94A3A" w14:textId="77777777" w:rsidR="009166E9" w:rsidRPr="00E9603C" w:rsidRDefault="009166E9">
      <w:pPr>
        <w:rPr>
          <w:lang w:eastAsia="zh-CN"/>
        </w:rPr>
      </w:pPr>
      <w:r w:rsidRPr="00E9603C">
        <w:rPr>
          <w:lang w:eastAsia="zh-CN"/>
        </w:rPr>
        <w:t>NWDAF:</w:t>
      </w:r>
    </w:p>
    <w:p w14:paraId="5FD1524F" w14:textId="77777777" w:rsidR="009166E9" w:rsidRPr="00E9603C" w:rsidRDefault="009166E9">
      <w:pPr>
        <w:pStyle w:val="B1"/>
        <w:rPr>
          <w:rFonts w:eastAsia="SimSun"/>
          <w:lang w:eastAsia="zh-CN"/>
        </w:rPr>
      </w:pPr>
      <w:r w:rsidRPr="00E9603C">
        <w:rPr>
          <w:lang w:eastAsia="zh-CN"/>
        </w:rPr>
        <w:t>-</w:t>
      </w:r>
      <w:r w:rsidRPr="00E9603C">
        <w:rPr>
          <w:lang w:eastAsia="zh-CN"/>
        </w:rPr>
        <w:tab/>
        <w:t xml:space="preserve">Perform data collection and/or analytics based on the </w:t>
      </w:r>
      <w:r w:rsidRPr="00E9603C">
        <w:rPr>
          <w:rFonts w:eastAsia="SimSun"/>
          <w:lang w:eastAsia="zh-CN"/>
        </w:rPr>
        <w:t xml:space="preserve">Network Analytics (NA) </w:t>
      </w:r>
      <w:r w:rsidRPr="00E9603C">
        <w:rPr>
          <w:lang w:eastAsia="zh-CN"/>
        </w:rPr>
        <w:t>P</w:t>
      </w:r>
      <w:r w:rsidRPr="00E9603C">
        <w:rPr>
          <w:rFonts w:eastAsia="SimSun"/>
          <w:lang w:eastAsia="zh-CN"/>
        </w:rPr>
        <w:t xml:space="preserve">olicy </w:t>
      </w:r>
      <w:r w:rsidRPr="00E9603C">
        <w:rPr>
          <w:lang w:eastAsia="zh-CN"/>
        </w:rPr>
        <w:t>provided by</w:t>
      </w:r>
      <w:r w:rsidRPr="00E9603C">
        <w:rPr>
          <w:rFonts w:eastAsia="SimSun"/>
          <w:lang w:eastAsia="zh-CN"/>
        </w:rPr>
        <w:t xml:space="preserve"> the PCF.</w:t>
      </w:r>
    </w:p>
    <w:p w14:paraId="7C4F8639" w14:textId="77777777" w:rsidR="009166E9" w:rsidRPr="00E9603C" w:rsidRDefault="009166E9">
      <w:pPr>
        <w:rPr>
          <w:lang w:eastAsia="zh-CN"/>
        </w:rPr>
      </w:pPr>
      <w:r w:rsidRPr="00E9603C">
        <w:rPr>
          <w:lang w:eastAsia="zh-CN"/>
        </w:rPr>
        <w:t>AF:</w:t>
      </w:r>
    </w:p>
    <w:p w14:paraId="11DD3DA2" w14:textId="77777777" w:rsidR="009166E9" w:rsidRPr="00E9603C" w:rsidRDefault="009166E9">
      <w:pPr>
        <w:pStyle w:val="B1"/>
        <w:rPr>
          <w:lang w:eastAsia="ko-KR"/>
        </w:rPr>
      </w:pPr>
      <w:r w:rsidRPr="00E9603C">
        <w:rPr>
          <w:lang w:eastAsia="zh-CN"/>
        </w:rPr>
        <w:t>-</w:t>
      </w:r>
      <w:r w:rsidRPr="00E9603C">
        <w:rPr>
          <w:lang w:eastAsia="zh-CN"/>
        </w:rPr>
        <w:tab/>
        <w:t xml:space="preserve">Provide service specific analytics control information to the PCF </w:t>
      </w:r>
      <w:r w:rsidRPr="00E9603C">
        <w:rPr>
          <w:rFonts w:eastAsia="SimSun"/>
          <w:lang w:eastAsia="zh-CN"/>
        </w:rPr>
        <w:t xml:space="preserve">via the service specific parameter provisioning </w:t>
      </w:r>
      <w:r w:rsidRPr="00E9603C">
        <w:rPr>
          <w:rFonts w:eastAsia="SimSun"/>
        </w:rPr>
        <w:t>procedures</w:t>
      </w:r>
      <w:r w:rsidRPr="00E9603C">
        <w:rPr>
          <w:lang w:eastAsia="zh-CN"/>
        </w:rPr>
        <w:t>.</w:t>
      </w:r>
    </w:p>
    <w:p w14:paraId="6F922C51" w14:textId="77777777" w:rsidR="009166E9" w:rsidRPr="00E9603C" w:rsidRDefault="009166E9">
      <w:pPr>
        <w:pStyle w:val="Heading2"/>
      </w:pPr>
      <w:bookmarkStart w:id="13357" w:name="_Toc54779752"/>
      <w:bookmarkStart w:id="13358" w:name="_Toc54786712"/>
      <w:bookmarkStart w:id="13359" w:name="_Toc50022764"/>
      <w:bookmarkStart w:id="13360" w:name="_Toc50023413"/>
      <w:bookmarkStart w:id="13361" w:name="_Toc42779305"/>
      <w:bookmarkStart w:id="13362" w:name="_Toc42770249"/>
      <w:bookmarkStart w:id="13363" w:name="_Toc8494"/>
      <w:bookmarkStart w:id="13364" w:name="_Toc20670"/>
      <w:bookmarkStart w:id="13365" w:name="_Toc50023998"/>
      <w:bookmarkStart w:id="13366" w:name="_Toc32478"/>
      <w:bookmarkStart w:id="13367" w:name="_Toc8126"/>
      <w:bookmarkStart w:id="13368" w:name="_Toc15549"/>
      <w:bookmarkStart w:id="13369" w:name="_Toc27678"/>
      <w:bookmarkStart w:id="13370" w:name="_Toc14132"/>
      <w:bookmarkStart w:id="13371" w:name="_Toc44004562"/>
      <w:bookmarkStart w:id="13372" w:name="_Toc43393390"/>
      <w:bookmarkStart w:id="13373" w:name="_Toc57201576"/>
      <w:bookmarkStart w:id="13374" w:name="_Toc31639338"/>
      <w:bookmarkStart w:id="13375" w:name="_Toc50579798"/>
      <w:bookmarkStart w:id="13376" w:name="_Toc50310066"/>
      <w:bookmarkStart w:id="13377" w:name="_Toc54770400"/>
      <w:bookmarkStart w:id="13378" w:name="_Toc25746"/>
      <w:bookmarkStart w:id="13379" w:name="_Toc57641614"/>
      <w:bookmarkStart w:id="13380" w:name="_Toc59101967"/>
      <w:r w:rsidRPr="00E9603C">
        <w:t>6.74</w:t>
      </w:r>
      <w:r w:rsidRPr="00E9603C">
        <w:rPr>
          <w:lang w:eastAsia="ko-KR"/>
        </w:rPr>
        <w:tab/>
      </w:r>
      <w:r w:rsidRPr="00E9603C">
        <w:t xml:space="preserve">Solution #74: </w:t>
      </w:r>
      <w:bookmarkEnd w:id="13374"/>
      <w:r w:rsidRPr="00E9603C">
        <w:t>Triggers for requesting analytics</w:t>
      </w:r>
      <w:bookmarkEnd w:id="13357"/>
      <w:bookmarkEnd w:id="13358"/>
      <w:bookmarkEnd w:id="13359"/>
      <w:bookmarkEnd w:id="13360"/>
      <w:bookmarkEnd w:id="13365"/>
      <w:bookmarkEnd w:id="13373"/>
      <w:bookmarkEnd w:id="13375"/>
      <w:bookmarkEnd w:id="13376"/>
      <w:bookmarkEnd w:id="13377"/>
      <w:bookmarkEnd w:id="13379"/>
      <w:bookmarkEnd w:id="13380"/>
    </w:p>
    <w:p w14:paraId="55BB0FAB" w14:textId="77777777" w:rsidR="009166E9" w:rsidRPr="00E9603C" w:rsidRDefault="009166E9">
      <w:pPr>
        <w:pStyle w:val="Heading3"/>
      </w:pPr>
      <w:bookmarkStart w:id="13381" w:name="_Toc50023414"/>
      <w:bookmarkStart w:id="13382" w:name="_Toc50023999"/>
      <w:bookmarkStart w:id="13383" w:name="_Toc50579799"/>
      <w:bookmarkStart w:id="13384" w:name="_Toc57201577"/>
      <w:bookmarkStart w:id="13385" w:name="_Toc54770401"/>
      <w:bookmarkStart w:id="13386" w:name="_Toc54779753"/>
      <w:bookmarkStart w:id="13387" w:name="_Toc54786713"/>
      <w:bookmarkStart w:id="13388" w:name="_Toc50310067"/>
      <w:bookmarkStart w:id="13389" w:name="_Toc31639339"/>
      <w:bookmarkStart w:id="13390" w:name="_Toc50022765"/>
      <w:bookmarkStart w:id="13391" w:name="_Toc57641615"/>
      <w:bookmarkStart w:id="13392" w:name="_Toc59101968"/>
      <w:r w:rsidRPr="00E9603C">
        <w:t>6.74.1</w:t>
      </w:r>
      <w:r w:rsidRPr="00E9603C">
        <w:tab/>
        <w:t>Description</w:t>
      </w:r>
      <w:bookmarkEnd w:id="13381"/>
      <w:bookmarkEnd w:id="13382"/>
      <w:bookmarkEnd w:id="13383"/>
      <w:bookmarkEnd w:id="13384"/>
      <w:bookmarkEnd w:id="13385"/>
      <w:bookmarkEnd w:id="13386"/>
      <w:bookmarkEnd w:id="13387"/>
      <w:bookmarkEnd w:id="13388"/>
      <w:bookmarkEnd w:id="13389"/>
      <w:bookmarkEnd w:id="13390"/>
      <w:bookmarkEnd w:id="13391"/>
      <w:bookmarkEnd w:id="13392"/>
    </w:p>
    <w:p w14:paraId="0454F0DC" w14:textId="77777777" w:rsidR="009166E9" w:rsidRPr="00E9603C" w:rsidRDefault="009166E9">
      <w:pPr>
        <w:rPr>
          <w:rFonts w:eastAsia="SimSun"/>
        </w:rPr>
      </w:pPr>
      <w:r w:rsidRPr="00E9603C">
        <w:rPr>
          <w:rFonts w:eastAsia="SimSun"/>
        </w:rPr>
        <w:t>This solution addresses Key Issue #13 "Triggering conditions for analytics", especially on the aspect of triggers which can be used by analytics consumers to request for or subscribe to analytics from the NWDAF.</w:t>
      </w:r>
    </w:p>
    <w:p w14:paraId="49A8E450" w14:textId="77777777" w:rsidR="009166E9" w:rsidRPr="00E9603C" w:rsidRDefault="009166E9">
      <w:pPr>
        <w:rPr>
          <w:rFonts w:eastAsia="DengXian"/>
        </w:rPr>
      </w:pPr>
      <w:r w:rsidRPr="00E9603C">
        <w:rPr>
          <w:rFonts w:eastAsia="DengXian"/>
        </w:rPr>
        <w:t>In general, particular procedures may trigger one or more than one requests for analytics output from NWDAF. Specific trigger type can be named as:</w:t>
      </w:r>
    </w:p>
    <w:p w14:paraId="6F4BBA56" w14:textId="77777777" w:rsidR="009166E9" w:rsidRPr="00E9603C" w:rsidRDefault="009166E9">
      <w:pPr>
        <w:pStyle w:val="B1"/>
        <w:rPr>
          <w:rFonts w:eastAsia="DengXian"/>
        </w:rPr>
      </w:pPr>
      <w:r w:rsidRPr="00E9603C">
        <w:rPr>
          <w:rFonts w:eastAsia="DengXian"/>
        </w:rPr>
        <w:t>1.</w:t>
      </w:r>
      <w:r w:rsidRPr="00E9603C">
        <w:rPr>
          <w:rFonts w:eastAsia="DengXian"/>
        </w:rPr>
        <w:tab/>
        <w:t>NF selection, when:</w:t>
      </w:r>
    </w:p>
    <w:p w14:paraId="473856F3" w14:textId="77777777" w:rsidR="009166E9" w:rsidRPr="00E9603C" w:rsidRDefault="009166E9">
      <w:pPr>
        <w:pStyle w:val="B2"/>
        <w:rPr>
          <w:rFonts w:eastAsia="DengXian"/>
        </w:rPr>
      </w:pPr>
      <w:r w:rsidRPr="00E9603C">
        <w:rPr>
          <w:rFonts w:eastAsia="DengXian"/>
        </w:rPr>
        <w:t>(1)</w:t>
      </w:r>
      <w:r w:rsidRPr="00E9603C">
        <w:rPr>
          <w:rFonts w:eastAsia="DengXian"/>
        </w:rPr>
        <w:tab/>
        <w:t>In UE registration procedure, AMF may trigger "NF load analytic". With the result of statistic or prediction load of candidates PCF from NRF, AMF select a PCF instance for AM policy association and UE policy association.</w:t>
      </w:r>
    </w:p>
    <w:p w14:paraId="576C7CB8" w14:textId="77777777" w:rsidR="009166E9" w:rsidRPr="00E9603C" w:rsidRDefault="009166E9">
      <w:pPr>
        <w:pStyle w:val="B1"/>
        <w:rPr>
          <w:rFonts w:eastAsia="DengXian"/>
        </w:rPr>
      </w:pPr>
      <w:r w:rsidRPr="00E9603C">
        <w:rPr>
          <w:rFonts w:eastAsia="DengXian"/>
        </w:rPr>
        <w:tab/>
        <w:t>The same logic may apply to NSSAAF selection, etc.:</w:t>
      </w:r>
    </w:p>
    <w:p w14:paraId="77F993E1" w14:textId="77777777" w:rsidR="009166E9" w:rsidRPr="00E9603C" w:rsidRDefault="009166E9">
      <w:pPr>
        <w:pStyle w:val="B2"/>
        <w:rPr>
          <w:rFonts w:eastAsia="DengXian"/>
        </w:rPr>
      </w:pPr>
      <w:r w:rsidRPr="00E9603C">
        <w:rPr>
          <w:rFonts w:eastAsia="DengXian"/>
        </w:rPr>
        <w:t>(2)</w:t>
      </w:r>
      <w:r w:rsidRPr="00E9603C">
        <w:rPr>
          <w:rFonts w:eastAsia="DengXian"/>
        </w:rPr>
        <w:tab/>
        <w:t>PDU Session Establishment procedure, SMF may trigger "NF load analytic" and consider the load analytics result to select a PCF instance for SM policy association from PCF candidate(s) from NRF.</w:t>
      </w:r>
    </w:p>
    <w:p w14:paraId="3CAB144D" w14:textId="77777777" w:rsidR="009166E9" w:rsidRPr="00E9603C" w:rsidRDefault="009166E9">
      <w:pPr>
        <w:pStyle w:val="B2"/>
        <w:rPr>
          <w:rFonts w:eastAsia="DengXian"/>
        </w:rPr>
      </w:pPr>
      <w:r w:rsidRPr="00E9603C">
        <w:rPr>
          <w:rFonts w:eastAsia="DengXian"/>
        </w:rPr>
        <w:t>(3)</w:t>
      </w:r>
      <w:r w:rsidRPr="00E9603C">
        <w:rPr>
          <w:rFonts w:eastAsia="DengXian"/>
        </w:rPr>
        <w:tab/>
        <w:t>During the PDU session establishment or anchor UPF change procedure, the SMF, as an analytics consumer, may trigger "EC service experience/performance analytics", to find which UPF and DNAI can serve the UE with the best user experience or service performance.</w:t>
      </w:r>
    </w:p>
    <w:p w14:paraId="0A36A7AA" w14:textId="77777777" w:rsidR="009166E9" w:rsidRPr="00E9603C" w:rsidRDefault="009166E9">
      <w:pPr>
        <w:pStyle w:val="B1"/>
        <w:rPr>
          <w:rFonts w:eastAsia="DengXian"/>
        </w:rPr>
      </w:pPr>
      <w:r w:rsidRPr="00E9603C">
        <w:rPr>
          <w:rFonts w:eastAsia="DengXian"/>
        </w:rPr>
        <w:t>2.</w:t>
      </w:r>
      <w:r w:rsidRPr="00E9603C">
        <w:rPr>
          <w:rFonts w:eastAsia="DengXian"/>
        </w:rPr>
        <w:tab/>
        <w:t>Slice selection, when:</w:t>
      </w:r>
    </w:p>
    <w:p w14:paraId="6DCAE87E" w14:textId="77777777" w:rsidR="009166E9" w:rsidRPr="00E9603C" w:rsidRDefault="009166E9">
      <w:pPr>
        <w:pStyle w:val="B2"/>
        <w:rPr>
          <w:rFonts w:eastAsia="DengXian"/>
        </w:rPr>
      </w:pPr>
      <w:r w:rsidRPr="00E9603C">
        <w:rPr>
          <w:rFonts w:eastAsia="DengXian"/>
        </w:rPr>
        <w:t>(1)</w:t>
      </w:r>
      <w:r w:rsidRPr="00E9603C">
        <w:rPr>
          <w:rFonts w:eastAsia="DengXian"/>
        </w:rPr>
        <w:tab/>
        <w:t>Network Slice Selection procedure. NSSF may request for slice load analytics based on data rate quota and/or amount of data volume dispersed analytic, statistical or predictive, then the NSSF can decide when to stop admitting heavy users into a particular slice. In case the NSSF is not deployed, another 5GC NF (e.g. AMF and/or SMF) may subscribe to the slice dispersion data analytics information to assist with load mitigation policy.</w:t>
      </w:r>
    </w:p>
    <w:p w14:paraId="1C460B68" w14:textId="77777777" w:rsidR="009166E9" w:rsidRPr="00E9603C" w:rsidRDefault="009166E9">
      <w:pPr>
        <w:pStyle w:val="Heading3"/>
      </w:pPr>
      <w:bookmarkStart w:id="13393" w:name="_Toc50024000"/>
      <w:bookmarkStart w:id="13394" w:name="_Toc50023415"/>
      <w:bookmarkStart w:id="13395" w:name="_Toc50579800"/>
      <w:bookmarkStart w:id="13396" w:name="_Toc54770402"/>
      <w:bookmarkStart w:id="13397" w:name="_Toc54779754"/>
      <w:bookmarkStart w:id="13398" w:name="_Toc54786714"/>
      <w:bookmarkStart w:id="13399" w:name="_Toc50310068"/>
      <w:bookmarkStart w:id="13400" w:name="_Toc57201578"/>
      <w:bookmarkStart w:id="13401" w:name="_Toc50022766"/>
      <w:bookmarkStart w:id="13402" w:name="_Toc57641616"/>
      <w:bookmarkStart w:id="13403" w:name="_Toc59101969"/>
      <w:r w:rsidRPr="00E9603C">
        <w:t>6.74.2</w:t>
      </w:r>
      <w:r w:rsidRPr="00E9603C">
        <w:tab/>
        <w:t>Input Data</w:t>
      </w:r>
      <w:bookmarkEnd w:id="13393"/>
      <w:bookmarkEnd w:id="13394"/>
      <w:bookmarkEnd w:id="13395"/>
      <w:bookmarkEnd w:id="13396"/>
      <w:bookmarkEnd w:id="13397"/>
      <w:bookmarkEnd w:id="13398"/>
      <w:bookmarkEnd w:id="13399"/>
      <w:bookmarkEnd w:id="13400"/>
      <w:bookmarkEnd w:id="13401"/>
      <w:bookmarkEnd w:id="13402"/>
      <w:bookmarkEnd w:id="13403"/>
    </w:p>
    <w:p w14:paraId="46306255" w14:textId="77777777" w:rsidR="009166E9" w:rsidRPr="00E9603C" w:rsidRDefault="009166E9">
      <w:pPr>
        <w:rPr>
          <w:rFonts w:eastAsia="SimSun"/>
        </w:rPr>
      </w:pPr>
      <w:r w:rsidRPr="00E9603C">
        <w:rPr>
          <w:rFonts w:eastAsia="SimSun"/>
        </w:rPr>
        <w:t xml:space="preserve">Input data of mentioned Analytics should follow </w:t>
      </w:r>
      <w:r w:rsidR="00E9603C" w:rsidRPr="00E9603C">
        <w:rPr>
          <w:rFonts w:eastAsia="SimSun"/>
        </w:rPr>
        <w:t>TS</w:t>
      </w:r>
      <w:r w:rsidR="00E9603C">
        <w:rPr>
          <w:rFonts w:eastAsia="SimSun"/>
        </w:rPr>
        <w:t> </w:t>
      </w:r>
      <w:r w:rsidR="00E9603C" w:rsidRPr="00E9603C">
        <w:rPr>
          <w:rFonts w:eastAsia="SimSun"/>
        </w:rPr>
        <w:t>23.288</w:t>
      </w:r>
      <w:r w:rsidR="00E9603C">
        <w:rPr>
          <w:rFonts w:eastAsia="SimSun"/>
        </w:rPr>
        <w:t> </w:t>
      </w:r>
      <w:r w:rsidR="00E9603C" w:rsidRPr="00E9603C">
        <w:rPr>
          <w:rFonts w:eastAsia="SimSun"/>
        </w:rPr>
        <w:t>[</w:t>
      </w:r>
      <w:r w:rsidRPr="00E9603C">
        <w:rPr>
          <w:rFonts w:eastAsia="SimSun"/>
        </w:rPr>
        <w:t>5].</w:t>
      </w:r>
    </w:p>
    <w:p w14:paraId="493930A5" w14:textId="77777777" w:rsidR="009166E9" w:rsidRPr="00E9603C" w:rsidRDefault="009166E9">
      <w:pPr>
        <w:pStyle w:val="Heading3"/>
      </w:pPr>
      <w:bookmarkStart w:id="13404" w:name="_Toc50023416"/>
      <w:bookmarkStart w:id="13405" w:name="_Toc57201579"/>
      <w:bookmarkStart w:id="13406" w:name="_Toc50024001"/>
      <w:bookmarkStart w:id="13407" w:name="_Toc50022767"/>
      <w:bookmarkStart w:id="13408" w:name="_Toc54770403"/>
      <w:bookmarkStart w:id="13409" w:name="_Toc54786715"/>
      <w:bookmarkStart w:id="13410" w:name="_Toc54779755"/>
      <w:bookmarkStart w:id="13411" w:name="_Toc50310069"/>
      <w:bookmarkStart w:id="13412" w:name="_Toc50579801"/>
      <w:bookmarkStart w:id="13413" w:name="_Toc57641617"/>
      <w:bookmarkStart w:id="13414" w:name="_Toc59101970"/>
      <w:r w:rsidRPr="00E9603C">
        <w:t>6.74.3</w:t>
      </w:r>
      <w:r w:rsidRPr="00E9603C">
        <w:tab/>
        <w:t>Output Analytics</w:t>
      </w:r>
      <w:bookmarkEnd w:id="13404"/>
      <w:bookmarkEnd w:id="13405"/>
      <w:bookmarkEnd w:id="13406"/>
      <w:bookmarkEnd w:id="13407"/>
      <w:bookmarkEnd w:id="13408"/>
      <w:bookmarkEnd w:id="13409"/>
      <w:bookmarkEnd w:id="13410"/>
      <w:bookmarkEnd w:id="13411"/>
      <w:bookmarkEnd w:id="13412"/>
      <w:bookmarkEnd w:id="13413"/>
      <w:bookmarkEnd w:id="13414"/>
    </w:p>
    <w:p w14:paraId="320BF4A5" w14:textId="77777777" w:rsidR="009166E9" w:rsidRPr="00E9603C" w:rsidRDefault="009166E9">
      <w:pPr>
        <w:rPr>
          <w:rFonts w:eastAsia="SimSun"/>
        </w:rPr>
      </w:pPr>
      <w:r w:rsidRPr="00E9603C">
        <w:rPr>
          <w:rFonts w:eastAsia="SimSun"/>
        </w:rPr>
        <w:t xml:space="preserve">Output data of mentioned Analytics should follow </w:t>
      </w:r>
      <w:r w:rsidR="00E9603C" w:rsidRPr="00E9603C">
        <w:rPr>
          <w:rFonts w:eastAsia="SimSun"/>
        </w:rPr>
        <w:t>TS</w:t>
      </w:r>
      <w:r w:rsidR="00E9603C">
        <w:rPr>
          <w:rFonts w:eastAsia="SimSun"/>
        </w:rPr>
        <w:t> </w:t>
      </w:r>
      <w:r w:rsidR="00E9603C" w:rsidRPr="00E9603C">
        <w:rPr>
          <w:rFonts w:eastAsia="SimSun"/>
        </w:rPr>
        <w:t>23.288</w:t>
      </w:r>
      <w:r w:rsidR="00E9603C">
        <w:rPr>
          <w:rFonts w:eastAsia="SimSun"/>
        </w:rPr>
        <w:t> </w:t>
      </w:r>
      <w:r w:rsidR="00E9603C" w:rsidRPr="00E9603C">
        <w:rPr>
          <w:rFonts w:eastAsia="SimSun"/>
        </w:rPr>
        <w:t>[</w:t>
      </w:r>
      <w:r w:rsidRPr="00E9603C">
        <w:rPr>
          <w:rFonts w:eastAsia="SimSun"/>
        </w:rPr>
        <w:t>5].</w:t>
      </w:r>
    </w:p>
    <w:p w14:paraId="0FB53B75" w14:textId="77777777" w:rsidR="009166E9" w:rsidRPr="00E9603C" w:rsidRDefault="009166E9">
      <w:pPr>
        <w:pStyle w:val="Heading3"/>
      </w:pPr>
      <w:bookmarkStart w:id="13415" w:name="_Toc50310070"/>
      <w:bookmarkStart w:id="13416" w:name="_Toc50022768"/>
      <w:bookmarkStart w:id="13417" w:name="_Toc50023417"/>
      <w:bookmarkStart w:id="13418" w:name="_Toc50024002"/>
      <w:bookmarkStart w:id="13419" w:name="_Toc50579802"/>
      <w:bookmarkStart w:id="13420" w:name="_Toc57201580"/>
      <w:bookmarkStart w:id="13421" w:name="_Toc54770404"/>
      <w:bookmarkStart w:id="13422" w:name="_Toc54779756"/>
      <w:bookmarkStart w:id="13423" w:name="_Toc54786716"/>
      <w:bookmarkStart w:id="13424" w:name="_Toc57641618"/>
      <w:bookmarkStart w:id="13425" w:name="_Toc59101971"/>
      <w:r w:rsidRPr="00E9603C">
        <w:t>6.74.4</w:t>
      </w:r>
      <w:r w:rsidRPr="00E9603C">
        <w:tab/>
        <w:t>Procedures</w:t>
      </w:r>
      <w:bookmarkEnd w:id="13415"/>
      <w:bookmarkEnd w:id="13416"/>
      <w:bookmarkEnd w:id="13417"/>
      <w:bookmarkEnd w:id="13418"/>
      <w:bookmarkEnd w:id="13419"/>
      <w:bookmarkEnd w:id="13420"/>
      <w:bookmarkEnd w:id="13421"/>
      <w:bookmarkEnd w:id="13422"/>
      <w:bookmarkEnd w:id="13423"/>
      <w:bookmarkEnd w:id="13424"/>
      <w:bookmarkEnd w:id="13425"/>
    </w:p>
    <w:p w14:paraId="36B69EFE" w14:textId="77777777" w:rsidR="009166E9" w:rsidRPr="00E9603C" w:rsidRDefault="009166E9">
      <w:pPr>
        <w:rPr>
          <w:rFonts w:eastAsia="SimSun"/>
        </w:rPr>
      </w:pPr>
      <w:r w:rsidRPr="00E9603C">
        <w:rPr>
          <w:rFonts w:eastAsia="SimSun"/>
        </w:rPr>
        <w:t xml:space="preserve">Procedures of mentioned Analytics should follow </w:t>
      </w:r>
      <w:r w:rsidR="00E9603C" w:rsidRPr="00E9603C">
        <w:rPr>
          <w:rFonts w:eastAsia="SimSun"/>
        </w:rPr>
        <w:t>TS</w:t>
      </w:r>
      <w:r w:rsidR="00E9603C">
        <w:rPr>
          <w:rFonts w:eastAsia="SimSun"/>
        </w:rPr>
        <w:t> </w:t>
      </w:r>
      <w:r w:rsidR="00E9603C" w:rsidRPr="00E9603C">
        <w:rPr>
          <w:rFonts w:eastAsia="SimSun"/>
        </w:rPr>
        <w:t>23.288</w:t>
      </w:r>
      <w:r w:rsidR="00E9603C">
        <w:rPr>
          <w:rFonts w:eastAsia="SimSun"/>
        </w:rPr>
        <w:t> </w:t>
      </w:r>
      <w:r w:rsidR="00E9603C" w:rsidRPr="00E9603C">
        <w:rPr>
          <w:rFonts w:eastAsia="SimSun"/>
        </w:rPr>
        <w:t>[</w:t>
      </w:r>
      <w:r w:rsidRPr="00E9603C">
        <w:rPr>
          <w:rFonts w:eastAsia="SimSun"/>
        </w:rPr>
        <w:t>5].</w:t>
      </w:r>
    </w:p>
    <w:p w14:paraId="16FE458D" w14:textId="77777777" w:rsidR="009166E9" w:rsidRPr="00E9603C" w:rsidRDefault="009166E9">
      <w:pPr>
        <w:pStyle w:val="Heading3"/>
      </w:pPr>
      <w:bookmarkStart w:id="13426" w:name="_Toc50310071"/>
      <w:bookmarkStart w:id="13427" w:name="_Toc50579803"/>
      <w:bookmarkStart w:id="13428" w:name="_Toc50022769"/>
      <w:bookmarkStart w:id="13429" w:name="_Toc50023418"/>
      <w:bookmarkStart w:id="13430" w:name="_Toc50024003"/>
      <w:bookmarkStart w:id="13431" w:name="_Toc54770405"/>
      <w:bookmarkStart w:id="13432" w:name="_Toc54779757"/>
      <w:bookmarkStart w:id="13433" w:name="_Toc54786717"/>
      <w:bookmarkStart w:id="13434" w:name="_Toc57201581"/>
      <w:bookmarkStart w:id="13435" w:name="_Toc57641619"/>
      <w:bookmarkStart w:id="13436" w:name="_Toc59101972"/>
      <w:r w:rsidRPr="00E9603C">
        <w:t>6.74.5</w:t>
      </w:r>
      <w:r w:rsidRPr="00E9603C">
        <w:tab/>
        <w:t>Impacts on services, entities and interfaces</w:t>
      </w:r>
      <w:bookmarkEnd w:id="13426"/>
      <w:bookmarkEnd w:id="13427"/>
      <w:bookmarkEnd w:id="13428"/>
      <w:bookmarkEnd w:id="13429"/>
      <w:bookmarkEnd w:id="13430"/>
      <w:bookmarkEnd w:id="13431"/>
      <w:bookmarkEnd w:id="13432"/>
      <w:bookmarkEnd w:id="13433"/>
      <w:bookmarkEnd w:id="13434"/>
      <w:bookmarkEnd w:id="13435"/>
      <w:bookmarkEnd w:id="13436"/>
    </w:p>
    <w:p w14:paraId="33BEEC71" w14:textId="77777777" w:rsidR="009166E9" w:rsidRPr="00E9603C" w:rsidRDefault="009166E9">
      <w:r w:rsidRPr="00E9603C">
        <w:t>AMF: consider NWDAF result when in selection of PCF, NSSAA, etc.</w:t>
      </w:r>
    </w:p>
    <w:p w14:paraId="3E818A0F" w14:textId="77777777" w:rsidR="009166E9" w:rsidRPr="00E9603C" w:rsidRDefault="009166E9">
      <w:r w:rsidRPr="00E9603C">
        <w:t>NSSF: consider NWDAF result when in selection of slice.</w:t>
      </w:r>
    </w:p>
    <w:p w14:paraId="0A9A4794" w14:textId="77777777" w:rsidR="009166E9" w:rsidRPr="00E9603C" w:rsidRDefault="009166E9">
      <w:pPr>
        <w:pStyle w:val="Heading2"/>
        <w:rPr>
          <w:lang w:eastAsia="zh-CN"/>
        </w:rPr>
      </w:pPr>
      <w:bookmarkStart w:id="13437" w:name="_Toc54786718"/>
      <w:bookmarkStart w:id="13438" w:name="_Toc50022770"/>
      <w:bookmarkStart w:id="13439" w:name="_Toc50310072"/>
      <w:bookmarkStart w:id="13440" w:name="_Toc50022050"/>
      <w:bookmarkStart w:id="13441" w:name="_Toc50024004"/>
      <w:bookmarkStart w:id="13442" w:name="_Toc50021481"/>
      <w:bookmarkStart w:id="13443" w:name="_Toc54770406"/>
      <w:bookmarkStart w:id="13444" w:name="_Toc57201582"/>
      <w:bookmarkStart w:id="13445" w:name="_Toc50023419"/>
      <w:bookmarkStart w:id="13446" w:name="_Toc54779758"/>
      <w:bookmarkStart w:id="13447" w:name="_Toc50579804"/>
      <w:bookmarkStart w:id="13448" w:name="_Toc57641620"/>
      <w:bookmarkStart w:id="13449" w:name="_Toc59101973"/>
      <w:r w:rsidRPr="00E9603C">
        <w:rPr>
          <w:lang w:eastAsia="zh-CN"/>
        </w:rPr>
        <w:t>6.75</w:t>
      </w:r>
      <w:r w:rsidRPr="00E9603C">
        <w:rPr>
          <w:lang w:eastAsia="zh-CN"/>
        </w:rPr>
        <w:tab/>
        <w:t>Solution #75: AF influencing NFs triggers for interactions with NWDAF</w:t>
      </w:r>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p>
    <w:p w14:paraId="5BB8C258" w14:textId="77777777" w:rsidR="009166E9" w:rsidRPr="00E9603C" w:rsidRDefault="009166E9">
      <w:pPr>
        <w:pStyle w:val="Heading3"/>
      </w:pPr>
      <w:bookmarkStart w:id="13450" w:name="_Toc50310073"/>
      <w:bookmarkStart w:id="13451" w:name="_Toc54770407"/>
      <w:bookmarkStart w:id="13452" w:name="_Toc54779759"/>
      <w:bookmarkStart w:id="13453" w:name="_Toc54786719"/>
      <w:bookmarkStart w:id="13454" w:name="_Toc50024005"/>
      <w:bookmarkStart w:id="13455" w:name="_Toc50023420"/>
      <w:bookmarkStart w:id="13456" w:name="_Toc50022051"/>
      <w:bookmarkStart w:id="13457" w:name="_Toc57201583"/>
      <w:bookmarkStart w:id="13458" w:name="_Toc50021482"/>
      <w:bookmarkStart w:id="13459" w:name="_Toc50022771"/>
      <w:bookmarkStart w:id="13460" w:name="_Toc50579805"/>
      <w:bookmarkStart w:id="13461" w:name="_Toc57641621"/>
      <w:bookmarkStart w:id="13462" w:name="_Toc59101974"/>
      <w:r w:rsidRPr="00E9603C">
        <w:t>6.</w:t>
      </w:r>
      <w:r w:rsidRPr="00E9603C">
        <w:rPr>
          <w:lang w:eastAsia="zh-CN"/>
        </w:rPr>
        <w:t>75</w:t>
      </w:r>
      <w:r w:rsidRPr="00E9603C">
        <w:t>.1</w:t>
      </w:r>
      <w:r w:rsidRPr="00E9603C">
        <w:tab/>
        <w:t>Description</w:t>
      </w:r>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p>
    <w:p w14:paraId="5A04920B" w14:textId="77777777" w:rsidR="009166E9" w:rsidRPr="00E9603C" w:rsidRDefault="009166E9">
      <w:pPr>
        <w:rPr>
          <w:lang w:eastAsia="zh-CN"/>
        </w:rPr>
      </w:pPr>
      <w:r w:rsidRPr="00E9603C">
        <w:t xml:space="preserve">This solution addresses Key Issue #13 "Triggering conditions for analytics" </w:t>
      </w:r>
      <w:r w:rsidRPr="00E9603C">
        <w:rPr>
          <w:lang w:eastAsia="zh-CN"/>
        </w:rPr>
        <w:t>with the specific focus on defining a solution for the following issues of KI#13:</w:t>
      </w:r>
    </w:p>
    <w:p w14:paraId="7C63954C" w14:textId="77777777" w:rsidR="009166E9" w:rsidRPr="00E9603C" w:rsidRDefault="009166E9">
      <w:pPr>
        <w:pStyle w:val="B1"/>
      </w:pPr>
      <w:r w:rsidRPr="00E9603C">
        <w:t>-</w:t>
      </w:r>
      <w:r w:rsidRPr="00E9603C">
        <w:tab/>
        <w:t>whether configuration for these triggers is needed;</w:t>
      </w:r>
    </w:p>
    <w:p w14:paraId="136374A1" w14:textId="77777777" w:rsidR="009166E9" w:rsidRPr="00E9603C" w:rsidRDefault="009166E9">
      <w:pPr>
        <w:pStyle w:val="B1"/>
      </w:pPr>
      <w:r w:rsidRPr="00E9603C">
        <w:t>-</w:t>
      </w:r>
      <w:r w:rsidRPr="00E9603C">
        <w:tab/>
        <w:t>whether changes to 5Gs architecture and services are needed to allow for such configuration.</w:t>
      </w:r>
    </w:p>
    <w:p w14:paraId="697E0D3E" w14:textId="77777777" w:rsidR="009166E9" w:rsidRPr="00E9603C" w:rsidRDefault="009166E9">
      <w:pPr>
        <w:rPr>
          <w:color w:val="auto"/>
        </w:rPr>
      </w:pPr>
      <w:r w:rsidRPr="00E9603C">
        <w:t xml:space="preserve">Recently, there has been an increase extension on the role of AFs influencing different aspects of how 5GS controls the UEs and/or group of UEs related to the AFs. Examples of the AF capabilities to influence 5GS for specific UEs and/or group of UEs are providing: traffic and routing information, QoS reference information for session management, specific charging requirements, service parameters for UEs, among others. The main motivation is that AFs can provide valuable information to 5GS, so that 5GS NFs can better make use of its resources and provide adequate services to the UEs and/or group of UEs related to such AFs. In this solution, we propose the same principle to be applied for the selection of UEs and/or group of UEs to be considered during the triggers for </w:t>
      </w:r>
      <w:r w:rsidRPr="00E9603C">
        <w:rPr>
          <w:color w:val="auto"/>
        </w:rPr>
        <w:t>analytics IDs consumption by 5GS NFs.</w:t>
      </w:r>
    </w:p>
    <w:p w14:paraId="23CEEBAD" w14:textId="77777777" w:rsidR="009166E9" w:rsidRPr="00E9603C" w:rsidRDefault="009166E9">
      <w:pPr>
        <w:rPr>
          <w:lang w:eastAsia="zh-CN"/>
        </w:rPr>
      </w:pPr>
      <w:r w:rsidRPr="00E9603C">
        <w:rPr>
          <w:lang w:eastAsia="zh-CN"/>
        </w:rPr>
        <w:t>This solution is applicable to scenario such as the one described below:</w:t>
      </w:r>
    </w:p>
    <w:p w14:paraId="543411C1" w14:textId="77777777" w:rsidR="009166E9" w:rsidRPr="00E9603C" w:rsidRDefault="009166E9">
      <w:pPr>
        <w:pStyle w:val="B1"/>
      </w:pPr>
      <w:r w:rsidRPr="00E9603C">
        <w:t>-</w:t>
      </w:r>
      <w:r w:rsidRPr="00E9603C">
        <w:tab/>
        <w:t>The scenario in which 5GS knows the behavior of the UE/group of UEs (e.g., UEs are a reduced range of mobility) while the AF knows why the UEs are behaving like that due to its unique knowledge of the application level. Therefore, AF can support 5GS to better use its resources when performing analytics processes. For instance, the scenario considering 5G in a factory service where robots (i.e., UEs) take certain (fixed) routes and some robots may not be active for a long time or may be in standby to act as backups. From a network perspective, all these UEs will be connected to the network (eventually with minimal communication), but from an application perspective AF knows about the UEs inactivity for the next few hours/days and can therefore remove them from the generation of analytics IDs. This knowledge allows AF to support 5GS to reduce data collection for UEs that have no major role (are inactive from application perspective) on network utilization.</w:t>
      </w:r>
    </w:p>
    <w:p w14:paraId="6C9A0502" w14:textId="77777777" w:rsidR="009166E9" w:rsidRPr="00E9603C" w:rsidRDefault="009166E9">
      <w:r w:rsidRPr="00E9603C">
        <w:t>It is possible that NFs themselves can decide which UEs or group of UEs may be used as target of analytics ID when such NFs subscribe/request analytics IDs to NWDAF (e.g., as defined in Solution #45, in clause 6.45). Nevertheless, AF may be the able to influence 5GS NFs triggering analytics subscription/request on determining the specific UEs and/or group of UEs that should be included in such request. When NFs decide to trigger analytics ID for a specific UE and/or group of UE, such NF may take decisions on such UEs and/or group of UEs treatment based on such analytics ID. As detailed in the scenario above, in those case where the NFs might be able to select UEs to be included as target of analytics reporting, but this selection does not consider the AF knowledge about the reasons for the UE to behave in a certain observed way. Therefore, this contribution aims at AF indicating to 5GS the UEs and/or group of UEs that might not be useful to devote 5GS resources (such as data collection) to include such UEs as target of analytics IDs.</w:t>
      </w:r>
    </w:p>
    <w:p w14:paraId="6BBF0D25" w14:textId="77777777" w:rsidR="009166E9" w:rsidRPr="00E9603C" w:rsidRDefault="009166E9">
      <w:r w:rsidRPr="00E9603C">
        <w:t>We propose a new solution where AFs support NFs to select an appropriated set of UEs and or group of UEs when triggering the subscription to analytics ID. Such influence is related to AFs requesting to 5GS that certain UEs and/or group of UEs should be removed or included on a request for analytics information, when NFs trigger the request/subscription to NWDAF.</w:t>
      </w:r>
    </w:p>
    <w:p w14:paraId="1B68222E" w14:textId="77777777" w:rsidR="009166E9" w:rsidRPr="00E9603C" w:rsidRDefault="009166E9">
      <w:r w:rsidRPr="00E9603C">
        <w:t xml:space="preserve">This solution may be used standalone or combined with other solutions already defined in </w:t>
      </w:r>
      <w:r w:rsidR="00E9603C">
        <w:t>the present TR</w:t>
      </w:r>
      <w:r w:rsidRPr="00E9603C">
        <w:t xml:space="preserve"> in order to refine the configuration information the NFs require to trigger the proper subscription, request to analytics IDs.</w:t>
      </w:r>
    </w:p>
    <w:p w14:paraId="04F3FB2F" w14:textId="77777777" w:rsidR="009166E9" w:rsidRPr="00E9603C" w:rsidRDefault="009166E9">
      <w:r w:rsidRPr="00E9603C">
        <w:t>The main principles of the solution are:</w:t>
      </w:r>
    </w:p>
    <w:p w14:paraId="1EF7DD98" w14:textId="77777777" w:rsidR="009166E9" w:rsidRPr="00E9603C" w:rsidRDefault="009166E9">
      <w:pPr>
        <w:pStyle w:val="B1"/>
        <w:rPr>
          <w:lang w:eastAsia="zh-CN"/>
        </w:rPr>
      </w:pPr>
      <w:r w:rsidRPr="00E9603C">
        <w:t>-</w:t>
      </w:r>
      <w:r w:rsidRPr="00E9603C">
        <w:tab/>
        <w:t xml:space="preserve">AFs provides the Analytics Subscription Information (ASI), which defines the properties of analytics IDs for specific UES or group of UEs. The properties are the request to include a restriction or to remove a restriction for NFs to consume </w:t>
      </w:r>
      <w:r w:rsidRPr="00E9603C">
        <w:rPr>
          <w:lang w:eastAsia="zh-CN"/>
        </w:rPr>
        <w:t>analytics IDs from NWDAF for the indicated UEs and/or group of UEs controlled by the AF. The effect of removing a restriction is that NFs are allowed once again to consume the analytics IDs for any UEs and/or group of UEs that they determine as necessary.</w:t>
      </w:r>
    </w:p>
    <w:p w14:paraId="25FCC771" w14:textId="77777777" w:rsidR="009166E9" w:rsidRPr="00E9603C" w:rsidRDefault="009166E9">
      <w:pPr>
        <w:pStyle w:val="B1"/>
        <w:rPr>
          <w:lang w:eastAsia="zh-CN"/>
        </w:rPr>
      </w:pPr>
      <w:r w:rsidRPr="00E9603C">
        <w:rPr>
          <w:lang w:eastAsia="zh-CN"/>
        </w:rPr>
        <w:t>-</w:t>
      </w:r>
      <w:r w:rsidRPr="00E9603C">
        <w:rPr>
          <w:lang w:eastAsia="zh-CN"/>
        </w:rPr>
        <w:tab/>
        <w:t xml:space="preserve">AFs have no knowledge of which NFs should be associated with which ASI. The AF has only the knowledge of which analytics IDs are associated with the restricted and/or allowed UEs and/or group of UEs. </w:t>
      </w:r>
    </w:p>
    <w:p w14:paraId="6D7C0EDE" w14:textId="77777777" w:rsidR="009166E9" w:rsidRPr="00E9603C" w:rsidRDefault="009166E9">
      <w:pPr>
        <w:pStyle w:val="B1"/>
      </w:pPr>
      <w:r w:rsidRPr="00E9603C">
        <w:t>-</w:t>
      </w:r>
      <w:r w:rsidRPr="00E9603C">
        <w:tab/>
        <w:t xml:space="preserve">NFs have their own mechanisms to determine which analytics IDs they shall request. The definition of such mechanisms is out of the scope of this solution but is defined in other solutions in this TR. </w:t>
      </w:r>
    </w:p>
    <w:p w14:paraId="4B534C2A" w14:textId="77777777" w:rsidR="009166E9" w:rsidRPr="00E9603C" w:rsidRDefault="009166E9">
      <w:pPr>
        <w:pStyle w:val="B1"/>
      </w:pPr>
      <w:r w:rsidRPr="00E9603C">
        <w:t>-</w:t>
      </w:r>
      <w:r w:rsidRPr="00E9603C">
        <w:tab/>
        <w:t xml:space="preserve">NFs have their own mechanisms to determine the set of UEs or group of UEs that should be included in the subscription to an analytics IDs. </w:t>
      </w:r>
    </w:p>
    <w:p w14:paraId="559DC84A" w14:textId="77777777" w:rsidR="009166E9" w:rsidRPr="00E9603C" w:rsidRDefault="009166E9">
      <w:pPr>
        <w:pStyle w:val="B1"/>
      </w:pPr>
      <w:r w:rsidRPr="00E9603C">
        <w:t>-</w:t>
      </w:r>
      <w:r w:rsidRPr="00E9603C">
        <w:tab/>
        <w:t xml:space="preserve">The ASI information is a configuration information complementing the internal logic of the NFs on the decision of which UEs and/or group of UEs should be included in the subscription to analytics IDs of such NF. </w:t>
      </w:r>
    </w:p>
    <w:p w14:paraId="2119A157" w14:textId="77777777" w:rsidR="009166E9" w:rsidRPr="00E9603C" w:rsidRDefault="009166E9">
      <w:pPr>
        <w:pStyle w:val="B1"/>
        <w:rPr>
          <w:lang w:eastAsia="zh-CN"/>
        </w:rPr>
      </w:pPr>
      <w:r w:rsidRPr="00E9603C">
        <w:t>-</w:t>
      </w:r>
      <w:r w:rsidRPr="00E9603C">
        <w:tab/>
        <w:t>The ASI information is independent of NFs. The ASI is associated to analytics IDs. It contains a list of analytics ID and for each analytics IDs it has the indication of the restrictions of UEs and/or group of UEs to be used for such analytics IDs.</w:t>
      </w:r>
    </w:p>
    <w:p w14:paraId="6F4F5401" w14:textId="77777777" w:rsidR="009166E9" w:rsidRPr="00E9603C" w:rsidRDefault="009166E9">
      <w:pPr>
        <w:pStyle w:val="NO"/>
        <w:rPr>
          <w:lang w:eastAsia="zh-CN"/>
        </w:rPr>
      </w:pPr>
      <w:r w:rsidRPr="00E9603C">
        <w:rPr>
          <w:lang w:eastAsia="zh-CN"/>
        </w:rPr>
        <w:t>NOTE:</w:t>
      </w:r>
      <w:r w:rsidRPr="00E9603C">
        <w:rPr>
          <w:lang w:eastAsia="zh-CN"/>
        </w:rPr>
        <w:tab/>
        <w:t>An indication of a restricted analytics ID for a specific UE and/or group of UE does not prevent a 5G NF to consume the same analytics ID for a different set of UEs and/or group of UEs.</w:t>
      </w:r>
    </w:p>
    <w:p w14:paraId="51569C8E" w14:textId="77777777" w:rsidR="009166E9" w:rsidRPr="00E9603C" w:rsidRDefault="009166E9">
      <w:pPr>
        <w:pStyle w:val="B1"/>
        <w:rPr>
          <w:lang w:eastAsia="en-GB"/>
        </w:rPr>
      </w:pPr>
      <w:r w:rsidRPr="00E9603C">
        <w:t>-</w:t>
      </w:r>
      <w:r w:rsidRPr="00E9603C">
        <w:tab/>
        <w:t>The analytics subscription information, is stored at UDM, and serve as triggers for:</w:t>
      </w:r>
    </w:p>
    <w:p w14:paraId="02C0C689" w14:textId="77777777" w:rsidR="009166E9" w:rsidRPr="00E9603C" w:rsidRDefault="009166E9">
      <w:pPr>
        <w:pStyle w:val="B2"/>
      </w:pPr>
      <w:r w:rsidRPr="00E9603C">
        <w:t>-</w:t>
      </w:r>
      <w:r w:rsidRPr="00E9603C">
        <w:tab/>
        <w:t xml:space="preserve">NFs to interact with NWDAF for analytics IDs when such NF is performing UE registration, session management, UE mobility procedures as defined in </w:t>
      </w:r>
      <w:r w:rsidR="00E9603C" w:rsidRPr="00E9603C">
        <w:t>TS</w:t>
      </w:r>
      <w:r w:rsidR="00E9603C">
        <w:t> </w:t>
      </w:r>
      <w:r w:rsidR="00E9603C" w:rsidRPr="00E9603C">
        <w:t>23.502</w:t>
      </w:r>
      <w:r w:rsidR="00E9603C">
        <w:t> </w:t>
      </w:r>
      <w:r w:rsidR="00E9603C" w:rsidRPr="00E9603C">
        <w:t>[</w:t>
      </w:r>
      <w:r w:rsidRPr="00E9603C">
        <w:t>3];</w:t>
      </w:r>
    </w:p>
    <w:p w14:paraId="388D2C2B" w14:textId="77777777" w:rsidR="009166E9" w:rsidRPr="00E9603C" w:rsidRDefault="009166E9">
      <w:pPr>
        <w:pStyle w:val="B2"/>
      </w:pPr>
      <w:r w:rsidRPr="00E9603C">
        <w:t>-</w:t>
      </w:r>
      <w:r w:rsidRPr="00E9603C">
        <w:tab/>
        <w:t>UDM to notify NFs about changes in the restrictions for analytics IDs for specific UEs and/or group of UEs.</w:t>
      </w:r>
    </w:p>
    <w:p w14:paraId="1AE44285" w14:textId="77777777" w:rsidR="009166E9" w:rsidRPr="00E9603C" w:rsidRDefault="009166E9">
      <w:pPr>
        <w:pStyle w:val="B1"/>
      </w:pPr>
      <w:r w:rsidRPr="00E9603C">
        <w:t>-</w:t>
      </w:r>
      <w:r w:rsidRPr="00E9603C">
        <w:tab/>
        <w:t xml:space="preserve">The UDM keeps the relationship of which NFs are related to which ASIs and uses this information when it needs to provide a notification to NFs. This relationship is established when NFs query UDM to check whether for a given analytics ID there exist a related ASIs stored at UDM that should be taken into consideration by the NF aiming at subscribing to such analytics ID. </w:t>
      </w:r>
    </w:p>
    <w:p w14:paraId="41D8AB14" w14:textId="77777777" w:rsidR="009166E9" w:rsidRPr="00E9603C" w:rsidRDefault="009166E9">
      <w:pPr>
        <w:pStyle w:val="Heading3"/>
        <w:rPr>
          <w:lang w:eastAsia="en-US"/>
        </w:rPr>
      </w:pPr>
      <w:bookmarkStart w:id="13463" w:name="_Toc50021483"/>
      <w:bookmarkStart w:id="13464" w:name="_Toc57201584"/>
      <w:bookmarkStart w:id="13465" w:name="_Toc50022052"/>
      <w:bookmarkStart w:id="13466" w:name="_Toc50022772"/>
      <w:bookmarkStart w:id="13467" w:name="_Toc50023421"/>
      <w:bookmarkStart w:id="13468" w:name="_Toc50024006"/>
      <w:bookmarkStart w:id="13469" w:name="_Toc50310074"/>
      <w:bookmarkStart w:id="13470" w:name="_Toc50579806"/>
      <w:bookmarkStart w:id="13471" w:name="_Toc54770408"/>
      <w:bookmarkStart w:id="13472" w:name="_Toc54779760"/>
      <w:bookmarkStart w:id="13473" w:name="_Toc54786720"/>
      <w:bookmarkStart w:id="13474" w:name="_Toc57641622"/>
      <w:bookmarkStart w:id="13475" w:name="_Toc59101975"/>
      <w:r w:rsidRPr="00E9603C">
        <w:t>6.75.2</w:t>
      </w:r>
      <w:r w:rsidRPr="00E9603C">
        <w:tab/>
        <w:t>Procedure</w:t>
      </w:r>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p>
    <w:p w14:paraId="3027F209" w14:textId="77777777" w:rsidR="009166E9" w:rsidRPr="00E9603C" w:rsidRDefault="009166E9">
      <w:pPr>
        <w:pStyle w:val="TH"/>
      </w:pPr>
      <w:r w:rsidRPr="00E9603C">
        <w:object w:dxaOrig="9024" w:dyaOrig="9650" w14:anchorId="00232261">
          <v:shape id="对象 152" o:spid="_x0000_i1181" type="#_x0000_t75" style="width:450.5pt;height:481.5pt;mso-position-horizontal-relative:page;mso-position-vertical-relative:page" o:ole="">
            <v:imagedata r:id="rId309" o:title=""/>
          </v:shape>
          <o:OLEObject Type="Embed" ProgID="Word.Picture.8" ShapeID="对象 152" DrawAspect="Content" ObjectID="_1669716087" r:id="rId310"/>
        </w:object>
      </w:r>
    </w:p>
    <w:p w14:paraId="077D1FF6" w14:textId="77777777" w:rsidR="009166E9" w:rsidRPr="00E9603C" w:rsidRDefault="009166E9">
      <w:pPr>
        <w:pStyle w:val="TF"/>
        <w:rPr>
          <w:lang w:eastAsia="en-US"/>
        </w:rPr>
      </w:pPr>
      <w:r w:rsidRPr="00E9603C">
        <w:rPr>
          <w:lang w:eastAsia="en-US"/>
        </w:rPr>
        <w:t>Figure 6.</w:t>
      </w:r>
      <w:r w:rsidRPr="00E9603C">
        <w:rPr>
          <w:lang w:eastAsia="zh-CN"/>
        </w:rPr>
        <w:t>75</w:t>
      </w:r>
      <w:r w:rsidRPr="00E9603C">
        <w:rPr>
          <w:lang w:eastAsia="en-US"/>
        </w:rPr>
        <w:t>.2-1: AF influencing consumption of analytics IDs for specific UEs and/or group of UEs</w:t>
      </w:r>
    </w:p>
    <w:p w14:paraId="663FC7ED" w14:textId="77777777" w:rsidR="009166E9" w:rsidRPr="00E9603C" w:rsidRDefault="009166E9">
      <w:pPr>
        <w:pStyle w:val="NO"/>
      </w:pPr>
      <w:r w:rsidRPr="00E9603C">
        <w:rPr>
          <w:rStyle w:val="NOChar"/>
        </w:rPr>
        <w:t>NOTE 1:</w:t>
      </w:r>
      <w:r w:rsidRPr="00E9603C">
        <w:rPr>
          <w:rStyle w:val="NOChar"/>
        </w:rPr>
        <w:tab/>
        <w:t>This procedure may need alignment with existing procedures for service specific parameter provisioning from AF information to UDM.</w:t>
      </w:r>
    </w:p>
    <w:p w14:paraId="37E5CBB4" w14:textId="77777777" w:rsidR="009166E9" w:rsidRPr="00E9603C" w:rsidRDefault="009166E9">
      <w:r w:rsidRPr="00E9603C">
        <w:t>There are two possible options for enabling the analytics subscription information to be stored at UDM:</w:t>
      </w:r>
    </w:p>
    <w:p w14:paraId="05C494DB" w14:textId="77777777" w:rsidR="009166E9" w:rsidRPr="00E9603C" w:rsidRDefault="009166E9">
      <w:pPr>
        <w:pStyle w:val="B1"/>
        <w:rPr>
          <w:i/>
        </w:rPr>
      </w:pPr>
      <w:r w:rsidRPr="00E9603C">
        <w:t>1a.</w:t>
      </w:r>
      <w:r w:rsidRPr="00E9603C">
        <w:tab/>
        <w:t>(</w:t>
      </w:r>
      <w:r w:rsidRPr="00E9603C">
        <w:rPr>
          <w:i/>
        </w:rPr>
        <w:t>Option 1: Via Configuration</w:t>
      </w:r>
      <w:r w:rsidRPr="00E9603C">
        <w:t>) The analytics subscription information is configured, stored, and maintained at UDM.</w:t>
      </w:r>
    </w:p>
    <w:p w14:paraId="618F4E94" w14:textId="77777777" w:rsidR="009166E9" w:rsidRPr="00E9603C" w:rsidRDefault="009166E9">
      <w:pPr>
        <w:pStyle w:val="NO"/>
      </w:pPr>
      <w:r w:rsidRPr="00E9603C">
        <w:rPr>
          <w:lang w:eastAsia="zh-CN"/>
        </w:rPr>
        <w:t>NOTE 2:</w:t>
      </w:r>
      <w:r w:rsidRPr="00E9603C">
        <w:rPr>
          <w:lang w:eastAsia="zh-CN"/>
        </w:rPr>
        <w:tab/>
        <w:t>If Step 1a is executed, the Steps 1b, 2 and 3 are skipped.</w:t>
      </w:r>
    </w:p>
    <w:p w14:paraId="51C6665F" w14:textId="77777777" w:rsidR="009166E9" w:rsidRPr="00E9603C" w:rsidRDefault="009166E9">
      <w:pPr>
        <w:pStyle w:val="B1"/>
      </w:pPr>
      <w:r w:rsidRPr="00E9603C">
        <w:t>1b.</w:t>
      </w:r>
      <w:r w:rsidRPr="00E9603C">
        <w:tab/>
        <w:t>(</w:t>
      </w:r>
      <w:r w:rsidRPr="00E9603C">
        <w:rPr>
          <w:i/>
        </w:rPr>
        <w:t>Option 2: Via AF directly or indirectly with NEF support</w:t>
      </w:r>
      <w:r w:rsidRPr="00E9603C">
        <w:t>) AFs provides the analytics subscription information (ASI) to UDM, directly if AF is allowed by operator to do so, or via NEF. UDM exposes services that can be invoked with the following input parameters: identification of NF providing the ASI, list of one or more restricted analytics IDs for specific UEs or group of UEs.</w:t>
      </w:r>
    </w:p>
    <w:p w14:paraId="435225D9" w14:textId="77777777" w:rsidR="009166E9" w:rsidRPr="00E9603C" w:rsidRDefault="009166E9">
      <w:pPr>
        <w:pStyle w:val="B1"/>
      </w:pPr>
      <w:r w:rsidRPr="00E9603C">
        <w:t>2.</w:t>
      </w:r>
      <w:r w:rsidRPr="00E9603C">
        <w:tab/>
        <w:t>UDM receives, stores, and maintains the analytics subscription information based on interaction with AF (via NEF).</w:t>
      </w:r>
    </w:p>
    <w:p w14:paraId="4182DFC8" w14:textId="77777777" w:rsidR="009166E9" w:rsidRPr="00E9603C" w:rsidRDefault="009166E9">
      <w:pPr>
        <w:pStyle w:val="B1"/>
      </w:pPr>
      <w:r w:rsidRPr="00E9603C">
        <w:t>3.</w:t>
      </w:r>
      <w:r w:rsidRPr="00E9603C">
        <w:tab/>
        <w:t>UDM provides to AF (directly or via NEF) the identification of the ASI to enable AF to change the properties of the analytics IDs or the list of UEs or group of UEs associated with stored ASIs.</w:t>
      </w:r>
    </w:p>
    <w:p w14:paraId="54CFCF5A" w14:textId="77777777" w:rsidR="009166E9" w:rsidRPr="00E9603C" w:rsidRDefault="009166E9">
      <w:pPr>
        <w:pStyle w:val="B1"/>
      </w:pPr>
      <w:r w:rsidRPr="00E9603C">
        <w:t>4.</w:t>
      </w:r>
      <w:r w:rsidRPr="00E9603C">
        <w:tab/>
        <w:t>One or more UEs are performing session establishment or UE registration or UE mobility via interactions with 5GS.</w:t>
      </w:r>
    </w:p>
    <w:p w14:paraId="4352856A" w14:textId="77777777" w:rsidR="009166E9" w:rsidRPr="00E9603C" w:rsidRDefault="009166E9">
      <w:pPr>
        <w:pStyle w:val="B1"/>
      </w:pPr>
      <w:r w:rsidRPr="00E9603C">
        <w:t>5.</w:t>
      </w:r>
      <w:r w:rsidRPr="00E9603C">
        <w:tab/>
        <w:t>The NF (e.g., AMF if the UE is performing registration), or SMF when performing PDU session setup for UEs), when selecting the list of UEs and/or group of UEs to be included in the subscription to analytics IDs they are configured to trigger, determines that there is an available ASI information about the UE (or UEs, or groups of UEs). The NF invokes the service exposed by UDM to retrieve the ASI associated with an analytics ID. The parameters included in the request are a list of analytics IDs, identification of the UEs and/or group of UEs, Notification Target Address and identification of the NF requesting an ASI. The analytics ID is used to match to an existing ASI, while the identification of the NF requesting an ASI is used by UDM in case steps 9 – 11 need to be performed.</w:t>
      </w:r>
    </w:p>
    <w:p w14:paraId="4FD5058E" w14:textId="77777777" w:rsidR="009166E9" w:rsidRPr="00E9603C" w:rsidRDefault="009166E9">
      <w:pPr>
        <w:pStyle w:val="NO"/>
      </w:pPr>
      <w:r w:rsidRPr="00E9603C">
        <w:rPr>
          <w:lang w:eastAsia="zh-CN"/>
        </w:rPr>
        <w:t>NOTE 3:</w:t>
      </w:r>
      <w:r w:rsidRPr="00E9603C">
        <w:rPr>
          <w:lang w:eastAsia="zh-CN"/>
        </w:rPr>
        <w:tab/>
        <w:t>AFs indicate to 5GS ASI per Analytics ID. Different NFs may be configured by the operator to subscribe to different analytics IDs. When the NFs are triggering subscription to their configured analytics ID, they check with UDM whether there exist an ASI that can support them in the decision of which UEs and/or group of UEs can be included as analytics target of the analytics ID subscriptions to be triggered.</w:t>
      </w:r>
    </w:p>
    <w:p w14:paraId="3A42EE74" w14:textId="77777777" w:rsidR="009166E9" w:rsidRPr="00E9603C" w:rsidRDefault="009166E9">
      <w:pPr>
        <w:pStyle w:val="NO"/>
      </w:pPr>
      <w:r w:rsidRPr="00E9603C">
        <w:rPr>
          <w:rStyle w:val="NOChar"/>
        </w:rPr>
        <w:t>NOTE 4:</w:t>
      </w:r>
      <w:r w:rsidRPr="00E9603C">
        <w:rPr>
          <w:rStyle w:val="NOChar"/>
        </w:rPr>
        <w:tab/>
        <w:t>Considering that the proposed procedure needs to be aligned with the existing procedures for service provisioning AF information to UDM, the AM and SM policy association procedures in TS</w:t>
      </w:r>
      <w:r w:rsidR="00E9603C">
        <w:rPr>
          <w:rStyle w:val="NOChar"/>
        </w:rPr>
        <w:t> </w:t>
      </w:r>
      <w:r w:rsidRPr="00E9603C">
        <w:rPr>
          <w:rStyle w:val="NOChar"/>
        </w:rPr>
        <w:t>23.502</w:t>
      </w:r>
      <w:r w:rsidR="00E9603C">
        <w:rPr>
          <w:rStyle w:val="NOChar"/>
        </w:rPr>
        <w:t> [3]</w:t>
      </w:r>
      <w:r w:rsidRPr="00E9603C">
        <w:rPr>
          <w:rStyle w:val="NOChar"/>
        </w:rPr>
        <w:t xml:space="preserve"> need also to be aligned in order to enable the ASI to reach AMF and SMF.</w:t>
      </w:r>
    </w:p>
    <w:p w14:paraId="34C2B820" w14:textId="77777777" w:rsidR="009166E9" w:rsidRPr="00E9603C" w:rsidRDefault="009166E9">
      <w:pPr>
        <w:pStyle w:val="B1"/>
      </w:pPr>
      <w:r w:rsidRPr="00E9603C">
        <w:t>6.</w:t>
      </w:r>
      <w:r w:rsidRPr="00E9603C">
        <w:tab/>
        <w:t>UDM verifies if there exist ASIs related to the parameters included in the received request from the NF.</w:t>
      </w:r>
    </w:p>
    <w:p w14:paraId="2D1E7141" w14:textId="77777777" w:rsidR="009166E9" w:rsidRPr="00E9603C" w:rsidRDefault="009166E9">
      <w:pPr>
        <w:pStyle w:val="B1"/>
      </w:pPr>
      <w:r w:rsidRPr="00E9603C">
        <w:t>7.</w:t>
      </w:r>
      <w:r w:rsidRPr="00E9603C">
        <w:tab/>
        <w:t>UDM provides a response to the NF based on the matching of the requested fields and the maintained ASIs.</w:t>
      </w:r>
    </w:p>
    <w:p w14:paraId="03EB84FD" w14:textId="77777777" w:rsidR="009166E9" w:rsidRPr="00E9603C" w:rsidRDefault="009166E9">
      <w:pPr>
        <w:pStyle w:val="B2"/>
      </w:pPr>
      <w:r w:rsidRPr="00E9603C">
        <w:t>7a.</w:t>
      </w:r>
      <w:r w:rsidRPr="00E9603C">
        <w:rPr>
          <w:rFonts w:eastAsia="SimSun"/>
          <w:lang w:eastAsia="zh-CN"/>
        </w:rPr>
        <w:tab/>
      </w:r>
      <w:r w:rsidRPr="00E9603C">
        <w:t>If there is a match for to some or all of the fields in the request, UDM sends to the NF the list of restricted analytics IDs for UEs and/or group of UEs and the associated ASI.</w:t>
      </w:r>
    </w:p>
    <w:p w14:paraId="7D597E20" w14:textId="77777777" w:rsidR="009166E9" w:rsidRPr="00E9603C" w:rsidRDefault="009166E9">
      <w:pPr>
        <w:pStyle w:val="B2"/>
      </w:pPr>
      <w:r w:rsidRPr="00E9603C">
        <w:t>7b.</w:t>
      </w:r>
      <w:r w:rsidRPr="00E9603C">
        <w:rPr>
          <w:rFonts w:eastAsia="SimSun"/>
          <w:lang w:eastAsia="zh-CN"/>
        </w:rPr>
        <w:tab/>
      </w:r>
      <w:r w:rsidRPr="00E9603C">
        <w:t>If there was not a match for any field, UDM sends to the NF an indication of no applicable ASI for any of the requested fields.</w:t>
      </w:r>
    </w:p>
    <w:p w14:paraId="6D4895DF" w14:textId="77777777" w:rsidR="009166E9" w:rsidRPr="00E9603C" w:rsidRDefault="009166E9">
      <w:pPr>
        <w:pStyle w:val="NO"/>
      </w:pPr>
      <w:r w:rsidRPr="00E9603C">
        <w:rPr>
          <w:lang w:eastAsia="zh-CN"/>
        </w:rPr>
        <w:t>NOTE 3:</w:t>
      </w:r>
      <w:r w:rsidRPr="00E9603C">
        <w:rPr>
          <w:lang w:eastAsia="zh-CN"/>
        </w:rPr>
        <w:tab/>
        <w:t>The NF might also receive the ASI in case of UE mobility from the previous NF serving the UE or group of UEs, e.g., via UE context transfer. In this case, the NF may not perform the steps 5 - 7.</w:t>
      </w:r>
    </w:p>
    <w:p w14:paraId="14AA7CC8" w14:textId="77777777" w:rsidR="009166E9" w:rsidRPr="00E9603C" w:rsidRDefault="009166E9">
      <w:pPr>
        <w:pStyle w:val="B1"/>
      </w:pPr>
      <w:r w:rsidRPr="00E9603C">
        <w:t>8.</w:t>
      </w:r>
      <w:r w:rsidRPr="00E9603C">
        <w:tab/>
        <w:t>Based on the received information from UDM, the NF triggers interactions with NWDAF.</w:t>
      </w:r>
    </w:p>
    <w:p w14:paraId="6B81C65E" w14:textId="77777777" w:rsidR="009166E9" w:rsidRPr="00E9603C" w:rsidRDefault="009166E9">
      <w:pPr>
        <w:pStyle w:val="B2"/>
      </w:pPr>
      <w:r w:rsidRPr="00E9603C">
        <w:t>8a.</w:t>
      </w:r>
      <w:r w:rsidRPr="00E9603C">
        <w:rPr>
          <w:rFonts w:eastAsia="SimSun"/>
          <w:lang w:eastAsia="zh-CN"/>
        </w:rPr>
        <w:tab/>
      </w:r>
      <w:r w:rsidRPr="00E9603C">
        <w:t>In case the NF receives an indication of no application ASI, the NF can decide according to its internal logic or configuration to further request analytics ID related to the UEs and/or group of UEs.</w:t>
      </w:r>
    </w:p>
    <w:p w14:paraId="6CA3E973" w14:textId="77777777" w:rsidR="009166E9" w:rsidRPr="00E9603C" w:rsidRDefault="009166E9">
      <w:pPr>
        <w:pStyle w:val="B2"/>
      </w:pPr>
      <w:bookmarkStart w:id="13476" w:name="_Hlk48918946"/>
      <w:r w:rsidRPr="00E9603C">
        <w:t>8b.</w:t>
      </w:r>
      <w:r w:rsidRPr="00E9603C">
        <w:rPr>
          <w:rFonts w:eastAsia="SimSun"/>
          <w:lang w:eastAsia="zh-CN"/>
        </w:rPr>
        <w:tab/>
      </w:r>
      <w:r w:rsidRPr="00E9603C">
        <w:t>In the case the NF receives one or more restricted analytics IDs for the one or more UEs and/or group of UEs, the NF triggers subscriptions/request to NWDAF taking into consideration the received restricted analytics IDs for specific UEs and/or group of UEs.</w:t>
      </w:r>
    </w:p>
    <w:p w14:paraId="673FD0CB" w14:textId="77777777" w:rsidR="009166E9" w:rsidRPr="00E9603C" w:rsidRDefault="009166E9">
      <w:pPr>
        <w:pStyle w:val="NO"/>
        <w:rPr>
          <w:lang w:eastAsia="zh-CN"/>
        </w:rPr>
      </w:pPr>
      <w:r w:rsidRPr="00E9603C">
        <w:rPr>
          <w:lang w:eastAsia="zh-CN"/>
        </w:rPr>
        <w:t>NOTE 4:</w:t>
      </w:r>
      <w:r w:rsidRPr="00E9603C">
        <w:rPr>
          <w:lang w:eastAsia="zh-CN"/>
        </w:rPr>
        <w:tab/>
      </w:r>
      <w:r w:rsidRPr="00E9603C">
        <w:t>The operators may configure NFs with further mechanism to decide on the enforcement (or not) of received restricted specific UEs and/or group of UEs to be considered in the subscription to an analytics ID.</w:t>
      </w:r>
    </w:p>
    <w:bookmarkEnd w:id="13476"/>
    <w:p w14:paraId="1639EADE" w14:textId="77777777" w:rsidR="009166E9" w:rsidRPr="00E9603C" w:rsidRDefault="009166E9">
      <w:pPr>
        <w:pStyle w:val="NO"/>
        <w:rPr>
          <w:lang w:eastAsia="zh-CN"/>
        </w:rPr>
      </w:pPr>
      <w:r w:rsidRPr="00E9603C">
        <w:rPr>
          <w:lang w:eastAsia="zh-CN"/>
        </w:rPr>
        <w:t>NOTE 5:</w:t>
      </w:r>
      <w:r w:rsidRPr="00E9603C">
        <w:rPr>
          <w:lang w:eastAsia="zh-CN"/>
        </w:rPr>
        <w:tab/>
        <w:t>The steps 9 - 11 may be executed in parallel to the steps 4 - 8.</w:t>
      </w:r>
    </w:p>
    <w:p w14:paraId="46F4086F" w14:textId="77777777" w:rsidR="009166E9" w:rsidRPr="00E9603C" w:rsidRDefault="009166E9">
      <w:pPr>
        <w:pStyle w:val="B1"/>
      </w:pPr>
      <w:r w:rsidRPr="00E9603C">
        <w:t>9.</w:t>
      </w:r>
      <w:r w:rsidRPr="00E9603C">
        <w:tab/>
        <w:t xml:space="preserve">UDM receives updated ASI via configuration (9a) or via AF (9b). </w:t>
      </w:r>
      <w:r w:rsidRPr="00E9603C">
        <w:rPr>
          <w:lang w:eastAsia="zh-CN"/>
        </w:rPr>
        <w:t>Examples of updates on ASI are change the properties from imposed restriction to removed restriction (or vice versa) on analytics IDs for a list of UEs and/or group of UEs; or change the list of UEs and/or group of UEs for restricted analytics IDs (i.e., include or remove UEs and/or group of UEs).</w:t>
      </w:r>
    </w:p>
    <w:p w14:paraId="1AF47699" w14:textId="77777777" w:rsidR="009166E9" w:rsidRPr="00E9603C" w:rsidRDefault="009166E9">
      <w:pPr>
        <w:pStyle w:val="B1"/>
      </w:pPr>
      <w:r w:rsidRPr="00E9603C">
        <w:t>10.</w:t>
      </w:r>
      <w:r w:rsidRPr="00E9603C">
        <w:tab/>
        <w:t>UDM identifies the NF consumers of ASI that are affected by the updated ASIs. UDM uses the Notification Target Address to interact with the identified NF consumers of ASI to provide the updated restrictions.</w:t>
      </w:r>
    </w:p>
    <w:p w14:paraId="2F76911E" w14:textId="77777777" w:rsidR="009166E9" w:rsidRPr="00E9603C" w:rsidRDefault="009166E9">
      <w:pPr>
        <w:pStyle w:val="B1"/>
      </w:pPr>
      <w:r w:rsidRPr="00E9603C">
        <w:t>11.</w:t>
      </w:r>
      <w:r w:rsidRPr="00E9603C">
        <w:rPr>
          <w:rFonts w:eastAsia="SimSun"/>
          <w:lang w:eastAsia="zh-CN"/>
        </w:rPr>
        <w:tab/>
      </w:r>
      <w:r w:rsidRPr="00E9603C">
        <w:t>The one or more NFs that received the updated restrictions from UDM further interact with NWDAF in order to comply with the updated restrictions imposed or removed for its consumption to analytics IDs for UEs and/or group of UEs.</w:t>
      </w:r>
    </w:p>
    <w:p w14:paraId="72A9F4F3" w14:textId="77777777" w:rsidR="009166E9" w:rsidRPr="00E9603C" w:rsidRDefault="009166E9">
      <w:pPr>
        <w:pStyle w:val="Heading3"/>
        <w:rPr>
          <w:lang w:eastAsia="zh-CN"/>
        </w:rPr>
      </w:pPr>
      <w:bookmarkStart w:id="13477" w:name="_Toc54779761"/>
      <w:bookmarkStart w:id="13478" w:name="_Toc50022773"/>
      <w:bookmarkStart w:id="13479" w:name="_Toc54786721"/>
      <w:bookmarkStart w:id="13480" w:name="_Toc50021484"/>
      <w:bookmarkStart w:id="13481" w:name="_Toc50022053"/>
      <w:bookmarkStart w:id="13482" w:name="_Toc50023422"/>
      <w:bookmarkStart w:id="13483" w:name="_Toc50310076"/>
      <w:bookmarkStart w:id="13484" w:name="_Toc54770409"/>
      <w:bookmarkStart w:id="13485" w:name="_Toc50579808"/>
      <w:bookmarkStart w:id="13486" w:name="_Toc50024007"/>
      <w:bookmarkStart w:id="13487" w:name="_Toc57201585"/>
      <w:bookmarkStart w:id="13488" w:name="_Toc57641623"/>
      <w:bookmarkStart w:id="13489" w:name="_Toc59101976"/>
      <w:r w:rsidRPr="00E9603C">
        <w:rPr>
          <w:lang w:eastAsia="zh-CN"/>
        </w:rPr>
        <w:t>6.75.3</w:t>
      </w:r>
      <w:r w:rsidRPr="00E9603C">
        <w:rPr>
          <w:lang w:eastAsia="zh-CN"/>
        </w:rPr>
        <w:tab/>
      </w:r>
      <w:r w:rsidRPr="00E9603C">
        <w:t>Impacts on services, entities and interfaces</w:t>
      </w:r>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p>
    <w:p w14:paraId="7D27124C" w14:textId="77777777" w:rsidR="009166E9" w:rsidRPr="00E9603C" w:rsidRDefault="009166E9">
      <w:r w:rsidRPr="00E9603C">
        <w:t>AF:</w:t>
      </w:r>
    </w:p>
    <w:p w14:paraId="5EF5EFE8" w14:textId="77777777" w:rsidR="009166E9" w:rsidRPr="00E9603C" w:rsidRDefault="009166E9">
      <w:pPr>
        <w:pStyle w:val="B1"/>
      </w:pPr>
      <w:r w:rsidRPr="00E9603C">
        <w:t>-</w:t>
      </w:r>
      <w:r w:rsidRPr="00E9603C">
        <w:tab/>
        <w:t>Provide analytics subscription information to 5GS</w:t>
      </w:r>
    </w:p>
    <w:p w14:paraId="1C0192B1" w14:textId="77777777" w:rsidR="009166E9" w:rsidRPr="00E9603C" w:rsidRDefault="009166E9">
      <w:r w:rsidRPr="00E9603C">
        <w:t>NEF:</w:t>
      </w:r>
    </w:p>
    <w:p w14:paraId="03654A00" w14:textId="77777777" w:rsidR="009166E9" w:rsidRPr="00E9603C" w:rsidRDefault="009166E9">
      <w:pPr>
        <w:pStyle w:val="B1"/>
      </w:pPr>
      <w:r w:rsidRPr="00E9603C">
        <w:t>-</w:t>
      </w:r>
      <w:r w:rsidRPr="00E9603C">
        <w:tab/>
        <w:t>New services to allow AF providing analytics subscription information to be stored at UDM.</w:t>
      </w:r>
    </w:p>
    <w:p w14:paraId="5FD4903B" w14:textId="77777777" w:rsidR="009166E9" w:rsidRPr="00E9603C" w:rsidRDefault="009166E9">
      <w:r w:rsidRPr="00E9603C">
        <w:t>UDM:</w:t>
      </w:r>
    </w:p>
    <w:p w14:paraId="78AE040B" w14:textId="77777777" w:rsidR="009166E9" w:rsidRPr="00E9603C" w:rsidRDefault="009166E9">
      <w:pPr>
        <w:pStyle w:val="B1"/>
      </w:pPr>
      <w:r w:rsidRPr="00E9603C">
        <w:t>-</w:t>
      </w:r>
      <w:r w:rsidRPr="00E9603C">
        <w:tab/>
        <w:t>New data structure for storing the analytics subscription information</w:t>
      </w:r>
    </w:p>
    <w:p w14:paraId="46DE0751" w14:textId="77777777" w:rsidR="009166E9" w:rsidRPr="00E9603C" w:rsidRDefault="009166E9">
      <w:pPr>
        <w:pStyle w:val="B1"/>
      </w:pPr>
      <w:r w:rsidRPr="00E9603C">
        <w:t>-</w:t>
      </w:r>
      <w:r w:rsidRPr="00E9603C">
        <w:tab/>
        <w:t>New services or extension of existing services for interactions between UDM and NFs to allow the analytics subscription information to serve as trigger for NFs to consume analytics IDs from NWDAF for specific UEs and/or Group of UEs.</w:t>
      </w:r>
    </w:p>
    <w:p w14:paraId="4ECB88DD" w14:textId="77777777" w:rsidR="009166E9" w:rsidRPr="00E9603C" w:rsidRDefault="009166E9">
      <w:r w:rsidRPr="00E9603C">
        <w:t>AMF, SMF:</w:t>
      </w:r>
    </w:p>
    <w:p w14:paraId="714E6956" w14:textId="77777777" w:rsidR="009166E9" w:rsidRPr="00E9603C" w:rsidRDefault="009166E9">
      <w:pPr>
        <w:pStyle w:val="B1"/>
      </w:pPr>
      <w:r w:rsidRPr="00E9603C">
        <w:t>-</w:t>
      </w:r>
      <w:r w:rsidRPr="00E9603C">
        <w:tab/>
        <w:t>Retrieve or be notified about the requested or removed restrictions on using specific UEs/ Group of UEs on the subscription to analytics ID, upon the execution of session management procedures.</w:t>
      </w:r>
    </w:p>
    <w:p w14:paraId="682C0D63" w14:textId="77777777" w:rsidR="009166E9" w:rsidRPr="00E9603C" w:rsidRDefault="009166E9">
      <w:pPr>
        <w:pStyle w:val="B1"/>
      </w:pPr>
      <w:r w:rsidRPr="00E9603C">
        <w:t>-</w:t>
      </w:r>
      <w:r w:rsidRPr="00E9603C">
        <w:tab/>
        <w:t>Extensions of the information exchanged between AMFs, SMFs, and PCFs to support the exchange of the restriction to analytics IDs for specific UEs and/or group of UEs during mobility procedures.</w:t>
      </w:r>
    </w:p>
    <w:p w14:paraId="7D0A869F" w14:textId="77777777" w:rsidR="009166E9" w:rsidRPr="00E9603C" w:rsidRDefault="009166E9">
      <w:pPr>
        <w:pStyle w:val="Heading2"/>
      </w:pPr>
      <w:bookmarkStart w:id="13490" w:name="_Toc57201586"/>
      <w:bookmarkStart w:id="13491" w:name="_Toc50024008"/>
      <w:bookmarkStart w:id="13492" w:name="_Toc50023423"/>
      <w:bookmarkStart w:id="13493" w:name="_Toc50022774"/>
      <w:bookmarkStart w:id="13494" w:name="_Toc50022054"/>
      <w:bookmarkStart w:id="13495" w:name="_Toc50021485"/>
      <w:bookmarkStart w:id="13496" w:name="_Toc50310077"/>
      <w:bookmarkStart w:id="13497" w:name="_Toc50579809"/>
      <w:bookmarkStart w:id="13498" w:name="_Toc54770410"/>
      <w:bookmarkStart w:id="13499" w:name="_Toc54779762"/>
      <w:bookmarkStart w:id="13500" w:name="_Toc54786722"/>
      <w:bookmarkStart w:id="13501" w:name="_Toc57641624"/>
      <w:bookmarkStart w:id="13502" w:name="_Toc59101977"/>
      <w:r w:rsidRPr="00E9603C">
        <w:t>6.76</w:t>
      </w:r>
      <w:r w:rsidRPr="00E9603C">
        <w:tab/>
        <w:t>Solution #76: Revocation of user consent</w:t>
      </w:r>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p>
    <w:p w14:paraId="17DB850A" w14:textId="77777777" w:rsidR="009166E9" w:rsidRPr="00E9603C" w:rsidRDefault="009166E9">
      <w:pPr>
        <w:pStyle w:val="Heading3"/>
        <w:rPr>
          <w:lang w:eastAsia="ko-KR"/>
        </w:rPr>
      </w:pPr>
      <w:bookmarkStart w:id="13503" w:name="_Toc50023424"/>
      <w:bookmarkStart w:id="13504" w:name="_Toc50579810"/>
      <w:bookmarkStart w:id="13505" w:name="_Toc50024009"/>
      <w:bookmarkStart w:id="13506" w:name="_Toc57201587"/>
      <w:bookmarkStart w:id="13507" w:name="_Toc50022055"/>
      <w:bookmarkStart w:id="13508" w:name="_Toc54770411"/>
      <w:bookmarkStart w:id="13509" w:name="_Toc50021486"/>
      <w:bookmarkStart w:id="13510" w:name="_Toc50310078"/>
      <w:bookmarkStart w:id="13511" w:name="_Toc54779763"/>
      <w:bookmarkStart w:id="13512" w:name="_Toc50022775"/>
      <w:bookmarkStart w:id="13513" w:name="_Toc54786723"/>
      <w:bookmarkStart w:id="13514" w:name="_Toc57641625"/>
      <w:bookmarkStart w:id="13515" w:name="_Toc59101978"/>
      <w:r w:rsidRPr="00E9603C">
        <w:rPr>
          <w:lang w:eastAsia="ko-KR"/>
        </w:rPr>
        <w:t>6.76.1</w:t>
      </w:r>
      <w:r w:rsidRPr="00E9603C">
        <w:rPr>
          <w:lang w:eastAsia="ko-KR"/>
        </w:rPr>
        <w:tab/>
        <w:t>Introduction</w:t>
      </w:r>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p>
    <w:p w14:paraId="5B8B8D19" w14:textId="77777777" w:rsidR="009166E9" w:rsidRPr="00E9603C" w:rsidRDefault="009166E9">
      <w:pPr>
        <w:rPr>
          <w:lang w:eastAsia="ko-KR"/>
        </w:rPr>
      </w:pPr>
      <w:r w:rsidRPr="00E9603C">
        <w:rPr>
          <w:lang w:eastAsia="ko-KR"/>
        </w:rPr>
        <w:t>This solution addresses KI #15: User consent for UE data collection/analysis.</w:t>
      </w:r>
    </w:p>
    <w:p w14:paraId="13B0E854" w14:textId="77777777" w:rsidR="009166E9" w:rsidRPr="00E9603C" w:rsidRDefault="009166E9">
      <w:pPr>
        <w:rPr>
          <w:lang w:eastAsia="ko-KR"/>
        </w:rPr>
      </w:pPr>
      <w:r w:rsidRPr="00E9603C">
        <w:rPr>
          <w:lang w:eastAsia="ko-KR"/>
        </w:rPr>
        <w:t>User consent may be required to process certain UE related data. User consent may be collected and managed by the network operator and can be stored as part of the subscription data in UDR. User consent can also be updated or revoked at any time.</w:t>
      </w:r>
    </w:p>
    <w:p w14:paraId="04CD95BE" w14:textId="77777777" w:rsidR="009166E9" w:rsidRPr="00E9603C" w:rsidRDefault="009166E9">
      <w:pPr>
        <w:rPr>
          <w:lang w:eastAsia="ko-KR"/>
        </w:rPr>
      </w:pPr>
      <w:r w:rsidRPr="00E9603C">
        <w:rPr>
          <w:lang w:eastAsia="ko-KR"/>
        </w:rPr>
        <w:t>The proposed solution introduces a "User consent Related Data Coordination Functionality" (URDCF) that is tracking the distribution and usage of any user related information falling under the scope of user consent. If the user consent is updated/revoked, the URDCF will take care to inform all entities having received a copy of the UE/user related data and UE related Output Analytics about the updated or revoked user consent and request them to delete the data if the data is no longer covered by the user consent.</w:t>
      </w:r>
    </w:p>
    <w:p w14:paraId="5DF6487A" w14:textId="77777777" w:rsidR="009166E9" w:rsidRPr="00E9603C" w:rsidRDefault="009166E9">
      <w:r w:rsidRPr="00E9603C">
        <w:t xml:space="preserve">The URDCF logs </w:t>
      </w:r>
      <w:bookmarkStart w:id="13516" w:name="_Hlk47969393"/>
      <w:r w:rsidRPr="00E9603C">
        <w:t xml:space="preserve">Nnwdaf_AnalyticsInfo_Requests and Nnwdaf_AnalyticsSubscription_Subscribe </w:t>
      </w:r>
      <w:bookmarkEnd w:id="13516"/>
      <w:r w:rsidRPr="00E9603C">
        <w:t>Request messages. If the URDCF becomes aware of a revocation of user consent, the URDCF will check its logs to identify past Data Consumers affected by this revocation. The URDCF will then inform the identified Data Consumers about the revocation of the user consent and will request them to delete the user related data as it is no longer covered by a user consent.</w:t>
      </w:r>
    </w:p>
    <w:p w14:paraId="4C4761D6" w14:textId="77777777" w:rsidR="009166E9" w:rsidRPr="00E9603C" w:rsidRDefault="009166E9">
      <w:pPr>
        <w:rPr>
          <w:lang w:eastAsia="ko-KR"/>
        </w:rPr>
      </w:pPr>
      <w:r w:rsidRPr="00E9603C">
        <w:rPr>
          <w:lang w:eastAsia="ko-KR"/>
        </w:rPr>
        <w:t>The URDCF may be hosted by the NWDAF. Alternatively, the URDCF may be hosted by a Data Collection Coordination Function (DCCF) or Data Collection NF (DCNF) as described e.g. in solutions #9, #15, and #35 of the present document. The following procedures show the URDCF as being hosted by the NWDAF(alternative 1) or by the DCCF (alternative 2).</w:t>
      </w:r>
    </w:p>
    <w:p w14:paraId="69812FB2" w14:textId="77777777" w:rsidR="009166E9" w:rsidRPr="00E9603C" w:rsidRDefault="009166E9">
      <w:pPr>
        <w:pStyle w:val="Heading3"/>
        <w:rPr>
          <w:lang w:eastAsia="ko-KR"/>
        </w:rPr>
      </w:pPr>
      <w:bookmarkStart w:id="13517" w:name="_Toc50310079"/>
      <w:bookmarkStart w:id="13518" w:name="_Toc50579811"/>
      <w:bookmarkStart w:id="13519" w:name="_Toc50021487"/>
      <w:bookmarkStart w:id="13520" w:name="_Toc50023425"/>
      <w:bookmarkStart w:id="13521" w:name="_Toc50022776"/>
      <w:bookmarkStart w:id="13522" w:name="_Toc54770412"/>
      <w:bookmarkStart w:id="13523" w:name="_Toc54779764"/>
      <w:bookmarkStart w:id="13524" w:name="_Toc54786724"/>
      <w:bookmarkStart w:id="13525" w:name="_Toc50022056"/>
      <w:bookmarkStart w:id="13526" w:name="_Toc57201588"/>
      <w:bookmarkStart w:id="13527" w:name="_Toc50024010"/>
      <w:bookmarkStart w:id="13528" w:name="_Toc57641626"/>
      <w:bookmarkStart w:id="13529" w:name="_Toc59101979"/>
      <w:r w:rsidRPr="00E9603C">
        <w:rPr>
          <w:lang w:eastAsia="ko-KR"/>
        </w:rPr>
        <w:t>6.76.2</w:t>
      </w:r>
      <w:r w:rsidRPr="00E9603C">
        <w:rPr>
          <w:lang w:eastAsia="ko-KR"/>
        </w:rPr>
        <w:tab/>
        <w:t>Procedures</w:t>
      </w:r>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p>
    <w:p w14:paraId="1C0FC184" w14:textId="77777777" w:rsidR="009166E9" w:rsidRPr="00E9603C" w:rsidRDefault="009166E9">
      <w:pPr>
        <w:pStyle w:val="Heading4"/>
        <w:rPr>
          <w:lang w:eastAsia="ko-KR"/>
        </w:rPr>
      </w:pPr>
      <w:bookmarkStart w:id="13530" w:name="_Toc50310080"/>
      <w:bookmarkStart w:id="13531" w:name="_Toc50022057"/>
      <w:bookmarkStart w:id="13532" w:name="_Toc54779765"/>
      <w:bookmarkStart w:id="13533" w:name="_Toc54786725"/>
      <w:bookmarkStart w:id="13534" w:name="_Toc50021488"/>
      <w:bookmarkStart w:id="13535" w:name="_Toc50024011"/>
      <w:bookmarkStart w:id="13536" w:name="_Toc50023426"/>
      <w:bookmarkStart w:id="13537" w:name="_Toc50022777"/>
      <w:bookmarkStart w:id="13538" w:name="_Toc57201589"/>
      <w:bookmarkStart w:id="13539" w:name="_Toc54770413"/>
      <w:bookmarkStart w:id="13540" w:name="_Toc50579812"/>
      <w:bookmarkStart w:id="13541" w:name="_Toc57641627"/>
      <w:bookmarkStart w:id="13542" w:name="_Toc59101980"/>
      <w:r w:rsidRPr="00E9603C">
        <w:rPr>
          <w:lang w:eastAsia="ko-KR"/>
        </w:rPr>
        <w:t>6.76.2.1</w:t>
      </w:r>
      <w:r w:rsidRPr="00E9603C">
        <w:rPr>
          <w:lang w:eastAsia="ko-KR"/>
        </w:rPr>
        <w:tab/>
        <w:t>Alternative 1: Data Request procedure</w:t>
      </w:r>
      <w:bookmarkEnd w:id="13530"/>
      <w:bookmarkEnd w:id="13531"/>
      <w:bookmarkEnd w:id="13532"/>
      <w:bookmarkEnd w:id="13533"/>
      <w:bookmarkEnd w:id="13534"/>
      <w:bookmarkEnd w:id="13535"/>
      <w:bookmarkEnd w:id="13536"/>
      <w:bookmarkEnd w:id="13537"/>
      <w:bookmarkEnd w:id="13539"/>
      <w:bookmarkEnd w:id="13540"/>
      <w:r w:rsidRPr="00E9603C">
        <w:rPr>
          <w:lang w:eastAsia="ko-KR"/>
        </w:rPr>
        <w:t xml:space="preserve"> with URDCF hosted by NWDAF</w:t>
      </w:r>
      <w:bookmarkEnd w:id="13538"/>
      <w:bookmarkEnd w:id="13541"/>
      <w:bookmarkEnd w:id="13542"/>
    </w:p>
    <w:p w14:paraId="237FB67A" w14:textId="77777777" w:rsidR="009166E9" w:rsidRPr="00E9603C" w:rsidRDefault="009166E9">
      <w:r w:rsidRPr="00E9603C">
        <w:rPr>
          <w:lang w:eastAsia="ko-KR"/>
        </w:rPr>
        <w:t>Figure 6.76.2.1-1 shows the Data Request procedure with URDCF hosted by NWDAF.</w:t>
      </w:r>
    </w:p>
    <w:p w14:paraId="758831C5" w14:textId="77777777" w:rsidR="009166E9" w:rsidRPr="00E9603C" w:rsidRDefault="009166E9">
      <w:pPr>
        <w:pStyle w:val="TH"/>
      </w:pPr>
      <w:r w:rsidRPr="00E9603C">
        <w:object w:dxaOrig="6279" w:dyaOrig="4121" w14:anchorId="5EEA9716">
          <v:shape id="_x0000_i1182" type="#_x0000_t75" style="width:478.5pt;height:328.5pt;mso-position-horizontal-relative:page;mso-position-vertical-relative:page" o:ole="">
            <v:imagedata r:id="rId311" o:title=""/>
          </v:shape>
          <o:OLEObject Type="Embed" ProgID="Visio.Drawing.15" ShapeID="_x0000_i1182" DrawAspect="Content" ObjectID="_1669716088" r:id="rId312"/>
        </w:object>
      </w:r>
    </w:p>
    <w:p w14:paraId="04EA4F67" w14:textId="77777777" w:rsidR="009166E9" w:rsidRPr="00E9603C" w:rsidRDefault="009166E9">
      <w:pPr>
        <w:pStyle w:val="TF"/>
      </w:pPr>
      <w:r w:rsidRPr="00E9603C">
        <w:t>Figure 6.76.2.1-1: Data request procedure with URDCF hosted by NWDAF</w:t>
      </w:r>
    </w:p>
    <w:p w14:paraId="2BF4C736" w14:textId="77777777" w:rsidR="009166E9" w:rsidRPr="00E9603C" w:rsidRDefault="009166E9">
      <w:pPr>
        <w:pStyle w:val="B1"/>
        <w:rPr>
          <w:lang w:eastAsia="zh-CN"/>
        </w:rPr>
      </w:pPr>
      <w:r w:rsidRPr="00E9603C">
        <w:rPr>
          <w:lang w:eastAsia="zh-CN"/>
        </w:rPr>
        <w:t>1.</w:t>
      </w:r>
      <w:r w:rsidRPr="00E9603C">
        <w:rPr>
          <w:lang w:eastAsia="zh-CN"/>
        </w:rPr>
        <w:tab/>
        <w:t xml:space="preserve">A Data Consumer / Analytics Consumer (e.g. NWDAF or NWDAF service consumer) sends a Data / Analytics Request or Data / Analytics subscription (e.g. </w:t>
      </w:r>
      <w:r w:rsidRPr="00E9603C">
        <w:t>Nnwdaf_AnalyticsInfo_Request or Nnwdaf_AnalyticsSubscription_Subscribe Request)</w:t>
      </w:r>
      <w:r w:rsidRPr="00E9603C">
        <w:rPr>
          <w:lang w:eastAsia="zh-CN"/>
        </w:rPr>
        <w:t xml:space="preserve"> to the NWDAF with URDCF.</w:t>
      </w:r>
    </w:p>
    <w:p w14:paraId="688B1D35" w14:textId="77777777" w:rsidR="009166E9" w:rsidRPr="00E9603C" w:rsidRDefault="009166E9">
      <w:pPr>
        <w:pStyle w:val="B1"/>
        <w:rPr>
          <w:lang w:eastAsia="zh-CN"/>
        </w:rPr>
      </w:pPr>
      <w:r w:rsidRPr="00E9603C">
        <w:rPr>
          <w:lang w:eastAsia="zh-CN"/>
        </w:rPr>
        <w:t>2.</w:t>
      </w:r>
      <w:r w:rsidRPr="00E9603C">
        <w:rPr>
          <w:lang w:eastAsia="zh-CN"/>
        </w:rPr>
        <w:tab/>
        <w:t>If the requested Data is subject to user consent, the NWDAF with URDCF needs to check whether user consent is available for this request. The NWDAF with URDCF either already knows about the user consent (e.g. from a previous request) or needs to check with the UDM to learn about the user consent information available in the UDR subscription information. The NWDAF with URDCF will further subscribe to UDM to receive notifications for the UE or group of UEs related to changes on the user consent information.</w:t>
      </w:r>
    </w:p>
    <w:p w14:paraId="3BEC7C1B" w14:textId="77777777" w:rsidR="009166E9" w:rsidRPr="00E9603C" w:rsidRDefault="009166E9">
      <w:pPr>
        <w:pStyle w:val="B1"/>
        <w:rPr>
          <w:lang w:eastAsia="zh-CN"/>
        </w:rPr>
      </w:pPr>
      <w:r w:rsidRPr="00E9603C">
        <w:rPr>
          <w:lang w:eastAsia="zh-CN"/>
        </w:rPr>
        <w:t>3.</w:t>
      </w:r>
      <w:r w:rsidRPr="00E9603C">
        <w:rPr>
          <w:lang w:eastAsia="zh-CN"/>
        </w:rPr>
        <w:tab/>
        <w:t>If the user consent is available and valid, the NWDAF sends Data collection requests / Event subscriptions to one or multiple Data Source(s), e.g. AF(s), NF(s), other NWDAF(s), depending on the Input Data required for the requested Analytics ID.</w:t>
      </w:r>
    </w:p>
    <w:p w14:paraId="7A61E954" w14:textId="77777777" w:rsidR="009166E9" w:rsidRPr="00E9603C" w:rsidRDefault="009166E9">
      <w:pPr>
        <w:pStyle w:val="B1"/>
        <w:rPr>
          <w:lang w:eastAsia="zh-CN"/>
        </w:rPr>
      </w:pPr>
      <w:r w:rsidRPr="00E9603C">
        <w:rPr>
          <w:lang w:eastAsia="zh-CN"/>
        </w:rPr>
        <w:t>4.</w:t>
      </w:r>
      <w:r w:rsidRPr="00E9603C">
        <w:rPr>
          <w:lang w:eastAsia="zh-CN"/>
        </w:rPr>
        <w:tab/>
        <w:t>Data Source(s) provide the requested Data / Events to the NWDAF (e.g. as Data response or as notifications related to the requested subscription). The response / notify messages may also include a validity time indicating the duration over which the Data may be stored / processed. At the expiry of this validity time, any Data Consumer (including the NWDAF) needs to either delete corresponding Data / Analytics, or needs to renegotiate a new validity time with the Data Source.</w:t>
      </w:r>
    </w:p>
    <w:p w14:paraId="19412D56" w14:textId="77777777" w:rsidR="009166E9" w:rsidRPr="00E9603C" w:rsidRDefault="009166E9">
      <w:pPr>
        <w:pStyle w:val="B1"/>
        <w:rPr>
          <w:lang w:eastAsia="zh-CN"/>
        </w:rPr>
      </w:pPr>
      <w:r w:rsidRPr="00E9603C">
        <w:rPr>
          <w:lang w:eastAsia="zh-CN"/>
        </w:rPr>
        <w:t>5.</w:t>
      </w:r>
      <w:r w:rsidRPr="00E9603C">
        <w:rPr>
          <w:lang w:eastAsia="zh-CN"/>
        </w:rPr>
        <w:tab/>
        <w:t>If the collected Data relates to UE related Data, where user consent had not yet been checked in step 2, the NWDAF with URDCF needs to check whether user consent is available for this request. The NWDAF either already knows about the user consent (e.g. from a previous request) or needs to check with the UDM to learn about the user consent information available in the UDR subscription information.</w:t>
      </w:r>
    </w:p>
    <w:p w14:paraId="7474EC6B" w14:textId="77777777" w:rsidR="009166E9" w:rsidRPr="00E9603C" w:rsidRDefault="009166E9">
      <w:pPr>
        <w:pStyle w:val="B1"/>
        <w:rPr>
          <w:lang w:eastAsia="zh-CN"/>
        </w:rPr>
      </w:pPr>
      <w:r w:rsidRPr="00E9603C">
        <w:rPr>
          <w:lang w:eastAsia="zh-CN"/>
        </w:rPr>
        <w:t>6.</w:t>
      </w:r>
      <w:r w:rsidRPr="00E9603C">
        <w:rPr>
          <w:lang w:eastAsia="zh-CN"/>
        </w:rPr>
        <w:tab/>
        <w:t>If the user consent is available, the NWDAF with URDCF keeps track of Data / Analytics Consumers that the NWDAF is providing UE related Data requiring user consent. Therefore, the NWDAF with URDCF will keep a record of the Data Consumer along with information to identify and contact the Data Consumer, e.g. by a callback URI provided by the Data Consumer at step 1.</w:t>
      </w:r>
    </w:p>
    <w:p w14:paraId="449EBD35" w14:textId="77777777" w:rsidR="009166E9" w:rsidRPr="00E9603C" w:rsidRDefault="009166E9">
      <w:pPr>
        <w:pStyle w:val="B1"/>
        <w:rPr>
          <w:lang w:eastAsia="zh-CN"/>
        </w:rPr>
      </w:pPr>
      <w:r w:rsidRPr="00E9603C">
        <w:rPr>
          <w:lang w:eastAsia="zh-CN"/>
        </w:rPr>
        <w:t>7.</w:t>
      </w:r>
      <w:r w:rsidRPr="00E9603C">
        <w:rPr>
          <w:lang w:eastAsia="zh-CN"/>
        </w:rPr>
        <w:tab/>
        <w:t xml:space="preserve">If the user consent is available and valid, the Data Source provides the requested Data to the Data Consumer (e.g. as Data response / </w:t>
      </w:r>
      <w:r w:rsidRPr="00E9603C">
        <w:t>Nnwdaf_AnalyticsInfo_Request response</w:t>
      </w:r>
      <w:r w:rsidRPr="00E9603C">
        <w:rPr>
          <w:lang w:eastAsia="zh-CN"/>
        </w:rPr>
        <w:t xml:space="preserve"> or as notifications related to the requested subscription). The response / notify message may also include a validity time indicating the duration over which the user consent is valid. At the expiry of this validity time, any Data Consumer needs to either delete corresponding Data / Analytics, or needs to renegotiate a new validity time.</w:t>
      </w:r>
    </w:p>
    <w:p w14:paraId="18CD694E" w14:textId="77777777" w:rsidR="009166E9" w:rsidRPr="00E9603C" w:rsidRDefault="009166E9">
      <w:pPr>
        <w:pStyle w:val="Heading4"/>
        <w:rPr>
          <w:lang w:eastAsia="ko-KR"/>
        </w:rPr>
      </w:pPr>
      <w:bookmarkStart w:id="13543" w:name="_Toc57201590"/>
      <w:bookmarkStart w:id="13544" w:name="_Toc50579813"/>
      <w:bookmarkStart w:id="13545" w:name="_Toc50023427"/>
      <w:bookmarkStart w:id="13546" w:name="_Toc50021489"/>
      <w:bookmarkStart w:id="13547" w:name="_Toc50022058"/>
      <w:bookmarkStart w:id="13548" w:name="_Toc50310081"/>
      <w:bookmarkStart w:id="13549" w:name="_Toc50024012"/>
      <w:bookmarkStart w:id="13550" w:name="_Toc50022778"/>
      <w:bookmarkStart w:id="13551" w:name="_Toc54786726"/>
      <w:bookmarkStart w:id="13552" w:name="_Toc54770414"/>
      <w:bookmarkStart w:id="13553" w:name="_Toc54779766"/>
      <w:bookmarkStart w:id="13554" w:name="_Toc57641628"/>
      <w:bookmarkStart w:id="13555" w:name="_Toc59101981"/>
      <w:r w:rsidRPr="00E9603C">
        <w:rPr>
          <w:lang w:eastAsia="ko-KR"/>
        </w:rPr>
        <w:t>6.76.2.2</w:t>
      </w:r>
      <w:r w:rsidRPr="00E9603C">
        <w:rPr>
          <w:lang w:eastAsia="ko-KR"/>
        </w:rPr>
        <w:tab/>
        <w:t>Alternative 2: Data Request procedure with URDCF hosted by DCCF</w:t>
      </w:r>
      <w:bookmarkEnd w:id="13543"/>
      <w:bookmarkEnd w:id="13554"/>
      <w:bookmarkEnd w:id="13555"/>
    </w:p>
    <w:p w14:paraId="1B4DA104" w14:textId="77777777" w:rsidR="009166E9" w:rsidRPr="00E9603C" w:rsidRDefault="009166E9">
      <w:r w:rsidRPr="00E9603C">
        <w:rPr>
          <w:lang w:eastAsia="ko-KR"/>
        </w:rPr>
        <w:t>Figure 6.76.2.2-1 shows the Data Request procedure with URDCF hosted by DCCF.</w:t>
      </w:r>
    </w:p>
    <w:p w14:paraId="0C26DB77" w14:textId="77777777" w:rsidR="009166E9" w:rsidRPr="00E9603C" w:rsidRDefault="009166E9">
      <w:pPr>
        <w:pStyle w:val="TH"/>
      </w:pPr>
      <w:r w:rsidRPr="00E9603C">
        <w:object w:dxaOrig="6309" w:dyaOrig="3091" w14:anchorId="68B31B81">
          <v:shape id="对象 185" o:spid="_x0000_i1183" type="#_x0000_t75" style="width:462pt;height:235pt;mso-position-horizontal-relative:page;mso-position-vertical-relative:page" o:ole="">
            <v:imagedata r:id="rId313" o:title=""/>
          </v:shape>
          <o:OLEObject Type="Embed" ProgID="Visio.Drawing.15" ShapeID="对象 185" DrawAspect="Content" ObjectID="_1669716089" r:id="rId314"/>
        </w:object>
      </w:r>
    </w:p>
    <w:p w14:paraId="49BE22DF" w14:textId="77777777" w:rsidR="009166E9" w:rsidRPr="00E9603C" w:rsidRDefault="009166E9">
      <w:pPr>
        <w:pStyle w:val="TF"/>
      </w:pPr>
      <w:r w:rsidRPr="00E9603C">
        <w:t>Figure 6.76.2.2-1: Data request procedure with URDCF hosted by DCCF</w:t>
      </w:r>
    </w:p>
    <w:p w14:paraId="1E4C9929" w14:textId="77777777" w:rsidR="009166E9" w:rsidRPr="00E9603C" w:rsidRDefault="009166E9">
      <w:pPr>
        <w:pStyle w:val="B1"/>
        <w:rPr>
          <w:lang w:eastAsia="zh-CN"/>
        </w:rPr>
      </w:pPr>
      <w:r w:rsidRPr="00E9603C">
        <w:rPr>
          <w:lang w:eastAsia="zh-CN"/>
        </w:rPr>
        <w:t>1.</w:t>
      </w:r>
      <w:r w:rsidRPr="00E9603C">
        <w:rPr>
          <w:lang w:eastAsia="zh-CN"/>
        </w:rPr>
        <w:tab/>
        <w:t xml:space="preserve">A Data Consumer / Analytics Consumer (e.g. NWDAF or NWDAF service consumer) sends a Data / Analytics Request or Data / Analytics subscription (e.g. </w:t>
      </w:r>
      <w:r w:rsidRPr="00E9603C">
        <w:t>Nnwdaf_AnalyticsInfo_Request or Nnwdaf_AnalyticsSubscription_Subscribe Request)</w:t>
      </w:r>
      <w:r w:rsidRPr="00E9603C">
        <w:rPr>
          <w:lang w:eastAsia="zh-CN"/>
        </w:rPr>
        <w:t xml:space="preserve"> to the Data Source via the DCCF with URDCF.</w:t>
      </w:r>
    </w:p>
    <w:p w14:paraId="7B9C6CB1" w14:textId="77777777" w:rsidR="009166E9" w:rsidRPr="00E9603C" w:rsidRDefault="009166E9">
      <w:pPr>
        <w:pStyle w:val="B1"/>
        <w:rPr>
          <w:lang w:eastAsia="zh-CN"/>
        </w:rPr>
      </w:pPr>
      <w:r w:rsidRPr="00E9603C">
        <w:rPr>
          <w:lang w:eastAsia="zh-CN"/>
        </w:rPr>
        <w:t>2.</w:t>
      </w:r>
      <w:r w:rsidRPr="00E9603C">
        <w:rPr>
          <w:lang w:eastAsia="zh-CN"/>
        </w:rPr>
        <w:tab/>
        <w:t>If the requested Data is subject to user consent, the DCCF with URDCF checks whether user consent is available for this request. The DCCF with URDCF either already knows about the user consent (e.g. from a previous request) or checks with the UDM to learn about the user consent information available in the UDR subscription information. The DCCF with URDCF will further subscribe to UDM to receive notifications for the UE or group of UEs related to changes on the user consent information.</w:t>
      </w:r>
    </w:p>
    <w:p w14:paraId="3B02C859" w14:textId="77777777" w:rsidR="009166E9" w:rsidRPr="00E9603C" w:rsidRDefault="009166E9">
      <w:pPr>
        <w:pStyle w:val="B1"/>
        <w:rPr>
          <w:lang w:eastAsia="zh-CN"/>
        </w:rPr>
      </w:pPr>
      <w:r w:rsidRPr="00E9603C">
        <w:rPr>
          <w:lang w:eastAsia="zh-CN"/>
        </w:rPr>
        <w:t>3.</w:t>
      </w:r>
      <w:r w:rsidRPr="00E9603C">
        <w:rPr>
          <w:lang w:eastAsia="zh-CN"/>
        </w:rPr>
        <w:tab/>
        <w:t>If the user consent is available, the DCCF with URDCF keeps track of the Data / Analytics Consumers that requested the UE related Data requiring user consent. Therefore, the DCCF with URDCF will keep a record of the Data Consumer along with information to identify and contact the Data Consumer, e.g. by a callback URI provided by the Data Consumer at step 1.</w:t>
      </w:r>
    </w:p>
    <w:p w14:paraId="74CCD685" w14:textId="77777777" w:rsidR="009166E9" w:rsidRPr="00E9603C" w:rsidRDefault="009166E9">
      <w:pPr>
        <w:pStyle w:val="B1"/>
        <w:rPr>
          <w:lang w:eastAsia="zh-CN"/>
        </w:rPr>
      </w:pPr>
      <w:r w:rsidRPr="00E9603C">
        <w:rPr>
          <w:lang w:eastAsia="zh-CN"/>
        </w:rPr>
        <w:t>4.</w:t>
      </w:r>
      <w:r w:rsidRPr="00E9603C">
        <w:rPr>
          <w:lang w:eastAsia="zh-CN"/>
        </w:rPr>
        <w:tab/>
        <w:t>If user consent for the requested data / analytics is available and valid, the DCCF sends the data collection requests / event subscriptions to a Data Source (e.g. AF, NF, OAM and other NWDAF) that can provide the data / analytics as requested in step 1.</w:t>
      </w:r>
    </w:p>
    <w:p w14:paraId="714EA480" w14:textId="77777777" w:rsidR="009166E9" w:rsidRPr="00E9603C" w:rsidRDefault="009166E9">
      <w:pPr>
        <w:pStyle w:val="B1"/>
        <w:rPr>
          <w:lang w:eastAsia="zh-CN"/>
        </w:rPr>
      </w:pPr>
      <w:r w:rsidRPr="00E9603C">
        <w:rPr>
          <w:lang w:eastAsia="zh-CN"/>
        </w:rPr>
        <w:t>5.</w:t>
      </w:r>
      <w:r w:rsidRPr="00E9603C">
        <w:rPr>
          <w:lang w:eastAsia="zh-CN"/>
        </w:rPr>
        <w:tab/>
        <w:t>The Data Source provides the requested Data / Analytics / Events to the Data Consumer / Analytics Consumer (e.g. as Data response or as notifications related to the requested subscription). The response / notify messages may also include a validity time indicating the duration over which the Data may be stored / processed. At the expiry of this validity time, any Data Consumer needs to either delete corresponding Data / Analytics, or needs to renegotiate a new validity time with the Data Source.</w:t>
      </w:r>
    </w:p>
    <w:p w14:paraId="7109A9D3" w14:textId="77777777" w:rsidR="009166E9" w:rsidRPr="00E9603C" w:rsidRDefault="009166E9">
      <w:pPr>
        <w:pStyle w:val="Heading4"/>
        <w:rPr>
          <w:lang w:eastAsia="ko-KR"/>
        </w:rPr>
      </w:pPr>
      <w:bookmarkStart w:id="13556" w:name="_Toc57201591"/>
      <w:bookmarkStart w:id="13557" w:name="_Toc57641629"/>
      <w:bookmarkStart w:id="13558" w:name="_Toc59101982"/>
      <w:r w:rsidRPr="00E9603C">
        <w:rPr>
          <w:lang w:eastAsia="ko-KR"/>
        </w:rPr>
        <w:t>6.76.2.3</w:t>
      </w:r>
      <w:r w:rsidRPr="00E9603C">
        <w:rPr>
          <w:lang w:eastAsia="ko-KR"/>
        </w:rPr>
        <w:tab/>
        <w:t>User consent revocation procedure</w:t>
      </w:r>
      <w:bookmarkEnd w:id="13544"/>
      <w:bookmarkEnd w:id="13545"/>
      <w:bookmarkEnd w:id="13546"/>
      <w:bookmarkEnd w:id="13547"/>
      <w:bookmarkEnd w:id="13548"/>
      <w:bookmarkEnd w:id="13549"/>
      <w:bookmarkEnd w:id="13550"/>
      <w:bookmarkEnd w:id="13551"/>
      <w:bookmarkEnd w:id="13552"/>
      <w:bookmarkEnd w:id="13553"/>
      <w:bookmarkEnd w:id="13556"/>
      <w:bookmarkEnd w:id="13557"/>
      <w:bookmarkEnd w:id="13558"/>
    </w:p>
    <w:p w14:paraId="1AC4F014" w14:textId="77777777" w:rsidR="009166E9" w:rsidRPr="00E9603C" w:rsidRDefault="009166E9">
      <w:r w:rsidRPr="00E9603C">
        <w:rPr>
          <w:lang w:eastAsia="ko-KR"/>
        </w:rPr>
        <w:t>Figure 6.76.2.3-1 shows the procedure related to user consent revocation / withdrawal for both alternative URDCF hosted by NWDAF (alternative 1) or URDCF hosted by DCCF (alternative 2).</w:t>
      </w:r>
    </w:p>
    <w:p w14:paraId="103ADC73" w14:textId="77777777" w:rsidR="009166E9" w:rsidRPr="00E9603C" w:rsidRDefault="009166E9">
      <w:pPr>
        <w:pStyle w:val="TH"/>
      </w:pPr>
      <w:r w:rsidRPr="00E9603C">
        <w:object w:dxaOrig="5943" w:dyaOrig="3838" w14:anchorId="3A331D66">
          <v:shape id="_x0000_i1184" type="#_x0000_t75" style="width:460pt;height:301.5pt;mso-position-horizontal-relative:page;mso-position-vertical-relative:page" o:ole="">
            <v:imagedata r:id="rId315" o:title=""/>
          </v:shape>
          <o:OLEObject Type="Embed" ProgID="Visio.Drawing.15" ShapeID="_x0000_i1184" DrawAspect="Content" ObjectID="_1669716090" r:id="rId316"/>
        </w:object>
      </w:r>
    </w:p>
    <w:p w14:paraId="3D27EF8F" w14:textId="77777777" w:rsidR="009166E9" w:rsidRPr="00E9603C" w:rsidRDefault="009166E9">
      <w:pPr>
        <w:pStyle w:val="TF"/>
      </w:pPr>
      <w:r w:rsidRPr="00E9603C">
        <w:t>Figure 6.76.2.3-1: User consent revocation procedure</w:t>
      </w:r>
    </w:p>
    <w:p w14:paraId="401E1B3D" w14:textId="77777777" w:rsidR="009166E9" w:rsidRPr="00E9603C" w:rsidRDefault="009166E9">
      <w:pPr>
        <w:pStyle w:val="B1"/>
      </w:pPr>
      <w:r w:rsidRPr="00E9603C">
        <w:t>1.</w:t>
      </w:r>
      <w:r w:rsidRPr="00E9603C">
        <w:tab/>
        <w:t xml:space="preserve">NWDAF with URDCF (alternative 1) or DCCF with URDCF (alternative 2)receives Data / Analytic requests from the Data / Analytic Consumer. URDCF checks the user consent for the requested/collected UE related Data. URDCF registers with UDM to be notified about changes on the subscription information related to user consent of the affected UE(s). </w:t>
      </w:r>
      <w:r w:rsidRPr="00E9603C">
        <w:rPr>
          <w:color w:val="auto"/>
          <w:lang w:eastAsia="zh-CN"/>
        </w:rPr>
        <w:t xml:space="preserve">URDCF keeps track of Data / Analytics Consumers that </w:t>
      </w:r>
      <w:r w:rsidRPr="00E9603C">
        <w:rPr>
          <w:lang w:eastAsia="zh-CN"/>
        </w:rPr>
        <w:t>requested/received</w:t>
      </w:r>
      <w:r w:rsidRPr="00E9603C">
        <w:rPr>
          <w:color w:val="auto"/>
          <w:lang w:eastAsia="zh-CN"/>
        </w:rPr>
        <w:t xml:space="preserve"> UE related Data requiring user consent. Step 1 is following the procedure </w:t>
      </w:r>
      <w:r w:rsidRPr="00E9603C">
        <w:t>as described in clause 6.76.2.1 (alternative 1) or clause 6.7.2.2 (alternative 2) of the present document.</w:t>
      </w:r>
    </w:p>
    <w:p w14:paraId="5E07C847" w14:textId="77777777" w:rsidR="009166E9" w:rsidRPr="00E9603C" w:rsidRDefault="009166E9">
      <w:pPr>
        <w:pStyle w:val="B1"/>
      </w:pPr>
      <w:r w:rsidRPr="00E9603C">
        <w:t>2.</w:t>
      </w:r>
      <w:r w:rsidRPr="00E9603C">
        <w:tab/>
        <w:t>UDM determines that the user consent for a particular user has been revoked.</w:t>
      </w:r>
    </w:p>
    <w:p w14:paraId="6B9B32D1" w14:textId="77777777" w:rsidR="009166E9" w:rsidRPr="00E9603C" w:rsidRDefault="009166E9">
      <w:pPr>
        <w:pStyle w:val="B1"/>
      </w:pPr>
      <w:r w:rsidRPr="00E9603C">
        <w:t>3.</w:t>
      </w:r>
      <w:r w:rsidRPr="00E9603C">
        <w:tab/>
        <w:t>UDM notifies to the URDCF about the user consent revocation.</w:t>
      </w:r>
    </w:p>
    <w:p w14:paraId="3BF972C3" w14:textId="77777777" w:rsidR="009166E9" w:rsidRPr="00E9603C" w:rsidRDefault="009166E9">
      <w:pPr>
        <w:pStyle w:val="B1"/>
      </w:pPr>
      <w:r w:rsidRPr="00E9603C">
        <w:t>4.</w:t>
      </w:r>
      <w:r w:rsidRPr="00E9603C">
        <w:tab/>
        <w:t>Based on its historical records of Data / Analytics Consumers and the Data provided to them, the URDCF will determine all Data Consumers to be notified as they had requested some Data that is affected by the withdrawn user consent.</w:t>
      </w:r>
    </w:p>
    <w:p w14:paraId="6BB47FF9" w14:textId="77777777" w:rsidR="009166E9" w:rsidRPr="00E9603C" w:rsidRDefault="009166E9">
      <w:pPr>
        <w:pStyle w:val="B1"/>
      </w:pPr>
      <w:r w:rsidRPr="00E9603C">
        <w:t>5.</w:t>
      </w:r>
      <w:r w:rsidRPr="00E9603C">
        <w:tab/>
        <w:t>URDCF deletes any UE Data and/or Analytics related to the user that has revoked his consent. The URDCF will also terminate any related subscriptions with the Data Source(s) related to those Analytics.</w:t>
      </w:r>
    </w:p>
    <w:p w14:paraId="069E6B32" w14:textId="77777777" w:rsidR="009166E9" w:rsidRPr="00E9603C" w:rsidRDefault="009166E9">
      <w:pPr>
        <w:pStyle w:val="B1"/>
      </w:pPr>
      <w:r w:rsidRPr="00E9603C">
        <w:t>6.</w:t>
      </w:r>
      <w:r w:rsidRPr="00E9603C">
        <w:tab/>
        <w:t>URDCF requests / notifies to all Data Consumers determined in step 5 to delete any UE Data and/or Analytics related to the user that has revoked his consent.</w:t>
      </w:r>
    </w:p>
    <w:p w14:paraId="06831AD5" w14:textId="77777777" w:rsidR="009166E9" w:rsidRPr="00E9603C" w:rsidRDefault="009166E9">
      <w:pPr>
        <w:pStyle w:val="B1"/>
      </w:pPr>
      <w:r w:rsidRPr="00E9603C">
        <w:t>7.</w:t>
      </w:r>
      <w:r w:rsidRPr="00E9603C">
        <w:tab/>
        <w:t>Optionally, Data Consumers confirm to the URDCF that the UE related Data / Analytics have been deleted.</w:t>
      </w:r>
    </w:p>
    <w:p w14:paraId="6EA923A9" w14:textId="77777777" w:rsidR="009166E9" w:rsidRPr="00E9603C" w:rsidRDefault="009166E9">
      <w:pPr>
        <w:pStyle w:val="Heading3"/>
        <w:rPr>
          <w:lang w:eastAsia="ko-KR"/>
        </w:rPr>
      </w:pPr>
      <w:bookmarkStart w:id="13559" w:name="_Toc50023428"/>
      <w:bookmarkStart w:id="13560" w:name="_Toc50022779"/>
      <w:bookmarkStart w:id="13561" w:name="_Toc50579814"/>
      <w:bookmarkStart w:id="13562" w:name="_Toc50024013"/>
      <w:bookmarkStart w:id="13563" w:name="_Toc50310082"/>
      <w:bookmarkStart w:id="13564" w:name="_Toc57201592"/>
      <w:bookmarkStart w:id="13565" w:name="_Toc50021490"/>
      <w:bookmarkStart w:id="13566" w:name="_Toc54770415"/>
      <w:bookmarkStart w:id="13567" w:name="_Toc54779767"/>
      <w:bookmarkStart w:id="13568" w:name="_Toc50022059"/>
      <w:bookmarkStart w:id="13569" w:name="_Toc54786727"/>
      <w:bookmarkStart w:id="13570" w:name="_Toc57641630"/>
      <w:bookmarkStart w:id="13571" w:name="_Toc59101983"/>
      <w:r w:rsidRPr="00E9603C">
        <w:rPr>
          <w:lang w:eastAsia="ko-KR"/>
        </w:rPr>
        <w:t>6.76.3</w:t>
      </w:r>
      <w:r w:rsidRPr="00E9603C">
        <w:rPr>
          <w:lang w:eastAsia="ko-KR"/>
        </w:rPr>
        <w:tab/>
        <w:t>Impacts on services, entities and interfaces</w:t>
      </w:r>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p>
    <w:p w14:paraId="69C9F2C4" w14:textId="77777777" w:rsidR="009166E9" w:rsidRPr="00E9603C" w:rsidRDefault="009166E9">
      <w:pPr>
        <w:rPr>
          <w:lang w:eastAsia="zh-CN"/>
        </w:rPr>
      </w:pPr>
      <w:r w:rsidRPr="00E9603C">
        <w:rPr>
          <w:lang w:eastAsia="zh-CN"/>
        </w:rPr>
        <w:t>NWDAF:</w:t>
      </w:r>
    </w:p>
    <w:p w14:paraId="03734A75" w14:textId="77777777" w:rsidR="009166E9" w:rsidRPr="00E9603C" w:rsidRDefault="009166E9">
      <w:pPr>
        <w:pStyle w:val="B1"/>
        <w:rPr>
          <w:lang w:eastAsia="zh-CN"/>
        </w:rPr>
      </w:pPr>
      <w:r w:rsidRPr="00E9603C">
        <w:rPr>
          <w:lang w:eastAsia="zh-CN"/>
        </w:rPr>
        <w:t>-</w:t>
      </w:r>
      <w:r w:rsidRPr="00E9603C">
        <w:rPr>
          <w:lang w:eastAsia="zh-CN"/>
        </w:rPr>
        <w:tab/>
        <w:t>For alternative 1: Hosts functionality (URDCF) to keep track of Data requests / subscriptions and to notify Data Consumers about withdrawn user consent.</w:t>
      </w:r>
    </w:p>
    <w:p w14:paraId="78FC2AA4" w14:textId="77777777" w:rsidR="009166E9" w:rsidRPr="00E9603C" w:rsidRDefault="009166E9">
      <w:pPr>
        <w:rPr>
          <w:lang w:eastAsia="zh-CN"/>
        </w:rPr>
      </w:pPr>
      <w:r w:rsidRPr="00E9603C">
        <w:rPr>
          <w:lang w:eastAsia="zh-CN"/>
        </w:rPr>
        <w:t>DCCF:</w:t>
      </w:r>
    </w:p>
    <w:p w14:paraId="7CFCC1FF" w14:textId="77777777" w:rsidR="009166E9" w:rsidRPr="00E9603C" w:rsidRDefault="009166E9">
      <w:pPr>
        <w:pStyle w:val="B1"/>
        <w:rPr>
          <w:lang w:eastAsia="zh-CN"/>
        </w:rPr>
      </w:pPr>
      <w:r w:rsidRPr="00E9603C">
        <w:rPr>
          <w:lang w:eastAsia="zh-CN"/>
        </w:rPr>
        <w:t>-</w:t>
      </w:r>
      <w:r w:rsidRPr="00E9603C">
        <w:rPr>
          <w:lang w:eastAsia="zh-CN"/>
        </w:rPr>
        <w:tab/>
        <w:t>For alternative 2: Hosts functionality (URDCF) to keep track of Data requests / subscriptions and to notify Data Consumers about withdrawn user consent.</w:t>
      </w:r>
    </w:p>
    <w:p w14:paraId="07AB4D8C" w14:textId="77777777" w:rsidR="009166E9" w:rsidRPr="00E9603C" w:rsidRDefault="009166E9">
      <w:pPr>
        <w:rPr>
          <w:lang w:eastAsia="zh-CN"/>
        </w:rPr>
      </w:pPr>
      <w:r w:rsidRPr="00E9603C">
        <w:rPr>
          <w:lang w:eastAsia="zh-CN"/>
        </w:rPr>
        <w:t>Data Consumer (e.g. NWDAF, NF):</w:t>
      </w:r>
    </w:p>
    <w:p w14:paraId="51CABBB7" w14:textId="77777777" w:rsidR="009166E9" w:rsidRPr="00E9603C" w:rsidRDefault="009166E9">
      <w:pPr>
        <w:pStyle w:val="B1"/>
        <w:rPr>
          <w:lang w:eastAsia="zh-CN"/>
        </w:rPr>
      </w:pPr>
      <w:r w:rsidRPr="00E9603C">
        <w:rPr>
          <w:lang w:eastAsia="zh-CN"/>
        </w:rPr>
        <w:t>-</w:t>
      </w:r>
      <w:r w:rsidRPr="00E9603C">
        <w:rPr>
          <w:lang w:eastAsia="zh-CN"/>
        </w:rPr>
        <w:tab/>
        <w:t>Delete user data if user consent validity time has expired or upon request from URDCF if user consent was withdrawn.</w:t>
      </w:r>
    </w:p>
    <w:p w14:paraId="69903CBC" w14:textId="77777777" w:rsidR="009166E9" w:rsidRPr="00E9603C" w:rsidRDefault="009166E9">
      <w:pPr>
        <w:pStyle w:val="Heading2"/>
        <w:overflowPunct/>
        <w:autoSpaceDE/>
        <w:autoSpaceDN/>
        <w:adjustRightInd/>
        <w:textAlignment w:val="auto"/>
        <w:rPr>
          <w:lang w:eastAsia="en-US"/>
        </w:rPr>
      </w:pPr>
      <w:bookmarkStart w:id="13572" w:name="_Toc50021491"/>
      <w:bookmarkStart w:id="13573" w:name="_Toc57201593"/>
      <w:bookmarkStart w:id="13574" w:name="_Toc50024014"/>
      <w:bookmarkStart w:id="13575" w:name="_Toc50022060"/>
      <w:bookmarkStart w:id="13576" w:name="_Toc50023429"/>
      <w:bookmarkStart w:id="13577" w:name="_Toc50022780"/>
      <w:bookmarkStart w:id="13578" w:name="_Toc50579815"/>
      <w:bookmarkStart w:id="13579" w:name="_Toc54786728"/>
      <w:bookmarkStart w:id="13580" w:name="_Toc50310083"/>
      <w:bookmarkStart w:id="13581" w:name="_Toc54770416"/>
      <w:bookmarkStart w:id="13582" w:name="_Toc54779768"/>
      <w:bookmarkStart w:id="13583" w:name="_Toc57641631"/>
      <w:bookmarkStart w:id="13584" w:name="_Toc59101984"/>
      <w:r w:rsidRPr="00E9603C">
        <w:rPr>
          <w:lang w:eastAsia="en-US"/>
        </w:rPr>
        <w:t>6.77</w:t>
      </w:r>
      <w:r w:rsidRPr="00E9603C">
        <w:rPr>
          <w:lang w:eastAsia="en-US"/>
        </w:rPr>
        <w:tab/>
        <w:t>Solution #77: NWDAF assisted Per Access Network Performance</w:t>
      </w:r>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p>
    <w:p w14:paraId="5D76EFA8" w14:textId="77777777" w:rsidR="009166E9" w:rsidRPr="00E9603C" w:rsidRDefault="009166E9">
      <w:pPr>
        <w:pStyle w:val="Heading3"/>
      </w:pPr>
      <w:bookmarkStart w:id="13585" w:name="_Toc54786729"/>
      <w:bookmarkStart w:id="13586" w:name="_Toc50022061"/>
      <w:bookmarkStart w:id="13587" w:name="_Toc50579816"/>
      <w:bookmarkStart w:id="13588" w:name="_Toc50021492"/>
      <w:bookmarkStart w:id="13589" w:name="_Toc50024015"/>
      <w:bookmarkStart w:id="13590" w:name="_Toc50022781"/>
      <w:bookmarkStart w:id="13591" w:name="_Toc50310084"/>
      <w:bookmarkStart w:id="13592" w:name="_Toc50023430"/>
      <w:bookmarkStart w:id="13593" w:name="_Toc54770417"/>
      <w:bookmarkStart w:id="13594" w:name="_Toc54779769"/>
      <w:bookmarkStart w:id="13595" w:name="_Toc57201594"/>
      <w:bookmarkStart w:id="13596" w:name="_Toc57641632"/>
      <w:bookmarkStart w:id="13597" w:name="_Toc59101985"/>
      <w:r w:rsidRPr="00E9603C">
        <w:rPr>
          <w:lang w:eastAsia="en-US"/>
        </w:rPr>
        <w:t>6.77.1</w:t>
      </w:r>
      <w:r w:rsidRPr="00E9603C">
        <w:rPr>
          <w:lang w:eastAsia="en-US"/>
        </w:rPr>
        <w:tab/>
        <w:t>Description</w:t>
      </w:r>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p>
    <w:p w14:paraId="36D4E76F" w14:textId="77777777" w:rsidR="009166E9" w:rsidRPr="00E9603C" w:rsidRDefault="009166E9">
      <w:pPr>
        <w:pStyle w:val="Heading4"/>
        <w:rPr>
          <w:lang w:eastAsia="ko-KR"/>
        </w:rPr>
      </w:pPr>
      <w:bookmarkStart w:id="13598" w:name="_Toc54770418"/>
      <w:bookmarkStart w:id="13599" w:name="_Toc54779770"/>
      <w:bookmarkStart w:id="13600" w:name="_Toc54786730"/>
      <w:bookmarkStart w:id="13601" w:name="_Toc57201595"/>
      <w:bookmarkStart w:id="13602" w:name="_Toc57641633"/>
      <w:bookmarkStart w:id="13603" w:name="_Toc59101986"/>
      <w:r w:rsidRPr="00E9603C">
        <w:rPr>
          <w:lang w:eastAsia="ko-KR"/>
        </w:rPr>
        <w:t>6.77.1.1</w:t>
      </w:r>
      <w:r w:rsidRPr="00E9603C">
        <w:rPr>
          <w:lang w:eastAsia="ko-KR"/>
        </w:rPr>
        <w:tab/>
        <w:t>Overview</w:t>
      </w:r>
      <w:bookmarkEnd w:id="13598"/>
      <w:bookmarkEnd w:id="13599"/>
      <w:bookmarkEnd w:id="13600"/>
      <w:bookmarkEnd w:id="13601"/>
      <w:bookmarkEnd w:id="13602"/>
      <w:bookmarkEnd w:id="13603"/>
    </w:p>
    <w:p w14:paraId="20BF5A47" w14:textId="77777777" w:rsidR="009166E9" w:rsidRPr="00E9603C" w:rsidRDefault="009166E9">
      <w:r w:rsidRPr="00E9603C">
        <w:t>This solution is for Key Issue #21 "</w:t>
      </w:r>
      <w:r w:rsidRPr="00E9603C">
        <w:rPr>
          <w:lang w:eastAsia="zh-CN"/>
        </w:rPr>
        <w:t>NWDAF assisting in user plane</w:t>
      </w:r>
      <w:r w:rsidRPr="00E9603C">
        <w:rPr>
          <w:lang w:eastAsia="en-GB"/>
        </w:rPr>
        <w:t xml:space="preserve"> performance</w:t>
      </w:r>
      <w:r w:rsidRPr="00E9603C">
        <w:t>".</w:t>
      </w:r>
    </w:p>
    <w:p w14:paraId="67F71E2C" w14:textId="77777777" w:rsidR="009166E9" w:rsidRPr="00E9603C" w:rsidRDefault="009166E9">
      <w:pPr>
        <w:rPr>
          <w:lang w:eastAsia="ko-KR"/>
        </w:rPr>
      </w:pPr>
      <w:r w:rsidRPr="00E9603C">
        <w:t xml:space="preserve">Steering mode in the ATSSS rules used by UE and Multi-Access Rule used by UPF specified in </w:t>
      </w:r>
      <w:r w:rsidR="00E9603C" w:rsidRPr="00E9603C">
        <w:t>TS</w:t>
      </w:r>
      <w:r w:rsidR="00E9603C">
        <w:t> </w:t>
      </w:r>
      <w:r w:rsidR="00E9603C" w:rsidRPr="00E9603C">
        <w:t>23.501</w:t>
      </w:r>
      <w:r w:rsidR="00E9603C">
        <w:t> </w:t>
      </w:r>
      <w:r w:rsidR="00E9603C" w:rsidRPr="00E9603C">
        <w:t>[</w:t>
      </w:r>
      <w:r w:rsidRPr="00E9603C">
        <w:t>2] identifies the steering mode that should be applied for the matching traffic ("Active-Standby", "Smallest Delay", "Load Balancing" or "Priority-based"). The ATSSS rules and Multi-Access Rule are configured based on the MA PDU Session Control information in the PCC rules</w:t>
      </w:r>
      <w:r w:rsidRPr="00E9603C">
        <w:rPr>
          <w:lang w:eastAsia="ko-KR"/>
        </w:rPr>
        <w:t xml:space="preserve"> that </w:t>
      </w:r>
      <w:r w:rsidRPr="00E9603C">
        <w:t>can be provided to the SMF by the PCF</w:t>
      </w:r>
      <w:r w:rsidRPr="00E9603C">
        <w:rPr>
          <w:lang w:eastAsia="ko-KR"/>
        </w:rPr>
        <w:t xml:space="preserve"> as specified in </w:t>
      </w:r>
      <w:r w:rsidR="00E9603C" w:rsidRPr="00E9603C">
        <w:t>TS</w:t>
      </w:r>
      <w:r w:rsidR="00E9603C">
        <w:t> </w:t>
      </w:r>
      <w:r w:rsidR="00E9603C" w:rsidRPr="00E9603C">
        <w:t>23.503</w:t>
      </w:r>
      <w:r w:rsidR="00E9603C">
        <w:t> </w:t>
      </w:r>
      <w:r w:rsidR="00E9603C" w:rsidRPr="00E9603C">
        <w:t>[</w:t>
      </w:r>
      <w:r w:rsidRPr="00E9603C">
        <w:t>4].</w:t>
      </w:r>
    </w:p>
    <w:p w14:paraId="0E4D69A9" w14:textId="77777777" w:rsidR="009166E9" w:rsidRPr="00E9603C" w:rsidRDefault="009166E9">
      <w:pPr>
        <w:rPr>
          <w:lang w:eastAsia="ko-KR"/>
        </w:rPr>
      </w:pPr>
      <w:r w:rsidRPr="00E9603C">
        <w:rPr>
          <w:lang w:eastAsia="ko-KR"/>
        </w:rPr>
        <w:t>Appropriate setting the Steering mode in the PCC rules can improve user plane performance,</w:t>
      </w:r>
      <w:r w:rsidRPr="00E9603C">
        <w:t xml:space="preserve"> e.g. the UL/DL throughput, the packet loss rate, the RTT, etc. possibly per application</w:t>
      </w:r>
      <w:r w:rsidRPr="00E9603C">
        <w:rPr>
          <w:lang w:eastAsia="ko-KR"/>
        </w:rPr>
        <w:t>.</w:t>
      </w:r>
    </w:p>
    <w:p w14:paraId="4ADB2C8B" w14:textId="77777777" w:rsidR="009166E9" w:rsidRPr="00E9603C" w:rsidRDefault="009166E9">
      <w:pPr>
        <w:rPr>
          <w:lang w:eastAsia="ko-KR"/>
        </w:rPr>
      </w:pPr>
      <w:r w:rsidRPr="00E9603C">
        <w:rPr>
          <w:lang w:eastAsia="ko-KR"/>
        </w:rPr>
        <w:t>For this, this solution proposes two alternatives:</w:t>
      </w:r>
    </w:p>
    <w:p w14:paraId="5548BA85" w14:textId="77777777" w:rsidR="009166E9" w:rsidRPr="00E9603C" w:rsidRDefault="009166E9">
      <w:pPr>
        <w:pStyle w:val="B1"/>
        <w:rPr>
          <w:lang w:eastAsia="zh-CN"/>
        </w:rPr>
      </w:pPr>
      <w:r w:rsidRPr="00E9603C">
        <w:rPr>
          <w:lang w:eastAsia="zh-CN"/>
        </w:rPr>
        <w:t>-</w:t>
      </w:r>
      <w:r w:rsidRPr="00E9603C">
        <w:rPr>
          <w:lang w:eastAsia="zh-CN"/>
        </w:rPr>
        <w:tab/>
        <w:t>Alternative#1: a new Analytics ID called "Per Access Network Performance". NWDAF provides Per Access Network Performance (PANP) analytics for 3GPP access and non-3GPP access, in the form of statistics or predictions, to a service consumer.</w:t>
      </w:r>
    </w:p>
    <w:p w14:paraId="62285AFA" w14:textId="77777777" w:rsidR="009166E9" w:rsidRPr="00E9603C" w:rsidRDefault="009166E9">
      <w:pPr>
        <w:pStyle w:val="B1"/>
        <w:rPr>
          <w:lang w:eastAsia="zh-CN"/>
        </w:rPr>
      </w:pPr>
      <w:r w:rsidRPr="00E9603C">
        <w:rPr>
          <w:lang w:eastAsia="zh-CN"/>
        </w:rPr>
        <w:t>-</w:t>
      </w:r>
      <w:r w:rsidRPr="00E9603C">
        <w:rPr>
          <w:lang w:eastAsia="zh-CN"/>
        </w:rPr>
        <w:tab/>
        <w:t xml:space="preserve">Alternative#2: an extension of the existing Observed Service Experience analytics defined in clause 6.4 of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413720C8" w14:textId="77777777" w:rsidR="009166E9" w:rsidRPr="00E9603C" w:rsidRDefault="009166E9">
      <w:pPr>
        <w:rPr>
          <w:lang w:eastAsia="zh-CN"/>
        </w:rPr>
      </w:pPr>
      <w:r w:rsidRPr="00E9603C">
        <w:rPr>
          <w:lang w:eastAsia="zh-CN"/>
        </w:rPr>
        <w:t>The service consumer is</w:t>
      </w:r>
      <w:r w:rsidRPr="00E9603C">
        <w:rPr>
          <w:lang w:eastAsia="ko-KR"/>
        </w:rPr>
        <w:t xml:space="preserve"> PCF and </w:t>
      </w:r>
      <w:r w:rsidRPr="00E9603C">
        <w:t xml:space="preserve">based on the </w:t>
      </w:r>
      <w:r w:rsidRPr="00E9603C">
        <w:rPr>
          <w:rFonts w:eastAsia="SimSun"/>
          <w:lang w:eastAsia="en-US"/>
        </w:rPr>
        <w:t xml:space="preserve">NWDAF analytics, </w:t>
      </w:r>
      <w:r w:rsidRPr="00E9603C">
        <w:rPr>
          <w:lang w:eastAsia="ko-KR"/>
        </w:rPr>
        <w:t>the PCF can set the Steering mode in the PCC rules</w:t>
      </w:r>
      <w:r w:rsidRPr="00E9603C">
        <w:rPr>
          <w:lang w:eastAsia="zh-CN"/>
        </w:rPr>
        <w:t>.</w:t>
      </w:r>
    </w:p>
    <w:p w14:paraId="7AF16B13" w14:textId="77777777" w:rsidR="009166E9" w:rsidRPr="00E9603C" w:rsidRDefault="009166E9">
      <w:pPr>
        <w:pStyle w:val="Heading4"/>
        <w:rPr>
          <w:lang w:eastAsia="zh-CN"/>
        </w:rPr>
      </w:pPr>
      <w:bookmarkStart w:id="13604" w:name="_Toc54770419"/>
      <w:bookmarkStart w:id="13605" w:name="_Toc54779771"/>
      <w:bookmarkStart w:id="13606" w:name="_Toc57201596"/>
      <w:bookmarkStart w:id="13607" w:name="_Toc54786731"/>
      <w:bookmarkStart w:id="13608" w:name="_Toc57641634"/>
      <w:bookmarkStart w:id="13609" w:name="_Toc59101987"/>
      <w:r w:rsidRPr="00E9603C">
        <w:rPr>
          <w:lang w:eastAsia="ko-KR"/>
        </w:rPr>
        <w:t>6.77.1.2</w:t>
      </w:r>
      <w:r w:rsidRPr="00E9603C">
        <w:rPr>
          <w:lang w:eastAsia="ko-KR"/>
        </w:rPr>
        <w:tab/>
        <w:t xml:space="preserve">Alternative#1: </w:t>
      </w:r>
      <w:r w:rsidRPr="00E9603C">
        <w:t>a new "</w:t>
      </w:r>
      <w:r w:rsidRPr="00E9603C">
        <w:rPr>
          <w:rFonts w:eastAsia="SimSun"/>
          <w:lang w:eastAsia="en-US"/>
        </w:rPr>
        <w:t>Per Access Network Performance</w:t>
      </w:r>
      <w:r w:rsidRPr="00E9603C">
        <w:t>" analytics</w:t>
      </w:r>
      <w:bookmarkEnd w:id="13604"/>
      <w:bookmarkEnd w:id="13605"/>
      <w:bookmarkEnd w:id="13606"/>
      <w:bookmarkEnd w:id="13607"/>
      <w:bookmarkEnd w:id="13608"/>
      <w:bookmarkEnd w:id="13609"/>
    </w:p>
    <w:p w14:paraId="1AA5B09D" w14:textId="77777777" w:rsidR="009166E9" w:rsidRPr="00E9603C" w:rsidRDefault="009166E9">
      <w:r w:rsidRPr="00E9603C">
        <w:t>The request by the service consumer includes mainly the following parameters:</w:t>
      </w:r>
    </w:p>
    <w:p w14:paraId="6175427C" w14:textId="77777777" w:rsidR="009166E9" w:rsidRPr="00E9603C" w:rsidRDefault="009166E9">
      <w:pPr>
        <w:pStyle w:val="B1"/>
        <w:rPr>
          <w:lang w:eastAsia="ko-KR"/>
        </w:rPr>
      </w:pPr>
      <w:r w:rsidRPr="00E9603C">
        <w:rPr>
          <w:lang w:eastAsia="ko-KR"/>
        </w:rPr>
        <w:t>-</w:t>
      </w:r>
      <w:r w:rsidRPr="00E9603C">
        <w:rPr>
          <w:lang w:eastAsia="ko-KR"/>
        </w:rPr>
        <w:tab/>
        <w:t>Analytics ID = "</w:t>
      </w:r>
      <w:r w:rsidRPr="00E9603C">
        <w:rPr>
          <w:rFonts w:eastAsia="SimSun"/>
          <w:lang w:eastAsia="en-US"/>
        </w:rPr>
        <w:t>Per Access Network Performance</w:t>
      </w:r>
      <w:r w:rsidRPr="00E9603C">
        <w:rPr>
          <w:lang w:eastAsia="ko-KR"/>
        </w:rPr>
        <w:t>".</w:t>
      </w:r>
    </w:p>
    <w:p w14:paraId="6A848BE0" w14:textId="77777777" w:rsidR="009166E9" w:rsidRPr="00E9603C" w:rsidRDefault="009166E9">
      <w:pPr>
        <w:pStyle w:val="B1"/>
      </w:pPr>
      <w:r w:rsidRPr="00E9603C">
        <w:t>-</w:t>
      </w:r>
      <w:r w:rsidRPr="00E9603C">
        <w:tab/>
        <w:t>Target of Analytics Reporting: a single UE, a group of UEs or any UE.</w:t>
      </w:r>
    </w:p>
    <w:p w14:paraId="79F701BD" w14:textId="77777777" w:rsidR="009166E9" w:rsidRPr="00E9603C" w:rsidRDefault="009166E9">
      <w:pPr>
        <w:pStyle w:val="B1"/>
      </w:pPr>
      <w:r w:rsidRPr="00E9603C">
        <w:t>-</w:t>
      </w:r>
      <w:r w:rsidRPr="00E9603C">
        <w:tab/>
      </w:r>
      <w:r w:rsidRPr="00E9603C">
        <w:rPr>
          <w:lang w:eastAsia="ko-KR"/>
        </w:rPr>
        <w:t xml:space="preserve">Analytics </w:t>
      </w:r>
      <w:r w:rsidRPr="00E9603C">
        <w:t>Filter Information optionally containing:</w:t>
      </w:r>
    </w:p>
    <w:p w14:paraId="140AA90C" w14:textId="77777777" w:rsidR="009166E9" w:rsidRPr="00E9603C" w:rsidRDefault="009166E9">
      <w:pPr>
        <w:pStyle w:val="B2"/>
      </w:pPr>
      <w:r w:rsidRPr="00E9603C">
        <w:t>-</w:t>
      </w:r>
      <w:r w:rsidRPr="00E9603C">
        <w:tab/>
        <w:t>S-NSSAI;</w:t>
      </w:r>
    </w:p>
    <w:p w14:paraId="7803EEB9" w14:textId="77777777" w:rsidR="009166E9" w:rsidRPr="00E9603C" w:rsidRDefault="009166E9">
      <w:pPr>
        <w:pStyle w:val="B2"/>
      </w:pPr>
      <w:r w:rsidRPr="00E9603C">
        <w:t>-</w:t>
      </w:r>
      <w:r w:rsidRPr="00E9603C">
        <w:tab/>
        <w:t>DNN;</w:t>
      </w:r>
    </w:p>
    <w:p w14:paraId="49EA2658" w14:textId="77777777" w:rsidR="009166E9" w:rsidRPr="00E9603C" w:rsidRDefault="009166E9">
      <w:pPr>
        <w:pStyle w:val="B2"/>
      </w:pPr>
      <w:r w:rsidRPr="00E9603C">
        <w:t>-</w:t>
      </w:r>
      <w:r w:rsidRPr="00E9603C">
        <w:tab/>
        <w:t>Application ID;</w:t>
      </w:r>
    </w:p>
    <w:p w14:paraId="36CDD09E" w14:textId="77777777" w:rsidR="009166E9" w:rsidRPr="00E9603C" w:rsidRDefault="009166E9">
      <w:pPr>
        <w:pStyle w:val="B2"/>
      </w:pPr>
      <w:r w:rsidRPr="00E9603C">
        <w:t>-</w:t>
      </w:r>
      <w:r w:rsidRPr="00E9603C">
        <w:tab/>
        <w:t>Area of Interest (list of TA or Cells) which restricts the area in focus (mandatory if Target of Analytics Reporting is set to "any UE", optional otherwise);</w:t>
      </w:r>
    </w:p>
    <w:p w14:paraId="10C8FE4A" w14:textId="77777777" w:rsidR="009166E9" w:rsidRPr="00E9603C" w:rsidRDefault="009166E9">
      <w:pPr>
        <w:pStyle w:val="B2"/>
      </w:pPr>
      <w:r w:rsidRPr="00E9603C">
        <w:t>-</w:t>
      </w:r>
      <w:r w:rsidRPr="00E9603C">
        <w:tab/>
        <w:t>Access Type(s), i.e. 3GPP access, non-3GPP access or both.</w:t>
      </w:r>
    </w:p>
    <w:p w14:paraId="09D01BE7" w14:textId="77777777" w:rsidR="009166E9" w:rsidRPr="00E9603C" w:rsidRDefault="009166E9">
      <w:pPr>
        <w:pStyle w:val="B1"/>
      </w:pPr>
      <w:r w:rsidRPr="00E9603C">
        <w:t>-</w:t>
      </w:r>
      <w:r w:rsidRPr="00E9603C">
        <w:tab/>
        <w:t>Analytics Target Period: the time period over which the statistics or prediction are requested, either in the past or in the future.</w:t>
      </w:r>
    </w:p>
    <w:p w14:paraId="0FCB172E" w14:textId="77777777" w:rsidR="009166E9" w:rsidRPr="00E9603C" w:rsidRDefault="009166E9">
      <w:pPr>
        <w:rPr>
          <w:lang w:eastAsia="zh-CN"/>
        </w:rPr>
      </w:pPr>
      <w:r w:rsidRPr="00E9603C">
        <w:t xml:space="preserve">Additionally, the input parameters described in </w:t>
      </w:r>
      <w:r w:rsidRPr="00E9603C">
        <w:rPr>
          <w:lang w:eastAsia="ko-KR"/>
        </w:rPr>
        <w:t xml:space="preserve">clause 6.1.3 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 can be appropriately used for the request.</w:t>
      </w:r>
    </w:p>
    <w:p w14:paraId="7D450444" w14:textId="77777777" w:rsidR="009166E9" w:rsidRPr="00E9603C" w:rsidRDefault="009166E9">
      <w:pPr>
        <w:pStyle w:val="Heading4"/>
        <w:rPr>
          <w:lang w:eastAsia="zh-CN"/>
        </w:rPr>
      </w:pPr>
      <w:bookmarkStart w:id="13610" w:name="_Toc54786732"/>
      <w:bookmarkStart w:id="13611" w:name="_Toc54770420"/>
      <w:bookmarkStart w:id="13612" w:name="_Toc54779772"/>
      <w:bookmarkStart w:id="13613" w:name="_Toc57201597"/>
      <w:bookmarkStart w:id="13614" w:name="_Toc57641635"/>
      <w:bookmarkStart w:id="13615" w:name="_Toc59101988"/>
      <w:r w:rsidRPr="00E9603C">
        <w:rPr>
          <w:lang w:eastAsia="ko-KR"/>
        </w:rPr>
        <w:t>6.77.1.3</w:t>
      </w:r>
      <w:r w:rsidRPr="00E9603C">
        <w:rPr>
          <w:lang w:eastAsia="ko-KR"/>
        </w:rPr>
        <w:tab/>
        <w:t xml:space="preserve">Alternative#2: </w:t>
      </w:r>
      <w:r w:rsidRPr="00E9603C">
        <w:rPr>
          <w:lang w:eastAsia="zh-CN"/>
        </w:rPr>
        <w:t xml:space="preserve">an extension of the </w:t>
      </w:r>
      <w:r w:rsidRPr="00E9603C">
        <w:t xml:space="preserve">existing Observed Service Experience </w:t>
      </w:r>
      <w:r w:rsidRPr="00E9603C">
        <w:rPr>
          <w:lang w:eastAsia="zh-CN"/>
        </w:rPr>
        <w:t>analytics</w:t>
      </w:r>
      <w:bookmarkEnd w:id="13610"/>
      <w:bookmarkEnd w:id="13611"/>
      <w:bookmarkEnd w:id="13612"/>
      <w:bookmarkEnd w:id="13613"/>
      <w:bookmarkEnd w:id="13614"/>
      <w:bookmarkEnd w:id="13615"/>
    </w:p>
    <w:p w14:paraId="5BC1AC9F" w14:textId="77777777" w:rsidR="009166E9" w:rsidRPr="00E9603C" w:rsidRDefault="009166E9">
      <w:r w:rsidRPr="00E9603C">
        <w:t xml:space="preserve">Regarding the parameters included in the request by the service consumer, the parameters described in </w:t>
      </w:r>
      <w:r w:rsidRPr="00E9603C">
        <w:rPr>
          <w:lang w:eastAsia="ko-KR"/>
        </w:rPr>
        <w:t>clause </w:t>
      </w:r>
      <w:r w:rsidRPr="00E9603C">
        <w:rPr>
          <w:lang w:eastAsia="zh-CN"/>
        </w:rPr>
        <w:t>6.4.1</w:t>
      </w:r>
      <w:r w:rsidRPr="00E9603C">
        <w:t xml:space="preserve"> </w:t>
      </w:r>
      <w:r w:rsidRPr="00E9603C">
        <w:rPr>
          <w:lang w:eastAsia="ko-KR"/>
        </w:rPr>
        <w:t xml:space="preserve">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 are used with th</w:t>
      </w:r>
      <w:r w:rsidRPr="00E9603C">
        <w:t>e following differences:</w:t>
      </w:r>
    </w:p>
    <w:p w14:paraId="30083CC9" w14:textId="77777777" w:rsidR="009166E9" w:rsidRPr="00E9603C" w:rsidRDefault="009166E9">
      <w:pPr>
        <w:pStyle w:val="B1"/>
      </w:pPr>
      <w:r w:rsidRPr="00E9603C">
        <w:t>-</w:t>
      </w:r>
      <w:r w:rsidRPr="00E9603C">
        <w:tab/>
        <w:t>Area of Interest is mandatory if Target of Analytics Reporting is set to "any UE".</w:t>
      </w:r>
    </w:p>
    <w:p w14:paraId="4710A982" w14:textId="77777777" w:rsidR="009166E9" w:rsidRPr="00E9603C" w:rsidRDefault="009166E9">
      <w:pPr>
        <w:pStyle w:val="B1"/>
        <w:rPr>
          <w:lang w:eastAsia="zh-CN"/>
        </w:rPr>
      </w:pPr>
      <w:r w:rsidRPr="00E9603C">
        <w:t>-</w:t>
      </w:r>
      <w:r w:rsidRPr="00E9603C">
        <w:tab/>
        <w:t xml:space="preserve">Access Type(s) (i.e. 3GPP access, non-3GPP access or both) can be used as the </w:t>
      </w:r>
      <w:r w:rsidRPr="00E9603C">
        <w:rPr>
          <w:lang w:eastAsia="ko-KR"/>
        </w:rPr>
        <w:t xml:space="preserve">Analytics </w:t>
      </w:r>
      <w:r w:rsidRPr="00E9603C">
        <w:t>Filter Information.</w:t>
      </w:r>
    </w:p>
    <w:p w14:paraId="6543CCCC" w14:textId="77777777" w:rsidR="009166E9" w:rsidRPr="00E9603C" w:rsidRDefault="009166E9">
      <w:pPr>
        <w:pStyle w:val="Heading3"/>
        <w:rPr>
          <w:lang w:eastAsia="zh-CN"/>
        </w:rPr>
      </w:pPr>
      <w:bookmarkStart w:id="13616" w:name="_Toc54770421"/>
      <w:bookmarkStart w:id="13617" w:name="_Toc54779773"/>
      <w:bookmarkStart w:id="13618" w:name="_Toc57201598"/>
      <w:bookmarkStart w:id="13619" w:name="_Toc54786733"/>
      <w:bookmarkStart w:id="13620" w:name="_Toc50023431"/>
      <w:bookmarkStart w:id="13621" w:name="_Toc50579817"/>
      <w:bookmarkStart w:id="13622" w:name="_Toc50024016"/>
      <w:bookmarkStart w:id="13623" w:name="_Toc50310085"/>
      <w:bookmarkStart w:id="13624" w:name="_Toc50022782"/>
      <w:bookmarkStart w:id="13625" w:name="_Toc50021493"/>
      <w:bookmarkStart w:id="13626" w:name="_Toc50022062"/>
      <w:bookmarkStart w:id="13627" w:name="_Toc57641636"/>
      <w:bookmarkStart w:id="13628" w:name="_Toc59101989"/>
      <w:r w:rsidRPr="00E9603C">
        <w:rPr>
          <w:lang w:eastAsia="zh-CN"/>
        </w:rPr>
        <w:t>6.77.2</w:t>
      </w:r>
      <w:r w:rsidRPr="00E9603C">
        <w:rPr>
          <w:lang w:eastAsia="zh-CN"/>
        </w:rPr>
        <w:tab/>
        <w:t>Input Data</w:t>
      </w:r>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p>
    <w:p w14:paraId="75148F83" w14:textId="77777777" w:rsidR="009166E9" w:rsidRPr="00E9603C" w:rsidRDefault="009166E9">
      <w:pPr>
        <w:pStyle w:val="Heading4"/>
        <w:rPr>
          <w:rFonts w:eastAsia="SimSun"/>
          <w:lang w:eastAsia="zh-CN"/>
        </w:rPr>
      </w:pPr>
      <w:bookmarkStart w:id="13629" w:name="_Toc54779774"/>
      <w:bookmarkStart w:id="13630" w:name="_Toc54786734"/>
      <w:bookmarkStart w:id="13631" w:name="_Toc54770422"/>
      <w:bookmarkStart w:id="13632" w:name="_Toc57201599"/>
      <w:bookmarkStart w:id="13633" w:name="_Toc57641637"/>
      <w:bookmarkStart w:id="13634" w:name="_Toc59101990"/>
      <w:r w:rsidRPr="00E9603C">
        <w:rPr>
          <w:lang w:eastAsia="ko-KR"/>
        </w:rPr>
        <w:t>6.77.2.1</w:t>
      </w:r>
      <w:r w:rsidRPr="00E9603C">
        <w:rPr>
          <w:lang w:eastAsia="ko-KR"/>
        </w:rPr>
        <w:tab/>
        <w:t xml:space="preserve">Alternative#1: </w:t>
      </w:r>
      <w:r w:rsidRPr="00E9603C">
        <w:t>a new "</w:t>
      </w:r>
      <w:r w:rsidRPr="00E9603C">
        <w:rPr>
          <w:rFonts w:eastAsia="SimSun"/>
          <w:lang w:eastAsia="en-US"/>
        </w:rPr>
        <w:t>Per Access Network Performance</w:t>
      </w:r>
      <w:r w:rsidRPr="00E9603C">
        <w:t>" analytics</w:t>
      </w:r>
      <w:bookmarkEnd w:id="13629"/>
      <w:bookmarkEnd w:id="13630"/>
      <w:bookmarkEnd w:id="13631"/>
      <w:bookmarkEnd w:id="13632"/>
      <w:bookmarkEnd w:id="13633"/>
      <w:bookmarkEnd w:id="13634"/>
    </w:p>
    <w:p w14:paraId="30D299E3" w14:textId="77777777" w:rsidR="009166E9" w:rsidRPr="00E9603C" w:rsidRDefault="009166E9">
      <w:pPr>
        <w:rPr>
          <w:lang w:eastAsia="zh-CN"/>
        </w:rPr>
      </w:pPr>
      <w:r w:rsidRPr="00E9603C">
        <w:rPr>
          <w:lang w:eastAsia="zh-CN"/>
        </w:rPr>
        <w:t xml:space="preserve">For the purpose of </w:t>
      </w:r>
      <w:r w:rsidRPr="00E9603C">
        <w:rPr>
          <w:rFonts w:eastAsia="SimSun"/>
          <w:lang w:eastAsia="en-US"/>
        </w:rPr>
        <w:t>PANP</w:t>
      </w:r>
      <w:r w:rsidRPr="00E9603C">
        <w:rPr>
          <w:lang w:eastAsia="zh-CN"/>
        </w:rPr>
        <w:t xml:space="preserve"> analytics, the NWDAF collects the </w:t>
      </w:r>
      <w:r w:rsidRPr="00E9603C">
        <w:rPr>
          <w:lang w:eastAsia="ko-KR"/>
        </w:rPr>
        <w:t>d</w:t>
      </w:r>
      <w:r w:rsidRPr="00E9603C">
        <w:rPr>
          <w:lang w:eastAsia="zh-CN"/>
        </w:rPr>
        <w:t xml:space="preserve">ata as listed in Table </w:t>
      </w:r>
      <w:r w:rsidRPr="00E9603C">
        <w:t>6.77</w:t>
      </w:r>
      <w:r w:rsidRPr="00E9603C">
        <w:rPr>
          <w:lang w:eastAsia="zh-CN"/>
        </w:rPr>
        <w:t xml:space="preserve">.2.1-1 and Table </w:t>
      </w:r>
      <w:r w:rsidRPr="00E9603C">
        <w:t>6.77</w:t>
      </w:r>
      <w:r w:rsidRPr="00E9603C">
        <w:rPr>
          <w:lang w:eastAsia="zh-CN"/>
        </w:rPr>
        <w:t>.2.1-2.</w:t>
      </w:r>
    </w:p>
    <w:p w14:paraId="1A6678B4" w14:textId="77777777" w:rsidR="009166E9" w:rsidRPr="00E9603C" w:rsidRDefault="009166E9">
      <w:pPr>
        <w:pStyle w:val="TH"/>
        <w:rPr>
          <w:lang w:eastAsia="zh-CN"/>
        </w:rPr>
      </w:pPr>
      <w:r w:rsidRPr="00E9603C">
        <w:t xml:space="preserve">Table </w:t>
      </w:r>
      <w:r w:rsidRPr="00E9603C">
        <w:rPr>
          <w:lang w:eastAsia="zh-CN"/>
        </w:rPr>
        <w:t>6.77.2.1-1</w:t>
      </w:r>
      <w:r w:rsidRPr="00E9603C">
        <w:t xml:space="preserve">: Data collected from OAM by NWDAF for </w:t>
      </w:r>
      <w:r w:rsidRPr="00E9603C">
        <w:rPr>
          <w:rFonts w:eastAsia="SimSun"/>
          <w:lang w:eastAsia="en-US"/>
        </w:rPr>
        <w:t>PANP</w:t>
      </w:r>
      <w:r w:rsidRPr="00E9603C">
        <w:t xml:space="preserve"> analytics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0"/>
        <w:gridCol w:w="992"/>
        <w:gridCol w:w="6720"/>
      </w:tblGrid>
      <w:tr w:rsidR="009166E9" w:rsidRPr="00E9603C" w14:paraId="245965F2" w14:textId="77777777">
        <w:trPr>
          <w:cantSplit/>
          <w:jc w:val="center"/>
        </w:trPr>
        <w:tc>
          <w:tcPr>
            <w:tcW w:w="1760" w:type="dxa"/>
          </w:tcPr>
          <w:p w14:paraId="68313FB2" w14:textId="77777777" w:rsidR="009166E9" w:rsidRPr="00E9603C" w:rsidRDefault="009166E9">
            <w:pPr>
              <w:pStyle w:val="TAH"/>
            </w:pPr>
            <w:r w:rsidRPr="00E9603C">
              <w:t>Information</w:t>
            </w:r>
          </w:p>
        </w:tc>
        <w:tc>
          <w:tcPr>
            <w:tcW w:w="992" w:type="dxa"/>
          </w:tcPr>
          <w:p w14:paraId="4465733E" w14:textId="77777777" w:rsidR="009166E9" w:rsidRPr="00E9603C" w:rsidRDefault="009166E9">
            <w:pPr>
              <w:pStyle w:val="TAH"/>
            </w:pPr>
            <w:r w:rsidRPr="00E9603C">
              <w:t>Source</w:t>
            </w:r>
          </w:p>
        </w:tc>
        <w:tc>
          <w:tcPr>
            <w:tcW w:w="6720" w:type="dxa"/>
          </w:tcPr>
          <w:p w14:paraId="0302FABA" w14:textId="77777777" w:rsidR="009166E9" w:rsidRPr="00E9603C" w:rsidRDefault="009166E9">
            <w:pPr>
              <w:pStyle w:val="TAH"/>
            </w:pPr>
            <w:r w:rsidRPr="00E9603C">
              <w:t>Description</w:t>
            </w:r>
          </w:p>
        </w:tc>
      </w:tr>
      <w:tr w:rsidR="009166E9" w:rsidRPr="00E9603C" w14:paraId="1A72B65C" w14:textId="77777777">
        <w:trPr>
          <w:cantSplit/>
          <w:jc w:val="center"/>
        </w:trPr>
        <w:tc>
          <w:tcPr>
            <w:tcW w:w="1760" w:type="dxa"/>
          </w:tcPr>
          <w:p w14:paraId="14A8CD7C" w14:textId="77777777" w:rsidR="009166E9" w:rsidRPr="00E9603C" w:rsidRDefault="009166E9">
            <w:pPr>
              <w:pStyle w:val="TAL"/>
              <w:rPr>
                <w:lang w:eastAsia="zh-CN"/>
              </w:rPr>
            </w:pPr>
            <w:r w:rsidRPr="00E9603C">
              <w:rPr>
                <w:lang w:eastAsia="zh-CN"/>
              </w:rPr>
              <w:t>Measurements</w:t>
            </w:r>
          </w:p>
        </w:tc>
        <w:tc>
          <w:tcPr>
            <w:tcW w:w="992" w:type="dxa"/>
          </w:tcPr>
          <w:p w14:paraId="2ADFCCFD" w14:textId="77777777" w:rsidR="009166E9" w:rsidRPr="00E9603C" w:rsidRDefault="009166E9">
            <w:pPr>
              <w:pStyle w:val="TAL"/>
            </w:pPr>
            <w:r w:rsidRPr="00E9603C">
              <w:t>OAM</w:t>
            </w:r>
          </w:p>
        </w:tc>
        <w:tc>
          <w:tcPr>
            <w:tcW w:w="6720" w:type="dxa"/>
          </w:tcPr>
          <w:p w14:paraId="66C7CF90" w14:textId="77777777" w:rsidR="009166E9" w:rsidRPr="00E9603C" w:rsidRDefault="009166E9">
            <w:pPr>
              <w:pStyle w:val="TAL"/>
            </w:pPr>
            <w:r w:rsidRPr="00E9603C">
              <w:t>Performance Measurements that will be used by the NWDAF to determine performance of 3GPP access and non-3GPP access. Performance Measurements are related to data/information transfer over the user plane and/or the control plane (e.g. Performance measurements for gNB, N3IWF and UPF as defined in TS 28.552 [19]). The NWDAF may obtain measurements by invoking management services that are defined in TS 28.532 [23] and TS 28.550 [24].</w:t>
            </w:r>
          </w:p>
        </w:tc>
      </w:tr>
    </w:tbl>
    <w:p w14:paraId="3DCAA23E" w14:textId="77777777" w:rsidR="009166E9" w:rsidRPr="00E9603C" w:rsidRDefault="009166E9">
      <w:pPr>
        <w:pStyle w:val="FP"/>
      </w:pPr>
    </w:p>
    <w:p w14:paraId="21BEEE8E" w14:textId="77777777" w:rsidR="009166E9" w:rsidRPr="00E9603C" w:rsidRDefault="009166E9">
      <w:r w:rsidRPr="00E9603C">
        <w:t xml:space="preserve">NWDAF subscribes the network data from OAM in the Table 6.77.2-1 by using the services provided by OAM as described in clause 6.2.3 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w:t>
      </w:r>
      <w:r w:rsidRPr="00E9603C">
        <w:t>.</w:t>
      </w:r>
    </w:p>
    <w:p w14:paraId="34D282BF" w14:textId="77777777" w:rsidR="009166E9" w:rsidRPr="00E9603C" w:rsidRDefault="009166E9">
      <w:pPr>
        <w:rPr>
          <w:lang w:eastAsia="zh-CN"/>
        </w:rPr>
      </w:pPr>
      <w:r w:rsidRPr="00E9603C">
        <w:t xml:space="preserve">The data in Table 6.77.2.1-2 is based on existing ATSSS measurement framework defined in </w:t>
      </w:r>
      <w:r w:rsidR="00E9603C" w:rsidRPr="00E9603C">
        <w:t>TS</w:t>
      </w:r>
      <w:r w:rsidR="00E9603C">
        <w:t> </w:t>
      </w:r>
      <w:r w:rsidR="00E9603C" w:rsidRPr="00E9603C">
        <w:t>23.501</w:t>
      </w:r>
      <w:r w:rsidR="00E9603C">
        <w:t> </w:t>
      </w:r>
      <w:r w:rsidR="00E9603C" w:rsidRPr="00E9603C">
        <w:rPr>
          <w:lang w:eastAsia="zh-CN"/>
        </w:rPr>
        <w:t>[</w:t>
      </w:r>
      <w:r w:rsidRPr="00E9603C">
        <w:rPr>
          <w:lang w:eastAsia="zh-CN"/>
        </w:rPr>
        <w:t>2]</w:t>
      </w:r>
      <w:r w:rsidRPr="00E9603C">
        <w:t>. If UL measurements are needed UE needs to assist.</w:t>
      </w:r>
    </w:p>
    <w:p w14:paraId="0AEEA5F8" w14:textId="77777777" w:rsidR="009166E9" w:rsidRPr="00E9603C" w:rsidRDefault="009166E9">
      <w:pPr>
        <w:pStyle w:val="TH"/>
      </w:pPr>
      <w:r w:rsidRPr="00E9603C">
        <w:rPr>
          <w:lang w:eastAsia="zh-CN"/>
        </w:rPr>
        <w:t xml:space="preserve">Table </w:t>
      </w:r>
      <w:r w:rsidRPr="00E9603C">
        <w:t>6.77</w:t>
      </w:r>
      <w:r w:rsidRPr="00E9603C">
        <w:rPr>
          <w:lang w:eastAsia="zh-CN"/>
        </w:rPr>
        <w:t>.2.1-2</w:t>
      </w:r>
      <w:r w:rsidRPr="00E9603C">
        <w:t xml:space="preserve">: Data collected from 5GC NFs by NWDAF for </w:t>
      </w:r>
      <w:r w:rsidRPr="00E9603C">
        <w:rPr>
          <w:rFonts w:eastAsia="SimSun"/>
          <w:lang w:eastAsia="en-US"/>
        </w:rPr>
        <w:t>PANP</w:t>
      </w:r>
      <w:r w:rsidRPr="00E9603C">
        <w:t xml:space="preserve"> analytics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16"/>
        <w:gridCol w:w="993"/>
        <w:gridCol w:w="5157"/>
      </w:tblGrid>
      <w:tr w:rsidR="009166E9" w:rsidRPr="00E9603C" w14:paraId="765C1D1F" w14:textId="77777777">
        <w:trPr>
          <w:cantSplit/>
          <w:jc w:val="center"/>
        </w:trPr>
        <w:tc>
          <w:tcPr>
            <w:tcW w:w="3316" w:type="dxa"/>
          </w:tcPr>
          <w:p w14:paraId="0061C0A3" w14:textId="77777777" w:rsidR="009166E9" w:rsidRPr="00E9603C" w:rsidRDefault="009166E9">
            <w:pPr>
              <w:pStyle w:val="TAH"/>
            </w:pPr>
            <w:r w:rsidRPr="00E9603C">
              <w:t>Information</w:t>
            </w:r>
          </w:p>
        </w:tc>
        <w:tc>
          <w:tcPr>
            <w:tcW w:w="993" w:type="dxa"/>
          </w:tcPr>
          <w:p w14:paraId="4127E0C4" w14:textId="77777777" w:rsidR="009166E9" w:rsidRPr="00E9603C" w:rsidRDefault="009166E9">
            <w:pPr>
              <w:pStyle w:val="TAH"/>
            </w:pPr>
            <w:r w:rsidRPr="00E9603C">
              <w:t>Source</w:t>
            </w:r>
          </w:p>
        </w:tc>
        <w:tc>
          <w:tcPr>
            <w:tcW w:w="5157" w:type="dxa"/>
          </w:tcPr>
          <w:p w14:paraId="31E697D9" w14:textId="77777777" w:rsidR="009166E9" w:rsidRPr="00E9603C" w:rsidRDefault="009166E9">
            <w:pPr>
              <w:pStyle w:val="TAH"/>
            </w:pPr>
            <w:r w:rsidRPr="00E9603C">
              <w:t>Description</w:t>
            </w:r>
          </w:p>
        </w:tc>
      </w:tr>
      <w:tr w:rsidR="009166E9" w:rsidRPr="00E9603C" w14:paraId="19397A6D" w14:textId="77777777">
        <w:trPr>
          <w:cantSplit/>
          <w:jc w:val="center"/>
        </w:trPr>
        <w:tc>
          <w:tcPr>
            <w:tcW w:w="3316" w:type="dxa"/>
          </w:tcPr>
          <w:p w14:paraId="46D61E6E" w14:textId="77777777" w:rsidR="009166E9" w:rsidRPr="00E9603C" w:rsidRDefault="009166E9">
            <w:pPr>
              <w:pStyle w:val="TAL"/>
            </w:pPr>
            <w:r w:rsidRPr="00E9603C">
              <w:rPr>
                <w:lang w:eastAsia="zh-CN"/>
              </w:rPr>
              <w:t>UE ID</w:t>
            </w:r>
          </w:p>
        </w:tc>
        <w:tc>
          <w:tcPr>
            <w:tcW w:w="993" w:type="dxa"/>
          </w:tcPr>
          <w:p w14:paraId="1F5A38A8" w14:textId="77777777" w:rsidR="009166E9" w:rsidRPr="00E9603C" w:rsidRDefault="009166E9">
            <w:pPr>
              <w:pStyle w:val="TAC"/>
            </w:pPr>
            <w:r w:rsidRPr="00E9603C">
              <w:t>SMF</w:t>
            </w:r>
          </w:p>
        </w:tc>
        <w:tc>
          <w:tcPr>
            <w:tcW w:w="5157" w:type="dxa"/>
          </w:tcPr>
          <w:p w14:paraId="633C3E93" w14:textId="77777777" w:rsidR="009166E9" w:rsidRPr="00E9603C" w:rsidRDefault="009166E9">
            <w:pPr>
              <w:pStyle w:val="TAL"/>
              <w:rPr>
                <w:lang w:eastAsia="zh-CN"/>
              </w:rPr>
            </w:pPr>
            <w:r w:rsidRPr="00E9603C">
              <w:t>SUPI</w:t>
            </w:r>
          </w:p>
        </w:tc>
      </w:tr>
      <w:tr w:rsidR="009166E9" w:rsidRPr="00E9603C" w14:paraId="4852E8C7" w14:textId="77777777">
        <w:trPr>
          <w:cantSplit/>
          <w:jc w:val="center"/>
        </w:trPr>
        <w:tc>
          <w:tcPr>
            <w:tcW w:w="3316" w:type="dxa"/>
          </w:tcPr>
          <w:p w14:paraId="4D1A6616" w14:textId="77777777" w:rsidR="009166E9" w:rsidRPr="00E9603C" w:rsidRDefault="009166E9">
            <w:pPr>
              <w:pStyle w:val="TAL"/>
            </w:pPr>
            <w:r w:rsidRPr="00E9603C">
              <w:t>Group ID</w:t>
            </w:r>
          </w:p>
        </w:tc>
        <w:tc>
          <w:tcPr>
            <w:tcW w:w="993" w:type="dxa"/>
          </w:tcPr>
          <w:p w14:paraId="08CB4691" w14:textId="77777777" w:rsidR="009166E9" w:rsidRPr="00E9603C" w:rsidRDefault="009166E9">
            <w:pPr>
              <w:pStyle w:val="TAC"/>
            </w:pPr>
            <w:r w:rsidRPr="00E9603C">
              <w:t>SMF</w:t>
            </w:r>
          </w:p>
        </w:tc>
        <w:tc>
          <w:tcPr>
            <w:tcW w:w="5157" w:type="dxa"/>
          </w:tcPr>
          <w:p w14:paraId="795EE3B7" w14:textId="77777777" w:rsidR="009166E9" w:rsidRPr="00E9603C" w:rsidRDefault="009166E9">
            <w:pPr>
              <w:pStyle w:val="TAL"/>
              <w:rPr>
                <w:lang w:eastAsia="zh-CN"/>
              </w:rPr>
            </w:pPr>
            <w:r w:rsidRPr="00E9603C">
              <w:rPr>
                <w:lang w:eastAsia="zh-CN"/>
              </w:rPr>
              <w:t>Internal Group ID</w:t>
            </w:r>
          </w:p>
        </w:tc>
      </w:tr>
      <w:tr w:rsidR="009166E9" w:rsidRPr="00E9603C" w14:paraId="01011EDE" w14:textId="77777777">
        <w:trPr>
          <w:cantSplit/>
          <w:jc w:val="center"/>
        </w:trPr>
        <w:tc>
          <w:tcPr>
            <w:tcW w:w="3316" w:type="dxa"/>
          </w:tcPr>
          <w:p w14:paraId="2FB8F987" w14:textId="77777777" w:rsidR="009166E9" w:rsidRPr="00E9603C" w:rsidRDefault="009166E9">
            <w:pPr>
              <w:pStyle w:val="TAL"/>
            </w:pPr>
            <w:r w:rsidRPr="00E9603C">
              <w:t>S-NSSAI</w:t>
            </w:r>
          </w:p>
        </w:tc>
        <w:tc>
          <w:tcPr>
            <w:tcW w:w="993" w:type="dxa"/>
          </w:tcPr>
          <w:p w14:paraId="664984B6" w14:textId="77777777" w:rsidR="009166E9" w:rsidRPr="00E9603C" w:rsidRDefault="009166E9">
            <w:pPr>
              <w:pStyle w:val="TAC"/>
            </w:pPr>
            <w:r w:rsidRPr="00E9603C">
              <w:t>SMF</w:t>
            </w:r>
          </w:p>
        </w:tc>
        <w:tc>
          <w:tcPr>
            <w:tcW w:w="5157" w:type="dxa"/>
          </w:tcPr>
          <w:p w14:paraId="2D751DB3" w14:textId="77777777" w:rsidR="009166E9" w:rsidRPr="00E9603C" w:rsidRDefault="009166E9">
            <w:pPr>
              <w:pStyle w:val="TAL"/>
              <w:rPr>
                <w:lang w:eastAsia="zh-CN"/>
              </w:rPr>
            </w:pPr>
            <w:r w:rsidRPr="00E9603C">
              <w:rPr>
                <w:lang w:eastAsia="zh-CN"/>
              </w:rPr>
              <w:t>Information to identify a Network Slice</w:t>
            </w:r>
          </w:p>
        </w:tc>
      </w:tr>
      <w:tr w:rsidR="009166E9" w:rsidRPr="00E9603C" w14:paraId="7C8E87A6" w14:textId="77777777">
        <w:trPr>
          <w:cantSplit/>
          <w:trHeight w:val="248"/>
          <w:jc w:val="center"/>
        </w:trPr>
        <w:tc>
          <w:tcPr>
            <w:tcW w:w="3316" w:type="dxa"/>
          </w:tcPr>
          <w:p w14:paraId="2309DF07" w14:textId="77777777" w:rsidR="009166E9" w:rsidRPr="00E9603C" w:rsidRDefault="009166E9">
            <w:pPr>
              <w:pStyle w:val="TAL"/>
            </w:pPr>
            <w:r w:rsidRPr="00E9603C">
              <w:t>DNN</w:t>
            </w:r>
          </w:p>
          <w:p w14:paraId="4CBDC1BF" w14:textId="77777777" w:rsidR="009166E9" w:rsidRPr="00E9603C" w:rsidRDefault="009166E9">
            <w:pPr>
              <w:pStyle w:val="TAL"/>
            </w:pPr>
          </w:p>
        </w:tc>
        <w:tc>
          <w:tcPr>
            <w:tcW w:w="993" w:type="dxa"/>
          </w:tcPr>
          <w:p w14:paraId="26BE9631" w14:textId="77777777" w:rsidR="009166E9" w:rsidRPr="00E9603C" w:rsidRDefault="009166E9">
            <w:pPr>
              <w:pStyle w:val="TAC"/>
            </w:pPr>
            <w:r w:rsidRPr="00E9603C">
              <w:t>SMF</w:t>
            </w:r>
          </w:p>
          <w:p w14:paraId="789490D7" w14:textId="77777777" w:rsidR="009166E9" w:rsidRPr="00E9603C" w:rsidRDefault="009166E9">
            <w:pPr>
              <w:pStyle w:val="TAC"/>
            </w:pPr>
          </w:p>
        </w:tc>
        <w:tc>
          <w:tcPr>
            <w:tcW w:w="5157" w:type="dxa"/>
          </w:tcPr>
          <w:p w14:paraId="76858D66" w14:textId="77777777" w:rsidR="009166E9" w:rsidRPr="00E9603C" w:rsidRDefault="009166E9">
            <w:pPr>
              <w:pStyle w:val="TAL"/>
              <w:rPr>
                <w:lang w:eastAsia="zh-CN"/>
              </w:rPr>
            </w:pPr>
            <w:r w:rsidRPr="00E9603C">
              <w:rPr>
                <w:lang w:eastAsia="zh-CN"/>
              </w:rPr>
              <w:t>Data Network Name where PDU connectivity service is provided</w:t>
            </w:r>
          </w:p>
        </w:tc>
      </w:tr>
      <w:tr w:rsidR="009166E9" w:rsidRPr="00E9603C" w14:paraId="0F24983F" w14:textId="77777777">
        <w:trPr>
          <w:cantSplit/>
          <w:jc w:val="center"/>
        </w:trPr>
        <w:tc>
          <w:tcPr>
            <w:tcW w:w="3316" w:type="dxa"/>
          </w:tcPr>
          <w:p w14:paraId="02F6E66A" w14:textId="77777777" w:rsidR="009166E9" w:rsidRPr="00E9603C" w:rsidRDefault="009166E9">
            <w:pPr>
              <w:pStyle w:val="TAL"/>
            </w:pPr>
            <w:r w:rsidRPr="00E9603C">
              <w:t>Location</w:t>
            </w:r>
          </w:p>
        </w:tc>
        <w:tc>
          <w:tcPr>
            <w:tcW w:w="993" w:type="dxa"/>
          </w:tcPr>
          <w:p w14:paraId="54F234C4" w14:textId="77777777" w:rsidR="009166E9" w:rsidRPr="00E9603C" w:rsidRDefault="009166E9">
            <w:pPr>
              <w:pStyle w:val="TAC"/>
            </w:pPr>
            <w:r w:rsidRPr="00E9603C">
              <w:t>AMF</w:t>
            </w:r>
          </w:p>
        </w:tc>
        <w:tc>
          <w:tcPr>
            <w:tcW w:w="5157" w:type="dxa"/>
          </w:tcPr>
          <w:p w14:paraId="6ADF2F40" w14:textId="77777777" w:rsidR="009166E9" w:rsidRPr="00E9603C" w:rsidRDefault="009166E9">
            <w:pPr>
              <w:pStyle w:val="TAL"/>
            </w:pPr>
            <w:r w:rsidRPr="00E9603C">
              <w:t>The UE location information that NWDAF can use to derive the Area of Interest</w:t>
            </w:r>
          </w:p>
        </w:tc>
      </w:tr>
      <w:tr w:rsidR="009166E9" w:rsidRPr="00E9603C" w14:paraId="5BABB4BC" w14:textId="77777777">
        <w:trPr>
          <w:cantSplit/>
          <w:jc w:val="center"/>
        </w:trPr>
        <w:tc>
          <w:tcPr>
            <w:tcW w:w="3316" w:type="dxa"/>
          </w:tcPr>
          <w:p w14:paraId="09F1753E" w14:textId="77777777" w:rsidR="009166E9" w:rsidRPr="00E9603C" w:rsidRDefault="009166E9">
            <w:pPr>
              <w:pStyle w:val="TAL"/>
              <w:rPr>
                <w:lang w:eastAsia="zh-CN"/>
              </w:rPr>
            </w:pPr>
            <w:r w:rsidRPr="00E9603C">
              <w:rPr>
                <w:lang w:eastAsia="zh-CN"/>
              </w:rPr>
              <w:t>Communication performance (1..max)</w:t>
            </w:r>
          </w:p>
        </w:tc>
        <w:tc>
          <w:tcPr>
            <w:tcW w:w="993" w:type="dxa"/>
          </w:tcPr>
          <w:p w14:paraId="0F2B8286" w14:textId="77777777" w:rsidR="009166E9" w:rsidRPr="00E9603C" w:rsidRDefault="009166E9">
            <w:pPr>
              <w:pStyle w:val="TAC"/>
              <w:rPr>
                <w:lang w:eastAsia="zh-CN"/>
              </w:rPr>
            </w:pPr>
            <w:r w:rsidRPr="00E9603C">
              <w:rPr>
                <w:lang w:eastAsia="zh-CN"/>
              </w:rPr>
              <w:t>UPF</w:t>
            </w:r>
          </w:p>
        </w:tc>
        <w:tc>
          <w:tcPr>
            <w:tcW w:w="5157" w:type="dxa"/>
          </w:tcPr>
          <w:p w14:paraId="133B0E99" w14:textId="77777777" w:rsidR="009166E9" w:rsidRPr="00E9603C" w:rsidRDefault="009166E9">
            <w:pPr>
              <w:pStyle w:val="TAL"/>
              <w:rPr>
                <w:lang w:eastAsia="zh-CN"/>
              </w:rPr>
            </w:pPr>
            <w:r w:rsidRPr="00E9603C">
              <w:rPr>
                <w:lang w:eastAsia="zh-CN"/>
              </w:rPr>
              <w:t>Communication performance per multi access PDU session using periodical counters configured in the event subscription</w:t>
            </w:r>
          </w:p>
        </w:tc>
      </w:tr>
      <w:tr w:rsidR="009166E9" w:rsidRPr="00E9603C" w14:paraId="4C9357CB" w14:textId="77777777">
        <w:trPr>
          <w:cantSplit/>
          <w:trHeight w:val="393"/>
          <w:jc w:val="center"/>
        </w:trPr>
        <w:tc>
          <w:tcPr>
            <w:tcW w:w="3316" w:type="dxa"/>
          </w:tcPr>
          <w:p w14:paraId="65417021" w14:textId="77777777" w:rsidR="009166E9" w:rsidRPr="00E9603C" w:rsidRDefault="009166E9">
            <w:pPr>
              <w:pStyle w:val="TAL"/>
              <w:rPr>
                <w:lang w:eastAsia="zh-CN"/>
              </w:rPr>
            </w:pPr>
            <w:r w:rsidRPr="00E9603C">
              <w:rPr>
                <w:lang w:eastAsia="zh-CN"/>
              </w:rPr>
              <w:t>&gt; Access Type</w:t>
            </w:r>
          </w:p>
          <w:p w14:paraId="1A77880B" w14:textId="77777777" w:rsidR="009166E9" w:rsidRPr="00E9603C" w:rsidRDefault="009166E9">
            <w:pPr>
              <w:pStyle w:val="TAL"/>
              <w:rPr>
                <w:lang w:eastAsia="zh-CN"/>
              </w:rPr>
            </w:pPr>
          </w:p>
        </w:tc>
        <w:tc>
          <w:tcPr>
            <w:tcW w:w="993" w:type="dxa"/>
          </w:tcPr>
          <w:p w14:paraId="76AAD09B" w14:textId="77777777" w:rsidR="009166E9" w:rsidRPr="00E9603C" w:rsidRDefault="009166E9">
            <w:pPr>
              <w:pStyle w:val="TAC"/>
              <w:rPr>
                <w:lang w:eastAsia="zh-CN"/>
              </w:rPr>
            </w:pPr>
          </w:p>
        </w:tc>
        <w:tc>
          <w:tcPr>
            <w:tcW w:w="5157" w:type="dxa"/>
          </w:tcPr>
          <w:p w14:paraId="1211B682" w14:textId="77777777" w:rsidR="009166E9" w:rsidRPr="00E9603C" w:rsidRDefault="009166E9">
            <w:pPr>
              <w:pStyle w:val="TAL"/>
              <w:rPr>
                <w:lang w:eastAsia="ko-KR"/>
              </w:rPr>
            </w:pPr>
            <w:r w:rsidRPr="00E9603C">
              <w:rPr>
                <w:lang w:eastAsia="ko-KR"/>
              </w:rPr>
              <w:t>The Access Type that this communication is performed (i.e. 3GPP access or non-3GPP access)</w:t>
            </w:r>
          </w:p>
        </w:tc>
      </w:tr>
      <w:tr w:rsidR="009166E9" w:rsidRPr="00E9603C" w14:paraId="0DEEDC44" w14:textId="77777777">
        <w:trPr>
          <w:cantSplit/>
          <w:trHeight w:val="399"/>
          <w:jc w:val="center"/>
        </w:trPr>
        <w:tc>
          <w:tcPr>
            <w:tcW w:w="3316" w:type="dxa"/>
          </w:tcPr>
          <w:p w14:paraId="4B9BD3EC" w14:textId="77777777" w:rsidR="009166E9" w:rsidRPr="00E9603C" w:rsidRDefault="009166E9">
            <w:pPr>
              <w:pStyle w:val="TAL"/>
              <w:rPr>
                <w:lang w:eastAsia="zh-CN"/>
              </w:rPr>
            </w:pPr>
            <w:r w:rsidRPr="00E9603C">
              <w:rPr>
                <w:lang w:eastAsia="zh-CN"/>
              </w:rPr>
              <w:t xml:space="preserve">   &gt; Round trip time measured at the UPF</w:t>
            </w:r>
          </w:p>
        </w:tc>
        <w:tc>
          <w:tcPr>
            <w:tcW w:w="993" w:type="dxa"/>
          </w:tcPr>
          <w:p w14:paraId="341DE205" w14:textId="77777777" w:rsidR="009166E9" w:rsidRPr="00E9603C" w:rsidRDefault="009166E9">
            <w:pPr>
              <w:pStyle w:val="TAC"/>
              <w:rPr>
                <w:lang w:eastAsia="zh-CN"/>
              </w:rPr>
            </w:pPr>
          </w:p>
        </w:tc>
        <w:tc>
          <w:tcPr>
            <w:tcW w:w="5157" w:type="dxa"/>
          </w:tcPr>
          <w:p w14:paraId="7974B91F" w14:textId="77777777" w:rsidR="009166E9" w:rsidRPr="00E9603C" w:rsidRDefault="009166E9">
            <w:pPr>
              <w:pStyle w:val="TAL"/>
              <w:rPr>
                <w:lang w:eastAsia="zh-CN"/>
              </w:rPr>
            </w:pPr>
            <w:r w:rsidRPr="00E9603C">
              <w:t xml:space="preserve">The observed </w:t>
            </w:r>
            <w:r w:rsidRPr="00E9603C">
              <w:rPr>
                <w:lang w:eastAsia="zh-CN"/>
              </w:rPr>
              <w:t>round trip time of this communication measured at UPF, when MPTCP or ATSSS low level (only when smallest delay is enabled)</w:t>
            </w:r>
          </w:p>
        </w:tc>
      </w:tr>
      <w:tr w:rsidR="009166E9" w:rsidRPr="00E9603C" w14:paraId="460DBC8E" w14:textId="77777777">
        <w:trPr>
          <w:cantSplit/>
          <w:trHeight w:val="399"/>
          <w:jc w:val="center"/>
        </w:trPr>
        <w:tc>
          <w:tcPr>
            <w:tcW w:w="9466" w:type="dxa"/>
            <w:gridSpan w:val="3"/>
          </w:tcPr>
          <w:p w14:paraId="1F84D5E0" w14:textId="77777777" w:rsidR="009166E9" w:rsidRPr="00E9603C" w:rsidRDefault="009166E9">
            <w:pPr>
              <w:pStyle w:val="NO"/>
            </w:pPr>
            <w:r w:rsidRPr="00E9603C">
              <w:t>NOTE:</w:t>
            </w:r>
            <w:r w:rsidR="00E9603C" w:rsidRPr="00E9603C">
              <w:rPr>
                <w:lang w:eastAsia="ko-KR"/>
              </w:rPr>
              <w:tab/>
            </w:r>
            <w:r w:rsidRPr="00E9603C">
              <w:t>The NWDAF actions will not activate the added measurement. The RTT data collected by the NWDAF from the UPF will only re-use existing measurements activated by ATSSS measurement framework.</w:t>
            </w:r>
          </w:p>
        </w:tc>
      </w:tr>
    </w:tbl>
    <w:p w14:paraId="180766AF" w14:textId="77777777" w:rsidR="009166E9" w:rsidRPr="00E9603C" w:rsidRDefault="009166E9">
      <w:pPr>
        <w:pStyle w:val="FP"/>
        <w:rPr>
          <w:rFonts w:eastAsia="SimSun"/>
          <w:lang w:eastAsia="zh-CN"/>
        </w:rPr>
      </w:pPr>
    </w:p>
    <w:p w14:paraId="6EFB0BE8" w14:textId="77777777" w:rsidR="009166E9" w:rsidRPr="00E9603C" w:rsidRDefault="009166E9">
      <w:pPr>
        <w:pStyle w:val="Heading4"/>
        <w:rPr>
          <w:lang w:eastAsia="zh-CN"/>
        </w:rPr>
      </w:pPr>
      <w:bookmarkStart w:id="13635" w:name="_Toc54770423"/>
      <w:bookmarkStart w:id="13636" w:name="_Toc54779775"/>
      <w:bookmarkStart w:id="13637" w:name="_Toc54786735"/>
      <w:bookmarkStart w:id="13638" w:name="_Toc57201600"/>
      <w:bookmarkStart w:id="13639" w:name="_Toc57641638"/>
      <w:bookmarkStart w:id="13640" w:name="_Toc59101991"/>
      <w:r w:rsidRPr="00E9603C">
        <w:rPr>
          <w:lang w:eastAsia="ko-KR"/>
        </w:rPr>
        <w:t>6.77.2.2</w:t>
      </w:r>
      <w:r w:rsidRPr="00E9603C">
        <w:rPr>
          <w:lang w:eastAsia="ko-KR"/>
        </w:rPr>
        <w:tab/>
        <w:t xml:space="preserve">Alternative#2: </w:t>
      </w:r>
      <w:r w:rsidRPr="00E9603C">
        <w:rPr>
          <w:lang w:eastAsia="zh-CN"/>
        </w:rPr>
        <w:t xml:space="preserve">an extension of the </w:t>
      </w:r>
      <w:r w:rsidRPr="00E9603C">
        <w:t xml:space="preserve">existing Observed Service Experience </w:t>
      </w:r>
      <w:r w:rsidRPr="00E9603C">
        <w:rPr>
          <w:lang w:eastAsia="zh-CN"/>
        </w:rPr>
        <w:t>analytics</w:t>
      </w:r>
      <w:bookmarkEnd w:id="13635"/>
      <w:bookmarkEnd w:id="13636"/>
      <w:bookmarkEnd w:id="13637"/>
      <w:bookmarkEnd w:id="13638"/>
      <w:bookmarkEnd w:id="13639"/>
      <w:bookmarkEnd w:id="13640"/>
    </w:p>
    <w:p w14:paraId="3004B64C" w14:textId="77777777" w:rsidR="009166E9" w:rsidRPr="00E9603C" w:rsidRDefault="009166E9">
      <w:r w:rsidRPr="00E9603C">
        <w:t xml:space="preserve">The input data described in </w:t>
      </w:r>
      <w:r w:rsidRPr="00E9603C">
        <w:rPr>
          <w:lang w:eastAsia="ko-KR"/>
        </w:rPr>
        <w:t>clause </w:t>
      </w:r>
      <w:r w:rsidRPr="00E9603C">
        <w:rPr>
          <w:lang w:eastAsia="zh-CN"/>
        </w:rPr>
        <w:t>6.4.2</w:t>
      </w:r>
      <w:r w:rsidRPr="00E9603C">
        <w:t xml:space="preserve"> </w:t>
      </w:r>
      <w:r w:rsidRPr="00E9603C">
        <w:rPr>
          <w:lang w:eastAsia="ko-KR"/>
        </w:rPr>
        <w:t xml:space="preserve">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 can be used with th</w:t>
      </w:r>
      <w:r w:rsidRPr="00E9603C">
        <w:t>e following extensions:</w:t>
      </w:r>
    </w:p>
    <w:p w14:paraId="3FD2548E" w14:textId="77777777" w:rsidR="009166E9" w:rsidRPr="00E9603C" w:rsidRDefault="009166E9">
      <w:pPr>
        <w:pStyle w:val="B1"/>
        <w:rPr>
          <w:lang w:eastAsia="zh-CN"/>
        </w:rPr>
      </w:pPr>
      <w:r w:rsidRPr="00E9603C">
        <w:rPr>
          <w:lang w:eastAsia="ko-KR"/>
        </w:rPr>
        <w:t>-</w:t>
      </w:r>
      <w:r w:rsidRPr="00E9603C">
        <w:rPr>
          <w:lang w:eastAsia="ko-KR"/>
        </w:rPr>
        <w:tab/>
        <w:t xml:space="preserve">The data collected by the UPF described in </w:t>
      </w:r>
      <w:r w:rsidRPr="00E9603C">
        <w:t xml:space="preserve">Table </w:t>
      </w:r>
      <w:r w:rsidRPr="00E9603C">
        <w:rPr>
          <w:lang w:eastAsia="zh-CN"/>
        </w:rPr>
        <w:t>6.4.2-2</w:t>
      </w:r>
      <w:r w:rsidRPr="00E9603C">
        <w:rPr>
          <w:lang w:eastAsia="ko-KR"/>
        </w:rPr>
        <w:t xml:space="preserve"> 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 with addition for round trip time measured at UPF side, per</w:t>
      </w:r>
      <w:r w:rsidRPr="00E9603C">
        <w:rPr>
          <w:lang w:eastAsia="ko-KR"/>
        </w:rPr>
        <w:t xml:space="preserve"> Access Type</w:t>
      </w:r>
      <w:r w:rsidRPr="00E9603C">
        <w:rPr>
          <w:lang w:eastAsia="zh-CN"/>
        </w:rPr>
        <w:t xml:space="preserve"> </w:t>
      </w:r>
      <w:r w:rsidRPr="00E9603C">
        <w:rPr>
          <w:lang w:eastAsia="ko-KR"/>
        </w:rPr>
        <w:t>(i.e. for 3GPP access or for non-3GPP access).</w:t>
      </w:r>
    </w:p>
    <w:p w14:paraId="0302A85A" w14:textId="77777777" w:rsidR="009166E9" w:rsidRPr="00E9603C" w:rsidRDefault="009166E9">
      <w:pPr>
        <w:pStyle w:val="NO"/>
      </w:pPr>
      <w:r w:rsidRPr="00E9603C">
        <w:t>NOTE 1:</w:t>
      </w:r>
      <w:r w:rsidRPr="00E9603C">
        <w:tab/>
        <w:t>It is assumed that how NWDAF collects from UPF is not defined.</w:t>
      </w:r>
    </w:p>
    <w:p w14:paraId="1801333B" w14:textId="77777777" w:rsidR="009166E9" w:rsidRPr="00E9603C" w:rsidRDefault="009166E9">
      <w:pPr>
        <w:pStyle w:val="NO"/>
        <w:rPr>
          <w:rFonts w:eastAsia="SimSun"/>
          <w:lang w:eastAsia="ko-KR"/>
        </w:rPr>
      </w:pPr>
      <w:r w:rsidRPr="00E9603C">
        <w:t>NOTE 2:</w:t>
      </w:r>
      <w:r w:rsidR="00E9603C" w:rsidRPr="00E9603C">
        <w:rPr>
          <w:lang w:eastAsia="ko-KR"/>
        </w:rPr>
        <w:tab/>
      </w:r>
      <w:r w:rsidRPr="00E9603C">
        <w:t>The NWDAF actions will not activate the added measurement. The RTT data collected by the NWDAF from the UPF will only re-use existing measurements activated by ATSSS measurement framework.</w:t>
      </w:r>
    </w:p>
    <w:p w14:paraId="01170A33" w14:textId="77777777" w:rsidR="009166E9" w:rsidRPr="00E9603C" w:rsidRDefault="009166E9">
      <w:pPr>
        <w:pStyle w:val="Heading3"/>
        <w:rPr>
          <w:lang w:eastAsia="zh-CN"/>
        </w:rPr>
      </w:pPr>
      <w:bookmarkStart w:id="13641" w:name="_Toc54770424"/>
      <w:bookmarkStart w:id="13642" w:name="_Toc50022063"/>
      <w:bookmarkStart w:id="13643" w:name="_Toc54786736"/>
      <w:bookmarkStart w:id="13644" w:name="_Toc57201601"/>
      <w:bookmarkStart w:id="13645" w:name="_Toc50022783"/>
      <w:bookmarkStart w:id="13646" w:name="_Toc50021494"/>
      <w:bookmarkStart w:id="13647" w:name="_Toc50579818"/>
      <w:bookmarkStart w:id="13648" w:name="_Toc50023432"/>
      <w:bookmarkStart w:id="13649" w:name="_Toc50024017"/>
      <w:bookmarkStart w:id="13650" w:name="_Toc54779776"/>
      <w:bookmarkStart w:id="13651" w:name="_Toc50310086"/>
      <w:bookmarkStart w:id="13652" w:name="_Toc57641639"/>
      <w:bookmarkStart w:id="13653" w:name="_Toc59101992"/>
      <w:r w:rsidRPr="00E9603C">
        <w:rPr>
          <w:lang w:eastAsia="zh-CN"/>
        </w:rPr>
        <w:t>6.77.3</w:t>
      </w:r>
      <w:r w:rsidRPr="00E9603C">
        <w:rPr>
          <w:lang w:eastAsia="zh-CN"/>
        </w:rPr>
        <w:tab/>
        <w:t>Output Analytics</w:t>
      </w:r>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p>
    <w:p w14:paraId="6BEEEDA3" w14:textId="77777777" w:rsidR="009166E9" w:rsidRPr="00E9603C" w:rsidRDefault="009166E9">
      <w:pPr>
        <w:pStyle w:val="Heading4"/>
        <w:rPr>
          <w:rFonts w:eastAsia="SimSun"/>
          <w:lang w:eastAsia="zh-CN"/>
        </w:rPr>
      </w:pPr>
      <w:bookmarkStart w:id="13654" w:name="_Toc57201602"/>
      <w:bookmarkStart w:id="13655" w:name="_Toc54779777"/>
      <w:bookmarkStart w:id="13656" w:name="_Toc54786737"/>
      <w:bookmarkStart w:id="13657" w:name="_Toc54770425"/>
      <w:bookmarkStart w:id="13658" w:name="_Toc57641640"/>
      <w:bookmarkStart w:id="13659" w:name="_Toc59101993"/>
      <w:r w:rsidRPr="00E9603C">
        <w:rPr>
          <w:lang w:eastAsia="ko-KR"/>
        </w:rPr>
        <w:t>6.77.3.1</w:t>
      </w:r>
      <w:r w:rsidRPr="00E9603C">
        <w:rPr>
          <w:lang w:eastAsia="ko-KR"/>
        </w:rPr>
        <w:tab/>
        <w:t xml:space="preserve">Alternative#1: </w:t>
      </w:r>
      <w:r w:rsidRPr="00E9603C">
        <w:t>a new "</w:t>
      </w:r>
      <w:r w:rsidRPr="00E9603C">
        <w:rPr>
          <w:rFonts w:eastAsia="SimSun"/>
          <w:lang w:eastAsia="en-US"/>
        </w:rPr>
        <w:t>Per Access Network Performance</w:t>
      </w:r>
      <w:r w:rsidRPr="00E9603C">
        <w:t>" analytics</w:t>
      </w:r>
      <w:bookmarkEnd w:id="13654"/>
      <w:bookmarkEnd w:id="13655"/>
      <w:bookmarkEnd w:id="13656"/>
      <w:bookmarkEnd w:id="13657"/>
      <w:bookmarkEnd w:id="13658"/>
      <w:bookmarkEnd w:id="13659"/>
    </w:p>
    <w:p w14:paraId="481F7F60" w14:textId="77777777" w:rsidR="009166E9" w:rsidRPr="00E9603C" w:rsidRDefault="009166E9">
      <w:pPr>
        <w:rPr>
          <w:lang w:eastAsia="zh-CN"/>
        </w:rPr>
      </w:pPr>
      <w:r w:rsidRPr="00E9603C">
        <w:rPr>
          <w:lang w:eastAsia="zh-CN"/>
        </w:rPr>
        <w:t xml:space="preserve">The NWDAF derives the </w:t>
      </w:r>
      <w:r w:rsidRPr="00E9603C">
        <w:rPr>
          <w:rFonts w:eastAsia="SimSun"/>
          <w:lang w:eastAsia="en-US"/>
        </w:rPr>
        <w:t>PANP</w:t>
      </w:r>
      <w:r w:rsidRPr="00E9603C">
        <w:t xml:space="preserve"> </w:t>
      </w:r>
      <w:r w:rsidRPr="00E9603C">
        <w:rPr>
          <w:lang w:eastAsia="zh-CN"/>
        </w:rPr>
        <w:t>analytics, i.e. network performance level over</w:t>
      </w:r>
      <w:r w:rsidRPr="00E9603C">
        <w:t xml:space="preserve"> each access type for specific DNN, S-NSSAI, Application ID and/or area</w:t>
      </w:r>
      <w:r w:rsidRPr="00E9603C">
        <w:rPr>
          <w:lang w:eastAsia="zh-CN"/>
        </w:rPr>
        <w:t>. Depending on the Analytics Target Period, the output consists of statistics or predictions. The detailed information provided by the NWDAF is defined in Table 6.77.3.1-1 for statistics and Table 6.77.3.1-2 for predictions.</w:t>
      </w:r>
    </w:p>
    <w:p w14:paraId="7B66604F" w14:textId="77777777" w:rsidR="009166E9" w:rsidRPr="00E9603C" w:rsidRDefault="009166E9">
      <w:pPr>
        <w:pStyle w:val="TH"/>
      </w:pPr>
      <w:r w:rsidRPr="00E9603C">
        <w:t xml:space="preserve">Table 6.77.3.1-1: </w:t>
      </w:r>
      <w:r w:rsidRPr="00E9603C">
        <w:rPr>
          <w:rFonts w:eastAsia="SimSun"/>
          <w:lang w:eastAsia="en-US"/>
        </w:rPr>
        <w:t>Per Access Network Performance</w:t>
      </w:r>
      <w:r w:rsidRPr="00E9603C">
        <w:t xml:space="preserve"> statistics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6911"/>
      </w:tblGrid>
      <w:tr w:rsidR="009166E9" w:rsidRPr="00E9603C" w14:paraId="4C31538A" w14:textId="77777777">
        <w:trPr>
          <w:cantSplit/>
        </w:trPr>
        <w:tc>
          <w:tcPr>
            <w:tcW w:w="2830" w:type="dxa"/>
          </w:tcPr>
          <w:p w14:paraId="2189C01F" w14:textId="77777777" w:rsidR="009166E9" w:rsidRPr="00E9603C" w:rsidRDefault="009166E9">
            <w:pPr>
              <w:pStyle w:val="TAH"/>
            </w:pPr>
            <w:r w:rsidRPr="00E9603C">
              <w:t>Information</w:t>
            </w:r>
          </w:p>
        </w:tc>
        <w:tc>
          <w:tcPr>
            <w:tcW w:w="6911" w:type="dxa"/>
          </w:tcPr>
          <w:p w14:paraId="3C9C1DD5" w14:textId="77777777" w:rsidR="009166E9" w:rsidRPr="00E9603C" w:rsidRDefault="009166E9">
            <w:pPr>
              <w:pStyle w:val="TAH"/>
            </w:pPr>
            <w:r w:rsidRPr="00E9603C">
              <w:t>Description</w:t>
            </w:r>
          </w:p>
        </w:tc>
      </w:tr>
      <w:tr w:rsidR="009166E9" w:rsidRPr="00E9603C" w14:paraId="5A91C117" w14:textId="77777777">
        <w:trPr>
          <w:cantSplit/>
        </w:trPr>
        <w:tc>
          <w:tcPr>
            <w:tcW w:w="2830" w:type="dxa"/>
          </w:tcPr>
          <w:p w14:paraId="1B5EA2D6" w14:textId="77777777" w:rsidR="009166E9" w:rsidRPr="00E9603C" w:rsidRDefault="009166E9">
            <w:pPr>
              <w:pStyle w:val="TAL"/>
            </w:pPr>
            <w:r w:rsidRPr="00E9603C">
              <w:t>List of PANP Analytics (1..max)</w:t>
            </w:r>
          </w:p>
        </w:tc>
        <w:tc>
          <w:tcPr>
            <w:tcW w:w="6911" w:type="dxa"/>
          </w:tcPr>
          <w:p w14:paraId="1899AD15" w14:textId="77777777" w:rsidR="009166E9" w:rsidRPr="00E9603C" w:rsidRDefault="009166E9">
            <w:pPr>
              <w:pStyle w:val="TAL"/>
            </w:pPr>
          </w:p>
        </w:tc>
      </w:tr>
      <w:tr w:rsidR="009166E9" w:rsidRPr="00E9603C" w14:paraId="120A76AF" w14:textId="77777777">
        <w:trPr>
          <w:cantSplit/>
        </w:trPr>
        <w:tc>
          <w:tcPr>
            <w:tcW w:w="2830" w:type="dxa"/>
          </w:tcPr>
          <w:p w14:paraId="24A96D9E" w14:textId="77777777" w:rsidR="009166E9" w:rsidRPr="00E9603C" w:rsidRDefault="009166E9">
            <w:pPr>
              <w:pStyle w:val="TAL"/>
              <w:rPr>
                <w:lang w:eastAsia="ko-KR"/>
              </w:rPr>
            </w:pPr>
            <w:r w:rsidRPr="00E9603C">
              <w:rPr>
                <w:lang w:eastAsia="ko-KR"/>
              </w:rPr>
              <w:t xml:space="preserve">  &gt; Access Type</w:t>
            </w:r>
          </w:p>
        </w:tc>
        <w:tc>
          <w:tcPr>
            <w:tcW w:w="6911" w:type="dxa"/>
          </w:tcPr>
          <w:p w14:paraId="12DF0D35" w14:textId="77777777" w:rsidR="009166E9" w:rsidRPr="00E9603C" w:rsidRDefault="009166E9">
            <w:pPr>
              <w:pStyle w:val="TAL"/>
            </w:pPr>
            <w:r w:rsidRPr="00E9603C">
              <w:rPr>
                <w:lang w:eastAsia="ko-KR"/>
              </w:rPr>
              <w:t xml:space="preserve">Access Type that </w:t>
            </w:r>
            <w:r w:rsidRPr="00E9603C">
              <w:t xml:space="preserve">the analytics </w:t>
            </w:r>
            <w:r w:rsidRPr="00E9603C">
              <w:rPr>
                <w:lang w:eastAsia="ko-KR"/>
              </w:rPr>
              <w:t>is applied (i.e. 3GPP access or non-3GPP access)</w:t>
            </w:r>
          </w:p>
        </w:tc>
      </w:tr>
      <w:tr w:rsidR="009166E9" w:rsidRPr="00E9603C" w14:paraId="19007BC7" w14:textId="77777777">
        <w:trPr>
          <w:cantSplit/>
        </w:trPr>
        <w:tc>
          <w:tcPr>
            <w:tcW w:w="2830" w:type="dxa"/>
          </w:tcPr>
          <w:p w14:paraId="3677D58A" w14:textId="77777777" w:rsidR="009166E9" w:rsidRPr="00E9603C" w:rsidRDefault="009166E9">
            <w:pPr>
              <w:pStyle w:val="TAL"/>
              <w:rPr>
                <w:lang w:eastAsia="ko-KR"/>
              </w:rPr>
            </w:pPr>
            <w:r w:rsidRPr="00E9603C">
              <w:rPr>
                <w:lang w:eastAsia="ko-KR"/>
              </w:rPr>
              <w:t xml:space="preserve">  &gt; DNN</w:t>
            </w:r>
          </w:p>
        </w:tc>
        <w:tc>
          <w:tcPr>
            <w:tcW w:w="6911" w:type="dxa"/>
          </w:tcPr>
          <w:p w14:paraId="2E47F14A" w14:textId="77777777" w:rsidR="009166E9" w:rsidRPr="00E9603C" w:rsidRDefault="009166E9">
            <w:pPr>
              <w:pStyle w:val="TAL"/>
              <w:rPr>
                <w:lang w:eastAsia="ko-KR"/>
              </w:rPr>
            </w:pPr>
            <w:r w:rsidRPr="00E9603C">
              <w:rPr>
                <w:lang w:eastAsia="ko-KR"/>
              </w:rPr>
              <w:t xml:space="preserve">DNN that </w:t>
            </w:r>
            <w:r w:rsidRPr="00E9603C">
              <w:t xml:space="preserve">the analytics </w:t>
            </w:r>
            <w:r w:rsidRPr="00E9603C">
              <w:rPr>
                <w:lang w:eastAsia="ko-KR"/>
              </w:rPr>
              <w:t>is applied</w:t>
            </w:r>
          </w:p>
        </w:tc>
      </w:tr>
      <w:tr w:rsidR="009166E9" w:rsidRPr="00E9603C" w14:paraId="2B2312F1" w14:textId="77777777">
        <w:trPr>
          <w:cantSplit/>
          <w:trHeight w:val="186"/>
        </w:trPr>
        <w:tc>
          <w:tcPr>
            <w:tcW w:w="2830" w:type="dxa"/>
          </w:tcPr>
          <w:p w14:paraId="4299373E" w14:textId="77777777" w:rsidR="009166E9" w:rsidRPr="00E9603C" w:rsidRDefault="009166E9">
            <w:pPr>
              <w:pStyle w:val="TAL"/>
              <w:rPr>
                <w:lang w:eastAsia="ko-KR"/>
              </w:rPr>
            </w:pPr>
            <w:r w:rsidRPr="00E9603C">
              <w:rPr>
                <w:lang w:eastAsia="ko-KR"/>
              </w:rPr>
              <w:t xml:space="preserve">  &gt; S-NSSAI</w:t>
            </w:r>
          </w:p>
        </w:tc>
        <w:tc>
          <w:tcPr>
            <w:tcW w:w="6911" w:type="dxa"/>
          </w:tcPr>
          <w:p w14:paraId="0AE916F9" w14:textId="77777777" w:rsidR="009166E9" w:rsidRPr="00E9603C" w:rsidRDefault="009166E9">
            <w:pPr>
              <w:pStyle w:val="TAL"/>
              <w:rPr>
                <w:lang w:eastAsia="ko-KR"/>
              </w:rPr>
            </w:pPr>
            <w:r w:rsidRPr="00E9603C">
              <w:rPr>
                <w:lang w:eastAsia="ko-KR"/>
              </w:rPr>
              <w:t xml:space="preserve">S-NSSAI that </w:t>
            </w:r>
            <w:r w:rsidRPr="00E9603C">
              <w:t xml:space="preserve">the analytics </w:t>
            </w:r>
            <w:r w:rsidRPr="00E9603C">
              <w:rPr>
                <w:lang w:eastAsia="ko-KR"/>
              </w:rPr>
              <w:t>is applied</w:t>
            </w:r>
          </w:p>
        </w:tc>
      </w:tr>
      <w:tr w:rsidR="009166E9" w:rsidRPr="00E9603C" w14:paraId="40071B4C" w14:textId="77777777">
        <w:trPr>
          <w:cantSplit/>
        </w:trPr>
        <w:tc>
          <w:tcPr>
            <w:tcW w:w="2830" w:type="dxa"/>
          </w:tcPr>
          <w:p w14:paraId="7B9A8223" w14:textId="77777777" w:rsidR="009166E9" w:rsidRPr="00E9603C" w:rsidRDefault="009166E9">
            <w:pPr>
              <w:pStyle w:val="TAL"/>
              <w:rPr>
                <w:lang w:eastAsia="ko-KR"/>
              </w:rPr>
            </w:pPr>
            <w:r w:rsidRPr="00E9603C">
              <w:rPr>
                <w:lang w:eastAsia="ko-KR"/>
              </w:rPr>
              <w:t xml:space="preserve">  &gt; Applicable Area</w:t>
            </w:r>
          </w:p>
        </w:tc>
        <w:tc>
          <w:tcPr>
            <w:tcW w:w="6911" w:type="dxa"/>
          </w:tcPr>
          <w:p w14:paraId="717F69B4" w14:textId="77777777" w:rsidR="009166E9" w:rsidRPr="00E9603C" w:rsidRDefault="009166E9">
            <w:pPr>
              <w:pStyle w:val="TAL"/>
              <w:rPr>
                <w:lang w:eastAsia="ko-KR"/>
              </w:rPr>
            </w:pPr>
            <w:r w:rsidRPr="00E9603C">
              <w:t>A list of TAIs or Cell IDs within the Location information that the analytics is applied</w:t>
            </w:r>
          </w:p>
        </w:tc>
      </w:tr>
      <w:tr w:rsidR="009166E9" w:rsidRPr="00E9603C" w14:paraId="5AA835B0" w14:textId="77777777">
        <w:trPr>
          <w:cantSplit/>
        </w:trPr>
        <w:tc>
          <w:tcPr>
            <w:tcW w:w="2830" w:type="dxa"/>
          </w:tcPr>
          <w:p w14:paraId="6BAF04A7" w14:textId="77777777" w:rsidR="009166E9" w:rsidRPr="00E9603C" w:rsidRDefault="009166E9">
            <w:pPr>
              <w:pStyle w:val="TAL"/>
              <w:rPr>
                <w:lang w:eastAsia="ko-KR"/>
              </w:rPr>
            </w:pPr>
            <w:r w:rsidRPr="00E9603C">
              <w:rPr>
                <w:lang w:eastAsia="ko-KR"/>
              </w:rPr>
              <w:t xml:space="preserve">  &gt; </w:t>
            </w:r>
            <w:r w:rsidRPr="00E9603C">
              <w:t>Applicable Time Period</w:t>
            </w:r>
          </w:p>
        </w:tc>
        <w:tc>
          <w:tcPr>
            <w:tcW w:w="6911" w:type="dxa"/>
          </w:tcPr>
          <w:p w14:paraId="345276E6" w14:textId="77777777" w:rsidR="009166E9" w:rsidRPr="00E9603C" w:rsidRDefault="009166E9">
            <w:pPr>
              <w:pStyle w:val="TAL"/>
            </w:pPr>
            <w:r w:rsidRPr="00E9603C">
              <w:t>The time period that the analytics is applied</w:t>
            </w:r>
          </w:p>
        </w:tc>
      </w:tr>
      <w:tr w:rsidR="009166E9" w:rsidRPr="00E9603C" w14:paraId="61C6619B" w14:textId="77777777">
        <w:trPr>
          <w:cantSplit/>
        </w:trPr>
        <w:tc>
          <w:tcPr>
            <w:tcW w:w="2830" w:type="dxa"/>
          </w:tcPr>
          <w:p w14:paraId="02207C81" w14:textId="77777777" w:rsidR="009166E9" w:rsidRPr="00E9603C" w:rsidRDefault="009166E9">
            <w:pPr>
              <w:pStyle w:val="TAL"/>
              <w:rPr>
                <w:lang w:eastAsia="ko-KR"/>
              </w:rPr>
            </w:pPr>
            <w:r w:rsidRPr="00E9603C">
              <w:rPr>
                <w:lang w:eastAsia="ko-KR"/>
              </w:rPr>
              <w:t xml:space="preserve">  &gt; Network Performance Level</w:t>
            </w:r>
          </w:p>
        </w:tc>
        <w:tc>
          <w:tcPr>
            <w:tcW w:w="6911" w:type="dxa"/>
          </w:tcPr>
          <w:p w14:paraId="335512FE" w14:textId="77777777" w:rsidR="009166E9" w:rsidRPr="00E9603C" w:rsidRDefault="009166E9">
            <w:pPr>
              <w:pStyle w:val="TAL"/>
            </w:pPr>
            <w:r w:rsidRPr="00E9603C">
              <w:rPr>
                <w:lang w:eastAsia="ko-KR"/>
              </w:rPr>
              <w:t xml:space="preserve">Network Performance </w:t>
            </w:r>
            <w:r w:rsidRPr="00E9603C">
              <w:t xml:space="preserve">Level over the Access Type (e.g. 1 to 10 where the higher value indicates the better </w:t>
            </w:r>
            <w:r w:rsidRPr="00E9603C">
              <w:rPr>
                <w:lang w:eastAsia="zh-CN"/>
              </w:rPr>
              <w:t>network performance</w:t>
            </w:r>
            <w:r w:rsidRPr="00E9603C">
              <w:t>)</w:t>
            </w:r>
          </w:p>
        </w:tc>
      </w:tr>
      <w:tr w:rsidR="009166E9" w:rsidRPr="00E9603C" w14:paraId="697AC284" w14:textId="77777777">
        <w:trPr>
          <w:cantSplit/>
        </w:trPr>
        <w:tc>
          <w:tcPr>
            <w:tcW w:w="2830" w:type="dxa"/>
          </w:tcPr>
          <w:p w14:paraId="129B6528" w14:textId="77777777" w:rsidR="009166E9" w:rsidRPr="00E9603C" w:rsidRDefault="009166E9">
            <w:pPr>
              <w:pStyle w:val="TAL"/>
              <w:rPr>
                <w:lang w:eastAsia="ko-KR"/>
              </w:rPr>
            </w:pPr>
            <w:r w:rsidRPr="00E9603C">
              <w:rPr>
                <w:lang w:eastAsia="ko-KR"/>
              </w:rPr>
              <w:t xml:space="preserve">  &gt; Round trip time measured at UPF</w:t>
            </w:r>
          </w:p>
        </w:tc>
        <w:tc>
          <w:tcPr>
            <w:tcW w:w="6911" w:type="dxa"/>
          </w:tcPr>
          <w:p w14:paraId="6E846DF2" w14:textId="77777777" w:rsidR="009166E9" w:rsidRPr="00E9603C" w:rsidRDefault="009166E9">
            <w:pPr>
              <w:pStyle w:val="TAL"/>
              <w:rPr>
                <w:lang w:eastAsia="ko-KR"/>
              </w:rPr>
            </w:pPr>
            <w:r w:rsidRPr="00E9603C">
              <w:rPr>
                <w:lang w:eastAsia="ko-KR"/>
              </w:rPr>
              <w:t>As measured on UPF side, according to input</w:t>
            </w:r>
          </w:p>
        </w:tc>
      </w:tr>
    </w:tbl>
    <w:p w14:paraId="2585277C" w14:textId="77777777" w:rsidR="009166E9" w:rsidRPr="00E9603C" w:rsidRDefault="009166E9">
      <w:pPr>
        <w:pStyle w:val="FP"/>
      </w:pPr>
    </w:p>
    <w:p w14:paraId="0048783F" w14:textId="77777777" w:rsidR="009166E9" w:rsidRPr="00E9603C" w:rsidRDefault="009166E9">
      <w:pPr>
        <w:pStyle w:val="TH"/>
      </w:pPr>
      <w:r w:rsidRPr="00E9603C">
        <w:t xml:space="preserve">Table 6.77.3.1-2: </w:t>
      </w:r>
      <w:r w:rsidRPr="00E9603C">
        <w:rPr>
          <w:rFonts w:eastAsia="SimSun"/>
          <w:lang w:eastAsia="en-US"/>
        </w:rPr>
        <w:t xml:space="preserve">Per Access Network Performance </w:t>
      </w:r>
      <w:r w:rsidRPr="00E9603C">
        <w:t>predictions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6911"/>
      </w:tblGrid>
      <w:tr w:rsidR="009166E9" w:rsidRPr="00E9603C" w14:paraId="4111F861" w14:textId="77777777">
        <w:trPr>
          <w:cantSplit/>
        </w:trPr>
        <w:tc>
          <w:tcPr>
            <w:tcW w:w="2830" w:type="dxa"/>
          </w:tcPr>
          <w:p w14:paraId="7739C533" w14:textId="77777777" w:rsidR="009166E9" w:rsidRPr="00E9603C" w:rsidRDefault="009166E9">
            <w:pPr>
              <w:pStyle w:val="TAH"/>
            </w:pPr>
            <w:r w:rsidRPr="00E9603C">
              <w:t>Information</w:t>
            </w:r>
          </w:p>
        </w:tc>
        <w:tc>
          <w:tcPr>
            <w:tcW w:w="6911" w:type="dxa"/>
          </w:tcPr>
          <w:p w14:paraId="7E4F3E32" w14:textId="77777777" w:rsidR="009166E9" w:rsidRPr="00E9603C" w:rsidRDefault="009166E9">
            <w:pPr>
              <w:pStyle w:val="TAH"/>
            </w:pPr>
            <w:r w:rsidRPr="00E9603C">
              <w:t>Description</w:t>
            </w:r>
          </w:p>
        </w:tc>
      </w:tr>
      <w:tr w:rsidR="009166E9" w:rsidRPr="00E9603C" w14:paraId="0EFF0AE3" w14:textId="77777777">
        <w:trPr>
          <w:cantSplit/>
        </w:trPr>
        <w:tc>
          <w:tcPr>
            <w:tcW w:w="2830" w:type="dxa"/>
          </w:tcPr>
          <w:p w14:paraId="69727096" w14:textId="77777777" w:rsidR="009166E9" w:rsidRPr="00E9603C" w:rsidRDefault="009166E9">
            <w:pPr>
              <w:pStyle w:val="TAL"/>
            </w:pPr>
            <w:r w:rsidRPr="00E9603C">
              <w:t>List of PANP Analytics (1..max)</w:t>
            </w:r>
          </w:p>
        </w:tc>
        <w:tc>
          <w:tcPr>
            <w:tcW w:w="6911" w:type="dxa"/>
          </w:tcPr>
          <w:p w14:paraId="6656120B" w14:textId="77777777" w:rsidR="009166E9" w:rsidRPr="00E9603C" w:rsidRDefault="009166E9">
            <w:pPr>
              <w:pStyle w:val="TAL"/>
            </w:pPr>
          </w:p>
        </w:tc>
      </w:tr>
      <w:tr w:rsidR="009166E9" w:rsidRPr="00E9603C" w14:paraId="3265FF9F" w14:textId="77777777">
        <w:trPr>
          <w:cantSplit/>
        </w:trPr>
        <w:tc>
          <w:tcPr>
            <w:tcW w:w="2830" w:type="dxa"/>
          </w:tcPr>
          <w:p w14:paraId="6951669A" w14:textId="77777777" w:rsidR="009166E9" w:rsidRPr="00E9603C" w:rsidRDefault="009166E9">
            <w:pPr>
              <w:pStyle w:val="TAL"/>
              <w:rPr>
                <w:lang w:eastAsia="ko-KR"/>
              </w:rPr>
            </w:pPr>
            <w:r w:rsidRPr="00E9603C">
              <w:rPr>
                <w:lang w:eastAsia="ko-KR"/>
              </w:rPr>
              <w:t xml:space="preserve">  &gt; Access Type</w:t>
            </w:r>
          </w:p>
        </w:tc>
        <w:tc>
          <w:tcPr>
            <w:tcW w:w="6911" w:type="dxa"/>
          </w:tcPr>
          <w:p w14:paraId="72DA0E5D" w14:textId="77777777" w:rsidR="009166E9" w:rsidRPr="00E9603C" w:rsidRDefault="009166E9">
            <w:pPr>
              <w:pStyle w:val="TAL"/>
            </w:pPr>
            <w:r w:rsidRPr="00E9603C">
              <w:rPr>
                <w:lang w:eastAsia="ko-KR"/>
              </w:rPr>
              <w:t xml:space="preserve">Access Type that </w:t>
            </w:r>
            <w:r w:rsidRPr="00E9603C">
              <w:t xml:space="preserve">the analytics </w:t>
            </w:r>
            <w:r w:rsidRPr="00E9603C">
              <w:rPr>
                <w:lang w:eastAsia="ko-KR"/>
              </w:rPr>
              <w:t>is applied (i.e. 3GPP access or non-3GPP access)</w:t>
            </w:r>
          </w:p>
        </w:tc>
      </w:tr>
      <w:tr w:rsidR="009166E9" w:rsidRPr="00E9603C" w14:paraId="16963417" w14:textId="77777777">
        <w:trPr>
          <w:cantSplit/>
        </w:trPr>
        <w:tc>
          <w:tcPr>
            <w:tcW w:w="2830" w:type="dxa"/>
          </w:tcPr>
          <w:p w14:paraId="0E0C37BA" w14:textId="77777777" w:rsidR="009166E9" w:rsidRPr="00E9603C" w:rsidRDefault="009166E9">
            <w:pPr>
              <w:pStyle w:val="TAL"/>
              <w:rPr>
                <w:lang w:eastAsia="ko-KR"/>
              </w:rPr>
            </w:pPr>
            <w:r w:rsidRPr="00E9603C">
              <w:rPr>
                <w:lang w:eastAsia="ko-KR"/>
              </w:rPr>
              <w:t xml:space="preserve">  &gt; DNN</w:t>
            </w:r>
          </w:p>
        </w:tc>
        <w:tc>
          <w:tcPr>
            <w:tcW w:w="6911" w:type="dxa"/>
          </w:tcPr>
          <w:p w14:paraId="05C2A08F" w14:textId="77777777" w:rsidR="009166E9" w:rsidRPr="00E9603C" w:rsidRDefault="009166E9">
            <w:pPr>
              <w:pStyle w:val="TAL"/>
              <w:rPr>
                <w:lang w:eastAsia="ko-KR"/>
              </w:rPr>
            </w:pPr>
            <w:r w:rsidRPr="00E9603C">
              <w:rPr>
                <w:lang w:eastAsia="ko-KR"/>
              </w:rPr>
              <w:t xml:space="preserve">DNN that </w:t>
            </w:r>
            <w:r w:rsidRPr="00E9603C">
              <w:t xml:space="preserve">the analytics </w:t>
            </w:r>
            <w:r w:rsidRPr="00E9603C">
              <w:rPr>
                <w:lang w:eastAsia="ko-KR"/>
              </w:rPr>
              <w:t>is applied</w:t>
            </w:r>
          </w:p>
        </w:tc>
      </w:tr>
      <w:tr w:rsidR="009166E9" w:rsidRPr="00E9603C" w14:paraId="6800E6A2" w14:textId="77777777">
        <w:trPr>
          <w:cantSplit/>
          <w:trHeight w:val="82"/>
        </w:trPr>
        <w:tc>
          <w:tcPr>
            <w:tcW w:w="2830" w:type="dxa"/>
          </w:tcPr>
          <w:p w14:paraId="1B591B4B" w14:textId="77777777" w:rsidR="009166E9" w:rsidRPr="00E9603C" w:rsidRDefault="009166E9">
            <w:pPr>
              <w:pStyle w:val="TAL"/>
              <w:rPr>
                <w:lang w:eastAsia="ko-KR"/>
              </w:rPr>
            </w:pPr>
            <w:r w:rsidRPr="00E9603C">
              <w:rPr>
                <w:lang w:eastAsia="ko-KR"/>
              </w:rPr>
              <w:t xml:space="preserve">  &gt; S-NSSAI</w:t>
            </w:r>
          </w:p>
        </w:tc>
        <w:tc>
          <w:tcPr>
            <w:tcW w:w="6911" w:type="dxa"/>
          </w:tcPr>
          <w:p w14:paraId="4478C3EB" w14:textId="77777777" w:rsidR="009166E9" w:rsidRPr="00E9603C" w:rsidRDefault="009166E9">
            <w:pPr>
              <w:pStyle w:val="TAL"/>
              <w:rPr>
                <w:lang w:eastAsia="ko-KR"/>
              </w:rPr>
            </w:pPr>
            <w:r w:rsidRPr="00E9603C">
              <w:rPr>
                <w:lang w:eastAsia="ko-KR"/>
              </w:rPr>
              <w:t xml:space="preserve">S-NSSAI that </w:t>
            </w:r>
            <w:r w:rsidRPr="00E9603C">
              <w:t xml:space="preserve">the analytics </w:t>
            </w:r>
            <w:r w:rsidRPr="00E9603C">
              <w:rPr>
                <w:lang w:eastAsia="ko-KR"/>
              </w:rPr>
              <w:t>is applied</w:t>
            </w:r>
          </w:p>
        </w:tc>
      </w:tr>
      <w:tr w:rsidR="009166E9" w:rsidRPr="00E9603C" w14:paraId="3ADB6066" w14:textId="77777777">
        <w:trPr>
          <w:cantSplit/>
        </w:trPr>
        <w:tc>
          <w:tcPr>
            <w:tcW w:w="2830" w:type="dxa"/>
          </w:tcPr>
          <w:p w14:paraId="059CD402" w14:textId="77777777" w:rsidR="009166E9" w:rsidRPr="00E9603C" w:rsidRDefault="009166E9">
            <w:pPr>
              <w:pStyle w:val="TAL"/>
              <w:rPr>
                <w:lang w:eastAsia="ko-KR"/>
              </w:rPr>
            </w:pPr>
            <w:r w:rsidRPr="00E9603C">
              <w:rPr>
                <w:lang w:eastAsia="ko-KR"/>
              </w:rPr>
              <w:t xml:space="preserve">  &gt; Applicable Area</w:t>
            </w:r>
          </w:p>
        </w:tc>
        <w:tc>
          <w:tcPr>
            <w:tcW w:w="6911" w:type="dxa"/>
          </w:tcPr>
          <w:p w14:paraId="6C7E0D91" w14:textId="77777777" w:rsidR="009166E9" w:rsidRPr="00E9603C" w:rsidRDefault="009166E9">
            <w:pPr>
              <w:pStyle w:val="TAL"/>
              <w:rPr>
                <w:lang w:eastAsia="ko-KR"/>
              </w:rPr>
            </w:pPr>
            <w:r w:rsidRPr="00E9603C">
              <w:t>A list of TAIs or Cell IDs within the Location information that the analytics is applied</w:t>
            </w:r>
          </w:p>
        </w:tc>
      </w:tr>
      <w:tr w:rsidR="009166E9" w:rsidRPr="00E9603C" w14:paraId="12363C2B" w14:textId="77777777">
        <w:trPr>
          <w:cantSplit/>
        </w:trPr>
        <w:tc>
          <w:tcPr>
            <w:tcW w:w="2830" w:type="dxa"/>
          </w:tcPr>
          <w:p w14:paraId="0D0DF21D" w14:textId="77777777" w:rsidR="009166E9" w:rsidRPr="00E9603C" w:rsidRDefault="009166E9">
            <w:pPr>
              <w:pStyle w:val="TAL"/>
              <w:rPr>
                <w:lang w:eastAsia="ko-KR"/>
              </w:rPr>
            </w:pPr>
            <w:r w:rsidRPr="00E9603C">
              <w:rPr>
                <w:lang w:eastAsia="ko-KR"/>
              </w:rPr>
              <w:t xml:space="preserve">  &gt; </w:t>
            </w:r>
            <w:r w:rsidRPr="00E9603C">
              <w:t>Applicable Time Period</w:t>
            </w:r>
          </w:p>
        </w:tc>
        <w:tc>
          <w:tcPr>
            <w:tcW w:w="6911" w:type="dxa"/>
          </w:tcPr>
          <w:p w14:paraId="6B0DF9D4" w14:textId="77777777" w:rsidR="009166E9" w:rsidRPr="00E9603C" w:rsidRDefault="009166E9">
            <w:pPr>
              <w:pStyle w:val="TAL"/>
            </w:pPr>
            <w:r w:rsidRPr="00E9603C">
              <w:t>The time period that the analytics is applied</w:t>
            </w:r>
          </w:p>
        </w:tc>
      </w:tr>
      <w:tr w:rsidR="009166E9" w:rsidRPr="00E9603C" w14:paraId="6EE6ADDB" w14:textId="77777777">
        <w:trPr>
          <w:cantSplit/>
        </w:trPr>
        <w:tc>
          <w:tcPr>
            <w:tcW w:w="2830" w:type="dxa"/>
          </w:tcPr>
          <w:p w14:paraId="45AF04BA" w14:textId="77777777" w:rsidR="009166E9" w:rsidRPr="00E9603C" w:rsidRDefault="009166E9">
            <w:pPr>
              <w:pStyle w:val="TAL"/>
              <w:rPr>
                <w:lang w:eastAsia="ko-KR"/>
              </w:rPr>
            </w:pPr>
            <w:r w:rsidRPr="00E9603C">
              <w:rPr>
                <w:lang w:eastAsia="ko-KR"/>
              </w:rPr>
              <w:t xml:space="preserve">  &gt; Network Performance Level</w:t>
            </w:r>
          </w:p>
        </w:tc>
        <w:tc>
          <w:tcPr>
            <w:tcW w:w="6911" w:type="dxa"/>
          </w:tcPr>
          <w:p w14:paraId="66553BDE" w14:textId="77777777" w:rsidR="009166E9" w:rsidRPr="00E9603C" w:rsidRDefault="009166E9">
            <w:pPr>
              <w:pStyle w:val="TAL"/>
            </w:pPr>
            <w:r w:rsidRPr="00E9603C">
              <w:rPr>
                <w:lang w:eastAsia="ko-KR"/>
              </w:rPr>
              <w:t xml:space="preserve">Network Performance Level </w:t>
            </w:r>
            <w:r w:rsidRPr="00E9603C">
              <w:t xml:space="preserve">over the Access Type (e.g. 1 to 10 where the higher value indicates the better </w:t>
            </w:r>
            <w:r w:rsidRPr="00E9603C">
              <w:rPr>
                <w:lang w:eastAsia="zh-CN"/>
              </w:rPr>
              <w:t>network performance</w:t>
            </w:r>
            <w:r w:rsidRPr="00E9603C">
              <w:t>)</w:t>
            </w:r>
          </w:p>
        </w:tc>
      </w:tr>
      <w:tr w:rsidR="009166E9" w:rsidRPr="00E9603C" w14:paraId="2A0BBE61" w14:textId="77777777">
        <w:trPr>
          <w:cantSplit/>
        </w:trPr>
        <w:tc>
          <w:tcPr>
            <w:tcW w:w="2830" w:type="dxa"/>
          </w:tcPr>
          <w:p w14:paraId="22A88E37" w14:textId="77777777" w:rsidR="009166E9" w:rsidRPr="00E9603C" w:rsidRDefault="009166E9">
            <w:pPr>
              <w:pStyle w:val="TAL"/>
              <w:rPr>
                <w:lang w:eastAsia="ko-KR"/>
              </w:rPr>
            </w:pPr>
            <w:r w:rsidRPr="00E9603C">
              <w:rPr>
                <w:lang w:eastAsia="ko-KR"/>
              </w:rPr>
              <w:t xml:space="preserve">  &gt; Round trip time measured at UPF</w:t>
            </w:r>
          </w:p>
        </w:tc>
        <w:tc>
          <w:tcPr>
            <w:tcW w:w="6911" w:type="dxa"/>
          </w:tcPr>
          <w:p w14:paraId="37649DEF" w14:textId="77777777" w:rsidR="009166E9" w:rsidRPr="00E9603C" w:rsidRDefault="009166E9">
            <w:pPr>
              <w:pStyle w:val="TAL"/>
              <w:rPr>
                <w:lang w:eastAsia="ko-KR"/>
              </w:rPr>
            </w:pPr>
            <w:r w:rsidRPr="00E9603C">
              <w:rPr>
                <w:lang w:eastAsia="ko-KR"/>
              </w:rPr>
              <w:t>As measured on UPF side, according to input</w:t>
            </w:r>
          </w:p>
        </w:tc>
      </w:tr>
      <w:tr w:rsidR="009166E9" w:rsidRPr="00E9603C" w14:paraId="31835AEB" w14:textId="77777777">
        <w:trPr>
          <w:cantSplit/>
        </w:trPr>
        <w:tc>
          <w:tcPr>
            <w:tcW w:w="2830" w:type="dxa"/>
          </w:tcPr>
          <w:p w14:paraId="1F935FF0" w14:textId="77777777" w:rsidR="009166E9" w:rsidRPr="00E9603C" w:rsidRDefault="009166E9">
            <w:pPr>
              <w:pStyle w:val="TAL"/>
            </w:pPr>
            <w:r w:rsidRPr="00E9603C">
              <w:t>&gt; Confidence</w:t>
            </w:r>
          </w:p>
        </w:tc>
        <w:tc>
          <w:tcPr>
            <w:tcW w:w="6911" w:type="dxa"/>
          </w:tcPr>
          <w:p w14:paraId="73D445B6" w14:textId="77777777" w:rsidR="009166E9" w:rsidRPr="00E9603C" w:rsidRDefault="009166E9">
            <w:pPr>
              <w:pStyle w:val="TAL"/>
            </w:pPr>
            <w:r w:rsidRPr="00E9603C">
              <w:t>Confidence of the prediction.</w:t>
            </w:r>
          </w:p>
        </w:tc>
      </w:tr>
    </w:tbl>
    <w:p w14:paraId="1743B055" w14:textId="77777777" w:rsidR="009166E9" w:rsidRPr="00E9603C" w:rsidRDefault="009166E9">
      <w:pPr>
        <w:pStyle w:val="FP"/>
        <w:rPr>
          <w:rFonts w:eastAsia="MS Mincho"/>
        </w:rPr>
      </w:pPr>
    </w:p>
    <w:p w14:paraId="1AD060E2" w14:textId="77777777" w:rsidR="009166E9" w:rsidRPr="00E9603C" w:rsidRDefault="009166E9">
      <w:pPr>
        <w:pStyle w:val="Heading4"/>
        <w:rPr>
          <w:lang w:eastAsia="zh-CN"/>
        </w:rPr>
      </w:pPr>
      <w:bookmarkStart w:id="13660" w:name="_Toc57201603"/>
      <w:bookmarkStart w:id="13661" w:name="_Toc50024018"/>
      <w:bookmarkStart w:id="13662" w:name="_Toc50579819"/>
      <w:bookmarkStart w:id="13663" w:name="_Toc50022784"/>
      <w:bookmarkStart w:id="13664" w:name="_Toc50021495"/>
      <w:bookmarkStart w:id="13665" w:name="_Toc50022064"/>
      <w:bookmarkStart w:id="13666" w:name="_Toc50310087"/>
      <w:bookmarkStart w:id="13667" w:name="_Toc50023433"/>
      <w:bookmarkStart w:id="13668" w:name="_Toc54770426"/>
      <w:bookmarkStart w:id="13669" w:name="_Toc54779778"/>
      <w:bookmarkStart w:id="13670" w:name="_Toc54786738"/>
      <w:bookmarkStart w:id="13671" w:name="_Toc57641641"/>
      <w:bookmarkStart w:id="13672" w:name="_Toc59101994"/>
      <w:r w:rsidRPr="00E9603C">
        <w:rPr>
          <w:lang w:eastAsia="ko-KR"/>
        </w:rPr>
        <w:t>6.77.3.2</w:t>
      </w:r>
      <w:r w:rsidRPr="00E9603C">
        <w:rPr>
          <w:lang w:eastAsia="ko-KR"/>
        </w:rPr>
        <w:tab/>
        <w:t xml:space="preserve">Alternative#2: </w:t>
      </w:r>
      <w:r w:rsidRPr="00E9603C">
        <w:rPr>
          <w:lang w:eastAsia="zh-CN"/>
        </w:rPr>
        <w:t xml:space="preserve">an extension of the </w:t>
      </w:r>
      <w:r w:rsidRPr="00E9603C">
        <w:t xml:space="preserve">existing Observed Service Experience </w:t>
      </w:r>
      <w:r w:rsidRPr="00E9603C">
        <w:rPr>
          <w:lang w:eastAsia="zh-CN"/>
        </w:rPr>
        <w:t>analytics</w:t>
      </w:r>
      <w:bookmarkEnd w:id="13660"/>
      <w:bookmarkEnd w:id="13668"/>
      <w:bookmarkEnd w:id="13669"/>
      <w:bookmarkEnd w:id="13670"/>
      <w:bookmarkEnd w:id="13671"/>
      <w:bookmarkEnd w:id="13672"/>
    </w:p>
    <w:p w14:paraId="472173D3" w14:textId="77777777" w:rsidR="009166E9" w:rsidRPr="00E9603C" w:rsidRDefault="009166E9">
      <w:r w:rsidRPr="00E9603C">
        <w:t xml:space="preserve">The </w:t>
      </w:r>
      <w:r w:rsidRPr="00E9603C">
        <w:rPr>
          <w:lang w:eastAsia="zh-CN"/>
        </w:rPr>
        <w:t>output analytics</w:t>
      </w:r>
      <w:r w:rsidRPr="00E9603C">
        <w:t xml:space="preserve"> described in </w:t>
      </w:r>
      <w:r w:rsidRPr="00E9603C">
        <w:rPr>
          <w:lang w:eastAsia="ko-KR"/>
        </w:rPr>
        <w:t>clause </w:t>
      </w:r>
      <w:r w:rsidRPr="00E9603C">
        <w:rPr>
          <w:lang w:eastAsia="zh-CN"/>
        </w:rPr>
        <w:t>6.4.3</w:t>
      </w:r>
      <w:r w:rsidRPr="00E9603C">
        <w:t xml:space="preserve"> </w:t>
      </w:r>
      <w:r w:rsidRPr="00E9603C">
        <w:rPr>
          <w:lang w:eastAsia="ko-KR"/>
        </w:rPr>
        <w:t xml:space="preserve">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 can be used with th</w:t>
      </w:r>
      <w:r w:rsidRPr="00E9603C">
        <w:t>e following extension:</w:t>
      </w:r>
    </w:p>
    <w:p w14:paraId="6965488E" w14:textId="77777777" w:rsidR="009166E9" w:rsidRPr="00E9603C" w:rsidRDefault="009166E9">
      <w:pPr>
        <w:pStyle w:val="B1"/>
        <w:rPr>
          <w:lang w:eastAsia="ko-KR"/>
        </w:rPr>
      </w:pPr>
      <w:r w:rsidRPr="00E9603C">
        <w:rPr>
          <w:lang w:eastAsia="ko-KR"/>
        </w:rPr>
        <w:t>-</w:t>
      </w:r>
      <w:r w:rsidRPr="00E9603C">
        <w:rPr>
          <w:lang w:eastAsia="ko-KR"/>
        </w:rPr>
        <w:tab/>
        <w:t xml:space="preserve">Access Type information is added to indicate which access type </w:t>
      </w:r>
      <w:r w:rsidRPr="00E9603C">
        <w:t xml:space="preserve">the analytics </w:t>
      </w:r>
      <w:r w:rsidRPr="00E9603C">
        <w:rPr>
          <w:lang w:eastAsia="ko-KR"/>
        </w:rPr>
        <w:t>is applied to (i.e. 3GPP access or non-3GPP access).</w:t>
      </w:r>
    </w:p>
    <w:p w14:paraId="6D9D66CB" w14:textId="77777777" w:rsidR="009166E9" w:rsidRPr="00E9603C" w:rsidRDefault="009166E9">
      <w:pPr>
        <w:pStyle w:val="Heading3"/>
        <w:rPr>
          <w:lang w:eastAsia="en-US"/>
        </w:rPr>
      </w:pPr>
      <w:bookmarkStart w:id="13673" w:name="_Toc57201604"/>
      <w:bookmarkStart w:id="13674" w:name="_Toc54770427"/>
      <w:bookmarkStart w:id="13675" w:name="_Toc54779779"/>
      <w:bookmarkStart w:id="13676" w:name="_Toc54786739"/>
      <w:bookmarkStart w:id="13677" w:name="_Toc57641642"/>
      <w:bookmarkStart w:id="13678" w:name="_Toc59101995"/>
      <w:r w:rsidRPr="00E9603C">
        <w:rPr>
          <w:lang w:eastAsia="en-US"/>
        </w:rPr>
        <w:t>6.77.4</w:t>
      </w:r>
      <w:r w:rsidRPr="00E9603C">
        <w:rPr>
          <w:lang w:eastAsia="en-US"/>
        </w:rPr>
        <w:tab/>
        <w:t>Procedures</w:t>
      </w:r>
      <w:bookmarkEnd w:id="13661"/>
      <w:bookmarkEnd w:id="13662"/>
      <w:bookmarkEnd w:id="13663"/>
      <w:bookmarkEnd w:id="13664"/>
      <w:bookmarkEnd w:id="13665"/>
      <w:bookmarkEnd w:id="13666"/>
      <w:bookmarkEnd w:id="13667"/>
      <w:bookmarkEnd w:id="13673"/>
      <w:bookmarkEnd w:id="13674"/>
      <w:bookmarkEnd w:id="13675"/>
      <w:bookmarkEnd w:id="13676"/>
      <w:bookmarkEnd w:id="13677"/>
      <w:bookmarkEnd w:id="13678"/>
    </w:p>
    <w:p w14:paraId="4A7D7993" w14:textId="77777777" w:rsidR="009166E9" w:rsidRPr="00E9603C" w:rsidRDefault="009166E9">
      <w:pPr>
        <w:pStyle w:val="Heading4"/>
        <w:rPr>
          <w:lang w:eastAsia="en-US"/>
        </w:rPr>
      </w:pPr>
      <w:bookmarkStart w:id="13679" w:name="_Toc54786740"/>
      <w:bookmarkStart w:id="13680" w:name="_Toc54770428"/>
      <w:bookmarkStart w:id="13681" w:name="_Toc57201605"/>
      <w:bookmarkStart w:id="13682" w:name="_Toc54779780"/>
      <w:bookmarkStart w:id="13683" w:name="_Toc57641643"/>
      <w:bookmarkStart w:id="13684" w:name="_Toc59101996"/>
      <w:r w:rsidRPr="00E9603C">
        <w:rPr>
          <w:lang w:eastAsia="ko-KR"/>
        </w:rPr>
        <w:t>6.77.4.1</w:t>
      </w:r>
      <w:r w:rsidRPr="00E9603C">
        <w:rPr>
          <w:lang w:eastAsia="ko-KR"/>
        </w:rPr>
        <w:tab/>
        <w:t xml:space="preserve">Alternative#1: </w:t>
      </w:r>
      <w:r w:rsidRPr="00E9603C">
        <w:t>a new "</w:t>
      </w:r>
      <w:r w:rsidRPr="00E9603C">
        <w:rPr>
          <w:rFonts w:eastAsia="SimSun"/>
          <w:lang w:eastAsia="en-US"/>
        </w:rPr>
        <w:t>Per Access Network Performance</w:t>
      </w:r>
      <w:r w:rsidRPr="00E9603C">
        <w:t>" analytics</w:t>
      </w:r>
      <w:bookmarkEnd w:id="13679"/>
      <w:bookmarkEnd w:id="13680"/>
      <w:bookmarkEnd w:id="13681"/>
      <w:bookmarkEnd w:id="13682"/>
      <w:bookmarkEnd w:id="13683"/>
      <w:bookmarkEnd w:id="13684"/>
    </w:p>
    <w:p w14:paraId="4AADD1BF" w14:textId="77777777" w:rsidR="009166E9" w:rsidRPr="00E9603C" w:rsidRDefault="009166E9">
      <w:r w:rsidRPr="00E9603C">
        <w:t xml:space="preserve">Figure 6.77.4.1-1 shows the procedure </w:t>
      </w:r>
      <w:r w:rsidRPr="00E9603C">
        <w:rPr>
          <w:lang w:eastAsia="ko-KR"/>
        </w:rPr>
        <w:t xml:space="preserve">for </w:t>
      </w:r>
      <w:r w:rsidRPr="00E9603C">
        <w:rPr>
          <w:rFonts w:eastAsia="SimSun"/>
          <w:lang w:eastAsia="en-US"/>
        </w:rPr>
        <w:t>Analytics for Per Access Network Performance</w:t>
      </w:r>
      <w:r w:rsidRPr="00E9603C">
        <w:t>.</w:t>
      </w:r>
    </w:p>
    <w:p w14:paraId="095461F5" w14:textId="77777777" w:rsidR="009166E9" w:rsidRPr="00E9603C" w:rsidRDefault="009166E9">
      <w:pPr>
        <w:pStyle w:val="TH"/>
      </w:pPr>
      <w:r w:rsidRPr="00E9603C">
        <w:object w:dxaOrig="6092" w:dyaOrig="5051" w14:anchorId="55FB9D5B">
          <v:shape id="_x0000_i1185" type="#_x0000_t75" style="width:378.5pt;height:314pt;mso-position-horizontal-relative:page;mso-position-vertical-relative:page" o:ole="">
            <v:imagedata r:id="rId317" o:title=""/>
          </v:shape>
          <o:OLEObject Type="Embed" ProgID="Visio.Drawing.11" ShapeID="_x0000_i1185" DrawAspect="Content" ObjectID="_1669716091" r:id="rId318"/>
        </w:object>
      </w:r>
    </w:p>
    <w:p w14:paraId="053EB81E" w14:textId="77777777" w:rsidR="009166E9" w:rsidRPr="00E9603C" w:rsidRDefault="009166E9">
      <w:pPr>
        <w:pStyle w:val="TF"/>
        <w:rPr>
          <w:rFonts w:eastAsia="SimSun"/>
          <w:color w:val="auto"/>
          <w:lang w:eastAsia="en-US"/>
        </w:rPr>
      </w:pPr>
      <w:r w:rsidRPr="00E9603C">
        <w:t xml:space="preserve">Figure 6.77.4.1-1: </w:t>
      </w:r>
      <w:r w:rsidRPr="00E9603C">
        <w:rPr>
          <w:rFonts w:eastAsia="SimSun"/>
          <w:lang w:eastAsia="en-US"/>
        </w:rPr>
        <w:t>Analytics for Per Access Network Performance</w:t>
      </w:r>
    </w:p>
    <w:p w14:paraId="522A0EA5" w14:textId="77777777" w:rsidR="009166E9" w:rsidRPr="00E9603C" w:rsidRDefault="009166E9">
      <w:pPr>
        <w:pStyle w:val="B1"/>
        <w:rPr>
          <w:lang w:eastAsia="zh-CN"/>
        </w:rPr>
      </w:pPr>
      <w:r w:rsidRPr="00E9603C">
        <w:rPr>
          <w:lang w:eastAsia="zh-CN"/>
        </w:rPr>
        <w:t>1.</w:t>
      </w:r>
      <w:r w:rsidRPr="00E9603C">
        <w:rPr>
          <w:lang w:eastAsia="zh-CN"/>
        </w:rPr>
        <w:tab/>
        <w:t>The PCF requests or subscribes to analytics information on "</w:t>
      </w:r>
      <w:r w:rsidRPr="00E9603C">
        <w:rPr>
          <w:rFonts w:eastAsia="SimSun"/>
          <w:lang w:eastAsia="en-US"/>
        </w:rPr>
        <w:t>Per Access Network Performance</w:t>
      </w:r>
      <w:r w:rsidRPr="00E9603C">
        <w:rPr>
          <w:lang w:eastAsia="zh-CN"/>
        </w:rPr>
        <w:t>" provided by NWDAF.</w:t>
      </w:r>
    </w:p>
    <w:p w14:paraId="3280AF2D" w14:textId="77777777" w:rsidR="009166E9" w:rsidRPr="00E9603C" w:rsidRDefault="009166E9">
      <w:pPr>
        <w:pStyle w:val="B1"/>
        <w:rPr>
          <w:lang w:eastAsia="zh-CN"/>
        </w:rPr>
      </w:pPr>
      <w:r w:rsidRPr="00E9603C">
        <w:rPr>
          <w:lang w:eastAsia="zh-CN"/>
        </w:rPr>
        <w:tab/>
        <w:t>The parameters included in the request are described in clause 6.77.1.2.</w:t>
      </w:r>
    </w:p>
    <w:p w14:paraId="0DCD2605" w14:textId="77777777" w:rsidR="009166E9" w:rsidRPr="00E9603C" w:rsidRDefault="009166E9">
      <w:pPr>
        <w:pStyle w:val="B1"/>
      </w:pPr>
      <w:r w:rsidRPr="00E9603C">
        <w:rPr>
          <w:lang w:eastAsia="zh-CN"/>
        </w:rPr>
        <w:t>2.</w:t>
      </w:r>
      <w:r w:rsidRPr="00E9603C">
        <w:rPr>
          <w:lang w:eastAsia="zh-CN"/>
        </w:rPr>
        <w:tab/>
        <w:t>The NWDAF collects the data specified in clause 6.77.2.1 from the OAM.</w:t>
      </w:r>
    </w:p>
    <w:p w14:paraId="12384B09" w14:textId="77777777" w:rsidR="009166E9" w:rsidRPr="00E9603C" w:rsidRDefault="009166E9">
      <w:pPr>
        <w:pStyle w:val="B1"/>
        <w:rPr>
          <w:lang w:eastAsia="zh-CN"/>
        </w:rPr>
      </w:pPr>
      <w:r w:rsidRPr="00E9603C">
        <w:rPr>
          <w:lang w:eastAsia="zh-CN"/>
        </w:rPr>
        <w:t>3.</w:t>
      </w:r>
      <w:r w:rsidRPr="00E9603C">
        <w:rPr>
          <w:lang w:eastAsia="zh-CN"/>
        </w:rPr>
        <w:tab/>
        <w:t xml:space="preserve">The NWDAF collects the data specified in clause 6.77.2.1 from the </w:t>
      </w:r>
      <w:r w:rsidRPr="00E9603C">
        <w:t>5GC NFs</w:t>
      </w:r>
      <w:r w:rsidRPr="00E9603C">
        <w:rPr>
          <w:lang w:eastAsia="zh-CN"/>
        </w:rPr>
        <w:t>.</w:t>
      </w:r>
    </w:p>
    <w:p w14:paraId="14A35B1C" w14:textId="77777777" w:rsidR="009166E9" w:rsidRPr="00E9603C" w:rsidRDefault="009166E9">
      <w:pPr>
        <w:pStyle w:val="B1"/>
      </w:pPr>
      <w:r w:rsidRPr="00E9603C">
        <w:rPr>
          <w:lang w:eastAsia="zh-CN"/>
        </w:rPr>
        <w:t>4</w:t>
      </w:r>
      <w:r w:rsidRPr="00E9603C">
        <w:t>.</w:t>
      </w:r>
      <w:r w:rsidRPr="00E9603C">
        <w:tab/>
        <w:t xml:space="preserve">With the data obtained in step 2 and step 4, </w:t>
      </w:r>
      <w:r w:rsidRPr="00E9603C">
        <w:rPr>
          <w:lang w:eastAsia="zh-CN"/>
        </w:rPr>
        <w:t>the NWDAF derives requested analytics.</w:t>
      </w:r>
    </w:p>
    <w:p w14:paraId="59EAF58C" w14:textId="77777777" w:rsidR="009166E9" w:rsidRPr="00E9603C" w:rsidRDefault="009166E9">
      <w:pPr>
        <w:pStyle w:val="B1"/>
      </w:pPr>
      <w:r w:rsidRPr="00E9603C">
        <w:t>5.</w:t>
      </w:r>
      <w:r w:rsidRPr="00E9603C">
        <w:tab/>
        <w:t xml:space="preserve">The NWDAF provides the analytics for </w:t>
      </w:r>
      <w:r w:rsidRPr="00E9603C">
        <w:rPr>
          <w:rFonts w:eastAsia="SimSun"/>
          <w:lang w:eastAsia="en-US"/>
        </w:rPr>
        <w:t xml:space="preserve">Per Access Network Performance </w:t>
      </w:r>
      <w:r w:rsidRPr="00E9603C">
        <w:t>to the PCF.</w:t>
      </w:r>
    </w:p>
    <w:p w14:paraId="25DAD46D" w14:textId="77777777" w:rsidR="009166E9" w:rsidRPr="00E9603C" w:rsidRDefault="009166E9">
      <w:pPr>
        <w:pStyle w:val="B1"/>
        <w:rPr>
          <w:lang w:eastAsia="ko-KR"/>
        </w:rPr>
      </w:pPr>
      <w:r w:rsidRPr="00E9603C">
        <w:rPr>
          <w:lang w:eastAsia="ko-KR"/>
        </w:rPr>
        <w:t>6-9.</w:t>
      </w:r>
      <w:r w:rsidRPr="00E9603C">
        <w:rPr>
          <w:lang w:eastAsia="ko-KR"/>
        </w:rPr>
        <w:tab/>
        <w:t xml:space="preserve">If the PCF subscribed to the </w:t>
      </w:r>
      <w:r w:rsidRPr="00E9603C">
        <w:rPr>
          <w:lang w:eastAsia="zh-CN"/>
        </w:rPr>
        <w:t>analytics</w:t>
      </w:r>
      <w:r w:rsidRPr="00E9603C">
        <w:rPr>
          <w:lang w:eastAsia="ko-KR"/>
        </w:rPr>
        <w:t xml:space="preserve"> at step 1, when the NWDAF generates new analytics, it provides the new generated analytics to the PCF.</w:t>
      </w:r>
    </w:p>
    <w:p w14:paraId="571427E6" w14:textId="77777777" w:rsidR="009166E9" w:rsidRPr="00E9603C" w:rsidRDefault="009166E9">
      <w:pPr>
        <w:rPr>
          <w:lang w:eastAsia="ko-KR"/>
        </w:rPr>
      </w:pPr>
      <w:r w:rsidRPr="00E9603C">
        <w:rPr>
          <w:lang w:eastAsia="ko-KR"/>
        </w:rPr>
        <w:t xml:space="preserve">In step 5 and step 9, when the PCF receives </w:t>
      </w:r>
      <w:r w:rsidRPr="00E9603C">
        <w:t xml:space="preserve">the analytics from the NWDAF, </w:t>
      </w:r>
      <w:r w:rsidRPr="00E9603C">
        <w:rPr>
          <w:rFonts w:eastAsia="SimSun"/>
          <w:lang w:eastAsia="en-US"/>
        </w:rPr>
        <w:t xml:space="preserve">the PCF can set </w:t>
      </w:r>
      <w:r w:rsidRPr="00E9603C">
        <w:rPr>
          <w:lang w:eastAsia="ko-KR"/>
        </w:rPr>
        <w:t>the Steering mode in the PCC rules b</w:t>
      </w:r>
      <w:r w:rsidRPr="00E9603C">
        <w:t xml:space="preserve">ased on the </w:t>
      </w:r>
      <w:r w:rsidRPr="00E9603C">
        <w:rPr>
          <w:rFonts w:eastAsia="SimSun"/>
          <w:lang w:eastAsia="en-US"/>
        </w:rPr>
        <w:t xml:space="preserve">analytics. </w:t>
      </w:r>
      <w:r w:rsidRPr="00E9603C">
        <w:t>As an example, the following can be set by the PCF</w:t>
      </w:r>
      <w:r w:rsidRPr="00E9603C">
        <w:rPr>
          <w:lang w:eastAsia="ko-KR"/>
        </w:rPr>
        <w:t>:</w:t>
      </w:r>
    </w:p>
    <w:p w14:paraId="3B4B7547" w14:textId="77777777" w:rsidR="009166E9" w:rsidRPr="00E9603C" w:rsidRDefault="009166E9">
      <w:pPr>
        <w:pStyle w:val="B1"/>
      </w:pPr>
      <w:r w:rsidRPr="00E9603C">
        <w:rPr>
          <w:lang w:eastAsia="ko-KR"/>
        </w:rPr>
        <w:t>-</w:t>
      </w:r>
      <w:r w:rsidRPr="00E9603C">
        <w:rPr>
          <w:lang w:eastAsia="ko-KR"/>
        </w:rPr>
        <w:tab/>
        <w:t xml:space="preserve">If the Network Performance Level </w:t>
      </w:r>
      <w:r w:rsidRPr="00E9603C">
        <w:t xml:space="preserve">over 3GPP access for App-1 </w:t>
      </w:r>
      <w:r w:rsidRPr="00E9603C">
        <w:rPr>
          <w:lang w:eastAsia="ko-KR"/>
        </w:rPr>
        <w:t xml:space="preserve">is 6 and the Network Performance Level </w:t>
      </w:r>
      <w:r w:rsidRPr="00E9603C">
        <w:t xml:space="preserve">over non 3GPP access for App-1 </w:t>
      </w:r>
      <w:r w:rsidRPr="00E9603C">
        <w:rPr>
          <w:lang w:eastAsia="ko-KR"/>
        </w:rPr>
        <w:t xml:space="preserve">is 4, </w:t>
      </w:r>
      <w:r w:rsidRPr="00E9603C">
        <w:t>"Steering Mode: Load-Balancing, 3GPP=60%, non-3GPP=40%" for App-1.</w:t>
      </w:r>
    </w:p>
    <w:p w14:paraId="58DEECA6" w14:textId="77777777" w:rsidR="009166E9" w:rsidRPr="00E9603C" w:rsidRDefault="009166E9">
      <w:pPr>
        <w:pStyle w:val="B1"/>
      </w:pPr>
      <w:r w:rsidRPr="00E9603C">
        <w:t>-</w:t>
      </w:r>
      <w:r w:rsidRPr="00E9603C">
        <w:tab/>
        <w:t xml:space="preserve">If the </w:t>
      </w:r>
      <w:r w:rsidRPr="00E9603C">
        <w:rPr>
          <w:lang w:eastAsia="ko-KR"/>
        </w:rPr>
        <w:t xml:space="preserve">Network Performance Level </w:t>
      </w:r>
      <w:r w:rsidRPr="00E9603C">
        <w:t xml:space="preserve">over 3GPP access for App-1 </w:t>
      </w:r>
      <w:r w:rsidRPr="00E9603C">
        <w:rPr>
          <w:lang w:eastAsia="ko-KR"/>
        </w:rPr>
        <w:t xml:space="preserve">is 3 and the Network Performance Level </w:t>
      </w:r>
      <w:r w:rsidRPr="00E9603C">
        <w:t xml:space="preserve">over non 3GPP access for App-1 </w:t>
      </w:r>
      <w:r w:rsidRPr="00E9603C">
        <w:rPr>
          <w:lang w:eastAsia="ko-KR"/>
        </w:rPr>
        <w:t xml:space="preserve">is 7, </w:t>
      </w:r>
      <w:r w:rsidRPr="00E9603C">
        <w:t>"Steering Mode: Active-Standby, Active=non 3GPP, Standby=3GPP" for App-1.</w:t>
      </w:r>
    </w:p>
    <w:p w14:paraId="7B297D8F" w14:textId="77777777" w:rsidR="009166E9" w:rsidRPr="00E9603C" w:rsidRDefault="009166E9">
      <w:pPr>
        <w:pStyle w:val="B1"/>
        <w:rPr>
          <w:lang w:eastAsia="ko-KR"/>
        </w:rPr>
      </w:pPr>
      <w:r w:rsidRPr="00E9603C">
        <w:t>-</w:t>
      </w:r>
      <w:r w:rsidRPr="00E9603C">
        <w:tab/>
        <w:t xml:space="preserve">If the </w:t>
      </w:r>
      <w:r w:rsidRPr="00E9603C">
        <w:rPr>
          <w:lang w:eastAsia="ko-KR"/>
        </w:rPr>
        <w:t xml:space="preserve">Network Performance Level </w:t>
      </w:r>
      <w:r w:rsidRPr="00E9603C">
        <w:t xml:space="preserve">over 3GPP access for App-1 </w:t>
      </w:r>
      <w:r w:rsidRPr="00E9603C">
        <w:rPr>
          <w:lang w:eastAsia="ko-KR"/>
        </w:rPr>
        <w:t xml:space="preserve">is 8 and the Network Performance Level </w:t>
      </w:r>
      <w:r w:rsidRPr="00E9603C">
        <w:t xml:space="preserve">over non 3GPP access for App-1 </w:t>
      </w:r>
      <w:r w:rsidRPr="00E9603C">
        <w:rPr>
          <w:lang w:eastAsia="ko-KR"/>
        </w:rPr>
        <w:t xml:space="preserve">is 2, </w:t>
      </w:r>
      <w:r w:rsidRPr="00E9603C">
        <w:t>"Steering Mode: Active-Standby, Active=3GPP, Standby=non 3GPP" for App-1.</w:t>
      </w:r>
    </w:p>
    <w:p w14:paraId="01C2CE50" w14:textId="77777777" w:rsidR="009166E9" w:rsidRPr="00E9603C" w:rsidRDefault="009166E9">
      <w:pPr>
        <w:pStyle w:val="Heading4"/>
        <w:rPr>
          <w:lang w:eastAsia="zh-CN"/>
        </w:rPr>
      </w:pPr>
      <w:bookmarkStart w:id="13685" w:name="_Toc54770429"/>
      <w:bookmarkStart w:id="13686" w:name="_Toc54779781"/>
      <w:bookmarkStart w:id="13687" w:name="_Toc54786741"/>
      <w:bookmarkStart w:id="13688" w:name="_Toc57201606"/>
      <w:bookmarkStart w:id="13689" w:name="_Toc50023434"/>
      <w:bookmarkStart w:id="13690" w:name="_Toc50022785"/>
      <w:bookmarkStart w:id="13691" w:name="_Toc50022065"/>
      <w:bookmarkStart w:id="13692" w:name="_Toc50024019"/>
      <w:bookmarkStart w:id="13693" w:name="_Toc50021496"/>
      <w:bookmarkStart w:id="13694" w:name="_Toc50579820"/>
      <w:bookmarkStart w:id="13695" w:name="_Toc50310088"/>
      <w:bookmarkStart w:id="13696" w:name="_Toc57641644"/>
      <w:bookmarkStart w:id="13697" w:name="_Toc59101997"/>
      <w:r w:rsidRPr="00E9603C">
        <w:rPr>
          <w:lang w:eastAsia="ko-KR"/>
        </w:rPr>
        <w:t>6.77.4.2</w:t>
      </w:r>
      <w:r w:rsidRPr="00E9603C">
        <w:rPr>
          <w:lang w:eastAsia="ko-KR"/>
        </w:rPr>
        <w:tab/>
        <w:t xml:space="preserve">Alternative#2: </w:t>
      </w:r>
      <w:r w:rsidRPr="00E9603C">
        <w:rPr>
          <w:lang w:eastAsia="zh-CN"/>
        </w:rPr>
        <w:t xml:space="preserve">an extension of the </w:t>
      </w:r>
      <w:r w:rsidRPr="00E9603C">
        <w:t xml:space="preserve">existing Observed Service Experience </w:t>
      </w:r>
      <w:r w:rsidRPr="00E9603C">
        <w:rPr>
          <w:lang w:eastAsia="zh-CN"/>
        </w:rPr>
        <w:t>analytics</w:t>
      </w:r>
      <w:bookmarkEnd w:id="13685"/>
      <w:bookmarkEnd w:id="13686"/>
      <w:bookmarkEnd w:id="13687"/>
      <w:bookmarkEnd w:id="13688"/>
      <w:bookmarkEnd w:id="13696"/>
      <w:bookmarkEnd w:id="13697"/>
    </w:p>
    <w:p w14:paraId="2971942D" w14:textId="77777777" w:rsidR="009166E9" w:rsidRPr="00E9603C" w:rsidRDefault="009166E9">
      <w:pPr>
        <w:rPr>
          <w:lang w:eastAsia="ko-KR"/>
        </w:rPr>
      </w:pPr>
      <w:r w:rsidRPr="00E9603C">
        <w:t xml:space="preserve">The </w:t>
      </w:r>
      <w:r w:rsidRPr="00E9603C">
        <w:rPr>
          <w:lang w:eastAsia="zh-CN"/>
        </w:rPr>
        <w:t>procedures</w:t>
      </w:r>
      <w:r w:rsidRPr="00E9603C">
        <w:t xml:space="preserve"> described in </w:t>
      </w:r>
      <w:r w:rsidRPr="00E9603C">
        <w:rPr>
          <w:lang w:eastAsia="ko-KR"/>
        </w:rPr>
        <w:t>clause </w:t>
      </w:r>
      <w:r w:rsidRPr="00E9603C">
        <w:rPr>
          <w:lang w:eastAsia="zh-CN"/>
        </w:rPr>
        <w:t xml:space="preserve">6.4.4 and </w:t>
      </w:r>
      <w:r w:rsidRPr="00E9603C">
        <w:rPr>
          <w:lang w:eastAsia="ko-KR"/>
        </w:rPr>
        <w:t>clause </w:t>
      </w:r>
      <w:r w:rsidRPr="00E9603C">
        <w:rPr>
          <w:lang w:eastAsia="zh-CN"/>
        </w:rPr>
        <w:t>6.4.5</w:t>
      </w:r>
      <w:r w:rsidRPr="00E9603C">
        <w:t xml:space="preserve"> </w:t>
      </w:r>
      <w:r w:rsidRPr="00E9603C">
        <w:rPr>
          <w:lang w:eastAsia="ko-KR"/>
        </w:rPr>
        <w:t xml:space="preserve">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 can be used with PCF as a consumer NF.</w:t>
      </w:r>
    </w:p>
    <w:p w14:paraId="054E5646" w14:textId="77777777" w:rsidR="009166E9" w:rsidRPr="00E9603C" w:rsidRDefault="009166E9">
      <w:pPr>
        <w:rPr>
          <w:lang w:eastAsia="ko-KR"/>
        </w:rPr>
      </w:pPr>
      <w:r w:rsidRPr="00E9603C">
        <w:rPr>
          <w:rFonts w:eastAsia="SimSun"/>
          <w:lang w:eastAsia="en-US"/>
        </w:rPr>
        <w:t xml:space="preserve">The PCF may use </w:t>
      </w:r>
      <w:r w:rsidRPr="00E9603C">
        <w:t>the analytics provided by the NWDAF</w:t>
      </w:r>
      <w:r w:rsidRPr="00E9603C">
        <w:rPr>
          <w:rFonts w:eastAsia="SimSun"/>
          <w:lang w:eastAsia="en-US"/>
        </w:rPr>
        <w:t xml:space="preserve"> to set </w:t>
      </w:r>
      <w:r w:rsidRPr="00E9603C">
        <w:rPr>
          <w:lang w:eastAsia="ko-KR"/>
        </w:rPr>
        <w:t xml:space="preserve">the Steering mode in </w:t>
      </w:r>
      <w:r w:rsidRPr="00E9603C">
        <w:t>the MA PDU Session Control information in the PCC rules</w:t>
      </w:r>
      <w:r w:rsidRPr="00E9603C">
        <w:rPr>
          <w:rFonts w:eastAsia="SimSun"/>
          <w:lang w:eastAsia="en-US"/>
        </w:rPr>
        <w:t xml:space="preserve">. </w:t>
      </w:r>
      <w:r w:rsidRPr="00E9603C">
        <w:t>As an example, the following can be set by the PCF</w:t>
      </w:r>
      <w:r w:rsidRPr="00E9603C">
        <w:rPr>
          <w:lang w:eastAsia="ko-KR"/>
        </w:rPr>
        <w:t>:</w:t>
      </w:r>
    </w:p>
    <w:p w14:paraId="29507055" w14:textId="77777777" w:rsidR="009166E9" w:rsidRPr="00E9603C" w:rsidRDefault="009166E9">
      <w:pPr>
        <w:pStyle w:val="B1"/>
      </w:pPr>
      <w:r w:rsidRPr="00E9603C">
        <w:rPr>
          <w:lang w:eastAsia="ko-KR"/>
        </w:rPr>
        <w:t>-</w:t>
      </w:r>
      <w:r w:rsidRPr="00E9603C">
        <w:rPr>
          <w:lang w:eastAsia="ko-KR"/>
        </w:rPr>
        <w:tab/>
        <w:t xml:space="preserve">If the </w:t>
      </w:r>
      <w:r w:rsidRPr="00E9603C">
        <w:t xml:space="preserve">average observed service experience over 3GPP access for App-1 </w:t>
      </w:r>
      <w:r w:rsidRPr="00E9603C">
        <w:rPr>
          <w:lang w:eastAsia="ko-KR"/>
        </w:rPr>
        <w:t xml:space="preserve">is higher than the </w:t>
      </w:r>
      <w:r w:rsidRPr="00E9603C">
        <w:t>average observed service experience</w:t>
      </w:r>
      <w:r w:rsidRPr="00E9603C">
        <w:rPr>
          <w:lang w:eastAsia="ko-KR"/>
        </w:rPr>
        <w:t xml:space="preserve"> </w:t>
      </w:r>
      <w:r w:rsidRPr="00E9603C">
        <w:t>over non 3GPP access for App-1</w:t>
      </w:r>
      <w:r w:rsidRPr="00E9603C">
        <w:rPr>
          <w:lang w:eastAsia="ko-KR"/>
        </w:rPr>
        <w:t xml:space="preserve">, </w:t>
      </w:r>
      <w:r w:rsidRPr="00E9603C">
        <w:t>"Steering Mode: Load-Balancing, 3GPP=xx%, non-3GPP=yy%" for App-1 where xx can be set higher than yy.</w:t>
      </w:r>
    </w:p>
    <w:p w14:paraId="0DF22980" w14:textId="77777777" w:rsidR="009166E9" w:rsidRPr="00E9603C" w:rsidRDefault="009166E9">
      <w:pPr>
        <w:pStyle w:val="B1"/>
      </w:pPr>
      <w:r w:rsidRPr="00E9603C">
        <w:t>-</w:t>
      </w:r>
      <w:r w:rsidRPr="00E9603C">
        <w:tab/>
        <w:t>If the average observed service experience over 3GPP access for App-1 is lower than</w:t>
      </w:r>
      <w:r w:rsidRPr="00E9603C">
        <w:rPr>
          <w:lang w:eastAsia="ko-KR"/>
        </w:rPr>
        <w:t xml:space="preserve"> the </w:t>
      </w:r>
      <w:r w:rsidRPr="00E9603C">
        <w:t>average observed service experience over non 3GPP access for App-1</w:t>
      </w:r>
      <w:r w:rsidRPr="00E9603C">
        <w:rPr>
          <w:lang w:eastAsia="ko-KR"/>
        </w:rPr>
        <w:t xml:space="preserve">, </w:t>
      </w:r>
      <w:r w:rsidRPr="00E9603C">
        <w:t>"Steering Mode: Active-Standby, Active=non 3GPP, Standby=3GPP" for App-1.</w:t>
      </w:r>
    </w:p>
    <w:p w14:paraId="1E2EC4F4" w14:textId="77777777" w:rsidR="009166E9" w:rsidRPr="00E9603C" w:rsidRDefault="009166E9">
      <w:pPr>
        <w:pStyle w:val="B1"/>
        <w:rPr>
          <w:lang w:eastAsia="ko-KR"/>
        </w:rPr>
      </w:pPr>
      <w:r w:rsidRPr="00E9603C">
        <w:t>-</w:t>
      </w:r>
      <w:r w:rsidRPr="00E9603C">
        <w:tab/>
        <w:t xml:space="preserve">If the average observed service experience over 3GPP access for App-1 is higher than </w:t>
      </w:r>
      <w:r w:rsidRPr="00E9603C">
        <w:rPr>
          <w:lang w:eastAsia="ko-KR"/>
        </w:rPr>
        <w:t xml:space="preserve">the </w:t>
      </w:r>
      <w:r w:rsidRPr="00E9603C">
        <w:t>average observed service experience over non 3GPP access for App-1</w:t>
      </w:r>
      <w:r w:rsidRPr="00E9603C">
        <w:rPr>
          <w:lang w:eastAsia="ko-KR"/>
        </w:rPr>
        <w:t xml:space="preserve">, </w:t>
      </w:r>
      <w:r w:rsidRPr="00E9603C">
        <w:t>"Steering Mode: Active-Standby, Active=3GPP, Standby=non 3GPP" for App-1.</w:t>
      </w:r>
    </w:p>
    <w:p w14:paraId="034699FD" w14:textId="77777777" w:rsidR="009166E9" w:rsidRPr="00E9603C" w:rsidRDefault="009166E9">
      <w:pPr>
        <w:pStyle w:val="Heading3"/>
      </w:pPr>
      <w:bookmarkStart w:id="13698" w:name="_Toc54770430"/>
      <w:bookmarkStart w:id="13699" w:name="_Toc54779782"/>
      <w:bookmarkStart w:id="13700" w:name="_Toc54786742"/>
      <w:bookmarkStart w:id="13701" w:name="_Toc57201607"/>
      <w:bookmarkStart w:id="13702" w:name="_Toc57641645"/>
      <w:bookmarkStart w:id="13703" w:name="_Toc59101998"/>
      <w:r w:rsidRPr="00E9603C">
        <w:t>6.77.5</w:t>
      </w:r>
      <w:r w:rsidRPr="00E9603C">
        <w:tab/>
        <w:t>Impacts on services, entities and interfaces</w:t>
      </w:r>
      <w:bookmarkEnd w:id="13689"/>
      <w:bookmarkEnd w:id="13690"/>
      <w:bookmarkEnd w:id="13691"/>
      <w:bookmarkEnd w:id="13692"/>
      <w:bookmarkEnd w:id="13693"/>
      <w:bookmarkEnd w:id="13694"/>
      <w:bookmarkEnd w:id="13695"/>
      <w:bookmarkEnd w:id="13698"/>
      <w:bookmarkEnd w:id="13699"/>
      <w:bookmarkEnd w:id="13700"/>
      <w:bookmarkEnd w:id="13701"/>
      <w:bookmarkEnd w:id="13702"/>
      <w:bookmarkEnd w:id="13703"/>
    </w:p>
    <w:p w14:paraId="468E2E1D" w14:textId="77777777" w:rsidR="009166E9" w:rsidRPr="00E9603C" w:rsidRDefault="009166E9">
      <w:pPr>
        <w:pStyle w:val="Heading4"/>
        <w:rPr>
          <w:lang w:eastAsia="ko-KR"/>
        </w:rPr>
      </w:pPr>
      <w:bookmarkStart w:id="13704" w:name="_Toc54770431"/>
      <w:bookmarkStart w:id="13705" w:name="_Toc54779783"/>
      <w:bookmarkStart w:id="13706" w:name="_Toc54786743"/>
      <w:bookmarkStart w:id="13707" w:name="_Toc57201608"/>
      <w:bookmarkStart w:id="13708" w:name="_Toc57641646"/>
      <w:bookmarkStart w:id="13709" w:name="_Toc59101999"/>
      <w:r w:rsidRPr="00E9603C">
        <w:rPr>
          <w:lang w:eastAsia="ko-KR"/>
        </w:rPr>
        <w:t>6.77.5.1</w:t>
      </w:r>
      <w:r w:rsidRPr="00E9603C">
        <w:rPr>
          <w:lang w:eastAsia="ko-KR"/>
        </w:rPr>
        <w:tab/>
        <w:t xml:space="preserve">Alternative#1: </w:t>
      </w:r>
      <w:r w:rsidRPr="00E9603C">
        <w:t>a new "</w:t>
      </w:r>
      <w:r w:rsidRPr="00E9603C">
        <w:rPr>
          <w:rFonts w:eastAsia="SimSun"/>
          <w:lang w:eastAsia="en-US"/>
        </w:rPr>
        <w:t>Per Access Network Performance</w:t>
      </w:r>
      <w:r w:rsidRPr="00E9603C">
        <w:t>" analytics</w:t>
      </w:r>
      <w:bookmarkEnd w:id="13704"/>
      <w:bookmarkEnd w:id="13705"/>
      <w:bookmarkEnd w:id="13706"/>
      <w:bookmarkEnd w:id="13707"/>
      <w:bookmarkEnd w:id="13708"/>
      <w:bookmarkEnd w:id="13709"/>
    </w:p>
    <w:p w14:paraId="578BF902" w14:textId="77777777" w:rsidR="009166E9" w:rsidRPr="00E9603C" w:rsidRDefault="009166E9">
      <w:pPr>
        <w:rPr>
          <w:lang w:eastAsia="ko-KR"/>
        </w:rPr>
      </w:pPr>
      <w:r w:rsidRPr="00E9603C">
        <w:rPr>
          <w:lang w:eastAsia="ko-KR"/>
        </w:rPr>
        <w:t>NWDAF</w:t>
      </w:r>
      <w:r w:rsidRPr="00E9603C">
        <w:t>:</w:t>
      </w:r>
    </w:p>
    <w:p w14:paraId="2FDCB6D7" w14:textId="77777777" w:rsidR="009166E9" w:rsidRPr="00E9603C" w:rsidRDefault="009166E9">
      <w:pPr>
        <w:pStyle w:val="B1"/>
      </w:pPr>
      <w:r w:rsidRPr="00E9603C">
        <w:rPr>
          <w:lang w:eastAsia="ko-KR"/>
        </w:rPr>
        <w:t>-</w:t>
      </w:r>
      <w:r w:rsidRPr="00E9603C">
        <w:rPr>
          <w:lang w:eastAsia="ko-KR"/>
        </w:rPr>
        <w:tab/>
        <w:t>supports a new A</w:t>
      </w:r>
      <w:r w:rsidRPr="00E9603C">
        <w:t>nalytics ID = "</w:t>
      </w:r>
      <w:r w:rsidRPr="00E9603C">
        <w:rPr>
          <w:rFonts w:eastAsia="SimSun"/>
          <w:lang w:eastAsia="en-US"/>
        </w:rPr>
        <w:t>Per Access Network Performance</w:t>
      </w:r>
      <w:r w:rsidRPr="00E9603C">
        <w:t>".</w:t>
      </w:r>
    </w:p>
    <w:p w14:paraId="415F2C46" w14:textId="77777777" w:rsidR="009166E9" w:rsidRPr="00E9603C" w:rsidRDefault="009166E9">
      <w:pPr>
        <w:rPr>
          <w:lang w:eastAsia="ko-KR"/>
        </w:rPr>
      </w:pPr>
      <w:r w:rsidRPr="00E9603C">
        <w:rPr>
          <w:lang w:eastAsia="ko-KR"/>
        </w:rPr>
        <w:t>PCF</w:t>
      </w:r>
      <w:r w:rsidRPr="00E9603C">
        <w:t>:</w:t>
      </w:r>
    </w:p>
    <w:p w14:paraId="7B324EEB" w14:textId="77777777" w:rsidR="009166E9" w:rsidRPr="00E9603C" w:rsidRDefault="009166E9">
      <w:pPr>
        <w:pStyle w:val="B1"/>
        <w:rPr>
          <w:lang w:eastAsia="ko-KR"/>
        </w:rPr>
      </w:pPr>
      <w:r w:rsidRPr="00E9603C">
        <w:rPr>
          <w:lang w:eastAsia="zh-CN"/>
        </w:rPr>
        <w:t>-</w:t>
      </w:r>
      <w:r w:rsidRPr="00E9603C">
        <w:rPr>
          <w:lang w:eastAsia="zh-CN"/>
        </w:rPr>
        <w:tab/>
        <w:t xml:space="preserve">supports </w:t>
      </w:r>
      <w:r w:rsidRPr="00E9603C">
        <w:t xml:space="preserve">service consumer functionality for </w:t>
      </w:r>
      <w:r w:rsidRPr="00E9603C">
        <w:rPr>
          <w:lang w:eastAsia="ko-KR"/>
        </w:rPr>
        <w:t>a new A</w:t>
      </w:r>
      <w:r w:rsidRPr="00E9603C">
        <w:t>nalytics ID = "</w:t>
      </w:r>
      <w:r w:rsidRPr="00E9603C">
        <w:rPr>
          <w:rFonts w:eastAsia="SimSun"/>
          <w:lang w:eastAsia="en-US"/>
        </w:rPr>
        <w:t>Per Access Network Performance</w:t>
      </w:r>
      <w:r w:rsidRPr="00E9603C">
        <w:t>".</w:t>
      </w:r>
    </w:p>
    <w:p w14:paraId="540A973D" w14:textId="77777777" w:rsidR="009166E9" w:rsidRPr="00E9603C" w:rsidRDefault="009166E9">
      <w:pPr>
        <w:rPr>
          <w:lang w:eastAsia="ko-KR"/>
        </w:rPr>
      </w:pPr>
      <w:r w:rsidRPr="00E9603C">
        <w:rPr>
          <w:lang w:eastAsia="ko-KR"/>
        </w:rPr>
        <w:t>UPF</w:t>
      </w:r>
      <w:r w:rsidRPr="00E9603C">
        <w:t>:</w:t>
      </w:r>
    </w:p>
    <w:p w14:paraId="3558E164" w14:textId="77777777" w:rsidR="009166E9" w:rsidRPr="00E9603C" w:rsidRDefault="009166E9">
      <w:pPr>
        <w:pStyle w:val="B1"/>
        <w:rPr>
          <w:lang w:eastAsia="zh-CN"/>
        </w:rPr>
      </w:pPr>
      <w:r w:rsidRPr="00E9603C">
        <w:t>-</w:t>
      </w:r>
      <w:r w:rsidRPr="00E9603C">
        <w:tab/>
      </w:r>
      <w:r w:rsidRPr="00E9603C">
        <w:rPr>
          <w:lang w:eastAsia="ko-KR"/>
        </w:rPr>
        <w:t>provides data</w:t>
      </w:r>
      <w:r w:rsidRPr="00E9603C">
        <w:rPr>
          <w:lang w:eastAsia="zh-CN"/>
        </w:rPr>
        <w:t xml:space="preserve"> related to communication performance per Access Type.</w:t>
      </w:r>
    </w:p>
    <w:p w14:paraId="2DCB9830" w14:textId="77777777" w:rsidR="009166E9" w:rsidRPr="00E9603C" w:rsidRDefault="009166E9">
      <w:pPr>
        <w:pStyle w:val="NO"/>
      </w:pPr>
      <w:r w:rsidRPr="00E9603C">
        <w:t>NOTE:</w:t>
      </w:r>
      <w:r w:rsidRPr="00E9603C">
        <w:tab/>
        <w:t>It is assumed that how NWDAF collects the data from UPF is not defined.</w:t>
      </w:r>
    </w:p>
    <w:p w14:paraId="769A41A0" w14:textId="77777777" w:rsidR="009166E9" w:rsidRPr="00E9603C" w:rsidRDefault="009166E9">
      <w:pPr>
        <w:pStyle w:val="Heading4"/>
        <w:rPr>
          <w:lang w:eastAsia="zh-CN"/>
        </w:rPr>
      </w:pPr>
      <w:bookmarkStart w:id="13710" w:name="_Toc54770432"/>
      <w:bookmarkStart w:id="13711" w:name="_Toc54779784"/>
      <w:bookmarkStart w:id="13712" w:name="_Toc54786744"/>
      <w:bookmarkStart w:id="13713" w:name="_Toc57201609"/>
      <w:bookmarkStart w:id="13714" w:name="_Toc57641647"/>
      <w:bookmarkStart w:id="13715" w:name="_Toc59102000"/>
      <w:r w:rsidRPr="00E9603C">
        <w:rPr>
          <w:lang w:eastAsia="ko-KR"/>
        </w:rPr>
        <w:t>6.77.5.2</w:t>
      </w:r>
      <w:r w:rsidRPr="00E9603C">
        <w:rPr>
          <w:lang w:eastAsia="ko-KR"/>
        </w:rPr>
        <w:tab/>
        <w:t xml:space="preserve">Alternative#2: </w:t>
      </w:r>
      <w:r w:rsidRPr="00E9603C">
        <w:rPr>
          <w:lang w:eastAsia="zh-CN"/>
        </w:rPr>
        <w:t xml:space="preserve">an extension of the </w:t>
      </w:r>
      <w:r w:rsidRPr="00E9603C">
        <w:t xml:space="preserve">existing Observed Service Experience </w:t>
      </w:r>
      <w:r w:rsidRPr="00E9603C">
        <w:rPr>
          <w:lang w:eastAsia="zh-CN"/>
        </w:rPr>
        <w:t>analytics</w:t>
      </w:r>
      <w:bookmarkEnd w:id="13710"/>
      <w:bookmarkEnd w:id="13711"/>
      <w:bookmarkEnd w:id="13712"/>
      <w:bookmarkEnd w:id="13713"/>
      <w:bookmarkEnd w:id="13714"/>
      <w:bookmarkEnd w:id="13715"/>
    </w:p>
    <w:p w14:paraId="16D48F50" w14:textId="77777777" w:rsidR="009166E9" w:rsidRPr="00E9603C" w:rsidRDefault="009166E9">
      <w:r w:rsidRPr="00E9603C">
        <w:t>NWDAF:</w:t>
      </w:r>
    </w:p>
    <w:p w14:paraId="738AB106" w14:textId="77777777" w:rsidR="009166E9" w:rsidRPr="00E9603C" w:rsidRDefault="009166E9">
      <w:pPr>
        <w:pStyle w:val="B1"/>
      </w:pPr>
      <w:r w:rsidRPr="00E9603C">
        <w:t>-</w:t>
      </w:r>
      <w:r w:rsidRPr="00E9603C">
        <w:tab/>
        <w:t xml:space="preserve">Enhancement to provide extended Observed Service Experience </w:t>
      </w:r>
      <w:r w:rsidRPr="00E9603C">
        <w:rPr>
          <w:lang w:eastAsia="zh-CN"/>
        </w:rPr>
        <w:t>analytics</w:t>
      </w:r>
      <w:r w:rsidRPr="00E9603C">
        <w:t xml:space="preserve"> </w:t>
      </w:r>
      <w:r w:rsidRPr="00E9603C">
        <w:rPr>
          <w:lang w:eastAsia="zh-CN"/>
        </w:rPr>
        <w:t>per access type</w:t>
      </w:r>
      <w:r w:rsidRPr="00E9603C">
        <w:t>.</w:t>
      </w:r>
    </w:p>
    <w:p w14:paraId="2AB61F87" w14:textId="77777777" w:rsidR="009166E9" w:rsidRPr="00E9603C" w:rsidRDefault="009166E9">
      <w:r w:rsidRPr="00E9603C">
        <w:t>PCF:</w:t>
      </w:r>
    </w:p>
    <w:p w14:paraId="27E44AB2" w14:textId="77777777" w:rsidR="009166E9" w:rsidRPr="00E9603C" w:rsidRDefault="009166E9">
      <w:pPr>
        <w:pStyle w:val="B1"/>
      </w:pPr>
      <w:r w:rsidRPr="00E9603C">
        <w:t>-</w:t>
      </w:r>
      <w:r w:rsidRPr="00E9603C">
        <w:tab/>
        <w:t xml:space="preserve">Enhancement to internally use the extended Observed Service Experience </w:t>
      </w:r>
      <w:r w:rsidRPr="00E9603C">
        <w:rPr>
          <w:lang w:eastAsia="zh-CN"/>
        </w:rPr>
        <w:t>analytics</w:t>
      </w:r>
      <w:r w:rsidRPr="00E9603C">
        <w:t xml:space="preserve"> to </w:t>
      </w:r>
      <w:r w:rsidRPr="00E9603C">
        <w:rPr>
          <w:rFonts w:eastAsia="SimSun"/>
          <w:lang w:eastAsia="en-US"/>
        </w:rPr>
        <w:t xml:space="preserve">set </w:t>
      </w:r>
      <w:r w:rsidRPr="00E9603C">
        <w:rPr>
          <w:lang w:eastAsia="ko-KR"/>
        </w:rPr>
        <w:t xml:space="preserve">the Steering mode in </w:t>
      </w:r>
      <w:r w:rsidRPr="00E9603C">
        <w:t>the MA PDU Session Control information in the PCC rules.</w:t>
      </w:r>
    </w:p>
    <w:p w14:paraId="7C126188" w14:textId="77777777" w:rsidR="009166E9" w:rsidRPr="00E9603C" w:rsidRDefault="009166E9">
      <w:pPr>
        <w:pStyle w:val="B1"/>
        <w:ind w:left="0" w:firstLine="0"/>
      </w:pPr>
      <w:r w:rsidRPr="00E9603C">
        <w:t>UPF:</w:t>
      </w:r>
    </w:p>
    <w:p w14:paraId="68349A8F" w14:textId="77777777" w:rsidR="009166E9" w:rsidRPr="00E9603C" w:rsidRDefault="009166E9">
      <w:pPr>
        <w:pStyle w:val="B1"/>
        <w:rPr>
          <w:lang w:eastAsia="ko-KR"/>
        </w:rPr>
      </w:pPr>
      <w:r w:rsidRPr="00E9603C">
        <w:rPr>
          <w:lang w:eastAsia="ko-KR"/>
        </w:rPr>
        <w:t>-</w:t>
      </w:r>
      <w:r w:rsidRPr="00E9603C">
        <w:rPr>
          <w:lang w:eastAsia="ko-KR"/>
        </w:rPr>
        <w:tab/>
        <w:t xml:space="preserve">provides some data per Access Type for the </w:t>
      </w:r>
      <w:r w:rsidRPr="00E9603C">
        <w:t xml:space="preserve">extended Observed Service Experience </w:t>
      </w:r>
      <w:r w:rsidRPr="00E9603C">
        <w:rPr>
          <w:lang w:eastAsia="zh-CN"/>
        </w:rPr>
        <w:t>analytics.</w:t>
      </w:r>
    </w:p>
    <w:p w14:paraId="451A5F67" w14:textId="77777777" w:rsidR="009166E9" w:rsidRPr="00E9603C" w:rsidRDefault="009166E9">
      <w:pPr>
        <w:pStyle w:val="NO"/>
        <w:rPr>
          <w:lang w:eastAsia="ko-KR"/>
        </w:rPr>
      </w:pPr>
      <w:r w:rsidRPr="00E9603C">
        <w:t>NOTE:</w:t>
      </w:r>
      <w:r w:rsidRPr="00E9603C">
        <w:tab/>
        <w:t>It is assumed that how NWDAF collects the data from UPF is not defined.</w:t>
      </w:r>
    </w:p>
    <w:p w14:paraId="1FCACB23" w14:textId="77777777" w:rsidR="009166E9" w:rsidRPr="00E9603C" w:rsidRDefault="009166E9">
      <w:pPr>
        <w:pStyle w:val="Heading1"/>
        <w:rPr>
          <w:lang w:eastAsia="zh-CN"/>
        </w:rPr>
      </w:pPr>
      <w:bookmarkStart w:id="13716" w:name="_Toc10420"/>
      <w:bookmarkStart w:id="13717" w:name="_Toc5722"/>
      <w:bookmarkStart w:id="13718" w:name="_Toc31448750"/>
      <w:bookmarkStart w:id="13719" w:name="_Toc50310089"/>
      <w:bookmarkStart w:id="13720" w:name="_Toc30155675"/>
      <w:bookmarkStart w:id="13721" w:name="_Toc20664"/>
      <w:bookmarkStart w:id="13722" w:name="_Toc31361045"/>
      <w:bookmarkStart w:id="13723" w:name="_Toc25740482"/>
      <w:bookmarkStart w:id="13724" w:name="_Toc43393396"/>
      <w:bookmarkStart w:id="13725" w:name="_Toc5237"/>
      <w:bookmarkStart w:id="13726" w:name="_Toc25416992"/>
      <w:bookmarkStart w:id="13727" w:name="_Toc25417347"/>
      <w:bookmarkStart w:id="13728" w:name="_Toc31639226"/>
      <w:bookmarkStart w:id="13729" w:name="_Toc20730731"/>
      <w:bookmarkStart w:id="13730" w:name="_Toc42770255"/>
      <w:bookmarkStart w:id="13731" w:name="_Toc50022066"/>
      <w:bookmarkStart w:id="13732" w:name="_Toc42779311"/>
      <w:bookmarkStart w:id="13733" w:name="_Toc44004568"/>
      <w:bookmarkStart w:id="13734" w:name="_Toc22928"/>
      <w:bookmarkStart w:id="13735" w:name="_Toc50579821"/>
      <w:bookmarkStart w:id="13736" w:name="_Toc50022786"/>
      <w:bookmarkStart w:id="13737" w:name="_Toc50021497"/>
      <w:bookmarkStart w:id="13738" w:name="_Toc50023435"/>
      <w:bookmarkStart w:id="13739" w:name="_Toc50024020"/>
      <w:bookmarkStart w:id="13740" w:name="_Toc31546"/>
      <w:bookmarkStart w:id="13741" w:name="_Toc54770433"/>
      <w:bookmarkStart w:id="13742" w:name="_Toc54779785"/>
      <w:bookmarkStart w:id="13743" w:name="_Toc54786745"/>
      <w:bookmarkStart w:id="13744" w:name="_Toc23409921"/>
      <w:bookmarkStart w:id="13745" w:name="_Toc19313"/>
      <w:bookmarkStart w:id="13746" w:name="_Toc20753"/>
      <w:bookmarkStart w:id="13747" w:name="_Toc30459"/>
      <w:bookmarkStart w:id="13748" w:name="_Toc21408"/>
      <w:bookmarkStart w:id="13749" w:name="_Toc57201610"/>
      <w:bookmarkStart w:id="13750" w:name="_Toc25417815"/>
      <w:bookmarkStart w:id="13751" w:name="_Toc27964"/>
      <w:bookmarkStart w:id="13752" w:name="_Toc31296428"/>
      <w:bookmarkStart w:id="13753" w:name="_Toc28252"/>
      <w:bookmarkStart w:id="13754" w:name="_Toc30155555"/>
      <w:bookmarkStart w:id="13755" w:name="_Toc57641648"/>
      <w:bookmarkStart w:id="13756" w:name="_Toc59102001"/>
      <w:bookmarkEnd w:id="3379"/>
      <w:bookmarkEnd w:id="4156"/>
      <w:bookmarkEnd w:id="4172"/>
      <w:bookmarkEnd w:id="4173"/>
      <w:bookmarkEnd w:id="4174"/>
      <w:bookmarkEnd w:id="4175"/>
      <w:bookmarkEnd w:id="4176"/>
      <w:bookmarkEnd w:id="4177"/>
      <w:bookmarkEnd w:id="4178"/>
      <w:bookmarkEnd w:id="4179"/>
      <w:bookmarkEnd w:id="4180"/>
      <w:bookmarkEnd w:id="4181"/>
      <w:bookmarkEnd w:id="4966"/>
      <w:bookmarkEnd w:id="4967"/>
      <w:bookmarkEnd w:id="4968"/>
      <w:bookmarkEnd w:id="4969"/>
      <w:bookmarkEnd w:id="13361"/>
      <w:bookmarkEnd w:id="13362"/>
      <w:bookmarkEnd w:id="13363"/>
      <w:bookmarkEnd w:id="13364"/>
      <w:bookmarkEnd w:id="13366"/>
      <w:bookmarkEnd w:id="13367"/>
      <w:bookmarkEnd w:id="13368"/>
      <w:bookmarkEnd w:id="13369"/>
      <w:bookmarkEnd w:id="13370"/>
      <w:bookmarkEnd w:id="13371"/>
      <w:bookmarkEnd w:id="13372"/>
      <w:bookmarkEnd w:id="13378"/>
      <w:r w:rsidRPr="00E9603C">
        <w:rPr>
          <w:lang w:eastAsia="zh-CN"/>
        </w:rPr>
        <w:t>7</w:t>
      </w:r>
      <w:r w:rsidRPr="00E9603C">
        <w:rPr>
          <w:lang w:eastAsia="zh-CN"/>
        </w:rPr>
        <w:tab/>
        <w:t>Overall Evaluation</w:t>
      </w:r>
      <w:bookmarkEnd w:id="3380"/>
      <w:bookmarkEnd w:id="3381"/>
      <w:bookmarkEnd w:id="3382"/>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p>
    <w:p w14:paraId="41DFB397" w14:textId="77777777" w:rsidR="009166E9" w:rsidRPr="00E9603C" w:rsidRDefault="009166E9">
      <w:pPr>
        <w:pStyle w:val="Heading2"/>
      </w:pPr>
      <w:bookmarkStart w:id="13757" w:name="_Toc54770434"/>
      <w:bookmarkStart w:id="13758" w:name="_Toc54786746"/>
      <w:bookmarkStart w:id="13759" w:name="_Toc54770454"/>
      <w:bookmarkStart w:id="13760" w:name="_Toc57201611"/>
      <w:bookmarkStart w:id="13761" w:name="_Toc54779786"/>
      <w:bookmarkStart w:id="13762" w:name="_Toc57641649"/>
      <w:bookmarkStart w:id="13763" w:name="_Toc59102002"/>
      <w:r w:rsidRPr="00E9603C">
        <w:rPr>
          <w:lang w:eastAsia="zh-CN"/>
        </w:rPr>
        <w:t>7.0</w:t>
      </w:r>
      <w:r w:rsidRPr="00E9603C">
        <w:rPr>
          <w:lang w:eastAsia="ko-KR"/>
        </w:rPr>
        <w:tab/>
      </w:r>
      <w:r w:rsidRPr="00E9603C">
        <w:t>Summary of analytics provided by NWDAF</w:t>
      </w:r>
      <w:bookmarkEnd w:id="13758"/>
      <w:bookmarkEnd w:id="13759"/>
      <w:bookmarkEnd w:id="13760"/>
      <w:bookmarkEnd w:id="13761"/>
      <w:bookmarkEnd w:id="13762"/>
      <w:bookmarkEnd w:id="13763"/>
    </w:p>
    <w:p w14:paraId="3DF97256" w14:textId="77777777" w:rsidR="009166E9" w:rsidRPr="00E9603C" w:rsidRDefault="009166E9">
      <w:pPr>
        <w:rPr>
          <w:lang w:eastAsia="zh-CN"/>
        </w:rPr>
      </w:pPr>
      <w:r w:rsidRPr="00E9603C">
        <w:rPr>
          <w:lang w:eastAsia="zh-CN"/>
        </w:rPr>
        <w:t xml:space="preserve">Various solutions proposed in the present document propose to enhance existing Analytics as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 xml:space="preserve">5] or propose to define new Analytics to be supported by NWDAF. Other solutions however propose to re-use existing analytics as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25A415DA" w14:textId="77777777" w:rsidR="009166E9" w:rsidRPr="00E9603C" w:rsidRDefault="009166E9">
      <w:pPr>
        <w:rPr>
          <w:lang w:eastAsia="zh-CN"/>
        </w:rPr>
      </w:pPr>
      <w:r w:rsidRPr="00E9603C">
        <w:rPr>
          <w:lang w:eastAsia="zh-CN"/>
        </w:rPr>
        <w:t>Table 7.0-1 is listing solutions proposing a new Analytics (which might be based on some existing Analytics, but a new Analytics ID is proposed to be defined):</w:t>
      </w:r>
    </w:p>
    <w:p w14:paraId="22E7000C" w14:textId="77777777" w:rsidR="009166E9" w:rsidRPr="00E9603C" w:rsidRDefault="009166E9">
      <w:pPr>
        <w:pStyle w:val="TH"/>
      </w:pPr>
      <w:r w:rsidRPr="00E9603C">
        <w:t xml:space="preserve">Table 7.0-1: </w:t>
      </w:r>
      <w:r w:rsidRPr="00E9603C">
        <w:rPr>
          <w:lang w:eastAsia="zh-CN"/>
        </w:rPr>
        <w:t>Solutions proposing new Analytics ID</w:t>
      </w:r>
    </w:p>
    <w:tbl>
      <w:tblPr>
        <w:tblW w:w="974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8470"/>
      </w:tblGrid>
      <w:tr w:rsidR="009166E9" w:rsidRPr="00E9603C" w14:paraId="57B02AF9" w14:textId="77777777">
        <w:trPr>
          <w:cantSplit/>
        </w:trPr>
        <w:tc>
          <w:tcPr>
            <w:tcW w:w="1271" w:type="dxa"/>
          </w:tcPr>
          <w:p w14:paraId="12F99A83" w14:textId="77777777" w:rsidR="009166E9" w:rsidRPr="00E9603C" w:rsidRDefault="009166E9">
            <w:pPr>
              <w:pStyle w:val="TAH"/>
            </w:pPr>
            <w:r w:rsidRPr="00E9603C">
              <w:t>Solution</w:t>
            </w:r>
          </w:p>
        </w:tc>
        <w:tc>
          <w:tcPr>
            <w:tcW w:w="8470" w:type="dxa"/>
          </w:tcPr>
          <w:p w14:paraId="0CA95861" w14:textId="77777777" w:rsidR="009166E9" w:rsidRPr="00E9603C" w:rsidRDefault="009166E9">
            <w:pPr>
              <w:pStyle w:val="TAH"/>
            </w:pPr>
            <w:r w:rsidRPr="00E9603C">
              <w:t>Proposed Analytics</w:t>
            </w:r>
          </w:p>
        </w:tc>
      </w:tr>
      <w:tr w:rsidR="009166E9" w:rsidRPr="00E9603C" w14:paraId="0FE180D1" w14:textId="77777777">
        <w:trPr>
          <w:cantSplit/>
        </w:trPr>
        <w:tc>
          <w:tcPr>
            <w:tcW w:w="1271" w:type="dxa"/>
          </w:tcPr>
          <w:p w14:paraId="1C6D72F8" w14:textId="77777777" w:rsidR="009166E9" w:rsidRPr="00E9603C" w:rsidRDefault="009166E9">
            <w:pPr>
              <w:pStyle w:val="TAH"/>
            </w:pPr>
            <w:r w:rsidRPr="00E9603C">
              <w:t>#4</w:t>
            </w:r>
          </w:p>
        </w:tc>
        <w:tc>
          <w:tcPr>
            <w:tcW w:w="8470" w:type="dxa"/>
          </w:tcPr>
          <w:p w14:paraId="2DE045C6" w14:textId="77777777" w:rsidR="009166E9" w:rsidRPr="00E9603C" w:rsidRDefault="009166E9">
            <w:pPr>
              <w:pStyle w:val="TAL"/>
            </w:pPr>
            <w:r w:rsidRPr="00E9603C">
              <w:t>Service in use analytics (Solution #43 is hereinto merged)</w:t>
            </w:r>
          </w:p>
        </w:tc>
      </w:tr>
      <w:tr w:rsidR="009166E9" w:rsidRPr="00E9603C" w14:paraId="1D664A0A" w14:textId="77777777">
        <w:trPr>
          <w:cantSplit/>
        </w:trPr>
        <w:tc>
          <w:tcPr>
            <w:tcW w:w="1271" w:type="dxa"/>
          </w:tcPr>
          <w:p w14:paraId="59179B21" w14:textId="77777777" w:rsidR="009166E9" w:rsidRPr="00E9603C" w:rsidRDefault="009166E9">
            <w:pPr>
              <w:pStyle w:val="TAH"/>
              <w:rPr>
                <w:lang w:eastAsia="ko-KR"/>
              </w:rPr>
            </w:pPr>
            <w:r w:rsidRPr="00E9603C">
              <w:rPr>
                <w:lang w:eastAsia="ko-KR"/>
              </w:rPr>
              <w:t>#28</w:t>
            </w:r>
          </w:p>
        </w:tc>
        <w:tc>
          <w:tcPr>
            <w:tcW w:w="8470" w:type="dxa"/>
          </w:tcPr>
          <w:p w14:paraId="79A72C95" w14:textId="77777777" w:rsidR="009166E9" w:rsidRPr="00E9603C" w:rsidRDefault="009166E9">
            <w:pPr>
              <w:pStyle w:val="TAL"/>
            </w:pPr>
            <w:r w:rsidRPr="00E9603C">
              <w:t>UE's usage of network slice analytics</w:t>
            </w:r>
          </w:p>
        </w:tc>
      </w:tr>
      <w:tr w:rsidR="009166E9" w:rsidRPr="00E9603C" w14:paraId="633A4E44" w14:textId="77777777">
        <w:trPr>
          <w:cantSplit/>
        </w:trPr>
        <w:tc>
          <w:tcPr>
            <w:tcW w:w="1271" w:type="dxa"/>
          </w:tcPr>
          <w:p w14:paraId="7833297C" w14:textId="77777777" w:rsidR="009166E9" w:rsidRPr="00E9603C" w:rsidRDefault="009166E9">
            <w:pPr>
              <w:pStyle w:val="TAH"/>
              <w:rPr>
                <w:lang w:eastAsia="ko-KR"/>
              </w:rPr>
            </w:pPr>
            <w:r w:rsidRPr="00E9603C">
              <w:rPr>
                <w:lang w:eastAsia="ko-KR"/>
              </w:rPr>
              <w:t>#29</w:t>
            </w:r>
          </w:p>
        </w:tc>
        <w:tc>
          <w:tcPr>
            <w:tcW w:w="8470" w:type="dxa"/>
          </w:tcPr>
          <w:p w14:paraId="5DCB81AA" w14:textId="77777777" w:rsidR="009166E9" w:rsidRPr="00E9603C" w:rsidRDefault="009166E9">
            <w:pPr>
              <w:pStyle w:val="TAL"/>
            </w:pPr>
            <w:r w:rsidRPr="00E9603C">
              <w:t>Application status analytics</w:t>
            </w:r>
          </w:p>
        </w:tc>
      </w:tr>
      <w:tr w:rsidR="009166E9" w:rsidRPr="00E9603C" w14:paraId="5C74DE81" w14:textId="77777777">
        <w:trPr>
          <w:cantSplit/>
        </w:trPr>
        <w:tc>
          <w:tcPr>
            <w:tcW w:w="1271" w:type="dxa"/>
          </w:tcPr>
          <w:p w14:paraId="4ED97C0A" w14:textId="77777777" w:rsidR="009166E9" w:rsidRPr="00E9603C" w:rsidRDefault="009166E9">
            <w:pPr>
              <w:pStyle w:val="TAH"/>
              <w:rPr>
                <w:lang w:eastAsia="ko-KR"/>
              </w:rPr>
            </w:pPr>
            <w:r w:rsidRPr="00E9603C">
              <w:rPr>
                <w:lang w:eastAsia="ko-KR"/>
              </w:rPr>
              <w:t>#30</w:t>
            </w:r>
          </w:p>
        </w:tc>
        <w:tc>
          <w:tcPr>
            <w:tcW w:w="8470" w:type="dxa"/>
          </w:tcPr>
          <w:p w14:paraId="087876B6" w14:textId="77777777" w:rsidR="009166E9" w:rsidRPr="00E9603C" w:rsidRDefault="009166E9">
            <w:pPr>
              <w:pStyle w:val="TAL"/>
            </w:pPr>
            <w:r w:rsidRPr="00E9603C">
              <w:t>Data dispersion analytics,</w:t>
            </w:r>
          </w:p>
          <w:p w14:paraId="106EC6E3" w14:textId="77777777" w:rsidR="009166E9" w:rsidRPr="00E9603C" w:rsidRDefault="009166E9">
            <w:pPr>
              <w:pStyle w:val="TAL"/>
            </w:pPr>
            <w:r w:rsidRPr="00E9603C">
              <w:t>Transaction dispersion analytics,</w:t>
            </w:r>
          </w:p>
          <w:p w14:paraId="04D0B0BC" w14:textId="77777777" w:rsidR="009166E9" w:rsidRPr="00E9603C" w:rsidRDefault="009166E9">
            <w:pPr>
              <w:pStyle w:val="TAL"/>
            </w:pPr>
            <w:r w:rsidRPr="00E9603C">
              <w:t>Transaction failure dispersion analytics,</w:t>
            </w:r>
          </w:p>
          <w:p w14:paraId="5518CD99" w14:textId="77777777" w:rsidR="009166E9" w:rsidRPr="00E9603C" w:rsidRDefault="009166E9">
            <w:pPr>
              <w:pStyle w:val="TAL"/>
            </w:pPr>
            <w:r w:rsidRPr="00E9603C">
              <w:t>Dropped sessions dispersion analytics,</w:t>
            </w:r>
          </w:p>
          <w:p w14:paraId="3394545A" w14:textId="77777777" w:rsidR="009166E9" w:rsidRPr="00E9603C" w:rsidRDefault="009166E9">
            <w:pPr>
              <w:pStyle w:val="TAL"/>
            </w:pPr>
            <w:r w:rsidRPr="00E9603C">
              <w:t>Voice calls dispersion analytics.</w:t>
            </w:r>
          </w:p>
        </w:tc>
      </w:tr>
      <w:tr w:rsidR="009166E9" w:rsidRPr="00E9603C" w14:paraId="28E82306" w14:textId="77777777">
        <w:trPr>
          <w:cantSplit/>
        </w:trPr>
        <w:tc>
          <w:tcPr>
            <w:tcW w:w="1271" w:type="dxa"/>
          </w:tcPr>
          <w:p w14:paraId="0A88E497" w14:textId="77777777" w:rsidR="009166E9" w:rsidRPr="00E9603C" w:rsidRDefault="009166E9">
            <w:pPr>
              <w:pStyle w:val="TAH"/>
              <w:rPr>
                <w:lang w:eastAsia="ko-KR"/>
              </w:rPr>
            </w:pPr>
            <w:r w:rsidRPr="00E9603C">
              <w:rPr>
                <w:lang w:eastAsia="ko-KR"/>
              </w:rPr>
              <w:t>#31</w:t>
            </w:r>
          </w:p>
        </w:tc>
        <w:tc>
          <w:tcPr>
            <w:tcW w:w="8470" w:type="dxa"/>
          </w:tcPr>
          <w:p w14:paraId="40B633A5" w14:textId="77777777" w:rsidR="009166E9" w:rsidRPr="00E9603C" w:rsidRDefault="009166E9">
            <w:pPr>
              <w:pStyle w:val="TAL"/>
            </w:pPr>
            <w:r w:rsidRPr="00E9603C">
              <w:t>Service experience analytics per UP path (Solution #49 - Alternative 2 is hereinto merged).</w:t>
            </w:r>
          </w:p>
        </w:tc>
      </w:tr>
      <w:tr w:rsidR="009166E9" w:rsidRPr="00E9603C" w14:paraId="554477E2" w14:textId="77777777">
        <w:trPr>
          <w:cantSplit/>
        </w:trPr>
        <w:tc>
          <w:tcPr>
            <w:tcW w:w="1271" w:type="dxa"/>
          </w:tcPr>
          <w:p w14:paraId="6C946E1A" w14:textId="77777777" w:rsidR="009166E9" w:rsidRPr="00E9603C" w:rsidRDefault="009166E9">
            <w:pPr>
              <w:pStyle w:val="TAH"/>
              <w:rPr>
                <w:lang w:eastAsia="ko-KR"/>
              </w:rPr>
            </w:pPr>
            <w:r w:rsidRPr="00E9603C">
              <w:rPr>
                <w:lang w:eastAsia="ko-KR"/>
              </w:rPr>
              <w:t>#41</w:t>
            </w:r>
          </w:p>
        </w:tc>
        <w:tc>
          <w:tcPr>
            <w:tcW w:w="8470" w:type="dxa"/>
          </w:tcPr>
          <w:p w14:paraId="1550BBE2" w14:textId="77777777" w:rsidR="009166E9" w:rsidRPr="00E9603C" w:rsidRDefault="009166E9">
            <w:pPr>
              <w:pStyle w:val="TAL"/>
              <w:rPr>
                <w:lang w:eastAsia="ko-KR"/>
              </w:rPr>
            </w:pPr>
            <w:r w:rsidRPr="00E9603C">
              <w:rPr>
                <w:lang w:eastAsia="ko-KR"/>
              </w:rPr>
              <w:t>Radio/frequency usage analytics.</w:t>
            </w:r>
          </w:p>
        </w:tc>
      </w:tr>
      <w:tr w:rsidR="009166E9" w:rsidRPr="00E9603C" w14:paraId="705F06F8" w14:textId="77777777">
        <w:trPr>
          <w:cantSplit/>
        </w:trPr>
        <w:tc>
          <w:tcPr>
            <w:tcW w:w="1271" w:type="dxa"/>
          </w:tcPr>
          <w:p w14:paraId="3EB80E71" w14:textId="77777777" w:rsidR="009166E9" w:rsidRPr="00E9603C" w:rsidRDefault="009166E9">
            <w:pPr>
              <w:pStyle w:val="TAH"/>
              <w:rPr>
                <w:lang w:eastAsia="ko-KR"/>
              </w:rPr>
            </w:pPr>
            <w:r w:rsidRPr="00E9603C">
              <w:rPr>
                <w:lang w:eastAsia="ko-KR"/>
              </w:rPr>
              <w:t>#42</w:t>
            </w:r>
          </w:p>
        </w:tc>
        <w:tc>
          <w:tcPr>
            <w:tcW w:w="8470" w:type="dxa"/>
          </w:tcPr>
          <w:p w14:paraId="360EC9C3" w14:textId="77777777" w:rsidR="009166E9" w:rsidRPr="00E9603C" w:rsidRDefault="009166E9">
            <w:pPr>
              <w:pStyle w:val="TAL"/>
              <w:rPr>
                <w:lang w:eastAsia="ko-KR"/>
              </w:rPr>
            </w:pPr>
            <w:r w:rsidRPr="00E9603C">
              <w:rPr>
                <w:lang w:eastAsia="ko-KR"/>
              </w:rPr>
              <w:t>RFSP index usage analytics (see note 1).</w:t>
            </w:r>
          </w:p>
        </w:tc>
      </w:tr>
      <w:tr w:rsidR="009166E9" w:rsidRPr="00E9603C" w14:paraId="1F7BA4A8" w14:textId="77777777">
        <w:trPr>
          <w:cantSplit/>
        </w:trPr>
        <w:tc>
          <w:tcPr>
            <w:tcW w:w="1271" w:type="dxa"/>
          </w:tcPr>
          <w:p w14:paraId="089B3CBA" w14:textId="77777777" w:rsidR="009166E9" w:rsidRPr="00E9603C" w:rsidRDefault="009166E9">
            <w:pPr>
              <w:pStyle w:val="TAH"/>
              <w:rPr>
                <w:lang w:eastAsia="ko-KR"/>
              </w:rPr>
            </w:pPr>
            <w:r w:rsidRPr="00E9603C">
              <w:rPr>
                <w:lang w:eastAsia="ko-KR"/>
              </w:rPr>
              <w:t>#44</w:t>
            </w:r>
          </w:p>
        </w:tc>
        <w:tc>
          <w:tcPr>
            <w:tcW w:w="8470" w:type="dxa"/>
          </w:tcPr>
          <w:p w14:paraId="46755CF3" w14:textId="77777777" w:rsidR="009166E9" w:rsidRPr="00E9603C" w:rsidRDefault="009166E9">
            <w:pPr>
              <w:pStyle w:val="TAL"/>
              <w:rPr>
                <w:lang w:eastAsia="ko-KR"/>
              </w:rPr>
            </w:pPr>
            <w:r w:rsidRPr="00E9603C">
              <w:rPr>
                <w:lang w:eastAsia="ko-KR"/>
              </w:rPr>
              <w:t>Session management congestion control experience analytics.</w:t>
            </w:r>
          </w:p>
        </w:tc>
      </w:tr>
      <w:tr w:rsidR="009166E9" w:rsidRPr="00E9603C" w14:paraId="2D4D2D2A" w14:textId="77777777">
        <w:trPr>
          <w:cantSplit/>
        </w:trPr>
        <w:tc>
          <w:tcPr>
            <w:tcW w:w="1271" w:type="dxa"/>
          </w:tcPr>
          <w:p w14:paraId="6568745B" w14:textId="77777777" w:rsidR="009166E9" w:rsidRPr="00E9603C" w:rsidRDefault="009166E9">
            <w:pPr>
              <w:pStyle w:val="TAH"/>
              <w:rPr>
                <w:lang w:eastAsia="ko-KR"/>
              </w:rPr>
            </w:pPr>
            <w:r w:rsidRPr="00E9603C">
              <w:rPr>
                <w:lang w:eastAsia="ko-KR"/>
              </w:rPr>
              <w:t>#46</w:t>
            </w:r>
          </w:p>
        </w:tc>
        <w:tc>
          <w:tcPr>
            <w:tcW w:w="8470" w:type="dxa"/>
          </w:tcPr>
          <w:p w14:paraId="7344B127" w14:textId="77777777" w:rsidR="009166E9" w:rsidRPr="00E9603C" w:rsidRDefault="009166E9">
            <w:pPr>
              <w:pStyle w:val="TAL"/>
              <w:rPr>
                <w:lang w:eastAsia="ko-KR"/>
              </w:rPr>
            </w:pPr>
            <w:r w:rsidRPr="00E9603C">
              <w:rPr>
                <w:lang w:eastAsia="ko-KR"/>
              </w:rPr>
              <w:t>New application detection analytics.</w:t>
            </w:r>
          </w:p>
        </w:tc>
      </w:tr>
      <w:tr w:rsidR="009166E9" w:rsidRPr="00E9603C" w14:paraId="04752D70" w14:textId="77777777">
        <w:trPr>
          <w:cantSplit/>
        </w:trPr>
        <w:tc>
          <w:tcPr>
            <w:tcW w:w="1271" w:type="dxa"/>
          </w:tcPr>
          <w:p w14:paraId="04CA71D0" w14:textId="77777777" w:rsidR="009166E9" w:rsidRPr="00E9603C" w:rsidRDefault="009166E9">
            <w:pPr>
              <w:pStyle w:val="TAH"/>
              <w:rPr>
                <w:lang w:eastAsia="ko-KR"/>
              </w:rPr>
            </w:pPr>
            <w:r w:rsidRPr="00E9603C">
              <w:rPr>
                <w:lang w:eastAsia="ko-KR"/>
              </w:rPr>
              <w:t>#47</w:t>
            </w:r>
          </w:p>
        </w:tc>
        <w:tc>
          <w:tcPr>
            <w:tcW w:w="8470" w:type="dxa"/>
          </w:tcPr>
          <w:p w14:paraId="657CEBF6" w14:textId="77777777" w:rsidR="009166E9" w:rsidRPr="00E9603C" w:rsidRDefault="009166E9">
            <w:pPr>
              <w:pStyle w:val="TAL"/>
              <w:rPr>
                <w:lang w:eastAsia="ko-KR"/>
              </w:rPr>
            </w:pPr>
            <w:r w:rsidRPr="00E9603C">
              <w:rPr>
                <w:lang w:eastAsia="ko-KR"/>
              </w:rPr>
              <w:t>UE presence pattern in LADN service area analytics (Alternative 1).</w:t>
            </w:r>
          </w:p>
        </w:tc>
      </w:tr>
      <w:tr w:rsidR="009166E9" w:rsidRPr="00E9603C" w14:paraId="2DE8317F" w14:textId="77777777">
        <w:trPr>
          <w:cantSplit/>
        </w:trPr>
        <w:tc>
          <w:tcPr>
            <w:tcW w:w="1271" w:type="dxa"/>
          </w:tcPr>
          <w:p w14:paraId="1E5CD8D6" w14:textId="77777777" w:rsidR="009166E9" w:rsidRPr="00E9603C" w:rsidRDefault="009166E9">
            <w:pPr>
              <w:pStyle w:val="TAH"/>
              <w:rPr>
                <w:lang w:eastAsia="ko-KR"/>
              </w:rPr>
            </w:pPr>
            <w:r w:rsidRPr="00E9603C">
              <w:rPr>
                <w:lang w:eastAsia="ko-KR"/>
              </w:rPr>
              <w:t>#48</w:t>
            </w:r>
          </w:p>
        </w:tc>
        <w:tc>
          <w:tcPr>
            <w:tcW w:w="8470" w:type="dxa"/>
          </w:tcPr>
          <w:p w14:paraId="6AF75797" w14:textId="77777777" w:rsidR="009166E9" w:rsidRPr="00E9603C" w:rsidRDefault="009166E9">
            <w:pPr>
              <w:pStyle w:val="TAL"/>
              <w:rPr>
                <w:lang w:eastAsia="ko-KR"/>
              </w:rPr>
            </w:pPr>
            <w:r w:rsidRPr="00E9603C">
              <w:rPr>
                <w:lang w:eastAsia="ko-KR"/>
              </w:rPr>
              <w:t xml:space="preserve">DN performance analytics </w:t>
            </w:r>
            <w:r w:rsidRPr="00E9603C">
              <w:t>(Solutions #49 – Alternative 1, #50 are hereinto merged)</w:t>
            </w:r>
          </w:p>
        </w:tc>
      </w:tr>
      <w:tr w:rsidR="009166E9" w:rsidRPr="00E9603C" w14:paraId="6A83C715" w14:textId="77777777">
        <w:trPr>
          <w:cantSplit/>
        </w:trPr>
        <w:tc>
          <w:tcPr>
            <w:tcW w:w="1271" w:type="dxa"/>
          </w:tcPr>
          <w:p w14:paraId="3FBF8F82" w14:textId="77777777" w:rsidR="009166E9" w:rsidRPr="00E9603C" w:rsidRDefault="009166E9">
            <w:pPr>
              <w:pStyle w:val="TAH"/>
              <w:rPr>
                <w:lang w:eastAsia="ko-KR"/>
              </w:rPr>
            </w:pPr>
            <w:r w:rsidRPr="00E9603C">
              <w:rPr>
                <w:lang w:eastAsia="ko-KR"/>
              </w:rPr>
              <w:t>#49</w:t>
            </w:r>
          </w:p>
        </w:tc>
        <w:tc>
          <w:tcPr>
            <w:tcW w:w="8470" w:type="dxa"/>
          </w:tcPr>
          <w:p w14:paraId="32F134CF" w14:textId="77777777" w:rsidR="009166E9" w:rsidRPr="00E9603C" w:rsidRDefault="009166E9">
            <w:pPr>
              <w:pStyle w:val="TAL"/>
              <w:rPr>
                <w:lang w:eastAsia="ko-KR"/>
              </w:rPr>
            </w:pPr>
            <w:r w:rsidRPr="00E9603C">
              <w:rPr>
                <w:lang w:eastAsia="ko-KR"/>
              </w:rPr>
              <w:t>Application server performance analytics (Alternative 1).</w:t>
            </w:r>
          </w:p>
        </w:tc>
      </w:tr>
      <w:tr w:rsidR="009166E9" w:rsidRPr="00E9603C" w14:paraId="4676C5BF" w14:textId="77777777">
        <w:trPr>
          <w:cantSplit/>
        </w:trPr>
        <w:tc>
          <w:tcPr>
            <w:tcW w:w="1271" w:type="dxa"/>
          </w:tcPr>
          <w:p w14:paraId="5C796152" w14:textId="77777777" w:rsidR="009166E9" w:rsidRPr="00E9603C" w:rsidRDefault="009166E9">
            <w:pPr>
              <w:pStyle w:val="TAH"/>
              <w:rPr>
                <w:lang w:eastAsia="ko-KR"/>
              </w:rPr>
            </w:pPr>
            <w:r w:rsidRPr="00E9603C">
              <w:rPr>
                <w:lang w:eastAsia="ko-KR"/>
              </w:rPr>
              <w:t>#50</w:t>
            </w:r>
          </w:p>
        </w:tc>
        <w:tc>
          <w:tcPr>
            <w:tcW w:w="8470" w:type="dxa"/>
          </w:tcPr>
          <w:p w14:paraId="379767D2" w14:textId="77777777" w:rsidR="009166E9" w:rsidRPr="00E9603C" w:rsidRDefault="009166E9">
            <w:pPr>
              <w:pStyle w:val="TAL"/>
              <w:rPr>
                <w:lang w:eastAsia="ko-KR"/>
              </w:rPr>
            </w:pPr>
            <w:r w:rsidRPr="00E9603C">
              <w:rPr>
                <w:lang w:eastAsia="ko-KR"/>
              </w:rPr>
              <w:t>Data network performance analytics.</w:t>
            </w:r>
          </w:p>
        </w:tc>
      </w:tr>
      <w:tr w:rsidR="009166E9" w:rsidRPr="00E9603C" w14:paraId="63BBBC90" w14:textId="77777777">
        <w:trPr>
          <w:cantSplit/>
        </w:trPr>
        <w:tc>
          <w:tcPr>
            <w:tcW w:w="1271" w:type="dxa"/>
          </w:tcPr>
          <w:p w14:paraId="558CFDC9" w14:textId="77777777" w:rsidR="009166E9" w:rsidRPr="00E9603C" w:rsidRDefault="009166E9">
            <w:pPr>
              <w:pStyle w:val="TAH"/>
              <w:rPr>
                <w:lang w:eastAsia="ko-KR"/>
              </w:rPr>
            </w:pPr>
            <w:r w:rsidRPr="00E9603C">
              <w:rPr>
                <w:lang w:eastAsia="ko-KR"/>
              </w:rPr>
              <w:t>#62</w:t>
            </w:r>
          </w:p>
        </w:tc>
        <w:tc>
          <w:tcPr>
            <w:tcW w:w="8470" w:type="dxa"/>
          </w:tcPr>
          <w:p w14:paraId="1CF0FA36" w14:textId="77777777" w:rsidR="009166E9" w:rsidRPr="00E9603C" w:rsidRDefault="009166E9">
            <w:pPr>
              <w:pStyle w:val="TAL"/>
              <w:rPr>
                <w:lang w:eastAsia="ko-KR"/>
              </w:rPr>
            </w:pPr>
            <w:r w:rsidRPr="00E9603C">
              <w:rPr>
                <w:lang w:eastAsia="ko-KR"/>
              </w:rPr>
              <w:t>WLAN performance and WLAN SP analytics.</w:t>
            </w:r>
          </w:p>
        </w:tc>
      </w:tr>
      <w:tr w:rsidR="009166E9" w:rsidRPr="00E9603C" w14:paraId="5F8DA23B" w14:textId="77777777">
        <w:trPr>
          <w:cantSplit/>
        </w:trPr>
        <w:tc>
          <w:tcPr>
            <w:tcW w:w="1271" w:type="dxa"/>
          </w:tcPr>
          <w:p w14:paraId="343DBD13" w14:textId="77777777" w:rsidR="009166E9" w:rsidRPr="00E9603C" w:rsidRDefault="009166E9">
            <w:pPr>
              <w:pStyle w:val="TAH"/>
              <w:rPr>
                <w:lang w:eastAsia="ko-KR"/>
              </w:rPr>
            </w:pPr>
            <w:r w:rsidRPr="00E9603C">
              <w:rPr>
                <w:lang w:eastAsia="ko-KR"/>
              </w:rPr>
              <w:t>#68</w:t>
            </w:r>
          </w:p>
        </w:tc>
        <w:tc>
          <w:tcPr>
            <w:tcW w:w="8470" w:type="dxa"/>
          </w:tcPr>
          <w:p w14:paraId="3F8B56CC" w14:textId="77777777" w:rsidR="009166E9" w:rsidRPr="00E9603C" w:rsidRDefault="009166E9">
            <w:pPr>
              <w:pStyle w:val="TAL"/>
            </w:pPr>
            <w:r w:rsidRPr="00E9603C">
              <w:t>Redundant transmission experience analytics.</w:t>
            </w:r>
          </w:p>
        </w:tc>
      </w:tr>
      <w:tr w:rsidR="009166E9" w:rsidRPr="00E9603C" w14:paraId="77862C13" w14:textId="77777777">
        <w:trPr>
          <w:cantSplit/>
        </w:trPr>
        <w:tc>
          <w:tcPr>
            <w:tcW w:w="1271" w:type="dxa"/>
          </w:tcPr>
          <w:p w14:paraId="57958E45" w14:textId="77777777" w:rsidR="009166E9" w:rsidRPr="00E9603C" w:rsidRDefault="009166E9">
            <w:pPr>
              <w:pStyle w:val="TAH"/>
              <w:rPr>
                <w:lang w:eastAsia="ko-KR"/>
              </w:rPr>
            </w:pPr>
            <w:r w:rsidRPr="00E9603C">
              <w:rPr>
                <w:lang w:eastAsia="ko-KR"/>
              </w:rPr>
              <w:t>#77</w:t>
            </w:r>
          </w:p>
        </w:tc>
        <w:tc>
          <w:tcPr>
            <w:tcW w:w="8470" w:type="dxa"/>
          </w:tcPr>
          <w:p w14:paraId="1F7FC8EE" w14:textId="77777777" w:rsidR="009166E9" w:rsidRPr="00E9603C" w:rsidRDefault="009166E9">
            <w:pPr>
              <w:pStyle w:val="TAL"/>
            </w:pPr>
            <w:r w:rsidRPr="00E9603C">
              <w:t>Per access network performance analytics (Alternative 1).</w:t>
            </w:r>
          </w:p>
          <w:p w14:paraId="044C2077" w14:textId="77777777" w:rsidR="009166E9" w:rsidRPr="00E9603C" w:rsidRDefault="009166E9">
            <w:pPr>
              <w:pStyle w:val="TAL"/>
            </w:pPr>
          </w:p>
        </w:tc>
      </w:tr>
      <w:tr w:rsidR="009166E9" w:rsidRPr="00E9603C" w14:paraId="04A3C125" w14:textId="77777777">
        <w:trPr>
          <w:cantSplit/>
        </w:trPr>
        <w:tc>
          <w:tcPr>
            <w:tcW w:w="9741" w:type="dxa"/>
            <w:gridSpan w:val="2"/>
          </w:tcPr>
          <w:p w14:paraId="7155D39A" w14:textId="77777777" w:rsidR="009166E9" w:rsidRPr="00E9603C" w:rsidRDefault="009166E9">
            <w:pPr>
              <w:pStyle w:val="NO"/>
            </w:pPr>
            <w:r w:rsidRPr="00E9603C">
              <w:t>NOTE 1:</w:t>
            </w:r>
            <w:r w:rsidRPr="00E9603C">
              <w:tab/>
              <w:t>Solution #42 does not list the input data and output analytics as a table.</w:t>
            </w:r>
          </w:p>
        </w:tc>
      </w:tr>
    </w:tbl>
    <w:p w14:paraId="19356835" w14:textId="77777777" w:rsidR="009166E9" w:rsidRPr="00E9603C" w:rsidRDefault="009166E9">
      <w:pPr>
        <w:rPr>
          <w:lang w:eastAsia="zh-CN"/>
        </w:rPr>
      </w:pPr>
    </w:p>
    <w:p w14:paraId="30EB82D6" w14:textId="77777777" w:rsidR="009166E9" w:rsidRPr="00E9603C" w:rsidRDefault="009166E9">
      <w:pPr>
        <w:rPr>
          <w:lang w:eastAsia="zh-CN"/>
        </w:rPr>
      </w:pPr>
      <w:r w:rsidRPr="00E9603C">
        <w:rPr>
          <w:lang w:eastAsia="zh-CN"/>
        </w:rPr>
        <w:t>Table 7.0-2 is listing solutions proposing to enhance an existing Analytics (i.e. no new Analytics ID is proposed). The enhancement may be proposed for input data and/or output analytics:</w:t>
      </w:r>
    </w:p>
    <w:p w14:paraId="56070D74" w14:textId="77777777" w:rsidR="009166E9" w:rsidRPr="00E9603C" w:rsidRDefault="009166E9">
      <w:pPr>
        <w:pStyle w:val="TH"/>
      </w:pPr>
      <w:r w:rsidRPr="00E9603C">
        <w:t xml:space="preserve">Table 7.0-2: </w:t>
      </w:r>
      <w:r w:rsidRPr="00E9603C">
        <w:rPr>
          <w:lang w:eastAsia="zh-CN"/>
        </w:rPr>
        <w:t>Solutions proposing to enhance existing Analytics IDs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8470"/>
      </w:tblGrid>
      <w:tr w:rsidR="009166E9" w:rsidRPr="00E9603C" w14:paraId="697F7E38" w14:textId="77777777">
        <w:trPr>
          <w:cantSplit/>
          <w:jc w:val="center"/>
        </w:trPr>
        <w:tc>
          <w:tcPr>
            <w:tcW w:w="1271" w:type="dxa"/>
          </w:tcPr>
          <w:p w14:paraId="679C0071" w14:textId="77777777" w:rsidR="009166E9" w:rsidRPr="00E9603C" w:rsidRDefault="009166E9">
            <w:pPr>
              <w:pStyle w:val="TAH"/>
            </w:pPr>
            <w:r w:rsidRPr="00E9603C">
              <w:t>Solution</w:t>
            </w:r>
          </w:p>
        </w:tc>
        <w:tc>
          <w:tcPr>
            <w:tcW w:w="8470" w:type="dxa"/>
          </w:tcPr>
          <w:p w14:paraId="66C9DF11" w14:textId="77777777" w:rsidR="009166E9" w:rsidRPr="00E9603C" w:rsidRDefault="009166E9">
            <w:pPr>
              <w:pStyle w:val="TAH"/>
            </w:pPr>
            <w:r w:rsidRPr="00E9603C">
              <w:t>Proposed Analytics</w:t>
            </w:r>
          </w:p>
        </w:tc>
      </w:tr>
      <w:tr w:rsidR="009166E9" w:rsidRPr="00E9603C" w14:paraId="535E120F" w14:textId="77777777">
        <w:trPr>
          <w:cantSplit/>
          <w:jc w:val="center"/>
        </w:trPr>
        <w:tc>
          <w:tcPr>
            <w:tcW w:w="1271" w:type="dxa"/>
          </w:tcPr>
          <w:p w14:paraId="5B1A0B86" w14:textId="77777777" w:rsidR="009166E9" w:rsidRPr="00E9603C" w:rsidRDefault="009166E9">
            <w:pPr>
              <w:pStyle w:val="TAH"/>
            </w:pPr>
            <w:r w:rsidRPr="00E9603C">
              <w:t>#2</w:t>
            </w:r>
          </w:p>
        </w:tc>
        <w:tc>
          <w:tcPr>
            <w:tcW w:w="8470" w:type="dxa"/>
            <w:tcBorders>
              <w:bottom w:val="single" w:sz="4" w:space="0" w:color="auto"/>
            </w:tcBorders>
          </w:tcPr>
          <w:p w14:paraId="11390413" w14:textId="77777777" w:rsidR="009166E9" w:rsidRPr="00E9603C" w:rsidRDefault="009166E9">
            <w:pPr>
              <w:pStyle w:val="TAL"/>
            </w:pPr>
            <w:r w:rsidRPr="00E9603C">
              <w:t>Slice load level analytics (</w:t>
            </w:r>
            <w:r w:rsidRPr="00E9603C">
              <w:rPr>
                <w:lang w:eastAsia="ko-KR"/>
              </w:rPr>
              <w:t>as defined in clause 6.3, TS 23.288 [5]). See note 1.</w:t>
            </w:r>
          </w:p>
        </w:tc>
      </w:tr>
      <w:tr w:rsidR="009166E9" w:rsidRPr="00E9603C" w14:paraId="4D9BF559" w14:textId="77777777">
        <w:trPr>
          <w:cantSplit/>
          <w:jc w:val="center"/>
        </w:trPr>
        <w:tc>
          <w:tcPr>
            <w:tcW w:w="1271" w:type="dxa"/>
          </w:tcPr>
          <w:p w14:paraId="5AE7BC63" w14:textId="77777777" w:rsidR="009166E9" w:rsidRPr="00E9603C" w:rsidRDefault="009166E9">
            <w:pPr>
              <w:pStyle w:val="TAH"/>
            </w:pPr>
            <w:r w:rsidRPr="00E9603C">
              <w:t>#4</w:t>
            </w:r>
          </w:p>
        </w:tc>
        <w:tc>
          <w:tcPr>
            <w:tcW w:w="8470" w:type="dxa"/>
            <w:tcBorders>
              <w:bottom w:val="single" w:sz="4" w:space="0" w:color="auto"/>
            </w:tcBorders>
          </w:tcPr>
          <w:p w14:paraId="0733143C" w14:textId="77777777" w:rsidR="009166E9" w:rsidRPr="00E9603C" w:rsidRDefault="009166E9">
            <w:pPr>
              <w:pStyle w:val="TAL"/>
            </w:pPr>
            <w:r w:rsidRPr="00E9603C">
              <w:t>Observed service experience analytics – extended input data (subscriber category) and output analytics to provide Service Experience per RAT type and Frequency (Solution #43 is hereinto merged)</w:t>
            </w:r>
          </w:p>
        </w:tc>
      </w:tr>
      <w:tr w:rsidR="009166E9" w:rsidRPr="00E9603C" w14:paraId="25D60652" w14:textId="77777777">
        <w:trPr>
          <w:cantSplit/>
          <w:jc w:val="center"/>
        </w:trPr>
        <w:tc>
          <w:tcPr>
            <w:tcW w:w="1271" w:type="dxa"/>
          </w:tcPr>
          <w:p w14:paraId="73202FF8" w14:textId="77777777" w:rsidR="009166E9" w:rsidRPr="00E9603C" w:rsidRDefault="009166E9">
            <w:pPr>
              <w:pStyle w:val="TAH"/>
            </w:pPr>
            <w:r w:rsidRPr="00E9603C">
              <w:t>#29</w:t>
            </w:r>
          </w:p>
        </w:tc>
        <w:tc>
          <w:tcPr>
            <w:tcW w:w="8470" w:type="dxa"/>
          </w:tcPr>
          <w:p w14:paraId="34DD38BA" w14:textId="77777777" w:rsidR="009166E9" w:rsidRPr="00E9603C" w:rsidRDefault="009166E9">
            <w:pPr>
              <w:pStyle w:val="TAL"/>
            </w:pPr>
            <w:r w:rsidRPr="00E9603C">
              <w:t>NF load analytics (as defined in clause 6.5, TS 23.288 [5]), extended by UE input data and providing load information for each NF instance in the area of interest.</w:t>
            </w:r>
          </w:p>
        </w:tc>
      </w:tr>
      <w:tr w:rsidR="009166E9" w:rsidRPr="00E9603C" w14:paraId="09BD41D0" w14:textId="77777777">
        <w:trPr>
          <w:cantSplit/>
          <w:jc w:val="center"/>
        </w:trPr>
        <w:tc>
          <w:tcPr>
            <w:tcW w:w="1271" w:type="dxa"/>
          </w:tcPr>
          <w:p w14:paraId="1EBD4DF5" w14:textId="77777777" w:rsidR="009166E9" w:rsidRPr="00E9603C" w:rsidRDefault="009166E9">
            <w:pPr>
              <w:pStyle w:val="TAH"/>
            </w:pPr>
            <w:r w:rsidRPr="00E9603C">
              <w:rPr>
                <w:lang w:eastAsia="ko-KR"/>
              </w:rPr>
              <w:t>#43</w:t>
            </w:r>
          </w:p>
        </w:tc>
        <w:tc>
          <w:tcPr>
            <w:tcW w:w="8470" w:type="dxa"/>
          </w:tcPr>
          <w:p w14:paraId="5F64857F" w14:textId="77777777" w:rsidR="009166E9" w:rsidRPr="00E9603C" w:rsidRDefault="009166E9">
            <w:pPr>
              <w:pStyle w:val="TAL"/>
              <w:rPr>
                <w:lang w:eastAsia="ko-KR"/>
              </w:rPr>
            </w:pPr>
            <w:r w:rsidRPr="00E9603C">
              <w:rPr>
                <w:lang w:eastAsia="ko-KR"/>
              </w:rPr>
              <w:t>Observed service experience per RAT type and frequency analytics</w:t>
            </w:r>
          </w:p>
          <w:p w14:paraId="2E623CA5" w14:textId="77777777" w:rsidR="009166E9" w:rsidRPr="00E9603C" w:rsidRDefault="009166E9">
            <w:pPr>
              <w:pStyle w:val="TAL"/>
            </w:pPr>
            <w:r w:rsidRPr="00E9603C">
              <w:rPr>
                <w:lang w:eastAsia="ko-KR"/>
              </w:rPr>
              <w:t>(based on Observed service experience analytics as defined in clause 6.4, TS 23.288 [5]).</w:t>
            </w:r>
          </w:p>
        </w:tc>
      </w:tr>
      <w:tr w:rsidR="009166E9" w:rsidRPr="00E9603C" w14:paraId="244F0967" w14:textId="77777777">
        <w:trPr>
          <w:cantSplit/>
          <w:jc w:val="center"/>
        </w:trPr>
        <w:tc>
          <w:tcPr>
            <w:tcW w:w="1271" w:type="dxa"/>
          </w:tcPr>
          <w:p w14:paraId="3C92810F" w14:textId="77777777" w:rsidR="009166E9" w:rsidRPr="00E9603C" w:rsidRDefault="009166E9">
            <w:pPr>
              <w:pStyle w:val="TAH"/>
            </w:pPr>
            <w:r w:rsidRPr="00E9603C">
              <w:rPr>
                <w:lang w:eastAsia="ko-KR"/>
              </w:rPr>
              <w:t>#47</w:t>
            </w:r>
          </w:p>
        </w:tc>
        <w:tc>
          <w:tcPr>
            <w:tcW w:w="8470" w:type="dxa"/>
          </w:tcPr>
          <w:p w14:paraId="5B6DF4A3" w14:textId="77777777" w:rsidR="009166E9" w:rsidRPr="00E9603C" w:rsidRDefault="009166E9">
            <w:pPr>
              <w:pStyle w:val="TAL"/>
            </w:pPr>
            <w:r w:rsidRPr="00E9603C">
              <w:rPr>
                <w:lang w:eastAsia="zh-CN"/>
              </w:rPr>
              <w:t>UE Mobility analytics (as</w:t>
            </w:r>
            <w:r w:rsidRPr="00E9603C">
              <w:t xml:space="preserve"> defined in </w:t>
            </w:r>
            <w:r w:rsidRPr="00E9603C">
              <w:rPr>
                <w:lang w:eastAsia="ko-KR"/>
              </w:rPr>
              <w:t>clause</w:t>
            </w:r>
            <w:r w:rsidRPr="00E9603C">
              <w:rPr>
                <w:lang w:eastAsia="zh-CN"/>
              </w:rPr>
              <w:t> </w:t>
            </w:r>
            <w:r w:rsidRPr="00E9603C">
              <w:rPr>
                <w:lang w:eastAsia="ko-KR"/>
              </w:rPr>
              <w:t>6.7.2 of TS</w:t>
            </w:r>
            <w:r w:rsidRPr="00E9603C">
              <w:rPr>
                <w:lang w:eastAsia="zh-CN"/>
              </w:rPr>
              <w:t> </w:t>
            </w:r>
            <w:r w:rsidRPr="00E9603C">
              <w:rPr>
                <w:lang w:eastAsia="ko-KR"/>
              </w:rPr>
              <w:t>23.288</w:t>
            </w:r>
            <w:r w:rsidR="00E9603C">
              <w:rPr>
                <w:lang w:eastAsia="zh-CN"/>
              </w:rPr>
              <w:t> </w:t>
            </w:r>
            <w:r w:rsidRPr="00E9603C">
              <w:rPr>
                <w:lang w:eastAsia="zh-CN"/>
              </w:rPr>
              <w:t>[5]),</w:t>
            </w:r>
            <w:r w:rsidRPr="00E9603C">
              <w:rPr>
                <w:lang w:eastAsia="zh-CN"/>
              </w:rPr>
              <w:br/>
            </w:r>
            <w:r w:rsidRPr="00E9603C">
              <w:t xml:space="preserve">extended with LADN DNN to indicate Area of Interest as </w:t>
            </w:r>
            <w:r w:rsidRPr="00E9603C">
              <w:rPr>
                <w:lang w:eastAsia="ko-KR"/>
              </w:rPr>
              <w:t xml:space="preserve">Analytics </w:t>
            </w:r>
            <w:r w:rsidRPr="00E9603C">
              <w:t xml:space="preserve">Filter Information </w:t>
            </w:r>
            <w:r w:rsidRPr="00E9603C">
              <w:rPr>
                <w:lang w:eastAsia="ko-KR"/>
              </w:rPr>
              <w:t>(Alternative 2)</w:t>
            </w:r>
            <w:r w:rsidRPr="00E9603C">
              <w:t>.</w:t>
            </w:r>
          </w:p>
        </w:tc>
      </w:tr>
      <w:tr w:rsidR="009166E9" w:rsidRPr="00E9603C" w14:paraId="4F9FA4FE" w14:textId="77777777">
        <w:trPr>
          <w:cantSplit/>
          <w:jc w:val="center"/>
        </w:trPr>
        <w:tc>
          <w:tcPr>
            <w:tcW w:w="1271" w:type="dxa"/>
          </w:tcPr>
          <w:p w14:paraId="07287562" w14:textId="77777777" w:rsidR="009166E9" w:rsidRPr="00E9603C" w:rsidRDefault="009166E9">
            <w:pPr>
              <w:pStyle w:val="TAH"/>
            </w:pPr>
            <w:r w:rsidRPr="00E9603C">
              <w:t>#49</w:t>
            </w:r>
          </w:p>
        </w:tc>
        <w:tc>
          <w:tcPr>
            <w:tcW w:w="8470" w:type="dxa"/>
          </w:tcPr>
          <w:p w14:paraId="362BF696" w14:textId="77777777" w:rsidR="009166E9" w:rsidRPr="00E9603C" w:rsidRDefault="009166E9">
            <w:pPr>
              <w:pStyle w:val="TAL"/>
            </w:pPr>
            <w:r w:rsidRPr="00E9603C">
              <w:rPr>
                <w:lang w:eastAsia="ko-KR"/>
              </w:rPr>
              <w:t>Application server performance analytics (Alternative 2): Observed Service Experience analytics extended by including new input data from AF and providing in the output analytics service experience per Application Server instance.</w:t>
            </w:r>
          </w:p>
        </w:tc>
      </w:tr>
      <w:tr w:rsidR="009166E9" w:rsidRPr="00E9603C" w14:paraId="549D5B2B" w14:textId="77777777">
        <w:trPr>
          <w:cantSplit/>
          <w:jc w:val="center"/>
        </w:trPr>
        <w:tc>
          <w:tcPr>
            <w:tcW w:w="1271" w:type="dxa"/>
          </w:tcPr>
          <w:p w14:paraId="3A898F92" w14:textId="77777777" w:rsidR="009166E9" w:rsidRPr="00E9603C" w:rsidRDefault="009166E9">
            <w:pPr>
              <w:pStyle w:val="TAH"/>
            </w:pPr>
            <w:bookmarkStart w:id="13764" w:name="_Hlk52351516"/>
            <w:r w:rsidRPr="00E9603C">
              <w:t>#61</w:t>
            </w:r>
          </w:p>
        </w:tc>
        <w:tc>
          <w:tcPr>
            <w:tcW w:w="8470" w:type="dxa"/>
          </w:tcPr>
          <w:p w14:paraId="4A55B213" w14:textId="77777777" w:rsidR="009166E9" w:rsidRPr="00E9603C" w:rsidRDefault="009166E9">
            <w:pPr>
              <w:pStyle w:val="TAL"/>
            </w:pPr>
            <w:r w:rsidRPr="00E9603C">
              <w:t>QoS Sustainability analytics (as defined in clause 6.9.2, TS 23.288 [5]) extended by the Application ID and respective KPIs in the input data and providing a list of top ten applications contributing the most traffic in the Output Analytics. Observed service experience (as defined in clause 6.4, TS 23.288 [5]) is extended with new input data and analytics filter.</w:t>
            </w:r>
          </w:p>
        </w:tc>
      </w:tr>
      <w:bookmarkEnd w:id="13764"/>
      <w:tr w:rsidR="009166E9" w:rsidRPr="00E9603C" w14:paraId="40ABCD11" w14:textId="77777777">
        <w:trPr>
          <w:cantSplit/>
          <w:jc w:val="center"/>
        </w:trPr>
        <w:tc>
          <w:tcPr>
            <w:tcW w:w="1271" w:type="dxa"/>
          </w:tcPr>
          <w:p w14:paraId="33BF596A" w14:textId="77777777" w:rsidR="009166E9" w:rsidRPr="00E9603C" w:rsidRDefault="009166E9">
            <w:pPr>
              <w:pStyle w:val="TAH"/>
              <w:rPr>
                <w:lang w:eastAsia="ko-KR"/>
              </w:rPr>
            </w:pPr>
            <w:r w:rsidRPr="00E9603C">
              <w:rPr>
                <w:lang w:eastAsia="ko-KR"/>
              </w:rPr>
              <w:t>#63</w:t>
            </w:r>
          </w:p>
        </w:tc>
        <w:tc>
          <w:tcPr>
            <w:tcW w:w="8470" w:type="dxa"/>
          </w:tcPr>
          <w:p w14:paraId="4ED5F459" w14:textId="77777777" w:rsidR="009166E9" w:rsidRPr="00E9603C" w:rsidRDefault="009166E9">
            <w:pPr>
              <w:pStyle w:val="TAL"/>
            </w:pPr>
            <w:r w:rsidRPr="00E9603C">
              <w:t>Observed service experience analytics (as defined in clause 6.4, TS 23.288 [5]),</w:t>
            </w:r>
          </w:p>
          <w:p w14:paraId="010BE70F" w14:textId="77777777" w:rsidR="009166E9" w:rsidRPr="00E9603C" w:rsidRDefault="009166E9">
            <w:pPr>
              <w:pStyle w:val="TAL"/>
            </w:pPr>
            <w:r w:rsidRPr="00E9603C">
              <w:t>extended by UE input data.</w:t>
            </w:r>
          </w:p>
        </w:tc>
      </w:tr>
      <w:tr w:rsidR="009166E9" w:rsidRPr="00E9603C" w14:paraId="13C6D770" w14:textId="77777777">
        <w:trPr>
          <w:cantSplit/>
          <w:jc w:val="center"/>
        </w:trPr>
        <w:tc>
          <w:tcPr>
            <w:tcW w:w="1271" w:type="dxa"/>
          </w:tcPr>
          <w:p w14:paraId="19E6DBDF" w14:textId="77777777" w:rsidR="009166E9" w:rsidRPr="00E9603C" w:rsidRDefault="009166E9">
            <w:pPr>
              <w:pStyle w:val="TAH"/>
              <w:rPr>
                <w:lang w:eastAsia="ko-KR"/>
              </w:rPr>
            </w:pPr>
            <w:r w:rsidRPr="00E9603C">
              <w:rPr>
                <w:lang w:eastAsia="ko-KR"/>
              </w:rPr>
              <w:t>#67</w:t>
            </w:r>
          </w:p>
        </w:tc>
        <w:tc>
          <w:tcPr>
            <w:tcW w:w="8470" w:type="dxa"/>
          </w:tcPr>
          <w:p w14:paraId="488DBF05" w14:textId="77777777" w:rsidR="009166E9" w:rsidRPr="00E9603C" w:rsidRDefault="009166E9">
            <w:pPr>
              <w:pStyle w:val="TAL"/>
              <w:rPr>
                <w:lang w:eastAsia="ko-KR"/>
              </w:rPr>
            </w:pPr>
            <w:r w:rsidRPr="00E9603C">
              <w:rPr>
                <w:lang w:eastAsia="ko-KR"/>
              </w:rPr>
              <w:t>UE communications analytics (as defined in clause 6.7.3, TS 23.288 [5]),</w:t>
            </w:r>
          </w:p>
          <w:p w14:paraId="00E607D3" w14:textId="77777777" w:rsidR="009166E9" w:rsidRPr="00E9603C" w:rsidRDefault="009166E9">
            <w:pPr>
              <w:pStyle w:val="TAL"/>
              <w:rPr>
                <w:lang w:eastAsia="ko-KR"/>
              </w:rPr>
            </w:pPr>
            <w:r w:rsidRPr="00E9603C">
              <w:rPr>
                <w:lang w:eastAsia="ko-KR"/>
              </w:rPr>
              <w:t>extended by additional input data and the session inactivity timer associated to the user plane connection as output analytics.</w:t>
            </w:r>
          </w:p>
        </w:tc>
      </w:tr>
      <w:tr w:rsidR="009166E9" w:rsidRPr="00E9603C" w14:paraId="6B15C205" w14:textId="77777777">
        <w:trPr>
          <w:cantSplit/>
          <w:jc w:val="center"/>
        </w:trPr>
        <w:tc>
          <w:tcPr>
            <w:tcW w:w="1271" w:type="dxa"/>
          </w:tcPr>
          <w:p w14:paraId="4E43967D" w14:textId="77777777" w:rsidR="009166E9" w:rsidRPr="00E9603C" w:rsidRDefault="009166E9">
            <w:pPr>
              <w:pStyle w:val="TAH"/>
              <w:rPr>
                <w:lang w:eastAsia="ko-KR"/>
              </w:rPr>
            </w:pPr>
            <w:r w:rsidRPr="00E9603C">
              <w:rPr>
                <w:lang w:eastAsia="ko-KR"/>
              </w:rPr>
              <w:t>#77</w:t>
            </w:r>
          </w:p>
        </w:tc>
        <w:tc>
          <w:tcPr>
            <w:tcW w:w="8470" w:type="dxa"/>
          </w:tcPr>
          <w:p w14:paraId="11F12499" w14:textId="77777777" w:rsidR="009166E9" w:rsidRPr="00E9603C" w:rsidRDefault="009166E9">
            <w:pPr>
              <w:pStyle w:val="TAL"/>
              <w:rPr>
                <w:lang w:eastAsia="ko-KR"/>
              </w:rPr>
            </w:pPr>
            <w:r w:rsidRPr="00E9603C">
              <w:t>Observed service experience analytics (as defined in clause 6.4, TS 23.288 [5]) – Alternative 2; extended by the data collected by the UPF described in Table 6.4.2-2 of TS</w:t>
            </w:r>
            <w:r w:rsidR="00E9603C">
              <w:t> </w:t>
            </w:r>
            <w:r w:rsidRPr="00E9603C">
              <w:t>23.288</w:t>
            </w:r>
            <w:r w:rsidR="00E9603C">
              <w:t> </w:t>
            </w:r>
            <w:r w:rsidRPr="00E9603C">
              <w:t xml:space="preserve">[5] with addition for round trip time </w:t>
            </w:r>
            <w:r w:rsidRPr="00E9603C">
              <w:rPr>
                <w:lang w:eastAsia="zh-CN"/>
              </w:rPr>
              <w:t xml:space="preserve">measured at UPF </w:t>
            </w:r>
            <w:r w:rsidRPr="00E9603C">
              <w:t>per Access Type and the output analytics with Access Type information indicating which access type the analytics is applied to.</w:t>
            </w:r>
          </w:p>
        </w:tc>
      </w:tr>
      <w:tr w:rsidR="009166E9" w:rsidRPr="00E9603C" w14:paraId="575257CF" w14:textId="77777777">
        <w:trPr>
          <w:cantSplit/>
          <w:jc w:val="center"/>
        </w:trPr>
        <w:tc>
          <w:tcPr>
            <w:tcW w:w="9741" w:type="dxa"/>
            <w:gridSpan w:val="2"/>
          </w:tcPr>
          <w:p w14:paraId="3CC11BC0" w14:textId="77777777" w:rsidR="009166E9" w:rsidRPr="00E9603C" w:rsidRDefault="009166E9">
            <w:pPr>
              <w:pStyle w:val="NO"/>
              <w:rPr>
                <w:lang w:eastAsia="ko-KR"/>
              </w:rPr>
            </w:pPr>
            <w:r w:rsidRPr="00E9603C">
              <w:rPr>
                <w:lang w:eastAsia="ko-KR"/>
              </w:rPr>
              <w:t>NOTE 1:</w:t>
            </w:r>
            <w:r w:rsidRPr="00E9603C">
              <w:rPr>
                <w:lang w:eastAsia="ko-KR"/>
              </w:rPr>
              <w:tab/>
              <w:t>Input and output data was not yet defined for the slice load level analytics in Rel-16.</w:t>
            </w:r>
          </w:p>
        </w:tc>
      </w:tr>
    </w:tbl>
    <w:p w14:paraId="0CFF8FD9" w14:textId="77777777" w:rsidR="009166E9" w:rsidRPr="00E9603C" w:rsidRDefault="009166E9"/>
    <w:p w14:paraId="433E1DAC" w14:textId="77777777" w:rsidR="009166E9" w:rsidRPr="00E9603C" w:rsidRDefault="009166E9">
      <w:r w:rsidRPr="00E9603C">
        <w:rPr>
          <w:lang w:eastAsia="zh-CN"/>
        </w:rPr>
        <w:t>Table 7.0-3 is listing solutions proposing to re-use an existing Analytics.</w:t>
      </w:r>
    </w:p>
    <w:p w14:paraId="41051EE9" w14:textId="77777777" w:rsidR="009166E9" w:rsidRPr="00E9603C" w:rsidRDefault="009166E9">
      <w:pPr>
        <w:pStyle w:val="TH"/>
      </w:pPr>
      <w:r w:rsidRPr="00E9603C">
        <w:t xml:space="preserve">Table 7.0-3: </w:t>
      </w:r>
      <w:r w:rsidRPr="00E9603C">
        <w:rPr>
          <w:lang w:eastAsia="zh-CN"/>
        </w:rPr>
        <w:t>Solutions proposing to re-use existing Analytics IDs</w:t>
      </w:r>
    </w:p>
    <w:tbl>
      <w:tblPr>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8470"/>
      </w:tblGrid>
      <w:tr w:rsidR="009166E9" w:rsidRPr="00E9603C" w14:paraId="4C895630" w14:textId="77777777">
        <w:trPr>
          <w:cantSplit/>
          <w:jc w:val="center"/>
        </w:trPr>
        <w:tc>
          <w:tcPr>
            <w:tcW w:w="1271" w:type="dxa"/>
          </w:tcPr>
          <w:p w14:paraId="7C7F98CC" w14:textId="77777777" w:rsidR="009166E9" w:rsidRPr="00E9603C" w:rsidRDefault="009166E9">
            <w:pPr>
              <w:pStyle w:val="TAH"/>
            </w:pPr>
            <w:r w:rsidRPr="00E9603C">
              <w:t>Solution</w:t>
            </w:r>
          </w:p>
        </w:tc>
        <w:tc>
          <w:tcPr>
            <w:tcW w:w="8470" w:type="dxa"/>
          </w:tcPr>
          <w:p w14:paraId="4615C73D" w14:textId="77777777" w:rsidR="009166E9" w:rsidRPr="00E9603C" w:rsidRDefault="009166E9">
            <w:pPr>
              <w:pStyle w:val="TAH"/>
            </w:pPr>
            <w:r w:rsidRPr="00E9603C">
              <w:t>Proposed Analytics</w:t>
            </w:r>
          </w:p>
        </w:tc>
      </w:tr>
      <w:tr w:rsidR="009166E9" w:rsidRPr="00E9603C" w14:paraId="055ACC4A" w14:textId="77777777">
        <w:trPr>
          <w:cantSplit/>
          <w:jc w:val="center"/>
        </w:trPr>
        <w:tc>
          <w:tcPr>
            <w:tcW w:w="1271" w:type="dxa"/>
          </w:tcPr>
          <w:p w14:paraId="4BBC3FE9" w14:textId="77777777" w:rsidR="009166E9" w:rsidRPr="00E9603C" w:rsidRDefault="009166E9">
            <w:pPr>
              <w:pStyle w:val="TAH"/>
            </w:pPr>
            <w:r w:rsidRPr="00E9603C">
              <w:t>#2</w:t>
            </w:r>
          </w:p>
        </w:tc>
        <w:tc>
          <w:tcPr>
            <w:tcW w:w="8470" w:type="dxa"/>
            <w:tcBorders>
              <w:bottom w:val="single" w:sz="4" w:space="0" w:color="auto"/>
            </w:tcBorders>
          </w:tcPr>
          <w:p w14:paraId="0FECAAA2" w14:textId="77777777" w:rsidR="009166E9" w:rsidRPr="00E9603C" w:rsidRDefault="009166E9">
            <w:pPr>
              <w:pStyle w:val="TAL"/>
            </w:pPr>
            <w:r w:rsidRPr="00E9603C">
              <w:t>Observed service experience analytics for a Network Slice (</w:t>
            </w:r>
            <w:r w:rsidRPr="00E9603C">
              <w:rPr>
                <w:lang w:eastAsia="ko-KR"/>
              </w:rPr>
              <w:t>as defined in clause 6.4, TS 23.288 [5]).</w:t>
            </w:r>
          </w:p>
        </w:tc>
      </w:tr>
      <w:tr w:rsidR="009166E9" w:rsidRPr="00E9603C" w14:paraId="3BCF446E" w14:textId="77777777">
        <w:trPr>
          <w:cantSplit/>
          <w:jc w:val="center"/>
        </w:trPr>
        <w:tc>
          <w:tcPr>
            <w:tcW w:w="1271" w:type="dxa"/>
          </w:tcPr>
          <w:p w14:paraId="075BF8A5" w14:textId="77777777" w:rsidR="009166E9" w:rsidRPr="00E9603C" w:rsidRDefault="009166E9">
            <w:pPr>
              <w:pStyle w:val="TAH"/>
            </w:pPr>
            <w:r w:rsidRPr="00E9603C">
              <w:t>#25</w:t>
            </w:r>
          </w:p>
        </w:tc>
        <w:tc>
          <w:tcPr>
            <w:tcW w:w="8470" w:type="dxa"/>
          </w:tcPr>
          <w:p w14:paraId="6E5E8989" w14:textId="77777777" w:rsidR="009166E9" w:rsidRPr="00E9603C" w:rsidRDefault="009166E9">
            <w:pPr>
              <w:pStyle w:val="TAL"/>
            </w:pPr>
            <w:r w:rsidRPr="00E9603C">
              <w:t xml:space="preserve">UE mobility analytics (as defined in clause 6.7.2, </w:t>
            </w:r>
            <w:r w:rsidRPr="00E9603C">
              <w:rPr>
                <w:lang w:eastAsia="ko-KR"/>
              </w:rPr>
              <w:t>TS 23.288 [5]</w:t>
            </w:r>
            <w:r w:rsidRPr="00E9603C">
              <w:t>)</w:t>
            </w:r>
          </w:p>
        </w:tc>
      </w:tr>
      <w:tr w:rsidR="009166E9" w:rsidRPr="00E9603C" w14:paraId="08E1F73E" w14:textId="77777777">
        <w:trPr>
          <w:cantSplit/>
          <w:jc w:val="center"/>
        </w:trPr>
        <w:tc>
          <w:tcPr>
            <w:tcW w:w="1271" w:type="dxa"/>
          </w:tcPr>
          <w:p w14:paraId="19810CF3" w14:textId="77777777" w:rsidR="009166E9" w:rsidRPr="00E9603C" w:rsidRDefault="009166E9">
            <w:pPr>
              <w:pStyle w:val="TAH"/>
            </w:pPr>
            <w:r w:rsidRPr="00E9603C">
              <w:t>#36</w:t>
            </w:r>
          </w:p>
        </w:tc>
        <w:tc>
          <w:tcPr>
            <w:tcW w:w="8470" w:type="dxa"/>
          </w:tcPr>
          <w:p w14:paraId="06DA89B7" w14:textId="77777777" w:rsidR="009166E9" w:rsidRPr="00E9603C" w:rsidRDefault="009166E9">
            <w:pPr>
              <w:pStyle w:val="TAL"/>
            </w:pPr>
            <w:r w:rsidRPr="00E9603C">
              <w:t>Observed service experience analytics (</w:t>
            </w:r>
            <w:r w:rsidRPr="00E9603C">
              <w:rPr>
                <w:lang w:eastAsia="ko-KR"/>
              </w:rPr>
              <w:t>as defined in clause 6.4, TS 23.288 [5]).</w:t>
            </w:r>
          </w:p>
        </w:tc>
      </w:tr>
      <w:tr w:rsidR="009166E9" w:rsidRPr="00E9603C" w14:paraId="54218DDC" w14:textId="77777777">
        <w:trPr>
          <w:cantSplit/>
          <w:jc w:val="center"/>
        </w:trPr>
        <w:tc>
          <w:tcPr>
            <w:tcW w:w="1271" w:type="dxa"/>
          </w:tcPr>
          <w:p w14:paraId="5FD6BD1E" w14:textId="77777777" w:rsidR="009166E9" w:rsidRPr="00E9603C" w:rsidRDefault="009166E9">
            <w:pPr>
              <w:pStyle w:val="TAH"/>
            </w:pPr>
            <w:r w:rsidRPr="00E9603C">
              <w:t>#40</w:t>
            </w:r>
          </w:p>
        </w:tc>
        <w:tc>
          <w:tcPr>
            <w:tcW w:w="8470" w:type="dxa"/>
          </w:tcPr>
          <w:p w14:paraId="4C221F8F" w14:textId="77777777" w:rsidR="009166E9" w:rsidRPr="00E9603C" w:rsidRDefault="009166E9">
            <w:pPr>
              <w:pStyle w:val="TAL"/>
            </w:pPr>
            <w:r w:rsidRPr="00E9603C">
              <w:t>User data congestion analytics (</w:t>
            </w:r>
            <w:r w:rsidRPr="00E9603C">
              <w:rPr>
                <w:lang w:eastAsia="ko-KR"/>
              </w:rPr>
              <w:t>as defined in clause 6.8, TS 23.288 [5]).</w:t>
            </w:r>
          </w:p>
        </w:tc>
      </w:tr>
      <w:tr w:rsidR="009166E9" w:rsidRPr="00E9603C" w14:paraId="12F999DD" w14:textId="77777777">
        <w:trPr>
          <w:cantSplit/>
          <w:jc w:val="center"/>
        </w:trPr>
        <w:tc>
          <w:tcPr>
            <w:tcW w:w="1271" w:type="dxa"/>
          </w:tcPr>
          <w:p w14:paraId="264C13C1" w14:textId="77777777" w:rsidR="009166E9" w:rsidRPr="00E9603C" w:rsidRDefault="009166E9">
            <w:pPr>
              <w:pStyle w:val="TAH"/>
              <w:rPr>
                <w:lang w:eastAsia="ko-KR"/>
              </w:rPr>
            </w:pPr>
            <w:r w:rsidRPr="00E9603C">
              <w:t>#51</w:t>
            </w:r>
          </w:p>
        </w:tc>
        <w:tc>
          <w:tcPr>
            <w:tcW w:w="8470" w:type="dxa"/>
          </w:tcPr>
          <w:p w14:paraId="4F9E9CFE" w14:textId="77777777" w:rsidR="009166E9" w:rsidRPr="00E9603C" w:rsidRDefault="009166E9">
            <w:pPr>
              <w:pStyle w:val="TAL"/>
            </w:pPr>
            <w:r w:rsidRPr="00E9603C">
              <w:t>Observed service experience analytics (</w:t>
            </w:r>
            <w:r w:rsidRPr="00E9603C">
              <w:rPr>
                <w:lang w:eastAsia="ko-KR"/>
              </w:rPr>
              <w:t>as defined in clause 6.4, TS 23.288 [5]).</w:t>
            </w:r>
          </w:p>
        </w:tc>
      </w:tr>
    </w:tbl>
    <w:p w14:paraId="0C9061BF" w14:textId="77777777" w:rsidR="009166E9" w:rsidRPr="00E9603C" w:rsidRDefault="009166E9"/>
    <w:p w14:paraId="1A02812E" w14:textId="77777777" w:rsidR="009166E9" w:rsidRPr="00E9603C" w:rsidRDefault="009166E9">
      <w:pPr>
        <w:pStyle w:val="Heading2"/>
        <w:rPr>
          <w:lang w:eastAsia="zh-CN"/>
        </w:rPr>
      </w:pPr>
      <w:bookmarkStart w:id="13765" w:name="_Toc54779787"/>
      <w:bookmarkStart w:id="13766" w:name="_Toc54786747"/>
      <w:bookmarkStart w:id="13767" w:name="_Toc57201612"/>
      <w:bookmarkStart w:id="13768" w:name="_Toc57641650"/>
      <w:bookmarkStart w:id="13769" w:name="_Toc59102003"/>
      <w:r w:rsidRPr="00E9603C">
        <w:t>7.1</w:t>
      </w:r>
      <w:r w:rsidRPr="00E9603C">
        <w:tab/>
      </w:r>
      <w:r w:rsidRPr="00E9603C">
        <w:rPr>
          <w:lang w:eastAsia="ko-KR"/>
        </w:rPr>
        <w:t xml:space="preserve">Key Issue #1: </w:t>
      </w:r>
      <w:r w:rsidRPr="00E9603C">
        <w:rPr>
          <w:lang w:eastAsia="zh-CN"/>
        </w:rPr>
        <w:t>Logical decomposition of NWDAF and possible interactions between logical functions</w:t>
      </w:r>
      <w:bookmarkEnd w:id="13757"/>
      <w:bookmarkEnd w:id="13765"/>
      <w:bookmarkEnd w:id="13766"/>
      <w:bookmarkEnd w:id="13767"/>
      <w:bookmarkEnd w:id="13768"/>
      <w:bookmarkEnd w:id="13769"/>
    </w:p>
    <w:p w14:paraId="6D227C4D" w14:textId="77777777" w:rsidR="009166E9" w:rsidRPr="00E9603C" w:rsidRDefault="009166E9">
      <w:pPr>
        <w:rPr>
          <w:lang w:eastAsia="zh-CN"/>
        </w:rPr>
      </w:pPr>
      <w:r w:rsidRPr="00E9603C">
        <w:rPr>
          <w:lang w:eastAsia="zh-CN"/>
        </w:rPr>
        <w:t>According to the Table 7.1-1, solution#5, #6, #7, #8, #9, #35, #39, #56 and #69 are proposed for Key Issue 1.</w:t>
      </w:r>
    </w:p>
    <w:p w14:paraId="5F0797D2" w14:textId="77777777" w:rsidR="009166E9" w:rsidRPr="00E9603C" w:rsidRDefault="009166E9">
      <w:pPr>
        <w:rPr>
          <w:lang w:eastAsia="zh-CN"/>
        </w:rPr>
      </w:pPr>
      <w:r w:rsidRPr="00E9603C">
        <w:rPr>
          <w:lang w:eastAsia="zh-CN"/>
        </w:rPr>
        <w:t>The different solutions proposed for Key Issue #1 present alternatives for NWDAF functional decomposition. A total of nine solutions address Key Issue #1, but it is worth noting that some of these solutions also address other closely related Key Issues, namely Key Issue #2, Key Issue #11 and Key Issue #19.</w:t>
      </w:r>
    </w:p>
    <w:p w14:paraId="41584B40" w14:textId="77777777" w:rsidR="009166E9" w:rsidRPr="00E9603C" w:rsidRDefault="009166E9">
      <w:pPr>
        <w:rPr>
          <w:lang w:eastAsia="zh-CN"/>
        </w:rPr>
      </w:pPr>
      <w:r w:rsidRPr="00E9603C">
        <w:rPr>
          <w:lang w:eastAsia="zh-CN"/>
        </w:rPr>
        <w:t>Key aspects in the evaluation of Key Issue #1 are the following:</w:t>
      </w:r>
    </w:p>
    <w:p w14:paraId="734BA8AB" w14:textId="77777777" w:rsidR="009166E9" w:rsidRPr="00E9603C" w:rsidRDefault="009166E9">
      <w:pPr>
        <w:pStyle w:val="B1"/>
      </w:pPr>
      <w:r w:rsidRPr="00E9603C">
        <w:t>-</w:t>
      </w:r>
      <w:r w:rsidRPr="00E9603C">
        <w:tab/>
        <w:t>The number of entities decomposing NWDAF and their functionality.</w:t>
      </w:r>
    </w:p>
    <w:p w14:paraId="3892A0D5" w14:textId="77777777" w:rsidR="009166E9" w:rsidRPr="00E9603C" w:rsidRDefault="009166E9">
      <w:pPr>
        <w:pStyle w:val="B1"/>
      </w:pPr>
      <w:r w:rsidRPr="00E9603C">
        <w:t>-</w:t>
      </w:r>
      <w:r w:rsidRPr="00E9603C">
        <w:tab/>
        <w:t>The standardization effort required to provide new services offered by the decomposed functionalities.</w:t>
      </w:r>
    </w:p>
    <w:p w14:paraId="6C30D6D4" w14:textId="77777777" w:rsidR="009166E9" w:rsidRPr="00E9603C" w:rsidRDefault="009166E9">
      <w:pPr>
        <w:rPr>
          <w:lang w:eastAsia="zh-CN"/>
        </w:rPr>
      </w:pPr>
      <w:r w:rsidRPr="00E9603C">
        <w:rPr>
          <w:lang w:eastAsia="zh-CN"/>
        </w:rPr>
        <w:t>Hence, in performing the evaluation the above two aspects are determined for all proposed solutions.</w:t>
      </w:r>
    </w:p>
    <w:p w14:paraId="28AE7FD9" w14:textId="77777777" w:rsidR="009166E9" w:rsidRPr="00E9603C" w:rsidRDefault="009166E9">
      <w:pPr>
        <w:rPr>
          <w:lang w:eastAsia="zh-CN"/>
        </w:rPr>
      </w:pPr>
      <w:r w:rsidRPr="00E9603C">
        <w:rPr>
          <w:lang w:eastAsia="zh-CN"/>
        </w:rPr>
        <w:t>Table 7.1-1 proposes an evaluation framework for Key Issue #1 indicating NWDAF decomposed functionality and required standardization support. The following clarifications on Table 7.1-1 apply:</w:t>
      </w:r>
    </w:p>
    <w:p w14:paraId="496B72FC" w14:textId="77777777" w:rsidR="009166E9" w:rsidRPr="00E9603C" w:rsidRDefault="009166E9">
      <w:pPr>
        <w:pStyle w:val="B1"/>
      </w:pPr>
      <w:r w:rsidRPr="00E9603C">
        <w:t>-</w:t>
      </w:r>
      <w:r w:rsidRPr="00E9603C">
        <w:tab/>
        <w:t>The table columns show all potentially decomposable NWDAF functionality mentioned across the proposed solutions, but not all solutions necessarily refer to all functionality mentioned in Table 7.1-1. When the functionality is not mentioned in the solution description, '-' applies. In addition, different solutions may propose different names for each functionality.</w:t>
      </w:r>
    </w:p>
    <w:p w14:paraId="3A270E81" w14:textId="77777777" w:rsidR="009166E9" w:rsidRPr="00E9603C" w:rsidRDefault="009166E9">
      <w:pPr>
        <w:pStyle w:val="B1"/>
      </w:pPr>
      <w:r w:rsidRPr="00E9603C">
        <w:t>-</w:t>
      </w:r>
      <w:r w:rsidRPr="00E9603C">
        <w:tab/>
        <w:t>When a solution addresses other key issues in addition to Key Issue #1, it is mentioned in the first column of Table 7.1-1.</w:t>
      </w:r>
    </w:p>
    <w:p w14:paraId="0764465B" w14:textId="77777777" w:rsidR="009166E9" w:rsidRPr="00E9603C" w:rsidRDefault="009166E9">
      <w:pPr>
        <w:pStyle w:val="B1"/>
      </w:pPr>
      <w:r w:rsidRPr="00E9603C">
        <w:t>-</w:t>
      </w:r>
      <w:r w:rsidRPr="00E9603C">
        <w:tab/>
        <w:t>Different understandings exist on whether the decomposed functionality is still part of NWDAF. When the decomposed functionality is mentioned but it is proposed to be part of NWDAF, the name of the corresponding functional entity in NWDAF is shown by its acronym in parenthesis (e.g. NWDAF (AF)).</w:t>
      </w:r>
    </w:p>
    <w:p w14:paraId="2CEBBC38" w14:textId="77777777" w:rsidR="009166E9" w:rsidRPr="00E9603C" w:rsidRDefault="009166E9">
      <w:pPr>
        <w:pStyle w:val="B1"/>
      </w:pPr>
      <w:r w:rsidRPr="00E9603C">
        <w:t>-</w:t>
      </w:r>
      <w:r w:rsidRPr="00E9603C">
        <w:tab/>
        <w:t>Some solutions do not explicitly refer to a model repository functionality, but they assume pre-trained models (i.e. ML models that have not been trained yet) can be stored in and retrieved from certain entity. If that is the case, such entity is shown performing model repository functionality in Table 7.1-1.</w:t>
      </w:r>
    </w:p>
    <w:p w14:paraId="6AA07BCB" w14:textId="77777777" w:rsidR="009166E9" w:rsidRPr="00E9603C" w:rsidRDefault="009166E9">
      <w:pPr>
        <w:pStyle w:val="B1"/>
      </w:pPr>
      <w:r w:rsidRPr="00E9603C">
        <w:t>-</w:t>
      </w:r>
      <w:r w:rsidRPr="00E9603C">
        <w:tab/>
        <w:t>The standardization impact of any decomposed functionality shown in Table 7.1-1 refers to the need to support new standardized services. Hence, for each decomposable functionality it is shown whether new standardized services i) are required (*), ii) are not required (**) or iii) are out of the scope of 3GPP (***). Data collection is not analysed in this respect as it should be done in the scope of KI#11.</w:t>
      </w:r>
    </w:p>
    <w:p w14:paraId="29BA1794" w14:textId="77777777" w:rsidR="009166E9" w:rsidRPr="00E9603C" w:rsidRDefault="009166E9">
      <w:pPr>
        <w:pStyle w:val="TH"/>
        <w:rPr>
          <w:lang w:eastAsia="zh-CN"/>
        </w:rPr>
      </w:pPr>
      <w:r w:rsidRPr="00E9603C">
        <w:t xml:space="preserve">Table </w:t>
      </w:r>
      <w:r w:rsidRPr="00E9603C">
        <w:rPr>
          <w:lang w:eastAsia="zh-CN"/>
        </w:rPr>
        <w:t>7.1-1</w:t>
      </w:r>
      <w:r w:rsidRPr="00E9603C">
        <w:t>: Summary of NWDAF functional decomposition solutions</w:t>
      </w:r>
    </w:p>
    <w:tbl>
      <w:tblPr>
        <w:tblW w:w="9859"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720"/>
        <w:gridCol w:w="1800"/>
        <w:gridCol w:w="1710"/>
        <w:gridCol w:w="1800"/>
        <w:gridCol w:w="1710"/>
        <w:gridCol w:w="1471"/>
      </w:tblGrid>
      <w:tr w:rsidR="009166E9" w:rsidRPr="00E9603C" w14:paraId="3C9D1196" w14:textId="77777777">
        <w:tc>
          <w:tcPr>
            <w:tcW w:w="1368" w:type="dxa"/>
            <w:gridSpan w:val="2"/>
            <w:vAlign w:val="center"/>
          </w:tcPr>
          <w:p w14:paraId="632753C4" w14:textId="77777777" w:rsidR="009166E9" w:rsidRPr="00E9603C" w:rsidRDefault="009166E9">
            <w:pPr>
              <w:pStyle w:val="TAH"/>
              <w:rPr>
                <w:lang w:eastAsia="zh-CN"/>
              </w:rPr>
            </w:pPr>
            <w:r w:rsidRPr="00E9603C">
              <w:rPr>
                <w:lang w:eastAsia="zh-CN"/>
              </w:rPr>
              <w:t>Solution</w:t>
            </w:r>
          </w:p>
        </w:tc>
        <w:tc>
          <w:tcPr>
            <w:tcW w:w="1800" w:type="dxa"/>
            <w:vAlign w:val="center"/>
          </w:tcPr>
          <w:p w14:paraId="76C57F95" w14:textId="77777777" w:rsidR="009166E9" w:rsidRPr="00E9603C" w:rsidRDefault="009166E9">
            <w:pPr>
              <w:pStyle w:val="TAH"/>
              <w:rPr>
                <w:i/>
                <w:lang w:eastAsia="zh-CN"/>
              </w:rPr>
            </w:pPr>
            <w:r w:rsidRPr="00E9603C">
              <w:rPr>
                <w:i/>
                <w:lang w:eastAsia="zh-CN"/>
              </w:rPr>
              <w:t>Data collection</w:t>
            </w:r>
          </w:p>
          <w:p w14:paraId="11BC813A" w14:textId="77777777" w:rsidR="009166E9" w:rsidRPr="00E9603C" w:rsidRDefault="009166E9">
            <w:pPr>
              <w:pStyle w:val="TAH"/>
              <w:rPr>
                <w:i/>
                <w:lang w:eastAsia="zh-CN"/>
              </w:rPr>
            </w:pPr>
            <w:r w:rsidRPr="00E9603C">
              <w:rPr>
                <w:i/>
                <w:lang w:eastAsia="zh-CN"/>
              </w:rPr>
              <w:t>[KI#11]</w:t>
            </w:r>
          </w:p>
        </w:tc>
        <w:tc>
          <w:tcPr>
            <w:tcW w:w="1710" w:type="dxa"/>
            <w:vAlign w:val="center"/>
          </w:tcPr>
          <w:p w14:paraId="07B6388F" w14:textId="77777777" w:rsidR="009166E9" w:rsidRPr="00E9603C" w:rsidRDefault="009166E9">
            <w:pPr>
              <w:pStyle w:val="TAH"/>
              <w:rPr>
                <w:lang w:eastAsia="zh-CN"/>
              </w:rPr>
            </w:pPr>
            <w:r w:rsidRPr="00E9603C">
              <w:rPr>
                <w:lang w:eastAsia="zh-CN"/>
              </w:rPr>
              <w:t>Model repository</w:t>
            </w:r>
          </w:p>
        </w:tc>
        <w:tc>
          <w:tcPr>
            <w:tcW w:w="1800" w:type="dxa"/>
            <w:vAlign w:val="center"/>
          </w:tcPr>
          <w:p w14:paraId="74A4790C" w14:textId="77777777" w:rsidR="009166E9" w:rsidRPr="00E9603C" w:rsidRDefault="009166E9">
            <w:pPr>
              <w:pStyle w:val="TAH"/>
              <w:rPr>
                <w:lang w:eastAsia="zh-CN"/>
              </w:rPr>
            </w:pPr>
            <w:r w:rsidRPr="00E9603C">
              <w:rPr>
                <w:lang w:eastAsia="zh-CN"/>
              </w:rPr>
              <w:t>Training</w:t>
            </w:r>
          </w:p>
        </w:tc>
        <w:tc>
          <w:tcPr>
            <w:tcW w:w="1710" w:type="dxa"/>
            <w:vAlign w:val="center"/>
          </w:tcPr>
          <w:p w14:paraId="64C4BCEA" w14:textId="77777777" w:rsidR="009166E9" w:rsidRPr="00E9603C" w:rsidRDefault="009166E9">
            <w:pPr>
              <w:pStyle w:val="TAH"/>
              <w:rPr>
                <w:lang w:eastAsia="zh-CN"/>
              </w:rPr>
            </w:pPr>
            <w:r w:rsidRPr="00E9603C">
              <w:rPr>
                <w:lang w:eastAsia="zh-CN"/>
              </w:rPr>
              <w:t>Inference</w:t>
            </w:r>
          </w:p>
        </w:tc>
        <w:tc>
          <w:tcPr>
            <w:tcW w:w="1471" w:type="dxa"/>
            <w:vAlign w:val="center"/>
          </w:tcPr>
          <w:p w14:paraId="6A904B13" w14:textId="77777777" w:rsidR="009166E9" w:rsidRPr="00E9603C" w:rsidRDefault="009166E9">
            <w:pPr>
              <w:pStyle w:val="TAH"/>
              <w:rPr>
                <w:lang w:eastAsia="zh-CN"/>
              </w:rPr>
            </w:pPr>
            <w:r w:rsidRPr="00E9603C">
              <w:rPr>
                <w:lang w:eastAsia="zh-CN"/>
              </w:rPr>
              <w:t>Analytics exposure</w:t>
            </w:r>
          </w:p>
        </w:tc>
      </w:tr>
      <w:tr w:rsidR="009166E9" w:rsidRPr="00E9603C" w14:paraId="0F6BFA2E" w14:textId="77777777">
        <w:tc>
          <w:tcPr>
            <w:tcW w:w="1368" w:type="dxa"/>
            <w:gridSpan w:val="2"/>
            <w:vAlign w:val="center"/>
          </w:tcPr>
          <w:p w14:paraId="70B880BB" w14:textId="77777777" w:rsidR="009166E9" w:rsidRPr="00E9603C" w:rsidRDefault="009166E9">
            <w:pPr>
              <w:pStyle w:val="TAC"/>
              <w:rPr>
                <w:lang w:eastAsia="zh-CN"/>
              </w:rPr>
            </w:pPr>
            <w:r w:rsidRPr="00E9603C">
              <w:rPr>
                <w:lang w:eastAsia="zh-CN"/>
              </w:rPr>
              <w:t>5</w:t>
            </w:r>
          </w:p>
          <w:p w14:paraId="712F6C95" w14:textId="77777777" w:rsidR="009166E9" w:rsidRPr="00E9603C" w:rsidRDefault="009166E9">
            <w:pPr>
              <w:pStyle w:val="TAC"/>
              <w:rPr>
                <w:lang w:eastAsia="zh-CN"/>
              </w:rPr>
            </w:pPr>
            <w:r w:rsidRPr="00E9603C">
              <w:rPr>
                <w:lang w:eastAsia="zh-CN"/>
              </w:rPr>
              <w:t>(KI #19)</w:t>
            </w:r>
          </w:p>
        </w:tc>
        <w:tc>
          <w:tcPr>
            <w:tcW w:w="1800" w:type="dxa"/>
            <w:tcBorders>
              <w:bottom w:val="single" w:sz="4" w:space="0" w:color="auto"/>
            </w:tcBorders>
            <w:vAlign w:val="center"/>
          </w:tcPr>
          <w:p w14:paraId="43658AA3" w14:textId="77777777" w:rsidR="009166E9" w:rsidRPr="00E9603C" w:rsidRDefault="009166E9">
            <w:pPr>
              <w:pStyle w:val="TAC"/>
              <w:rPr>
                <w:i/>
                <w:lang w:eastAsia="zh-CN"/>
              </w:rPr>
            </w:pPr>
            <w:r w:rsidRPr="00E9603C">
              <w:rPr>
                <w:i/>
                <w:lang w:eastAsia="zh-CN"/>
              </w:rPr>
              <w:t>NWDAF</w:t>
            </w:r>
          </w:p>
        </w:tc>
        <w:tc>
          <w:tcPr>
            <w:tcW w:w="1710" w:type="dxa"/>
            <w:tcBorders>
              <w:bottom w:val="single" w:sz="4" w:space="0" w:color="auto"/>
            </w:tcBorders>
            <w:vAlign w:val="center"/>
          </w:tcPr>
          <w:p w14:paraId="29846875" w14:textId="77777777" w:rsidR="009166E9" w:rsidRPr="00E9603C" w:rsidRDefault="009166E9">
            <w:pPr>
              <w:pStyle w:val="TAC"/>
              <w:rPr>
                <w:lang w:eastAsia="zh-CN"/>
              </w:rPr>
            </w:pPr>
            <w:r w:rsidRPr="00E9603C">
              <w:rPr>
                <w:lang w:eastAsia="zh-CN"/>
              </w:rPr>
              <w:t>AIF*</w:t>
            </w:r>
          </w:p>
        </w:tc>
        <w:tc>
          <w:tcPr>
            <w:tcW w:w="1800" w:type="dxa"/>
            <w:tcBorders>
              <w:bottom w:val="single" w:sz="4" w:space="0" w:color="auto"/>
            </w:tcBorders>
            <w:vAlign w:val="center"/>
          </w:tcPr>
          <w:p w14:paraId="57A810CB" w14:textId="77777777" w:rsidR="009166E9" w:rsidRPr="00E9603C" w:rsidRDefault="009166E9">
            <w:pPr>
              <w:pStyle w:val="TAC"/>
              <w:rPr>
                <w:lang w:eastAsia="zh-CN"/>
              </w:rPr>
            </w:pPr>
            <w:r w:rsidRPr="00E9603C">
              <w:rPr>
                <w:lang w:eastAsia="zh-CN"/>
              </w:rPr>
              <w:t>AIF*</w:t>
            </w:r>
          </w:p>
        </w:tc>
        <w:tc>
          <w:tcPr>
            <w:tcW w:w="1710" w:type="dxa"/>
            <w:tcBorders>
              <w:bottom w:val="single" w:sz="4" w:space="0" w:color="auto"/>
            </w:tcBorders>
            <w:vAlign w:val="center"/>
          </w:tcPr>
          <w:p w14:paraId="65990FBD" w14:textId="77777777" w:rsidR="009166E9" w:rsidRPr="00E9603C" w:rsidRDefault="009166E9">
            <w:pPr>
              <w:pStyle w:val="TAC"/>
              <w:rPr>
                <w:lang w:eastAsia="zh-CN"/>
              </w:rPr>
            </w:pPr>
            <w:r w:rsidRPr="00E9603C">
              <w:rPr>
                <w:lang w:eastAsia="zh-CN"/>
              </w:rPr>
              <w:t>NWDAF**</w:t>
            </w:r>
          </w:p>
        </w:tc>
        <w:tc>
          <w:tcPr>
            <w:tcW w:w="1471" w:type="dxa"/>
            <w:tcBorders>
              <w:bottom w:val="single" w:sz="4" w:space="0" w:color="auto"/>
            </w:tcBorders>
            <w:vAlign w:val="center"/>
          </w:tcPr>
          <w:p w14:paraId="3BFDB741" w14:textId="77777777" w:rsidR="009166E9" w:rsidRPr="00E9603C" w:rsidRDefault="009166E9">
            <w:pPr>
              <w:pStyle w:val="TAC"/>
              <w:rPr>
                <w:lang w:eastAsia="zh-CN"/>
              </w:rPr>
            </w:pPr>
            <w:r w:rsidRPr="00E9603C">
              <w:rPr>
                <w:lang w:eastAsia="zh-CN"/>
              </w:rPr>
              <w:t>NWDAF**</w:t>
            </w:r>
          </w:p>
        </w:tc>
      </w:tr>
      <w:tr w:rsidR="009166E9" w:rsidRPr="00E9603C" w14:paraId="715568E1" w14:textId="77777777">
        <w:tc>
          <w:tcPr>
            <w:tcW w:w="648" w:type="dxa"/>
            <w:tcBorders>
              <w:bottom w:val="nil"/>
            </w:tcBorders>
            <w:vAlign w:val="center"/>
          </w:tcPr>
          <w:p w14:paraId="3C6967B7" w14:textId="77777777" w:rsidR="009166E9" w:rsidRPr="00E9603C" w:rsidRDefault="009166E9">
            <w:pPr>
              <w:pStyle w:val="TAC"/>
              <w:rPr>
                <w:lang w:eastAsia="zh-CN"/>
              </w:rPr>
            </w:pPr>
            <w:r w:rsidRPr="00E9603C">
              <w:rPr>
                <w:lang w:eastAsia="zh-CN"/>
              </w:rPr>
              <w:t>6</w:t>
            </w:r>
          </w:p>
        </w:tc>
        <w:tc>
          <w:tcPr>
            <w:tcW w:w="720" w:type="dxa"/>
            <w:vAlign w:val="center"/>
          </w:tcPr>
          <w:p w14:paraId="32BCA961" w14:textId="77777777" w:rsidR="009166E9" w:rsidRPr="00E9603C" w:rsidRDefault="009166E9">
            <w:pPr>
              <w:pStyle w:val="TAC"/>
              <w:rPr>
                <w:lang w:eastAsia="zh-CN"/>
              </w:rPr>
            </w:pPr>
            <w:r w:rsidRPr="00E9603C">
              <w:rPr>
                <w:lang w:eastAsia="zh-CN"/>
              </w:rPr>
              <w:t>Opt. 1</w:t>
            </w:r>
          </w:p>
        </w:tc>
        <w:tc>
          <w:tcPr>
            <w:tcW w:w="1800" w:type="dxa"/>
            <w:tcBorders>
              <w:bottom w:val="nil"/>
            </w:tcBorders>
            <w:vAlign w:val="center"/>
          </w:tcPr>
          <w:p w14:paraId="0ABAB62C" w14:textId="77777777" w:rsidR="009166E9" w:rsidRPr="00E9603C" w:rsidRDefault="009166E9">
            <w:pPr>
              <w:pStyle w:val="TAC"/>
              <w:rPr>
                <w:i/>
                <w:lang w:eastAsia="zh-CN"/>
              </w:rPr>
            </w:pPr>
            <w:r w:rsidRPr="00E9603C">
              <w:rPr>
                <w:i/>
                <w:lang w:eastAsia="zh-CN"/>
              </w:rPr>
              <w:t>NWDAF</w:t>
            </w:r>
          </w:p>
        </w:tc>
        <w:tc>
          <w:tcPr>
            <w:tcW w:w="1710" w:type="dxa"/>
            <w:tcBorders>
              <w:bottom w:val="nil"/>
            </w:tcBorders>
            <w:vAlign w:val="center"/>
          </w:tcPr>
          <w:p w14:paraId="37EB77D9" w14:textId="77777777" w:rsidR="009166E9" w:rsidRPr="00E9603C" w:rsidRDefault="009166E9">
            <w:pPr>
              <w:pStyle w:val="TAC"/>
              <w:rPr>
                <w:lang w:eastAsia="zh-CN"/>
              </w:rPr>
            </w:pPr>
            <w:r w:rsidRPr="00E9603C">
              <w:rPr>
                <w:lang w:eastAsia="zh-CN"/>
              </w:rPr>
              <w:t>ML designer***</w:t>
            </w:r>
          </w:p>
        </w:tc>
        <w:tc>
          <w:tcPr>
            <w:tcW w:w="1800" w:type="dxa"/>
            <w:tcBorders>
              <w:bottom w:val="nil"/>
            </w:tcBorders>
            <w:vAlign w:val="center"/>
          </w:tcPr>
          <w:p w14:paraId="5F618CB5" w14:textId="77777777" w:rsidR="009166E9" w:rsidRPr="00E9603C" w:rsidRDefault="009166E9">
            <w:pPr>
              <w:pStyle w:val="TAC"/>
              <w:rPr>
                <w:sz w:val="12"/>
                <w:szCs w:val="12"/>
                <w:lang w:eastAsia="zh-CN"/>
              </w:rPr>
            </w:pPr>
            <w:r w:rsidRPr="00E9603C">
              <w:rPr>
                <w:lang w:eastAsia="zh-CN"/>
              </w:rPr>
              <w:t>NWDAF (MMTF)*</w:t>
            </w:r>
          </w:p>
        </w:tc>
        <w:tc>
          <w:tcPr>
            <w:tcW w:w="1710" w:type="dxa"/>
            <w:tcBorders>
              <w:bottom w:val="nil"/>
            </w:tcBorders>
            <w:vAlign w:val="center"/>
          </w:tcPr>
          <w:p w14:paraId="3C5FE388" w14:textId="77777777" w:rsidR="009166E9" w:rsidRPr="00E9603C" w:rsidRDefault="009166E9">
            <w:pPr>
              <w:pStyle w:val="TAC"/>
              <w:rPr>
                <w:color w:val="FF0000"/>
                <w:sz w:val="12"/>
                <w:szCs w:val="12"/>
                <w:lang w:eastAsia="zh-CN"/>
              </w:rPr>
            </w:pPr>
            <w:r w:rsidRPr="00E9603C">
              <w:rPr>
                <w:lang w:eastAsia="zh-CN"/>
              </w:rPr>
              <w:t>NWDAF (AF)*</w:t>
            </w:r>
          </w:p>
        </w:tc>
        <w:tc>
          <w:tcPr>
            <w:tcW w:w="1471" w:type="dxa"/>
            <w:tcBorders>
              <w:bottom w:val="nil"/>
            </w:tcBorders>
            <w:vAlign w:val="center"/>
          </w:tcPr>
          <w:p w14:paraId="45A8A1D6" w14:textId="77777777" w:rsidR="009166E9" w:rsidRPr="00E9603C" w:rsidRDefault="009166E9">
            <w:pPr>
              <w:pStyle w:val="TAC"/>
              <w:rPr>
                <w:sz w:val="12"/>
                <w:szCs w:val="12"/>
                <w:lang w:eastAsia="zh-CN"/>
              </w:rPr>
            </w:pPr>
            <w:r w:rsidRPr="00E9603C">
              <w:rPr>
                <w:lang w:eastAsia="zh-CN"/>
              </w:rPr>
              <w:t>NWDAF (AF)**</w:t>
            </w:r>
          </w:p>
        </w:tc>
      </w:tr>
      <w:tr w:rsidR="009166E9" w:rsidRPr="00E9603C" w14:paraId="0A40AFFA" w14:textId="77777777">
        <w:tc>
          <w:tcPr>
            <w:tcW w:w="648" w:type="dxa"/>
            <w:tcBorders>
              <w:top w:val="nil"/>
            </w:tcBorders>
            <w:vAlign w:val="center"/>
          </w:tcPr>
          <w:p w14:paraId="74A56D48" w14:textId="77777777" w:rsidR="009166E9" w:rsidRPr="00E9603C" w:rsidRDefault="009166E9">
            <w:pPr>
              <w:pStyle w:val="TAC"/>
              <w:rPr>
                <w:lang w:eastAsia="zh-CN"/>
              </w:rPr>
            </w:pPr>
          </w:p>
        </w:tc>
        <w:tc>
          <w:tcPr>
            <w:tcW w:w="720" w:type="dxa"/>
            <w:vAlign w:val="center"/>
          </w:tcPr>
          <w:p w14:paraId="095E5294" w14:textId="77777777" w:rsidR="009166E9" w:rsidRPr="00E9603C" w:rsidRDefault="009166E9">
            <w:pPr>
              <w:pStyle w:val="TAC"/>
              <w:rPr>
                <w:lang w:eastAsia="zh-CN"/>
              </w:rPr>
            </w:pPr>
            <w:r w:rsidRPr="00E9603C">
              <w:rPr>
                <w:lang w:eastAsia="zh-CN"/>
              </w:rPr>
              <w:t>Opt. 2</w:t>
            </w:r>
          </w:p>
        </w:tc>
        <w:tc>
          <w:tcPr>
            <w:tcW w:w="1800" w:type="dxa"/>
            <w:tcBorders>
              <w:top w:val="nil"/>
            </w:tcBorders>
            <w:vAlign w:val="center"/>
          </w:tcPr>
          <w:p w14:paraId="0292AF24" w14:textId="77777777" w:rsidR="009166E9" w:rsidRPr="00E9603C" w:rsidRDefault="009166E9">
            <w:pPr>
              <w:pStyle w:val="TAC"/>
              <w:rPr>
                <w:i/>
                <w:lang w:eastAsia="zh-CN"/>
              </w:rPr>
            </w:pPr>
            <w:r w:rsidRPr="00E9603C">
              <w:rPr>
                <w:i/>
                <w:lang w:eastAsia="zh-CN"/>
              </w:rPr>
              <w:t>data repository</w:t>
            </w:r>
          </w:p>
        </w:tc>
        <w:tc>
          <w:tcPr>
            <w:tcW w:w="1710" w:type="dxa"/>
            <w:tcBorders>
              <w:top w:val="nil"/>
            </w:tcBorders>
            <w:vAlign w:val="center"/>
          </w:tcPr>
          <w:p w14:paraId="5055B478" w14:textId="77777777" w:rsidR="009166E9" w:rsidRPr="00E9603C" w:rsidRDefault="009166E9">
            <w:pPr>
              <w:pStyle w:val="TAC"/>
              <w:rPr>
                <w:lang w:eastAsia="zh-CN"/>
              </w:rPr>
            </w:pPr>
          </w:p>
        </w:tc>
        <w:tc>
          <w:tcPr>
            <w:tcW w:w="1800" w:type="dxa"/>
            <w:tcBorders>
              <w:top w:val="nil"/>
            </w:tcBorders>
            <w:vAlign w:val="center"/>
          </w:tcPr>
          <w:p w14:paraId="02F948E0" w14:textId="77777777" w:rsidR="009166E9" w:rsidRPr="00E9603C" w:rsidRDefault="009166E9">
            <w:pPr>
              <w:pStyle w:val="TAC"/>
              <w:rPr>
                <w:lang w:eastAsia="zh-CN"/>
              </w:rPr>
            </w:pPr>
            <w:r w:rsidRPr="00E9603C">
              <w:rPr>
                <w:sz w:val="12"/>
                <w:szCs w:val="12"/>
                <w:lang w:eastAsia="zh-CN"/>
              </w:rPr>
              <w:t>MMTF: ML Model Training Function</w:t>
            </w:r>
          </w:p>
        </w:tc>
        <w:tc>
          <w:tcPr>
            <w:tcW w:w="1710" w:type="dxa"/>
            <w:tcBorders>
              <w:top w:val="nil"/>
            </w:tcBorders>
            <w:vAlign w:val="center"/>
          </w:tcPr>
          <w:p w14:paraId="306D655C" w14:textId="77777777" w:rsidR="009166E9" w:rsidRPr="00E9603C" w:rsidRDefault="009166E9">
            <w:pPr>
              <w:pStyle w:val="TAC"/>
              <w:rPr>
                <w:lang w:eastAsia="zh-CN"/>
              </w:rPr>
            </w:pPr>
            <w:r w:rsidRPr="00E9603C">
              <w:rPr>
                <w:sz w:val="12"/>
                <w:szCs w:val="12"/>
                <w:lang w:eastAsia="zh-CN"/>
              </w:rPr>
              <w:t>AF: Analytics Function</w:t>
            </w:r>
          </w:p>
        </w:tc>
        <w:tc>
          <w:tcPr>
            <w:tcW w:w="1471" w:type="dxa"/>
            <w:tcBorders>
              <w:top w:val="nil"/>
            </w:tcBorders>
            <w:vAlign w:val="center"/>
          </w:tcPr>
          <w:p w14:paraId="6FD645CD" w14:textId="77777777" w:rsidR="009166E9" w:rsidRPr="00E9603C" w:rsidRDefault="009166E9">
            <w:pPr>
              <w:pStyle w:val="TAC"/>
              <w:rPr>
                <w:lang w:eastAsia="zh-CN"/>
              </w:rPr>
            </w:pPr>
            <w:r w:rsidRPr="00E9603C">
              <w:rPr>
                <w:sz w:val="12"/>
                <w:szCs w:val="12"/>
                <w:lang w:eastAsia="zh-CN"/>
              </w:rPr>
              <w:t>AF: Analytics Function</w:t>
            </w:r>
          </w:p>
        </w:tc>
      </w:tr>
      <w:tr w:rsidR="009166E9" w:rsidRPr="00E9603C" w14:paraId="71C71AC6" w14:textId="77777777">
        <w:tc>
          <w:tcPr>
            <w:tcW w:w="1368" w:type="dxa"/>
            <w:gridSpan w:val="2"/>
            <w:vAlign w:val="center"/>
          </w:tcPr>
          <w:p w14:paraId="6EABCFE0" w14:textId="77777777" w:rsidR="009166E9" w:rsidRPr="00E9603C" w:rsidRDefault="009166E9">
            <w:pPr>
              <w:pStyle w:val="TAC"/>
              <w:rPr>
                <w:lang w:eastAsia="zh-CN"/>
              </w:rPr>
            </w:pPr>
            <w:r w:rsidRPr="00E9603C">
              <w:rPr>
                <w:lang w:eastAsia="zh-CN"/>
              </w:rPr>
              <w:t>7</w:t>
            </w:r>
          </w:p>
        </w:tc>
        <w:tc>
          <w:tcPr>
            <w:tcW w:w="1800" w:type="dxa"/>
            <w:vAlign w:val="center"/>
          </w:tcPr>
          <w:p w14:paraId="5052BE35" w14:textId="77777777" w:rsidR="009166E9" w:rsidRPr="00E9603C" w:rsidRDefault="009166E9">
            <w:pPr>
              <w:pStyle w:val="TAC"/>
              <w:rPr>
                <w:i/>
                <w:lang w:eastAsia="zh-CN"/>
              </w:rPr>
            </w:pPr>
            <w:r w:rsidRPr="00E9603C">
              <w:rPr>
                <w:i/>
                <w:lang w:eastAsia="zh-CN"/>
              </w:rPr>
              <w:t>NWDAF (DC)</w:t>
            </w:r>
          </w:p>
          <w:p w14:paraId="1157DE95" w14:textId="77777777" w:rsidR="009166E9" w:rsidRPr="00E9603C" w:rsidRDefault="009166E9">
            <w:pPr>
              <w:pStyle w:val="TAC"/>
              <w:rPr>
                <w:i/>
                <w:lang w:eastAsia="zh-CN"/>
              </w:rPr>
            </w:pPr>
            <w:r w:rsidRPr="00E9603C">
              <w:rPr>
                <w:sz w:val="12"/>
                <w:szCs w:val="12"/>
                <w:lang w:eastAsia="zh-CN"/>
              </w:rPr>
              <w:t>DC: Data Collection</w:t>
            </w:r>
          </w:p>
        </w:tc>
        <w:tc>
          <w:tcPr>
            <w:tcW w:w="1710" w:type="dxa"/>
            <w:vAlign w:val="center"/>
          </w:tcPr>
          <w:p w14:paraId="7302C01C" w14:textId="77777777" w:rsidR="009166E9" w:rsidRPr="00E9603C" w:rsidRDefault="009166E9">
            <w:pPr>
              <w:pStyle w:val="TAC"/>
              <w:rPr>
                <w:lang w:eastAsia="zh-CN"/>
              </w:rPr>
            </w:pPr>
            <w:r w:rsidRPr="00E9603C">
              <w:rPr>
                <w:lang w:eastAsia="zh-CN"/>
              </w:rPr>
              <w:t>-</w:t>
            </w:r>
          </w:p>
        </w:tc>
        <w:tc>
          <w:tcPr>
            <w:tcW w:w="1800" w:type="dxa"/>
            <w:vAlign w:val="center"/>
          </w:tcPr>
          <w:p w14:paraId="4B90E509" w14:textId="77777777" w:rsidR="009166E9" w:rsidRPr="00E9603C" w:rsidRDefault="009166E9">
            <w:pPr>
              <w:pStyle w:val="TAC"/>
              <w:rPr>
                <w:lang w:eastAsia="zh-CN"/>
              </w:rPr>
            </w:pPr>
            <w:r w:rsidRPr="00E9603C">
              <w:rPr>
                <w:lang w:eastAsia="zh-CN"/>
              </w:rPr>
              <w:t>NWDAF (TF)*</w:t>
            </w:r>
          </w:p>
          <w:p w14:paraId="10AF75A5" w14:textId="77777777" w:rsidR="009166E9" w:rsidRPr="00E9603C" w:rsidRDefault="009166E9">
            <w:pPr>
              <w:pStyle w:val="TAC"/>
              <w:rPr>
                <w:lang w:eastAsia="zh-CN"/>
              </w:rPr>
            </w:pPr>
            <w:r w:rsidRPr="00E9603C">
              <w:rPr>
                <w:sz w:val="12"/>
                <w:szCs w:val="12"/>
                <w:lang w:eastAsia="zh-CN"/>
              </w:rPr>
              <w:t>TF: Training Function</w:t>
            </w:r>
          </w:p>
        </w:tc>
        <w:tc>
          <w:tcPr>
            <w:tcW w:w="1710" w:type="dxa"/>
            <w:vAlign w:val="center"/>
          </w:tcPr>
          <w:p w14:paraId="3640F995" w14:textId="77777777" w:rsidR="009166E9" w:rsidRPr="00E9603C" w:rsidRDefault="009166E9">
            <w:pPr>
              <w:pStyle w:val="TAC"/>
              <w:rPr>
                <w:lang w:eastAsia="zh-CN"/>
              </w:rPr>
            </w:pPr>
            <w:r w:rsidRPr="00E9603C">
              <w:rPr>
                <w:lang w:eastAsia="zh-CN"/>
              </w:rPr>
              <w:t>NWDAF (IF)*</w:t>
            </w:r>
          </w:p>
          <w:p w14:paraId="75B39D45" w14:textId="77777777" w:rsidR="009166E9" w:rsidRPr="00E9603C" w:rsidRDefault="009166E9">
            <w:pPr>
              <w:pStyle w:val="TAC"/>
              <w:rPr>
                <w:lang w:eastAsia="zh-CN"/>
              </w:rPr>
            </w:pPr>
            <w:r w:rsidRPr="00E9603C">
              <w:rPr>
                <w:sz w:val="12"/>
                <w:szCs w:val="12"/>
                <w:lang w:eastAsia="zh-CN"/>
              </w:rPr>
              <w:t>IF: Inference Function</w:t>
            </w:r>
          </w:p>
        </w:tc>
        <w:tc>
          <w:tcPr>
            <w:tcW w:w="1471" w:type="dxa"/>
            <w:vAlign w:val="center"/>
          </w:tcPr>
          <w:p w14:paraId="06A55F99" w14:textId="77777777" w:rsidR="009166E9" w:rsidRPr="00E9603C" w:rsidRDefault="009166E9">
            <w:pPr>
              <w:pStyle w:val="TAC"/>
              <w:rPr>
                <w:lang w:eastAsia="zh-CN"/>
              </w:rPr>
            </w:pPr>
            <w:r w:rsidRPr="00E9603C">
              <w:rPr>
                <w:lang w:eastAsia="zh-CN"/>
              </w:rPr>
              <w:t>NWDAF (IF)**</w:t>
            </w:r>
          </w:p>
          <w:p w14:paraId="11512A0E" w14:textId="77777777" w:rsidR="009166E9" w:rsidRPr="00E9603C" w:rsidRDefault="009166E9">
            <w:pPr>
              <w:pStyle w:val="TAC"/>
              <w:rPr>
                <w:lang w:eastAsia="zh-CN"/>
              </w:rPr>
            </w:pPr>
            <w:r w:rsidRPr="00E9603C">
              <w:rPr>
                <w:sz w:val="12"/>
                <w:szCs w:val="12"/>
                <w:lang w:eastAsia="zh-CN"/>
              </w:rPr>
              <w:t>IF: Inference Function</w:t>
            </w:r>
          </w:p>
        </w:tc>
      </w:tr>
      <w:tr w:rsidR="009166E9" w:rsidRPr="00E9603C" w14:paraId="23D7D727" w14:textId="77777777">
        <w:tc>
          <w:tcPr>
            <w:tcW w:w="1368" w:type="dxa"/>
            <w:gridSpan w:val="2"/>
            <w:vAlign w:val="center"/>
          </w:tcPr>
          <w:p w14:paraId="7E5B06E7" w14:textId="77777777" w:rsidR="009166E9" w:rsidRPr="00E9603C" w:rsidRDefault="009166E9">
            <w:pPr>
              <w:pStyle w:val="TAC"/>
              <w:rPr>
                <w:lang w:eastAsia="zh-CN"/>
              </w:rPr>
            </w:pPr>
            <w:r w:rsidRPr="00E9603C">
              <w:rPr>
                <w:lang w:eastAsia="zh-CN"/>
              </w:rPr>
              <w:t>8</w:t>
            </w:r>
          </w:p>
        </w:tc>
        <w:tc>
          <w:tcPr>
            <w:tcW w:w="1800" w:type="dxa"/>
            <w:vAlign w:val="center"/>
          </w:tcPr>
          <w:p w14:paraId="0524B831" w14:textId="77777777" w:rsidR="009166E9" w:rsidRPr="00E9603C" w:rsidRDefault="009166E9">
            <w:pPr>
              <w:pStyle w:val="TAC"/>
              <w:rPr>
                <w:i/>
                <w:lang w:eastAsia="zh-CN"/>
              </w:rPr>
            </w:pPr>
            <w:r w:rsidRPr="00E9603C">
              <w:rPr>
                <w:i/>
                <w:lang w:eastAsia="zh-CN"/>
              </w:rPr>
              <w:t>DC/</w:t>
            </w:r>
          </w:p>
          <w:p w14:paraId="6CBAF568" w14:textId="77777777" w:rsidR="009166E9" w:rsidRPr="00E9603C" w:rsidRDefault="009166E9">
            <w:pPr>
              <w:pStyle w:val="TAC"/>
              <w:rPr>
                <w:i/>
                <w:lang w:eastAsia="zh-CN"/>
              </w:rPr>
            </w:pPr>
            <w:r w:rsidRPr="00E9603C">
              <w:rPr>
                <w:i/>
                <w:lang w:eastAsia="zh-CN"/>
              </w:rPr>
              <w:t>NWDAF (DC)</w:t>
            </w:r>
          </w:p>
        </w:tc>
        <w:tc>
          <w:tcPr>
            <w:tcW w:w="1710" w:type="dxa"/>
            <w:vAlign w:val="center"/>
          </w:tcPr>
          <w:p w14:paraId="5B658D2B" w14:textId="77777777" w:rsidR="009166E9" w:rsidRPr="00E9603C" w:rsidRDefault="009166E9">
            <w:pPr>
              <w:pStyle w:val="TAC"/>
              <w:rPr>
                <w:lang w:eastAsia="zh-CN"/>
              </w:rPr>
            </w:pPr>
            <w:r w:rsidRPr="00E9603C">
              <w:rPr>
                <w:lang w:eastAsia="zh-CN"/>
              </w:rPr>
              <w:t>-</w:t>
            </w:r>
          </w:p>
        </w:tc>
        <w:tc>
          <w:tcPr>
            <w:tcW w:w="1800" w:type="dxa"/>
            <w:vAlign w:val="center"/>
          </w:tcPr>
          <w:p w14:paraId="61E58429" w14:textId="77777777" w:rsidR="009166E9" w:rsidRPr="00E9603C" w:rsidRDefault="009166E9">
            <w:pPr>
              <w:pStyle w:val="TAC"/>
              <w:rPr>
                <w:lang w:eastAsia="zh-CN"/>
              </w:rPr>
            </w:pPr>
            <w:r w:rsidRPr="00E9603C">
              <w:rPr>
                <w:lang w:eastAsia="zh-CN"/>
              </w:rPr>
              <w:t>MT*/</w:t>
            </w:r>
          </w:p>
          <w:p w14:paraId="3D0BF50F" w14:textId="77777777" w:rsidR="009166E9" w:rsidRPr="00E9603C" w:rsidRDefault="009166E9">
            <w:pPr>
              <w:pStyle w:val="TAC"/>
              <w:rPr>
                <w:lang w:eastAsia="zh-CN"/>
              </w:rPr>
            </w:pPr>
            <w:r w:rsidRPr="00E9603C">
              <w:rPr>
                <w:lang w:eastAsia="zh-CN"/>
              </w:rPr>
              <w:t>NWDAF (MT)*</w:t>
            </w:r>
          </w:p>
        </w:tc>
        <w:tc>
          <w:tcPr>
            <w:tcW w:w="1710" w:type="dxa"/>
            <w:vAlign w:val="center"/>
          </w:tcPr>
          <w:p w14:paraId="0EC503F7" w14:textId="77777777" w:rsidR="009166E9" w:rsidRPr="00E9603C" w:rsidRDefault="009166E9">
            <w:pPr>
              <w:pStyle w:val="TAC"/>
              <w:rPr>
                <w:lang w:eastAsia="zh-CN"/>
              </w:rPr>
            </w:pPr>
            <w:r w:rsidRPr="00E9603C">
              <w:rPr>
                <w:lang w:eastAsia="zh-CN"/>
              </w:rPr>
              <w:t>AC*/</w:t>
            </w:r>
          </w:p>
          <w:p w14:paraId="3735C118" w14:textId="77777777" w:rsidR="009166E9" w:rsidRPr="00E9603C" w:rsidRDefault="009166E9">
            <w:pPr>
              <w:pStyle w:val="TAC"/>
              <w:rPr>
                <w:lang w:eastAsia="zh-CN"/>
              </w:rPr>
            </w:pPr>
            <w:r w:rsidRPr="00E9603C">
              <w:rPr>
                <w:lang w:eastAsia="zh-CN"/>
              </w:rPr>
              <w:t>NWDAF (AC)**</w:t>
            </w:r>
          </w:p>
        </w:tc>
        <w:tc>
          <w:tcPr>
            <w:tcW w:w="1471" w:type="dxa"/>
            <w:vAlign w:val="center"/>
          </w:tcPr>
          <w:p w14:paraId="243D8F8F" w14:textId="77777777" w:rsidR="009166E9" w:rsidRPr="00E9603C" w:rsidRDefault="009166E9">
            <w:pPr>
              <w:pStyle w:val="TAC"/>
              <w:rPr>
                <w:lang w:eastAsia="zh-CN"/>
              </w:rPr>
            </w:pPr>
            <w:r w:rsidRPr="00E9603C">
              <w:rPr>
                <w:lang w:eastAsia="zh-CN"/>
              </w:rPr>
              <w:t>AC*/</w:t>
            </w:r>
          </w:p>
          <w:p w14:paraId="68B9329E" w14:textId="77777777" w:rsidR="009166E9" w:rsidRPr="00E9603C" w:rsidRDefault="009166E9">
            <w:pPr>
              <w:pStyle w:val="TAC"/>
              <w:rPr>
                <w:lang w:eastAsia="zh-CN"/>
              </w:rPr>
            </w:pPr>
            <w:r w:rsidRPr="00E9603C">
              <w:rPr>
                <w:lang w:eastAsia="zh-CN"/>
              </w:rPr>
              <w:t>NWDAF (AC)**</w:t>
            </w:r>
          </w:p>
        </w:tc>
      </w:tr>
      <w:tr w:rsidR="009166E9" w:rsidRPr="00E9603C" w14:paraId="7B056083" w14:textId="77777777">
        <w:tc>
          <w:tcPr>
            <w:tcW w:w="1368" w:type="dxa"/>
            <w:gridSpan w:val="2"/>
            <w:vAlign w:val="center"/>
          </w:tcPr>
          <w:p w14:paraId="2A65C165" w14:textId="77777777" w:rsidR="009166E9" w:rsidRPr="00E9603C" w:rsidRDefault="009166E9">
            <w:pPr>
              <w:pStyle w:val="TAC"/>
              <w:rPr>
                <w:color w:val="auto"/>
                <w:lang w:eastAsia="zh-CN"/>
              </w:rPr>
            </w:pPr>
            <w:r w:rsidRPr="00E9603C">
              <w:rPr>
                <w:color w:val="auto"/>
                <w:lang w:eastAsia="zh-CN"/>
              </w:rPr>
              <w:t>9</w:t>
            </w:r>
          </w:p>
          <w:p w14:paraId="1CB90B72" w14:textId="77777777" w:rsidR="009166E9" w:rsidRPr="00E9603C" w:rsidRDefault="009166E9">
            <w:pPr>
              <w:pStyle w:val="TAC"/>
              <w:rPr>
                <w:color w:val="auto"/>
                <w:lang w:eastAsia="zh-CN"/>
              </w:rPr>
            </w:pPr>
            <w:r w:rsidRPr="00E9603C">
              <w:rPr>
                <w:color w:val="auto"/>
                <w:lang w:eastAsia="zh-CN"/>
              </w:rPr>
              <w:t>(KIs #2, #11)</w:t>
            </w:r>
          </w:p>
        </w:tc>
        <w:tc>
          <w:tcPr>
            <w:tcW w:w="1800" w:type="dxa"/>
            <w:vAlign w:val="center"/>
          </w:tcPr>
          <w:p w14:paraId="01F8E065" w14:textId="77777777" w:rsidR="009166E9" w:rsidRPr="00E9603C" w:rsidRDefault="009166E9">
            <w:pPr>
              <w:pStyle w:val="TAC"/>
              <w:rPr>
                <w:i/>
                <w:color w:val="auto"/>
                <w:lang w:eastAsia="zh-CN"/>
              </w:rPr>
            </w:pPr>
            <w:r w:rsidRPr="00E9603C">
              <w:rPr>
                <w:i/>
                <w:color w:val="auto"/>
                <w:lang w:eastAsia="zh-CN"/>
              </w:rPr>
              <w:t>DCCF,</w:t>
            </w:r>
          </w:p>
          <w:p w14:paraId="43C53D36" w14:textId="77777777" w:rsidR="009166E9" w:rsidRPr="00E9603C" w:rsidRDefault="009166E9">
            <w:pPr>
              <w:pStyle w:val="TAC"/>
              <w:rPr>
                <w:i/>
                <w:color w:val="auto"/>
                <w:lang w:eastAsia="zh-CN"/>
              </w:rPr>
            </w:pPr>
            <w:r w:rsidRPr="00E9603C">
              <w:rPr>
                <w:i/>
                <w:color w:val="auto"/>
                <w:lang w:eastAsia="zh-CN"/>
              </w:rPr>
              <w:t>Data repository</w:t>
            </w:r>
          </w:p>
        </w:tc>
        <w:tc>
          <w:tcPr>
            <w:tcW w:w="1710" w:type="dxa"/>
            <w:vAlign w:val="center"/>
          </w:tcPr>
          <w:p w14:paraId="00CA1525" w14:textId="77777777" w:rsidR="009166E9" w:rsidRPr="00E9603C" w:rsidRDefault="009166E9">
            <w:pPr>
              <w:pStyle w:val="TAC"/>
              <w:rPr>
                <w:color w:val="auto"/>
                <w:lang w:eastAsia="zh-CN"/>
              </w:rPr>
            </w:pPr>
            <w:r w:rsidRPr="00E9603C">
              <w:rPr>
                <w:color w:val="auto"/>
                <w:lang w:eastAsia="zh-CN"/>
              </w:rPr>
              <w:t>-</w:t>
            </w:r>
          </w:p>
        </w:tc>
        <w:tc>
          <w:tcPr>
            <w:tcW w:w="1800" w:type="dxa"/>
            <w:vAlign w:val="center"/>
          </w:tcPr>
          <w:p w14:paraId="6399CC5C" w14:textId="77777777" w:rsidR="009166E9" w:rsidRPr="00E9603C" w:rsidRDefault="009166E9">
            <w:pPr>
              <w:pStyle w:val="TAC"/>
              <w:rPr>
                <w:color w:val="auto"/>
                <w:lang w:eastAsia="zh-CN"/>
              </w:rPr>
            </w:pPr>
            <w:r w:rsidRPr="00E9603C">
              <w:rPr>
                <w:color w:val="auto"/>
                <w:lang w:eastAsia="zh-CN"/>
              </w:rPr>
              <w:t>-</w:t>
            </w:r>
          </w:p>
        </w:tc>
        <w:tc>
          <w:tcPr>
            <w:tcW w:w="1710" w:type="dxa"/>
            <w:vAlign w:val="center"/>
          </w:tcPr>
          <w:p w14:paraId="1E41CDCD" w14:textId="77777777" w:rsidR="009166E9" w:rsidRPr="00E9603C" w:rsidRDefault="009166E9">
            <w:pPr>
              <w:pStyle w:val="TAC"/>
              <w:rPr>
                <w:color w:val="auto"/>
                <w:lang w:eastAsia="zh-CN"/>
              </w:rPr>
            </w:pPr>
            <w:r w:rsidRPr="00E9603C">
              <w:rPr>
                <w:color w:val="auto"/>
                <w:lang w:eastAsia="zh-CN"/>
              </w:rPr>
              <w:t>-</w:t>
            </w:r>
          </w:p>
        </w:tc>
        <w:tc>
          <w:tcPr>
            <w:tcW w:w="1471" w:type="dxa"/>
            <w:vAlign w:val="center"/>
          </w:tcPr>
          <w:p w14:paraId="5D80F163" w14:textId="77777777" w:rsidR="009166E9" w:rsidRPr="00E9603C" w:rsidRDefault="009166E9">
            <w:pPr>
              <w:pStyle w:val="TAC"/>
              <w:rPr>
                <w:color w:val="auto"/>
                <w:lang w:eastAsia="zh-CN"/>
              </w:rPr>
            </w:pPr>
            <w:r w:rsidRPr="00E9603C">
              <w:rPr>
                <w:color w:val="auto"/>
                <w:lang w:eastAsia="zh-CN"/>
              </w:rPr>
              <w:t>NWDAF (AF)**</w:t>
            </w:r>
          </w:p>
          <w:p w14:paraId="36B93A7B" w14:textId="77777777" w:rsidR="009166E9" w:rsidRPr="00E9603C" w:rsidRDefault="009166E9">
            <w:pPr>
              <w:pStyle w:val="TAC"/>
              <w:rPr>
                <w:color w:val="auto"/>
                <w:lang w:eastAsia="zh-CN"/>
              </w:rPr>
            </w:pPr>
            <w:r w:rsidRPr="00E9603C">
              <w:rPr>
                <w:sz w:val="12"/>
                <w:szCs w:val="12"/>
                <w:lang w:eastAsia="zh-CN"/>
              </w:rPr>
              <w:t>AF: Analytics Function</w:t>
            </w:r>
          </w:p>
        </w:tc>
      </w:tr>
      <w:tr w:rsidR="009166E9" w:rsidRPr="00E9603C" w14:paraId="23D2C193" w14:textId="77777777">
        <w:tc>
          <w:tcPr>
            <w:tcW w:w="1368" w:type="dxa"/>
            <w:gridSpan w:val="2"/>
            <w:vAlign w:val="center"/>
          </w:tcPr>
          <w:p w14:paraId="18548E02" w14:textId="77777777" w:rsidR="009166E9" w:rsidRPr="00E9603C" w:rsidRDefault="009166E9">
            <w:pPr>
              <w:pStyle w:val="TAC"/>
              <w:rPr>
                <w:lang w:eastAsia="zh-CN"/>
              </w:rPr>
            </w:pPr>
            <w:r w:rsidRPr="00E9603C">
              <w:rPr>
                <w:lang w:eastAsia="zh-CN"/>
              </w:rPr>
              <w:t>35</w:t>
            </w:r>
          </w:p>
          <w:p w14:paraId="7ED8A57C" w14:textId="77777777" w:rsidR="009166E9" w:rsidRPr="00E9603C" w:rsidRDefault="009166E9">
            <w:pPr>
              <w:pStyle w:val="TAC"/>
              <w:rPr>
                <w:lang w:eastAsia="zh-CN"/>
              </w:rPr>
            </w:pPr>
            <w:r w:rsidRPr="00E9603C">
              <w:rPr>
                <w:lang w:eastAsia="zh-CN"/>
              </w:rPr>
              <w:t>(KIs #2, #11)</w:t>
            </w:r>
          </w:p>
        </w:tc>
        <w:tc>
          <w:tcPr>
            <w:tcW w:w="1800" w:type="dxa"/>
            <w:vAlign w:val="center"/>
          </w:tcPr>
          <w:p w14:paraId="5851802E" w14:textId="77777777" w:rsidR="009166E9" w:rsidRPr="00E9603C" w:rsidRDefault="009166E9">
            <w:pPr>
              <w:pStyle w:val="TAC"/>
              <w:rPr>
                <w:i/>
                <w:lang w:eastAsia="zh-CN"/>
              </w:rPr>
            </w:pPr>
            <w:r w:rsidRPr="00E9603C">
              <w:rPr>
                <w:i/>
                <w:lang w:eastAsia="zh-CN"/>
              </w:rPr>
              <w:t>DCNF</w:t>
            </w:r>
          </w:p>
        </w:tc>
        <w:tc>
          <w:tcPr>
            <w:tcW w:w="1710" w:type="dxa"/>
            <w:vAlign w:val="center"/>
          </w:tcPr>
          <w:p w14:paraId="49AF418C" w14:textId="77777777" w:rsidR="009166E9" w:rsidRPr="00E9603C" w:rsidRDefault="009166E9">
            <w:pPr>
              <w:pStyle w:val="TAC"/>
              <w:rPr>
                <w:lang w:eastAsia="zh-CN"/>
              </w:rPr>
            </w:pPr>
            <w:r w:rsidRPr="00E9603C">
              <w:rPr>
                <w:lang w:eastAsia="zh-CN"/>
              </w:rPr>
              <w:t>-</w:t>
            </w:r>
          </w:p>
        </w:tc>
        <w:tc>
          <w:tcPr>
            <w:tcW w:w="1800" w:type="dxa"/>
            <w:vAlign w:val="center"/>
          </w:tcPr>
          <w:p w14:paraId="637273B8" w14:textId="77777777" w:rsidR="009166E9" w:rsidRPr="00E9603C" w:rsidRDefault="009166E9">
            <w:pPr>
              <w:pStyle w:val="TAC"/>
              <w:rPr>
                <w:lang w:eastAsia="zh-CN"/>
              </w:rPr>
            </w:pPr>
            <w:r w:rsidRPr="00E9603C">
              <w:rPr>
                <w:lang w:eastAsia="zh-CN"/>
              </w:rPr>
              <w:t>-</w:t>
            </w:r>
          </w:p>
        </w:tc>
        <w:tc>
          <w:tcPr>
            <w:tcW w:w="1710" w:type="dxa"/>
            <w:vAlign w:val="center"/>
          </w:tcPr>
          <w:p w14:paraId="38CE4E35" w14:textId="77777777" w:rsidR="009166E9" w:rsidRPr="00E9603C" w:rsidRDefault="009166E9">
            <w:pPr>
              <w:pStyle w:val="TAC"/>
              <w:rPr>
                <w:lang w:eastAsia="zh-CN"/>
              </w:rPr>
            </w:pPr>
            <w:r w:rsidRPr="00E9603C">
              <w:rPr>
                <w:lang w:eastAsia="zh-CN"/>
              </w:rPr>
              <w:t>-</w:t>
            </w:r>
          </w:p>
        </w:tc>
        <w:tc>
          <w:tcPr>
            <w:tcW w:w="1471" w:type="dxa"/>
            <w:vAlign w:val="center"/>
          </w:tcPr>
          <w:p w14:paraId="5D9B2477" w14:textId="77777777" w:rsidR="009166E9" w:rsidRPr="00E9603C" w:rsidRDefault="009166E9">
            <w:pPr>
              <w:pStyle w:val="TAC"/>
              <w:rPr>
                <w:lang w:eastAsia="zh-CN"/>
              </w:rPr>
            </w:pPr>
            <w:r w:rsidRPr="00E9603C">
              <w:rPr>
                <w:lang w:eastAsia="zh-CN"/>
              </w:rPr>
              <w:t>NWDAF**</w:t>
            </w:r>
          </w:p>
        </w:tc>
      </w:tr>
      <w:tr w:rsidR="009166E9" w:rsidRPr="00E9603C" w14:paraId="622EAEC9" w14:textId="77777777">
        <w:tc>
          <w:tcPr>
            <w:tcW w:w="1368" w:type="dxa"/>
            <w:gridSpan w:val="2"/>
            <w:vAlign w:val="center"/>
          </w:tcPr>
          <w:p w14:paraId="6758DDCC" w14:textId="77777777" w:rsidR="009166E9" w:rsidRPr="00E9603C" w:rsidRDefault="009166E9">
            <w:pPr>
              <w:pStyle w:val="TAC"/>
              <w:rPr>
                <w:lang w:eastAsia="zh-CN"/>
              </w:rPr>
            </w:pPr>
            <w:r w:rsidRPr="00E9603C">
              <w:rPr>
                <w:lang w:eastAsia="zh-CN"/>
              </w:rPr>
              <w:t>39</w:t>
            </w:r>
          </w:p>
          <w:p w14:paraId="5741BA31" w14:textId="77777777" w:rsidR="009166E9" w:rsidRPr="00E9603C" w:rsidRDefault="009166E9">
            <w:pPr>
              <w:pStyle w:val="TAC"/>
              <w:rPr>
                <w:lang w:eastAsia="zh-CN"/>
              </w:rPr>
            </w:pPr>
            <w:r w:rsidRPr="00E9603C">
              <w:rPr>
                <w:lang w:eastAsia="zh-CN"/>
              </w:rPr>
              <w:t>(KIs #2, #11)</w:t>
            </w:r>
          </w:p>
        </w:tc>
        <w:tc>
          <w:tcPr>
            <w:tcW w:w="1800" w:type="dxa"/>
            <w:vAlign w:val="center"/>
          </w:tcPr>
          <w:p w14:paraId="0F90D6E6" w14:textId="77777777" w:rsidR="009166E9" w:rsidRPr="00E9603C" w:rsidRDefault="009166E9">
            <w:pPr>
              <w:pStyle w:val="TAC"/>
              <w:rPr>
                <w:i/>
                <w:lang w:eastAsia="zh-CN"/>
              </w:rPr>
            </w:pPr>
            <w:r w:rsidRPr="00E9603C">
              <w:rPr>
                <w:i/>
                <w:lang w:eastAsia="zh-CN"/>
              </w:rPr>
              <w:t>DRSF</w:t>
            </w:r>
          </w:p>
        </w:tc>
        <w:tc>
          <w:tcPr>
            <w:tcW w:w="1710" w:type="dxa"/>
            <w:vAlign w:val="center"/>
          </w:tcPr>
          <w:p w14:paraId="4290FB03" w14:textId="77777777" w:rsidR="009166E9" w:rsidRPr="00E9603C" w:rsidRDefault="009166E9">
            <w:pPr>
              <w:pStyle w:val="TAC"/>
              <w:rPr>
                <w:lang w:eastAsia="zh-CN"/>
              </w:rPr>
            </w:pPr>
            <w:r w:rsidRPr="00E9603C">
              <w:rPr>
                <w:lang w:eastAsia="zh-CN"/>
              </w:rPr>
              <w:t>-</w:t>
            </w:r>
          </w:p>
        </w:tc>
        <w:tc>
          <w:tcPr>
            <w:tcW w:w="1800" w:type="dxa"/>
            <w:vAlign w:val="center"/>
          </w:tcPr>
          <w:p w14:paraId="4EFA8A8A" w14:textId="77777777" w:rsidR="009166E9" w:rsidRPr="00E9603C" w:rsidRDefault="009166E9">
            <w:pPr>
              <w:pStyle w:val="TAC"/>
              <w:rPr>
                <w:lang w:eastAsia="zh-CN"/>
              </w:rPr>
            </w:pPr>
            <w:r w:rsidRPr="00E9603C">
              <w:rPr>
                <w:lang w:eastAsia="zh-CN"/>
              </w:rPr>
              <w:t>-</w:t>
            </w:r>
          </w:p>
        </w:tc>
        <w:tc>
          <w:tcPr>
            <w:tcW w:w="1710" w:type="dxa"/>
            <w:vAlign w:val="center"/>
          </w:tcPr>
          <w:p w14:paraId="7CA1B1E9" w14:textId="77777777" w:rsidR="009166E9" w:rsidRPr="00E9603C" w:rsidRDefault="009166E9">
            <w:pPr>
              <w:pStyle w:val="TAC"/>
              <w:rPr>
                <w:lang w:eastAsia="zh-CN"/>
              </w:rPr>
            </w:pPr>
            <w:r w:rsidRPr="00E9603C">
              <w:rPr>
                <w:lang w:eastAsia="zh-CN"/>
              </w:rPr>
              <w:t>-</w:t>
            </w:r>
          </w:p>
        </w:tc>
        <w:tc>
          <w:tcPr>
            <w:tcW w:w="1471" w:type="dxa"/>
            <w:vAlign w:val="center"/>
          </w:tcPr>
          <w:p w14:paraId="6233396B" w14:textId="77777777" w:rsidR="009166E9" w:rsidRPr="00E9603C" w:rsidRDefault="009166E9">
            <w:pPr>
              <w:pStyle w:val="TAC"/>
              <w:rPr>
                <w:lang w:eastAsia="zh-CN"/>
              </w:rPr>
            </w:pPr>
            <w:r w:rsidRPr="00E9603C">
              <w:rPr>
                <w:lang w:eastAsia="zh-CN"/>
              </w:rPr>
              <w:t>NWDAF**</w:t>
            </w:r>
          </w:p>
        </w:tc>
      </w:tr>
      <w:tr w:rsidR="009166E9" w:rsidRPr="00E9603C" w14:paraId="1564379F" w14:textId="77777777">
        <w:tc>
          <w:tcPr>
            <w:tcW w:w="1368" w:type="dxa"/>
            <w:gridSpan w:val="2"/>
            <w:vAlign w:val="center"/>
          </w:tcPr>
          <w:p w14:paraId="33F44AF5" w14:textId="77777777" w:rsidR="009166E9" w:rsidRPr="00E9603C" w:rsidRDefault="009166E9">
            <w:pPr>
              <w:pStyle w:val="TAC"/>
              <w:rPr>
                <w:lang w:eastAsia="zh-CN"/>
              </w:rPr>
            </w:pPr>
            <w:r w:rsidRPr="00E9603C">
              <w:rPr>
                <w:lang w:eastAsia="zh-CN"/>
              </w:rPr>
              <w:t>56</w:t>
            </w:r>
          </w:p>
          <w:p w14:paraId="3DEC6F19" w14:textId="77777777" w:rsidR="009166E9" w:rsidRPr="00E9603C" w:rsidRDefault="009166E9">
            <w:pPr>
              <w:pStyle w:val="TAC"/>
              <w:rPr>
                <w:lang w:eastAsia="zh-CN"/>
              </w:rPr>
            </w:pPr>
            <w:r w:rsidRPr="00E9603C">
              <w:rPr>
                <w:lang w:eastAsia="zh-CN"/>
              </w:rPr>
              <w:t>(KIs #2, #19)</w:t>
            </w:r>
          </w:p>
        </w:tc>
        <w:tc>
          <w:tcPr>
            <w:tcW w:w="1800" w:type="dxa"/>
            <w:vAlign w:val="center"/>
          </w:tcPr>
          <w:p w14:paraId="326EE09C" w14:textId="77777777" w:rsidR="009166E9" w:rsidRPr="00E9603C" w:rsidRDefault="009166E9">
            <w:pPr>
              <w:pStyle w:val="TAC"/>
              <w:rPr>
                <w:i/>
                <w:lang w:eastAsia="zh-CN"/>
              </w:rPr>
            </w:pPr>
            <w:r w:rsidRPr="00E9603C">
              <w:rPr>
                <w:i/>
                <w:lang w:eastAsia="zh-CN"/>
              </w:rPr>
              <w:t>-</w:t>
            </w:r>
          </w:p>
        </w:tc>
        <w:tc>
          <w:tcPr>
            <w:tcW w:w="1710" w:type="dxa"/>
            <w:vAlign w:val="center"/>
          </w:tcPr>
          <w:p w14:paraId="62AB81EF" w14:textId="77777777" w:rsidR="009166E9" w:rsidRPr="00E9603C" w:rsidRDefault="009166E9">
            <w:pPr>
              <w:pStyle w:val="TAC"/>
              <w:rPr>
                <w:lang w:eastAsia="zh-CN"/>
              </w:rPr>
            </w:pPr>
            <w:r w:rsidRPr="00E9603C">
              <w:rPr>
                <w:lang w:eastAsia="zh-CN"/>
              </w:rPr>
              <w:t>-</w:t>
            </w:r>
          </w:p>
        </w:tc>
        <w:tc>
          <w:tcPr>
            <w:tcW w:w="1800" w:type="dxa"/>
            <w:vAlign w:val="center"/>
          </w:tcPr>
          <w:p w14:paraId="68A48FAE" w14:textId="77777777" w:rsidR="009166E9" w:rsidRPr="00E9603C" w:rsidRDefault="009166E9">
            <w:pPr>
              <w:pStyle w:val="TAC"/>
              <w:rPr>
                <w:lang w:eastAsia="zh-CN"/>
              </w:rPr>
            </w:pPr>
            <w:r w:rsidRPr="00E9603C">
              <w:rPr>
                <w:lang w:eastAsia="zh-CN"/>
              </w:rPr>
              <w:t>NWDAF*</w:t>
            </w:r>
          </w:p>
        </w:tc>
        <w:tc>
          <w:tcPr>
            <w:tcW w:w="1710" w:type="dxa"/>
            <w:vAlign w:val="center"/>
          </w:tcPr>
          <w:p w14:paraId="0C28E898" w14:textId="77777777" w:rsidR="009166E9" w:rsidRPr="00E9603C" w:rsidRDefault="009166E9">
            <w:pPr>
              <w:pStyle w:val="TAC"/>
              <w:rPr>
                <w:lang w:eastAsia="zh-CN"/>
              </w:rPr>
            </w:pPr>
            <w:r w:rsidRPr="00E9603C">
              <w:rPr>
                <w:lang w:eastAsia="zh-CN"/>
              </w:rPr>
              <w:t>NWDAF*</w:t>
            </w:r>
          </w:p>
        </w:tc>
        <w:tc>
          <w:tcPr>
            <w:tcW w:w="1471" w:type="dxa"/>
            <w:vAlign w:val="center"/>
          </w:tcPr>
          <w:p w14:paraId="186FD5A7" w14:textId="77777777" w:rsidR="009166E9" w:rsidRPr="00E9603C" w:rsidRDefault="009166E9">
            <w:pPr>
              <w:pStyle w:val="TAC"/>
              <w:rPr>
                <w:lang w:eastAsia="zh-CN"/>
              </w:rPr>
            </w:pPr>
            <w:r w:rsidRPr="00E9603C">
              <w:rPr>
                <w:lang w:eastAsia="zh-CN"/>
              </w:rPr>
              <w:t>-</w:t>
            </w:r>
          </w:p>
        </w:tc>
      </w:tr>
      <w:tr w:rsidR="009166E9" w:rsidRPr="00E9603C" w14:paraId="70FB39CF" w14:textId="77777777">
        <w:tc>
          <w:tcPr>
            <w:tcW w:w="1368" w:type="dxa"/>
            <w:gridSpan w:val="2"/>
            <w:vAlign w:val="center"/>
          </w:tcPr>
          <w:p w14:paraId="40B67AF8" w14:textId="77777777" w:rsidR="009166E9" w:rsidRPr="00E9603C" w:rsidRDefault="009166E9">
            <w:pPr>
              <w:pStyle w:val="TAC"/>
              <w:rPr>
                <w:lang w:eastAsia="zh-CN"/>
              </w:rPr>
            </w:pPr>
            <w:r w:rsidRPr="00E9603C">
              <w:rPr>
                <w:lang w:eastAsia="zh-CN"/>
              </w:rPr>
              <w:t>69</w:t>
            </w:r>
          </w:p>
          <w:p w14:paraId="33985C61" w14:textId="77777777" w:rsidR="009166E9" w:rsidRPr="00E9603C" w:rsidRDefault="009166E9">
            <w:pPr>
              <w:pStyle w:val="TAC"/>
              <w:rPr>
                <w:lang w:eastAsia="zh-CN"/>
              </w:rPr>
            </w:pPr>
            <w:r w:rsidRPr="00E9603C">
              <w:rPr>
                <w:lang w:eastAsia="zh-CN"/>
              </w:rPr>
              <w:t>(KIs #2 ,#11)</w:t>
            </w:r>
          </w:p>
        </w:tc>
        <w:tc>
          <w:tcPr>
            <w:tcW w:w="1800" w:type="dxa"/>
            <w:vAlign w:val="center"/>
          </w:tcPr>
          <w:p w14:paraId="771CB85F" w14:textId="77777777" w:rsidR="009166E9" w:rsidRPr="00E9603C" w:rsidRDefault="009166E9">
            <w:pPr>
              <w:pStyle w:val="TAC"/>
              <w:rPr>
                <w:i/>
                <w:lang w:eastAsia="zh-CN"/>
              </w:rPr>
            </w:pPr>
            <w:r w:rsidRPr="00E9603C">
              <w:rPr>
                <w:i/>
                <w:lang w:eastAsia="zh-CN"/>
              </w:rPr>
              <w:t>NWDAF</w:t>
            </w:r>
          </w:p>
        </w:tc>
        <w:tc>
          <w:tcPr>
            <w:tcW w:w="1710" w:type="dxa"/>
            <w:vAlign w:val="center"/>
          </w:tcPr>
          <w:p w14:paraId="23DA0B20" w14:textId="77777777" w:rsidR="009166E9" w:rsidRPr="00E9603C" w:rsidRDefault="009166E9">
            <w:pPr>
              <w:pStyle w:val="TAC"/>
              <w:rPr>
                <w:lang w:eastAsia="zh-CN"/>
              </w:rPr>
            </w:pPr>
            <w:r w:rsidRPr="00E9603C">
              <w:rPr>
                <w:lang w:eastAsia="zh-CN"/>
              </w:rPr>
              <w:t>-</w:t>
            </w:r>
          </w:p>
        </w:tc>
        <w:tc>
          <w:tcPr>
            <w:tcW w:w="1800" w:type="dxa"/>
            <w:vAlign w:val="center"/>
          </w:tcPr>
          <w:p w14:paraId="7EE992C7" w14:textId="77777777" w:rsidR="009166E9" w:rsidRPr="00E9603C" w:rsidRDefault="009166E9">
            <w:pPr>
              <w:pStyle w:val="TAC"/>
              <w:rPr>
                <w:lang w:eastAsia="zh-CN"/>
              </w:rPr>
            </w:pPr>
            <w:r w:rsidRPr="00E9603C">
              <w:rPr>
                <w:lang w:eastAsia="zh-CN"/>
              </w:rPr>
              <w:t>-</w:t>
            </w:r>
          </w:p>
        </w:tc>
        <w:tc>
          <w:tcPr>
            <w:tcW w:w="1710" w:type="dxa"/>
            <w:vAlign w:val="center"/>
          </w:tcPr>
          <w:p w14:paraId="61B0D96C" w14:textId="77777777" w:rsidR="009166E9" w:rsidRPr="00E9603C" w:rsidRDefault="009166E9">
            <w:pPr>
              <w:pStyle w:val="TAC"/>
              <w:rPr>
                <w:lang w:eastAsia="zh-CN"/>
              </w:rPr>
            </w:pPr>
            <w:r w:rsidRPr="00E9603C">
              <w:rPr>
                <w:lang w:eastAsia="zh-CN"/>
              </w:rPr>
              <w:t>-</w:t>
            </w:r>
          </w:p>
        </w:tc>
        <w:tc>
          <w:tcPr>
            <w:tcW w:w="1471" w:type="dxa"/>
            <w:vAlign w:val="center"/>
          </w:tcPr>
          <w:p w14:paraId="5891EB42" w14:textId="77777777" w:rsidR="009166E9" w:rsidRPr="00E9603C" w:rsidRDefault="009166E9">
            <w:pPr>
              <w:pStyle w:val="TAC"/>
              <w:rPr>
                <w:lang w:eastAsia="zh-CN"/>
              </w:rPr>
            </w:pPr>
            <w:r w:rsidRPr="00E9603C">
              <w:rPr>
                <w:lang w:eastAsia="zh-CN"/>
              </w:rPr>
              <w:t>NWDAF**</w:t>
            </w:r>
          </w:p>
        </w:tc>
      </w:tr>
    </w:tbl>
    <w:p w14:paraId="70E5BD8C" w14:textId="77777777" w:rsidR="009166E9" w:rsidRPr="00E9603C" w:rsidRDefault="009166E9">
      <w:pPr>
        <w:rPr>
          <w:lang w:eastAsia="zh-CN"/>
        </w:rPr>
      </w:pPr>
    </w:p>
    <w:p w14:paraId="38A58DBC" w14:textId="77777777" w:rsidR="009166E9" w:rsidRPr="00E9603C" w:rsidRDefault="009166E9">
      <w:pPr>
        <w:pStyle w:val="NO"/>
      </w:pPr>
      <w:r w:rsidRPr="00E9603C">
        <w:t>NOTE 1:</w:t>
      </w:r>
      <w:r w:rsidRPr="00E9603C">
        <w:tab/>
        <w:t xml:space="preserve">The two options proposed by Solution #6 differ </w:t>
      </w:r>
      <w:r w:rsidRPr="00E9603C">
        <w:rPr>
          <w:rStyle w:val="NOZchn"/>
        </w:rPr>
        <w:t>on how the Analytics Function receives the provided trained ML models but the differentiation does not affect Table 7.1-1.</w:t>
      </w:r>
    </w:p>
    <w:p w14:paraId="423B3219" w14:textId="77777777" w:rsidR="009166E9" w:rsidRPr="00E9603C" w:rsidRDefault="009166E9">
      <w:r w:rsidRPr="00E9603C">
        <w:rPr>
          <w:lang w:eastAsia="zh-CN"/>
        </w:rPr>
        <w:t>Based on Table 7.1-1, the following statements can be made regarding NWDAF functional decomposition:</w:t>
      </w:r>
    </w:p>
    <w:p w14:paraId="73FDC9E3" w14:textId="77777777" w:rsidR="009166E9" w:rsidRPr="00E9603C" w:rsidRDefault="009166E9">
      <w:pPr>
        <w:pStyle w:val="B1"/>
      </w:pPr>
      <w:r w:rsidRPr="00E9603C">
        <w:t>-</w:t>
      </w:r>
      <w:r w:rsidRPr="00E9603C">
        <w:tab/>
        <w:t>Inference functionality and analytics exposure functionality are provided by the same functional entity in all solutions proposing these functionalities. All solutions allow NWDAF to host both functionalities. No specific standardization support of new services is required for these functionalities by any solution.</w:t>
      </w:r>
    </w:p>
    <w:p w14:paraId="6A36FD60" w14:textId="77777777" w:rsidR="009166E9" w:rsidRPr="00E9603C" w:rsidRDefault="009166E9">
      <w:pPr>
        <w:pStyle w:val="B1"/>
      </w:pPr>
      <w:r w:rsidRPr="00E9603C">
        <w:t>-</w:t>
      </w:r>
      <w:r w:rsidRPr="00E9603C">
        <w:tab/>
        <w:t>All solutions describing both training and inference functionality (Solutions #5, #6, #7, #8, #56) allow for NWDAF to host it.</w:t>
      </w:r>
    </w:p>
    <w:p w14:paraId="5AA34C13" w14:textId="77777777" w:rsidR="009166E9" w:rsidRPr="00E9603C" w:rsidRDefault="009166E9">
      <w:pPr>
        <w:pStyle w:val="B1"/>
      </w:pPr>
      <w:r w:rsidRPr="00E9603C">
        <w:t>-</w:t>
      </w:r>
      <w:r w:rsidRPr="00E9603C">
        <w:tab/>
        <w:t>Three solutions describing both training and inference (Solution #6, Solution #7 and Solution #8) propose separate functional entities within NWDAF to carry out each functionality.</w:t>
      </w:r>
    </w:p>
    <w:p w14:paraId="45AA6CF0" w14:textId="77777777" w:rsidR="009166E9" w:rsidRPr="00E9603C" w:rsidRDefault="009166E9">
      <w:pPr>
        <w:pStyle w:val="B1"/>
      </w:pPr>
      <w:r w:rsidRPr="00E9603C">
        <w:t>-</w:t>
      </w:r>
      <w:r w:rsidRPr="00E9603C">
        <w:tab/>
        <w:t>All solutions describing training functionality (Solutions #5, #6, #7, #8, #56) assume standardization impact due to new services required for training support.</w:t>
      </w:r>
    </w:p>
    <w:p w14:paraId="36220C94" w14:textId="77777777" w:rsidR="009166E9" w:rsidRPr="00E9603C" w:rsidRDefault="009166E9">
      <w:pPr>
        <w:pStyle w:val="B1"/>
      </w:pPr>
      <w:r w:rsidRPr="00E9603C">
        <w:t>-</w:t>
      </w:r>
      <w:r w:rsidRPr="00E9603C">
        <w:tab/>
        <w:t>All solutions describing inference functionality (Solutions #5, #6, #7, #8, #56) assume no standardization impact due to inference support.</w:t>
      </w:r>
    </w:p>
    <w:p w14:paraId="534957FD" w14:textId="77777777" w:rsidR="009166E9" w:rsidRPr="00E9603C" w:rsidRDefault="009166E9">
      <w:pPr>
        <w:pStyle w:val="B1"/>
      </w:pPr>
      <w:r w:rsidRPr="00E9603C">
        <w:t>-</w:t>
      </w:r>
      <w:r w:rsidRPr="00E9603C">
        <w:tab/>
        <w:t>Two solutions describe functional entities for model repository (Solutions #5, #6). Solution #5 assumes standardization impact and Solution #6 proposes two options with both standardization impact and absence thereof.</w:t>
      </w:r>
    </w:p>
    <w:p w14:paraId="3FC17707" w14:textId="77777777" w:rsidR="009166E9" w:rsidRPr="00E9603C" w:rsidRDefault="009166E9">
      <w:pPr>
        <w:pStyle w:val="NO"/>
      </w:pPr>
      <w:r w:rsidRPr="00E9603C">
        <w:t>NOTE 2:</w:t>
      </w:r>
      <w:r w:rsidRPr="00E9603C">
        <w:tab/>
      </w:r>
      <w:r w:rsidRPr="00E9603C">
        <w:rPr>
          <w:rStyle w:val="NOZchn"/>
        </w:rPr>
        <w:t>Whether a dedicated entity for data collection is required and whether specific standardization support for that entity is required is in the scope of KI#11.</w:t>
      </w:r>
    </w:p>
    <w:p w14:paraId="7C001384" w14:textId="77777777" w:rsidR="009166E9" w:rsidRPr="00E9603C" w:rsidRDefault="009166E9">
      <w:pPr>
        <w:pStyle w:val="NO"/>
      </w:pPr>
      <w:r w:rsidRPr="00E9603C">
        <w:t>NOTE 3:</w:t>
      </w:r>
      <w:r w:rsidRPr="00E9603C">
        <w:tab/>
        <w:t>The sharing of trained models among NWDAF instances is in the scope of KI#19, so any decision on training and inference decomposition needs to be compatible with KI#19 conclusion and vice versa.</w:t>
      </w:r>
    </w:p>
    <w:p w14:paraId="29F9B633" w14:textId="77777777" w:rsidR="009166E9" w:rsidRPr="00E9603C" w:rsidRDefault="009166E9">
      <w:pPr>
        <w:pStyle w:val="NO"/>
      </w:pPr>
      <w:r w:rsidRPr="00E9603C">
        <w:t>NOTE 4:</w:t>
      </w:r>
      <w:r w:rsidRPr="00E9603C">
        <w:tab/>
        <w:t>Table 7.1-1 does not take into account impacts on NRF related services resulting from the decomposition.</w:t>
      </w:r>
    </w:p>
    <w:p w14:paraId="6BCF971E" w14:textId="77777777" w:rsidR="009166E9" w:rsidRPr="00E9603C" w:rsidRDefault="009166E9">
      <w:pPr>
        <w:pStyle w:val="Heading2"/>
      </w:pPr>
      <w:bookmarkStart w:id="13770" w:name="_Toc54770435"/>
      <w:bookmarkStart w:id="13771" w:name="_Toc54779788"/>
      <w:bookmarkStart w:id="13772" w:name="_Toc54786748"/>
      <w:bookmarkStart w:id="13773" w:name="_Toc57201613"/>
      <w:bookmarkStart w:id="13774" w:name="_Toc50022787"/>
      <w:bookmarkStart w:id="13775" w:name="_Toc50022067"/>
      <w:bookmarkStart w:id="13776" w:name="_Toc50023436"/>
      <w:bookmarkStart w:id="13777" w:name="_Toc50024021"/>
      <w:bookmarkStart w:id="13778" w:name="_Toc50310090"/>
      <w:bookmarkStart w:id="13779" w:name="_Toc50021498"/>
      <w:bookmarkStart w:id="13780" w:name="_Toc50579822"/>
      <w:bookmarkStart w:id="13781" w:name="_Toc57641651"/>
      <w:bookmarkStart w:id="13782" w:name="_Toc59102004"/>
      <w:r w:rsidRPr="00E9603C">
        <w:rPr>
          <w:lang w:eastAsia="zh-CN"/>
        </w:rPr>
        <w:t>7.2</w:t>
      </w:r>
      <w:r w:rsidRPr="00E9603C">
        <w:rPr>
          <w:lang w:eastAsia="zh-CN"/>
        </w:rPr>
        <w:tab/>
        <w:t>Key Issue #2: Multiple NWDAF instances</w:t>
      </w:r>
      <w:bookmarkEnd w:id="13770"/>
      <w:bookmarkEnd w:id="13771"/>
      <w:bookmarkEnd w:id="13772"/>
      <w:bookmarkEnd w:id="13773"/>
      <w:bookmarkEnd w:id="13781"/>
      <w:bookmarkEnd w:id="13782"/>
    </w:p>
    <w:p w14:paraId="15E55CE0" w14:textId="77777777" w:rsidR="009166E9" w:rsidRPr="00E9603C" w:rsidRDefault="009166E9">
      <w:pPr>
        <w:pStyle w:val="Heading3"/>
      </w:pPr>
      <w:bookmarkStart w:id="13783" w:name="_Toc54770436"/>
      <w:bookmarkStart w:id="13784" w:name="_Toc54779789"/>
      <w:bookmarkStart w:id="13785" w:name="_Toc57201614"/>
      <w:bookmarkStart w:id="13786" w:name="_Toc54786749"/>
      <w:bookmarkStart w:id="13787" w:name="_Toc57641652"/>
      <w:bookmarkStart w:id="13788" w:name="_Toc59102005"/>
      <w:r w:rsidRPr="00E9603C">
        <w:t>7.2.1</w:t>
      </w:r>
      <w:r w:rsidRPr="00E9603C">
        <w:tab/>
        <w:t>Solution categorisation</w:t>
      </w:r>
      <w:bookmarkEnd w:id="13783"/>
      <w:bookmarkEnd w:id="13784"/>
      <w:bookmarkEnd w:id="13785"/>
      <w:bookmarkEnd w:id="13786"/>
      <w:bookmarkEnd w:id="13787"/>
      <w:bookmarkEnd w:id="13788"/>
    </w:p>
    <w:p w14:paraId="1B28C456" w14:textId="77777777" w:rsidR="009166E9" w:rsidRPr="00E9603C" w:rsidRDefault="009166E9">
      <w:r w:rsidRPr="00E9603C">
        <w:t>This clause lists all solutions mapped to solution #2 and provides an overview of key aspects of the solutions. The solutions are thereby categorized into different groups based on the aspects that they address.</w:t>
      </w:r>
    </w:p>
    <w:p w14:paraId="0600CB3F" w14:textId="77777777" w:rsidR="009166E9" w:rsidRPr="00E9603C" w:rsidRDefault="009166E9">
      <w:r w:rsidRPr="00E9603C">
        <w:t>Table 7.2.1.1 provides a list of key aspects described in the solutions, identifies the main Key Issue related to this particular aspect, and lists solutions that cover this aspect.</w:t>
      </w:r>
    </w:p>
    <w:p w14:paraId="6781E59C" w14:textId="77777777" w:rsidR="009166E9" w:rsidRPr="00E9603C" w:rsidRDefault="009166E9">
      <w:pPr>
        <w:pStyle w:val="TH"/>
      </w:pPr>
      <w:r w:rsidRPr="00E9603C">
        <w:t>Table 7.2.1.1: Solutions introducing hierarchical NWDAF deployment</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12"/>
        <w:gridCol w:w="1831"/>
        <w:gridCol w:w="3772"/>
      </w:tblGrid>
      <w:tr w:rsidR="009166E9" w:rsidRPr="00E9603C" w14:paraId="7CD57590" w14:textId="77777777">
        <w:tc>
          <w:tcPr>
            <w:tcW w:w="3964" w:type="dxa"/>
          </w:tcPr>
          <w:p w14:paraId="7D527493" w14:textId="77777777" w:rsidR="009166E9" w:rsidRPr="00E9603C" w:rsidRDefault="009166E9">
            <w:pPr>
              <w:pStyle w:val="TAH"/>
            </w:pPr>
            <w:r w:rsidRPr="00E9603C">
              <w:t>Key aspect of the solution</w:t>
            </w:r>
          </w:p>
        </w:tc>
        <w:tc>
          <w:tcPr>
            <w:tcW w:w="1843" w:type="dxa"/>
          </w:tcPr>
          <w:p w14:paraId="5F4F229D" w14:textId="77777777" w:rsidR="009166E9" w:rsidRPr="00E9603C" w:rsidRDefault="009166E9">
            <w:pPr>
              <w:pStyle w:val="TAH"/>
            </w:pPr>
            <w:r w:rsidRPr="00E9603C">
              <w:t>Addressing KI</w:t>
            </w:r>
          </w:p>
        </w:tc>
        <w:tc>
          <w:tcPr>
            <w:tcW w:w="3822" w:type="dxa"/>
          </w:tcPr>
          <w:p w14:paraId="79EFBA92" w14:textId="77777777" w:rsidR="009166E9" w:rsidRPr="00E9603C" w:rsidRDefault="009166E9">
            <w:pPr>
              <w:pStyle w:val="TAH"/>
            </w:pPr>
            <w:r w:rsidRPr="00E9603C">
              <w:t>Suggestive solution mapping</w:t>
            </w:r>
          </w:p>
        </w:tc>
      </w:tr>
      <w:tr w:rsidR="009166E9" w:rsidRPr="00E9603C" w14:paraId="050E7534" w14:textId="77777777">
        <w:tc>
          <w:tcPr>
            <w:tcW w:w="3964" w:type="dxa"/>
          </w:tcPr>
          <w:p w14:paraId="240BFF57" w14:textId="77777777" w:rsidR="009166E9" w:rsidRPr="00E9603C" w:rsidRDefault="009166E9">
            <w:pPr>
              <w:pStyle w:val="TAL"/>
            </w:pPr>
            <w:r w:rsidRPr="00E9603C">
              <w:t>Data Collection / Data Collection Coordination Function, Data Storage Function</w:t>
            </w:r>
          </w:p>
        </w:tc>
        <w:tc>
          <w:tcPr>
            <w:tcW w:w="1843" w:type="dxa"/>
          </w:tcPr>
          <w:p w14:paraId="7B4F60FA" w14:textId="77777777" w:rsidR="009166E9" w:rsidRPr="00E9603C" w:rsidRDefault="009166E9">
            <w:pPr>
              <w:pStyle w:val="TAL"/>
            </w:pPr>
            <w:r w:rsidRPr="00E9603C">
              <w:t>KI#11</w:t>
            </w:r>
            <w:r w:rsidRPr="00E9603C">
              <w:br/>
              <w:t>(see clause 7.11)</w:t>
            </w:r>
          </w:p>
        </w:tc>
        <w:tc>
          <w:tcPr>
            <w:tcW w:w="3822" w:type="dxa"/>
          </w:tcPr>
          <w:p w14:paraId="2F4855C0" w14:textId="77777777" w:rsidR="009166E9" w:rsidRPr="00E9603C" w:rsidRDefault="009166E9">
            <w:pPr>
              <w:pStyle w:val="TAL"/>
            </w:pPr>
            <w:r w:rsidRPr="00E9603C">
              <w:t>Sol. #9, #15, #22, #35, #39</w:t>
            </w:r>
          </w:p>
        </w:tc>
      </w:tr>
      <w:tr w:rsidR="009166E9" w:rsidRPr="00E9603C" w14:paraId="2DC82AE4" w14:textId="77777777">
        <w:tc>
          <w:tcPr>
            <w:tcW w:w="3964" w:type="dxa"/>
          </w:tcPr>
          <w:p w14:paraId="16B30630" w14:textId="77777777" w:rsidR="009166E9" w:rsidRPr="00E9603C" w:rsidRDefault="009166E9">
            <w:pPr>
              <w:pStyle w:val="TAL"/>
            </w:pPr>
            <w:r w:rsidRPr="00E9603C">
              <w:t>Efficient data collection (without dedicated Function)</w:t>
            </w:r>
          </w:p>
        </w:tc>
        <w:tc>
          <w:tcPr>
            <w:tcW w:w="1843" w:type="dxa"/>
          </w:tcPr>
          <w:p w14:paraId="6D011F0D" w14:textId="77777777" w:rsidR="009166E9" w:rsidRPr="00E9603C" w:rsidRDefault="009166E9">
            <w:pPr>
              <w:pStyle w:val="TAL"/>
            </w:pPr>
            <w:r w:rsidRPr="00E9603C">
              <w:t>KI#11</w:t>
            </w:r>
          </w:p>
        </w:tc>
        <w:tc>
          <w:tcPr>
            <w:tcW w:w="3822" w:type="dxa"/>
          </w:tcPr>
          <w:p w14:paraId="5F1117BA" w14:textId="77777777" w:rsidR="009166E9" w:rsidRPr="00E9603C" w:rsidRDefault="009166E9">
            <w:pPr>
              <w:pStyle w:val="TAL"/>
            </w:pPr>
            <w:r w:rsidRPr="00E9603C">
              <w:t>Sol. #16, #18, #58</w:t>
            </w:r>
          </w:p>
        </w:tc>
      </w:tr>
      <w:tr w:rsidR="009166E9" w:rsidRPr="00E9603C" w14:paraId="5F0279FD" w14:textId="77777777">
        <w:tc>
          <w:tcPr>
            <w:tcW w:w="3964" w:type="dxa"/>
          </w:tcPr>
          <w:p w14:paraId="73222B04" w14:textId="77777777" w:rsidR="009166E9" w:rsidRPr="00E9603C" w:rsidRDefault="009166E9">
            <w:pPr>
              <w:pStyle w:val="TAL"/>
            </w:pPr>
            <w:r w:rsidRPr="00E9603C">
              <w:t>Hierarchical NWDAF architecture with focus on interaction of NWDAFs (see Table 7.2.2-1)</w:t>
            </w:r>
          </w:p>
        </w:tc>
        <w:tc>
          <w:tcPr>
            <w:tcW w:w="1843" w:type="dxa"/>
          </w:tcPr>
          <w:p w14:paraId="00D92F85" w14:textId="77777777" w:rsidR="009166E9" w:rsidRPr="00E9603C" w:rsidRDefault="009166E9">
            <w:pPr>
              <w:pStyle w:val="TAL"/>
            </w:pPr>
            <w:r w:rsidRPr="00E9603C">
              <w:t>K#2</w:t>
            </w:r>
          </w:p>
        </w:tc>
        <w:tc>
          <w:tcPr>
            <w:tcW w:w="3822" w:type="dxa"/>
          </w:tcPr>
          <w:p w14:paraId="2700A68F" w14:textId="77777777" w:rsidR="009166E9" w:rsidRPr="00E9603C" w:rsidRDefault="009166E9">
            <w:pPr>
              <w:pStyle w:val="TAL"/>
            </w:pPr>
            <w:r w:rsidRPr="00E9603C">
              <w:t>Sol. #11, #16, #17, #18, #53</w:t>
            </w:r>
          </w:p>
        </w:tc>
      </w:tr>
      <w:tr w:rsidR="009166E9" w:rsidRPr="00E9603C" w14:paraId="2047CC87" w14:textId="77777777">
        <w:tc>
          <w:tcPr>
            <w:tcW w:w="3964" w:type="dxa"/>
          </w:tcPr>
          <w:p w14:paraId="7D0ED388" w14:textId="77777777" w:rsidR="009166E9" w:rsidRPr="00E9603C" w:rsidRDefault="009166E9">
            <w:pPr>
              <w:pStyle w:val="TAL"/>
            </w:pPr>
            <w:r w:rsidRPr="00E9603C">
              <w:t>Hierarchical NWDAF architecture with focus on Analytics / data aggregation (see Table 7.2.2-2)</w:t>
            </w:r>
          </w:p>
        </w:tc>
        <w:tc>
          <w:tcPr>
            <w:tcW w:w="1843" w:type="dxa"/>
          </w:tcPr>
          <w:p w14:paraId="3CD6113A" w14:textId="77777777" w:rsidR="009166E9" w:rsidRPr="00E9603C" w:rsidRDefault="009166E9">
            <w:pPr>
              <w:pStyle w:val="TAL"/>
            </w:pPr>
            <w:r w:rsidRPr="00E9603C">
              <w:t>KI#2</w:t>
            </w:r>
          </w:p>
        </w:tc>
        <w:tc>
          <w:tcPr>
            <w:tcW w:w="3822" w:type="dxa"/>
          </w:tcPr>
          <w:p w14:paraId="7B5FAB9E" w14:textId="77777777" w:rsidR="009166E9" w:rsidRPr="00E9603C" w:rsidRDefault="009166E9">
            <w:pPr>
              <w:pStyle w:val="TAL"/>
            </w:pPr>
            <w:r w:rsidRPr="00E9603C">
              <w:t>Sol. #10, #12, #14, #19, #21, #23, #60, #69</w:t>
            </w:r>
          </w:p>
        </w:tc>
      </w:tr>
      <w:tr w:rsidR="009166E9" w:rsidRPr="00E9603C" w14:paraId="2E81D747" w14:textId="77777777">
        <w:tc>
          <w:tcPr>
            <w:tcW w:w="3964" w:type="dxa"/>
          </w:tcPr>
          <w:p w14:paraId="7D7E21E5" w14:textId="77777777" w:rsidR="009166E9" w:rsidRPr="00E9603C" w:rsidRDefault="009166E9">
            <w:pPr>
              <w:pStyle w:val="TAL"/>
            </w:pPr>
            <w:r w:rsidRPr="00E9603C">
              <w:t>Reselection Aspects (see Table 7.2.2-3)</w:t>
            </w:r>
          </w:p>
        </w:tc>
        <w:tc>
          <w:tcPr>
            <w:tcW w:w="1843" w:type="dxa"/>
          </w:tcPr>
          <w:p w14:paraId="6AE739A3" w14:textId="77777777" w:rsidR="009166E9" w:rsidRPr="00E9603C" w:rsidRDefault="009166E9">
            <w:pPr>
              <w:pStyle w:val="TAL"/>
            </w:pPr>
            <w:r w:rsidRPr="00E9603C">
              <w:t>KI#2</w:t>
            </w:r>
          </w:p>
        </w:tc>
        <w:tc>
          <w:tcPr>
            <w:tcW w:w="3822" w:type="dxa"/>
          </w:tcPr>
          <w:p w14:paraId="439B0E56" w14:textId="77777777" w:rsidR="009166E9" w:rsidRPr="00E9603C" w:rsidRDefault="009166E9">
            <w:pPr>
              <w:pStyle w:val="TAL"/>
            </w:pPr>
            <w:r w:rsidRPr="00E9603C">
              <w:t>Sol. #10 (clause 6.10.2.4), #26, #57, #59</w:t>
            </w:r>
          </w:p>
        </w:tc>
      </w:tr>
      <w:tr w:rsidR="009166E9" w:rsidRPr="00E9603C" w14:paraId="37ABF33D" w14:textId="77777777">
        <w:tc>
          <w:tcPr>
            <w:tcW w:w="9629" w:type="dxa"/>
            <w:gridSpan w:val="3"/>
          </w:tcPr>
          <w:p w14:paraId="462C970F" w14:textId="77777777" w:rsidR="009166E9" w:rsidRPr="00E9603C" w:rsidRDefault="009166E9">
            <w:pPr>
              <w:pStyle w:val="TAH"/>
            </w:pPr>
            <w:r w:rsidRPr="00E9603C">
              <w:t>Specific aspects of NWDAF interactions (see Table 7.2.2-4):</w:t>
            </w:r>
          </w:p>
        </w:tc>
      </w:tr>
      <w:tr w:rsidR="009166E9" w:rsidRPr="00E9603C" w14:paraId="0474BDF3" w14:textId="77777777">
        <w:tc>
          <w:tcPr>
            <w:tcW w:w="3964" w:type="dxa"/>
          </w:tcPr>
          <w:p w14:paraId="5A9F4E5D" w14:textId="77777777" w:rsidR="009166E9" w:rsidRPr="00E9603C" w:rsidRDefault="009166E9">
            <w:pPr>
              <w:pStyle w:val="TAL"/>
            </w:pPr>
            <w:r w:rsidRPr="00E9603C">
              <w:rPr>
                <w:lang w:eastAsia="en-GB"/>
              </w:rPr>
              <w:t>NWDAF parameter coordination</w:t>
            </w:r>
          </w:p>
        </w:tc>
        <w:tc>
          <w:tcPr>
            <w:tcW w:w="1843" w:type="dxa"/>
          </w:tcPr>
          <w:p w14:paraId="2C8E3282" w14:textId="77777777" w:rsidR="009166E9" w:rsidRPr="00E9603C" w:rsidRDefault="009166E9">
            <w:pPr>
              <w:pStyle w:val="TAL"/>
            </w:pPr>
            <w:r w:rsidRPr="00E9603C">
              <w:t>KI#2</w:t>
            </w:r>
          </w:p>
        </w:tc>
        <w:tc>
          <w:tcPr>
            <w:tcW w:w="3822" w:type="dxa"/>
          </w:tcPr>
          <w:p w14:paraId="66346E34" w14:textId="77777777" w:rsidR="009166E9" w:rsidRPr="00E9603C" w:rsidRDefault="009166E9">
            <w:pPr>
              <w:pStyle w:val="TAL"/>
            </w:pPr>
            <w:r w:rsidRPr="00E9603C">
              <w:t>Sol. #13, Sol. #19</w:t>
            </w:r>
          </w:p>
        </w:tc>
      </w:tr>
      <w:tr w:rsidR="009166E9" w:rsidRPr="00E9603C" w14:paraId="15F345F2" w14:textId="77777777">
        <w:tc>
          <w:tcPr>
            <w:tcW w:w="3964" w:type="dxa"/>
          </w:tcPr>
          <w:p w14:paraId="0DA7CCD3" w14:textId="77777777" w:rsidR="009166E9" w:rsidRPr="00E9603C" w:rsidRDefault="009166E9">
            <w:pPr>
              <w:pStyle w:val="TAL"/>
            </w:pPr>
            <w:r w:rsidRPr="00E9603C">
              <w:t>Abnormal Behaviour interactions</w:t>
            </w:r>
          </w:p>
        </w:tc>
        <w:tc>
          <w:tcPr>
            <w:tcW w:w="1843" w:type="dxa"/>
          </w:tcPr>
          <w:p w14:paraId="7969814E" w14:textId="77777777" w:rsidR="009166E9" w:rsidRPr="00E9603C" w:rsidRDefault="009166E9">
            <w:pPr>
              <w:pStyle w:val="TAL"/>
            </w:pPr>
            <w:r w:rsidRPr="00E9603C">
              <w:t>KI#2</w:t>
            </w:r>
          </w:p>
        </w:tc>
        <w:tc>
          <w:tcPr>
            <w:tcW w:w="3822" w:type="dxa"/>
          </w:tcPr>
          <w:p w14:paraId="5F92988D" w14:textId="77777777" w:rsidR="009166E9" w:rsidRPr="00E9603C" w:rsidRDefault="009166E9">
            <w:pPr>
              <w:pStyle w:val="TAL"/>
            </w:pPr>
            <w:r w:rsidRPr="00E9603C">
              <w:t>Sol. #20</w:t>
            </w:r>
          </w:p>
        </w:tc>
      </w:tr>
      <w:tr w:rsidR="009166E9" w:rsidRPr="00E9603C" w14:paraId="55C06FBF" w14:textId="77777777">
        <w:tc>
          <w:tcPr>
            <w:tcW w:w="3964" w:type="dxa"/>
          </w:tcPr>
          <w:p w14:paraId="30CF1DE5" w14:textId="77777777" w:rsidR="009166E9" w:rsidRPr="00E9603C" w:rsidRDefault="009166E9">
            <w:pPr>
              <w:pStyle w:val="TAL"/>
            </w:pPr>
            <w:r w:rsidRPr="00E9603C">
              <w:t xml:space="preserve">Federated Learning, Trained ML model sharing </w:t>
            </w:r>
          </w:p>
        </w:tc>
        <w:tc>
          <w:tcPr>
            <w:tcW w:w="1843" w:type="dxa"/>
          </w:tcPr>
          <w:p w14:paraId="14BAB0E3" w14:textId="77777777" w:rsidR="009166E9" w:rsidRPr="00E9603C" w:rsidRDefault="009166E9">
            <w:pPr>
              <w:pStyle w:val="TAL"/>
            </w:pPr>
            <w:r w:rsidRPr="00E9603C">
              <w:t>KI#2, KI#19</w:t>
            </w:r>
          </w:p>
        </w:tc>
        <w:tc>
          <w:tcPr>
            <w:tcW w:w="3822" w:type="dxa"/>
          </w:tcPr>
          <w:p w14:paraId="5920AE02" w14:textId="77777777" w:rsidR="009166E9" w:rsidRPr="00E9603C" w:rsidRDefault="009166E9">
            <w:pPr>
              <w:pStyle w:val="TAL"/>
            </w:pPr>
            <w:r w:rsidRPr="00E9603C">
              <w:t>Sol. #24, #56</w:t>
            </w:r>
          </w:p>
        </w:tc>
      </w:tr>
      <w:tr w:rsidR="009166E9" w:rsidRPr="00E9603C" w14:paraId="1B15968B" w14:textId="77777777">
        <w:tc>
          <w:tcPr>
            <w:tcW w:w="3964" w:type="dxa"/>
          </w:tcPr>
          <w:p w14:paraId="528BD73D" w14:textId="77777777" w:rsidR="009166E9" w:rsidRPr="00E9603C" w:rsidRDefault="009166E9">
            <w:pPr>
              <w:pStyle w:val="TAL"/>
            </w:pPr>
            <w:r w:rsidRPr="00E9603C">
              <w:t>Exposing UE mobility analytics</w:t>
            </w:r>
          </w:p>
        </w:tc>
        <w:tc>
          <w:tcPr>
            <w:tcW w:w="1843" w:type="dxa"/>
          </w:tcPr>
          <w:p w14:paraId="59CD2BBB" w14:textId="77777777" w:rsidR="009166E9" w:rsidRPr="00E9603C" w:rsidRDefault="009166E9">
            <w:pPr>
              <w:pStyle w:val="TAL"/>
            </w:pPr>
            <w:r w:rsidRPr="00E9603C">
              <w:t>KI#2</w:t>
            </w:r>
          </w:p>
        </w:tc>
        <w:tc>
          <w:tcPr>
            <w:tcW w:w="3822" w:type="dxa"/>
          </w:tcPr>
          <w:p w14:paraId="2F138657" w14:textId="77777777" w:rsidR="009166E9" w:rsidRPr="00E9603C" w:rsidRDefault="009166E9">
            <w:pPr>
              <w:pStyle w:val="TAL"/>
            </w:pPr>
            <w:r w:rsidRPr="00E9603C">
              <w:t>Sol. #25</w:t>
            </w:r>
          </w:p>
        </w:tc>
      </w:tr>
    </w:tbl>
    <w:p w14:paraId="263D0B4B" w14:textId="77777777" w:rsidR="009166E9" w:rsidRPr="00E9603C" w:rsidRDefault="009166E9"/>
    <w:p w14:paraId="0EE709F3" w14:textId="77777777" w:rsidR="009166E9" w:rsidRPr="00E9603C" w:rsidRDefault="009166E9">
      <w:pPr>
        <w:pStyle w:val="Heading3"/>
      </w:pPr>
      <w:bookmarkStart w:id="13789" w:name="_Toc57201615"/>
      <w:bookmarkStart w:id="13790" w:name="_Toc54770437"/>
      <w:bookmarkStart w:id="13791" w:name="_Toc54779790"/>
      <w:bookmarkStart w:id="13792" w:name="_Toc54786750"/>
      <w:bookmarkStart w:id="13793" w:name="_Toc57641653"/>
      <w:bookmarkStart w:id="13794" w:name="_Toc59102006"/>
      <w:r w:rsidRPr="00E9603C">
        <w:t>7.2.2</w:t>
      </w:r>
      <w:r w:rsidRPr="00E9603C">
        <w:tab/>
        <w:t>Solution evaluation per category</w:t>
      </w:r>
      <w:bookmarkEnd w:id="13789"/>
      <w:bookmarkEnd w:id="13790"/>
      <w:bookmarkEnd w:id="13791"/>
      <w:bookmarkEnd w:id="13792"/>
      <w:bookmarkEnd w:id="13793"/>
      <w:bookmarkEnd w:id="13794"/>
    </w:p>
    <w:p w14:paraId="5075709D" w14:textId="77777777" w:rsidR="009166E9" w:rsidRPr="00E9603C" w:rsidRDefault="009166E9">
      <w:pPr>
        <w:pStyle w:val="Heading4"/>
        <w:rPr>
          <w:rFonts w:eastAsia="MS Mincho"/>
        </w:rPr>
      </w:pPr>
      <w:bookmarkStart w:id="13795" w:name="_Toc57201616"/>
      <w:bookmarkStart w:id="13796" w:name="_Toc57641654"/>
      <w:bookmarkStart w:id="13797" w:name="_Toc59102007"/>
      <w:r w:rsidRPr="00E9603C">
        <w:rPr>
          <w:lang w:eastAsia="zh-CN"/>
        </w:rPr>
        <w:t>7.2.2.1</w:t>
      </w:r>
      <w:r w:rsidRPr="00E9603C">
        <w:rPr>
          <w:lang w:eastAsia="zh-CN"/>
        </w:rPr>
        <w:tab/>
        <w:t>Introduction</w:t>
      </w:r>
      <w:bookmarkEnd w:id="13795"/>
      <w:bookmarkEnd w:id="13796"/>
      <w:bookmarkEnd w:id="13797"/>
    </w:p>
    <w:p w14:paraId="446E1FDC" w14:textId="77777777" w:rsidR="009166E9" w:rsidRPr="00E9603C" w:rsidRDefault="009166E9">
      <w:r w:rsidRPr="00E9603C">
        <w:t>Solutions #9, #15, #22, #35, #39, and #58 assume a setup with multiple NWDAF instances, therefore are marked as related to Key Issue #2, while the solutions mainly concern introducing a functionality or new NF targeting efficient data collection, storage, and/or coordination. These solutions can be applied to any kind of multiple NWDAF deployment. The solutions should be discussed in detail as part of evaluation on Key Issue #11, and therefore are skipped in this evaluation on Key Issue #2 related aspects.</w:t>
      </w:r>
    </w:p>
    <w:p w14:paraId="4FC9192E" w14:textId="77777777" w:rsidR="009166E9" w:rsidRPr="00E9603C" w:rsidRDefault="009166E9">
      <w:pPr>
        <w:pStyle w:val="Heading4"/>
      </w:pPr>
      <w:bookmarkStart w:id="13798" w:name="_Toc57201617"/>
      <w:bookmarkStart w:id="13799" w:name="_Toc57641655"/>
      <w:bookmarkStart w:id="13800" w:name="_Toc59102008"/>
      <w:r w:rsidRPr="00E9603C">
        <w:rPr>
          <w:lang w:eastAsia="zh-CN"/>
        </w:rPr>
        <w:t>7.2.2.2</w:t>
      </w:r>
      <w:r w:rsidRPr="00E9603C">
        <w:rPr>
          <w:lang w:eastAsia="zh-CN"/>
        </w:rPr>
        <w:tab/>
        <w:t>Multiple NWDAF architecture and Analytics aggregation</w:t>
      </w:r>
      <w:bookmarkEnd w:id="13798"/>
      <w:bookmarkEnd w:id="13799"/>
      <w:bookmarkEnd w:id="13800"/>
    </w:p>
    <w:p w14:paraId="70D7E6E1" w14:textId="77777777" w:rsidR="009166E9" w:rsidRPr="00E9603C" w:rsidRDefault="009166E9">
      <w:r w:rsidRPr="00E9603C">
        <w:t>Table 7.2.2-1 lists solutions focusing on the interaction of NWDAFs in a hierarchical NWDAF architecture, in order to support collection and aggregation of data and/or Analytics at higher layer / Central NWDAFs:</w:t>
      </w:r>
    </w:p>
    <w:p w14:paraId="25C13888" w14:textId="77777777" w:rsidR="009166E9" w:rsidRPr="00E9603C" w:rsidRDefault="009166E9">
      <w:pPr>
        <w:pStyle w:val="B1"/>
      </w:pPr>
      <w:r w:rsidRPr="00E9603C">
        <w:t>-</w:t>
      </w:r>
      <w:r w:rsidRPr="00E9603C">
        <w:tab/>
        <w:t>Column "Architecture" indicates whether the solution assumes a distributed and/or hierarchical NWDAF architecture.</w:t>
      </w:r>
    </w:p>
    <w:p w14:paraId="00A27760" w14:textId="77777777" w:rsidR="009166E9" w:rsidRPr="00E9603C" w:rsidRDefault="009166E9">
      <w:pPr>
        <w:pStyle w:val="B1"/>
      </w:pPr>
      <w:r w:rsidRPr="00E9603C">
        <w:t>-</w:t>
      </w:r>
      <w:r w:rsidRPr="00E9603C">
        <w:tab/>
        <w:t>Column "Data collection and/or Analytics aggregation" indicates whether the solution targets collection and/or aggregation of data and/or Analytics.</w:t>
      </w:r>
    </w:p>
    <w:p w14:paraId="73CA59AA" w14:textId="77777777" w:rsidR="009166E9" w:rsidRPr="00E9603C" w:rsidRDefault="009166E9">
      <w:pPr>
        <w:pStyle w:val="B1"/>
      </w:pPr>
      <w:r w:rsidRPr="00E9603C">
        <w:t>-</w:t>
      </w:r>
      <w:r w:rsidRPr="00E9603C">
        <w:tab/>
        <w:t>Column "Impacts to NWDAF" indicates changes required to the NWDAF as specified in Rel-16.</w:t>
      </w:r>
    </w:p>
    <w:p w14:paraId="34DECD04" w14:textId="77777777" w:rsidR="009166E9" w:rsidRPr="00E9603C" w:rsidRDefault="009166E9">
      <w:pPr>
        <w:pStyle w:val="B1"/>
      </w:pPr>
      <w:r w:rsidRPr="00E9603C">
        <w:t>-</w:t>
      </w:r>
      <w:r w:rsidRPr="00E9603C">
        <w:tab/>
        <w:t xml:space="preserve">Column "Impacts to NWDAF registration" indicates where the NWDAF registers (e.g. in NRF, UDM) its capabilities. This is in addition to "regular" NWDAF registration in NRF like any other NF. The column lists additional information registered for the NWDAF besides the information already specified in </w:t>
      </w:r>
      <w:r w:rsidR="00E9603C" w:rsidRPr="00E9603C">
        <w:t>TS</w:t>
      </w:r>
      <w:r w:rsidR="00E9603C">
        <w:t> </w:t>
      </w:r>
      <w:r w:rsidR="00E9603C" w:rsidRPr="00E9603C">
        <w:t>23.288</w:t>
      </w:r>
      <w:r w:rsidR="00E9603C">
        <w:t> </w:t>
      </w:r>
      <w:r w:rsidR="00E9603C" w:rsidRPr="00E9603C">
        <w:t>[</w:t>
      </w:r>
      <w:r w:rsidRPr="00E9603C">
        <w:t>5].</w:t>
      </w:r>
    </w:p>
    <w:p w14:paraId="626BD403" w14:textId="77777777" w:rsidR="009166E9" w:rsidRPr="00E9603C" w:rsidRDefault="009166E9">
      <w:pPr>
        <w:pStyle w:val="B1"/>
      </w:pPr>
      <w:r w:rsidRPr="00E9603C">
        <w:t>-</w:t>
      </w:r>
      <w:r w:rsidRPr="00E9603C">
        <w:tab/>
        <w:t>Column "Impacts to other entities" lists impacts to other NFs than NWDAF and NRF.</w:t>
      </w:r>
    </w:p>
    <w:p w14:paraId="5DB174D1" w14:textId="77777777" w:rsidR="009166E9" w:rsidRPr="00E9603C" w:rsidRDefault="009166E9">
      <w:pPr>
        <w:pStyle w:val="NO"/>
      </w:pPr>
      <w:r w:rsidRPr="00E9603C">
        <w:t>NOTE 1:</w:t>
      </w:r>
      <w:r w:rsidRPr="00E9603C">
        <w:tab/>
        <w:t>The solutions use different terminology to indicate whether an NWDAF is on a higher / top / upper / 1st layer vs. lower / bottom / 2</w:t>
      </w:r>
      <w:r w:rsidRPr="00E9603C">
        <w:rPr>
          <w:vertAlign w:val="superscript"/>
        </w:rPr>
        <w:t>nd</w:t>
      </w:r>
      <w:r w:rsidRPr="00E9603C">
        <w:t xml:space="preserve"> layer of the hierarchy, while other solutions use "central NWDAF" vs "distributed NWDAF". Table 7.2.2.2-1 tries to align the terminology used in the different solutions.</w:t>
      </w:r>
    </w:p>
    <w:p w14:paraId="7BDB6E2F" w14:textId="77777777" w:rsidR="009166E9" w:rsidRPr="00E9603C" w:rsidRDefault="009166E9">
      <w:pPr>
        <w:pStyle w:val="TH"/>
      </w:pPr>
      <w:r w:rsidRPr="00E9603C">
        <w:t>Table 7.2.2.2-1: Solutions focusing on the NWDAF interactions in hierarchical NWDAF architecture</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3"/>
        <w:gridCol w:w="1134"/>
        <w:gridCol w:w="2076"/>
        <w:gridCol w:w="2126"/>
        <w:gridCol w:w="1985"/>
        <w:gridCol w:w="1842"/>
      </w:tblGrid>
      <w:tr w:rsidR="009166E9" w:rsidRPr="00E9603C" w14:paraId="01677345" w14:textId="77777777">
        <w:trPr>
          <w:cantSplit/>
          <w:trHeight w:val="193"/>
          <w:tblHeader/>
        </w:trPr>
        <w:tc>
          <w:tcPr>
            <w:tcW w:w="363" w:type="dxa"/>
          </w:tcPr>
          <w:p w14:paraId="2C1EEF5F" w14:textId="77777777" w:rsidR="009166E9" w:rsidRPr="00E9603C" w:rsidRDefault="009166E9">
            <w:pPr>
              <w:pStyle w:val="TAH"/>
              <w:rPr>
                <w:lang w:eastAsia="zh-CN"/>
              </w:rPr>
            </w:pPr>
            <w:r w:rsidRPr="00E9603C">
              <w:rPr>
                <w:lang w:eastAsia="zh-CN"/>
              </w:rPr>
              <w:t>Sol#</w:t>
            </w:r>
          </w:p>
        </w:tc>
        <w:tc>
          <w:tcPr>
            <w:tcW w:w="1134" w:type="dxa"/>
          </w:tcPr>
          <w:p w14:paraId="39D1D160" w14:textId="77777777" w:rsidR="009166E9" w:rsidRPr="00E9603C" w:rsidRDefault="009166E9">
            <w:pPr>
              <w:pStyle w:val="TAH"/>
              <w:rPr>
                <w:lang w:eastAsia="zh-CN"/>
              </w:rPr>
            </w:pPr>
            <w:r w:rsidRPr="00E9603C">
              <w:rPr>
                <w:lang w:eastAsia="zh-CN"/>
              </w:rPr>
              <w:t>Architecture</w:t>
            </w:r>
          </w:p>
        </w:tc>
        <w:tc>
          <w:tcPr>
            <w:tcW w:w="2076" w:type="dxa"/>
          </w:tcPr>
          <w:p w14:paraId="415A1CC0" w14:textId="77777777" w:rsidR="009166E9" w:rsidRPr="00E9603C" w:rsidRDefault="009166E9">
            <w:pPr>
              <w:pStyle w:val="TAH"/>
              <w:rPr>
                <w:lang w:eastAsia="zh-CN"/>
              </w:rPr>
            </w:pPr>
            <w:r w:rsidRPr="00E9603C">
              <w:rPr>
                <w:lang w:eastAsia="zh-CN"/>
              </w:rPr>
              <w:t>Data collection and/or Analytics Aggregation</w:t>
            </w:r>
          </w:p>
        </w:tc>
        <w:tc>
          <w:tcPr>
            <w:tcW w:w="2126" w:type="dxa"/>
          </w:tcPr>
          <w:p w14:paraId="390DD987" w14:textId="77777777" w:rsidR="009166E9" w:rsidRPr="00E9603C" w:rsidRDefault="009166E9">
            <w:pPr>
              <w:pStyle w:val="TAH"/>
              <w:rPr>
                <w:lang w:eastAsia="zh-CN"/>
              </w:rPr>
            </w:pPr>
            <w:r w:rsidRPr="00E9603C">
              <w:rPr>
                <w:lang w:eastAsia="zh-CN"/>
              </w:rPr>
              <w:t>Impacts to NWDAF</w:t>
            </w:r>
          </w:p>
        </w:tc>
        <w:tc>
          <w:tcPr>
            <w:tcW w:w="1985" w:type="dxa"/>
          </w:tcPr>
          <w:p w14:paraId="635ED979" w14:textId="77777777" w:rsidR="009166E9" w:rsidRPr="00E9603C" w:rsidRDefault="009166E9">
            <w:pPr>
              <w:pStyle w:val="TAH"/>
              <w:rPr>
                <w:lang w:eastAsia="zh-CN"/>
              </w:rPr>
            </w:pPr>
            <w:r w:rsidRPr="00E9603C">
              <w:rPr>
                <w:lang w:eastAsia="zh-CN"/>
              </w:rPr>
              <w:t>Impacts to NWDAF registration</w:t>
            </w:r>
          </w:p>
        </w:tc>
        <w:tc>
          <w:tcPr>
            <w:tcW w:w="1842" w:type="dxa"/>
          </w:tcPr>
          <w:p w14:paraId="48C9D118" w14:textId="77777777" w:rsidR="009166E9" w:rsidRPr="00E9603C" w:rsidRDefault="009166E9">
            <w:pPr>
              <w:pStyle w:val="TAH"/>
              <w:rPr>
                <w:lang w:eastAsia="zh-CN"/>
              </w:rPr>
            </w:pPr>
            <w:r w:rsidRPr="00E9603C">
              <w:rPr>
                <w:lang w:eastAsia="zh-CN"/>
              </w:rPr>
              <w:t>Impacts to other entities</w:t>
            </w:r>
          </w:p>
        </w:tc>
      </w:tr>
      <w:tr w:rsidR="009166E9" w:rsidRPr="00E9603C" w14:paraId="647AD753" w14:textId="77777777">
        <w:trPr>
          <w:cantSplit/>
          <w:trHeight w:val="191"/>
        </w:trPr>
        <w:tc>
          <w:tcPr>
            <w:tcW w:w="363" w:type="dxa"/>
          </w:tcPr>
          <w:p w14:paraId="78BDC09B" w14:textId="77777777" w:rsidR="009166E9" w:rsidRPr="00E9603C" w:rsidRDefault="009166E9">
            <w:pPr>
              <w:pStyle w:val="TAH"/>
              <w:rPr>
                <w:lang w:eastAsia="zh-CN"/>
              </w:rPr>
            </w:pPr>
            <w:r w:rsidRPr="00E9603C">
              <w:rPr>
                <w:lang w:eastAsia="zh-CN"/>
              </w:rPr>
              <w:t>11</w:t>
            </w:r>
          </w:p>
        </w:tc>
        <w:tc>
          <w:tcPr>
            <w:tcW w:w="1134" w:type="dxa"/>
          </w:tcPr>
          <w:p w14:paraId="2292F066" w14:textId="77777777" w:rsidR="009166E9" w:rsidRPr="00E9603C" w:rsidRDefault="009166E9">
            <w:pPr>
              <w:pStyle w:val="TAL"/>
              <w:rPr>
                <w:lang w:eastAsia="zh-CN"/>
              </w:rPr>
            </w:pPr>
            <w:r w:rsidRPr="00E9603C">
              <w:rPr>
                <w:lang w:eastAsia="zh-CN"/>
              </w:rPr>
              <w:t>Hierarchical (2 layers).</w:t>
            </w:r>
          </w:p>
          <w:p w14:paraId="7A1D4242" w14:textId="77777777" w:rsidR="009166E9" w:rsidRPr="00E9603C" w:rsidRDefault="009166E9">
            <w:pPr>
              <w:pStyle w:val="TAL"/>
              <w:rPr>
                <w:lang w:eastAsia="zh-CN"/>
              </w:rPr>
            </w:pPr>
          </w:p>
          <w:p w14:paraId="4F83C993" w14:textId="77777777" w:rsidR="009166E9" w:rsidRPr="00E9603C" w:rsidRDefault="009166E9">
            <w:pPr>
              <w:pStyle w:val="TAL"/>
              <w:rPr>
                <w:lang w:eastAsia="zh-CN"/>
              </w:rPr>
            </w:pPr>
            <w:r w:rsidRPr="00E9603C">
              <w:rPr>
                <w:lang w:eastAsia="zh-CN"/>
              </w:rPr>
              <w:t>Low layer NWDAFs serve specific NFs.</w:t>
            </w:r>
          </w:p>
        </w:tc>
        <w:tc>
          <w:tcPr>
            <w:tcW w:w="2076" w:type="dxa"/>
          </w:tcPr>
          <w:p w14:paraId="0DD8DFF3" w14:textId="77777777" w:rsidR="009166E9" w:rsidRPr="00E9603C" w:rsidRDefault="009166E9">
            <w:pPr>
              <w:pStyle w:val="TAL"/>
              <w:rPr>
                <w:lang w:eastAsia="zh-CN"/>
              </w:rPr>
            </w:pPr>
            <w:r w:rsidRPr="00E9603C">
              <w:rPr>
                <w:lang w:eastAsia="zh-CN"/>
              </w:rPr>
              <w:t>Top layer NWDAF collects and aggregates Analytics from distributed NWDAFs.</w:t>
            </w:r>
          </w:p>
        </w:tc>
        <w:tc>
          <w:tcPr>
            <w:tcW w:w="2126" w:type="dxa"/>
          </w:tcPr>
          <w:p w14:paraId="5414350F" w14:textId="77777777" w:rsidR="009166E9" w:rsidRPr="00E9603C" w:rsidRDefault="009166E9">
            <w:pPr>
              <w:pStyle w:val="TAL"/>
              <w:rPr>
                <w:lang w:eastAsia="zh-CN"/>
              </w:rPr>
            </w:pPr>
            <w:r w:rsidRPr="00E9603C">
              <w:rPr>
                <w:lang w:eastAsia="zh-CN"/>
              </w:rPr>
              <w:t>Top layer NWDAF registers low layer NWDAFs and controls their cooperation.</w:t>
            </w:r>
          </w:p>
        </w:tc>
        <w:tc>
          <w:tcPr>
            <w:tcW w:w="1985" w:type="dxa"/>
          </w:tcPr>
          <w:p w14:paraId="26445ABD" w14:textId="77777777" w:rsidR="009166E9" w:rsidRPr="00E9603C" w:rsidRDefault="009166E9">
            <w:pPr>
              <w:pStyle w:val="TAL"/>
              <w:rPr>
                <w:lang w:eastAsia="zh-CN"/>
              </w:rPr>
            </w:pPr>
            <w:r w:rsidRPr="00E9603C">
              <w:rPr>
                <w:lang w:eastAsia="zh-CN"/>
              </w:rPr>
              <w:t>Top layer NWDAF registers in NRF.</w:t>
            </w:r>
          </w:p>
          <w:p w14:paraId="2759D9C8" w14:textId="77777777" w:rsidR="009166E9" w:rsidRPr="00E9603C" w:rsidRDefault="009166E9">
            <w:pPr>
              <w:pStyle w:val="TAL"/>
              <w:rPr>
                <w:lang w:eastAsia="zh-CN"/>
              </w:rPr>
            </w:pPr>
          </w:p>
          <w:p w14:paraId="3D048E52" w14:textId="77777777" w:rsidR="009166E9" w:rsidRPr="00E9603C" w:rsidRDefault="009166E9">
            <w:pPr>
              <w:pStyle w:val="TAL"/>
              <w:rPr>
                <w:lang w:eastAsia="zh-CN"/>
              </w:rPr>
            </w:pPr>
            <w:r w:rsidRPr="00E9603C">
              <w:rPr>
                <w:lang w:eastAsia="zh-CN"/>
              </w:rPr>
              <w:t>Low layer NWDAF registers with top layer NWDAF or with NRF.</w:t>
            </w:r>
          </w:p>
        </w:tc>
        <w:tc>
          <w:tcPr>
            <w:tcW w:w="1842" w:type="dxa"/>
          </w:tcPr>
          <w:p w14:paraId="72D4B042" w14:textId="77777777" w:rsidR="009166E9" w:rsidRPr="00E9603C" w:rsidRDefault="009166E9">
            <w:pPr>
              <w:pStyle w:val="TAL"/>
              <w:rPr>
                <w:lang w:eastAsia="zh-CN"/>
              </w:rPr>
            </w:pPr>
          </w:p>
        </w:tc>
      </w:tr>
      <w:tr w:rsidR="009166E9" w:rsidRPr="00E9603C" w14:paraId="7C0E93FD" w14:textId="77777777">
        <w:trPr>
          <w:cantSplit/>
          <w:trHeight w:val="191"/>
        </w:trPr>
        <w:tc>
          <w:tcPr>
            <w:tcW w:w="363" w:type="dxa"/>
          </w:tcPr>
          <w:p w14:paraId="57A37506" w14:textId="77777777" w:rsidR="009166E9" w:rsidRPr="00E9603C" w:rsidRDefault="009166E9">
            <w:pPr>
              <w:pStyle w:val="TAH"/>
              <w:rPr>
                <w:lang w:eastAsia="zh-CN"/>
              </w:rPr>
            </w:pPr>
            <w:r w:rsidRPr="00E9603C">
              <w:rPr>
                <w:lang w:eastAsia="zh-CN"/>
              </w:rPr>
              <w:t>16</w:t>
            </w:r>
          </w:p>
        </w:tc>
        <w:tc>
          <w:tcPr>
            <w:tcW w:w="1134" w:type="dxa"/>
          </w:tcPr>
          <w:p w14:paraId="34CD5A45" w14:textId="77777777" w:rsidR="009166E9" w:rsidRPr="00E9603C" w:rsidRDefault="009166E9">
            <w:pPr>
              <w:pStyle w:val="TAL"/>
              <w:rPr>
                <w:lang w:eastAsia="zh-CN"/>
              </w:rPr>
            </w:pPr>
            <w:r w:rsidRPr="00E9603C">
              <w:rPr>
                <w:lang w:eastAsia="zh-CN"/>
              </w:rPr>
              <w:t>Hierarchical with dynamic NWDAF to hierarchy mapping.</w:t>
            </w:r>
          </w:p>
        </w:tc>
        <w:tc>
          <w:tcPr>
            <w:tcW w:w="2076" w:type="dxa"/>
          </w:tcPr>
          <w:p w14:paraId="450CE2E8" w14:textId="77777777" w:rsidR="009166E9" w:rsidRPr="00E9603C" w:rsidRDefault="009166E9">
            <w:pPr>
              <w:pStyle w:val="TAL"/>
              <w:rPr>
                <w:lang w:eastAsia="zh-CN"/>
              </w:rPr>
            </w:pPr>
            <w:r w:rsidRPr="00E9603C">
              <w:rPr>
                <w:lang w:eastAsia="zh-CN"/>
              </w:rPr>
              <w:t>Higher layer NWDAF can perform data collection on behalf of lower layer NWDAFs if multiple NWDAF in lower layer need the data.</w:t>
            </w:r>
          </w:p>
        </w:tc>
        <w:tc>
          <w:tcPr>
            <w:tcW w:w="2126" w:type="dxa"/>
          </w:tcPr>
          <w:p w14:paraId="1A69AFF5" w14:textId="77777777" w:rsidR="009166E9" w:rsidRPr="00E9603C" w:rsidRDefault="009166E9">
            <w:pPr>
              <w:pStyle w:val="TAL"/>
              <w:rPr>
                <w:lang w:eastAsia="zh-CN"/>
              </w:rPr>
            </w:pPr>
            <w:r w:rsidRPr="00E9603C">
              <w:rPr>
                <w:lang w:eastAsia="zh-CN"/>
              </w:rPr>
              <w:t>Coordination for data collection using "local mapping mechanism".</w:t>
            </w:r>
          </w:p>
          <w:p w14:paraId="638FFD07" w14:textId="77777777" w:rsidR="009166E9" w:rsidRPr="00E9603C" w:rsidRDefault="009166E9">
            <w:pPr>
              <w:pStyle w:val="TAL"/>
              <w:rPr>
                <w:lang w:eastAsia="zh-CN"/>
              </w:rPr>
            </w:pPr>
          </w:p>
          <w:p w14:paraId="25EAEA22" w14:textId="77777777" w:rsidR="009166E9" w:rsidRPr="00E9603C" w:rsidRDefault="009166E9">
            <w:pPr>
              <w:pStyle w:val="TAL"/>
              <w:rPr>
                <w:lang w:eastAsia="zh-CN"/>
              </w:rPr>
            </w:pPr>
            <w:r w:rsidRPr="00E9603C">
              <w:rPr>
                <w:lang w:eastAsia="zh-CN"/>
              </w:rPr>
              <w:t>DCCF functionality. See Note 1.</w:t>
            </w:r>
          </w:p>
          <w:p w14:paraId="4024E61B" w14:textId="77777777" w:rsidR="009166E9" w:rsidRPr="00E9603C" w:rsidRDefault="009166E9">
            <w:pPr>
              <w:pStyle w:val="TAL"/>
              <w:rPr>
                <w:lang w:eastAsia="zh-CN"/>
              </w:rPr>
            </w:pPr>
          </w:p>
          <w:p w14:paraId="629C65C9" w14:textId="77777777" w:rsidR="009166E9" w:rsidRPr="00E9603C" w:rsidRDefault="009166E9">
            <w:pPr>
              <w:pStyle w:val="TAL"/>
              <w:rPr>
                <w:lang w:eastAsia="zh-CN"/>
              </w:rPr>
            </w:pPr>
            <w:r w:rsidRPr="00E9603C">
              <w:rPr>
                <w:lang w:eastAsia="zh-CN"/>
              </w:rPr>
              <w:t>Expose collected data.</w:t>
            </w:r>
          </w:p>
          <w:p w14:paraId="24F9B0E7" w14:textId="77777777" w:rsidR="009166E9" w:rsidRPr="00E9603C" w:rsidRDefault="009166E9">
            <w:pPr>
              <w:pStyle w:val="TAL"/>
              <w:rPr>
                <w:lang w:eastAsia="zh-CN"/>
              </w:rPr>
            </w:pPr>
          </w:p>
          <w:p w14:paraId="1A046271" w14:textId="77777777" w:rsidR="009166E9" w:rsidRPr="00E9603C" w:rsidRDefault="009166E9">
            <w:pPr>
              <w:pStyle w:val="TAL"/>
              <w:rPr>
                <w:lang w:eastAsia="zh-CN"/>
              </w:rPr>
            </w:pPr>
            <w:r w:rsidRPr="00E9603C">
              <w:rPr>
                <w:lang w:eastAsia="zh-CN"/>
              </w:rPr>
              <w:t>Maintain hierarchy information.</w:t>
            </w:r>
          </w:p>
        </w:tc>
        <w:tc>
          <w:tcPr>
            <w:tcW w:w="1985" w:type="dxa"/>
          </w:tcPr>
          <w:p w14:paraId="35413855" w14:textId="77777777" w:rsidR="009166E9" w:rsidRPr="00E9603C" w:rsidRDefault="009166E9">
            <w:pPr>
              <w:pStyle w:val="TAL"/>
              <w:rPr>
                <w:lang w:eastAsia="zh-CN"/>
              </w:rPr>
            </w:pPr>
            <w:r w:rsidRPr="00E9603C">
              <w:rPr>
                <w:lang w:eastAsia="zh-CN"/>
              </w:rPr>
              <w:t>NWDAFs query NRF to identify other NWDAFs in upper and lower layers.</w:t>
            </w:r>
          </w:p>
        </w:tc>
        <w:tc>
          <w:tcPr>
            <w:tcW w:w="1842" w:type="dxa"/>
          </w:tcPr>
          <w:p w14:paraId="221ADFF6" w14:textId="77777777" w:rsidR="009166E9" w:rsidRPr="00E9603C" w:rsidRDefault="009166E9">
            <w:pPr>
              <w:pStyle w:val="TAL"/>
              <w:rPr>
                <w:lang w:eastAsia="zh-CN"/>
              </w:rPr>
            </w:pPr>
            <w:r w:rsidRPr="00E9603C">
              <w:rPr>
                <w:lang w:eastAsia="zh-CN"/>
              </w:rPr>
              <w:t xml:space="preserve">NWDAF service consumers subscribe to </w:t>
            </w:r>
            <w:r w:rsidRPr="00E9603C">
              <w:rPr>
                <w:u w:val="single"/>
                <w:lang w:eastAsia="zh-CN"/>
              </w:rPr>
              <w:t>lower</w:t>
            </w:r>
            <w:r w:rsidRPr="00E9603C">
              <w:rPr>
                <w:lang w:eastAsia="zh-CN"/>
              </w:rPr>
              <w:t xml:space="preserve"> layer NWDAF. </w:t>
            </w:r>
          </w:p>
        </w:tc>
      </w:tr>
      <w:tr w:rsidR="009166E9" w:rsidRPr="00E9603C" w14:paraId="05045E19" w14:textId="77777777">
        <w:trPr>
          <w:cantSplit/>
          <w:trHeight w:val="191"/>
        </w:trPr>
        <w:tc>
          <w:tcPr>
            <w:tcW w:w="363" w:type="dxa"/>
          </w:tcPr>
          <w:p w14:paraId="565056E2" w14:textId="77777777" w:rsidR="009166E9" w:rsidRPr="00E9603C" w:rsidRDefault="009166E9">
            <w:pPr>
              <w:pStyle w:val="TAH"/>
              <w:rPr>
                <w:lang w:eastAsia="zh-CN"/>
              </w:rPr>
            </w:pPr>
            <w:r w:rsidRPr="00E9603C">
              <w:rPr>
                <w:lang w:eastAsia="zh-CN"/>
              </w:rPr>
              <w:t>17</w:t>
            </w:r>
          </w:p>
        </w:tc>
        <w:tc>
          <w:tcPr>
            <w:tcW w:w="1134" w:type="dxa"/>
          </w:tcPr>
          <w:p w14:paraId="6321ED3F" w14:textId="77777777" w:rsidR="009166E9" w:rsidRPr="00E9603C" w:rsidRDefault="009166E9">
            <w:pPr>
              <w:pStyle w:val="TAL"/>
              <w:rPr>
                <w:lang w:eastAsia="zh-CN"/>
              </w:rPr>
            </w:pPr>
            <w:r w:rsidRPr="00E9603C">
              <w:rPr>
                <w:lang w:eastAsia="zh-CN"/>
              </w:rPr>
              <w:t>Hierarchical with dynamic NWDAF to hierarchy mapping.</w:t>
            </w:r>
          </w:p>
        </w:tc>
        <w:tc>
          <w:tcPr>
            <w:tcW w:w="2076" w:type="dxa"/>
          </w:tcPr>
          <w:p w14:paraId="27977F3A" w14:textId="77777777" w:rsidR="009166E9" w:rsidRPr="00E9603C" w:rsidRDefault="009166E9">
            <w:pPr>
              <w:pStyle w:val="TAL"/>
              <w:rPr>
                <w:lang w:eastAsia="zh-CN"/>
              </w:rPr>
            </w:pPr>
            <w:r w:rsidRPr="00E9603C">
              <w:rPr>
                <w:lang w:eastAsia="zh-CN"/>
              </w:rPr>
              <w:t>Higher layer NWDAF collects plain data (mode #1), aggregated data (mode #2), Analytics Output (mode #3), or a mix (mode #4).</w:t>
            </w:r>
          </w:p>
        </w:tc>
        <w:tc>
          <w:tcPr>
            <w:tcW w:w="2126" w:type="dxa"/>
          </w:tcPr>
          <w:p w14:paraId="79F898C7" w14:textId="77777777" w:rsidR="009166E9" w:rsidRPr="00E9603C" w:rsidRDefault="009166E9">
            <w:pPr>
              <w:pStyle w:val="TAL"/>
              <w:rPr>
                <w:lang w:eastAsia="zh-CN"/>
              </w:rPr>
            </w:pPr>
            <w:r w:rsidRPr="00E9603C">
              <w:rPr>
                <w:lang w:eastAsia="zh-CN"/>
              </w:rPr>
              <w:t>Expose collected data.</w:t>
            </w:r>
          </w:p>
          <w:p w14:paraId="5109F9C9" w14:textId="77777777" w:rsidR="009166E9" w:rsidRPr="00E9603C" w:rsidRDefault="009166E9">
            <w:pPr>
              <w:pStyle w:val="TAL"/>
              <w:rPr>
                <w:lang w:eastAsia="zh-CN"/>
              </w:rPr>
            </w:pPr>
          </w:p>
          <w:p w14:paraId="06C078A7" w14:textId="77777777" w:rsidR="009166E9" w:rsidRPr="00E9603C" w:rsidRDefault="009166E9">
            <w:pPr>
              <w:pStyle w:val="TAL"/>
              <w:rPr>
                <w:lang w:eastAsia="zh-CN"/>
              </w:rPr>
            </w:pPr>
            <w:r w:rsidRPr="00E9603C">
              <w:rPr>
                <w:lang w:eastAsia="zh-CN"/>
              </w:rPr>
              <w:t>Aggregate Analytics.</w:t>
            </w:r>
          </w:p>
        </w:tc>
        <w:tc>
          <w:tcPr>
            <w:tcW w:w="1985" w:type="dxa"/>
          </w:tcPr>
          <w:p w14:paraId="20E14FF9" w14:textId="77777777" w:rsidR="009166E9" w:rsidRPr="00E9603C" w:rsidRDefault="009166E9">
            <w:pPr>
              <w:pStyle w:val="TAL"/>
              <w:rPr>
                <w:lang w:eastAsia="zh-CN"/>
              </w:rPr>
            </w:pPr>
            <w:r w:rsidRPr="00E9603C">
              <w:rPr>
                <w:lang w:eastAsia="zh-CN"/>
              </w:rPr>
              <w:t>NRF is extended to identify the lowest possible NWDAF in the hierarchy matching the consumer request.</w:t>
            </w:r>
          </w:p>
        </w:tc>
        <w:tc>
          <w:tcPr>
            <w:tcW w:w="1842" w:type="dxa"/>
          </w:tcPr>
          <w:p w14:paraId="7EC5CADC" w14:textId="77777777" w:rsidR="009166E9" w:rsidRPr="00E9603C" w:rsidRDefault="009166E9">
            <w:pPr>
              <w:pStyle w:val="TAL"/>
              <w:rPr>
                <w:lang w:eastAsia="zh-CN"/>
              </w:rPr>
            </w:pPr>
          </w:p>
        </w:tc>
      </w:tr>
      <w:tr w:rsidR="009166E9" w:rsidRPr="00E9603C" w14:paraId="1E02EA7F" w14:textId="77777777">
        <w:trPr>
          <w:cantSplit/>
          <w:trHeight w:val="191"/>
        </w:trPr>
        <w:tc>
          <w:tcPr>
            <w:tcW w:w="363" w:type="dxa"/>
          </w:tcPr>
          <w:p w14:paraId="139AA872" w14:textId="77777777" w:rsidR="009166E9" w:rsidRPr="00E9603C" w:rsidRDefault="009166E9">
            <w:pPr>
              <w:pStyle w:val="TAH"/>
              <w:rPr>
                <w:lang w:eastAsia="zh-CN"/>
              </w:rPr>
            </w:pPr>
            <w:r w:rsidRPr="00E9603C">
              <w:rPr>
                <w:lang w:eastAsia="zh-CN"/>
              </w:rPr>
              <w:t>18</w:t>
            </w:r>
          </w:p>
        </w:tc>
        <w:tc>
          <w:tcPr>
            <w:tcW w:w="1134" w:type="dxa"/>
          </w:tcPr>
          <w:p w14:paraId="2F3CDC35" w14:textId="77777777" w:rsidR="009166E9" w:rsidRPr="00E9603C" w:rsidRDefault="009166E9">
            <w:pPr>
              <w:pStyle w:val="TAL"/>
              <w:rPr>
                <w:lang w:eastAsia="zh-CN"/>
              </w:rPr>
            </w:pPr>
            <w:r w:rsidRPr="00E9603C">
              <w:rPr>
                <w:lang w:eastAsia="zh-CN"/>
              </w:rPr>
              <w:t>Hierarchical with dynamic NWDAF to hierarchy mapping.</w:t>
            </w:r>
          </w:p>
        </w:tc>
        <w:tc>
          <w:tcPr>
            <w:tcW w:w="2076" w:type="dxa"/>
          </w:tcPr>
          <w:p w14:paraId="4CD898F9" w14:textId="77777777" w:rsidR="009166E9" w:rsidRPr="00E9603C" w:rsidRDefault="009166E9">
            <w:pPr>
              <w:pStyle w:val="TAL"/>
              <w:rPr>
                <w:lang w:eastAsia="zh-CN"/>
              </w:rPr>
            </w:pPr>
            <w:r w:rsidRPr="00E9603C">
              <w:rPr>
                <w:lang w:eastAsia="zh-CN"/>
              </w:rPr>
              <w:t>Higher layer NWDAF may obtain data from lower layer NWDAFs if data is already collected in lower layer NWDAFs.</w:t>
            </w:r>
          </w:p>
        </w:tc>
        <w:tc>
          <w:tcPr>
            <w:tcW w:w="2126" w:type="dxa"/>
          </w:tcPr>
          <w:p w14:paraId="2C715962" w14:textId="77777777" w:rsidR="009166E9" w:rsidRPr="00E9603C" w:rsidRDefault="009166E9">
            <w:pPr>
              <w:pStyle w:val="TAL"/>
              <w:rPr>
                <w:lang w:eastAsia="zh-CN"/>
              </w:rPr>
            </w:pPr>
            <w:r w:rsidRPr="00E9603C">
              <w:rPr>
                <w:lang w:eastAsia="zh-CN"/>
              </w:rPr>
              <w:t>Coordination for data collection using "local mapping mechanism".</w:t>
            </w:r>
          </w:p>
          <w:p w14:paraId="137EBEAD" w14:textId="77777777" w:rsidR="009166E9" w:rsidRPr="00E9603C" w:rsidRDefault="009166E9">
            <w:pPr>
              <w:pStyle w:val="TAL"/>
              <w:rPr>
                <w:lang w:eastAsia="zh-CN"/>
              </w:rPr>
            </w:pPr>
          </w:p>
          <w:p w14:paraId="00659D90" w14:textId="77777777" w:rsidR="009166E9" w:rsidRPr="00E9603C" w:rsidRDefault="009166E9">
            <w:pPr>
              <w:pStyle w:val="TAL"/>
              <w:rPr>
                <w:lang w:eastAsia="zh-CN"/>
              </w:rPr>
            </w:pPr>
            <w:r w:rsidRPr="00E9603C">
              <w:rPr>
                <w:lang w:eastAsia="zh-CN"/>
              </w:rPr>
              <w:t>DCCF functionality. See Note 2.</w:t>
            </w:r>
          </w:p>
          <w:p w14:paraId="555A3EF4" w14:textId="77777777" w:rsidR="009166E9" w:rsidRPr="00E9603C" w:rsidRDefault="009166E9">
            <w:pPr>
              <w:pStyle w:val="TAL"/>
              <w:rPr>
                <w:lang w:eastAsia="zh-CN"/>
              </w:rPr>
            </w:pPr>
          </w:p>
          <w:p w14:paraId="022E05D7" w14:textId="77777777" w:rsidR="009166E9" w:rsidRPr="00E9603C" w:rsidRDefault="009166E9">
            <w:pPr>
              <w:pStyle w:val="TAL"/>
              <w:rPr>
                <w:lang w:eastAsia="zh-CN"/>
              </w:rPr>
            </w:pPr>
            <w:r w:rsidRPr="00E9603C">
              <w:rPr>
                <w:lang w:eastAsia="zh-CN"/>
              </w:rPr>
              <w:t>Expose collected data.</w:t>
            </w:r>
          </w:p>
          <w:p w14:paraId="3AA2B9E2" w14:textId="77777777" w:rsidR="009166E9" w:rsidRPr="00E9603C" w:rsidRDefault="009166E9">
            <w:pPr>
              <w:pStyle w:val="TAL"/>
              <w:rPr>
                <w:lang w:eastAsia="zh-CN"/>
              </w:rPr>
            </w:pPr>
          </w:p>
          <w:p w14:paraId="0FC1F676" w14:textId="77777777" w:rsidR="009166E9" w:rsidRPr="00E9603C" w:rsidRDefault="009166E9">
            <w:pPr>
              <w:pStyle w:val="TAL"/>
              <w:rPr>
                <w:lang w:eastAsia="zh-CN"/>
              </w:rPr>
            </w:pPr>
            <w:r w:rsidRPr="00E9603C">
              <w:rPr>
                <w:lang w:eastAsia="zh-CN"/>
              </w:rPr>
              <w:t>Maintain hierarchy information.</w:t>
            </w:r>
          </w:p>
        </w:tc>
        <w:tc>
          <w:tcPr>
            <w:tcW w:w="1985" w:type="dxa"/>
          </w:tcPr>
          <w:p w14:paraId="1F18D1CE" w14:textId="77777777" w:rsidR="009166E9" w:rsidRPr="00E9603C" w:rsidRDefault="009166E9">
            <w:pPr>
              <w:pStyle w:val="TAL"/>
              <w:rPr>
                <w:lang w:eastAsia="zh-CN"/>
              </w:rPr>
            </w:pPr>
            <w:r w:rsidRPr="00E9603C">
              <w:rPr>
                <w:lang w:eastAsia="zh-CN"/>
              </w:rPr>
              <w:t>NWDAFs query NRF to identify other NWDAFs in upper and lower levels.</w:t>
            </w:r>
          </w:p>
        </w:tc>
        <w:tc>
          <w:tcPr>
            <w:tcW w:w="1842" w:type="dxa"/>
          </w:tcPr>
          <w:p w14:paraId="16358383" w14:textId="77777777" w:rsidR="009166E9" w:rsidRPr="00E9603C" w:rsidRDefault="009166E9">
            <w:pPr>
              <w:pStyle w:val="TAL"/>
              <w:rPr>
                <w:lang w:eastAsia="zh-CN"/>
              </w:rPr>
            </w:pPr>
            <w:r w:rsidRPr="00E9603C">
              <w:rPr>
                <w:lang w:eastAsia="zh-CN"/>
              </w:rPr>
              <w:t xml:space="preserve">NWDAF service consumers subscribe to </w:t>
            </w:r>
            <w:r w:rsidRPr="00E9603C">
              <w:rPr>
                <w:u w:val="single"/>
                <w:lang w:eastAsia="zh-CN"/>
              </w:rPr>
              <w:t>top</w:t>
            </w:r>
            <w:r w:rsidRPr="00E9603C">
              <w:rPr>
                <w:lang w:eastAsia="zh-CN"/>
              </w:rPr>
              <w:t xml:space="preserve"> layer NWDAF.</w:t>
            </w:r>
          </w:p>
        </w:tc>
      </w:tr>
      <w:tr w:rsidR="009166E9" w:rsidRPr="00E9603C" w14:paraId="49B81860" w14:textId="77777777">
        <w:trPr>
          <w:cantSplit/>
          <w:trHeight w:val="191"/>
        </w:trPr>
        <w:tc>
          <w:tcPr>
            <w:tcW w:w="363" w:type="dxa"/>
          </w:tcPr>
          <w:p w14:paraId="70EABC90" w14:textId="77777777" w:rsidR="009166E9" w:rsidRPr="00E9603C" w:rsidRDefault="009166E9">
            <w:pPr>
              <w:pStyle w:val="TAH"/>
              <w:rPr>
                <w:lang w:eastAsia="zh-CN"/>
              </w:rPr>
            </w:pPr>
            <w:r w:rsidRPr="00E9603C">
              <w:rPr>
                <w:lang w:eastAsia="zh-CN"/>
              </w:rPr>
              <w:t>53</w:t>
            </w:r>
          </w:p>
        </w:tc>
        <w:tc>
          <w:tcPr>
            <w:tcW w:w="1134" w:type="dxa"/>
          </w:tcPr>
          <w:p w14:paraId="7850C384" w14:textId="77777777" w:rsidR="009166E9" w:rsidRPr="00E9603C" w:rsidRDefault="009166E9">
            <w:pPr>
              <w:pStyle w:val="TAL"/>
              <w:rPr>
                <w:lang w:eastAsia="zh-CN"/>
              </w:rPr>
            </w:pPr>
            <w:r w:rsidRPr="00E9603C">
              <w:rPr>
                <w:lang w:eastAsia="zh-CN"/>
              </w:rPr>
              <w:t>Distributed or hierarchical.</w:t>
            </w:r>
          </w:p>
        </w:tc>
        <w:tc>
          <w:tcPr>
            <w:tcW w:w="2076" w:type="dxa"/>
          </w:tcPr>
          <w:p w14:paraId="4D698BAC" w14:textId="77777777" w:rsidR="009166E9" w:rsidRPr="00E9603C" w:rsidRDefault="009166E9">
            <w:pPr>
              <w:pStyle w:val="TAL"/>
              <w:rPr>
                <w:lang w:eastAsia="zh-CN"/>
              </w:rPr>
            </w:pPr>
            <w:r w:rsidRPr="00E9603C">
              <w:rPr>
                <w:lang w:eastAsia="zh-CN"/>
              </w:rPr>
              <w:t>Option 1: Central NWDAF collects analytics and/or data from distributed NWDAFs.</w:t>
            </w:r>
          </w:p>
          <w:p w14:paraId="652034E7" w14:textId="77777777" w:rsidR="009166E9" w:rsidRPr="00E9603C" w:rsidRDefault="009166E9">
            <w:pPr>
              <w:pStyle w:val="TAL"/>
              <w:rPr>
                <w:lang w:eastAsia="zh-CN"/>
              </w:rPr>
            </w:pPr>
          </w:p>
          <w:p w14:paraId="1F9A5F95" w14:textId="77777777" w:rsidR="009166E9" w:rsidRPr="00E9603C" w:rsidRDefault="009166E9">
            <w:pPr>
              <w:pStyle w:val="TAL"/>
              <w:rPr>
                <w:lang w:eastAsia="zh-CN"/>
              </w:rPr>
            </w:pPr>
            <w:r w:rsidRPr="00E9603C">
              <w:rPr>
                <w:lang w:eastAsia="zh-CN"/>
              </w:rPr>
              <w:t>Option 2: Distributed NWDAFs cooperate with each other.</w:t>
            </w:r>
          </w:p>
          <w:p w14:paraId="00518C8F" w14:textId="77777777" w:rsidR="009166E9" w:rsidRPr="00E9603C" w:rsidRDefault="009166E9">
            <w:pPr>
              <w:pStyle w:val="TAL"/>
              <w:rPr>
                <w:lang w:eastAsia="zh-CN"/>
              </w:rPr>
            </w:pPr>
          </w:p>
          <w:p w14:paraId="5389EA9E" w14:textId="77777777" w:rsidR="009166E9" w:rsidRPr="00E9603C" w:rsidRDefault="009166E9">
            <w:pPr>
              <w:pStyle w:val="TAL"/>
              <w:rPr>
                <w:lang w:eastAsia="zh-CN"/>
              </w:rPr>
            </w:pPr>
            <w:r w:rsidRPr="00E9603C">
              <w:rPr>
                <w:lang w:eastAsia="zh-CN"/>
              </w:rPr>
              <w:t>See note y.</w:t>
            </w:r>
          </w:p>
        </w:tc>
        <w:tc>
          <w:tcPr>
            <w:tcW w:w="2126" w:type="dxa"/>
          </w:tcPr>
          <w:p w14:paraId="6CFA90BB" w14:textId="77777777" w:rsidR="009166E9" w:rsidRPr="00E9603C" w:rsidRDefault="009166E9">
            <w:pPr>
              <w:pStyle w:val="TAL"/>
              <w:rPr>
                <w:lang w:eastAsia="zh-CN"/>
              </w:rPr>
            </w:pPr>
            <w:r w:rsidRPr="00E9603C">
              <w:rPr>
                <w:lang w:eastAsia="zh-CN"/>
              </w:rPr>
              <w:t>Exchange profile, load information with other NWDAF.</w:t>
            </w:r>
          </w:p>
          <w:p w14:paraId="638F3C49" w14:textId="77777777" w:rsidR="009166E9" w:rsidRPr="00E9603C" w:rsidRDefault="009166E9">
            <w:pPr>
              <w:pStyle w:val="TAL"/>
              <w:rPr>
                <w:lang w:eastAsia="zh-CN"/>
              </w:rPr>
            </w:pPr>
          </w:p>
          <w:p w14:paraId="09089B28" w14:textId="77777777" w:rsidR="009166E9" w:rsidRPr="00E9603C" w:rsidRDefault="009166E9">
            <w:pPr>
              <w:pStyle w:val="TAL"/>
              <w:rPr>
                <w:lang w:eastAsia="zh-CN"/>
              </w:rPr>
            </w:pPr>
            <w:r w:rsidRPr="00E9603C">
              <w:rPr>
                <w:lang w:eastAsia="zh-CN"/>
              </w:rPr>
              <w:t>Transfer analytics data and collected data.</w:t>
            </w:r>
          </w:p>
        </w:tc>
        <w:tc>
          <w:tcPr>
            <w:tcW w:w="1985" w:type="dxa"/>
          </w:tcPr>
          <w:p w14:paraId="2A3510D2" w14:textId="77777777" w:rsidR="009166E9" w:rsidRPr="00E9603C" w:rsidRDefault="009166E9">
            <w:pPr>
              <w:pStyle w:val="TAL"/>
              <w:rPr>
                <w:lang w:eastAsia="zh-CN"/>
              </w:rPr>
            </w:pPr>
          </w:p>
        </w:tc>
        <w:tc>
          <w:tcPr>
            <w:tcW w:w="1842" w:type="dxa"/>
          </w:tcPr>
          <w:p w14:paraId="50D3001C" w14:textId="77777777" w:rsidR="009166E9" w:rsidRPr="00E9603C" w:rsidRDefault="009166E9">
            <w:pPr>
              <w:pStyle w:val="TAL"/>
              <w:rPr>
                <w:lang w:eastAsia="zh-CN"/>
              </w:rPr>
            </w:pPr>
          </w:p>
        </w:tc>
      </w:tr>
      <w:tr w:rsidR="009166E9" w:rsidRPr="00E9603C" w14:paraId="3AD0811E" w14:textId="77777777">
        <w:trPr>
          <w:cantSplit/>
          <w:trHeight w:val="330"/>
        </w:trPr>
        <w:tc>
          <w:tcPr>
            <w:tcW w:w="9526" w:type="dxa"/>
            <w:gridSpan w:val="6"/>
          </w:tcPr>
          <w:p w14:paraId="368BEB6C" w14:textId="77777777" w:rsidR="009166E9" w:rsidRPr="00E9603C" w:rsidRDefault="009166E9">
            <w:pPr>
              <w:pStyle w:val="NO"/>
              <w:rPr>
                <w:lang w:eastAsia="zh-CN"/>
              </w:rPr>
            </w:pPr>
            <w:r w:rsidRPr="00E9603C">
              <w:rPr>
                <w:lang w:eastAsia="zh-CN"/>
              </w:rPr>
              <w:t>NOTE 1:</w:t>
            </w:r>
            <w:r w:rsidRPr="00E9603C">
              <w:rPr>
                <w:lang w:eastAsia="zh-CN"/>
              </w:rPr>
              <w:tab/>
              <w:t>The aspect of "DCCF" is proposed to be studied in clause 7.11.</w:t>
            </w:r>
          </w:p>
          <w:p w14:paraId="30D37231" w14:textId="77777777" w:rsidR="009166E9" w:rsidRPr="00E9603C" w:rsidRDefault="009166E9">
            <w:pPr>
              <w:pStyle w:val="NO"/>
              <w:rPr>
                <w:lang w:eastAsia="zh-CN"/>
              </w:rPr>
            </w:pPr>
            <w:r w:rsidRPr="00E9603C">
              <w:rPr>
                <w:lang w:eastAsia="zh-CN"/>
              </w:rPr>
              <w:t>NOTE 2:</w:t>
            </w:r>
            <w:r w:rsidRPr="00E9603C">
              <w:rPr>
                <w:lang w:eastAsia="zh-CN"/>
              </w:rPr>
              <w:tab/>
              <w:t>The solution introduces a hierarchical vs. distributed NWDAF architecture, while it does not provide details on the coordination among NWDAF instances.</w:t>
            </w:r>
          </w:p>
        </w:tc>
      </w:tr>
    </w:tbl>
    <w:p w14:paraId="6BF62207" w14:textId="77777777" w:rsidR="009166E9" w:rsidRPr="00E9603C" w:rsidRDefault="009166E9"/>
    <w:p w14:paraId="5C846758" w14:textId="77777777" w:rsidR="009166E9" w:rsidRPr="00E9603C" w:rsidRDefault="009166E9">
      <w:pPr>
        <w:rPr>
          <w:lang w:eastAsia="zh-CN"/>
        </w:rPr>
      </w:pPr>
      <w:r w:rsidRPr="00E9603C">
        <w:rPr>
          <w:lang w:eastAsia="zh-CN"/>
        </w:rPr>
        <w:t>Table 7.2.2.2-2 lists solutions that are focusing on the Analytics / data aggregation in a hierarchical NWDAF architecture. In these solutions, some of the NWDAFs in one network may be providing the same type of analytics, and so may help each other for e.g. specific analytics for specific target UEs or specific analytics for specific area of interest. Thereby, e.g., a Central/ Higher NWDAF may aggregate analytics per analytics ID from lower layer / distributed NWDAFs, each covering specific TAs out of the area of interest for the NWDAF service consumer.</w:t>
      </w:r>
    </w:p>
    <w:p w14:paraId="5E7D7E19" w14:textId="77777777" w:rsidR="009166E9" w:rsidRPr="00E9603C" w:rsidRDefault="009166E9">
      <w:pPr>
        <w:pStyle w:val="NO"/>
      </w:pPr>
      <w:r w:rsidRPr="00E9603C">
        <w:t>NOTE 2:</w:t>
      </w:r>
      <w:r w:rsidRPr="00E9603C">
        <w:tab/>
        <w:t>In the solutions referring to Central vs. distributed NWDAFs, a Central NWDAF can be "the distributed NWDAF" in another Central NWDAF - distributed NWDAF relationship, therefore, the number of layers in the hierarchy is not limited to 2 layers.</w:t>
      </w:r>
    </w:p>
    <w:p w14:paraId="0F5B6AD7" w14:textId="77777777" w:rsidR="009166E9" w:rsidRPr="00E9603C" w:rsidRDefault="009166E9">
      <w:pPr>
        <w:pStyle w:val="TH"/>
      </w:pPr>
      <w:r w:rsidRPr="00E9603C">
        <w:t xml:space="preserve">Table 7.2.2.2-2: Solutions focusing on </w:t>
      </w:r>
      <w:r w:rsidRPr="00E9603C">
        <w:rPr>
          <w:lang w:eastAsia="zh-CN"/>
        </w:rPr>
        <w:t>Analytics / data aggregation</w:t>
      </w:r>
      <w:r w:rsidRPr="00E9603C">
        <w:t xml:space="preserve"> in hierarchical NWDAF architecture</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3"/>
        <w:gridCol w:w="1120"/>
        <w:gridCol w:w="2030"/>
        <w:gridCol w:w="2044"/>
        <w:gridCol w:w="1701"/>
        <w:gridCol w:w="2268"/>
      </w:tblGrid>
      <w:tr w:rsidR="009166E9" w:rsidRPr="00E9603C" w14:paraId="2F791169" w14:textId="77777777">
        <w:trPr>
          <w:cantSplit/>
          <w:trHeight w:val="193"/>
          <w:tblHeader/>
        </w:trPr>
        <w:tc>
          <w:tcPr>
            <w:tcW w:w="363" w:type="dxa"/>
          </w:tcPr>
          <w:p w14:paraId="411E60D8" w14:textId="77777777" w:rsidR="009166E9" w:rsidRPr="00E9603C" w:rsidRDefault="009166E9">
            <w:pPr>
              <w:pStyle w:val="TAH"/>
              <w:rPr>
                <w:lang w:eastAsia="zh-CN"/>
              </w:rPr>
            </w:pPr>
            <w:r w:rsidRPr="00E9603C">
              <w:rPr>
                <w:lang w:eastAsia="zh-CN"/>
              </w:rPr>
              <w:t>Sol#</w:t>
            </w:r>
          </w:p>
        </w:tc>
        <w:tc>
          <w:tcPr>
            <w:tcW w:w="1120" w:type="dxa"/>
          </w:tcPr>
          <w:p w14:paraId="457614C9" w14:textId="77777777" w:rsidR="009166E9" w:rsidRPr="00E9603C" w:rsidRDefault="009166E9">
            <w:pPr>
              <w:pStyle w:val="TAH"/>
              <w:rPr>
                <w:lang w:eastAsia="zh-CN"/>
              </w:rPr>
            </w:pPr>
            <w:r w:rsidRPr="00E9603C">
              <w:rPr>
                <w:lang w:eastAsia="zh-CN"/>
              </w:rPr>
              <w:t>Architecture</w:t>
            </w:r>
          </w:p>
        </w:tc>
        <w:tc>
          <w:tcPr>
            <w:tcW w:w="2030" w:type="dxa"/>
          </w:tcPr>
          <w:p w14:paraId="5E084673" w14:textId="77777777" w:rsidR="009166E9" w:rsidRPr="00E9603C" w:rsidRDefault="009166E9">
            <w:pPr>
              <w:pStyle w:val="TAH"/>
              <w:rPr>
                <w:lang w:eastAsia="zh-CN"/>
              </w:rPr>
            </w:pPr>
            <w:r w:rsidRPr="00E9603C">
              <w:rPr>
                <w:lang w:eastAsia="zh-CN"/>
              </w:rPr>
              <w:t>Data collection and/or Analytics Aggregation</w:t>
            </w:r>
          </w:p>
        </w:tc>
        <w:tc>
          <w:tcPr>
            <w:tcW w:w="2044" w:type="dxa"/>
          </w:tcPr>
          <w:p w14:paraId="7E838509" w14:textId="77777777" w:rsidR="009166E9" w:rsidRPr="00E9603C" w:rsidRDefault="009166E9">
            <w:pPr>
              <w:pStyle w:val="TAH"/>
              <w:rPr>
                <w:lang w:eastAsia="zh-CN"/>
              </w:rPr>
            </w:pPr>
            <w:r w:rsidRPr="00E9603C">
              <w:rPr>
                <w:lang w:eastAsia="zh-CN"/>
              </w:rPr>
              <w:t>Impacts to NWDAF</w:t>
            </w:r>
          </w:p>
        </w:tc>
        <w:tc>
          <w:tcPr>
            <w:tcW w:w="1701" w:type="dxa"/>
          </w:tcPr>
          <w:p w14:paraId="1693B39E" w14:textId="77777777" w:rsidR="009166E9" w:rsidRPr="00E9603C" w:rsidRDefault="009166E9">
            <w:pPr>
              <w:pStyle w:val="TAH"/>
              <w:rPr>
                <w:lang w:eastAsia="zh-CN"/>
              </w:rPr>
            </w:pPr>
            <w:r w:rsidRPr="00E9603C">
              <w:rPr>
                <w:lang w:eastAsia="zh-CN"/>
              </w:rPr>
              <w:t>Impacts to NWDAF registration</w:t>
            </w:r>
          </w:p>
        </w:tc>
        <w:tc>
          <w:tcPr>
            <w:tcW w:w="2268" w:type="dxa"/>
          </w:tcPr>
          <w:p w14:paraId="3B5E65ED" w14:textId="77777777" w:rsidR="009166E9" w:rsidRPr="00E9603C" w:rsidRDefault="009166E9">
            <w:pPr>
              <w:pStyle w:val="TAH"/>
              <w:rPr>
                <w:lang w:eastAsia="zh-CN"/>
              </w:rPr>
            </w:pPr>
            <w:r w:rsidRPr="00E9603C">
              <w:rPr>
                <w:lang w:eastAsia="zh-CN"/>
              </w:rPr>
              <w:t>Impacts to other entities</w:t>
            </w:r>
          </w:p>
        </w:tc>
      </w:tr>
      <w:tr w:rsidR="009166E9" w:rsidRPr="00E9603C" w14:paraId="24FD34C7" w14:textId="77777777">
        <w:trPr>
          <w:cantSplit/>
          <w:trHeight w:val="191"/>
        </w:trPr>
        <w:tc>
          <w:tcPr>
            <w:tcW w:w="363" w:type="dxa"/>
          </w:tcPr>
          <w:p w14:paraId="529DBA97" w14:textId="77777777" w:rsidR="009166E9" w:rsidRPr="00E9603C" w:rsidRDefault="009166E9">
            <w:pPr>
              <w:pStyle w:val="TAC"/>
              <w:rPr>
                <w:lang w:eastAsia="zh-CN"/>
              </w:rPr>
            </w:pPr>
            <w:r w:rsidRPr="00E9603C">
              <w:rPr>
                <w:lang w:eastAsia="zh-CN"/>
              </w:rPr>
              <w:t>10</w:t>
            </w:r>
          </w:p>
        </w:tc>
        <w:tc>
          <w:tcPr>
            <w:tcW w:w="1120" w:type="dxa"/>
          </w:tcPr>
          <w:p w14:paraId="080C1DB5" w14:textId="77777777" w:rsidR="009166E9" w:rsidRPr="00E9603C" w:rsidRDefault="009166E9">
            <w:pPr>
              <w:pStyle w:val="TAC"/>
              <w:jc w:val="left"/>
              <w:rPr>
                <w:lang w:eastAsia="zh-CN"/>
              </w:rPr>
            </w:pPr>
            <w:r w:rsidRPr="00E9603C">
              <w:rPr>
                <w:lang w:eastAsia="zh-CN"/>
              </w:rPr>
              <w:t>Distributed or hierarchical.</w:t>
            </w:r>
          </w:p>
        </w:tc>
        <w:tc>
          <w:tcPr>
            <w:tcW w:w="2030" w:type="dxa"/>
          </w:tcPr>
          <w:p w14:paraId="53DC5CFA" w14:textId="77777777" w:rsidR="009166E9" w:rsidRPr="00E9603C" w:rsidRDefault="009166E9">
            <w:pPr>
              <w:pStyle w:val="TAC"/>
              <w:jc w:val="left"/>
              <w:rPr>
                <w:lang w:eastAsia="zh-CN"/>
              </w:rPr>
            </w:pPr>
            <w:r w:rsidRPr="00E9603C">
              <w:rPr>
                <w:lang w:eastAsia="zh-CN"/>
              </w:rPr>
              <w:t>Central/distributed NWDAF collects and aggregates Analytics and related metadata from distributed NWDAFs.</w:t>
            </w:r>
          </w:p>
          <w:p w14:paraId="47E7D3D0" w14:textId="77777777" w:rsidR="009166E9" w:rsidRPr="00E9603C" w:rsidRDefault="009166E9">
            <w:pPr>
              <w:pStyle w:val="TAC"/>
              <w:jc w:val="left"/>
              <w:rPr>
                <w:lang w:eastAsia="zh-CN"/>
              </w:rPr>
            </w:pPr>
          </w:p>
          <w:p w14:paraId="23B5A91B" w14:textId="77777777" w:rsidR="009166E9" w:rsidRPr="00E9603C" w:rsidRDefault="009166E9">
            <w:pPr>
              <w:pStyle w:val="TAC"/>
              <w:jc w:val="left"/>
              <w:rPr>
                <w:lang w:eastAsia="zh-CN"/>
              </w:rPr>
            </w:pPr>
            <w:r w:rsidRPr="00E9603C">
              <w:rPr>
                <w:lang w:eastAsia="zh-CN"/>
              </w:rPr>
              <w:t>Works with and without DCCF.</w:t>
            </w:r>
          </w:p>
        </w:tc>
        <w:tc>
          <w:tcPr>
            <w:tcW w:w="2044" w:type="dxa"/>
          </w:tcPr>
          <w:p w14:paraId="0B2542C9" w14:textId="77777777" w:rsidR="009166E9" w:rsidRPr="00E9603C" w:rsidRDefault="009166E9">
            <w:pPr>
              <w:pStyle w:val="TAC"/>
              <w:jc w:val="left"/>
              <w:rPr>
                <w:lang w:eastAsia="zh-CN"/>
              </w:rPr>
            </w:pPr>
            <w:r w:rsidRPr="00E9603C">
              <w:rPr>
                <w:lang w:eastAsia="zh-CN"/>
              </w:rPr>
              <w:t>Add Analytics ID/request for UE related Analytics in request to DCCF.</w:t>
            </w:r>
          </w:p>
          <w:p w14:paraId="2F7FC18F" w14:textId="77777777" w:rsidR="009166E9" w:rsidRPr="00E9603C" w:rsidRDefault="009166E9">
            <w:pPr>
              <w:pStyle w:val="TAC"/>
              <w:jc w:val="left"/>
              <w:rPr>
                <w:lang w:eastAsia="zh-CN"/>
              </w:rPr>
            </w:pPr>
          </w:p>
          <w:p w14:paraId="533148B0" w14:textId="77777777" w:rsidR="009166E9" w:rsidRPr="00E9603C" w:rsidRDefault="009166E9">
            <w:pPr>
              <w:pStyle w:val="TAC"/>
              <w:jc w:val="left"/>
              <w:rPr>
                <w:lang w:eastAsia="zh-CN"/>
              </w:rPr>
            </w:pPr>
            <w:r w:rsidRPr="00E9603C">
              <w:rPr>
                <w:lang w:eastAsia="zh-CN"/>
              </w:rPr>
              <w:t>Distr. NWDAF is close to data source and may purge data/statistics if subscription is terminated.</w:t>
            </w:r>
          </w:p>
          <w:p w14:paraId="24BE7B8E" w14:textId="77777777" w:rsidR="009166E9" w:rsidRPr="00E9603C" w:rsidRDefault="009166E9">
            <w:pPr>
              <w:pStyle w:val="TAC"/>
              <w:jc w:val="left"/>
              <w:rPr>
                <w:lang w:eastAsia="zh-CN"/>
              </w:rPr>
            </w:pPr>
          </w:p>
          <w:p w14:paraId="3A96B47A" w14:textId="77777777" w:rsidR="009166E9" w:rsidRPr="00E9603C" w:rsidRDefault="009166E9">
            <w:pPr>
              <w:pStyle w:val="TAC"/>
              <w:jc w:val="left"/>
              <w:rPr>
                <w:lang w:eastAsia="zh-CN"/>
              </w:rPr>
            </w:pPr>
            <w:r w:rsidRPr="00E9603C">
              <w:rPr>
                <w:lang w:eastAsia="zh-CN"/>
              </w:rPr>
              <w:t>Central NWDAF may collect data/analytics for longer time.</w:t>
            </w:r>
          </w:p>
        </w:tc>
        <w:tc>
          <w:tcPr>
            <w:tcW w:w="1701" w:type="dxa"/>
          </w:tcPr>
          <w:p w14:paraId="42968782" w14:textId="77777777" w:rsidR="009166E9" w:rsidRPr="00E9603C" w:rsidRDefault="009166E9">
            <w:pPr>
              <w:pStyle w:val="TAC"/>
              <w:jc w:val="left"/>
              <w:rPr>
                <w:lang w:eastAsia="zh-CN"/>
              </w:rPr>
            </w:pPr>
            <w:r w:rsidRPr="00E9603C">
              <w:rPr>
                <w:lang w:eastAsia="zh-CN"/>
              </w:rPr>
              <w:t>Additional registration in UDM for UE related Analytics</w:t>
            </w:r>
            <w:r w:rsidRPr="00E9603C">
              <w:rPr>
                <w:lang w:eastAsia="zh-CN"/>
              </w:rPr>
              <w:br/>
              <w:t>(registration includes UE IDs it is serving).</w:t>
            </w:r>
          </w:p>
          <w:p w14:paraId="23D9623E" w14:textId="77777777" w:rsidR="009166E9" w:rsidRPr="00E9603C" w:rsidRDefault="009166E9">
            <w:pPr>
              <w:pStyle w:val="TAC"/>
              <w:jc w:val="left"/>
              <w:rPr>
                <w:lang w:eastAsia="zh-CN"/>
              </w:rPr>
            </w:pPr>
          </w:p>
          <w:p w14:paraId="659A9A18" w14:textId="77777777" w:rsidR="009166E9" w:rsidRPr="00E9603C" w:rsidRDefault="009166E9">
            <w:pPr>
              <w:pStyle w:val="TAC"/>
              <w:jc w:val="left"/>
              <w:rPr>
                <w:lang w:eastAsia="zh-CN"/>
              </w:rPr>
            </w:pPr>
            <w:r w:rsidRPr="00E9603C">
              <w:rPr>
                <w:lang w:eastAsia="zh-CN"/>
              </w:rPr>
              <w:t>Enhanced Nudm_UECM procedure.</w:t>
            </w:r>
          </w:p>
        </w:tc>
        <w:tc>
          <w:tcPr>
            <w:tcW w:w="2268" w:type="dxa"/>
          </w:tcPr>
          <w:p w14:paraId="7716860C" w14:textId="77777777" w:rsidR="009166E9" w:rsidRPr="00E9603C" w:rsidRDefault="009166E9">
            <w:pPr>
              <w:pStyle w:val="TAC"/>
              <w:jc w:val="left"/>
              <w:rPr>
                <w:lang w:eastAsia="zh-CN"/>
              </w:rPr>
            </w:pPr>
            <w:r w:rsidRPr="00E9603C">
              <w:rPr>
                <w:lang w:eastAsia="zh-CN"/>
              </w:rPr>
              <w:t>NWDAF service consumer: discover NWDAF serving a UE.</w:t>
            </w:r>
          </w:p>
          <w:p w14:paraId="362179D0" w14:textId="77777777" w:rsidR="009166E9" w:rsidRPr="00E9603C" w:rsidRDefault="009166E9">
            <w:pPr>
              <w:pStyle w:val="TAC"/>
              <w:jc w:val="left"/>
              <w:rPr>
                <w:lang w:eastAsia="zh-CN"/>
              </w:rPr>
            </w:pPr>
          </w:p>
          <w:p w14:paraId="3D4AF95A" w14:textId="77777777" w:rsidR="009166E9" w:rsidRPr="00E9603C" w:rsidRDefault="009166E9">
            <w:pPr>
              <w:pStyle w:val="TAC"/>
              <w:jc w:val="left"/>
              <w:rPr>
                <w:lang w:eastAsia="zh-CN"/>
              </w:rPr>
            </w:pPr>
            <w:r w:rsidRPr="00E9603C">
              <w:rPr>
                <w:lang w:eastAsia="zh-CN"/>
              </w:rPr>
              <w:t>PCF: Extend Npcf_AMPolicy Control and Npcf_SMPolicyControl.</w:t>
            </w:r>
          </w:p>
          <w:p w14:paraId="004CD4E8" w14:textId="77777777" w:rsidR="009166E9" w:rsidRPr="00E9603C" w:rsidRDefault="009166E9">
            <w:pPr>
              <w:pStyle w:val="TAC"/>
              <w:jc w:val="left"/>
              <w:rPr>
                <w:lang w:eastAsia="zh-CN"/>
              </w:rPr>
            </w:pPr>
          </w:p>
          <w:p w14:paraId="1E906847" w14:textId="77777777" w:rsidR="009166E9" w:rsidRPr="00E9603C" w:rsidRDefault="009166E9">
            <w:pPr>
              <w:pStyle w:val="TAC"/>
              <w:jc w:val="left"/>
              <w:rPr>
                <w:lang w:eastAsia="zh-CN"/>
              </w:rPr>
            </w:pPr>
            <w:r w:rsidRPr="00E9603C">
              <w:rPr>
                <w:lang w:eastAsia="zh-CN"/>
              </w:rPr>
              <w:t>AMF + SMF: Report NWDAF serving the UE to the PCF.</w:t>
            </w:r>
          </w:p>
        </w:tc>
      </w:tr>
      <w:tr w:rsidR="009166E9" w:rsidRPr="00E9603C" w14:paraId="6BFFA79B" w14:textId="77777777">
        <w:trPr>
          <w:cantSplit/>
          <w:trHeight w:val="191"/>
        </w:trPr>
        <w:tc>
          <w:tcPr>
            <w:tcW w:w="363" w:type="dxa"/>
          </w:tcPr>
          <w:p w14:paraId="20DE7503" w14:textId="77777777" w:rsidR="009166E9" w:rsidRPr="00E9603C" w:rsidRDefault="009166E9">
            <w:pPr>
              <w:pStyle w:val="TAC"/>
              <w:rPr>
                <w:lang w:eastAsia="zh-CN"/>
              </w:rPr>
            </w:pPr>
            <w:r w:rsidRPr="00E9603C">
              <w:rPr>
                <w:lang w:eastAsia="zh-CN"/>
              </w:rPr>
              <w:t>12</w:t>
            </w:r>
          </w:p>
        </w:tc>
        <w:tc>
          <w:tcPr>
            <w:tcW w:w="1120" w:type="dxa"/>
          </w:tcPr>
          <w:p w14:paraId="113BA8D8" w14:textId="77777777" w:rsidR="009166E9" w:rsidRPr="00E9603C" w:rsidRDefault="009166E9">
            <w:pPr>
              <w:pStyle w:val="TAC"/>
              <w:jc w:val="left"/>
              <w:rPr>
                <w:lang w:eastAsia="zh-CN"/>
              </w:rPr>
            </w:pPr>
            <w:r w:rsidRPr="00E9603C">
              <w:rPr>
                <w:lang w:eastAsia="zh-CN"/>
              </w:rPr>
              <w:t>Hierarchical.</w:t>
            </w:r>
          </w:p>
          <w:p w14:paraId="38C91526" w14:textId="77777777" w:rsidR="009166E9" w:rsidRPr="00E9603C" w:rsidRDefault="009166E9">
            <w:pPr>
              <w:pStyle w:val="TAC"/>
              <w:jc w:val="left"/>
              <w:rPr>
                <w:lang w:eastAsia="zh-CN"/>
              </w:rPr>
            </w:pPr>
          </w:p>
          <w:p w14:paraId="153D32DE" w14:textId="77777777" w:rsidR="009166E9" w:rsidRPr="00E9603C" w:rsidRDefault="009166E9">
            <w:pPr>
              <w:pStyle w:val="TAC"/>
              <w:jc w:val="left"/>
              <w:rPr>
                <w:lang w:eastAsia="zh-CN"/>
              </w:rPr>
            </w:pPr>
            <w:r w:rsidRPr="00E9603C">
              <w:rPr>
                <w:lang w:eastAsia="zh-CN"/>
              </w:rPr>
              <w:t>Low layer NWDAFs are co-located with NF.</w:t>
            </w:r>
          </w:p>
        </w:tc>
        <w:tc>
          <w:tcPr>
            <w:tcW w:w="2030" w:type="dxa"/>
          </w:tcPr>
          <w:p w14:paraId="67D51CE1" w14:textId="77777777" w:rsidR="009166E9" w:rsidRPr="00E9603C" w:rsidRDefault="009166E9">
            <w:pPr>
              <w:pStyle w:val="TAC"/>
              <w:jc w:val="left"/>
              <w:rPr>
                <w:lang w:eastAsia="zh-CN"/>
              </w:rPr>
            </w:pPr>
            <w:r w:rsidRPr="00E9603C">
              <w:rPr>
                <w:lang w:eastAsia="zh-CN"/>
              </w:rPr>
              <w:t>Higher layer NWDAF collects and aggregates Analytics from lower layer NWDAFs.</w:t>
            </w:r>
          </w:p>
        </w:tc>
        <w:tc>
          <w:tcPr>
            <w:tcW w:w="2044" w:type="dxa"/>
          </w:tcPr>
          <w:p w14:paraId="75C1C059" w14:textId="77777777" w:rsidR="009166E9" w:rsidRPr="00E9603C" w:rsidRDefault="009166E9">
            <w:pPr>
              <w:pStyle w:val="TAC"/>
              <w:jc w:val="left"/>
              <w:rPr>
                <w:lang w:eastAsia="zh-CN"/>
              </w:rPr>
            </w:pPr>
            <w:r w:rsidRPr="00E9603C">
              <w:rPr>
                <w:lang w:eastAsia="zh-CN"/>
              </w:rPr>
              <w:t>Register capabilities and co-located NFs in NRF.</w:t>
            </w:r>
          </w:p>
          <w:p w14:paraId="24FD03A8" w14:textId="77777777" w:rsidR="009166E9" w:rsidRPr="00E9603C" w:rsidRDefault="009166E9">
            <w:pPr>
              <w:pStyle w:val="TAC"/>
              <w:jc w:val="left"/>
              <w:rPr>
                <w:lang w:eastAsia="zh-CN"/>
              </w:rPr>
            </w:pPr>
          </w:p>
          <w:p w14:paraId="1981F81C" w14:textId="77777777" w:rsidR="009166E9" w:rsidRPr="00E9603C" w:rsidRDefault="009166E9">
            <w:pPr>
              <w:pStyle w:val="TAC"/>
              <w:jc w:val="left"/>
              <w:rPr>
                <w:lang w:eastAsia="zh-CN"/>
              </w:rPr>
            </w:pPr>
            <w:r w:rsidRPr="00E9603C">
              <w:rPr>
                <w:lang w:eastAsia="zh-CN"/>
              </w:rPr>
              <w:t>Aggregate analytics data.</w:t>
            </w:r>
          </w:p>
          <w:p w14:paraId="2A1806DE" w14:textId="77777777" w:rsidR="009166E9" w:rsidRPr="00E9603C" w:rsidRDefault="009166E9">
            <w:pPr>
              <w:pStyle w:val="TAC"/>
              <w:jc w:val="left"/>
              <w:rPr>
                <w:lang w:eastAsia="zh-CN"/>
              </w:rPr>
            </w:pPr>
          </w:p>
          <w:p w14:paraId="76CC2B11" w14:textId="77777777" w:rsidR="009166E9" w:rsidRPr="00E9603C" w:rsidRDefault="009166E9">
            <w:pPr>
              <w:pStyle w:val="TAC"/>
              <w:jc w:val="left"/>
              <w:rPr>
                <w:lang w:eastAsia="zh-CN"/>
              </w:rPr>
            </w:pPr>
            <w:r w:rsidRPr="00E9603C">
              <w:rPr>
                <w:lang w:eastAsia="zh-CN"/>
              </w:rPr>
              <w:t>Expose collected data.</w:t>
            </w:r>
          </w:p>
        </w:tc>
        <w:tc>
          <w:tcPr>
            <w:tcW w:w="1701" w:type="dxa"/>
          </w:tcPr>
          <w:p w14:paraId="119D22C4" w14:textId="77777777" w:rsidR="009166E9" w:rsidRPr="00E9603C" w:rsidRDefault="009166E9">
            <w:pPr>
              <w:pStyle w:val="TAC"/>
              <w:jc w:val="left"/>
              <w:rPr>
                <w:lang w:eastAsia="zh-CN"/>
              </w:rPr>
            </w:pPr>
            <w:r w:rsidRPr="00E9603C">
              <w:rPr>
                <w:lang w:eastAsia="zh-CN"/>
              </w:rPr>
              <w:t>NWDAF registers its capabilities in NRF (e.g. data collection, data storage, training, analytics generation).</w:t>
            </w:r>
          </w:p>
        </w:tc>
        <w:tc>
          <w:tcPr>
            <w:tcW w:w="2268" w:type="dxa"/>
          </w:tcPr>
          <w:p w14:paraId="544B68C8" w14:textId="77777777" w:rsidR="009166E9" w:rsidRPr="00E9603C" w:rsidRDefault="009166E9">
            <w:pPr>
              <w:pStyle w:val="TAC"/>
              <w:jc w:val="left"/>
              <w:rPr>
                <w:lang w:eastAsia="zh-CN"/>
              </w:rPr>
            </w:pPr>
          </w:p>
        </w:tc>
      </w:tr>
      <w:tr w:rsidR="009166E9" w:rsidRPr="00E9603C" w14:paraId="30FEF3CD" w14:textId="77777777">
        <w:trPr>
          <w:cantSplit/>
          <w:trHeight w:val="191"/>
        </w:trPr>
        <w:tc>
          <w:tcPr>
            <w:tcW w:w="363" w:type="dxa"/>
          </w:tcPr>
          <w:p w14:paraId="49CDD52D" w14:textId="77777777" w:rsidR="009166E9" w:rsidRPr="00E9603C" w:rsidRDefault="009166E9">
            <w:pPr>
              <w:pStyle w:val="TAC"/>
              <w:rPr>
                <w:lang w:eastAsia="zh-CN"/>
              </w:rPr>
            </w:pPr>
            <w:r w:rsidRPr="00E9603C">
              <w:rPr>
                <w:lang w:eastAsia="zh-CN"/>
              </w:rPr>
              <w:t>14</w:t>
            </w:r>
          </w:p>
        </w:tc>
        <w:tc>
          <w:tcPr>
            <w:tcW w:w="1120" w:type="dxa"/>
          </w:tcPr>
          <w:p w14:paraId="78780087" w14:textId="77777777" w:rsidR="009166E9" w:rsidRPr="00E9603C" w:rsidRDefault="009166E9">
            <w:pPr>
              <w:pStyle w:val="TAC"/>
              <w:jc w:val="left"/>
              <w:rPr>
                <w:lang w:eastAsia="zh-CN"/>
              </w:rPr>
            </w:pPr>
            <w:r w:rsidRPr="00E9603C">
              <w:rPr>
                <w:lang w:eastAsia="zh-CN"/>
              </w:rPr>
              <w:t>Distributed (option A) or hierarchical (other options).</w:t>
            </w:r>
          </w:p>
        </w:tc>
        <w:tc>
          <w:tcPr>
            <w:tcW w:w="2030" w:type="dxa"/>
          </w:tcPr>
          <w:p w14:paraId="2EB92B70" w14:textId="77777777" w:rsidR="009166E9" w:rsidRPr="00E9603C" w:rsidRDefault="009166E9">
            <w:pPr>
              <w:pStyle w:val="TAC"/>
              <w:jc w:val="left"/>
              <w:rPr>
                <w:lang w:eastAsia="zh-CN"/>
              </w:rPr>
            </w:pPr>
            <w:r w:rsidRPr="00E9603C">
              <w:rPr>
                <w:lang w:eastAsia="zh-CN"/>
              </w:rPr>
              <w:t>Option A: NWDAF consumer aggregates Analytics.</w:t>
            </w:r>
          </w:p>
          <w:p w14:paraId="10C42CD9" w14:textId="77777777" w:rsidR="009166E9" w:rsidRPr="00E9603C" w:rsidRDefault="009166E9">
            <w:pPr>
              <w:pStyle w:val="TAC"/>
              <w:jc w:val="left"/>
              <w:rPr>
                <w:lang w:eastAsia="zh-CN"/>
              </w:rPr>
            </w:pPr>
          </w:p>
          <w:p w14:paraId="50F94D68" w14:textId="77777777" w:rsidR="009166E9" w:rsidRPr="00E9603C" w:rsidRDefault="009166E9">
            <w:pPr>
              <w:pStyle w:val="TAC"/>
              <w:jc w:val="left"/>
              <w:rPr>
                <w:lang w:eastAsia="zh-CN"/>
              </w:rPr>
            </w:pPr>
            <w:r w:rsidRPr="00E9603C">
              <w:rPr>
                <w:lang w:eastAsia="zh-CN"/>
              </w:rPr>
              <w:t>Other options: Central NWDAF collects and aggregates Analytics from distributed NWDAFs.</w:t>
            </w:r>
          </w:p>
        </w:tc>
        <w:tc>
          <w:tcPr>
            <w:tcW w:w="2044" w:type="dxa"/>
          </w:tcPr>
          <w:p w14:paraId="071B810D" w14:textId="77777777" w:rsidR="009166E9" w:rsidRPr="00E9603C" w:rsidRDefault="009166E9">
            <w:pPr>
              <w:pStyle w:val="TAC"/>
              <w:jc w:val="left"/>
              <w:rPr>
                <w:lang w:eastAsia="zh-CN"/>
              </w:rPr>
            </w:pPr>
            <w:r w:rsidRPr="00E9603C">
              <w:rPr>
                <w:lang w:eastAsia="zh-CN"/>
              </w:rPr>
              <w:t>Aggregate Analytics (except option A).</w:t>
            </w:r>
          </w:p>
          <w:p w14:paraId="45328346" w14:textId="77777777" w:rsidR="009166E9" w:rsidRPr="00E9603C" w:rsidRDefault="009166E9">
            <w:pPr>
              <w:pStyle w:val="TAC"/>
              <w:jc w:val="left"/>
              <w:rPr>
                <w:lang w:eastAsia="zh-CN"/>
              </w:rPr>
            </w:pPr>
          </w:p>
        </w:tc>
        <w:tc>
          <w:tcPr>
            <w:tcW w:w="1701" w:type="dxa"/>
          </w:tcPr>
          <w:p w14:paraId="3DE2ED12" w14:textId="77777777" w:rsidR="009166E9" w:rsidRPr="00E9603C" w:rsidRDefault="009166E9">
            <w:pPr>
              <w:pStyle w:val="TAC"/>
              <w:jc w:val="left"/>
              <w:rPr>
                <w:lang w:eastAsia="zh-CN"/>
              </w:rPr>
            </w:pPr>
            <w:r w:rsidRPr="00E9603C">
              <w:rPr>
                <w:lang w:eastAsia="zh-CN"/>
              </w:rPr>
              <w:t>NWDAF registers its capabilities in NRF (except option A).</w:t>
            </w:r>
          </w:p>
        </w:tc>
        <w:tc>
          <w:tcPr>
            <w:tcW w:w="2268" w:type="dxa"/>
          </w:tcPr>
          <w:p w14:paraId="45ADA0CF" w14:textId="77777777" w:rsidR="009166E9" w:rsidRPr="00E9603C" w:rsidRDefault="009166E9">
            <w:pPr>
              <w:pStyle w:val="TAC"/>
              <w:jc w:val="left"/>
              <w:rPr>
                <w:lang w:eastAsia="zh-CN"/>
              </w:rPr>
            </w:pPr>
            <w:r w:rsidRPr="00E9603C">
              <w:rPr>
                <w:lang w:eastAsia="zh-CN"/>
              </w:rPr>
              <w:t>NWDAF service consumer does Analytics aggregation (options A, F) or provides list of applicable distributed NWDAFs in request to Central NWDAF (options B and C).</w:t>
            </w:r>
          </w:p>
        </w:tc>
      </w:tr>
      <w:tr w:rsidR="009166E9" w:rsidRPr="00E9603C" w14:paraId="7545ECF3" w14:textId="77777777">
        <w:trPr>
          <w:cantSplit/>
          <w:trHeight w:val="191"/>
        </w:trPr>
        <w:tc>
          <w:tcPr>
            <w:tcW w:w="363" w:type="dxa"/>
          </w:tcPr>
          <w:p w14:paraId="3FDBC7B4" w14:textId="77777777" w:rsidR="009166E9" w:rsidRPr="00E9603C" w:rsidRDefault="009166E9">
            <w:pPr>
              <w:pStyle w:val="TAC"/>
              <w:rPr>
                <w:lang w:eastAsia="zh-CN"/>
              </w:rPr>
            </w:pPr>
            <w:r w:rsidRPr="00E9603C">
              <w:rPr>
                <w:lang w:eastAsia="zh-CN"/>
              </w:rPr>
              <w:t>19</w:t>
            </w:r>
          </w:p>
        </w:tc>
        <w:tc>
          <w:tcPr>
            <w:tcW w:w="1120" w:type="dxa"/>
          </w:tcPr>
          <w:p w14:paraId="6D892220" w14:textId="77777777" w:rsidR="009166E9" w:rsidRPr="00E9603C" w:rsidRDefault="009166E9">
            <w:pPr>
              <w:pStyle w:val="TAC"/>
              <w:jc w:val="left"/>
              <w:rPr>
                <w:lang w:eastAsia="zh-CN"/>
              </w:rPr>
            </w:pPr>
            <w:r w:rsidRPr="00E9603C">
              <w:rPr>
                <w:lang w:eastAsia="zh-CN"/>
              </w:rPr>
              <w:t>Hierarchical.</w:t>
            </w:r>
          </w:p>
        </w:tc>
        <w:tc>
          <w:tcPr>
            <w:tcW w:w="2030" w:type="dxa"/>
          </w:tcPr>
          <w:p w14:paraId="40EF0861" w14:textId="77777777" w:rsidR="009166E9" w:rsidRPr="00E9603C" w:rsidRDefault="009166E9">
            <w:pPr>
              <w:pStyle w:val="TAC"/>
              <w:jc w:val="left"/>
              <w:rPr>
                <w:lang w:eastAsia="zh-CN"/>
              </w:rPr>
            </w:pPr>
            <w:r w:rsidRPr="00E9603C">
              <w:rPr>
                <w:lang w:eastAsia="zh-CN"/>
              </w:rPr>
              <w:t>Central NWDAF collects and aggregates Analytics from distributed NWDAFs.</w:t>
            </w:r>
          </w:p>
        </w:tc>
        <w:tc>
          <w:tcPr>
            <w:tcW w:w="2044" w:type="dxa"/>
          </w:tcPr>
          <w:p w14:paraId="2D215AAA" w14:textId="77777777" w:rsidR="009166E9" w:rsidRPr="00E9603C" w:rsidRDefault="009166E9">
            <w:pPr>
              <w:pStyle w:val="TAC"/>
              <w:jc w:val="left"/>
              <w:rPr>
                <w:lang w:eastAsia="zh-CN"/>
              </w:rPr>
            </w:pPr>
            <w:r w:rsidRPr="00E9603C">
              <w:rPr>
                <w:lang w:eastAsia="zh-CN"/>
              </w:rPr>
              <w:t>Aggregate Analytics.</w:t>
            </w:r>
          </w:p>
          <w:p w14:paraId="739FF509" w14:textId="77777777" w:rsidR="009166E9" w:rsidRPr="00E9603C" w:rsidRDefault="009166E9">
            <w:pPr>
              <w:pStyle w:val="TAC"/>
              <w:jc w:val="left"/>
              <w:rPr>
                <w:lang w:eastAsia="zh-CN"/>
              </w:rPr>
            </w:pPr>
          </w:p>
          <w:p w14:paraId="5A884CD5" w14:textId="77777777" w:rsidR="009166E9" w:rsidRPr="00E9603C" w:rsidRDefault="009166E9">
            <w:pPr>
              <w:pStyle w:val="TAC"/>
              <w:jc w:val="left"/>
              <w:rPr>
                <w:lang w:eastAsia="zh-CN"/>
              </w:rPr>
            </w:pPr>
            <w:r w:rsidRPr="00E9603C">
              <w:rPr>
                <w:lang w:eastAsia="zh-CN"/>
              </w:rPr>
              <w:t>Support Analytics aggregation with dataset statistical properties and output strategy.</w:t>
            </w:r>
          </w:p>
        </w:tc>
        <w:tc>
          <w:tcPr>
            <w:tcW w:w="1701" w:type="dxa"/>
          </w:tcPr>
          <w:p w14:paraId="39F87D3E" w14:textId="77777777" w:rsidR="009166E9" w:rsidRPr="00E9603C" w:rsidRDefault="009166E9">
            <w:pPr>
              <w:pStyle w:val="TAC"/>
              <w:jc w:val="left"/>
              <w:rPr>
                <w:lang w:eastAsia="zh-CN"/>
              </w:rPr>
            </w:pPr>
          </w:p>
        </w:tc>
        <w:tc>
          <w:tcPr>
            <w:tcW w:w="2268" w:type="dxa"/>
          </w:tcPr>
          <w:p w14:paraId="0CE982A7" w14:textId="77777777" w:rsidR="009166E9" w:rsidRPr="00E9603C" w:rsidRDefault="009166E9">
            <w:pPr>
              <w:pStyle w:val="TAC"/>
              <w:jc w:val="left"/>
              <w:rPr>
                <w:lang w:eastAsia="zh-CN"/>
              </w:rPr>
            </w:pPr>
            <w:r w:rsidRPr="00E9603C">
              <w:rPr>
                <w:lang w:eastAsia="zh-CN"/>
              </w:rPr>
              <w:t>NWDAF service consumers (if capable to aggregate multiple analytics outputs) may subscribe to multiple NWDAFs with baseline parameters.</w:t>
            </w:r>
          </w:p>
        </w:tc>
      </w:tr>
      <w:tr w:rsidR="009166E9" w:rsidRPr="00E9603C" w14:paraId="34994FD3" w14:textId="77777777">
        <w:trPr>
          <w:cantSplit/>
          <w:trHeight w:val="191"/>
        </w:trPr>
        <w:tc>
          <w:tcPr>
            <w:tcW w:w="363" w:type="dxa"/>
          </w:tcPr>
          <w:p w14:paraId="16A00D88" w14:textId="77777777" w:rsidR="009166E9" w:rsidRPr="00E9603C" w:rsidRDefault="009166E9">
            <w:pPr>
              <w:pStyle w:val="TAC"/>
              <w:rPr>
                <w:lang w:eastAsia="zh-CN"/>
              </w:rPr>
            </w:pPr>
            <w:r w:rsidRPr="00E9603C">
              <w:rPr>
                <w:lang w:eastAsia="zh-CN"/>
              </w:rPr>
              <w:t>21</w:t>
            </w:r>
          </w:p>
        </w:tc>
        <w:tc>
          <w:tcPr>
            <w:tcW w:w="1120" w:type="dxa"/>
          </w:tcPr>
          <w:p w14:paraId="1533D993" w14:textId="77777777" w:rsidR="009166E9" w:rsidRPr="00E9603C" w:rsidRDefault="009166E9">
            <w:pPr>
              <w:pStyle w:val="TAC"/>
              <w:jc w:val="left"/>
              <w:rPr>
                <w:lang w:eastAsia="zh-CN"/>
              </w:rPr>
            </w:pPr>
            <w:r w:rsidRPr="00E9603C">
              <w:rPr>
                <w:lang w:eastAsia="zh-CN"/>
              </w:rPr>
              <w:t>Hierarchical.</w:t>
            </w:r>
          </w:p>
          <w:p w14:paraId="012E949A" w14:textId="77777777" w:rsidR="009166E9" w:rsidRPr="00E9603C" w:rsidRDefault="009166E9">
            <w:pPr>
              <w:pStyle w:val="TAC"/>
              <w:jc w:val="left"/>
              <w:rPr>
                <w:lang w:eastAsia="zh-CN"/>
              </w:rPr>
            </w:pPr>
          </w:p>
          <w:p w14:paraId="73079443" w14:textId="77777777" w:rsidR="009166E9" w:rsidRPr="00E9603C" w:rsidRDefault="009166E9">
            <w:pPr>
              <w:pStyle w:val="TAC"/>
              <w:jc w:val="left"/>
              <w:rPr>
                <w:lang w:eastAsia="zh-CN"/>
              </w:rPr>
            </w:pPr>
            <w:r w:rsidRPr="00E9603C">
              <w:rPr>
                <w:lang w:eastAsia="zh-CN"/>
              </w:rPr>
              <w:t>Low layer NWDAFs are co-located with NF.</w:t>
            </w:r>
          </w:p>
        </w:tc>
        <w:tc>
          <w:tcPr>
            <w:tcW w:w="2030" w:type="dxa"/>
          </w:tcPr>
          <w:p w14:paraId="04CFB0A7" w14:textId="77777777" w:rsidR="009166E9" w:rsidRPr="00E9603C" w:rsidRDefault="009166E9">
            <w:pPr>
              <w:pStyle w:val="TAC"/>
              <w:jc w:val="left"/>
              <w:rPr>
                <w:lang w:eastAsia="zh-CN"/>
              </w:rPr>
            </w:pPr>
            <w:r w:rsidRPr="00E9603C">
              <w:rPr>
                <w:lang w:eastAsia="zh-CN"/>
              </w:rPr>
              <w:t>Higher layer NWDAF collects pre-processed data from lower layer NWDAFs.</w:t>
            </w:r>
          </w:p>
        </w:tc>
        <w:tc>
          <w:tcPr>
            <w:tcW w:w="2044" w:type="dxa"/>
          </w:tcPr>
          <w:p w14:paraId="2EB89B4F" w14:textId="77777777" w:rsidR="009166E9" w:rsidRPr="00E9603C" w:rsidRDefault="009166E9">
            <w:pPr>
              <w:pStyle w:val="TAC"/>
              <w:jc w:val="left"/>
              <w:rPr>
                <w:lang w:eastAsia="zh-CN"/>
              </w:rPr>
            </w:pPr>
            <w:r w:rsidRPr="00E9603C">
              <w:rPr>
                <w:lang w:eastAsia="zh-CN"/>
              </w:rPr>
              <w:t>NWDAF Profile includes NF ID when co-located with a NF.</w:t>
            </w:r>
          </w:p>
          <w:p w14:paraId="7B2AF8B7" w14:textId="77777777" w:rsidR="009166E9" w:rsidRPr="00E9603C" w:rsidRDefault="009166E9">
            <w:pPr>
              <w:pStyle w:val="TAC"/>
              <w:jc w:val="left"/>
              <w:rPr>
                <w:lang w:eastAsia="zh-CN"/>
              </w:rPr>
            </w:pPr>
          </w:p>
          <w:p w14:paraId="3A948E93" w14:textId="77777777" w:rsidR="009166E9" w:rsidRPr="00E9603C" w:rsidRDefault="009166E9">
            <w:pPr>
              <w:pStyle w:val="TAC"/>
              <w:jc w:val="left"/>
              <w:rPr>
                <w:lang w:eastAsia="zh-CN"/>
              </w:rPr>
            </w:pPr>
            <w:r w:rsidRPr="00E9603C">
              <w:rPr>
                <w:lang w:eastAsia="zh-CN"/>
              </w:rPr>
              <w:t>Expose collected and pre-processed data on behalf of co-located NF.</w:t>
            </w:r>
          </w:p>
        </w:tc>
        <w:tc>
          <w:tcPr>
            <w:tcW w:w="1701" w:type="dxa"/>
          </w:tcPr>
          <w:p w14:paraId="702E6E3F" w14:textId="77777777" w:rsidR="009166E9" w:rsidRPr="00E9603C" w:rsidRDefault="009166E9">
            <w:pPr>
              <w:pStyle w:val="TAC"/>
              <w:jc w:val="left"/>
              <w:rPr>
                <w:lang w:eastAsia="zh-CN"/>
              </w:rPr>
            </w:pPr>
            <w:r w:rsidRPr="00E9603C">
              <w:rPr>
                <w:lang w:eastAsia="zh-CN"/>
              </w:rPr>
              <w:t>Add NF instance ID to NWDAF Profile in NRF.</w:t>
            </w:r>
          </w:p>
        </w:tc>
        <w:tc>
          <w:tcPr>
            <w:tcW w:w="2268" w:type="dxa"/>
          </w:tcPr>
          <w:p w14:paraId="404866B7" w14:textId="77777777" w:rsidR="009166E9" w:rsidRPr="00E9603C" w:rsidRDefault="009166E9">
            <w:pPr>
              <w:pStyle w:val="TAC"/>
              <w:jc w:val="left"/>
              <w:rPr>
                <w:lang w:eastAsia="zh-CN"/>
              </w:rPr>
            </w:pPr>
          </w:p>
        </w:tc>
      </w:tr>
      <w:tr w:rsidR="009166E9" w:rsidRPr="00E9603C" w14:paraId="6A4D211F" w14:textId="77777777">
        <w:trPr>
          <w:cantSplit/>
          <w:trHeight w:val="191"/>
        </w:trPr>
        <w:tc>
          <w:tcPr>
            <w:tcW w:w="363" w:type="dxa"/>
          </w:tcPr>
          <w:p w14:paraId="78982738" w14:textId="77777777" w:rsidR="009166E9" w:rsidRPr="00E9603C" w:rsidRDefault="009166E9">
            <w:pPr>
              <w:pStyle w:val="TAC"/>
              <w:rPr>
                <w:lang w:eastAsia="zh-CN"/>
              </w:rPr>
            </w:pPr>
            <w:r w:rsidRPr="00E9603C">
              <w:rPr>
                <w:lang w:eastAsia="zh-CN"/>
              </w:rPr>
              <w:t>23</w:t>
            </w:r>
          </w:p>
        </w:tc>
        <w:tc>
          <w:tcPr>
            <w:tcW w:w="1120" w:type="dxa"/>
          </w:tcPr>
          <w:p w14:paraId="002579D2" w14:textId="77777777" w:rsidR="009166E9" w:rsidRPr="00E9603C" w:rsidRDefault="009166E9">
            <w:pPr>
              <w:pStyle w:val="TAC"/>
              <w:jc w:val="left"/>
              <w:rPr>
                <w:lang w:eastAsia="zh-CN"/>
              </w:rPr>
            </w:pPr>
            <w:r w:rsidRPr="00E9603C">
              <w:rPr>
                <w:lang w:eastAsia="zh-CN"/>
              </w:rPr>
              <w:t>Hierarchical.</w:t>
            </w:r>
          </w:p>
        </w:tc>
        <w:tc>
          <w:tcPr>
            <w:tcW w:w="2030" w:type="dxa"/>
          </w:tcPr>
          <w:p w14:paraId="38BF251D" w14:textId="77777777" w:rsidR="009166E9" w:rsidRPr="00E9603C" w:rsidRDefault="009166E9">
            <w:pPr>
              <w:pStyle w:val="TAC"/>
              <w:jc w:val="left"/>
              <w:rPr>
                <w:lang w:eastAsia="zh-CN"/>
              </w:rPr>
            </w:pPr>
            <w:r w:rsidRPr="00E9603C">
              <w:rPr>
                <w:lang w:eastAsia="zh-CN"/>
              </w:rPr>
              <w:t>Central NWDAF collects data and/or analytics from distributed NWDAFs.</w:t>
            </w:r>
          </w:p>
        </w:tc>
        <w:tc>
          <w:tcPr>
            <w:tcW w:w="2044" w:type="dxa"/>
          </w:tcPr>
          <w:p w14:paraId="17FF8961" w14:textId="77777777" w:rsidR="009166E9" w:rsidRPr="00E9603C" w:rsidRDefault="009166E9">
            <w:pPr>
              <w:pStyle w:val="TAC"/>
              <w:jc w:val="left"/>
              <w:rPr>
                <w:lang w:eastAsia="zh-CN"/>
              </w:rPr>
            </w:pPr>
            <w:r w:rsidRPr="00E9603C">
              <w:rPr>
                <w:lang w:eastAsia="zh-CN"/>
              </w:rPr>
              <w:t>Expose collected data.</w:t>
            </w:r>
          </w:p>
        </w:tc>
        <w:tc>
          <w:tcPr>
            <w:tcW w:w="1701" w:type="dxa"/>
          </w:tcPr>
          <w:p w14:paraId="414606CF" w14:textId="77777777" w:rsidR="009166E9" w:rsidRPr="00E9603C" w:rsidRDefault="009166E9">
            <w:pPr>
              <w:pStyle w:val="TAC"/>
              <w:jc w:val="left"/>
              <w:rPr>
                <w:lang w:eastAsia="zh-CN"/>
              </w:rPr>
            </w:pPr>
          </w:p>
        </w:tc>
        <w:tc>
          <w:tcPr>
            <w:tcW w:w="2268" w:type="dxa"/>
          </w:tcPr>
          <w:p w14:paraId="3680125C" w14:textId="77777777" w:rsidR="009166E9" w:rsidRPr="00E9603C" w:rsidRDefault="009166E9">
            <w:pPr>
              <w:pStyle w:val="TAC"/>
              <w:jc w:val="left"/>
              <w:rPr>
                <w:lang w:eastAsia="zh-CN"/>
              </w:rPr>
            </w:pPr>
          </w:p>
        </w:tc>
      </w:tr>
      <w:tr w:rsidR="009166E9" w:rsidRPr="00E9603C" w14:paraId="06B6D161" w14:textId="77777777">
        <w:trPr>
          <w:cantSplit/>
          <w:trHeight w:val="191"/>
        </w:trPr>
        <w:tc>
          <w:tcPr>
            <w:tcW w:w="363" w:type="dxa"/>
            <w:tcBorders>
              <w:top w:val="single" w:sz="4" w:space="0" w:color="auto"/>
              <w:left w:val="single" w:sz="4" w:space="0" w:color="auto"/>
              <w:bottom w:val="single" w:sz="4" w:space="0" w:color="auto"/>
              <w:right w:val="single" w:sz="4" w:space="0" w:color="auto"/>
            </w:tcBorders>
          </w:tcPr>
          <w:p w14:paraId="2BFC89F7" w14:textId="77777777" w:rsidR="009166E9" w:rsidRPr="00E9603C" w:rsidRDefault="009166E9">
            <w:pPr>
              <w:pStyle w:val="TAC"/>
              <w:rPr>
                <w:lang w:eastAsia="zh-CN"/>
              </w:rPr>
            </w:pPr>
            <w:r w:rsidRPr="00E9603C">
              <w:rPr>
                <w:lang w:eastAsia="zh-CN"/>
              </w:rPr>
              <w:t>60</w:t>
            </w:r>
          </w:p>
        </w:tc>
        <w:tc>
          <w:tcPr>
            <w:tcW w:w="1120" w:type="dxa"/>
            <w:tcBorders>
              <w:top w:val="single" w:sz="4" w:space="0" w:color="auto"/>
              <w:left w:val="single" w:sz="4" w:space="0" w:color="auto"/>
              <w:bottom w:val="single" w:sz="4" w:space="0" w:color="auto"/>
              <w:right w:val="single" w:sz="4" w:space="0" w:color="auto"/>
            </w:tcBorders>
          </w:tcPr>
          <w:p w14:paraId="12458B32" w14:textId="77777777" w:rsidR="009166E9" w:rsidRPr="00E9603C" w:rsidRDefault="009166E9">
            <w:pPr>
              <w:pStyle w:val="TAC"/>
              <w:jc w:val="left"/>
              <w:rPr>
                <w:lang w:eastAsia="zh-CN"/>
              </w:rPr>
            </w:pPr>
            <w:r w:rsidRPr="00E9603C">
              <w:rPr>
                <w:lang w:eastAsia="zh-CN"/>
              </w:rPr>
              <w:t>Hierarchical.</w:t>
            </w:r>
          </w:p>
        </w:tc>
        <w:tc>
          <w:tcPr>
            <w:tcW w:w="2030" w:type="dxa"/>
            <w:tcBorders>
              <w:top w:val="single" w:sz="4" w:space="0" w:color="auto"/>
              <w:left w:val="single" w:sz="4" w:space="0" w:color="auto"/>
              <w:bottom w:val="single" w:sz="4" w:space="0" w:color="auto"/>
              <w:right w:val="single" w:sz="4" w:space="0" w:color="auto"/>
            </w:tcBorders>
          </w:tcPr>
          <w:p w14:paraId="10F9B510" w14:textId="77777777" w:rsidR="009166E9" w:rsidRPr="00E9603C" w:rsidRDefault="009166E9">
            <w:pPr>
              <w:pStyle w:val="TAC"/>
              <w:jc w:val="left"/>
              <w:rPr>
                <w:lang w:eastAsia="zh-CN"/>
              </w:rPr>
            </w:pPr>
            <w:r w:rsidRPr="00E9603C">
              <w:rPr>
                <w:lang w:eastAsia="zh-CN"/>
              </w:rPr>
              <w:t>Central NWDAF collects and aggregates Analytics and related metadata from distributed NWDAFs.</w:t>
            </w:r>
          </w:p>
        </w:tc>
        <w:tc>
          <w:tcPr>
            <w:tcW w:w="2044" w:type="dxa"/>
            <w:tcBorders>
              <w:top w:val="single" w:sz="4" w:space="0" w:color="auto"/>
              <w:left w:val="single" w:sz="4" w:space="0" w:color="auto"/>
              <w:bottom w:val="single" w:sz="4" w:space="0" w:color="auto"/>
              <w:right w:val="single" w:sz="4" w:space="0" w:color="auto"/>
            </w:tcBorders>
          </w:tcPr>
          <w:p w14:paraId="56A3ED9E" w14:textId="77777777" w:rsidR="009166E9" w:rsidRPr="00E9603C" w:rsidRDefault="009166E9">
            <w:pPr>
              <w:pStyle w:val="TAC"/>
              <w:jc w:val="left"/>
              <w:rPr>
                <w:lang w:eastAsia="zh-CN"/>
              </w:rPr>
            </w:pPr>
            <w:r w:rsidRPr="00E9603C">
              <w:rPr>
                <w:lang w:eastAsia="zh-CN"/>
              </w:rPr>
              <w:t>Aggregate Analytics using analytics metadata.</w:t>
            </w:r>
          </w:p>
          <w:p w14:paraId="69DFB930" w14:textId="77777777" w:rsidR="009166E9" w:rsidRPr="00E9603C" w:rsidRDefault="009166E9">
            <w:pPr>
              <w:pStyle w:val="TAC"/>
              <w:jc w:val="left"/>
              <w:rPr>
                <w:lang w:eastAsia="zh-CN"/>
              </w:rPr>
            </w:pPr>
          </w:p>
          <w:p w14:paraId="46D04AC4" w14:textId="77777777" w:rsidR="009166E9" w:rsidRPr="00E9603C" w:rsidRDefault="009166E9">
            <w:pPr>
              <w:pStyle w:val="TAC"/>
              <w:jc w:val="left"/>
              <w:rPr>
                <w:lang w:eastAsia="zh-CN"/>
              </w:rPr>
            </w:pPr>
            <w:r w:rsidRPr="00E9603C">
              <w:rPr>
                <w:lang w:eastAsia="zh-CN"/>
              </w:rPr>
              <w:t>Expose analytics metadata.</w:t>
            </w:r>
          </w:p>
        </w:tc>
        <w:tc>
          <w:tcPr>
            <w:tcW w:w="1701" w:type="dxa"/>
            <w:tcBorders>
              <w:top w:val="single" w:sz="4" w:space="0" w:color="auto"/>
              <w:left w:val="single" w:sz="4" w:space="0" w:color="auto"/>
              <w:bottom w:val="single" w:sz="4" w:space="0" w:color="auto"/>
              <w:right w:val="single" w:sz="4" w:space="0" w:color="auto"/>
            </w:tcBorders>
          </w:tcPr>
          <w:p w14:paraId="3FD1235C" w14:textId="77777777" w:rsidR="009166E9" w:rsidRPr="00E9603C" w:rsidRDefault="009166E9">
            <w:pPr>
              <w:pStyle w:val="TAC"/>
              <w:jc w:val="left"/>
              <w:rPr>
                <w:lang w:eastAsia="zh-CN"/>
              </w:rPr>
            </w:pPr>
            <w:r w:rsidRPr="00E9603C">
              <w:rPr>
                <w:lang w:eastAsia="zh-CN"/>
              </w:rPr>
              <w:t>Register Aggregation and/or metadata exposure capability.</w:t>
            </w:r>
          </w:p>
        </w:tc>
        <w:tc>
          <w:tcPr>
            <w:tcW w:w="2268" w:type="dxa"/>
            <w:tcBorders>
              <w:top w:val="single" w:sz="4" w:space="0" w:color="auto"/>
              <w:left w:val="single" w:sz="4" w:space="0" w:color="auto"/>
              <w:bottom w:val="single" w:sz="4" w:space="0" w:color="auto"/>
              <w:right w:val="single" w:sz="4" w:space="0" w:color="auto"/>
            </w:tcBorders>
          </w:tcPr>
          <w:p w14:paraId="55465850" w14:textId="77777777" w:rsidR="009166E9" w:rsidRPr="00E9603C" w:rsidRDefault="009166E9">
            <w:pPr>
              <w:pStyle w:val="TAC"/>
              <w:jc w:val="left"/>
              <w:rPr>
                <w:lang w:eastAsia="zh-CN"/>
              </w:rPr>
            </w:pPr>
          </w:p>
        </w:tc>
      </w:tr>
      <w:tr w:rsidR="009166E9" w:rsidRPr="00E9603C" w14:paraId="346C64F1" w14:textId="77777777">
        <w:trPr>
          <w:cantSplit/>
          <w:trHeight w:val="191"/>
        </w:trPr>
        <w:tc>
          <w:tcPr>
            <w:tcW w:w="363" w:type="dxa"/>
            <w:tcBorders>
              <w:top w:val="single" w:sz="4" w:space="0" w:color="auto"/>
              <w:left w:val="single" w:sz="4" w:space="0" w:color="auto"/>
              <w:bottom w:val="single" w:sz="4" w:space="0" w:color="auto"/>
              <w:right w:val="single" w:sz="4" w:space="0" w:color="auto"/>
            </w:tcBorders>
          </w:tcPr>
          <w:p w14:paraId="2E8B2153" w14:textId="77777777" w:rsidR="009166E9" w:rsidRPr="00E9603C" w:rsidRDefault="009166E9">
            <w:pPr>
              <w:pStyle w:val="TAC"/>
              <w:rPr>
                <w:lang w:eastAsia="zh-CN"/>
              </w:rPr>
            </w:pPr>
            <w:r w:rsidRPr="00E9603C">
              <w:rPr>
                <w:lang w:eastAsia="zh-CN"/>
              </w:rPr>
              <w:t>69</w:t>
            </w:r>
          </w:p>
        </w:tc>
        <w:tc>
          <w:tcPr>
            <w:tcW w:w="1120" w:type="dxa"/>
            <w:tcBorders>
              <w:top w:val="single" w:sz="4" w:space="0" w:color="auto"/>
              <w:left w:val="single" w:sz="4" w:space="0" w:color="auto"/>
              <w:bottom w:val="single" w:sz="4" w:space="0" w:color="auto"/>
              <w:right w:val="single" w:sz="4" w:space="0" w:color="auto"/>
            </w:tcBorders>
          </w:tcPr>
          <w:p w14:paraId="2A8A31A3" w14:textId="77777777" w:rsidR="009166E9" w:rsidRPr="00E9603C" w:rsidRDefault="009166E9">
            <w:pPr>
              <w:pStyle w:val="TAC"/>
              <w:jc w:val="left"/>
              <w:rPr>
                <w:lang w:eastAsia="zh-CN"/>
              </w:rPr>
            </w:pPr>
            <w:r w:rsidRPr="00E9603C">
              <w:rPr>
                <w:lang w:eastAsia="zh-CN"/>
              </w:rPr>
              <w:t>Distributed or hierarchical.</w:t>
            </w:r>
          </w:p>
          <w:p w14:paraId="129F14CE" w14:textId="77777777" w:rsidR="009166E9" w:rsidRPr="00E9603C" w:rsidRDefault="009166E9">
            <w:pPr>
              <w:pStyle w:val="TAC"/>
              <w:jc w:val="left"/>
              <w:rPr>
                <w:lang w:eastAsia="zh-CN"/>
              </w:rPr>
            </w:pPr>
          </w:p>
          <w:p w14:paraId="7BEDED76" w14:textId="77777777" w:rsidR="009166E9" w:rsidRPr="00E9603C" w:rsidRDefault="009166E9">
            <w:pPr>
              <w:pStyle w:val="TAC"/>
              <w:jc w:val="left"/>
              <w:rPr>
                <w:lang w:eastAsia="zh-CN"/>
              </w:rPr>
            </w:pPr>
            <w:r w:rsidRPr="00E9603C">
              <w:rPr>
                <w:lang w:eastAsia="zh-CN"/>
              </w:rPr>
              <w:t>Disallows overlapping serving areas for distributed NWDAFs.</w:t>
            </w:r>
          </w:p>
        </w:tc>
        <w:tc>
          <w:tcPr>
            <w:tcW w:w="2030" w:type="dxa"/>
            <w:tcBorders>
              <w:top w:val="single" w:sz="4" w:space="0" w:color="auto"/>
              <w:left w:val="single" w:sz="4" w:space="0" w:color="auto"/>
              <w:bottom w:val="single" w:sz="4" w:space="0" w:color="auto"/>
              <w:right w:val="single" w:sz="4" w:space="0" w:color="auto"/>
            </w:tcBorders>
          </w:tcPr>
          <w:p w14:paraId="71BBC4C5" w14:textId="77777777" w:rsidR="009166E9" w:rsidRPr="00E9603C" w:rsidRDefault="009166E9">
            <w:pPr>
              <w:pStyle w:val="TAC"/>
              <w:jc w:val="left"/>
              <w:rPr>
                <w:lang w:eastAsia="zh-CN"/>
              </w:rPr>
            </w:pPr>
            <w:r w:rsidRPr="00E9603C">
              <w:rPr>
                <w:lang w:eastAsia="zh-CN"/>
              </w:rPr>
              <w:t>Central NWDAF collects and aggregates Analytics from distributed NWDAFs.</w:t>
            </w:r>
          </w:p>
          <w:p w14:paraId="4B78B1FA" w14:textId="77777777" w:rsidR="009166E9" w:rsidRPr="00E9603C" w:rsidRDefault="009166E9">
            <w:pPr>
              <w:pStyle w:val="TAC"/>
              <w:jc w:val="left"/>
              <w:rPr>
                <w:lang w:eastAsia="zh-CN"/>
              </w:rPr>
            </w:pPr>
          </w:p>
          <w:p w14:paraId="705099C3" w14:textId="77777777" w:rsidR="009166E9" w:rsidRPr="00E9603C" w:rsidRDefault="009166E9">
            <w:pPr>
              <w:pStyle w:val="TAC"/>
              <w:jc w:val="left"/>
              <w:rPr>
                <w:lang w:eastAsia="zh-CN"/>
              </w:rPr>
            </w:pPr>
            <w:r w:rsidRPr="00E9603C">
              <w:rPr>
                <w:lang w:eastAsia="zh-CN"/>
              </w:rPr>
              <w:t>Central NWDAF may collect data/analytics for non-latency sensitive use cases.</w:t>
            </w:r>
          </w:p>
        </w:tc>
        <w:tc>
          <w:tcPr>
            <w:tcW w:w="2044" w:type="dxa"/>
            <w:tcBorders>
              <w:top w:val="single" w:sz="4" w:space="0" w:color="auto"/>
              <w:left w:val="single" w:sz="4" w:space="0" w:color="auto"/>
              <w:bottom w:val="single" w:sz="4" w:space="0" w:color="auto"/>
              <w:right w:val="single" w:sz="4" w:space="0" w:color="auto"/>
            </w:tcBorders>
          </w:tcPr>
          <w:p w14:paraId="5F27B4CA" w14:textId="77777777" w:rsidR="009166E9" w:rsidRPr="00E9603C" w:rsidRDefault="009166E9">
            <w:pPr>
              <w:pStyle w:val="TAC"/>
              <w:jc w:val="left"/>
              <w:rPr>
                <w:lang w:eastAsia="zh-CN"/>
              </w:rPr>
            </w:pPr>
            <w:r w:rsidRPr="00E9603C">
              <w:rPr>
                <w:lang w:eastAsia="zh-CN"/>
              </w:rPr>
              <w:t>Support 2-layer hierarchy.</w:t>
            </w:r>
          </w:p>
          <w:p w14:paraId="114F9967" w14:textId="77777777" w:rsidR="009166E9" w:rsidRPr="00E9603C" w:rsidRDefault="009166E9">
            <w:pPr>
              <w:pStyle w:val="TAC"/>
              <w:jc w:val="left"/>
              <w:rPr>
                <w:lang w:eastAsia="zh-CN"/>
              </w:rPr>
            </w:pPr>
          </w:p>
          <w:p w14:paraId="35BCCD19" w14:textId="77777777" w:rsidR="009166E9" w:rsidRPr="00E9603C" w:rsidRDefault="009166E9">
            <w:pPr>
              <w:pStyle w:val="TAC"/>
              <w:jc w:val="left"/>
              <w:rPr>
                <w:lang w:eastAsia="zh-CN"/>
              </w:rPr>
            </w:pPr>
            <w:r w:rsidRPr="00E9603C">
              <w:rPr>
                <w:lang w:eastAsia="zh-CN"/>
              </w:rPr>
              <w:t>Distr. NWDAF is close to data source, focuses on UPF, and may purge data/statistics if the subscription is terminated.</w:t>
            </w:r>
          </w:p>
        </w:tc>
        <w:tc>
          <w:tcPr>
            <w:tcW w:w="1701" w:type="dxa"/>
            <w:tcBorders>
              <w:top w:val="single" w:sz="4" w:space="0" w:color="auto"/>
              <w:left w:val="single" w:sz="4" w:space="0" w:color="auto"/>
              <w:bottom w:val="single" w:sz="4" w:space="0" w:color="auto"/>
              <w:right w:val="single" w:sz="4" w:space="0" w:color="auto"/>
            </w:tcBorders>
          </w:tcPr>
          <w:p w14:paraId="27151944" w14:textId="77777777" w:rsidR="009166E9" w:rsidRPr="00E9603C" w:rsidRDefault="009166E9">
            <w:pPr>
              <w:pStyle w:val="TAC"/>
              <w:jc w:val="left"/>
              <w:rPr>
                <w:lang w:eastAsia="zh-CN"/>
              </w:rPr>
            </w:pPr>
            <w:r w:rsidRPr="00E9603C">
              <w:rPr>
                <w:lang w:eastAsia="zh-CN"/>
              </w:rPr>
              <w:t>Additional registration in UDM for UE related Analytics (registration includes UE IDs it is serving).</w:t>
            </w:r>
          </w:p>
          <w:p w14:paraId="6F770FBB" w14:textId="77777777" w:rsidR="009166E9" w:rsidRPr="00E9603C" w:rsidRDefault="009166E9">
            <w:pPr>
              <w:pStyle w:val="TAC"/>
              <w:jc w:val="left"/>
              <w:rPr>
                <w:lang w:eastAsia="zh-CN"/>
              </w:rPr>
            </w:pPr>
          </w:p>
          <w:p w14:paraId="45A36475" w14:textId="77777777" w:rsidR="009166E9" w:rsidRPr="00E9603C" w:rsidRDefault="009166E9">
            <w:pPr>
              <w:pStyle w:val="TAC"/>
              <w:jc w:val="left"/>
              <w:rPr>
                <w:lang w:eastAsia="zh-CN"/>
              </w:rPr>
            </w:pPr>
            <w:r w:rsidRPr="00E9603C">
              <w:rPr>
                <w:lang w:eastAsia="zh-CN"/>
              </w:rPr>
              <w:t>Enhanced Nudm_UECM procedure.</w:t>
            </w:r>
          </w:p>
        </w:tc>
        <w:tc>
          <w:tcPr>
            <w:tcW w:w="2268" w:type="dxa"/>
            <w:tcBorders>
              <w:top w:val="single" w:sz="4" w:space="0" w:color="auto"/>
              <w:left w:val="single" w:sz="4" w:space="0" w:color="auto"/>
              <w:bottom w:val="single" w:sz="4" w:space="0" w:color="auto"/>
              <w:right w:val="single" w:sz="4" w:space="0" w:color="auto"/>
            </w:tcBorders>
          </w:tcPr>
          <w:p w14:paraId="2851A928" w14:textId="77777777" w:rsidR="009166E9" w:rsidRPr="00E9603C" w:rsidRDefault="009166E9">
            <w:pPr>
              <w:pStyle w:val="TAC"/>
              <w:jc w:val="left"/>
              <w:rPr>
                <w:lang w:eastAsia="zh-CN"/>
              </w:rPr>
            </w:pPr>
            <w:r w:rsidRPr="00E9603C">
              <w:rPr>
                <w:lang w:eastAsia="zh-CN"/>
              </w:rPr>
              <w:t>NWDAF service consumer: discover NWDAF serving a UE.</w:t>
            </w:r>
          </w:p>
          <w:p w14:paraId="5FD33666" w14:textId="77777777" w:rsidR="009166E9" w:rsidRPr="00E9603C" w:rsidRDefault="009166E9">
            <w:pPr>
              <w:pStyle w:val="TAC"/>
              <w:jc w:val="left"/>
              <w:rPr>
                <w:lang w:eastAsia="zh-CN"/>
              </w:rPr>
            </w:pPr>
          </w:p>
          <w:p w14:paraId="44DAE336" w14:textId="77777777" w:rsidR="009166E9" w:rsidRPr="00E9603C" w:rsidRDefault="009166E9">
            <w:pPr>
              <w:pStyle w:val="TAC"/>
              <w:jc w:val="left"/>
              <w:rPr>
                <w:lang w:eastAsia="zh-CN"/>
              </w:rPr>
            </w:pPr>
            <w:r w:rsidRPr="00E9603C">
              <w:rPr>
                <w:lang w:eastAsia="zh-CN"/>
              </w:rPr>
              <w:t>PCF: Extend Npcf_AMPolicy Control and Npcf_SMPolicyControl.</w:t>
            </w:r>
          </w:p>
          <w:p w14:paraId="1C4B67A2" w14:textId="77777777" w:rsidR="009166E9" w:rsidRPr="00E9603C" w:rsidRDefault="009166E9">
            <w:pPr>
              <w:pStyle w:val="TAC"/>
              <w:jc w:val="left"/>
              <w:rPr>
                <w:lang w:eastAsia="zh-CN"/>
              </w:rPr>
            </w:pPr>
          </w:p>
          <w:p w14:paraId="13D3839A" w14:textId="77777777" w:rsidR="009166E9" w:rsidRPr="00E9603C" w:rsidRDefault="009166E9">
            <w:pPr>
              <w:pStyle w:val="TAC"/>
              <w:jc w:val="left"/>
              <w:rPr>
                <w:lang w:eastAsia="zh-CN"/>
              </w:rPr>
            </w:pPr>
            <w:r w:rsidRPr="00E9603C">
              <w:rPr>
                <w:lang w:eastAsia="zh-CN"/>
              </w:rPr>
              <w:t>SMF: Report the NWDAF serving the UE to the PCF.</w:t>
            </w:r>
          </w:p>
        </w:tc>
      </w:tr>
    </w:tbl>
    <w:p w14:paraId="3D693BA8" w14:textId="77777777" w:rsidR="009166E9" w:rsidRPr="00E9603C" w:rsidRDefault="009166E9">
      <w:pPr>
        <w:rPr>
          <w:rFonts w:eastAsia="Yu Mincho"/>
        </w:rPr>
      </w:pPr>
    </w:p>
    <w:p w14:paraId="09226829" w14:textId="77777777" w:rsidR="009166E9" w:rsidRPr="00E9603C" w:rsidRDefault="009166E9">
      <w:r w:rsidRPr="00E9603C">
        <w:t>From</w:t>
      </w:r>
      <w:r w:rsidRPr="00E9603C">
        <w:rPr>
          <w:rFonts w:eastAsia="DengXian"/>
          <w:lang w:eastAsia="zh-CN"/>
        </w:rPr>
        <w:t xml:space="preserve"> t</w:t>
      </w:r>
      <w:r w:rsidRPr="00E9603C">
        <w:t>able 7.2.2.2-1 and table 7.2.2.2-2, the following observations are made:</w:t>
      </w:r>
    </w:p>
    <w:p w14:paraId="0802B55B" w14:textId="77777777" w:rsidR="009166E9" w:rsidRPr="00E9603C" w:rsidRDefault="009166E9">
      <w:pPr>
        <w:pStyle w:val="B1"/>
      </w:pPr>
      <w:r w:rsidRPr="00E9603C">
        <w:t>-</w:t>
      </w:r>
      <w:r w:rsidRPr="00E9603C">
        <w:tab/>
        <w:t>Observation O1: Most solutions apply a hierarchical NWDAF architecture with at least 2 layers. Solutions #14 (option A) and #53 also describe an option allowing for a flat NWDAF architecture.</w:t>
      </w:r>
    </w:p>
    <w:p w14:paraId="6AF409F8" w14:textId="77777777" w:rsidR="009166E9" w:rsidRPr="00E9603C" w:rsidRDefault="009166E9">
      <w:pPr>
        <w:pStyle w:val="B1"/>
      </w:pPr>
      <w:r w:rsidRPr="00E9603C">
        <w:t>-</w:t>
      </w:r>
      <w:r w:rsidRPr="00E9603C">
        <w:tab/>
        <w:t>Observation O2: Most solutions support a dynamic NWDAF architecture. Solutions #16, #17, #18 support a static NWDAF hierarchy with a dynamic NWDAF to hierarchy mapping. Solutions #12, #14, #23, #53 explicitly mention about the possibility to do some pre-configuration of the NWDAF instances, e.g. based on operator's policy to serve a specific set of entities, while this is assumed to also be possible for other solutions.</w:t>
      </w:r>
    </w:p>
    <w:p w14:paraId="2F2F6BDA" w14:textId="77777777" w:rsidR="009166E9" w:rsidRPr="00E9603C" w:rsidRDefault="009166E9">
      <w:pPr>
        <w:pStyle w:val="B1"/>
      </w:pPr>
      <w:r w:rsidRPr="00E9603C">
        <w:t>-</w:t>
      </w:r>
      <w:r w:rsidRPr="00E9603C">
        <w:tab/>
        <w:t>Observation O3: Solutions #10, #11, #12, #14, #17, #19, #23, #24, #53, #60 describe collection and aggregation of Analytics Output from other NWDAFs. Solutions #10, #19 and #60 in addition describe the exchange of Aggregation metadata (e.g. Dataset statistical properties, output strategy, for mobility performance or time window) to support the aggregation of Analytics Output obtained from multiple distributed / lower layer NWDAFs.</w:t>
      </w:r>
    </w:p>
    <w:p w14:paraId="49494E4E" w14:textId="77777777" w:rsidR="009166E9" w:rsidRPr="00E9603C" w:rsidRDefault="009166E9">
      <w:pPr>
        <w:pStyle w:val="B1"/>
      </w:pPr>
      <w:r w:rsidRPr="00E9603C">
        <w:t>-</w:t>
      </w:r>
      <w:r w:rsidRPr="00E9603C">
        <w:tab/>
        <w:t>Observation O4: In solutions #11, #12, #14 (except option A), #19, #23, # 60, a Central (or higher layer) NWDAF may aggregate analytics per analytics ID from Distributed (or lower layer) NWDAFs, each covering specific TAs from the area of interest for the NWDAF service consumer.</w:t>
      </w:r>
    </w:p>
    <w:p w14:paraId="1C4DE473" w14:textId="77777777" w:rsidR="009166E9" w:rsidRPr="00E9603C" w:rsidRDefault="009166E9">
      <w:pPr>
        <w:pStyle w:val="B1"/>
      </w:pPr>
      <w:r w:rsidRPr="00E9603C">
        <w:t>-</w:t>
      </w:r>
      <w:r w:rsidRPr="00E9603C">
        <w:tab/>
        <w:t>Observation O5: All solutions, except one option in solution #11, use existing NRF mechanisms to discover other NWDAFs.</w:t>
      </w:r>
    </w:p>
    <w:p w14:paraId="7341C8A5" w14:textId="77777777" w:rsidR="009166E9" w:rsidRPr="00E9603C" w:rsidRDefault="009166E9">
      <w:pPr>
        <w:pStyle w:val="B1"/>
      </w:pPr>
      <w:r w:rsidRPr="00E9603C">
        <w:t>-</w:t>
      </w:r>
      <w:r w:rsidRPr="00E9603C">
        <w:tab/>
        <w:t>Observation 06: Solution#10 adds the possibility to per UE re-use existing data collection and Analytics Output already available in other NWDAFs in a dynamic NWDAF architecture with overlapping NWDAF serving areas.</w:t>
      </w:r>
    </w:p>
    <w:p w14:paraId="3DBB5CF9" w14:textId="77777777" w:rsidR="009166E9" w:rsidRPr="00E9603C" w:rsidRDefault="009166E9">
      <w:pPr>
        <w:pStyle w:val="B1"/>
      </w:pPr>
      <w:r w:rsidRPr="00E9603C">
        <w:t>-</w:t>
      </w:r>
      <w:r w:rsidRPr="00E9603C">
        <w:tab/>
        <w:t>Observation O7: Solutions #12, #14 (except option A), #21 and #60 propose to extend the NWDAF capabilities (e.g. analytics aggregation) registered in the NWDAF NF Profile in NRF to include the new NWDAF capabilities. Solution#11 and solution #23 propose to extend the NWDAF NF Profile in NRF to include the 5GC NF ID(s) that the NWDAF can serve.</w:t>
      </w:r>
    </w:p>
    <w:p w14:paraId="57EAA02F" w14:textId="77777777" w:rsidR="009166E9" w:rsidRPr="00E9603C" w:rsidRDefault="009166E9">
      <w:pPr>
        <w:pStyle w:val="B1"/>
      </w:pPr>
      <w:r w:rsidRPr="00E9603C">
        <w:t>-</w:t>
      </w:r>
      <w:r w:rsidRPr="00E9603C">
        <w:tab/>
        <w:t>Observation O8: Solutions #10, #12, #21 propose lower layer NWDAFs (i.e. Distributed NWDAFs) are close to data source or co-located with NFs. Other solutions do not preclude this requirement.</w:t>
      </w:r>
    </w:p>
    <w:p w14:paraId="5F102235" w14:textId="77777777" w:rsidR="009166E9" w:rsidRPr="00E9603C" w:rsidRDefault="009166E9">
      <w:pPr>
        <w:pStyle w:val="B1"/>
      </w:pPr>
      <w:r w:rsidRPr="00E9603C">
        <w:t>-</w:t>
      </w:r>
      <w:r w:rsidRPr="00E9603C">
        <w:tab/>
        <w:t>Observation O9: Solution #16, describes a use case where the NWDAF service consumer contacts a lower layer NWDAF, while the procedure in solution #18 shows the case where the NWDAF service consumer contacts the top layer NWDAF. Solution #60 mentions that NF service consumer can be configured to give preference to a distributed NWDAF over a Central NWDAF or vice versa, in case multiple NWDAFs are returned by NRF.</w:t>
      </w:r>
    </w:p>
    <w:p w14:paraId="08FD441E" w14:textId="77777777" w:rsidR="009166E9" w:rsidRPr="00E9603C" w:rsidRDefault="009166E9">
      <w:pPr>
        <w:pStyle w:val="B1"/>
      </w:pPr>
      <w:r w:rsidRPr="00E9603C">
        <w:t>-</w:t>
      </w:r>
      <w:r w:rsidRPr="00E9603C">
        <w:tab/>
        <w:t>Observation O10: Solution #17 mentions that "NRF will return the best matching NWDAF in the hierarchy that can support the requested Analytics". This implies a change to the existing NRF behaviour to determine "the best matching NWDAF" and to know and understand the NWDAF hierarchy.</w:t>
      </w:r>
    </w:p>
    <w:p w14:paraId="772AE5D9" w14:textId="77777777" w:rsidR="009166E9" w:rsidRPr="00E9603C" w:rsidRDefault="009166E9">
      <w:pPr>
        <w:pStyle w:val="Heading4"/>
      </w:pPr>
      <w:bookmarkStart w:id="13801" w:name="_Toc57201618"/>
      <w:bookmarkStart w:id="13802" w:name="_Toc57641656"/>
      <w:bookmarkStart w:id="13803" w:name="_Toc59102009"/>
      <w:r w:rsidRPr="00E9603C">
        <w:rPr>
          <w:lang w:eastAsia="zh-CN"/>
        </w:rPr>
        <w:t>7.2.2.3</w:t>
      </w:r>
      <w:r w:rsidRPr="00E9603C">
        <w:rPr>
          <w:lang w:eastAsia="zh-CN"/>
        </w:rPr>
        <w:tab/>
        <w:t>Re-selection of NWDAF</w:t>
      </w:r>
      <w:bookmarkEnd w:id="13801"/>
      <w:bookmarkEnd w:id="13802"/>
      <w:bookmarkEnd w:id="13803"/>
    </w:p>
    <w:p w14:paraId="43C0A374" w14:textId="77777777" w:rsidR="009166E9" w:rsidRPr="00E9603C" w:rsidRDefault="009166E9">
      <w:r w:rsidRPr="00E9603C">
        <w:t>Table 7.2.2.3-1 lists solutions that concern with the re-selection of NWDAFs, e.g., in case of mobility. Those solutions assume a setup with multiple NWDAF instances, therefore are marked as related to Key Issue #2, while the solutions focus on NWDAF re-selection and context handover aspects, and therefore can be applied to any kind of NWDAF architecture. Main differences are in the services used for the re-selection and in which entity is triggering the re-selection and informing the service consumer.</w:t>
      </w:r>
    </w:p>
    <w:p w14:paraId="504B6917" w14:textId="77777777" w:rsidR="009166E9" w:rsidRPr="00E9603C" w:rsidRDefault="009166E9">
      <w:pPr>
        <w:pStyle w:val="TH"/>
      </w:pPr>
      <w:bookmarkStart w:id="13804" w:name="_Hlk52550188"/>
      <w:r w:rsidRPr="00E9603C">
        <w:t>Table 7.2.2.3-1: Solutions concerning re-selection of NWDAF</w:t>
      </w:r>
    </w:p>
    <w:tbl>
      <w:tblPr>
        <w:tblW w:w="95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4"/>
        <w:gridCol w:w="1418"/>
        <w:gridCol w:w="2551"/>
        <w:gridCol w:w="2552"/>
        <w:gridCol w:w="2557"/>
      </w:tblGrid>
      <w:tr w:rsidR="009166E9" w:rsidRPr="00E9603C" w14:paraId="1D9D6E94" w14:textId="77777777">
        <w:trPr>
          <w:cantSplit/>
          <w:trHeight w:val="193"/>
          <w:tblHeader/>
        </w:trPr>
        <w:tc>
          <w:tcPr>
            <w:tcW w:w="454" w:type="dxa"/>
          </w:tcPr>
          <w:p w14:paraId="780B69EC" w14:textId="77777777" w:rsidR="009166E9" w:rsidRPr="00E9603C" w:rsidRDefault="009166E9">
            <w:pPr>
              <w:pStyle w:val="TAH"/>
              <w:rPr>
                <w:lang w:eastAsia="zh-CN"/>
              </w:rPr>
            </w:pPr>
            <w:r w:rsidRPr="00E9603C">
              <w:rPr>
                <w:lang w:eastAsia="zh-CN"/>
              </w:rPr>
              <w:t>Sol.</w:t>
            </w:r>
          </w:p>
        </w:tc>
        <w:tc>
          <w:tcPr>
            <w:tcW w:w="1418" w:type="dxa"/>
          </w:tcPr>
          <w:p w14:paraId="68EB8961" w14:textId="77777777" w:rsidR="009166E9" w:rsidRPr="00E9603C" w:rsidRDefault="009166E9">
            <w:pPr>
              <w:pStyle w:val="TAH"/>
              <w:rPr>
                <w:lang w:eastAsia="zh-CN"/>
              </w:rPr>
            </w:pPr>
            <w:r w:rsidRPr="00E9603C">
              <w:rPr>
                <w:lang w:eastAsia="zh-CN"/>
              </w:rPr>
              <w:t>Aspect covered</w:t>
            </w:r>
          </w:p>
        </w:tc>
        <w:tc>
          <w:tcPr>
            <w:tcW w:w="2551" w:type="dxa"/>
          </w:tcPr>
          <w:p w14:paraId="2F0237D0" w14:textId="77777777" w:rsidR="009166E9" w:rsidRPr="00E9603C" w:rsidRDefault="009166E9">
            <w:pPr>
              <w:pStyle w:val="TAH"/>
              <w:rPr>
                <w:lang w:eastAsia="zh-CN"/>
              </w:rPr>
            </w:pPr>
            <w:r w:rsidRPr="00E9603C">
              <w:rPr>
                <w:lang w:eastAsia="zh-CN"/>
              </w:rPr>
              <w:t>Impact to NWDAF</w:t>
            </w:r>
          </w:p>
        </w:tc>
        <w:tc>
          <w:tcPr>
            <w:tcW w:w="2552" w:type="dxa"/>
          </w:tcPr>
          <w:p w14:paraId="0323FDC8" w14:textId="77777777" w:rsidR="009166E9" w:rsidRPr="00E9603C" w:rsidRDefault="009166E9">
            <w:pPr>
              <w:pStyle w:val="TAH"/>
              <w:rPr>
                <w:lang w:eastAsia="zh-CN"/>
              </w:rPr>
            </w:pPr>
            <w:r w:rsidRPr="00E9603C">
              <w:rPr>
                <w:lang w:eastAsia="zh-CN"/>
              </w:rPr>
              <w:t>Impact to other NFs</w:t>
            </w:r>
          </w:p>
        </w:tc>
        <w:tc>
          <w:tcPr>
            <w:tcW w:w="2557" w:type="dxa"/>
          </w:tcPr>
          <w:p w14:paraId="16CBA59E" w14:textId="77777777" w:rsidR="009166E9" w:rsidRPr="00E9603C" w:rsidRDefault="009166E9">
            <w:pPr>
              <w:pStyle w:val="TAH"/>
              <w:rPr>
                <w:lang w:eastAsia="zh-CN"/>
              </w:rPr>
            </w:pPr>
            <w:r w:rsidRPr="00E9603C">
              <w:rPr>
                <w:lang w:eastAsia="zh-CN"/>
              </w:rPr>
              <w:t>Additional notes</w:t>
            </w:r>
          </w:p>
        </w:tc>
      </w:tr>
      <w:tr w:rsidR="009166E9" w:rsidRPr="00E9603C" w14:paraId="4DB2F5B5" w14:textId="77777777">
        <w:trPr>
          <w:cantSplit/>
          <w:trHeight w:val="191"/>
        </w:trPr>
        <w:tc>
          <w:tcPr>
            <w:tcW w:w="454" w:type="dxa"/>
          </w:tcPr>
          <w:p w14:paraId="3BA7D585" w14:textId="77777777" w:rsidR="009166E9" w:rsidRPr="00E9603C" w:rsidRDefault="009166E9">
            <w:pPr>
              <w:pStyle w:val="TAC"/>
              <w:rPr>
                <w:lang w:eastAsia="zh-CN"/>
              </w:rPr>
            </w:pPr>
            <w:r w:rsidRPr="00E9603C">
              <w:rPr>
                <w:lang w:eastAsia="zh-CN"/>
              </w:rPr>
              <w:t>10</w:t>
            </w:r>
          </w:p>
        </w:tc>
        <w:tc>
          <w:tcPr>
            <w:tcW w:w="1418" w:type="dxa"/>
          </w:tcPr>
          <w:p w14:paraId="30B71A2C" w14:textId="77777777" w:rsidR="009166E9" w:rsidRPr="00E9603C" w:rsidRDefault="009166E9">
            <w:pPr>
              <w:pStyle w:val="TAC"/>
              <w:jc w:val="left"/>
              <w:rPr>
                <w:lang w:eastAsia="zh-CN"/>
              </w:rPr>
            </w:pPr>
            <w:r w:rsidRPr="00E9603C">
              <w:rPr>
                <w:lang w:eastAsia="zh-CN"/>
              </w:rPr>
              <w:t>Without DCCF:</w:t>
            </w:r>
          </w:p>
          <w:p w14:paraId="7B73CF11" w14:textId="77777777" w:rsidR="009166E9" w:rsidRPr="00E9603C" w:rsidRDefault="009166E9">
            <w:pPr>
              <w:pStyle w:val="TAC"/>
              <w:jc w:val="left"/>
              <w:rPr>
                <w:lang w:eastAsia="zh-CN"/>
              </w:rPr>
            </w:pPr>
            <w:r w:rsidRPr="00E9603C">
              <w:rPr>
                <w:lang w:eastAsia="zh-CN"/>
              </w:rPr>
              <w:t>Re-selection of NWDAF triggered by AMF handover (clause 6.10.2.4).</w:t>
            </w:r>
          </w:p>
          <w:p w14:paraId="24DBAB26" w14:textId="77777777" w:rsidR="009166E9" w:rsidRPr="00E9603C" w:rsidRDefault="009166E9">
            <w:pPr>
              <w:pStyle w:val="TAC"/>
              <w:jc w:val="left"/>
              <w:rPr>
                <w:lang w:eastAsia="zh-CN"/>
              </w:rPr>
            </w:pPr>
          </w:p>
          <w:p w14:paraId="1A41A0E8" w14:textId="77777777" w:rsidR="009166E9" w:rsidRPr="00E9603C" w:rsidRDefault="009166E9">
            <w:pPr>
              <w:pStyle w:val="TAC"/>
              <w:jc w:val="left"/>
              <w:rPr>
                <w:lang w:eastAsia="zh-CN"/>
              </w:rPr>
            </w:pPr>
            <w:r w:rsidRPr="00E9603C">
              <w:rPr>
                <w:lang w:eastAsia="zh-CN"/>
              </w:rPr>
              <w:t>With DCCF:</w:t>
            </w:r>
          </w:p>
          <w:p w14:paraId="62C69E6C" w14:textId="77777777" w:rsidR="009166E9" w:rsidRPr="00E9603C" w:rsidRDefault="009166E9">
            <w:pPr>
              <w:pStyle w:val="TAC"/>
              <w:jc w:val="left"/>
              <w:rPr>
                <w:lang w:eastAsia="zh-CN"/>
              </w:rPr>
            </w:pPr>
            <w:r w:rsidRPr="00E9603C">
              <w:rPr>
                <w:lang w:eastAsia="zh-CN"/>
              </w:rPr>
              <w:t>Re-selection of NWDAF is using knowledge in DCCF.</w:t>
            </w:r>
          </w:p>
        </w:tc>
        <w:tc>
          <w:tcPr>
            <w:tcW w:w="2551" w:type="dxa"/>
          </w:tcPr>
          <w:p w14:paraId="78B893A3" w14:textId="77777777" w:rsidR="009166E9" w:rsidRPr="00E9603C" w:rsidRDefault="009166E9">
            <w:pPr>
              <w:pStyle w:val="TAC"/>
              <w:jc w:val="left"/>
              <w:rPr>
                <w:lang w:eastAsia="zh-CN"/>
              </w:rPr>
            </w:pPr>
            <w:r w:rsidRPr="00E9603C">
              <w:rPr>
                <w:lang w:eastAsia="zh-CN"/>
              </w:rPr>
              <w:t>Re-use request/response service operations to transfer UE related statistics</w:t>
            </w:r>
          </w:p>
        </w:tc>
        <w:tc>
          <w:tcPr>
            <w:tcW w:w="2552" w:type="dxa"/>
          </w:tcPr>
          <w:p w14:paraId="5C04BE76" w14:textId="77777777" w:rsidR="009166E9" w:rsidRPr="00E9603C" w:rsidRDefault="009166E9">
            <w:pPr>
              <w:pStyle w:val="TAC"/>
              <w:jc w:val="left"/>
              <w:rPr>
                <w:lang w:eastAsia="zh-CN"/>
              </w:rPr>
            </w:pPr>
            <w:r w:rsidRPr="00E9603C">
              <w:rPr>
                <w:lang w:eastAsia="zh-CN"/>
              </w:rPr>
              <w:t>Without DCCF:</w:t>
            </w:r>
          </w:p>
          <w:p w14:paraId="3D0BA496" w14:textId="77777777" w:rsidR="009166E9" w:rsidRPr="00E9603C" w:rsidRDefault="009166E9">
            <w:pPr>
              <w:pStyle w:val="TAC"/>
              <w:jc w:val="left"/>
              <w:rPr>
                <w:lang w:eastAsia="zh-CN"/>
              </w:rPr>
            </w:pPr>
            <w:r w:rsidRPr="00E9603C">
              <w:rPr>
                <w:lang w:eastAsia="zh-CN"/>
              </w:rPr>
              <w:t>Extend AMF services to inform target AMF about the NWDAF ID used by the source AMF for UE related Analytics.</w:t>
            </w:r>
          </w:p>
          <w:p w14:paraId="02B5E1AB" w14:textId="77777777" w:rsidR="009166E9" w:rsidRPr="00E9603C" w:rsidRDefault="009166E9">
            <w:pPr>
              <w:pStyle w:val="TAC"/>
              <w:jc w:val="left"/>
              <w:rPr>
                <w:lang w:eastAsia="zh-CN"/>
              </w:rPr>
            </w:pPr>
          </w:p>
          <w:p w14:paraId="169F0210" w14:textId="77777777" w:rsidR="009166E9" w:rsidRPr="00E9603C" w:rsidRDefault="009166E9">
            <w:pPr>
              <w:pStyle w:val="TAC"/>
              <w:jc w:val="left"/>
              <w:rPr>
                <w:lang w:eastAsia="zh-CN"/>
              </w:rPr>
            </w:pPr>
            <w:r w:rsidRPr="00E9603C">
              <w:rPr>
                <w:lang w:eastAsia="zh-CN"/>
              </w:rPr>
              <w:t>Target AMF determines whether to keep source NWDAF instance or select new target NWDAF instance.</w:t>
            </w:r>
          </w:p>
          <w:p w14:paraId="6D1EE858" w14:textId="77777777" w:rsidR="009166E9" w:rsidRPr="00E9603C" w:rsidRDefault="009166E9">
            <w:pPr>
              <w:pStyle w:val="TAC"/>
              <w:jc w:val="left"/>
              <w:rPr>
                <w:lang w:eastAsia="zh-CN"/>
              </w:rPr>
            </w:pPr>
          </w:p>
          <w:p w14:paraId="55C46237" w14:textId="77777777" w:rsidR="009166E9" w:rsidRPr="00E9603C" w:rsidRDefault="009166E9">
            <w:pPr>
              <w:pStyle w:val="TAC"/>
              <w:jc w:val="left"/>
              <w:rPr>
                <w:lang w:eastAsia="zh-CN"/>
              </w:rPr>
            </w:pPr>
            <w:r w:rsidRPr="00E9603C">
              <w:rPr>
                <w:lang w:eastAsia="zh-CN"/>
              </w:rPr>
              <w:t>With DCCF:</w:t>
            </w:r>
          </w:p>
          <w:p w14:paraId="69F8C7B2" w14:textId="77777777" w:rsidR="009166E9" w:rsidRPr="00E9603C" w:rsidRDefault="009166E9">
            <w:pPr>
              <w:pStyle w:val="TAC"/>
              <w:jc w:val="left"/>
              <w:rPr>
                <w:lang w:eastAsia="zh-CN"/>
              </w:rPr>
            </w:pPr>
            <w:r w:rsidRPr="00E9603C">
              <w:rPr>
                <w:lang w:eastAsia="zh-CN"/>
              </w:rPr>
              <w:t>Extend to inform DCCF on what UE related Analytics ID is used in which NWDAF.</w:t>
            </w:r>
          </w:p>
          <w:p w14:paraId="0811F134" w14:textId="77777777" w:rsidR="009166E9" w:rsidRPr="00E9603C" w:rsidRDefault="009166E9">
            <w:pPr>
              <w:pStyle w:val="TAC"/>
              <w:jc w:val="left"/>
              <w:rPr>
                <w:lang w:eastAsia="zh-CN"/>
              </w:rPr>
            </w:pPr>
          </w:p>
          <w:p w14:paraId="335EFCD5" w14:textId="77777777" w:rsidR="009166E9" w:rsidRPr="00E9603C" w:rsidRDefault="009166E9">
            <w:pPr>
              <w:pStyle w:val="TAC"/>
              <w:jc w:val="left"/>
              <w:rPr>
                <w:lang w:eastAsia="zh-CN"/>
              </w:rPr>
            </w:pPr>
            <w:r w:rsidRPr="00E9603C">
              <w:rPr>
                <w:lang w:eastAsia="zh-CN"/>
              </w:rPr>
              <w:t>Utilize knowledge DCCF has when switching NWDAFs.</w:t>
            </w:r>
          </w:p>
        </w:tc>
        <w:tc>
          <w:tcPr>
            <w:tcW w:w="2557" w:type="dxa"/>
          </w:tcPr>
          <w:p w14:paraId="5E163FE8" w14:textId="77777777" w:rsidR="009166E9" w:rsidRPr="00E9603C" w:rsidRDefault="009166E9">
            <w:pPr>
              <w:pStyle w:val="TAC"/>
              <w:jc w:val="left"/>
              <w:rPr>
                <w:lang w:eastAsia="zh-CN"/>
              </w:rPr>
            </w:pPr>
            <w:r w:rsidRPr="00E9603C">
              <w:rPr>
                <w:lang w:eastAsia="zh-CN"/>
              </w:rPr>
              <w:t>Without DCCF:</w:t>
            </w:r>
          </w:p>
          <w:p w14:paraId="169EA0E5" w14:textId="77777777" w:rsidR="009166E9" w:rsidRPr="00E9603C" w:rsidRDefault="009166E9">
            <w:pPr>
              <w:pStyle w:val="TAC"/>
              <w:jc w:val="left"/>
              <w:rPr>
                <w:lang w:eastAsia="zh-CN"/>
              </w:rPr>
            </w:pPr>
            <w:r w:rsidRPr="00E9603C">
              <w:rPr>
                <w:lang w:eastAsia="zh-CN"/>
              </w:rPr>
              <w:t>Source AMF (as NWDAF service consumer) determines and triggers NWDAF re-selection.</w:t>
            </w:r>
          </w:p>
          <w:p w14:paraId="5E8F1D19" w14:textId="77777777" w:rsidR="009166E9" w:rsidRPr="00E9603C" w:rsidRDefault="009166E9">
            <w:pPr>
              <w:pStyle w:val="TAC"/>
              <w:jc w:val="left"/>
              <w:rPr>
                <w:lang w:eastAsia="zh-CN"/>
              </w:rPr>
            </w:pPr>
          </w:p>
          <w:p w14:paraId="335C32DB" w14:textId="77777777" w:rsidR="009166E9" w:rsidRPr="00E9603C" w:rsidRDefault="009166E9">
            <w:pPr>
              <w:pStyle w:val="TAC"/>
              <w:jc w:val="left"/>
              <w:rPr>
                <w:lang w:eastAsia="zh-CN"/>
              </w:rPr>
            </w:pPr>
            <w:r w:rsidRPr="00E9603C">
              <w:rPr>
                <w:lang w:eastAsia="zh-CN"/>
              </w:rPr>
              <w:t>Target NWDAF requests UE related statistics from source NWDAF.</w:t>
            </w:r>
          </w:p>
          <w:p w14:paraId="7317CF2D" w14:textId="77777777" w:rsidR="009166E9" w:rsidRPr="00E9603C" w:rsidRDefault="009166E9">
            <w:pPr>
              <w:pStyle w:val="TAC"/>
              <w:jc w:val="left"/>
              <w:rPr>
                <w:lang w:eastAsia="zh-CN"/>
              </w:rPr>
            </w:pPr>
          </w:p>
          <w:p w14:paraId="7373E675" w14:textId="77777777" w:rsidR="009166E9" w:rsidRPr="00E9603C" w:rsidRDefault="009166E9">
            <w:pPr>
              <w:pStyle w:val="TAC"/>
              <w:jc w:val="left"/>
              <w:rPr>
                <w:lang w:eastAsia="zh-CN"/>
              </w:rPr>
            </w:pPr>
            <w:r w:rsidRPr="00E9603C">
              <w:rPr>
                <w:lang w:eastAsia="zh-CN"/>
              </w:rPr>
              <w:t>With DCCF:</w:t>
            </w:r>
          </w:p>
          <w:p w14:paraId="405D131C" w14:textId="77777777" w:rsidR="009166E9" w:rsidRPr="00E9603C" w:rsidRDefault="009166E9">
            <w:pPr>
              <w:pStyle w:val="TAC"/>
              <w:jc w:val="left"/>
              <w:rPr>
                <w:lang w:eastAsia="zh-CN"/>
              </w:rPr>
            </w:pPr>
            <w:r w:rsidRPr="00E9603C">
              <w:rPr>
                <w:lang w:eastAsia="zh-CN"/>
              </w:rPr>
              <w:t>DCCF has knowledge on what source NWDAF has been used for UE related Analytics IDs.</w:t>
            </w:r>
          </w:p>
        </w:tc>
      </w:tr>
      <w:bookmarkEnd w:id="13804"/>
      <w:tr w:rsidR="009166E9" w:rsidRPr="00E9603C" w14:paraId="673D1661" w14:textId="77777777">
        <w:trPr>
          <w:cantSplit/>
          <w:trHeight w:val="191"/>
        </w:trPr>
        <w:tc>
          <w:tcPr>
            <w:tcW w:w="454" w:type="dxa"/>
          </w:tcPr>
          <w:p w14:paraId="6589071B" w14:textId="77777777" w:rsidR="009166E9" w:rsidRPr="00E9603C" w:rsidRDefault="009166E9">
            <w:pPr>
              <w:pStyle w:val="TAC"/>
              <w:rPr>
                <w:lang w:eastAsia="zh-CN"/>
              </w:rPr>
            </w:pPr>
            <w:r w:rsidRPr="00E9603C">
              <w:rPr>
                <w:lang w:eastAsia="zh-CN"/>
              </w:rPr>
              <w:t>26</w:t>
            </w:r>
          </w:p>
        </w:tc>
        <w:tc>
          <w:tcPr>
            <w:tcW w:w="1418" w:type="dxa"/>
          </w:tcPr>
          <w:p w14:paraId="54E2754B" w14:textId="77777777" w:rsidR="009166E9" w:rsidRPr="00E9603C" w:rsidRDefault="009166E9">
            <w:pPr>
              <w:pStyle w:val="TAC"/>
              <w:jc w:val="left"/>
              <w:rPr>
                <w:lang w:eastAsia="zh-CN"/>
              </w:rPr>
            </w:pPr>
            <w:r w:rsidRPr="00E9603C">
              <w:rPr>
                <w:lang w:eastAsia="zh-CN"/>
              </w:rPr>
              <w:t>Re-selection of NWDAF.</w:t>
            </w:r>
          </w:p>
        </w:tc>
        <w:tc>
          <w:tcPr>
            <w:tcW w:w="2551" w:type="dxa"/>
          </w:tcPr>
          <w:p w14:paraId="0EBA99F6" w14:textId="77777777" w:rsidR="009166E9" w:rsidRPr="00E9603C" w:rsidRDefault="009166E9">
            <w:pPr>
              <w:pStyle w:val="TAC"/>
              <w:jc w:val="left"/>
              <w:rPr>
                <w:rFonts w:eastAsia="SimSun"/>
                <w:lang w:eastAsia="zh-CN"/>
              </w:rPr>
            </w:pPr>
            <w:r w:rsidRPr="00E9603C">
              <w:rPr>
                <w:rFonts w:eastAsia="SimSun"/>
                <w:lang w:eastAsia="zh-CN"/>
              </w:rPr>
              <w:t>Extend AnalyticsInfo service to:</w:t>
            </w:r>
          </w:p>
          <w:p w14:paraId="27B1326F" w14:textId="77777777" w:rsidR="009166E9" w:rsidRPr="00E9603C" w:rsidRDefault="009166E9">
            <w:pPr>
              <w:pStyle w:val="TAC"/>
              <w:jc w:val="left"/>
              <w:rPr>
                <w:rFonts w:eastAsia="SimSun"/>
                <w:lang w:eastAsia="zh-CN"/>
              </w:rPr>
            </w:pPr>
            <w:r w:rsidRPr="00E9603C">
              <w:rPr>
                <w:rFonts w:eastAsia="SimSun"/>
                <w:lang w:eastAsia="zh-CN"/>
              </w:rPr>
              <w:t xml:space="preserve">- inform other NWDAF about analytics handover </w:t>
            </w:r>
          </w:p>
          <w:p w14:paraId="53E88B6A" w14:textId="77777777" w:rsidR="009166E9" w:rsidRPr="00E9603C" w:rsidRDefault="009166E9">
            <w:pPr>
              <w:pStyle w:val="TAC"/>
              <w:jc w:val="left"/>
              <w:rPr>
                <w:rFonts w:eastAsia="SimSun"/>
                <w:lang w:eastAsia="zh-CN"/>
              </w:rPr>
            </w:pPr>
            <w:r w:rsidRPr="00E9603C">
              <w:rPr>
                <w:rFonts w:eastAsia="SimSun"/>
                <w:lang w:eastAsia="zh-CN"/>
              </w:rPr>
              <w:t>- transfer subscription data</w:t>
            </w:r>
          </w:p>
          <w:p w14:paraId="1B39391A" w14:textId="77777777" w:rsidR="009166E9" w:rsidRPr="00E9603C" w:rsidRDefault="009166E9">
            <w:pPr>
              <w:pStyle w:val="TAC"/>
              <w:jc w:val="left"/>
              <w:rPr>
                <w:lang w:eastAsia="zh-CN"/>
              </w:rPr>
            </w:pPr>
            <w:r w:rsidRPr="00E9603C">
              <w:rPr>
                <w:rFonts w:eastAsia="SimSun"/>
                <w:lang w:eastAsia="zh-CN"/>
              </w:rPr>
              <w:t>- transfer analytics data and collected data</w:t>
            </w:r>
          </w:p>
        </w:tc>
        <w:tc>
          <w:tcPr>
            <w:tcW w:w="2552" w:type="dxa"/>
          </w:tcPr>
          <w:p w14:paraId="7D505AE1" w14:textId="77777777" w:rsidR="009166E9" w:rsidRPr="00E9603C" w:rsidRDefault="009166E9">
            <w:pPr>
              <w:pStyle w:val="TAC"/>
              <w:jc w:val="left"/>
              <w:rPr>
                <w:lang w:eastAsia="zh-CN"/>
              </w:rPr>
            </w:pPr>
            <w:r w:rsidRPr="00E9603C">
              <w:rPr>
                <w:lang w:eastAsia="zh-CN"/>
              </w:rPr>
              <w:t>NWDAF service consumer: support subscription renewal with new NWDAF instance.</w:t>
            </w:r>
          </w:p>
          <w:p w14:paraId="0EBB7209" w14:textId="77777777" w:rsidR="009166E9" w:rsidRPr="00E9603C" w:rsidRDefault="009166E9">
            <w:pPr>
              <w:pStyle w:val="TAC"/>
              <w:jc w:val="left"/>
              <w:rPr>
                <w:lang w:eastAsia="zh-CN"/>
              </w:rPr>
            </w:pPr>
          </w:p>
          <w:p w14:paraId="48128655" w14:textId="77777777" w:rsidR="009166E9" w:rsidRPr="00E9603C" w:rsidRDefault="009166E9">
            <w:pPr>
              <w:pStyle w:val="TAC"/>
              <w:jc w:val="left"/>
              <w:rPr>
                <w:lang w:eastAsia="zh-CN"/>
              </w:rPr>
            </w:pPr>
            <w:r w:rsidRPr="00E9603C">
              <w:rPr>
                <w:lang w:eastAsia="zh-CN"/>
              </w:rPr>
              <w:t xml:space="preserve">New parameter for </w:t>
            </w:r>
            <w:r w:rsidRPr="00E9603C">
              <w:rPr>
                <w:lang w:eastAsia="ko-KR"/>
              </w:rPr>
              <w:t>Notify message indicating reselection of NWDAF instance.</w:t>
            </w:r>
          </w:p>
        </w:tc>
        <w:tc>
          <w:tcPr>
            <w:tcW w:w="2557" w:type="dxa"/>
          </w:tcPr>
          <w:p w14:paraId="09B8342A" w14:textId="77777777" w:rsidR="009166E9" w:rsidRPr="00E9603C" w:rsidRDefault="009166E9">
            <w:pPr>
              <w:pStyle w:val="TAC"/>
              <w:jc w:val="left"/>
              <w:rPr>
                <w:lang w:eastAsia="zh-CN"/>
              </w:rPr>
            </w:pPr>
            <w:r w:rsidRPr="00E9603C">
              <w:rPr>
                <w:lang w:eastAsia="zh-CN"/>
              </w:rPr>
              <w:t>Source NWDAF determines and triggers NWDAF re-location.</w:t>
            </w:r>
          </w:p>
          <w:p w14:paraId="7AB5D518" w14:textId="77777777" w:rsidR="009166E9" w:rsidRPr="00E9603C" w:rsidRDefault="009166E9">
            <w:pPr>
              <w:pStyle w:val="TAC"/>
              <w:jc w:val="left"/>
              <w:rPr>
                <w:lang w:eastAsia="zh-CN"/>
              </w:rPr>
            </w:pPr>
          </w:p>
          <w:p w14:paraId="2CBCEF82" w14:textId="77777777" w:rsidR="009166E9" w:rsidRPr="00E9603C" w:rsidRDefault="009166E9">
            <w:pPr>
              <w:pStyle w:val="TAC"/>
              <w:jc w:val="left"/>
              <w:rPr>
                <w:lang w:eastAsia="zh-CN"/>
              </w:rPr>
            </w:pPr>
            <w:r w:rsidRPr="00E9603C">
              <w:rPr>
                <w:lang w:eastAsia="zh-CN"/>
              </w:rPr>
              <w:t>Target NWDAF informs the NWDAF service consumer about updated subscription.</w:t>
            </w:r>
          </w:p>
        </w:tc>
      </w:tr>
      <w:tr w:rsidR="009166E9" w:rsidRPr="00E9603C" w14:paraId="0F82CF83" w14:textId="77777777">
        <w:trPr>
          <w:cantSplit/>
          <w:trHeight w:val="191"/>
        </w:trPr>
        <w:tc>
          <w:tcPr>
            <w:tcW w:w="454" w:type="dxa"/>
          </w:tcPr>
          <w:p w14:paraId="2D90845F" w14:textId="77777777" w:rsidR="009166E9" w:rsidRPr="00E9603C" w:rsidRDefault="009166E9">
            <w:pPr>
              <w:pStyle w:val="TAC"/>
              <w:rPr>
                <w:rFonts w:eastAsia="SimSun"/>
                <w:lang w:eastAsia="zh-CN"/>
              </w:rPr>
            </w:pPr>
            <w:r w:rsidRPr="00E9603C">
              <w:rPr>
                <w:rFonts w:eastAsia="SimSun"/>
                <w:lang w:eastAsia="zh-CN"/>
              </w:rPr>
              <w:t>57</w:t>
            </w:r>
          </w:p>
        </w:tc>
        <w:tc>
          <w:tcPr>
            <w:tcW w:w="1418" w:type="dxa"/>
          </w:tcPr>
          <w:p w14:paraId="1C32F107" w14:textId="77777777" w:rsidR="009166E9" w:rsidRPr="00E9603C" w:rsidRDefault="009166E9">
            <w:pPr>
              <w:pStyle w:val="TAC"/>
              <w:jc w:val="left"/>
              <w:rPr>
                <w:rFonts w:eastAsia="SimSun"/>
                <w:lang w:eastAsia="zh-CN"/>
              </w:rPr>
            </w:pPr>
            <w:r w:rsidRPr="00E9603C">
              <w:rPr>
                <w:lang w:eastAsia="zh-CN"/>
              </w:rPr>
              <w:t>Re-selection of NWDAF in case of UE mobility.</w:t>
            </w:r>
          </w:p>
        </w:tc>
        <w:tc>
          <w:tcPr>
            <w:tcW w:w="2551" w:type="dxa"/>
          </w:tcPr>
          <w:p w14:paraId="69555C14" w14:textId="77777777" w:rsidR="009166E9" w:rsidRPr="00E9603C" w:rsidRDefault="009166E9">
            <w:pPr>
              <w:pStyle w:val="TAC"/>
              <w:jc w:val="left"/>
              <w:rPr>
                <w:rFonts w:eastAsia="SimSun"/>
                <w:lang w:eastAsia="zh-CN"/>
              </w:rPr>
            </w:pPr>
            <w:r w:rsidRPr="00E9603C">
              <w:rPr>
                <w:rFonts w:eastAsia="SimSun"/>
                <w:lang w:eastAsia="zh-CN"/>
              </w:rPr>
              <w:t>New service to:</w:t>
            </w:r>
          </w:p>
          <w:p w14:paraId="0ABA507F" w14:textId="77777777" w:rsidR="009166E9" w:rsidRPr="00E9603C" w:rsidRDefault="009166E9">
            <w:pPr>
              <w:pStyle w:val="TAC"/>
              <w:jc w:val="left"/>
              <w:rPr>
                <w:rFonts w:eastAsia="SimSun"/>
                <w:lang w:eastAsia="zh-CN"/>
              </w:rPr>
            </w:pPr>
            <w:r w:rsidRPr="00E9603C">
              <w:rPr>
                <w:rFonts w:eastAsia="SimSun"/>
                <w:lang w:eastAsia="zh-CN"/>
              </w:rPr>
              <w:t>- transfer subscription data</w:t>
            </w:r>
          </w:p>
          <w:p w14:paraId="28AEDAD3" w14:textId="77777777" w:rsidR="009166E9" w:rsidRPr="00E9603C" w:rsidRDefault="009166E9">
            <w:pPr>
              <w:pStyle w:val="TAC"/>
              <w:jc w:val="left"/>
              <w:rPr>
                <w:rFonts w:eastAsia="SimSun"/>
                <w:lang w:eastAsia="zh-CN"/>
              </w:rPr>
            </w:pPr>
            <w:r w:rsidRPr="00E9603C">
              <w:rPr>
                <w:lang w:eastAsia="zh-CN"/>
              </w:rPr>
              <w:t>- transfer analytics data and collected data</w:t>
            </w:r>
          </w:p>
        </w:tc>
        <w:tc>
          <w:tcPr>
            <w:tcW w:w="2552" w:type="dxa"/>
          </w:tcPr>
          <w:p w14:paraId="570D9D74" w14:textId="77777777" w:rsidR="009166E9" w:rsidRPr="00E9603C" w:rsidRDefault="009166E9">
            <w:pPr>
              <w:pStyle w:val="TAC"/>
              <w:jc w:val="left"/>
              <w:rPr>
                <w:lang w:eastAsia="zh-CN"/>
              </w:rPr>
            </w:pPr>
            <w:r w:rsidRPr="00E9603C">
              <w:rPr>
                <w:lang w:eastAsia="zh-CN"/>
              </w:rPr>
              <w:t>NWDAF service consumer: support subscription renewal with new NWDAF instance.</w:t>
            </w:r>
          </w:p>
        </w:tc>
        <w:tc>
          <w:tcPr>
            <w:tcW w:w="2557" w:type="dxa"/>
          </w:tcPr>
          <w:p w14:paraId="405E4BF3" w14:textId="77777777" w:rsidR="009166E9" w:rsidRPr="00E9603C" w:rsidRDefault="009166E9">
            <w:pPr>
              <w:pStyle w:val="TAC"/>
              <w:jc w:val="left"/>
              <w:rPr>
                <w:lang w:eastAsia="zh-CN"/>
              </w:rPr>
            </w:pPr>
            <w:r w:rsidRPr="00E9603C">
              <w:rPr>
                <w:lang w:eastAsia="zh-CN"/>
              </w:rPr>
              <w:t>Source NWDAF triggers the re-location.</w:t>
            </w:r>
          </w:p>
          <w:p w14:paraId="7C9476D3" w14:textId="77777777" w:rsidR="009166E9" w:rsidRPr="00E9603C" w:rsidRDefault="009166E9">
            <w:pPr>
              <w:pStyle w:val="TAC"/>
              <w:jc w:val="left"/>
              <w:rPr>
                <w:lang w:eastAsia="zh-CN"/>
              </w:rPr>
            </w:pPr>
          </w:p>
          <w:p w14:paraId="669F7CC7" w14:textId="77777777" w:rsidR="009166E9" w:rsidRPr="00E9603C" w:rsidRDefault="009166E9">
            <w:pPr>
              <w:pStyle w:val="TAC"/>
              <w:jc w:val="left"/>
              <w:rPr>
                <w:lang w:eastAsia="zh-CN"/>
              </w:rPr>
            </w:pPr>
            <w:r w:rsidRPr="00E9603C">
              <w:rPr>
                <w:lang w:eastAsia="zh-CN"/>
              </w:rPr>
              <w:t>Target NWDAF informs the NWDAF service consumer about the handover.</w:t>
            </w:r>
          </w:p>
        </w:tc>
      </w:tr>
      <w:tr w:rsidR="009166E9" w:rsidRPr="00E9603C" w14:paraId="18646692" w14:textId="77777777">
        <w:trPr>
          <w:cantSplit/>
          <w:trHeight w:val="191"/>
        </w:trPr>
        <w:tc>
          <w:tcPr>
            <w:tcW w:w="454" w:type="dxa"/>
          </w:tcPr>
          <w:p w14:paraId="285F99AD" w14:textId="77777777" w:rsidR="009166E9" w:rsidRPr="00E9603C" w:rsidRDefault="009166E9">
            <w:pPr>
              <w:pStyle w:val="TAC"/>
              <w:rPr>
                <w:rFonts w:eastAsia="SimSun"/>
                <w:lang w:eastAsia="zh-CN"/>
              </w:rPr>
            </w:pPr>
            <w:r w:rsidRPr="00E9603C">
              <w:rPr>
                <w:rFonts w:eastAsia="SimSun"/>
                <w:lang w:eastAsia="zh-CN"/>
              </w:rPr>
              <w:t>59</w:t>
            </w:r>
          </w:p>
        </w:tc>
        <w:tc>
          <w:tcPr>
            <w:tcW w:w="1418" w:type="dxa"/>
          </w:tcPr>
          <w:p w14:paraId="76974774" w14:textId="77777777" w:rsidR="009166E9" w:rsidRPr="00E9603C" w:rsidRDefault="009166E9">
            <w:pPr>
              <w:pStyle w:val="TAC"/>
              <w:jc w:val="left"/>
              <w:rPr>
                <w:rFonts w:eastAsia="SimSun"/>
                <w:lang w:eastAsia="zh-CN"/>
              </w:rPr>
            </w:pPr>
            <w:r w:rsidRPr="00E9603C">
              <w:rPr>
                <w:rFonts w:eastAsia="SimSun"/>
                <w:lang w:eastAsia="zh-CN"/>
              </w:rPr>
              <w:t>Re-selection of NWDAF based on trigger or for handover preparation.</w:t>
            </w:r>
          </w:p>
        </w:tc>
        <w:tc>
          <w:tcPr>
            <w:tcW w:w="2551" w:type="dxa"/>
          </w:tcPr>
          <w:p w14:paraId="249D2388" w14:textId="77777777" w:rsidR="009166E9" w:rsidRPr="00E9603C" w:rsidRDefault="009166E9">
            <w:pPr>
              <w:pStyle w:val="TAC"/>
              <w:jc w:val="left"/>
              <w:rPr>
                <w:rFonts w:eastAsia="SimSun"/>
                <w:lang w:eastAsia="zh-CN"/>
              </w:rPr>
            </w:pPr>
            <w:r w:rsidRPr="00E9603C">
              <w:rPr>
                <w:rFonts w:eastAsia="SimSun"/>
                <w:lang w:eastAsia="zh-CN"/>
              </w:rPr>
              <w:t>Extend subscription service to:</w:t>
            </w:r>
          </w:p>
          <w:p w14:paraId="3B68CB95" w14:textId="77777777" w:rsidR="009166E9" w:rsidRPr="00E9603C" w:rsidRDefault="009166E9">
            <w:pPr>
              <w:pStyle w:val="TAC"/>
              <w:jc w:val="left"/>
              <w:rPr>
                <w:rFonts w:eastAsia="SimSun"/>
                <w:lang w:eastAsia="zh-CN"/>
              </w:rPr>
            </w:pPr>
            <w:r w:rsidRPr="00E9603C">
              <w:rPr>
                <w:rFonts w:eastAsia="SimSun"/>
                <w:lang w:eastAsia="zh-CN"/>
              </w:rPr>
              <w:t>- inform other NWDAF about analytics handover or prepared/cancelled handover</w:t>
            </w:r>
          </w:p>
          <w:p w14:paraId="3E56EF4B" w14:textId="77777777" w:rsidR="009166E9" w:rsidRPr="00E9603C" w:rsidRDefault="009166E9">
            <w:pPr>
              <w:pStyle w:val="TAC"/>
              <w:jc w:val="left"/>
              <w:rPr>
                <w:rFonts w:eastAsia="SimSun"/>
                <w:lang w:eastAsia="zh-CN"/>
              </w:rPr>
            </w:pPr>
            <w:r w:rsidRPr="00E9603C">
              <w:rPr>
                <w:rFonts w:eastAsia="SimSun"/>
                <w:lang w:eastAsia="zh-CN"/>
              </w:rPr>
              <w:t>Extend AnalyticsInfo service to:</w:t>
            </w:r>
          </w:p>
          <w:p w14:paraId="2826D3C2" w14:textId="77777777" w:rsidR="009166E9" w:rsidRPr="00E9603C" w:rsidRDefault="009166E9">
            <w:pPr>
              <w:pStyle w:val="TAC"/>
              <w:jc w:val="left"/>
              <w:rPr>
                <w:rFonts w:eastAsia="SimSun"/>
                <w:lang w:eastAsia="zh-CN"/>
              </w:rPr>
            </w:pPr>
            <w:r w:rsidRPr="00E9603C">
              <w:rPr>
                <w:rFonts w:eastAsia="SimSun"/>
                <w:lang w:eastAsia="zh-CN"/>
              </w:rPr>
              <w:t>- transfer subscription data</w:t>
            </w:r>
          </w:p>
          <w:p w14:paraId="74968633" w14:textId="77777777" w:rsidR="009166E9" w:rsidRPr="00E9603C" w:rsidRDefault="009166E9">
            <w:pPr>
              <w:pStyle w:val="TAC"/>
              <w:jc w:val="left"/>
              <w:rPr>
                <w:rFonts w:eastAsia="SimSun"/>
                <w:lang w:eastAsia="zh-CN"/>
              </w:rPr>
            </w:pPr>
            <w:r w:rsidRPr="00E9603C">
              <w:rPr>
                <w:rFonts w:eastAsia="SimSun"/>
                <w:lang w:eastAsia="zh-CN"/>
              </w:rPr>
              <w:t>- transfer analytics data and collected data</w:t>
            </w:r>
          </w:p>
        </w:tc>
        <w:tc>
          <w:tcPr>
            <w:tcW w:w="2552" w:type="dxa"/>
          </w:tcPr>
          <w:p w14:paraId="4DA752BB" w14:textId="77777777" w:rsidR="009166E9" w:rsidRPr="00E9603C" w:rsidRDefault="009166E9">
            <w:pPr>
              <w:pStyle w:val="TAC"/>
              <w:jc w:val="left"/>
              <w:rPr>
                <w:rFonts w:eastAsia="SimSun"/>
                <w:lang w:eastAsia="zh-CN"/>
              </w:rPr>
            </w:pPr>
          </w:p>
        </w:tc>
        <w:tc>
          <w:tcPr>
            <w:tcW w:w="2557" w:type="dxa"/>
          </w:tcPr>
          <w:p w14:paraId="271DA1AF" w14:textId="77777777" w:rsidR="009166E9" w:rsidRPr="00E9603C" w:rsidRDefault="009166E9">
            <w:pPr>
              <w:pStyle w:val="TAC"/>
              <w:jc w:val="left"/>
              <w:rPr>
                <w:rFonts w:eastAsia="SimSun"/>
                <w:lang w:eastAsia="zh-CN"/>
              </w:rPr>
            </w:pPr>
            <w:r w:rsidRPr="00E9603C">
              <w:rPr>
                <w:rFonts w:eastAsia="SimSun"/>
                <w:lang w:eastAsia="zh-CN"/>
              </w:rPr>
              <w:t>Source NWDAF determines and triggers the analytics handover or the prepared analytics handover.</w:t>
            </w:r>
          </w:p>
          <w:p w14:paraId="36D07092" w14:textId="77777777" w:rsidR="009166E9" w:rsidRPr="00E9603C" w:rsidRDefault="009166E9">
            <w:pPr>
              <w:pStyle w:val="TAC"/>
              <w:jc w:val="left"/>
              <w:rPr>
                <w:rFonts w:eastAsia="SimSun"/>
                <w:lang w:eastAsia="zh-CN"/>
              </w:rPr>
            </w:pPr>
          </w:p>
          <w:p w14:paraId="757B5B24" w14:textId="77777777" w:rsidR="009166E9" w:rsidRPr="00E9603C" w:rsidRDefault="009166E9">
            <w:pPr>
              <w:pStyle w:val="TAC"/>
              <w:jc w:val="left"/>
              <w:rPr>
                <w:rFonts w:eastAsia="SimSun"/>
                <w:lang w:eastAsia="zh-CN"/>
              </w:rPr>
            </w:pPr>
            <w:r w:rsidRPr="00E9603C">
              <w:rPr>
                <w:rFonts w:eastAsia="SimSun"/>
                <w:lang w:eastAsia="zh-CN"/>
              </w:rPr>
              <w:t>Target NWDAF informs the NWDAF service consumer about the completed handover.</w:t>
            </w:r>
          </w:p>
        </w:tc>
      </w:tr>
    </w:tbl>
    <w:p w14:paraId="5EBFB77E" w14:textId="77777777" w:rsidR="009166E9" w:rsidRPr="00E9603C" w:rsidRDefault="009166E9">
      <w:pPr>
        <w:jc w:val="both"/>
      </w:pPr>
    </w:p>
    <w:p w14:paraId="7BEF4F69" w14:textId="77777777" w:rsidR="009166E9" w:rsidRPr="00E9603C" w:rsidRDefault="009166E9">
      <w:pPr>
        <w:jc w:val="both"/>
      </w:pPr>
      <w:r w:rsidRPr="00E9603C">
        <w:t>Solution #10, #26, #57 and #59 address the reselection aspect of KI #2 in the multiple NWDAF deployment scenario:</w:t>
      </w:r>
    </w:p>
    <w:p w14:paraId="26C66BE7" w14:textId="77777777" w:rsidR="009166E9" w:rsidRPr="00E9603C" w:rsidRDefault="009166E9">
      <w:pPr>
        <w:pStyle w:val="B1"/>
      </w:pPr>
      <w:r w:rsidRPr="00E9603C">
        <w:t>-</w:t>
      </w:r>
      <w:r w:rsidRPr="00E9603C">
        <w:tab/>
        <w:t>Solution #10, clause 6.10.2.4: Handling of mixed and distributed NWDAF deployments.</w:t>
      </w:r>
    </w:p>
    <w:p w14:paraId="25264108" w14:textId="77777777" w:rsidR="009166E9" w:rsidRPr="00E9603C" w:rsidRDefault="009166E9">
      <w:pPr>
        <w:pStyle w:val="B1"/>
      </w:pPr>
      <w:r w:rsidRPr="00E9603C">
        <w:t>-</w:t>
      </w:r>
      <w:r w:rsidRPr="00E9603C">
        <w:tab/>
        <w:t>Solution #26: Reselection of NWDAF.</w:t>
      </w:r>
    </w:p>
    <w:p w14:paraId="479987A7" w14:textId="77777777" w:rsidR="009166E9" w:rsidRPr="00E9603C" w:rsidRDefault="009166E9">
      <w:pPr>
        <w:pStyle w:val="B1"/>
      </w:pPr>
      <w:r w:rsidRPr="00E9603C">
        <w:t>-</w:t>
      </w:r>
      <w:r w:rsidRPr="00E9603C">
        <w:tab/>
        <w:t>Solution #57: Reselection of NWDAF due to mobility change.</w:t>
      </w:r>
    </w:p>
    <w:p w14:paraId="67F5F0E6" w14:textId="77777777" w:rsidR="009166E9" w:rsidRPr="00E9603C" w:rsidRDefault="009166E9">
      <w:pPr>
        <w:pStyle w:val="B1"/>
      </w:pPr>
      <w:r w:rsidRPr="00E9603C">
        <w:t>-</w:t>
      </w:r>
      <w:r w:rsidRPr="00E9603C">
        <w:tab/>
        <w:t>Solution #59: Analytics handover.</w:t>
      </w:r>
    </w:p>
    <w:p w14:paraId="6127A296" w14:textId="77777777" w:rsidR="009166E9" w:rsidRPr="00E9603C" w:rsidRDefault="009166E9">
      <w:pPr>
        <w:pStyle w:val="B1"/>
        <w:ind w:left="0" w:firstLine="0"/>
      </w:pPr>
      <w:r w:rsidRPr="00E9603C">
        <w:rPr>
          <w:lang w:eastAsia="ko-KR"/>
        </w:rPr>
        <w:t>C</w:t>
      </w:r>
      <w:r w:rsidRPr="00E9603C">
        <w:t xml:space="preserve">lause 6.10.2.4 in Solution #10 defines a set of procedures to support change of the serving NWDAF when the change of NWDAF is triggered by NF change. Whether a new NWDAF is required or the old serving NWDAF can be reused is decided by a target NF. When a new NWDAF is selected by a new target NF, the new selected NWDAF may retrieve analytics context information (e.g., analytics data and collected input data) from the old serving NWDAF using </w:t>
      </w:r>
      <w:r w:rsidRPr="00E9603C">
        <w:rPr>
          <w:lang w:eastAsia="zh-CN"/>
        </w:rPr>
        <w:t>Nnwdaf_AnalyticsInfo service operations</w:t>
      </w:r>
      <w:r w:rsidRPr="00E9603C">
        <w:t xml:space="preserve">. The solution without DCCF also defines a procedure that supports updating NWDAF service consumers with information of a new NWDAF instance by extending </w:t>
      </w:r>
      <w:r w:rsidRPr="00E9603C">
        <w:rPr>
          <w:lang w:eastAsia="zh-CN"/>
        </w:rPr>
        <w:t>Namf_Communication_UEContextTransfer</w:t>
      </w:r>
      <w:r w:rsidRPr="00E9603C">
        <w:t xml:space="preserve">. </w:t>
      </w:r>
      <w:r w:rsidRPr="00E9603C">
        <w:rPr>
          <w:lang w:eastAsia="ko-KR"/>
        </w:rPr>
        <w:t>The new (target) serving NWDAF notifies the NWDAF service consumer about the relocation.</w:t>
      </w:r>
    </w:p>
    <w:p w14:paraId="48953812" w14:textId="77777777" w:rsidR="009166E9" w:rsidRPr="00E9603C" w:rsidRDefault="009166E9">
      <w:pPr>
        <w:pStyle w:val="B1"/>
        <w:ind w:left="0" w:firstLine="0"/>
      </w:pPr>
      <w:r w:rsidRPr="00E9603C">
        <w:t>Solution #57 defines a set of procedures to support change of the serving NWDAF instance when the change of NWDAF instance is triggered by the mobility of the UE. The serving NWDAF is informed of the UE mobility event by the old (source) AMF or a new (target) AMF, and decides the NWDAF reselection. The serving NWDAF may send analytics context information (e.g., stored analytics data and collected input data) to the new NWADF during the reselection procedure using a new Nnwdaf_AnalyticsRelocation service.</w:t>
      </w:r>
      <w:r w:rsidRPr="00E9603C">
        <w:rPr>
          <w:lang w:eastAsia="ko-KR"/>
        </w:rPr>
        <w:t xml:space="preserve"> The new (target) serving NWDAF notifies the NWDAF service consumer about the reselection.</w:t>
      </w:r>
    </w:p>
    <w:p w14:paraId="1F94F3BE" w14:textId="77777777" w:rsidR="009166E9" w:rsidRPr="00E9603C" w:rsidRDefault="009166E9">
      <w:pPr>
        <w:pStyle w:val="B1"/>
        <w:ind w:left="0" w:firstLine="0"/>
      </w:pPr>
      <w:r w:rsidRPr="00E9603C">
        <w:t xml:space="preserve">Solution #26 defines a procedure to support change of the serving NWDAF instance when the change of NWDAF instance is triggered by the old serving NWDAF. The old serving NWDAF may select a new NWDAF instance based on NF profiles obtained from the NRF and the </w:t>
      </w:r>
      <w:r w:rsidRPr="00E9603C">
        <w:rPr>
          <w:lang w:eastAsia="ko-KR"/>
        </w:rPr>
        <w:t xml:space="preserve">new </w:t>
      </w:r>
      <w:r w:rsidRPr="00E9603C">
        <w:t xml:space="preserve">serving NWDAF informs the consumer NF of the change of the serving NWDAF after the reselection procedure is finished. The new selected NWDAF may retrieve analytics context information (e.g., analytics data and collected input data) from the old serving NWDAF using an </w:t>
      </w:r>
      <w:r w:rsidRPr="00E9603C">
        <w:rPr>
          <w:lang w:eastAsia="zh-CN"/>
        </w:rPr>
        <w:t>Nnwdaf_AnalyticsInfo service</w:t>
      </w:r>
      <w:r w:rsidRPr="00E9603C">
        <w:t>.</w:t>
      </w:r>
    </w:p>
    <w:p w14:paraId="30577466" w14:textId="77777777" w:rsidR="009166E9" w:rsidRPr="00E9603C" w:rsidRDefault="009166E9">
      <w:pPr>
        <w:pStyle w:val="B1"/>
        <w:ind w:left="0" w:firstLine="0"/>
      </w:pPr>
      <w:r w:rsidRPr="00E9603C">
        <w:t xml:space="preserve">Solution #59 defines a set of procedures to support change of the serving NWDAF when the change of NWDAF is triggered by the old serving NWDAF, as like in Solution #26. The old serving NWDAF may select a new NWDAF instance based on NF profile received from the NRF. In the procedure, the old serving NWDAF inform the target NWDAF about the analytics handover, indicating to it/them the availability of analytics context information (e.g., collected historic data and stored analytics) using an extended </w:t>
      </w:r>
      <w:r w:rsidRPr="00E9603C">
        <w:rPr>
          <w:rFonts w:eastAsia="SimSun"/>
          <w:lang w:eastAsia="zh-CN"/>
        </w:rPr>
        <w:t>Nnwdaf_AnalyticsSubscription service operation</w:t>
      </w:r>
      <w:r w:rsidRPr="00E9603C">
        <w:t xml:space="preserve">. The solution also defines the option that the old serving NWDAF sends a prepared analytics handover request to the potential candidate NWDAFs and selecting a final target NWDAF when the actual handover is triggered. The target NWDAF(s), when informed about the availability of analytics context information (e.g., collected historic data and stored analytics) available at the source NWDAF, will retrieve this information from the source NWDAF using </w:t>
      </w:r>
      <w:r w:rsidRPr="00E9603C">
        <w:rPr>
          <w:lang w:eastAsia="zh-CN"/>
        </w:rPr>
        <w:t>Nnwdaf_AnalyticsInfo service operations</w:t>
      </w:r>
      <w:r w:rsidRPr="00E9603C">
        <w:rPr>
          <w:lang w:eastAsia="ko-KR"/>
        </w:rPr>
        <w:t>. Finally, the new (target) serving NWDAF notifies the NWDAF service consumer about the successful reselection.</w:t>
      </w:r>
    </w:p>
    <w:p w14:paraId="2619459F" w14:textId="77777777" w:rsidR="009166E9" w:rsidRPr="00E9603C" w:rsidRDefault="009166E9">
      <w:pPr>
        <w:pStyle w:val="B1"/>
        <w:ind w:left="0" w:firstLine="0"/>
        <w:rPr>
          <w:lang w:eastAsia="ko-KR"/>
        </w:rPr>
      </w:pPr>
      <w:r w:rsidRPr="00E9603C">
        <w:rPr>
          <w:lang w:eastAsia="ko-KR"/>
        </w:rPr>
        <w:t>All solutions have in common that analytics data and input data collected by the old serving NWDAF can be transferred from the old serving NWDAF to the new target NWDAF. Solution #10 and #57 are handling the scenario that the serving NWDAF is changed due to change of the consumer NF which again is triggered by UE mobility. Solution #26 is handling the scenarios that the serving NWDAF is changed by the reselection of NWDAF instances to support, e.g., offloading, load balancing and network resource configuration. Solution #59 is addressing both cases. In solutions #10, #26, #57, #59 the NWDAF service consumer is informed by the target NWDAF, which is inline with AMF relocation procedures as specified in Release-16.</w:t>
      </w:r>
    </w:p>
    <w:p w14:paraId="3290B310" w14:textId="77777777" w:rsidR="009166E9" w:rsidRPr="00E9603C" w:rsidRDefault="009166E9">
      <w:pPr>
        <w:pStyle w:val="Heading4"/>
      </w:pPr>
      <w:bookmarkStart w:id="13805" w:name="_Toc57201619"/>
      <w:bookmarkStart w:id="13806" w:name="_Toc57641657"/>
      <w:bookmarkStart w:id="13807" w:name="_Toc59102010"/>
      <w:r w:rsidRPr="00E9603C">
        <w:rPr>
          <w:lang w:eastAsia="zh-CN"/>
        </w:rPr>
        <w:t>7.2.2.4</w:t>
      </w:r>
      <w:r w:rsidRPr="00E9603C">
        <w:rPr>
          <w:lang w:eastAsia="zh-CN"/>
        </w:rPr>
        <w:tab/>
        <w:t>Specific aspects of NWDAF interactions</w:t>
      </w:r>
      <w:bookmarkEnd w:id="13805"/>
      <w:bookmarkEnd w:id="13806"/>
      <w:bookmarkEnd w:id="13807"/>
    </w:p>
    <w:p w14:paraId="74323F88" w14:textId="77777777" w:rsidR="009166E9" w:rsidRPr="00E9603C" w:rsidRDefault="009166E9">
      <w:r w:rsidRPr="00E9603C">
        <w:t>Table 7.2.2.4-1 lists solutions describing another specific aspect of NWDAF interactions and can be realized in both distributed and hierarchical NWDAF deployments. Solutions in this table should be evaluated based on the specific aspect that they are addressing.</w:t>
      </w:r>
    </w:p>
    <w:p w14:paraId="46BC32A0" w14:textId="77777777" w:rsidR="009166E9" w:rsidRPr="00E9603C" w:rsidRDefault="009166E9">
      <w:pPr>
        <w:pStyle w:val="TH"/>
      </w:pPr>
      <w:r w:rsidRPr="00E9603C">
        <w:t>Table 7.2.2.4-1: Solutions on specific aspects of NWDAF interactions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452"/>
        <w:gridCol w:w="2126"/>
        <w:gridCol w:w="3830"/>
        <w:gridCol w:w="3118"/>
      </w:tblGrid>
      <w:tr w:rsidR="009166E9" w:rsidRPr="00E9603C" w14:paraId="00D42741" w14:textId="77777777">
        <w:trPr>
          <w:cantSplit/>
          <w:trHeight w:val="193"/>
          <w:tblHeader/>
        </w:trPr>
        <w:tc>
          <w:tcPr>
            <w:tcW w:w="452" w:type="dxa"/>
          </w:tcPr>
          <w:p w14:paraId="3CEF0575" w14:textId="77777777" w:rsidR="009166E9" w:rsidRPr="00E9603C" w:rsidRDefault="009166E9">
            <w:pPr>
              <w:pStyle w:val="TAH"/>
              <w:rPr>
                <w:lang w:eastAsia="zh-CN"/>
              </w:rPr>
            </w:pPr>
            <w:r w:rsidRPr="00E9603C">
              <w:rPr>
                <w:lang w:eastAsia="zh-CN"/>
              </w:rPr>
              <w:t>Sol.</w:t>
            </w:r>
          </w:p>
        </w:tc>
        <w:tc>
          <w:tcPr>
            <w:tcW w:w="2126" w:type="dxa"/>
          </w:tcPr>
          <w:p w14:paraId="38B13178" w14:textId="77777777" w:rsidR="009166E9" w:rsidRPr="00E9603C" w:rsidRDefault="009166E9">
            <w:pPr>
              <w:pStyle w:val="TAH"/>
              <w:rPr>
                <w:lang w:eastAsia="zh-CN"/>
              </w:rPr>
            </w:pPr>
            <w:r w:rsidRPr="00E9603C">
              <w:rPr>
                <w:lang w:eastAsia="zh-CN"/>
              </w:rPr>
              <w:t>Aspect described in solution</w:t>
            </w:r>
          </w:p>
        </w:tc>
        <w:tc>
          <w:tcPr>
            <w:tcW w:w="3830" w:type="dxa"/>
          </w:tcPr>
          <w:p w14:paraId="00C3ABE1" w14:textId="77777777" w:rsidR="009166E9" w:rsidRPr="00E9603C" w:rsidRDefault="009166E9">
            <w:pPr>
              <w:pStyle w:val="TAH"/>
              <w:rPr>
                <w:lang w:eastAsia="zh-CN"/>
              </w:rPr>
            </w:pPr>
            <w:r w:rsidRPr="00E9603C">
              <w:rPr>
                <w:lang w:eastAsia="zh-CN"/>
              </w:rPr>
              <w:t>Impact to NWDAF</w:t>
            </w:r>
          </w:p>
        </w:tc>
        <w:tc>
          <w:tcPr>
            <w:tcW w:w="3118" w:type="dxa"/>
          </w:tcPr>
          <w:p w14:paraId="6DA57DB3" w14:textId="77777777" w:rsidR="009166E9" w:rsidRPr="00E9603C" w:rsidRDefault="009166E9">
            <w:pPr>
              <w:pStyle w:val="TAH"/>
              <w:rPr>
                <w:lang w:eastAsia="zh-CN"/>
              </w:rPr>
            </w:pPr>
            <w:r w:rsidRPr="00E9603C">
              <w:rPr>
                <w:lang w:eastAsia="zh-CN"/>
              </w:rPr>
              <w:t>Impact to other NFs</w:t>
            </w:r>
          </w:p>
        </w:tc>
      </w:tr>
      <w:tr w:rsidR="009166E9" w:rsidRPr="00E9603C" w14:paraId="24CB8D4A" w14:textId="77777777">
        <w:trPr>
          <w:cantSplit/>
          <w:trHeight w:val="191"/>
        </w:trPr>
        <w:tc>
          <w:tcPr>
            <w:tcW w:w="452" w:type="dxa"/>
          </w:tcPr>
          <w:p w14:paraId="65F2A4EE" w14:textId="77777777" w:rsidR="009166E9" w:rsidRPr="00E9603C" w:rsidRDefault="009166E9">
            <w:pPr>
              <w:pStyle w:val="TAC"/>
              <w:rPr>
                <w:lang w:eastAsia="zh-CN"/>
              </w:rPr>
            </w:pPr>
            <w:r w:rsidRPr="00E9603C">
              <w:rPr>
                <w:lang w:eastAsia="zh-CN"/>
              </w:rPr>
              <w:t>13</w:t>
            </w:r>
          </w:p>
        </w:tc>
        <w:tc>
          <w:tcPr>
            <w:tcW w:w="2126" w:type="dxa"/>
          </w:tcPr>
          <w:p w14:paraId="28AE20C5" w14:textId="77777777" w:rsidR="009166E9" w:rsidRPr="00E9603C" w:rsidRDefault="009166E9">
            <w:pPr>
              <w:pStyle w:val="TAC"/>
              <w:jc w:val="left"/>
              <w:rPr>
                <w:lang w:eastAsia="zh-CN"/>
              </w:rPr>
            </w:pPr>
            <w:r w:rsidRPr="00E9603C">
              <w:rPr>
                <w:lang w:eastAsia="zh-CN"/>
              </w:rPr>
              <w:t>Time coordination.</w:t>
            </w:r>
          </w:p>
        </w:tc>
        <w:tc>
          <w:tcPr>
            <w:tcW w:w="3830" w:type="dxa"/>
          </w:tcPr>
          <w:p w14:paraId="3B2BF07F" w14:textId="77777777" w:rsidR="009166E9" w:rsidRPr="00E9603C" w:rsidRDefault="009166E9">
            <w:pPr>
              <w:pStyle w:val="TAC"/>
              <w:jc w:val="left"/>
              <w:rPr>
                <w:lang w:eastAsia="zh-CN"/>
              </w:rPr>
            </w:pPr>
            <w:r w:rsidRPr="00E9603C">
              <w:rPr>
                <w:lang w:eastAsia="zh-CN"/>
              </w:rPr>
              <w:t>Include revised waiting time in error response</w:t>
            </w:r>
          </w:p>
        </w:tc>
        <w:tc>
          <w:tcPr>
            <w:tcW w:w="3118" w:type="dxa"/>
          </w:tcPr>
          <w:p w14:paraId="1FB60431" w14:textId="77777777" w:rsidR="009166E9" w:rsidRPr="00E9603C" w:rsidRDefault="009166E9">
            <w:pPr>
              <w:pStyle w:val="TAC"/>
              <w:jc w:val="left"/>
              <w:rPr>
                <w:lang w:eastAsia="zh-CN"/>
              </w:rPr>
            </w:pPr>
          </w:p>
        </w:tc>
      </w:tr>
      <w:tr w:rsidR="009166E9" w:rsidRPr="00E9603C" w14:paraId="560BAC3D" w14:textId="77777777">
        <w:trPr>
          <w:cantSplit/>
          <w:trHeight w:val="191"/>
        </w:trPr>
        <w:tc>
          <w:tcPr>
            <w:tcW w:w="452" w:type="dxa"/>
          </w:tcPr>
          <w:p w14:paraId="2FF82048" w14:textId="77777777" w:rsidR="009166E9" w:rsidRPr="00E9603C" w:rsidRDefault="009166E9">
            <w:pPr>
              <w:pStyle w:val="TAC"/>
              <w:rPr>
                <w:lang w:eastAsia="zh-CN"/>
              </w:rPr>
            </w:pPr>
            <w:r w:rsidRPr="00E9603C">
              <w:rPr>
                <w:lang w:eastAsia="zh-CN"/>
              </w:rPr>
              <w:t>20</w:t>
            </w:r>
          </w:p>
        </w:tc>
        <w:tc>
          <w:tcPr>
            <w:tcW w:w="2126" w:type="dxa"/>
          </w:tcPr>
          <w:p w14:paraId="5CFB402C" w14:textId="77777777" w:rsidR="009166E9" w:rsidRPr="00E9603C" w:rsidRDefault="009166E9">
            <w:pPr>
              <w:pStyle w:val="TAC"/>
              <w:jc w:val="left"/>
              <w:rPr>
                <w:lang w:eastAsia="zh-CN"/>
              </w:rPr>
            </w:pPr>
            <w:r w:rsidRPr="00E9603C">
              <w:rPr>
                <w:lang w:eastAsia="zh-CN"/>
              </w:rPr>
              <w:t>Abnormal behaviour Analytics interactions.</w:t>
            </w:r>
          </w:p>
        </w:tc>
        <w:tc>
          <w:tcPr>
            <w:tcW w:w="3830" w:type="dxa"/>
          </w:tcPr>
          <w:p w14:paraId="2DD9C5E8" w14:textId="77777777" w:rsidR="009166E9" w:rsidRPr="00E9603C" w:rsidRDefault="009166E9">
            <w:pPr>
              <w:pStyle w:val="TAC"/>
              <w:jc w:val="left"/>
              <w:rPr>
                <w:lang w:eastAsia="zh-CN"/>
              </w:rPr>
            </w:pPr>
            <w:r w:rsidRPr="00E9603C">
              <w:rPr>
                <w:lang w:eastAsia="zh-CN"/>
              </w:rPr>
              <w:t>Provide observed time window for abnormal behaviour.</w:t>
            </w:r>
          </w:p>
          <w:p w14:paraId="168A1AAB" w14:textId="77777777" w:rsidR="009166E9" w:rsidRPr="00E9603C" w:rsidRDefault="009166E9">
            <w:pPr>
              <w:pStyle w:val="TAC"/>
              <w:jc w:val="left"/>
              <w:rPr>
                <w:lang w:eastAsia="zh-CN"/>
              </w:rPr>
            </w:pPr>
          </w:p>
          <w:p w14:paraId="4B2DCD3D" w14:textId="77777777" w:rsidR="009166E9" w:rsidRPr="00E9603C" w:rsidRDefault="009166E9">
            <w:pPr>
              <w:pStyle w:val="TAC"/>
              <w:jc w:val="left"/>
              <w:rPr>
                <w:lang w:eastAsia="zh-CN"/>
              </w:rPr>
            </w:pPr>
            <w:r w:rsidRPr="00E9603C">
              <w:rPr>
                <w:lang w:eastAsia="zh-CN"/>
              </w:rPr>
              <w:t>Obtain abnormal UE list and related analytics.</w:t>
            </w:r>
          </w:p>
          <w:p w14:paraId="37278310" w14:textId="77777777" w:rsidR="009166E9" w:rsidRPr="00E9603C" w:rsidRDefault="009166E9">
            <w:pPr>
              <w:pStyle w:val="TAC"/>
              <w:jc w:val="left"/>
              <w:rPr>
                <w:lang w:eastAsia="zh-CN"/>
              </w:rPr>
            </w:pPr>
          </w:p>
          <w:p w14:paraId="01DBD7DB" w14:textId="77777777" w:rsidR="009166E9" w:rsidRPr="00E9603C" w:rsidRDefault="009166E9">
            <w:pPr>
              <w:pStyle w:val="TAC"/>
              <w:jc w:val="left"/>
              <w:rPr>
                <w:lang w:eastAsia="zh-CN"/>
              </w:rPr>
            </w:pPr>
            <w:r w:rsidRPr="00E9603C">
              <w:rPr>
                <w:lang w:eastAsia="zh-CN"/>
              </w:rPr>
              <w:t>Determine when abnormal situation occurs and when it is resolved.</w:t>
            </w:r>
          </w:p>
          <w:p w14:paraId="69F49445" w14:textId="77777777" w:rsidR="009166E9" w:rsidRPr="00E9603C" w:rsidRDefault="009166E9">
            <w:pPr>
              <w:pStyle w:val="TAC"/>
              <w:jc w:val="left"/>
              <w:rPr>
                <w:lang w:eastAsia="zh-CN"/>
              </w:rPr>
            </w:pPr>
          </w:p>
          <w:p w14:paraId="66E8FF3F" w14:textId="77777777" w:rsidR="009166E9" w:rsidRPr="00E9603C" w:rsidRDefault="009166E9">
            <w:pPr>
              <w:pStyle w:val="TAC"/>
              <w:jc w:val="left"/>
              <w:rPr>
                <w:lang w:eastAsia="zh-CN"/>
              </w:rPr>
            </w:pPr>
            <w:r w:rsidRPr="00E9603C">
              <w:rPr>
                <w:lang w:eastAsia="zh-CN"/>
              </w:rPr>
              <w:t>Train a new model and generate new Analytics in case of abnormal behaviour situation.</w:t>
            </w:r>
          </w:p>
        </w:tc>
        <w:tc>
          <w:tcPr>
            <w:tcW w:w="3118" w:type="dxa"/>
          </w:tcPr>
          <w:p w14:paraId="1394FF1D" w14:textId="77777777" w:rsidR="009166E9" w:rsidRPr="00E9603C" w:rsidRDefault="009166E9">
            <w:pPr>
              <w:pStyle w:val="TAC"/>
              <w:jc w:val="left"/>
              <w:rPr>
                <w:lang w:eastAsia="zh-CN"/>
              </w:rPr>
            </w:pPr>
          </w:p>
        </w:tc>
      </w:tr>
      <w:tr w:rsidR="009166E9" w:rsidRPr="00E9603C" w14:paraId="6559038C" w14:textId="77777777">
        <w:trPr>
          <w:cantSplit/>
          <w:trHeight w:val="191"/>
        </w:trPr>
        <w:tc>
          <w:tcPr>
            <w:tcW w:w="452" w:type="dxa"/>
          </w:tcPr>
          <w:p w14:paraId="18DB7C8D" w14:textId="77777777" w:rsidR="009166E9" w:rsidRPr="00E9603C" w:rsidRDefault="009166E9">
            <w:pPr>
              <w:pStyle w:val="TAC"/>
              <w:rPr>
                <w:lang w:eastAsia="zh-CN"/>
              </w:rPr>
            </w:pPr>
            <w:r w:rsidRPr="00E9603C">
              <w:rPr>
                <w:lang w:eastAsia="zh-CN"/>
              </w:rPr>
              <w:t>25</w:t>
            </w:r>
          </w:p>
        </w:tc>
        <w:tc>
          <w:tcPr>
            <w:tcW w:w="2126" w:type="dxa"/>
          </w:tcPr>
          <w:p w14:paraId="3745DF47" w14:textId="77777777" w:rsidR="009166E9" w:rsidRPr="00E9603C" w:rsidRDefault="009166E9">
            <w:pPr>
              <w:pStyle w:val="TAC"/>
              <w:jc w:val="left"/>
              <w:rPr>
                <w:lang w:eastAsia="zh-CN"/>
              </w:rPr>
            </w:pPr>
            <w:r w:rsidRPr="00E9603C">
              <w:rPr>
                <w:lang w:eastAsia="zh-CN"/>
              </w:rPr>
              <w:t>UE mobility analytics exposure.</w:t>
            </w:r>
          </w:p>
        </w:tc>
        <w:tc>
          <w:tcPr>
            <w:tcW w:w="3830" w:type="dxa"/>
          </w:tcPr>
          <w:p w14:paraId="0E936729" w14:textId="77777777" w:rsidR="009166E9" w:rsidRPr="00E9603C" w:rsidRDefault="009166E9">
            <w:pPr>
              <w:pStyle w:val="TAC"/>
              <w:jc w:val="left"/>
              <w:rPr>
                <w:lang w:eastAsia="zh-CN"/>
              </w:rPr>
            </w:pPr>
            <w:r w:rsidRPr="00E9603C">
              <w:rPr>
                <w:lang w:eastAsia="zh-CN"/>
              </w:rPr>
              <w:t>Store UE mobility analytics for certain time, e.g. 2 weeks.</w:t>
            </w:r>
          </w:p>
          <w:p w14:paraId="47E9447E" w14:textId="77777777" w:rsidR="009166E9" w:rsidRPr="00E9603C" w:rsidRDefault="009166E9">
            <w:pPr>
              <w:pStyle w:val="TAC"/>
              <w:jc w:val="left"/>
              <w:rPr>
                <w:rFonts w:eastAsia="DengXian"/>
                <w:lang w:eastAsia="zh-CN"/>
              </w:rPr>
            </w:pPr>
          </w:p>
          <w:p w14:paraId="5AF5833E" w14:textId="77777777" w:rsidR="009166E9" w:rsidRPr="00E9603C" w:rsidRDefault="009166E9">
            <w:pPr>
              <w:pStyle w:val="TAC"/>
              <w:jc w:val="left"/>
              <w:rPr>
                <w:lang w:eastAsia="zh-CN"/>
              </w:rPr>
            </w:pPr>
            <w:r w:rsidRPr="00E9603C">
              <w:rPr>
                <w:lang w:eastAsia="zh-CN"/>
              </w:rPr>
              <w:t>For UE mobility analytics, extend the filter information of the existing Nnwdaf_AnalyticsSubscription_Subscribe service or Nnwdaf_AnalyticsInfo_Request service, by including a new analytic filter = Source Area of Interest and Target Area of Interest.</w:t>
            </w:r>
          </w:p>
          <w:p w14:paraId="17B8C9D4" w14:textId="77777777" w:rsidR="009166E9" w:rsidRPr="00E9603C" w:rsidRDefault="009166E9">
            <w:pPr>
              <w:pStyle w:val="TAC"/>
              <w:jc w:val="left"/>
              <w:rPr>
                <w:lang w:eastAsia="zh-CN"/>
              </w:rPr>
            </w:pPr>
          </w:p>
          <w:p w14:paraId="27237780" w14:textId="77777777" w:rsidR="009166E9" w:rsidRPr="00E9603C" w:rsidRDefault="009166E9">
            <w:pPr>
              <w:pStyle w:val="TAC"/>
              <w:jc w:val="left"/>
              <w:rPr>
                <w:lang w:eastAsia="zh-CN"/>
              </w:rPr>
            </w:pPr>
            <w:r w:rsidRPr="00E9603C">
              <w:rPr>
                <w:lang w:eastAsia="zh-CN"/>
              </w:rPr>
              <w:t>Figure out a candidate SUPI list who currently stay in but may once left Source Area of Interest in target period.</w:t>
            </w:r>
          </w:p>
        </w:tc>
        <w:tc>
          <w:tcPr>
            <w:tcW w:w="3118" w:type="dxa"/>
          </w:tcPr>
          <w:p w14:paraId="16AC26CB" w14:textId="77777777" w:rsidR="009166E9" w:rsidRPr="00E9603C" w:rsidRDefault="009166E9">
            <w:pPr>
              <w:pStyle w:val="TAC"/>
              <w:jc w:val="left"/>
              <w:rPr>
                <w:lang w:eastAsia="zh-CN"/>
              </w:rPr>
            </w:pPr>
            <w:r w:rsidRPr="00E9603C">
              <w:rPr>
                <w:lang w:eastAsia="zh-CN"/>
              </w:rPr>
              <w:t xml:space="preserve">NEF: </w:t>
            </w:r>
            <w:r w:rsidRPr="00E9603C">
              <w:t>Extend the filter information of the existing Nnef_AnalyticsExposure_Subscribe service</w:t>
            </w:r>
          </w:p>
        </w:tc>
      </w:tr>
      <w:tr w:rsidR="009166E9" w:rsidRPr="00E9603C" w14:paraId="392F853E" w14:textId="77777777">
        <w:trPr>
          <w:cantSplit/>
          <w:trHeight w:val="191"/>
        </w:trPr>
        <w:tc>
          <w:tcPr>
            <w:tcW w:w="452" w:type="dxa"/>
          </w:tcPr>
          <w:p w14:paraId="22EA0ED8" w14:textId="77777777" w:rsidR="009166E9" w:rsidRPr="00E9603C" w:rsidRDefault="009166E9">
            <w:pPr>
              <w:pStyle w:val="TAC"/>
              <w:rPr>
                <w:lang w:eastAsia="zh-CN"/>
              </w:rPr>
            </w:pPr>
            <w:r w:rsidRPr="00E9603C">
              <w:rPr>
                <w:lang w:eastAsia="zh-CN"/>
              </w:rPr>
              <w:t>24</w:t>
            </w:r>
          </w:p>
        </w:tc>
        <w:tc>
          <w:tcPr>
            <w:tcW w:w="2126" w:type="dxa"/>
          </w:tcPr>
          <w:p w14:paraId="0848270D" w14:textId="77777777" w:rsidR="009166E9" w:rsidRPr="00E9603C" w:rsidRDefault="009166E9">
            <w:pPr>
              <w:pStyle w:val="TAC"/>
              <w:jc w:val="left"/>
              <w:rPr>
                <w:lang w:eastAsia="zh-CN"/>
              </w:rPr>
            </w:pPr>
            <w:r w:rsidRPr="00E9603C">
              <w:rPr>
                <w:lang w:eastAsia="zh-CN"/>
              </w:rPr>
              <w:t>Federated Learning.</w:t>
            </w:r>
          </w:p>
        </w:tc>
        <w:tc>
          <w:tcPr>
            <w:tcW w:w="3830" w:type="dxa"/>
          </w:tcPr>
          <w:p w14:paraId="530EC223" w14:textId="77777777" w:rsidR="009166E9" w:rsidRPr="00E9603C" w:rsidRDefault="009166E9">
            <w:pPr>
              <w:pStyle w:val="TAC"/>
              <w:jc w:val="left"/>
              <w:rPr>
                <w:lang w:eastAsia="zh-CN"/>
              </w:rPr>
            </w:pPr>
            <w:r w:rsidRPr="00E9603C">
              <w:rPr>
                <w:lang w:eastAsia="zh-CN"/>
              </w:rPr>
              <w:t>Federated Learning, incl. determining and distributing the initial Federated Learning parameters.</w:t>
            </w:r>
          </w:p>
          <w:p w14:paraId="783A9D31" w14:textId="77777777" w:rsidR="009166E9" w:rsidRPr="00E9603C" w:rsidRDefault="009166E9">
            <w:pPr>
              <w:pStyle w:val="TAC"/>
              <w:jc w:val="left"/>
              <w:rPr>
                <w:lang w:eastAsia="zh-CN"/>
              </w:rPr>
            </w:pPr>
          </w:p>
          <w:p w14:paraId="7BAD50E4" w14:textId="77777777" w:rsidR="009166E9" w:rsidRPr="00E9603C" w:rsidRDefault="009166E9">
            <w:pPr>
              <w:pStyle w:val="TAC"/>
              <w:jc w:val="left"/>
              <w:rPr>
                <w:lang w:eastAsia="zh-CN"/>
              </w:rPr>
            </w:pPr>
            <w:r w:rsidRPr="00E9603C">
              <w:rPr>
                <w:lang w:eastAsia="zh-CN"/>
              </w:rPr>
              <w:t>Expose/collect and aggregate ML model and local ML model information to perform Federated Learning among the NWDAFs.</w:t>
            </w:r>
          </w:p>
        </w:tc>
        <w:tc>
          <w:tcPr>
            <w:tcW w:w="3118" w:type="dxa"/>
          </w:tcPr>
          <w:p w14:paraId="430530D7" w14:textId="77777777" w:rsidR="009166E9" w:rsidRPr="00E9603C" w:rsidRDefault="009166E9">
            <w:pPr>
              <w:pStyle w:val="TAC"/>
              <w:jc w:val="left"/>
              <w:rPr>
                <w:lang w:eastAsia="zh-CN"/>
              </w:rPr>
            </w:pPr>
            <w:r w:rsidRPr="00E9603C">
              <w:rPr>
                <w:lang w:eastAsia="zh-CN"/>
              </w:rPr>
              <w:t>NRF: Register NWDAF capability to support Federated Learning.</w:t>
            </w:r>
          </w:p>
        </w:tc>
      </w:tr>
      <w:tr w:rsidR="009166E9" w:rsidRPr="00E9603C" w14:paraId="5F8E6472" w14:textId="77777777">
        <w:trPr>
          <w:cantSplit/>
          <w:trHeight w:val="191"/>
        </w:trPr>
        <w:tc>
          <w:tcPr>
            <w:tcW w:w="452" w:type="dxa"/>
          </w:tcPr>
          <w:p w14:paraId="6F176CE5" w14:textId="77777777" w:rsidR="009166E9" w:rsidRPr="00E9603C" w:rsidRDefault="009166E9">
            <w:pPr>
              <w:pStyle w:val="TAC"/>
              <w:rPr>
                <w:lang w:eastAsia="zh-CN"/>
              </w:rPr>
            </w:pPr>
            <w:r w:rsidRPr="00E9603C">
              <w:rPr>
                <w:lang w:eastAsia="zh-CN"/>
              </w:rPr>
              <w:t>56</w:t>
            </w:r>
          </w:p>
        </w:tc>
        <w:tc>
          <w:tcPr>
            <w:tcW w:w="2126" w:type="dxa"/>
          </w:tcPr>
          <w:p w14:paraId="70B97111" w14:textId="77777777" w:rsidR="009166E9" w:rsidRPr="00E9603C" w:rsidRDefault="009166E9">
            <w:pPr>
              <w:pStyle w:val="TAC"/>
              <w:jc w:val="left"/>
              <w:rPr>
                <w:lang w:eastAsia="zh-CN"/>
              </w:rPr>
            </w:pPr>
            <w:r w:rsidRPr="00E9603C">
              <w:rPr>
                <w:lang w:eastAsia="zh-CN"/>
              </w:rPr>
              <w:t>Trained ML model sharing.</w:t>
            </w:r>
          </w:p>
        </w:tc>
        <w:tc>
          <w:tcPr>
            <w:tcW w:w="3830" w:type="dxa"/>
          </w:tcPr>
          <w:p w14:paraId="15339E54" w14:textId="77777777" w:rsidR="009166E9" w:rsidRPr="00E9603C" w:rsidRDefault="009166E9">
            <w:pPr>
              <w:pStyle w:val="TAC"/>
              <w:jc w:val="left"/>
              <w:rPr>
                <w:lang w:eastAsia="zh-CN"/>
              </w:rPr>
            </w:pPr>
            <w:r w:rsidRPr="00E9603C">
              <w:rPr>
                <w:lang w:eastAsia="zh-CN"/>
              </w:rPr>
              <w:t>Expose/receive trained model/parameters.</w:t>
            </w:r>
          </w:p>
          <w:p w14:paraId="784DA772" w14:textId="77777777" w:rsidR="009166E9" w:rsidRPr="00E9603C" w:rsidRDefault="009166E9">
            <w:pPr>
              <w:pStyle w:val="TAC"/>
              <w:jc w:val="left"/>
              <w:rPr>
                <w:lang w:eastAsia="zh-CN"/>
              </w:rPr>
            </w:pPr>
          </w:p>
          <w:p w14:paraId="561DC3B0" w14:textId="77777777" w:rsidR="009166E9" w:rsidRPr="00E9603C" w:rsidRDefault="009166E9">
            <w:pPr>
              <w:pStyle w:val="TAC"/>
              <w:jc w:val="left"/>
              <w:rPr>
                <w:lang w:eastAsia="zh-CN"/>
              </w:rPr>
            </w:pPr>
            <w:r w:rsidRPr="00E9603C">
              <w:rPr>
                <w:lang w:eastAsia="zh-CN"/>
              </w:rPr>
              <w:t>NWDAF Profile in NRF includes provided ML models.</w:t>
            </w:r>
          </w:p>
        </w:tc>
        <w:tc>
          <w:tcPr>
            <w:tcW w:w="3118" w:type="dxa"/>
          </w:tcPr>
          <w:p w14:paraId="4EE919C4" w14:textId="77777777" w:rsidR="009166E9" w:rsidRPr="00E9603C" w:rsidRDefault="009166E9">
            <w:pPr>
              <w:pStyle w:val="TAC"/>
              <w:jc w:val="left"/>
              <w:rPr>
                <w:lang w:eastAsia="zh-CN"/>
              </w:rPr>
            </w:pPr>
          </w:p>
        </w:tc>
      </w:tr>
    </w:tbl>
    <w:p w14:paraId="74B046FF" w14:textId="77777777" w:rsidR="009166E9" w:rsidRPr="00E9603C" w:rsidRDefault="009166E9">
      <w:pPr>
        <w:rPr>
          <w:rFonts w:eastAsia="SimSun"/>
          <w:lang w:eastAsia="zh-CN"/>
        </w:rPr>
      </w:pPr>
    </w:p>
    <w:p w14:paraId="29A09FD2" w14:textId="77777777" w:rsidR="009166E9" w:rsidRPr="00E9603C" w:rsidRDefault="009166E9">
      <w:pPr>
        <w:rPr>
          <w:rFonts w:eastAsia="SimSun"/>
          <w:lang w:eastAsia="zh-CN"/>
        </w:rPr>
      </w:pPr>
      <w:r w:rsidRPr="00E9603C">
        <w:rPr>
          <w:rFonts w:eastAsia="SimSun"/>
          <w:lang w:eastAsia="zh-CN"/>
        </w:rPr>
        <w:t>Solutions #24 proposes an NWDAF distributed in an area to share its machine learning (ML) model or ML model parameters with other NWDAFs via Federated Learning. It is difficult to centralize all the raw data that are distributed in different areas, such as data privacy and security, however, Federated Learning could handle these issues, in which there is no need for raw data transferring.</w:t>
      </w:r>
    </w:p>
    <w:p w14:paraId="12200672" w14:textId="77777777" w:rsidR="009166E9" w:rsidRPr="00E9603C" w:rsidRDefault="009166E9">
      <w:pPr>
        <w:rPr>
          <w:rFonts w:eastAsia="SimSun"/>
          <w:lang w:eastAsia="zh-CN"/>
        </w:rPr>
      </w:pPr>
      <w:r w:rsidRPr="00E9603C">
        <w:rPr>
          <w:rFonts w:eastAsia="SimSun"/>
          <w:lang w:eastAsia="zh-CN"/>
        </w:rPr>
        <w:t>The Client/Server NWDAF for Federated Learning are compatible with both distributed and hierarchical NWDAF architecture.</w:t>
      </w:r>
    </w:p>
    <w:p w14:paraId="71A3FE01" w14:textId="77777777" w:rsidR="009166E9" w:rsidRPr="00E9603C" w:rsidRDefault="009166E9">
      <w:pPr>
        <w:rPr>
          <w:rFonts w:eastAsia="SimSun"/>
          <w:lang w:eastAsia="zh-CN"/>
        </w:rPr>
      </w:pPr>
      <w:r w:rsidRPr="00E9603C">
        <w:rPr>
          <w:rFonts w:eastAsia="SimSun"/>
          <w:lang w:eastAsia="zh-CN"/>
        </w:rPr>
        <w:t>The Solution #24 could be used to define the Client/Server NWDAF Federated Learning capability registration and discovery, the Federated Learning concept/architecture definition. The proposed licensing mechanism is unclear and requires more work before it can be considered for the normative work.</w:t>
      </w:r>
    </w:p>
    <w:p w14:paraId="3B546E37" w14:textId="77777777" w:rsidR="009166E9" w:rsidRPr="00E9603C" w:rsidRDefault="009166E9">
      <w:pPr>
        <w:rPr>
          <w:lang w:eastAsia="zh-CN"/>
        </w:rPr>
      </w:pPr>
      <w:r w:rsidRPr="00E9603C">
        <w:rPr>
          <w:rFonts w:eastAsia="SimSun"/>
          <w:lang w:eastAsia="zh-CN"/>
        </w:rPr>
        <w:t xml:space="preserve">While, the services and its parameters of ML model provisioning or ML model update between the Server NWDAF and the Client NWDAF during the Federated Learning model training procedure that can realize the ML model or ML model parameters sharing between multiple NWDAF instances in phase of FL initialization and FL iteration, </w:t>
      </w:r>
      <w:r w:rsidRPr="00E9603C">
        <w:rPr>
          <w:lang w:eastAsia="zh-CN"/>
        </w:rPr>
        <w:t>are up to the conclusion of the Key Issue #19.</w:t>
      </w:r>
    </w:p>
    <w:p w14:paraId="31150594" w14:textId="77777777" w:rsidR="009166E9" w:rsidRPr="00E9603C" w:rsidRDefault="009166E9">
      <w:r w:rsidRPr="00E9603C">
        <w:t>Solutions #56 assumes a setup with multiple NWDAF instances, therefore is marked as related to Key Issue #2, while the solution is mainly covering aspects related to model sharing for trained ML models and can be applied to any kind of multiple NWDAF deployment. The solutions should be discussed in detail as part of evaluation on Key Issue #19, and therefore is skipped in this evaluation on Key Issue #2 related aspects.</w:t>
      </w:r>
    </w:p>
    <w:p w14:paraId="0E83D131" w14:textId="77777777" w:rsidR="009166E9" w:rsidRPr="00E9603C" w:rsidRDefault="009166E9">
      <w:r w:rsidRPr="00E9603C">
        <w:t>Solutions #25 proposes a solution of exposing UE mobility analytics for multiple NWDAFs</w:t>
      </w:r>
      <w:r w:rsidRPr="00E9603C">
        <w:rPr>
          <w:rFonts w:eastAsia="SimSun"/>
          <w:lang w:eastAsia="zh-CN"/>
        </w:rPr>
        <w:t xml:space="preserve"> to NF/AF</w:t>
      </w:r>
      <w:r w:rsidRPr="00E9603C">
        <w:t>. To obtain UE mobility analytics in Source Area of Interest and Target Area of Interest(s) in target period(s), or to obtain UE mobility analytics in Source Area of Interest and not in Target Area of Interest(s) in target period(s), NF/AF send subscription or request to the NWDAF serving Source Area of Interest, which includes Source Area of Interest, Target Area of Interest(s) and target period(s). It could trigger interaction procedure between the NWDAF serving Target Area of Interest</w:t>
      </w:r>
      <w:r w:rsidRPr="00E9603C">
        <w:rPr>
          <w:rFonts w:eastAsia="MS Mincho"/>
        </w:rPr>
        <w:t xml:space="preserve"> and the NWDAF serving Target Area of Interest(s)</w:t>
      </w:r>
      <w:r w:rsidRPr="00E9603C">
        <w:t xml:space="preserve"> to figure out the SUPI list and their related mobility analytics, who once stayed in Target Area of Interest in target period or not.</w:t>
      </w:r>
    </w:p>
    <w:p w14:paraId="71FCF0C8" w14:textId="77777777" w:rsidR="009166E9" w:rsidRPr="00E9603C" w:rsidRDefault="009166E9">
      <w:r w:rsidRPr="00E9603C">
        <w:t>Solutions #13 and #19 focus on NWDAF parameter coordination across multiple NWDAFs. Below observations can be made about those solutions:</w:t>
      </w:r>
    </w:p>
    <w:p w14:paraId="0FAE1A67" w14:textId="77777777" w:rsidR="009166E9" w:rsidRPr="00E9603C" w:rsidRDefault="009166E9">
      <w:pPr>
        <w:pStyle w:val="B1"/>
        <w:ind w:left="0" w:firstLine="0"/>
      </w:pPr>
      <w:r w:rsidRPr="00E9603C">
        <w:t>Sol #13: Time Coordination for Multiple NWDAFs.</w:t>
      </w:r>
    </w:p>
    <w:p w14:paraId="25378AB5" w14:textId="77777777" w:rsidR="009166E9" w:rsidRPr="00E9603C" w:rsidRDefault="009166E9">
      <w:pPr>
        <w:pStyle w:val="B1"/>
      </w:pPr>
      <w:r w:rsidRPr="00E9603C">
        <w:t>-</w:t>
      </w:r>
      <w:r w:rsidRPr="00E9603C">
        <w:tab/>
        <w:t>A tight relation may exist on an action taken by a NWDAF service consumer and the timing of analytics collected from multiple NWDAFs (e.g. in order to adopt a correct AM/ SM policy)</w:t>
      </w:r>
    </w:p>
    <w:p w14:paraId="5ED0F873" w14:textId="77777777" w:rsidR="009166E9" w:rsidRPr="00E9603C" w:rsidRDefault="009166E9">
      <w:pPr>
        <w:pStyle w:val="B1"/>
      </w:pPr>
      <w:r w:rsidRPr="00E9603C">
        <w:t>-</w:t>
      </w:r>
      <w:r w:rsidRPr="00E9603C">
        <w:tab/>
        <w:t>Without time coordination between multiple NWDAFs, an un-intended outcome policy may be adopted for a given a NWDAF service consumer due to consuming data analytics from each NWDAF independently.</w:t>
      </w:r>
    </w:p>
    <w:p w14:paraId="11D8448C" w14:textId="77777777" w:rsidR="009166E9" w:rsidRPr="00E9603C" w:rsidRDefault="009166E9">
      <w:pPr>
        <w:pStyle w:val="B1"/>
      </w:pPr>
      <w:r w:rsidRPr="00E9603C">
        <w:t>-</w:t>
      </w:r>
      <w:r w:rsidRPr="00E9603C">
        <w:tab/>
        <w:t>It is compatible with both distributed and hierarchical NWDAF architecture.</w:t>
      </w:r>
    </w:p>
    <w:p w14:paraId="30CA707F" w14:textId="77777777" w:rsidR="009166E9" w:rsidRPr="00E9603C" w:rsidRDefault="009166E9">
      <w:pPr>
        <w:pStyle w:val="B1"/>
      </w:pPr>
      <w:r w:rsidRPr="00E9603C">
        <w:t>-</w:t>
      </w:r>
      <w:r w:rsidRPr="00E9603C">
        <w:tab/>
        <w:t>The main impact is on error response from each NWDAF to include revised waiting time.</w:t>
      </w:r>
    </w:p>
    <w:p w14:paraId="614A9678" w14:textId="77777777" w:rsidR="009166E9" w:rsidRPr="00E9603C" w:rsidRDefault="009166E9">
      <w:r w:rsidRPr="00E9603C">
        <w:t>Sol #19:</w:t>
      </w:r>
      <w:r w:rsidRPr="00E9603C">
        <w:rPr>
          <w:rFonts w:cs="Arial"/>
          <w:bCs/>
          <w:iCs/>
        </w:rPr>
        <w:t xml:space="preserve"> Multiple NWDAFs interactions for analytics consumption and composition related to large areas</w:t>
      </w:r>
    </w:p>
    <w:p w14:paraId="057B6DBD" w14:textId="77777777" w:rsidR="009166E9" w:rsidRPr="00E9603C" w:rsidRDefault="009166E9">
      <w:pPr>
        <w:pStyle w:val="B1"/>
      </w:pPr>
      <w:r w:rsidRPr="00E9603C">
        <w:t>-</w:t>
      </w:r>
      <w:r w:rsidRPr="00E9603C">
        <w:tab/>
        <w:t>NWDAFs are configured with the baseline parameters allowed per type of analytics type (i.e. analytics IDs);</w:t>
      </w:r>
    </w:p>
    <w:p w14:paraId="6B2D8D9A" w14:textId="77777777" w:rsidR="009166E9" w:rsidRPr="00E9603C" w:rsidRDefault="009166E9">
      <w:pPr>
        <w:pStyle w:val="B1"/>
      </w:pPr>
      <w:r w:rsidRPr="00E9603C">
        <w:t>-</w:t>
      </w:r>
      <w:r w:rsidRPr="00E9603C">
        <w:tab/>
        <w:t>Baseline parameters are divided into two classes: dataset statistical properties that defines requirements for the selection and preparation of the collected data; and output strategy.</w:t>
      </w:r>
    </w:p>
    <w:p w14:paraId="4D9E31A6" w14:textId="77777777" w:rsidR="009166E9" w:rsidRPr="00E9603C" w:rsidRDefault="009166E9">
      <w:pPr>
        <w:pStyle w:val="B1"/>
      </w:pPr>
      <w:r w:rsidRPr="00E9603C">
        <w:t>-</w:t>
      </w:r>
      <w:r w:rsidRPr="00E9603C">
        <w:tab/>
        <w:t>NWDAF may use the dataset statistical properties information in order to influence the data selection mechanisms to be used for the generation of an analytics IDs, assuring that the generated analytics ID reflects the statistical characteristics of the data that are relevant for the consumer in all different NWDAFs;</w:t>
      </w:r>
    </w:p>
    <w:p w14:paraId="48E38BF0" w14:textId="77777777" w:rsidR="009166E9" w:rsidRPr="00E9603C" w:rsidRDefault="009166E9">
      <w:pPr>
        <w:pStyle w:val="B1"/>
      </w:pPr>
      <w:r w:rsidRPr="00E9603C">
        <w:t>-</w:t>
      </w:r>
      <w:r w:rsidRPr="00E9603C">
        <w:tab/>
        <w:t>Consumers indicate the output strategy to coordinate the multiple NWDAFs under the following criteria: if preferred level of accuracy is more important than providing an output, the binary strategy shall be used by the consumer NF in the request to guarantee that all analytics outputs have equivalent confidence in the prediction; if having an analytics output is more important than reaching the preferred level of accuracy, then the consumer should use the gradient output strategy to guarantee that each NWDAF will timely provide the output indicating the level of accuracy at the moment of the output generation.</w:t>
      </w:r>
    </w:p>
    <w:p w14:paraId="5C7C5FD6" w14:textId="77777777" w:rsidR="009166E9" w:rsidRPr="00E9603C" w:rsidRDefault="009166E9">
      <w:pPr>
        <w:pStyle w:val="B1"/>
      </w:pPr>
      <w:r w:rsidRPr="00E9603C">
        <w:t>-</w:t>
      </w:r>
      <w:r w:rsidRPr="00E9603C">
        <w:tab/>
        <w:t>Sol#19 is compatible with both distributed and hierarchical NWDAF architecture.</w:t>
      </w:r>
    </w:p>
    <w:p w14:paraId="2A7572EE" w14:textId="77777777" w:rsidR="009166E9" w:rsidRPr="00E9603C" w:rsidRDefault="009166E9">
      <w:r w:rsidRPr="00E9603C">
        <w:t xml:space="preserve">Solutions agreed focusing on </w:t>
      </w:r>
      <w:r w:rsidRPr="00E9603C">
        <w:rPr>
          <w:rFonts w:eastAsia="MS Mincho"/>
        </w:rPr>
        <w:t>UE abnormal behaviour analytics interaction</w:t>
      </w:r>
      <w:r w:rsidRPr="00E9603C">
        <w:t xml:space="preserve"> across multiple NWDAFs.</w:t>
      </w:r>
    </w:p>
    <w:p w14:paraId="76C6D44C" w14:textId="77777777" w:rsidR="009166E9" w:rsidRPr="00E9603C" w:rsidRDefault="009166E9">
      <w:pPr>
        <w:pStyle w:val="B1"/>
      </w:pPr>
      <w:r w:rsidRPr="00E9603C">
        <w:t>-</w:t>
      </w:r>
      <w:r w:rsidRPr="00E9603C">
        <w:tab/>
        <w:t>Sol #20: UE abnormal behaviour analytics interaction between multiple NWDAF instances</w:t>
      </w:r>
    </w:p>
    <w:p w14:paraId="44CB5E85" w14:textId="77777777" w:rsidR="009166E9" w:rsidRPr="00E9603C" w:rsidRDefault="009166E9">
      <w:r w:rsidRPr="00E9603C">
        <w:t>Sol #20:</w:t>
      </w:r>
    </w:p>
    <w:p w14:paraId="48F5F858" w14:textId="77777777" w:rsidR="009166E9" w:rsidRPr="00E9603C" w:rsidRDefault="009166E9">
      <w:pPr>
        <w:pStyle w:val="B1"/>
      </w:pPr>
      <w:r w:rsidRPr="00E9603C">
        <w:t>-</w:t>
      </w:r>
      <w:r w:rsidRPr="00E9603C">
        <w:tab/>
        <w:t>NWDAF in one network may provide the specific type of analytics e.g. UE abnormal behaviour analytics to other NWDAF(s), which may not support this certain type of analytics.</w:t>
      </w:r>
    </w:p>
    <w:p w14:paraId="1F45349E" w14:textId="77777777" w:rsidR="009166E9" w:rsidRPr="00E9603C" w:rsidRDefault="009166E9">
      <w:pPr>
        <w:pStyle w:val="B1"/>
      </w:pPr>
      <w:r w:rsidRPr="00E9603C">
        <w:t>-</w:t>
      </w:r>
      <w:r w:rsidRPr="00E9603C">
        <w:tab/>
        <w:t>This UE abnormal behaviour analytics interaction can be used by other NWDAF(s) to generate new statistics/predictions for certain Analytics ID during the time of the abnormal situation and provide the updated analytics to the analytics consumer.</w:t>
      </w:r>
    </w:p>
    <w:p w14:paraId="3D005369" w14:textId="77777777" w:rsidR="009166E9" w:rsidRPr="00E9603C" w:rsidRDefault="009166E9">
      <w:pPr>
        <w:pStyle w:val="B1"/>
      </w:pPr>
      <w:r w:rsidRPr="00E9603C">
        <w:t>-</w:t>
      </w:r>
      <w:r w:rsidRPr="00E9603C">
        <w:tab/>
        <w:t>Sol#20 is compatible with both distributed and hierarchical NWDAF architecture.</w:t>
      </w:r>
    </w:p>
    <w:p w14:paraId="508CBDF5" w14:textId="77777777" w:rsidR="009166E9" w:rsidRPr="00E9603C" w:rsidRDefault="009166E9">
      <w:pPr>
        <w:pStyle w:val="Heading2"/>
        <w:rPr>
          <w:lang w:eastAsia="zh-CN"/>
        </w:rPr>
      </w:pPr>
      <w:bookmarkStart w:id="13808" w:name="_Toc54770440"/>
      <w:bookmarkStart w:id="13809" w:name="_Toc54779794"/>
      <w:bookmarkStart w:id="13810" w:name="_Toc54786754"/>
      <w:bookmarkStart w:id="13811" w:name="_Toc57201620"/>
      <w:bookmarkStart w:id="13812" w:name="_Toc57641658"/>
      <w:bookmarkStart w:id="13813" w:name="_Toc59102011"/>
      <w:r w:rsidRPr="00E9603C">
        <w:rPr>
          <w:lang w:eastAsia="zh-CN"/>
        </w:rPr>
        <w:t>7.4</w:t>
      </w:r>
      <w:r w:rsidRPr="00E9603C">
        <w:rPr>
          <w:lang w:eastAsia="zh-CN"/>
        </w:rPr>
        <w:tab/>
        <w:t>Key Issue #4: Remaining aspects on how to ensure that slice SLA is guaranteed</w:t>
      </w:r>
      <w:bookmarkEnd w:id="13774"/>
      <w:bookmarkEnd w:id="13775"/>
      <w:bookmarkEnd w:id="13776"/>
      <w:bookmarkEnd w:id="13777"/>
      <w:bookmarkEnd w:id="13778"/>
      <w:bookmarkEnd w:id="13779"/>
      <w:bookmarkEnd w:id="13780"/>
      <w:bookmarkEnd w:id="13808"/>
      <w:bookmarkEnd w:id="13809"/>
      <w:bookmarkEnd w:id="13810"/>
      <w:bookmarkEnd w:id="13811"/>
      <w:bookmarkEnd w:id="13812"/>
      <w:bookmarkEnd w:id="13813"/>
    </w:p>
    <w:p w14:paraId="42603F8A" w14:textId="77777777" w:rsidR="009166E9" w:rsidRPr="00E9603C" w:rsidRDefault="009166E9">
      <w:pPr>
        <w:rPr>
          <w:rFonts w:eastAsia="MS Mincho"/>
        </w:rPr>
      </w:pPr>
      <w:r w:rsidRPr="00E9603C">
        <w:rPr>
          <w:rFonts w:eastAsia="MS Mincho"/>
        </w:rPr>
        <w:t>The following is a description of solution #2 and the aspects that are covered, there are no evaluation of the different solutions, since only one solution is defined. However, this clause evaluates some aspects of solution#2 as regards to:</w:t>
      </w:r>
    </w:p>
    <w:p w14:paraId="01725B51" w14:textId="77777777" w:rsidR="009166E9" w:rsidRPr="00E9603C" w:rsidRDefault="009166E9">
      <w:pPr>
        <w:pStyle w:val="B1"/>
      </w:pPr>
      <w:r w:rsidRPr="00E9603C">
        <w:t>-</w:t>
      </w:r>
      <w:r w:rsidRPr="00E9603C">
        <w:tab/>
        <w:t>How does NWDAF determine slice service experience and slice load information and which entity or entities subscribe(s) to/request(s) the analytics?</w:t>
      </w:r>
    </w:p>
    <w:p w14:paraId="1B25DF29" w14:textId="77777777" w:rsidR="009166E9" w:rsidRPr="00E9603C" w:rsidRDefault="009166E9">
      <w:pPr>
        <w:pStyle w:val="B1"/>
        <w:rPr>
          <w:rFonts w:eastAsia="MS Mincho"/>
        </w:rPr>
      </w:pPr>
      <w:r w:rsidRPr="00E9603C">
        <w:t>-</w:t>
      </w:r>
      <w:r w:rsidRPr="00E9603C">
        <w:tab/>
        <w:t>Using the above analytics, how is slice load distribution carried out to assist with SLA?</w:t>
      </w:r>
    </w:p>
    <w:p w14:paraId="16EEEC3C" w14:textId="77777777" w:rsidR="009166E9" w:rsidRPr="00E9603C" w:rsidRDefault="009166E9">
      <w:pPr>
        <w:rPr>
          <w:rFonts w:eastAsia="MS Mincho"/>
        </w:rPr>
      </w:pPr>
      <w:r w:rsidRPr="00E9603C">
        <w:t xml:space="preserve">For the first aspect: </w:t>
      </w:r>
      <w:r w:rsidRPr="00E9603C">
        <w:rPr>
          <w:rFonts w:eastAsia="MS Mincho"/>
        </w:rPr>
        <w:t>NWDAF determine the slice service experience and slice load information as follows:</w:t>
      </w:r>
    </w:p>
    <w:p w14:paraId="66E96B96" w14:textId="77777777" w:rsidR="009166E9" w:rsidRPr="00E9603C" w:rsidRDefault="009166E9">
      <w:pPr>
        <w:pStyle w:val="B1"/>
      </w:pPr>
      <w:r w:rsidRPr="00E9603C">
        <w:t>-</w:t>
      </w:r>
      <w:r w:rsidRPr="00E9603C">
        <w:tab/>
        <w:t xml:space="preserve">NWDAF performs input data collection for slice service experience analytics as described in clause 6.4 of </w:t>
      </w:r>
      <w:r w:rsidR="00E9603C" w:rsidRPr="00E9603C">
        <w:t>TS</w:t>
      </w:r>
      <w:r w:rsidR="00E9603C">
        <w:t> </w:t>
      </w:r>
      <w:r w:rsidR="00E9603C" w:rsidRPr="00E9603C">
        <w:t>23.288</w:t>
      </w:r>
      <w:r w:rsidR="00E9603C">
        <w:t> </w:t>
      </w:r>
      <w:r w:rsidR="00E9603C" w:rsidRPr="00E9603C">
        <w:t>[</w:t>
      </w:r>
      <w:r w:rsidRPr="00E9603C">
        <w:t>5].</w:t>
      </w:r>
    </w:p>
    <w:p w14:paraId="23D13B03" w14:textId="77777777" w:rsidR="009166E9" w:rsidRPr="00E9603C" w:rsidRDefault="009166E9">
      <w:pPr>
        <w:pStyle w:val="B1"/>
      </w:pPr>
      <w:r w:rsidRPr="00E9603C">
        <w:t>-</w:t>
      </w:r>
      <w:r w:rsidRPr="00E9603C">
        <w:tab/>
        <w:t>NWDAF performs input data collection for slice load analytics as described in clauses 6.2.1.3 and 6.2.1.4.3.</w:t>
      </w:r>
    </w:p>
    <w:p w14:paraId="2CD1B842" w14:textId="77777777" w:rsidR="009166E9" w:rsidRPr="00E9603C" w:rsidRDefault="009166E9">
      <w:pPr>
        <w:pStyle w:val="B1"/>
      </w:pPr>
      <w:r w:rsidRPr="00E9603C">
        <w:t>-</w:t>
      </w:r>
      <w:r w:rsidRPr="00E9603C">
        <w:tab/>
        <w:t>Based on the overall input data collection information, NWDAF determines the slice service experience and slice load statistics and predictions.</w:t>
      </w:r>
    </w:p>
    <w:p w14:paraId="04969179" w14:textId="77777777" w:rsidR="009166E9" w:rsidRPr="00E9603C" w:rsidRDefault="009166E9">
      <w:pPr>
        <w:pStyle w:val="B1"/>
        <w:rPr>
          <w:rFonts w:eastAsia="MS Mincho"/>
        </w:rPr>
      </w:pPr>
      <w:r w:rsidRPr="00E9603C">
        <w:t>-</w:t>
      </w:r>
      <w:r w:rsidRPr="00E9603C">
        <w:tab/>
        <w:t>NWDAF provides the output to the service consumer e.g. NSSF or AMF.</w:t>
      </w:r>
    </w:p>
    <w:p w14:paraId="1F578C1A" w14:textId="77777777" w:rsidR="009166E9" w:rsidRPr="00E9603C" w:rsidRDefault="009166E9">
      <w:r w:rsidRPr="00E9603C">
        <w:t>For the second aspects:</w:t>
      </w:r>
    </w:p>
    <w:p w14:paraId="7CA67D4F" w14:textId="77777777" w:rsidR="009166E9" w:rsidRPr="00E9603C" w:rsidRDefault="009166E9">
      <w:pPr>
        <w:pStyle w:val="B1"/>
      </w:pPr>
      <w:r w:rsidRPr="00E9603C">
        <w:t>-</w:t>
      </w:r>
      <w:r w:rsidRPr="00E9603C">
        <w:tab/>
        <w:t xml:space="preserve">NWDAF provides statistics and predictions on Slice load or Observe Service experience or both and then the consumer NF take actions if needed to help maintaining the SLA as follows: Based on the NWDAF </w:t>
      </w:r>
      <w:r w:rsidRPr="00E9603C">
        <w:rPr>
          <w:rStyle w:val="B1Char"/>
        </w:rPr>
        <w:t>statistics and predictions</w:t>
      </w:r>
      <w:r w:rsidRPr="00E9603C">
        <w:t xml:space="preserve"> the service consumer (i.e. NSSF) </w:t>
      </w:r>
      <w:r w:rsidRPr="00E9603C">
        <w:rPr>
          <w:rStyle w:val="B1Char"/>
        </w:rPr>
        <w:t>may trigger an indication to the AMF for a</w:t>
      </w:r>
      <w:r w:rsidRPr="00E9603C">
        <w:t xml:space="preserve"> slice restriction </w:t>
      </w:r>
      <w:r w:rsidRPr="00E9603C">
        <w:rPr>
          <w:rStyle w:val="B1Char"/>
        </w:rPr>
        <w:t xml:space="preserve">for UE registrations and/or PDU sessions. AMF enforces the slice restriction by accepting or rejecting new UE registrations and/or PDU session establishments on the restricted slice following the procedures in </w:t>
      </w:r>
      <w:r w:rsidR="00E9603C" w:rsidRPr="00E9603C">
        <w:rPr>
          <w:rStyle w:val="B1Char"/>
        </w:rPr>
        <w:t>TS</w:t>
      </w:r>
      <w:r w:rsidR="00E9603C">
        <w:rPr>
          <w:rStyle w:val="B1Char"/>
        </w:rPr>
        <w:t> </w:t>
      </w:r>
      <w:r w:rsidR="00E9603C" w:rsidRPr="00E9603C">
        <w:rPr>
          <w:rStyle w:val="B1Char"/>
        </w:rPr>
        <w:t>23.502</w:t>
      </w:r>
      <w:r w:rsidR="00E9603C">
        <w:rPr>
          <w:rStyle w:val="B1Char"/>
        </w:rPr>
        <w:t> </w:t>
      </w:r>
      <w:r w:rsidR="00E9603C" w:rsidRPr="00E9603C">
        <w:rPr>
          <w:rStyle w:val="B1Char"/>
        </w:rPr>
        <w:t>[</w:t>
      </w:r>
      <w:r w:rsidRPr="00E9603C">
        <w:rPr>
          <w:rStyle w:val="B1Char"/>
        </w:rPr>
        <w:t>3].</w:t>
      </w:r>
    </w:p>
    <w:p w14:paraId="1A2244ED" w14:textId="77777777" w:rsidR="009166E9" w:rsidRPr="00E9603C" w:rsidRDefault="009166E9">
      <w:pPr>
        <w:pStyle w:val="Heading2"/>
        <w:rPr>
          <w:lang w:eastAsia="zh-CN"/>
        </w:rPr>
      </w:pPr>
      <w:bookmarkStart w:id="13814" w:name="_Toc54779795"/>
      <w:bookmarkStart w:id="13815" w:name="_Toc54786755"/>
      <w:bookmarkStart w:id="13816" w:name="_Toc27898278"/>
      <w:bookmarkStart w:id="13817" w:name="_Toc26265282"/>
      <w:bookmarkStart w:id="13818" w:name="_Toc26528787"/>
      <w:bookmarkStart w:id="13819" w:name="_Toc26525182"/>
      <w:bookmarkStart w:id="13820" w:name="_Toc50310091"/>
      <w:bookmarkStart w:id="13821" w:name="_Toc50023437"/>
      <w:bookmarkStart w:id="13822" w:name="_Toc50021499"/>
      <w:bookmarkStart w:id="13823" w:name="_Toc50022068"/>
      <w:bookmarkStart w:id="13824" w:name="_Toc50024022"/>
      <w:bookmarkStart w:id="13825" w:name="_Toc50579823"/>
      <w:bookmarkStart w:id="13826" w:name="_Toc57201621"/>
      <w:bookmarkStart w:id="13827" w:name="_Toc54770441"/>
      <w:bookmarkStart w:id="13828" w:name="_Toc50022788"/>
      <w:bookmarkStart w:id="13829" w:name="_Toc57641659"/>
      <w:bookmarkStart w:id="13830" w:name="_Toc59102012"/>
      <w:r w:rsidRPr="00E9603C">
        <w:rPr>
          <w:lang w:eastAsia="zh-CN"/>
        </w:rPr>
        <w:t>7.7</w:t>
      </w:r>
      <w:r w:rsidRPr="00E9603C">
        <w:rPr>
          <w:lang w:eastAsia="zh-CN"/>
        </w:rPr>
        <w:tab/>
        <w:t xml:space="preserve">Key Issue #7 </w:t>
      </w:r>
      <w:r w:rsidRPr="00E9603C">
        <w:rPr>
          <w:lang w:eastAsia="ko-KR"/>
        </w:rPr>
        <w:t>Adding Application attributes and KPIs as the Input data in some services described in TS 23.288 [5]</w:t>
      </w:r>
      <w:bookmarkEnd w:id="13826"/>
      <w:bookmarkEnd w:id="13829"/>
      <w:bookmarkEnd w:id="13830"/>
    </w:p>
    <w:p w14:paraId="2FBAEA13" w14:textId="77777777" w:rsidR="009166E9" w:rsidRPr="00E9603C" w:rsidRDefault="009166E9">
      <w:r w:rsidRPr="00E9603C">
        <w:t>This clause evaluates some aspects of solution#61 as regards to:</w:t>
      </w:r>
    </w:p>
    <w:p w14:paraId="30B2BAA9" w14:textId="77777777" w:rsidR="009166E9" w:rsidRPr="00E9603C" w:rsidRDefault="009166E9">
      <w:r w:rsidRPr="00E9603C">
        <w:t xml:space="preserve">Two Analytics-ID </w:t>
      </w:r>
      <w:r w:rsidRPr="00E9603C">
        <w:rPr>
          <w:lang w:eastAsia="ko-KR"/>
        </w:rPr>
        <w:t>are covered in this solution</w:t>
      </w:r>
      <w:r w:rsidRPr="00E9603C">
        <w:t>:</w:t>
      </w:r>
    </w:p>
    <w:p w14:paraId="53AFC47A" w14:textId="77777777" w:rsidR="009166E9" w:rsidRPr="00E9603C" w:rsidRDefault="009166E9">
      <w:pPr>
        <w:pStyle w:val="B1"/>
      </w:pPr>
      <w:r w:rsidRPr="00E9603C">
        <w:t>-</w:t>
      </w:r>
      <w:r w:rsidRPr="00E9603C">
        <w:tab/>
        <w:t>QoS Sustainability;</w:t>
      </w:r>
    </w:p>
    <w:p w14:paraId="1911696B" w14:textId="77777777" w:rsidR="009166E9" w:rsidRPr="00E9603C" w:rsidRDefault="009166E9">
      <w:pPr>
        <w:pStyle w:val="B1"/>
      </w:pPr>
      <w:r w:rsidRPr="00E9603C">
        <w:t>-</w:t>
      </w:r>
      <w:r w:rsidRPr="00E9603C">
        <w:tab/>
        <w:t>Observed Service Experience.</w:t>
      </w:r>
    </w:p>
    <w:p w14:paraId="4C05F354" w14:textId="77777777" w:rsidR="009166E9" w:rsidRPr="00E9603C" w:rsidRDefault="009166E9">
      <w:r w:rsidRPr="00E9603C">
        <w:t>This clause mentions also solutions different than Solution #61 that uses or proposes enhancement to the Observed</w:t>
      </w:r>
      <w:r w:rsidRPr="00E9603C">
        <w:rPr>
          <w:lang w:eastAsia="ko-KR"/>
        </w:rPr>
        <w:t xml:space="preserve"> Service Experience Analytics ID no related to the solution #61.</w:t>
      </w:r>
    </w:p>
    <w:p w14:paraId="1B54C5F8" w14:textId="77777777" w:rsidR="009166E9" w:rsidRPr="00E9603C" w:rsidRDefault="00E9603C">
      <w:pPr>
        <w:rPr>
          <w:b/>
          <w:lang w:eastAsia="ko-KR"/>
        </w:rPr>
      </w:pPr>
      <w:r w:rsidRPr="00E9603C">
        <w:rPr>
          <w:b/>
          <w:lang w:eastAsia="ko-KR"/>
        </w:rPr>
        <w:t>Enhancement</w:t>
      </w:r>
      <w:r w:rsidR="009166E9" w:rsidRPr="00E9603C">
        <w:rPr>
          <w:b/>
          <w:lang w:eastAsia="ko-KR"/>
        </w:rPr>
        <w:t xml:space="preserve"> of QoS Sustainability Analytics ID</w:t>
      </w:r>
    </w:p>
    <w:p w14:paraId="1E3B7684" w14:textId="77777777" w:rsidR="009166E9" w:rsidRPr="00E9603C" w:rsidRDefault="00E9603C">
      <w:pPr>
        <w:rPr>
          <w:lang w:eastAsia="ko-KR"/>
        </w:rPr>
      </w:pPr>
      <w:r w:rsidRPr="00E9603C">
        <w:rPr>
          <w:lang w:eastAsia="ko-KR"/>
        </w:rPr>
        <w:t>For QoS Sustainability the enhancement introduces the top ten Application information and add Application-ID and their KPIs in the data input. In the Rel-16 version of this Analytics-ID, in case of an Outcome results as a prediction indicating that the QoS is not going to be sustained; the consumer does not have any clue of what to do; therefore, for critical use cases such as self-driving vehicles, this analytics ID is not indicated due to the lack of alternatives in case of a negative outcome.</w:t>
      </w:r>
    </w:p>
    <w:p w14:paraId="6A3E5B00" w14:textId="77777777" w:rsidR="009166E9" w:rsidRPr="00E9603C" w:rsidRDefault="009166E9">
      <w:pPr>
        <w:rPr>
          <w:lang w:eastAsia="ko-KR"/>
        </w:rPr>
      </w:pPr>
      <w:r w:rsidRPr="00E9603C">
        <w:rPr>
          <w:lang w:eastAsia="ko-KR"/>
        </w:rPr>
        <w:t xml:space="preserve">For Rel-17, the enhancement introduces the Top-Ten concept; in case of a negative Outcome, the Service consumer receives the top-ten Application-IDs that are causing the issue of QoS sustainability and can react in real-time to request for the PCF actions to manage the traffic that is impacting the QoS sustainability. In the case of the PCF being the service consumer, the reaction is right forward performed with minimum disturbance in the QoS and permanently assuring the SLAs for critical services. In this scenario, the AF interacts (directly or through the NEF) with the PCF as described in </w:t>
      </w:r>
      <w:r w:rsidR="00E9603C" w:rsidRPr="00E9603C">
        <w:rPr>
          <w:i/>
          <w:lang w:eastAsia="ko-KR"/>
        </w:rPr>
        <w:t>TS</w:t>
      </w:r>
      <w:r w:rsidR="00E9603C">
        <w:rPr>
          <w:i/>
          <w:lang w:eastAsia="ko-KR"/>
        </w:rPr>
        <w:t> </w:t>
      </w:r>
      <w:r w:rsidR="00E9603C" w:rsidRPr="00E9603C">
        <w:rPr>
          <w:i/>
          <w:lang w:eastAsia="ko-KR"/>
        </w:rPr>
        <w:t>23.503</w:t>
      </w:r>
      <w:r w:rsidR="00E9603C">
        <w:rPr>
          <w:i/>
          <w:lang w:eastAsia="ko-KR"/>
        </w:rPr>
        <w:t> </w:t>
      </w:r>
      <w:r w:rsidR="00E9603C" w:rsidRPr="00E9603C">
        <w:rPr>
          <w:i/>
          <w:lang w:eastAsia="ko-KR"/>
        </w:rPr>
        <w:t>[</w:t>
      </w:r>
      <w:r w:rsidRPr="00E9603C">
        <w:rPr>
          <w:i/>
          <w:lang w:eastAsia="ko-KR"/>
        </w:rPr>
        <w:t>4] clause 5.3.1 Interactions between PCF and AF</w:t>
      </w:r>
      <w:r w:rsidRPr="00E9603C">
        <w:rPr>
          <w:lang w:eastAsia="ko-KR"/>
        </w:rPr>
        <w:t>, in this case the PCF is the service consumer of the QoS sustainability Analytic ID.</w:t>
      </w:r>
    </w:p>
    <w:p w14:paraId="7535FFEA" w14:textId="77777777" w:rsidR="009166E9" w:rsidRPr="00E9603C" w:rsidRDefault="00E9603C">
      <w:pPr>
        <w:rPr>
          <w:b/>
          <w:lang w:eastAsia="ko-KR"/>
        </w:rPr>
      </w:pPr>
      <w:r w:rsidRPr="00E9603C">
        <w:rPr>
          <w:b/>
          <w:lang w:eastAsia="ko-KR"/>
        </w:rPr>
        <w:t>Enhancement</w:t>
      </w:r>
      <w:r w:rsidR="009166E9" w:rsidRPr="00E9603C">
        <w:rPr>
          <w:b/>
          <w:lang w:eastAsia="ko-KR"/>
        </w:rPr>
        <w:t xml:space="preserve"> of Observed Service Experience Analytics ID</w:t>
      </w:r>
    </w:p>
    <w:p w14:paraId="33A7A9F2" w14:textId="77777777" w:rsidR="009166E9" w:rsidRPr="00E9603C" w:rsidRDefault="009166E9">
      <w:pPr>
        <w:rPr>
          <w:color w:val="auto"/>
        </w:rPr>
      </w:pPr>
      <w:r w:rsidRPr="00E9603C">
        <w:t xml:space="preserve">There are two kind of enhancement in this solution for this Analytics ID, the first enhancement aims that the observed Service experience includes Application IDs that are present in the traffic mix and are not necessarily linked to the AFs, also </w:t>
      </w:r>
      <w:r w:rsidRPr="00E9603C">
        <w:rPr>
          <w:color w:val="auto"/>
        </w:rPr>
        <w:t xml:space="preserve">improving statistics reporting. </w:t>
      </w:r>
      <w:r w:rsidRPr="00E9603C">
        <w:rPr>
          <w:lang w:eastAsia="ko-KR"/>
        </w:rPr>
        <w:t xml:space="preserve">The second </w:t>
      </w:r>
      <w:r w:rsidR="00E9603C" w:rsidRPr="00E9603C">
        <w:rPr>
          <w:lang w:eastAsia="ko-KR"/>
        </w:rPr>
        <w:t>enhancement</w:t>
      </w:r>
      <w:r w:rsidRPr="00E9603C">
        <w:rPr>
          <w:lang w:eastAsia="ko-KR"/>
        </w:rPr>
        <w:t xml:space="preserve"> introduces the TopN concept as a parameter in the Analytic Filter and add Application-ID and their KPIs that are present in the traffic as additional data </w:t>
      </w:r>
      <w:r w:rsidR="00E9603C" w:rsidRPr="00E9603C">
        <w:rPr>
          <w:lang w:eastAsia="ko-KR"/>
        </w:rPr>
        <w:t>input</w:t>
      </w:r>
      <w:r w:rsidRPr="00E9603C">
        <w:rPr>
          <w:lang w:eastAsia="ko-KR"/>
        </w:rPr>
        <w:t xml:space="preserve">. In the Rel-16 version of this Analytics-ID, </w:t>
      </w:r>
      <w:r w:rsidRPr="00E9603C">
        <w:rPr>
          <w:color w:val="auto"/>
        </w:rPr>
        <w:t>it focuses only on Application IDs served by AFs that could interact with the NEF and NWDAF. As a reference in a typical 4G network in 2020, Application IDs served by AF are less than 5% of the total Application-IDs present in the traffic. To have more context, it is possible to find in the network 3000 different Application-ID served from the internet.</w:t>
      </w:r>
    </w:p>
    <w:p w14:paraId="422F7F28" w14:textId="77777777" w:rsidR="009166E9" w:rsidRPr="00E9603C" w:rsidRDefault="00E9603C">
      <w:pPr>
        <w:rPr>
          <w:lang w:eastAsia="ko-KR"/>
        </w:rPr>
      </w:pPr>
      <w:r w:rsidRPr="00E9603C">
        <w:rPr>
          <w:lang w:eastAsia="ko-KR"/>
        </w:rPr>
        <w:t>As a conclusion is stated in clause 8.4, ensure that slice SLA is guaranteed and leverage the Analytics Id on Observed Service Experience and Slice Load. Enhancement of Observed Service experience for this purpose is critical; otherwise, the usages of this Analytics ID will use less than 5% of the application-IDs present in the traffic to assure that slice SLA is guaranteed; therefore, the system would not offer SLA assurance for traffic served from the Internet.</w:t>
      </w:r>
    </w:p>
    <w:p w14:paraId="332DFDFE" w14:textId="77777777" w:rsidR="009166E9" w:rsidRPr="00E9603C" w:rsidRDefault="009166E9">
      <w:r w:rsidRPr="00E9603C">
        <w:t>For Rel-17, the enhancement introduces the TopN concept; with this concept, the service consumer can target the Top N Application-IDs that are experiencing the poorest service experience among applications served from the Internet and Applications served by local AFs. This mechanism is essential to find straight forward the Applications experiencing QoE issues. In the Rel-16 version of this Analytics-ID, this mechanism is not present; how to target the right applications that are experiencing QoE issues among 3000 Applications when internet traffic is considered, it is an important challenge.</w:t>
      </w:r>
    </w:p>
    <w:p w14:paraId="0675D8A9" w14:textId="77777777" w:rsidR="009166E9" w:rsidRPr="00E9603C" w:rsidRDefault="009166E9">
      <w:pPr>
        <w:pStyle w:val="Heading2"/>
      </w:pPr>
      <w:bookmarkStart w:id="13831" w:name="_Toc57201622"/>
      <w:bookmarkStart w:id="13832" w:name="_Toc57641660"/>
      <w:bookmarkStart w:id="13833" w:name="_Toc59102013"/>
      <w:r w:rsidRPr="00E9603C">
        <w:t>7.8</w:t>
      </w:r>
      <w:r w:rsidRPr="00E9603C">
        <w:tab/>
        <w:t>Key Issue #8: UE data as an input for analytics generation</w:t>
      </w:r>
      <w:bookmarkEnd w:id="13814"/>
      <w:bookmarkEnd w:id="13815"/>
      <w:bookmarkEnd w:id="13827"/>
      <w:bookmarkEnd w:id="13831"/>
      <w:bookmarkEnd w:id="13832"/>
      <w:bookmarkEnd w:id="13833"/>
    </w:p>
    <w:p w14:paraId="720587A2" w14:textId="77777777" w:rsidR="009166E9" w:rsidRPr="00E9603C" w:rsidRDefault="009166E9">
      <w:pPr>
        <w:jc w:val="both"/>
        <w:rPr>
          <w:rFonts w:eastAsia="MS Mincho"/>
        </w:rPr>
      </w:pPr>
      <w:r w:rsidRPr="00E9603C">
        <w:rPr>
          <w:rFonts w:eastAsia="MS Mincho"/>
        </w:rPr>
        <w:t>According to Table7.8-1, solution #27, #28, #29, #62, #63, #64 and #65 are proposed for Key Issue #8.</w:t>
      </w:r>
    </w:p>
    <w:p w14:paraId="5931538D" w14:textId="77777777" w:rsidR="009166E9" w:rsidRPr="00E9603C" w:rsidRDefault="009166E9">
      <w:pPr>
        <w:pStyle w:val="TH"/>
      </w:pPr>
      <w:r w:rsidRPr="00E9603C">
        <w:rPr>
          <w:rFonts w:eastAsia="MS Mincho"/>
        </w:rPr>
        <w:t xml:space="preserve">Table 7.8-1: </w:t>
      </w:r>
      <w:r w:rsidRPr="00E9603C">
        <w:t>Evaluation of solutions related to KI#8</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6"/>
        <w:gridCol w:w="1943"/>
        <w:gridCol w:w="2639"/>
        <w:gridCol w:w="2295"/>
        <w:gridCol w:w="1702"/>
      </w:tblGrid>
      <w:tr w:rsidR="009166E9" w:rsidRPr="00E9603C" w14:paraId="239AB19C" w14:textId="77777777">
        <w:tc>
          <w:tcPr>
            <w:tcW w:w="895" w:type="dxa"/>
          </w:tcPr>
          <w:p w14:paraId="545F323F" w14:textId="77777777" w:rsidR="009166E9" w:rsidRPr="00E9603C" w:rsidRDefault="009166E9">
            <w:pPr>
              <w:pStyle w:val="TAH"/>
            </w:pPr>
            <w:r w:rsidRPr="00E9603C">
              <w:t>Solution</w:t>
            </w:r>
          </w:p>
        </w:tc>
        <w:tc>
          <w:tcPr>
            <w:tcW w:w="1980" w:type="dxa"/>
          </w:tcPr>
          <w:p w14:paraId="6317758C" w14:textId="77777777" w:rsidR="009166E9" w:rsidRPr="00E9603C" w:rsidRDefault="009166E9">
            <w:pPr>
              <w:pStyle w:val="TAH"/>
            </w:pPr>
            <w:r w:rsidRPr="00E9603C">
              <w:t>Data collection procedure</w:t>
            </w:r>
          </w:p>
        </w:tc>
        <w:tc>
          <w:tcPr>
            <w:tcW w:w="2700" w:type="dxa"/>
          </w:tcPr>
          <w:p w14:paraId="160573D3" w14:textId="77777777" w:rsidR="009166E9" w:rsidRPr="00E9603C" w:rsidRDefault="009166E9">
            <w:pPr>
              <w:pStyle w:val="TAH"/>
            </w:pPr>
            <w:r w:rsidRPr="00E9603C">
              <w:t>Parameters collected from UE</w:t>
            </w:r>
          </w:p>
        </w:tc>
        <w:tc>
          <w:tcPr>
            <w:tcW w:w="2340" w:type="dxa"/>
          </w:tcPr>
          <w:p w14:paraId="6A3911B5" w14:textId="77777777" w:rsidR="009166E9" w:rsidRPr="00E9603C" w:rsidRDefault="009166E9">
            <w:pPr>
              <w:pStyle w:val="TAH"/>
            </w:pPr>
            <w:r w:rsidRPr="00E9603C">
              <w:t>Trigger of UE data reporting</w:t>
            </w:r>
          </w:p>
        </w:tc>
        <w:tc>
          <w:tcPr>
            <w:tcW w:w="1714" w:type="dxa"/>
          </w:tcPr>
          <w:p w14:paraId="2A694577" w14:textId="77777777" w:rsidR="009166E9" w:rsidRPr="00E9603C" w:rsidRDefault="009166E9">
            <w:pPr>
              <w:pStyle w:val="TAH"/>
            </w:pPr>
            <w:r w:rsidRPr="00E9603C">
              <w:rPr>
                <w:lang w:eastAsia="zh-CN"/>
              </w:rPr>
              <w:t>Integrity and Privacy aspects</w:t>
            </w:r>
          </w:p>
        </w:tc>
      </w:tr>
      <w:tr w:rsidR="009166E9" w:rsidRPr="00E9603C" w14:paraId="155835DA" w14:textId="77777777">
        <w:tc>
          <w:tcPr>
            <w:tcW w:w="895" w:type="dxa"/>
          </w:tcPr>
          <w:p w14:paraId="009C7D2D" w14:textId="77777777" w:rsidR="009166E9" w:rsidRPr="00E9603C" w:rsidRDefault="009166E9">
            <w:pPr>
              <w:pStyle w:val="TAH"/>
              <w:rPr>
                <w:rFonts w:eastAsia="MS Mincho"/>
                <w:bCs/>
              </w:rPr>
            </w:pPr>
            <w:r w:rsidRPr="00E9603C">
              <w:rPr>
                <w:rFonts w:eastAsia="MS Mincho"/>
                <w:bCs/>
              </w:rPr>
              <w:t>27</w:t>
            </w:r>
          </w:p>
        </w:tc>
        <w:tc>
          <w:tcPr>
            <w:tcW w:w="1980" w:type="dxa"/>
          </w:tcPr>
          <w:p w14:paraId="0E7AD01D" w14:textId="77777777" w:rsidR="009166E9" w:rsidRPr="00E9603C" w:rsidRDefault="009166E9">
            <w:pPr>
              <w:pStyle w:val="TAL"/>
            </w:pPr>
            <w:r w:rsidRPr="00E9603C">
              <w:t>UP Solution:</w:t>
            </w:r>
          </w:p>
          <w:p w14:paraId="188E94D2" w14:textId="77777777" w:rsidR="009166E9" w:rsidRPr="00E9603C" w:rsidRDefault="009166E9">
            <w:pPr>
              <w:pStyle w:val="TAL"/>
            </w:pPr>
            <w:r w:rsidRPr="00E9603C">
              <w:t>Application client in the UE reports to MNO AF directly</w:t>
            </w:r>
          </w:p>
        </w:tc>
        <w:tc>
          <w:tcPr>
            <w:tcW w:w="2700" w:type="dxa"/>
          </w:tcPr>
          <w:p w14:paraId="30F008AE" w14:textId="77777777" w:rsidR="009166E9" w:rsidRPr="00E9603C" w:rsidRDefault="009166E9">
            <w:pPr>
              <w:pStyle w:val="TAL"/>
            </w:pPr>
            <w:r w:rsidRPr="00E9603C">
              <w:t>Application layer Information</w:t>
            </w:r>
          </w:p>
        </w:tc>
        <w:tc>
          <w:tcPr>
            <w:tcW w:w="2340" w:type="dxa"/>
          </w:tcPr>
          <w:p w14:paraId="0389C8E1" w14:textId="77777777" w:rsidR="009166E9" w:rsidRPr="00E9603C" w:rsidRDefault="009166E9">
            <w:pPr>
              <w:pStyle w:val="TAL"/>
            </w:pPr>
            <w:r w:rsidRPr="00E9603C">
              <w:t>MNO AF Event Exposure</w:t>
            </w:r>
          </w:p>
        </w:tc>
        <w:tc>
          <w:tcPr>
            <w:tcW w:w="1714" w:type="dxa"/>
          </w:tcPr>
          <w:p w14:paraId="57EC0A69" w14:textId="77777777" w:rsidR="009166E9" w:rsidRPr="00E9603C" w:rsidRDefault="009166E9">
            <w:pPr>
              <w:pStyle w:val="TAL"/>
            </w:pPr>
            <w:r w:rsidRPr="00E9603C">
              <w:t>HTTPS, Data anonymisation, ciphering, ASP-level user consent</w:t>
            </w:r>
          </w:p>
        </w:tc>
      </w:tr>
      <w:tr w:rsidR="009166E9" w:rsidRPr="00E9603C" w14:paraId="56600037" w14:textId="77777777">
        <w:tc>
          <w:tcPr>
            <w:tcW w:w="895" w:type="dxa"/>
          </w:tcPr>
          <w:p w14:paraId="7416A3F0" w14:textId="77777777" w:rsidR="009166E9" w:rsidRPr="00E9603C" w:rsidRDefault="009166E9">
            <w:pPr>
              <w:pStyle w:val="TAH"/>
              <w:rPr>
                <w:rFonts w:eastAsia="MS Mincho"/>
                <w:bCs/>
              </w:rPr>
            </w:pPr>
            <w:r w:rsidRPr="00E9603C">
              <w:rPr>
                <w:rFonts w:eastAsia="MS Mincho"/>
                <w:bCs/>
              </w:rPr>
              <w:t>28</w:t>
            </w:r>
          </w:p>
        </w:tc>
        <w:tc>
          <w:tcPr>
            <w:tcW w:w="1980" w:type="dxa"/>
          </w:tcPr>
          <w:p w14:paraId="239C33C9" w14:textId="77777777" w:rsidR="009166E9" w:rsidRPr="00E9603C" w:rsidRDefault="009166E9">
            <w:pPr>
              <w:pStyle w:val="TAL"/>
            </w:pPr>
            <w:r w:rsidRPr="00E9603C">
              <w:t>CP Solution</w:t>
            </w:r>
          </w:p>
        </w:tc>
        <w:tc>
          <w:tcPr>
            <w:tcW w:w="2700" w:type="dxa"/>
          </w:tcPr>
          <w:p w14:paraId="3A7B7AC4" w14:textId="77777777" w:rsidR="009166E9" w:rsidRPr="00E9603C" w:rsidRDefault="009166E9">
            <w:pPr>
              <w:pStyle w:val="TAL"/>
            </w:pPr>
            <w:r w:rsidRPr="00E9603C">
              <w:t>Policy enforcement related information:</w:t>
            </w:r>
          </w:p>
          <w:p w14:paraId="2E217564" w14:textId="77777777" w:rsidR="009166E9" w:rsidRPr="00E9603C" w:rsidRDefault="009166E9">
            <w:pPr>
              <w:pStyle w:val="TAL"/>
            </w:pPr>
            <w:r w:rsidRPr="00E9603C">
              <w:t>URSP enforcement</w:t>
            </w:r>
          </w:p>
        </w:tc>
        <w:tc>
          <w:tcPr>
            <w:tcW w:w="2340" w:type="dxa"/>
          </w:tcPr>
          <w:p w14:paraId="54A13C0B" w14:textId="77777777" w:rsidR="009166E9" w:rsidRPr="00E9603C" w:rsidRDefault="009166E9">
            <w:pPr>
              <w:pStyle w:val="TAL"/>
            </w:pPr>
            <w:r w:rsidRPr="00E9603C">
              <w:t>URSP enforcement update</w:t>
            </w:r>
          </w:p>
        </w:tc>
        <w:tc>
          <w:tcPr>
            <w:tcW w:w="1714" w:type="dxa"/>
          </w:tcPr>
          <w:p w14:paraId="48894D1C" w14:textId="77777777" w:rsidR="009166E9" w:rsidRPr="00E9603C" w:rsidRDefault="009166E9">
            <w:pPr>
              <w:pStyle w:val="TAL"/>
            </w:pPr>
            <w:r w:rsidRPr="00E9603C">
              <w:t>-</w:t>
            </w:r>
          </w:p>
        </w:tc>
      </w:tr>
      <w:tr w:rsidR="009166E9" w:rsidRPr="00E9603C" w14:paraId="12094816" w14:textId="77777777">
        <w:tc>
          <w:tcPr>
            <w:tcW w:w="895" w:type="dxa"/>
          </w:tcPr>
          <w:p w14:paraId="3BF51E0A" w14:textId="77777777" w:rsidR="009166E9" w:rsidRPr="00E9603C" w:rsidRDefault="009166E9">
            <w:pPr>
              <w:pStyle w:val="TAH"/>
              <w:rPr>
                <w:rFonts w:eastAsia="MS Mincho"/>
                <w:bCs/>
              </w:rPr>
            </w:pPr>
            <w:r w:rsidRPr="00E9603C">
              <w:rPr>
                <w:rFonts w:eastAsia="MS Mincho"/>
                <w:bCs/>
              </w:rPr>
              <w:t>29</w:t>
            </w:r>
          </w:p>
        </w:tc>
        <w:tc>
          <w:tcPr>
            <w:tcW w:w="1980" w:type="dxa"/>
          </w:tcPr>
          <w:p w14:paraId="458E3A3A" w14:textId="77777777" w:rsidR="009166E9" w:rsidRPr="00E9603C" w:rsidRDefault="009166E9">
            <w:pPr>
              <w:pStyle w:val="TAL"/>
            </w:pPr>
            <w:r w:rsidRPr="00E9603C">
              <w:t>UP Solution:</w:t>
            </w:r>
          </w:p>
          <w:p w14:paraId="7C5C9FAE" w14:textId="77777777" w:rsidR="009166E9" w:rsidRPr="00E9603C" w:rsidRDefault="009166E9">
            <w:pPr>
              <w:pStyle w:val="TAL"/>
            </w:pPr>
            <w:r w:rsidRPr="00E9603C">
              <w:t>Application client in the UE reports to (MNO) AF</w:t>
            </w:r>
          </w:p>
        </w:tc>
        <w:tc>
          <w:tcPr>
            <w:tcW w:w="2700" w:type="dxa"/>
          </w:tcPr>
          <w:p w14:paraId="0866C389" w14:textId="77777777" w:rsidR="009166E9" w:rsidRPr="00E9603C" w:rsidRDefault="009166E9">
            <w:pPr>
              <w:pStyle w:val="TAL"/>
            </w:pPr>
            <w:r w:rsidRPr="00E9603C">
              <w:t>Application layer information:</w:t>
            </w:r>
          </w:p>
          <w:p w14:paraId="696812D8" w14:textId="77777777" w:rsidR="009166E9" w:rsidRPr="00E9603C" w:rsidRDefault="009166E9">
            <w:pPr>
              <w:pStyle w:val="TAL"/>
            </w:pPr>
            <w:r w:rsidRPr="00E9603C">
              <w:t>Part of collective (UE behaviour) attributes</w:t>
            </w:r>
          </w:p>
          <w:p w14:paraId="58A7CB86" w14:textId="77777777" w:rsidR="009166E9" w:rsidRPr="00E9603C" w:rsidRDefault="009166E9">
            <w:pPr>
              <w:pStyle w:val="TAL"/>
            </w:pPr>
            <w:r w:rsidRPr="00E9603C">
              <w:t>Application Status information</w:t>
            </w:r>
          </w:p>
        </w:tc>
        <w:tc>
          <w:tcPr>
            <w:tcW w:w="2340" w:type="dxa"/>
          </w:tcPr>
          <w:p w14:paraId="3837B277" w14:textId="77777777" w:rsidR="009166E9" w:rsidRPr="00E9603C" w:rsidRDefault="009166E9">
            <w:pPr>
              <w:pStyle w:val="TAL"/>
            </w:pPr>
            <w:r w:rsidRPr="00E9603C">
              <w:t>(MNO) AF Event Exposure</w:t>
            </w:r>
          </w:p>
        </w:tc>
        <w:tc>
          <w:tcPr>
            <w:tcW w:w="1714" w:type="dxa"/>
          </w:tcPr>
          <w:p w14:paraId="4BC65074" w14:textId="77777777" w:rsidR="009166E9" w:rsidRPr="00E9603C" w:rsidRDefault="009166E9">
            <w:pPr>
              <w:pStyle w:val="TAL"/>
            </w:pPr>
            <w:r w:rsidRPr="00E9603C">
              <w:t>HTTPS, Data anonymisation, ASP-level user consent</w:t>
            </w:r>
          </w:p>
        </w:tc>
      </w:tr>
      <w:tr w:rsidR="009166E9" w:rsidRPr="00E9603C" w14:paraId="2476BDFF" w14:textId="77777777">
        <w:tc>
          <w:tcPr>
            <w:tcW w:w="895" w:type="dxa"/>
          </w:tcPr>
          <w:p w14:paraId="091F3496" w14:textId="77777777" w:rsidR="009166E9" w:rsidRPr="00E9603C" w:rsidRDefault="009166E9">
            <w:pPr>
              <w:pStyle w:val="TAH"/>
              <w:rPr>
                <w:rFonts w:eastAsia="MS Mincho"/>
                <w:bCs/>
              </w:rPr>
            </w:pPr>
            <w:r w:rsidRPr="00E9603C">
              <w:rPr>
                <w:rFonts w:eastAsia="MS Mincho"/>
                <w:bCs/>
              </w:rPr>
              <w:t>62</w:t>
            </w:r>
          </w:p>
        </w:tc>
        <w:tc>
          <w:tcPr>
            <w:tcW w:w="1980" w:type="dxa"/>
          </w:tcPr>
          <w:p w14:paraId="0D3101A3" w14:textId="77777777" w:rsidR="009166E9" w:rsidRPr="00E9603C" w:rsidRDefault="009166E9">
            <w:pPr>
              <w:pStyle w:val="TAL"/>
            </w:pPr>
            <w:r w:rsidRPr="00E9603C">
              <w:t>-</w:t>
            </w:r>
          </w:p>
        </w:tc>
        <w:tc>
          <w:tcPr>
            <w:tcW w:w="2700" w:type="dxa"/>
          </w:tcPr>
          <w:p w14:paraId="2C1884F6" w14:textId="77777777" w:rsidR="009166E9" w:rsidRPr="00E9603C" w:rsidRDefault="009166E9">
            <w:pPr>
              <w:pStyle w:val="TAL"/>
            </w:pPr>
            <w:r w:rsidRPr="00E9603C">
              <w:t>Policy enforcement related information:</w:t>
            </w:r>
          </w:p>
          <w:p w14:paraId="43B1946E" w14:textId="77777777" w:rsidR="009166E9" w:rsidRPr="00E9603C" w:rsidRDefault="009166E9">
            <w:pPr>
              <w:pStyle w:val="TAL"/>
            </w:pPr>
            <w:r w:rsidRPr="00E9603C">
              <w:t>Applied WLANSP rule</w:t>
            </w:r>
          </w:p>
        </w:tc>
        <w:tc>
          <w:tcPr>
            <w:tcW w:w="2340" w:type="dxa"/>
          </w:tcPr>
          <w:p w14:paraId="0E98093F" w14:textId="77777777" w:rsidR="009166E9" w:rsidRPr="00E9603C" w:rsidRDefault="009166E9">
            <w:pPr>
              <w:pStyle w:val="TAL"/>
            </w:pPr>
            <w:r w:rsidRPr="00E9603C">
              <w:t>Events described in the data collection configuration provided by PCF</w:t>
            </w:r>
          </w:p>
        </w:tc>
        <w:tc>
          <w:tcPr>
            <w:tcW w:w="1714" w:type="dxa"/>
          </w:tcPr>
          <w:p w14:paraId="79A75BB9" w14:textId="77777777" w:rsidR="009166E9" w:rsidRPr="00E9603C" w:rsidRDefault="009166E9">
            <w:pPr>
              <w:pStyle w:val="TAL"/>
            </w:pPr>
            <w:r w:rsidRPr="00E9603C">
              <w:t>-</w:t>
            </w:r>
          </w:p>
        </w:tc>
      </w:tr>
      <w:tr w:rsidR="009166E9" w:rsidRPr="00E9603C" w14:paraId="3B233570" w14:textId="77777777">
        <w:tc>
          <w:tcPr>
            <w:tcW w:w="895" w:type="dxa"/>
          </w:tcPr>
          <w:p w14:paraId="7A63A7CA" w14:textId="77777777" w:rsidR="009166E9" w:rsidRPr="00E9603C" w:rsidRDefault="009166E9">
            <w:pPr>
              <w:pStyle w:val="TAH"/>
              <w:rPr>
                <w:rFonts w:eastAsia="MS Mincho"/>
                <w:bCs/>
              </w:rPr>
            </w:pPr>
            <w:r w:rsidRPr="00E9603C">
              <w:rPr>
                <w:rFonts w:eastAsia="MS Mincho"/>
                <w:bCs/>
              </w:rPr>
              <w:t>63</w:t>
            </w:r>
          </w:p>
        </w:tc>
        <w:tc>
          <w:tcPr>
            <w:tcW w:w="1980" w:type="dxa"/>
          </w:tcPr>
          <w:p w14:paraId="5C28ED83" w14:textId="77777777" w:rsidR="009166E9" w:rsidRPr="00E9603C" w:rsidRDefault="009166E9">
            <w:pPr>
              <w:pStyle w:val="TAL"/>
            </w:pPr>
            <w:r w:rsidRPr="00E9603C">
              <w:t>-</w:t>
            </w:r>
          </w:p>
        </w:tc>
        <w:tc>
          <w:tcPr>
            <w:tcW w:w="2700" w:type="dxa"/>
          </w:tcPr>
          <w:p w14:paraId="292CA19E" w14:textId="77777777" w:rsidR="009166E9" w:rsidRPr="00E9603C" w:rsidRDefault="009166E9">
            <w:pPr>
              <w:pStyle w:val="TAL"/>
            </w:pPr>
            <w:r w:rsidRPr="00E9603C">
              <w:t>Application layer Information: Service experience contribution</w:t>
            </w:r>
          </w:p>
        </w:tc>
        <w:tc>
          <w:tcPr>
            <w:tcW w:w="2340" w:type="dxa"/>
          </w:tcPr>
          <w:p w14:paraId="3040FADF" w14:textId="77777777" w:rsidR="009166E9" w:rsidRPr="00E9603C" w:rsidRDefault="009166E9">
            <w:pPr>
              <w:pStyle w:val="TAL"/>
            </w:pPr>
            <w:r w:rsidRPr="00E9603C">
              <w:t>Request from AF</w:t>
            </w:r>
          </w:p>
        </w:tc>
        <w:tc>
          <w:tcPr>
            <w:tcW w:w="1714" w:type="dxa"/>
          </w:tcPr>
          <w:p w14:paraId="47E519FF" w14:textId="77777777" w:rsidR="009166E9" w:rsidRPr="00E9603C" w:rsidRDefault="009166E9">
            <w:pPr>
              <w:pStyle w:val="TAL"/>
            </w:pPr>
            <w:r w:rsidRPr="00E9603C">
              <w:t>-</w:t>
            </w:r>
          </w:p>
        </w:tc>
      </w:tr>
      <w:tr w:rsidR="009166E9" w:rsidRPr="00E9603C" w14:paraId="47BFE2FB" w14:textId="77777777">
        <w:tc>
          <w:tcPr>
            <w:tcW w:w="895" w:type="dxa"/>
          </w:tcPr>
          <w:p w14:paraId="50C5CF72" w14:textId="77777777" w:rsidR="009166E9" w:rsidRPr="00E9603C" w:rsidRDefault="009166E9">
            <w:pPr>
              <w:pStyle w:val="TAH"/>
              <w:rPr>
                <w:rFonts w:eastAsia="MS Mincho"/>
                <w:bCs/>
              </w:rPr>
            </w:pPr>
            <w:r w:rsidRPr="00E9603C">
              <w:rPr>
                <w:rFonts w:eastAsia="MS Mincho"/>
                <w:bCs/>
              </w:rPr>
              <w:t>64</w:t>
            </w:r>
          </w:p>
        </w:tc>
        <w:tc>
          <w:tcPr>
            <w:tcW w:w="1980" w:type="dxa"/>
          </w:tcPr>
          <w:p w14:paraId="4FB42660" w14:textId="77777777" w:rsidR="009166E9" w:rsidRPr="00E9603C" w:rsidRDefault="009166E9">
            <w:pPr>
              <w:pStyle w:val="TAL"/>
            </w:pPr>
            <w:r w:rsidRPr="00E9603C">
              <w:t>UP Solution:</w:t>
            </w:r>
          </w:p>
          <w:p w14:paraId="4D31022C" w14:textId="77777777" w:rsidR="009166E9" w:rsidRPr="00E9603C" w:rsidRDefault="009166E9">
            <w:pPr>
              <w:pStyle w:val="TAL"/>
            </w:pPr>
            <w:r w:rsidRPr="00E9603C">
              <w:t>UE reports to DC AF indirectly (3rd party ASP collects data from UE and sends to DC AF, then DC AF sends the data to NWDAF)</w:t>
            </w:r>
          </w:p>
        </w:tc>
        <w:tc>
          <w:tcPr>
            <w:tcW w:w="2700" w:type="dxa"/>
          </w:tcPr>
          <w:p w14:paraId="6C2D2EE5" w14:textId="77777777" w:rsidR="009166E9" w:rsidRPr="00E9603C" w:rsidRDefault="009166E9">
            <w:pPr>
              <w:pStyle w:val="TAL"/>
            </w:pPr>
            <w:r w:rsidRPr="00E9603C">
              <w:t>Application layer Information</w:t>
            </w:r>
          </w:p>
          <w:p w14:paraId="1C6CEA06" w14:textId="77777777" w:rsidR="009166E9" w:rsidRPr="00E9603C" w:rsidRDefault="009166E9">
            <w:pPr>
              <w:pStyle w:val="TAL"/>
            </w:pPr>
          </w:p>
        </w:tc>
        <w:tc>
          <w:tcPr>
            <w:tcW w:w="2340" w:type="dxa"/>
          </w:tcPr>
          <w:p w14:paraId="195AB223" w14:textId="77777777" w:rsidR="009166E9" w:rsidRPr="00E9603C" w:rsidRDefault="009166E9">
            <w:pPr>
              <w:pStyle w:val="TAL"/>
            </w:pPr>
            <w:r w:rsidRPr="00E9603C">
              <w:t>DC AF Event Exposure</w:t>
            </w:r>
          </w:p>
        </w:tc>
        <w:tc>
          <w:tcPr>
            <w:tcW w:w="1714" w:type="dxa"/>
          </w:tcPr>
          <w:p w14:paraId="4770A6E8" w14:textId="77777777" w:rsidR="009166E9" w:rsidRPr="00E9603C" w:rsidRDefault="009166E9">
            <w:pPr>
              <w:pStyle w:val="TAL"/>
            </w:pPr>
            <w:r w:rsidRPr="00E9603C">
              <w:t>HTTPS</w:t>
            </w:r>
          </w:p>
        </w:tc>
      </w:tr>
      <w:tr w:rsidR="009166E9" w:rsidRPr="00E9603C" w14:paraId="55A1B46E" w14:textId="77777777">
        <w:tc>
          <w:tcPr>
            <w:tcW w:w="895" w:type="dxa"/>
          </w:tcPr>
          <w:p w14:paraId="277382B7" w14:textId="77777777" w:rsidR="009166E9" w:rsidRPr="00E9603C" w:rsidRDefault="009166E9">
            <w:pPr>
              <w:pStyle w:val="TAH"/>
              <w:rPr>
                <w:rFonts w:eastAsia="MS Mincho"/>
                <w:bCs/>
              </w:rPr>
            </w:pPr>
            <w:r w:rsidRPr="00E9603C">
              <w:rPr>
                <w:rFonts w:eastAsia="MS Mincho"/>
                <w:bCs/>
              </w:rPr>
              <w:t>65</w:t>
            </w:r>
          </w:p>
        </w:tc>
        <w:tc>
          <w:tcPr>
            <w:tcW w:w="1980" w:type="dxa"/>
          </w:tcPr>
          <w:p w14:paraId="156A5D8E" w14:textId="77777777" w:rsidR="009166E9" w:rsidRPr="00E9603C" w:rsidRDefault="009166E9">
            <w:pPr>
              <w:pStyle w:val="TAL"/>
            </w:pPr>
            <w:r w:rsidRPr="00E9603C">
              <w:t>-</w:t>
            </w:r>
          </w:p>
        </w:tc>
        <w:tc>
          <w:tcPr>
            <w:tcW w:w="2700" w:type="dxa"/>
          </w:tcPr>
          <w:p w14:paraId="2C93D778" w14:textId="77777777" w:rsidR="009166E9" w:rsidRPr="00E9603C" w:rsidRDefault="009166E9">
            <w:pPr>
              <w:pStyle w:val="TAL"/>
            </w:pPr>
            <w:r w:rsidRPr="00E9603C">
              <w:t>-</w:t>
            </w:r>
          </w:p>
        </w:tc>
        <w:tc>
          <w:tcPr>
            <w:tcW w:w="2340" w:type="dxa"/>
          </w:tcPr>
          <w:p w14:paraId="3EBDE9FD" w14:textId="77777777" w:rsidR="009166E9" w:rsidRPr="00E9603C" w:rsidRDefault="009166E9">
            <w:pPr>
              <w:pStyle w:val="TAL"/>
            </w:pPr>
            <w:r w:rsidRPr="00E9603C">
              <w:t>Existing or new event triggers via AMF</w:t>
            </w:r>
          </w:p>
        </w:tc>
        <w:tc>
          <w:tcPr>
            <w:tcW w:w="1714" w:type="dxa"/>
          </w:tcPr>
          <w:p w14:paraId="16C66F1F" w14:textId="77777777" w:rsidR="009166E9" w:rsidRPr="00E9603C" w:rsidRDefault="009166E9">
            <w:pPr>
              <w:pStyle w:val="TAL"/>
            </w:pPr>
            <w:r w:rsidRPr="00E9603C">
              <w:t>-</w:t>
            </w:r>
          </w:p>
        </w:tc>
      </w:tr>
    </w:tbl>
    <w:p w14:paraId="3793B455" w14:textId="77777777" w:rsidR="009166E9" w:rsidRPr="00E9603C" w:rsidRDefault="009166E9">
      <w:pPr>
        <w:jc w:val="both"/>
        <w:rPr>
          <w:rFonts w:eastAsia="MS Mincho"/>
        </w:rPr>
      </w:pPr>
    </w:p>
    <w:p w14:paraId="3879E896" w14:textId="77777777" w:rsidR="009166E9" w:rsidRPr="00E9603C" w:rsidRDefault="009166E9">
      <w:pPr>
        <w:jc w:val="both"/>
        <w:rPr>
          <w:rFonts w:eastAsia="MS Mincho"/>
        </w:rPr>
      </w:pPr>
      <w:r w:rsidRPr="00E9603C">
        <w:rPr>
          <w:rFonts w:eastAsia="MS Mincho"/>
        </w:rPr>
        <w:t>For UE data collection procedure, there are two sets of solutions proposed.</w:t>
      </w:r>
    </w:p>
    <w:p w14:paraId="37DC95D0" w14:textId="77777777" w:rsidR="009166E9" w:rsidRPr="00E9603C" w:rsidRDefault="009166E9">
      <w:pPr>
        <w:jc w:val="both"/>
        <w:rPr>
          <w:rFonts w:eastAsia="MS Mincho"/>
        </w:rPr>
      </w:pPr>
      <w:r w:rsidRPr="00E9603C">
        <w:rPr>
          <w:rFonts w:eastAsia="MS Mincho"/>
        </w:rPr>
        <w:t>User plane solution set:</w:t>
      </w:r>
    </w:p>
    <w:p w14:paraId="246C25CE" w14:textId="77777777" w:rsidR="009166E9" w:rsidRPr="00E9603C" w:rsidRDefault="009166E9">
      <w:pPr>
        <w:pStyle w:val="B1"/>
      </w:pPr>
      <w:r w:rsidRPr="00E9603C">
        <w:t>-</w:t>
      </w:r>
      <w:r w:rsidRPr="00E9603C">
        <w:tab/>
        <w:t>Solution #27: UE Application establishes a user plane connection to MNO AF which is the entity operated by operator. Application layer data request and data report are performed between UE and MNO AF via user plane. The MNO AF provides the data after possible processing like aggregation, normalization, etc. to the NWDAF using Naf_EventExposure.</w:t>
      </w:r>
    </w:p>
    <w:p w14:paraId="63F3101F" w14:textId="77777777" w:rsidR="009166E9" w:rsidRPr="00E9603C" w:rsidRDefault="009166E9">
      <w:pPr>
        <w:pStyle w:val="B1"/>
      </w:pPr>
      <w:r w:rsidRPr="00E9603C">
        <w:t>-</w:t>
      </w:r>
      <w:r w:rsidRPr="00E9603C">
        <w:tab/>
        <w:t>Solution #64: UE establishes a user plane connection to Application Server, Application layer data request and data report are performed between UE and Application Server via user plane. Application Server forwards the data after possible processing to a DC AF owned by operator which in turn exposes it to the NWDAF using Naf_EventExposure.</w:t>
      </w:r>
    </w:p>
    <w:p w14:paraId="7EBE6F9E" w14:textId="77777777" w:rsidR="009166E9" w:rsidRPr="00E9603C" w:rsidRDefault="009166E9">
      <w:pPr>
        <w:pStyle w:val="B1"/>
      </w:pPr>
      <w:r w:rsidRPr="00E9603C">
        <w:t>-</w:t>
      </w:r>
      <w:r w:rsidRPr="00E9603C">
        <w:tab/>
        <w:t>Solution #29 proposes a procedure similar to solution #27. The NWDAF may subscribe to (MNO) AF based on policies agreed during the configuration phase prior to the NWDAF collecting data from the AF. The (MNO) AF may anonymise, normalise or aggregate the data before notifying the UE input data.</w:t>
      </w:r>
    </w:p>
    <w:p w14:paraId="6ACCF1FD" w14:textId="77777777" w:rsidR="009166E9" w:rsidRPr="00E9603C" w:rsidRDefault="009166E9">
      <w:pPr>
        <w:jc w:val="both"/>
        <w:rPr>
          <w:rFonts w:eastAsia="MS Mincho"/>
        </w:rPr>
      </w:pPr>
      <w:r w:rsidRPr="00E9603C">
        <w:rPr>
          <w:rFonts w:eastAsia="MS Mincho"/>
        </w:rPr>
        <w:t>Control Plane solution set:</w:t>
      </w:r>
    </w:p>
    <w:p w14:paraId="536C5ED6" w14:textId="77777777" w:rsidR="009166E9" w:rsidRPr="00E9603C" w:rsidRDefault="009166E9">
      <w:pPr>
        <w:pStyle w:val="B1"/>
      </w:pPr>
      <w:r w:rsidRPr="00E9603C">
        <w:t>-</w:t>
      </w:r>
      <w:r w:rsidRPr="00E9603C">
        <w:tab/>
        <w:t>Solution #28: The data request message is encapsulated in a transparent container sent from NWDAF to AMF and then AMF forwards the container to UE via NAS message. UE data reporting is also encapsulated in a transparent container sent to AMF via NAS message and AMF forwards the container to NWDAF.</w:t>
      </w:r>
    </w:p>
    <w:p w14:paraId="7F7F0F2E" w14:textId="77777777" w:rsidR="009166E9" w:rsidRPr="00E9603C" w:rsidRDefault="009166E9">
      <w:pPr>
        <w:jc w:val="both"/>
        <w:rPr>
          <w:rFonts w:eastAsia="MS Mincho"/>
        </w:rPr>
      </w:pPr>
      <w:r w:rsidRPr="00E9603C">
        <w:rPr>
          <w:rFonts w:eastAsia="MS Mincho"/>
        </w:rPr>
        <w:t>Other solutions do not explicitly propose the data collection procedure.</w:t>
      </w:r>
    </w:p>
    <w:p w14:paraId="487656F0" w14:textId="77777777" w:rsidR="009166E9" w:rsidRPr="00E9603C" w:rsidRDefault="009166E9">
      <w:pPr>
        <w:jc w:val="both"/>
      </w:pPr>
      <w:r w:rsidRPr="00E9603C">
        <w:t>For user plane solution, the data collection / report procedure is performed in application layer and treated as data transmission in PDU session. For control plane solution, it requires additional NAS signalling for data transmission.</w:t>
      </w:r>
    </w:p>
    <w:p w14:paraId="7EF21F82" w14:textId="77777777" w:rsidR="009166E9" w:rsidRPr="00E9603C" w:rsidRDefault="009166E9">
      <w:pPr>
        <w:jc w:val="both"/>
        <w:rPr>
          <w:rFonts w:eastAsia="MS Mincho"/>
        </w:rPr>
      </w:pPr>
      <w:r w:rsidRPr="00E9603C">
        <w:rPr>
          <w:rFonts w:eastAsia="MS Mincho"/>
        </w:rPr>
        <w:t>For the proposed parameters that collected from UE, there are several different proposals.</w:t>
      </w:r>
    </w:p>
    <w:p w14:paraId="29AFB4C4" w14:textId="77777777" w:rsidR="009166E9" w:rsidRPr="00E9603C" w:rsidRDefault="009166E9">
      <w:pPr>
        <w:pStyle w:val="B1"/>
      </w:pPr>
      <w:r w:rsidRPr="00E9603C">
        <w:t>-</w:t>
      </w:r>
      <w:r w:rsidRPr="00E9603C">
        <w:tab/>
        <w:t>Application layer information:</w:t>
      </w:r>
    </w:p>
    <w:p w14:paraId="54B68477" w14:textId="77777777" w:rsidR="009166E9" w:rsidRPr="00E9603C" w:rsidRDefault="009166E9">
      <w:pPr>
        <w:pStyle w:val="B2"/>
      </w:pPr>
      <w:r w:rsidRPr="00E9603C">
        <w:t>-</w:t>
      </w:r>
      <w:r w:rsidRPr="00E9603C">
        <w:tab/>
        <w:t>Solution #27 and solution #64, general solutions for application layer parameters. The solutions may support both 3GPP defined service and non-3GPP defined services but do not define specific parameters to be collected from UE, the list of parameters to collect is part of the SLA between the ASP and the MNO.</w:t>
      </w:r>
    </w:p>
    <w:p w14:paraId="7904AB15" w14:textId="77777777" w:rsidR="009166E9" w:rsidRPr="00E9603C" w:rsidRDefault="009166E9">
      <w:pPr>
        <w:pStyle w:val="B2"/>
      </w:pPr>
      <w:r w:rsidRPr="00E9603C">
        <w:t>-</w:t>
      </w:r>
      <w:r w:rsidRPr="00E9603C">
        <w:tab/>
        <w:t>Solution # 63: Service experience contribution.</w:t>
      </w:r>
    </w:p>
    <w:p w14:paraId="43244D60" w14:textId="77777777" w:rsidR="009166E9" w:rsidRPr="00E9603C" w:rsidRDefault="009166E9">
      <w:pPr>
        <w:pStyle w:val="B2"/>
      </w:pPr>
      <w:r w:rsidRPr="00E9603C">
        <w:t>-</w:t>
      </w:r>
      <w:r w:rsidRPr="00E9603C">
        <w:tab/>
        <w:t>Solution # 29, Part of collective (UE behaviour) attributes: (when cannot be collected via prior AF reporting and / or MDT) which include the route, destination, average speed information, time interval spent per location. The usage of this information is to enhance NF load analytics (e.g., for AMF load balancing).</w:t>
      </w:r>
    </w:p>
    <w:p w14:paraId="62B92261" w14:textId="77777777" w:rsidR="009166E9" w:rsidRPr="00E9603C" w:rsidRDefault="009166E9">
      <w:pPr>
        <w:pStyle w:val="B2"/>
      </w:pPr>
      <w:r w:rsidRPr="00E9603C">
        <w:t>-</w:t>
      </w:r>
      <w:r w:rsidRPr="00E9603C">
        <w:tab/>
        <w:t>Solution #29, Application status information: which indicates whether flow of the application is in a foreground status or background status. The usage of this information is different than the NF load analytics (i.e. it is to determine new QoS parameters for a new flow, e.g. by PCF). How Network allocation of resources will be impacted based on the foreground status and background status needs to be clarified as the procedure after UE data collection is not covered.</w:t>
      </w:r>
    </w:p>
    <w:p w14:paraId="7368E084" w14:textId="77777777" w:rsidR="009166E9" w:rsidRPr="00E9603C" w:rsidRDefault="009166E9">
      <w:pPr>
        <w:pStyle w:val="B1"/>
      </w:pPr>
      <w:r w:rsidRPr="00E9603C">
        <w:t>-</w:t>
      </w:r>
      <w:r w:rsidRPr="00E9603C">
        <w:tab/>
        <w:t>Enforcement of policies in the UE, either URSP or WLANSP rules related information:</w:t>
      </w:r>
    </w:p>
    <w:p w14:paraId="197A1CC5" w14:textId="77777777" w:rsidR="009166E9" w:rsidRPr="00E9603C" w:rsidRDefault="009166E9">
      <w:pPr>
        <w:pStyle w:val="B2"/>
      </w:pPr>
      <w:r w:rsidRPr="00E9603C">
        <w:t>-</w:t>
      </w:r>
      <w:r w:rsidRPr="00E9603C">
        <w:tab/>
        <w:t>Solution #28: UE reports the applied RSD information to NWDAF, and NWDAF provides statistics and prediction about the usage of URSP rules. Then PCF can use the analytics report to allocate a more proper RSD for UE.</w:t>
      </w:r>
    </w:p>
    <w:p w14:paraId="7CAE6BEF" w14:textId="77777777" w:rsidR="009166E9" w:rsidRPr="00E9603C" w:rsidRDefault="009166E9">
      <w:pPr>
        <w:pStyle w:val="B2"/>
      </w:pPr>
      <w:r w:rsidRPr="00E9603C">
        <w:t>-</w:t>
      </w:r>
      <w:r w:rsidRPr="00E9603C">
        <w:tab/>
        <w:t>Solution # 62: NWDAF collects data from the UE about which of several WLANSP rules and groups of selection criteria is directly involved in the WLAN selection. It also collects data that can measure the quality and performance of the WLAN connection from other 5GC NFs. NWDAF reveals the correlation between WLANSP that UE applied when selecting the WLAN and the resulting WLAN performance. The PCF can use the analytics results to update the WLANSP to improve WLAN performance.</w:t>
      </w:r>
    </w:p>
    <w:p w14:paraId="4A6F9CC5" w14:textId="77777777" w:rsidR="009166E9" w:rsidRPr="00E9603C" w:rsidRDefault="009166E9">
      <w:pPr>
        <w:ind w:left="284"/>
        <w:jc w:val="both"/>
        <w:rPr>
          <w:rFonts w:eastAsia="MS Mincho"/>
        </w:rPr>
      </w:pPr>
      <w:r w:rsidRPr="00E9603C">
        <w:rPr>
          <w:rFonts w:eastAsia="MS Mincho"/>
        </w:rPr>
        <w:t>Solution #65 considers the trigger about UE data collection, UE reports the supported type of data to AMF during registration, NWDAF will collect the number of UEs that support a specific type of data collection, for a specific area or slice, and decide whether start or stop data collection from UEs. Solution is not applicable to application level mechanisms to collect data as defined by solutions #27, #29 or #64. NWDAF can still check the number of UEs in specific areas or specific slices before triggering data collection at application level for these specific areas or specific slices, but this can be achieved already in Rel-16 without additional standardization changes.</w:t>
      </w:r>
    </w:p>
    <w:p w14:paraId="36DE0F9A" w14:textId="77777777" w:rsidR="009166E9" w:rsidRPr="00E9603C" w:rsidRDefault="009166E9">
      <w:pPr>
        <w:pStyle w:val="Heading2"/>
      </w:pPr>
      <w:bookmarkStart w:id="13834" w:name="_Toc54770442"/>
      <w:bookmarkStart w:id="13835" w:name="_Toc54786756"/>
      <w:bookmarkStart w:id="13836" w:name="_Toc54779796"/>
      <w:bookmarkStart w:id="13837" w:name="_Toc57201623"/>
      <w:bookmarkStart w:id="13838" w:name="_Toc57641661"/>
      <w:bookmarkStart w:id="13839" w:name="_Toc59102014"/>
      <w:r w:rsidRPr="00E9603C">
        <w:t>7.9</w:t>
      </w:r>
      <w:r w:rsidRPr="00E9603C">
        <w:tab/>
        <w:t>Key Issue #9: Dispersion Analytics output provided by NWDAF</w:t>
      </w:r>
      <w:bookmarkEnd w:id="13834"/>
      <w:bookmarkEnd w:id="13835"/>
      <w:bookmarkEnd w:id="13836"/>
      <w:bookmarkEnd w:id="13837"/>
      <w:bookmarkEnd w:id="13838"/>
      <w:bookmarkEnd w:id="13839"/>
    </w:p>
    <w:p w14:paraId="00095F37" w14:textId="77777777" w:rsidR="009166E9" w:rsidRPr="00E9603C" w:rsidRDefault="009166E9">
      <w:pPr>
        <w:rPr>
          <w:lang w:eastAsia="zh-CN"/>
        </w:rPr>
      </w:pPr>
      <w:r w:rsidRPr="00E9603C">
        <w:rPr>
          <w:lang w:eastAsia="zh-CN"/>
        </w:rPr>
        <w:t>For Key Issue #9 - "Dispersion Analytics output provided by NWDAF", two complementary solutions have been proposed, candidate solutions #30 and #66. Solution #30 describes the required input, delivered NWDAF output and provides procedures that can use the Dispersion Analytics (DA).</w:t>
      </w:r>
    </w:p>
    <w:p w14:paraId="02967369" w14:textId="77777777" w:rsidR="009166E9" w:rsidRPr="00E9603C" w:rsidRDefault="009166E9">
      <w:pPr>
        <w:rPr>
          <w:lang w:eastAsia="zh-CN"/>
        </w:rPr>
      </w:pPr>
      <w:r w:rsidRPr="00E9603C">
        <w:rPr>
          <w:lang w:eastAsia="zh-CN"/>
        </w:rPr>
        <w:t>Solution #30 provides a procedure for obtaining UE dispersion analytics by consumers, a procedure for user data congestion mitigation, enabling the PCF to update QoS e.g. UE-AMBR, update RFSP value, update service area restrictions and a procedure to assist the AMF and NSSF with the evolving slice load distribution procedures described in KI#4.</w:t>
      </w:r>
    </w:p>
    <w:p w14:paraId="60D63FFC" w14:textId="77777777" w:rsidR="009166E9" w:rsidRPr="00E9603C" w:rsidRDefault="009166E9">
      <w:pPr>
        <w:rPr>
          <w:rFonts w:eastAsia="DengXian"/>
          <w:lang w:eastAsia="zh-CN"/>
        </w:rPr>
      </w:pPr>
      <w:r w:rsidRPr="00E9603C">
        <w:rPr>
          <w:lang w:eastAsia="zh-CN"/>
        </w:rPr>
        <w:t xml:space="preserve">Solution #66 describes how the AF stores, in the UDM, the dispersion information as an </w:t>
      </w:r>
      <w:r w:rsidRPr="00E9603C">
        <w:t xml:space="preserve">AMF-Associated Expected Behaviour and SMF-Associated Expected Behaviour </w:t>
      </w:r>
      <w:r w:rsidRPr="00E9603C">
        <w:rPr>
          <w:lang w:eastAsia="zh-CN"/>
        </w:rPr>
        <w:t>and be used by AMF and SMF.</w:t>
      </w:r>
    </w:p>
    <w:p w14:paraId="1661A0ED" w14:textId="77777777" w:rsidR="009166E9" w:rsidRPr="00E9603C" w:rsidRDefault="009166E9">
      <w:pPr>
        <w:pStyle w:val="Heading2"/>
        <w:rPr>
          <w:lang w:eastAsia="zh-CN"/>
        </w:rPr>
      </w:pPr>
      <w:bookmarkStart w:id="13840" w:name="_Toc54786757"/>
      <w:bookmarkStart w:id="13841" w:name="_Toc54779797"/>
      <w:bookmarkStart w:id="13842" w:name="_Toc54770443"/>
      <w:bookmarkStart w:id="13843" w:name="_Toc57201624"/>
      <w:bookmarkStart w:id="13844" w:name="_Toc57641662"/>
      <w:bookmarkStart w:id="13845" w:name="_Toc59102015"/>
      <w:r w:rsidRPr="00E9603C">
        <w:t>7.10</w:t>
      </w:r>
      <w:r w:rsidRPr="00E9603C">
        <w:tab/>
      </w:r>
      <w:r w:rsidRPr="00E9603C">
        <w:rPr>
          <w:lang w:eastAsia="ko-KR"/>
        </w:rPr>
        <w:t xml:space="preserve">Key Issue #10: </w:t>
      </w:r>
      <w:r w:rsidRPr="00E9603C">
        <w:t>NWDAF Assisted UP Optimization</w:t>
      </w:r>
      <w:bookmarkEnd w:id="13840"/>
      <w:bookmarkEnd w:id="13841"/>
      <w:bookmarkEnd w:id="13842"/>
      <w:bookmarkEnd w:id="13843"/>
      <w:bookmarkEnd w:id="13844"/>
      <w:bookmarkEnd w:id="13845"/>
    </w:p>
    <w:p w14:paraId="3A676775" w14:textId="77777777" w:rsidR="009166E9" w:rsidRPr="00E9603C" w:rsidRDefault="009166E9">
      <w:pPr>
        <w:rPr>
          <w:lang w:eastAsia="zh-CN"/>
        </w:rPr>
      </w:pPr>
      <w:r w:rsidRPr="00E9603C">
        <w:rPr>
          <w:lang w:eastAsia="zh-CN"/>
        </w:rPr>
        <w:t>Three solutions have been proposed addressing Key Issue 10, namely Solution 31, Solution 67, and Solution 68.</w:t>
      </w:r>
    </w:p>
    <w:p w14:paraId="2BF8D8A9" w14:textId="77777777" w:rsidR="009166E9" w:rsidRPr="00E9603C" w:rsidRDefault="009166E9">
      <w:pPr>
        <w:rPr>
          <w:lang w:eastAsia="zh-CN"/>
        </w:rPr>
      </w:pPr>
      <w:r w:rsidRPr="00E9603C">
        <w:rPr>
          <w:lang w:eastAsia="zh-CN"/>
        </w:rPr>
        <w:t>Solution 31 also addresses Key Issue 16 and similarly to other solutions to Key Issue 16 it proposes to derive analytics of service experience per UPF/DNAI path. It is proposed to conclude on this solution in the context of Key Issue 16 where similar solutions and the rest of user plane solutions related to edge computing are also evaluated.</w:t>
      </w:r>
    </w:p>
    <w:p w14:paraId="049C871E" w14:textId="77777777" w:rsidR="009166E9" w:rsidRPr="00E9603C" w:rsidRDefault="009166E9">
      <w:pPr>
        <w:rPr>
          <w:lang w:eastAsia="zh-CN"/>
        </w:rPr>
      </w:pPr>
      <w:r w:rsidRPr="00E9603C">
        <w:rPr>
          <w:lang w:eastAsia="zh-CN"/>
        </w:rPr>
        <w:t xml:space="preserve">Solution 67 proposes to perform user plane optimization by means of leveraging and extending UE Communication analytics defined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 xml:space="preserve">5] so that the value of the inactivity timer associated to each user plane connection set by SMF is decided informed by analytics. Two alternatives are proposed for input data collection based on SMF and UPF as data sources, respectively. Collecting the new data from SMF requires standardization impact while from UPF does not since data collection mechanisms from UPF are not specified by this Release of the specification. Both alternatives require normative work to extend the output analytics definition for UE Communication in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w:t>
      </w:r>
    </w:p>
    <w:p w14:paraId="03F83476" w14:textId="77777777" w:rsidR="009166E9" w:rsidRPr="00E9603C" w:rsidRDefault="009166E9">
      <w:pPr>
        <w:rPr>
          <w:lang w:eastAsia="zh-CN"/>
        </w:rPr>
      </w:pPr>
      <w:r w:rsidRPr="00E9603C">
        <w:rPr>
          <w:lang w:eastAsia="zh-CN"/>
        </w:rPr>
        <w:t xml:space="preserve">Solution 68 proposes to perform user plane optimization by means of a new analytics type, namely Redundant Transmission Experience analytics, aimed at supporting redundant transmission decisions for URLLC services. The solution requires new input data from SMF as well as UPF or OAM. However, whether OAM measurements are available (e.g. in </w:t>
      </w:r>
      <w:r w:rsidR="00E9603C" w:rsidRPr="00E9603C">
        <w:rPr>
          <w:lang w:eastAsia="zh-CN"/>
        </w:rPr>
        <w:t>TS</w:t>
      </w:r>
      <w:r w:rsidR="00E9603C">
        <w:rPr>
          <w:lang w:eastAsia="zh-CN"/>
        </w:rPr>
        <w:t> </w:t>
      </w:r>
      <w:r w:rsidR="00E9603C" w:rsidRPr="00E9603C">
        <w:rPr>
          <w:lang w:eastAsia="zh-CN"/>
        </w:rPr>
        <w:t>28.552</w:t>
      </w:r>
      <w:r w:rsidR="00E9603C">
        <w:rPr>
          <w:lang w:eastAsia="zh-CN"/>
        </w:rPr>
        <w:t> </w:t>
      </w:r>
      <w:r w:rsidR="00E9603C" w:rsidRPr="00E9603C">
        <w:rPr>
          <w:lang w:eastAsia="zh-CN"/>
        </w:rPr>
        <w:t>[</w:t>
      </w:r>
      <w:r w:rsidRPr="00E9603C">
        <w:rPr>
          <w:lang w:eastAsia="zh-CN"/>
        </w:rPr>
        <w:t>19]) is not specified by SA WG2.</w:t>
      </w:r>
    </w:p>
    <w:p w14:paraId="64014CEF" w14:textId="77777777" w:rsidR="009166E9" w:rsidRPr="00E9603C" w:rsidRDefault="009166E9">
      <w:pPr>
        <w:pStyle w:val="Heading2"/>
        <w:rPr>
          <w:lang w:eastAsia="zh-CN"/>
        </w:rPr>
      </w:pPr>
      <w:bookmarkStart w:id="13846" w:name="_Toc57201625"/>
      <w:bookmarkStart w:id="13847" w:name="_Toc54786758"/>
      <w:bookmarkStart w:id="13848" w:name="_Toc54779798"/>
      <w:bookmarkStart w:id="13849" w:name="_Toc54770444"/>
      <w:bookmarkStart w:id="13850" w:name="_Toc57641663"/>
      <w:bookmarkStart w:id="13851" w:name="_Toc59102016"/>
      <w:r w:rsidRPr="00E9603C">
        <w:t>7.11</w:t>
      </w:r>
      <w:r w:rsidRPr="00E9603C">
        <w:tab/>
      </w:r>
      <w:r w:rsidRPr="00E9603C">
        <w:rPr>
          <w:lang w:eastAsia="ko-KR"/>
        </w:rPr>
        <w:t xml:space="preserve">Key Issue #11: </w:t>
      </w:r>
      <w:r w:rsidRPr="00E9603C">
        <w:t>Increasing efficiency of data collection</w:t>
      </w:r>
      <w:bookmarkEnd w:id="13846"/>
      <w:bookmarkEnd w:id="13847"/>
      <w:bookmarkEnd w:id="13848"/>
      <w:bookmarkEnd w:id="13849"/>
      <w:bookmarkEnd w:id="13850"/>
      <w:bookmarkEnd w:id="13851"/>
    </w:p>
    <w:p w14:paraId="20F16443" w14:textId="77777777" w:rsidR="009166E9" w:rsidRPr="00E9603C" w:rsidRDefault="009166E9">
      <w:r w:rsidRPr="00E9603C">
        <w:t>The solutions in KI#11 can be classified into four categories according to the issues that they mainly address for achieving efficient data collection:</w:t>
      </w:r>
    </w:p>
    <w:p w14:paraId="67A02658" w14:textId="77777777" w:rsidR="009166E9" w:rsidRPr="00E9603C" w:rsidRDefault="009166E9">
      <w:pPr>
        <w:pStyle w:val="B1"/>
        <w:rPr>
          <w:lang w:eastAsia="zh-CN"/>
        </w:rPr>
      </w:pPr>
      <w:r w:rsidRPr="00E9603C">
        <w:rPr>
          <w:lang w:eastAsia="zh-CN"/>
        </w:rPr>
        <w:t>a)</w:t>
      </w:r>
      <w:r w:rsidRPr="00E9603C">
        <w:rPr>
          <w:lang w:eastAsia="zh-CN"/>
        </w:rPr>
        <w:tab/>
        <w:t>Signalling reduction via architectural changes (intersecting with KI#2): Sol #1, #9, #10 (case considering DCCF), #12, #15, #16, #35, #39.</w:t>
      </w:r>
      <w:r w:rsidRPr="00E9603C">
        <w:t xml:space="preserve"> The solutions in category a address the problem of the load due to identical data collection from multiple NWDAFs.</w:t>
      </w:r>
    </w:p>
    <w:p w14:paraId="05EBED2B" w14:textId="77777777" w:rsidR="009166E9" w:rsidRPr="00E9603C" w:rsidRDefault="009166E9">
      <w:pPr>
        <w:pStyle w:val="B1"/>
        <w:rPr>
          <w:lang w:eastAsia="zh-CN"/>
        </w:rPr>
      </w:pPr>
      <w:r w:rsidRPr="00E9603C">
        <w:rPr>
          <w:lang w:eastAsia="zh-CN"/>
        </w:rPr>
        <w:t>b)</w:t>
      </w:r>
      <w:r w:rsidRPr="00E9603C">
        <w:rPr>
          <w:lang w:eastAsia="zh-CN"/>
        </w:rPr>
        <w:tab/>
        <w:t>Signalling reduction via parametrization and services changes: #58, #70, #72.</w:t>
      </w:r>
      <w:r w:rsidRPr="00E9603C">
        <w:t xml:space="preserve"> The solutions in the categories b are addressing changes of entities and discovery.</w:t>
      </w:r>
    </w:p>
    <w:p w14:paraId="46F62D03" w14:textId="77777777" w:rsidR="009166E9" w:rsidRPr="00E9603C" w:rsidRDefault="009166E9">
      <w:pPr>
        <w:pStyle w:val="B1"/>
        <w:rPr>
          <w:lang w:eastAsia="zh-CN"/>
        </w:rPr>
      </w:pPr>
      <w:r w:rsidRPr="00E9603C">
        <w:rPr>
          <w:lang w:eastAsia="zh-CN"/>
        </w:rPr>
        <w:t>c)</w:t>
      </w:r>
      <w:r w:rsidRPr="00E9603C">
        <w:rPr>
          <w:lang w:eastAsia="zh-CN"/>
        </w:rPr>
        <w:tab/>
        <w:t>Signalling reduction on Tracking and Discovery of Entities: #10, #32, #36, #69.</w:t>
      </w:r>
      <w:r w:rsidRPr="00E9603C">
        <w:t xml:space="preserve"> The solutions in the categories c are addressing changes of entities and discovery.</w:t>
      </w:r>
    </w:p>
    <w:p w14:paraId="6D29B43D" w14:textId="77777777" w:rsidR="009166E9" w:rsidRPr="00E9603C" w:rsidRDefault="009166E9">
      <w:pPr>
        <w:pStyle w:val="B1"/>
        <w:rPr>
          <w:lang w:eastAsia="zh-CN"/>
        </w:rPr>
      </w:pPr>
      <w:r w:rsidRPr="00E9603C">
        <w:rPr>
          <w:lang w:eastAsia="zh-CN"/>
        </w:rPr>
        <w:t>d)</w:t>
      </w:r>
      <w:r w:rsidRPr="00E9603C">
        <w:rPr>
          <w:lang w:eastAsia="zh-CN"/>
        </w:rPr>
        <w:tab/>
        <w:t>Signalling reduction via parametrization and services changes specific to event exposure framework: 33, #34, #37, #38, #71.</w:t>
      </w:r>
      <w:r w:rsidRPr="00E9603C">
        <w:t xml:space="preserve"> The solutions in category d do address all situations of data collection.</w:t>
      </w:r>
    </w:p>
    <w:p w14:paraId="73F4746E" w14:textId="77777777" w:rsidR="009166E9" w:rsidRPr="00E9603C" w:rsidRDefault="009166E9">
      <w:r w:rsidRPr="00E9603C">
        <w:t>Solutions in group "b" and "c" are independent (except from Sol #34) from the architectural issues proposed in solutions from group "a". Therefore, solutions in group "b" and "c" can co-exist with any decision taken regarding solutions of group "a".</w:t>
      </w:r>
    </w:p>
    <w:p w14:paraId="04238BF0" w14:textId="77777777" w:rsidR="009166E9" w:rsidRPr="00E9603C" w:rsidRDefault="009166E9">
      <w:pPr>
        <w:pStyle w:val="Heading3"/>
        <w:rPr>
          <w:lang w:eastAsia="zh-CN"/>
        </w:rPr>
      </w:pPr>
      <w:bookmarkStart w:id="13852" w:name="_Hlk56504963"/>
      <w:bookmarkStart w:id="13853" w:name="_Toc57201626"/>
      <w:bookmarkStart w:id="13854" w:name="_Toc57641664"/>
      <w:bookmarkStart w:id="13855" w:name="_Toc59102017"/>
      <w:r w:rsidRPr="00E9603C">
        <w:rPr>
          <w:lang w:eastAsia="zh-CN"/>
        </w:rPr>
        <w:t>7.11.1</w:t>
      </w:r>
      <w:r w:rsidRPr="00E9603C">
        <w:rPr>
          <w:lang w:eastAsia="zh-CN"/>
        </w:rPr>
        <w:tab/>
        <w:t xml:space="preserve">Evaluation for solutions based on </w:t>
      </w:r>
      <w:r w:rsidRPr="00E9603C">
        <w:t>parametrization and services changes</w:t>
      </w:r>
      <w:bookmarkEnd w:id="13852"/>
      <w:bookmarkEnd w:id="13853"/>
      <w:bookmarkEnd w:id="13854"/>
      <w:bookmarkEnd w:id="13855"/>
    </w:p>
    <w:p w14:paraId="62BC1FEC" w14:textId="77777777" w:rsidR="009166E9" w:rsidRPr="00E9603C" w:rsidRDefault="009166E9">
      <w:r w:rsidRPr="00E9603C">
        <w:t>The evaluation of the solutions in the category "Signalling reduction via parametrization and services changes" is provided as follows:</w:t>
      </w:r>
    </w:p>
    <w:p w14:paraId="6621813D" w14:textId="77777777" w:rsidR="009166E9" w:rsidRPr="00E9603C" w:rsidRDefault="009166E9">
      <w:pPr>
        <w:pStyle w:val="B1"/>
      </w:pPr>
      <w:r w:rsidRPr="00E9603C">
        <w:t>-</w:t>
      </w:r>
      <w:r w:rsidRPr="00E9603C">
        <w:tab/>
        <w:t>Sol #58 provides three alternatives for the definition of services that are able to provide bulked data collected for an analytics ID, the bulked data being plain collected data, aggregated collected data, or analytics ID with the collected data for generating such analytics output. The operation principles of the alternative services can be applied in NWDAF-to-NWDAF interactions for data collection as well as in NWDAF-to-Dedicated NF (e.g., DCCF). Alternatives #1 (when combined with sol#37) and #3 allow the communication models: subscribe-notify; request-response; asynchronous initiated by consumer. The alternatives can co-exist and allow different alternatives for data collection during training or inference.</w:t>
      </w:r>
    </w:p>
    <w:p w14:paraId="2E67FF91" w14:textId="77777777" w:rsidR="009166E9" w:rsidRPr="00E9603C" w:rsidRDefault="009166E9">
      <w:pPr>
        <w:pStyle w:val="B1"/>
      </w:pPr>
      <w:r w:rsidRPr="00E9603C">
        <w:t>-</w:t>
      </w:r>
      <w:r w:rsidRPr="00E9603C">
        <w:tab/>
        <w:t>Sol #70 provides extensions to UDM Event exposure services, in the case of persistent data collection, so that NWDAF can delegate to UDM the control of lifecycle changes in event subscriptions at SMF and AMFs when changes in NFs serving UEs happens in the system. This solution allows the management of event subscription to serving NFs to be transparent to NWDAF.</w:t>
      </w:r>
    </w:p>
    <w:p w14:paraId="66C4218F" w14:textId="77777777" w:rsidR="009166E9" w:rsidRPr="00E9603C" w:rsidRDefault="009166E9">
      <w:pPr>
        <w:pStyle w:val="B1"/>
      </w:pPr>
      <w:r w:rsidRPr="00E9603C">
        <w:t>-</w:t>
      </w:r>
      <w:r w:rsidRPr="00E9603C">
        <w:tab/>
        <w:t>Sol #72 proposes to extend the mechanisms of UE analytics context transfer to allow analytics information generated for the UEs to be transferred from an initial consumer of analytics ID for such UE to a new consumer NF. Such mechanism eliminates the need for extra signalling between a new consumer NF (acting as serving NF for the UE) and an NWDAF to retrieve previous generated analytics IDs for such UE.</w:t>
      </w:r>
    </w:p>
    <w:p w14:paraId="0D485A85" w14:textId="77777777" w:rsidR="009166E9" w:rsidRPr="00E9603C" w:rsidRDefault="009166E9">
      <w:pPr>
        <w:pStyle w:val="B1"/>
        <w:ind w:firstLine="0"/>
      </w:pPr>
      <w:r w:rsidRPr="00E9603C">
        <w:t>There have been no clear use cases brought forward for sending Analytics between NFs and what the receiving NF shall use the Analytics for. No firm statement on what is expected from the source NF is stated. This is also an optimization that will be performed very rarely since the procedures mentioned are done rarely. Therefore, this optimization is not deemed to be needed in rel-17.</w:t>
      </w:r>
    </w:p>
    <w:p w14:paraId="2BC5658D" w14:textId="77777777" w:rsidR="009166E9" w:rsidRPr="00E9603C" w:rsidRDefault="009166E9">
      <w:r w:rsidRPr="00E9603C">
        <w:t>From the description of the above solutions, the following observations are made:</w:t>
      </w:r>
    </w:p>
    <w:p w14:paraId="4ED5A5C4" w14:textId="77777777" w:rsidR="009166E9" w:rsidRPr="00E9603C" w:rsidRDefault="009166E9">
      <w:pPr>
        <w:pStyle w:val="B1"/>
      </w:pPr>
      <w:r w:rsidRPr="00E9603C">
        <w:t>-</w:t>
      </w:r>
      <w:r w:rsidRPr="00E9603C">
        <w:tab/>
        <w:t>Solution #58 reduces the signalling for data collection for an analytics ID in cases of NWDAF to NWDAF interactions as well as NWDAF-to DCCF (if present in the network). Additionally, the proposed analytics service extensions (alternative 3) allow for transfer of analytics IDs and/or associated data of such analytics IDs.</w:t>
      </w:r>
    </w:p>
    <w:p w14:paraId="75453E58" w14:textId="77777777" w:rsidR="009166E9" w:rsidRPr="00E9603C" w:rsidRDefault="009166E9">
      <w:pPr>
        <w:pStyle w:val="B1"/>
      </w:pPr>
      <w:r w:rsidRPr="00E9603C">
        <w:t>-</w:t>
      </w:r>
      <w:r w:rsidRPr="00E9603C">
        <w:tab/>
        <w:t>Solution #70 abstracts from the NF consumer the need for controlling the event subscription for specific UEs in serving AMFs and SMFs. Such solution can be applied either when NWDAF or DCCF (if present) are the entities responsible to collect events about specific UEs from the source NFs. The procedure automates the collection of data over UE(s) registering cycles and PDU session cycles and also achieves signalling reduction since NWDAF doesn</w:t>
      </w:r>
      <w:r w:rsidR="00E9603C" w:rsidRPr="00E9603C">
        <w:t>'</w:t>
      </w:r>
      <w:r w:rsidRPr="00E9603C">
        <w:t>t need to pull information regularly from UDM.</w:t>
      </w:r>
    </w:p>
    <w:p w14:paraId="7C75B69E" w14:textId="77777777" w:rsidR="009166E9" w:rsidRPr="00E9603C" w:rsidRDefault="009166E9">
      <w:pPr>
        <w:pStyle w:val="B1"/>
      </w:pPr>
      <w:r w:rsidRPr="00E9603C">
        <w:t>-</w:t>
      </w:r>
      <w:r w:rsidRPr="00E9603C">
        <w:tab/>
        <w:t xml:space="preserve">Solutions, #58 (Alternative #1) essentially support reduction on </w:t>
      </w:r>
      <w:r w:rsidR="00E9603C" w:rsidRPr="00E9603C">
        <w:t>signalling</w:t>
      </w:r>
      <w:r w:rsidRPr="00E9603C">
        <w:t xml:space="preserve"> and/or volume of transmitted data for analytics processes (training and/or inference).</w:t>
      </w:r>
    </w:p>
    <w:p w14:paraId="4AEBC6F4" w14:textId="77777777" w:rsidR="009166E9" w:rsidRPr="00E9603C" w:rsidRDefault="009166E9">
      <w:pPr>
        <w:pStyle w:val="B1"/>
      </w:pPr>
      <w:r w:rsidRPr="00E9603C">
        <w:t>-</w:t>
      </w:r>
      <w:r w:rsidRPr="00E9603C">
        <w:tab/>
        <w:t>In Solution #72, an NF, when triggered to perform UE Context transfer for that UE to another NF can be configured to transfer analytics context related to a particular UE as part of the UE context transfer message. While the signalling reduction, compared to the target NF requesting this analytics information from the NWDAF, is neglectable, the solution provides the following benefits:</w:t>
      </w:r>
    </w:p>
    <w:p w14:paraId="523C6CB6" w14:textId="77777777" w:rsidR="009166E9" w:rsidRPr="00E9603C" w:rsidRDefault="009166E9">
      <w:pPr>
        <w:pStyle w:val="B1"/>
      </w:pPr>
      <w:r w:rsidRPr="00E9603C">
        <w:tab/>
        <w:t>Information is immediately available at the target NF, whereas otherwise, the target NF would first need to create a new subscription with the NWDAF to collect the required Analytics.</w:t>
      </w:r>
    </w:p>
    <w:p w14:paraId="7323556F" w14:textId="77777777" w:rsidR="009166E9" w:rsidRPr="00E9603C" w:rsidRDefault="009166E9">
      <w:pPr>
        <w:pStyle w:val="NO"/>
      </w:pPr>
      <w:r w:rsidRPr="00E9603C">
        <w:t>NOTE 1:</w:t>
      </w:r>
      <w:r w:rsidRPr="00E9603C">
        <w:tab/>
        <w:t>The trigger for an NF to perform UE context transfer, as well as the corresponding service operations are already specified in Rel-16, and are extended to support including the analytics context available at the source NF. This analytics context had earlier been received from a (possibly co-located) NWDAF.</w:t>
      </w:r>
    </w:p>
    <w:p w14:paraId="2D9182EE" w14:textId="77777777" w:rsidR="009166E9" w:rsidRPr="00E9603C" w:rsidRDefault="009166E9">
      <w:pPr>
        <w:pStyle w:val="NO"/>
      </w:pPr>
      <w:r w:rsidRPr="00E9603C">
        <w:t>NOTE 2:</w:t>
      </w:r>
      <w:r w:rsidRPr="00E9603C">
        <w:tab/>
        <w:t>In case of UE context transfer between NFs of the same type, it can be assumed that the target NF needs the same UE related Analytics as the source NF.</w:t>
      </w:r>
    </w:p>
    <w:p w14:paraId="4258A4D3" w14:textId="77777777" w:rsidR="009166E9" w:rsidRPr="00E9603C" w:rsidRDefault="009166E9">
      <w:pPr>
        <w:pStyle w:val="TH"/>
        <w:rPr>
          <w:lang w:eastAsia="zh-CN"/>
        </w:rPr>
      </w:pPr>
      <w:r w:rsidRPr="00E9603C">
        <w:rPr>
          <w:lang w:eastAsia="zh-CN"/>
        </w:rPr>
        <w:t>Table 7.11.1-1</w:t>
      </w:r>
    </w:p>
    <w:tbl>
      <w:tblPr>
        <w:tblW w:w="0" w:type="auto"/>
        <w:tblInd w:w="0" w:type="dxa"/>
        <w:tblCellMar>
          <w:left w:w="0" w:type="dxa"/>
          <w:right w:w="0" w:type="dxa"/>
        </w:tblCellMar>
        <w:tblLook w:val="0000" w:firstRow="0" w:lastRow="0" w:firstColumn="0" w:lastColumn="0" w:noHBand="0" w:noVBand="0"/>
      </w:tblPr>
      <w:tblGrid>
        <w:gridCol w:w="1300"/>
        <w:gridCol w:w="1454"/>
        <w:gridCol w:w="1842"/>
        <w:gridCol w:w="1843"/>
        <w:gridCol w:w="1559"/>
        <w:gridCol w:w="1559"/>
      </w:tblGrid>
      <w:tr w:rsidR="009166E9" w:rsidRPr="00E9603C" w14:paraId="789FE2DD" w14:textId="77777777">
        <w:trPr>
          <w:trHeight w:val="345"/>
        </w:trPr>
        <w:tc>
          <w:tcPr>
            <w:tcW w:w="130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DB80D9D" w14:textId="77777777" w:rsidR="009166E9" w:rsidRPr="00E9603C" w:rsidRDefault="009166E9">
            <w:pPr>
              <w:pStyle w:val="TAH"/>
            </w:pPr>
          </w:p>
        </w:tc>
        <w:tc>
          <w:tcPr>
            <w:tcW w:w="14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8EF2D81" w14:textId="77777777" w:rsidR="009166E9" w:rsidRPr="00E9603C" w:rsidRDefault="009166E9">
            <w:pPr>
              <w:pStyle w:val="TAH"/>
            </w:pPr>
            <w:r w:rsidRPr="00E9603C">
              <w:t>Impact on consumer NF</w:t>
            </w:r>
          </w:p>
        </w:tc>
        <w:tc>
          <w:tcPr>
            <w:tcW w:w="184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0AB1962B" w14:textId="77777777" w:rsidR="009166E9" w:rsidRPr="00E9603C" w:rsidRDefault="009166E9">
            <w:pPr>
              <w:pStyle w:val="TAH"/>
            </w:pPr>
            <w:r w:rsidRPr="00E9603C">
              <w:t>Impact on NWDAF</w:t>
            </w:r>
          </w:p>
        </w:tc>
        <w:tc>
          <w:tcPr>
            <w:tcW w:w="184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9DA9D1A" w14:textId="77777777" w:rsidR="009166E9" w:rsidRPr="00E9603C" w:rsidRDefault="009166E9">
            <w:pPr>
              <w:pStyle w:val="TAH"/>
            </w:pPr>
            <w:r w:rsidRPr="00E9603C">
              <w:t>Impact on producer NF</w:t>
            </w:r>
          </w:p>
        </w:tc>
        <w:tc>
          <w:tcPr>
            <w:tcW w:w="1559"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2C9D21A" w14:textId="77777777" w:rsidR="009166E9" w:rsidRPr="00E9603C" w:rsidRDefault="009166E9">
            <w:pPr>
              <w:pStyle w:val="TAH"/>
            </w:pPr>
            <w:r w:rsidRPr="00E9603C">
              <w:t>Impact on other NF</w:t>
            </w:r>
          </w:p>
        </w:tc>
        <w:tc>
          <w:tcPr>
            <w:tcW w:w="1559" w:type="dxa"/>
            <w:tcBorders>
              <w:top w:val="single" w:sz="6" w:space="0" w:color="000000"/>
              <w:left w:val="single" w:sz="6" w:space="0" w:color="000000"/>
              <w:bottom w:val="single" w:sz="6" w:space="0" w:color="000000"/>
              <w:right w:val="single" w:sz="6" w:space="0" w:color="000000"/>
            </w:tcBorders>
            <w:shd w:val="clear" w:color="auto" w:fill="B0B3B2"/>
          </w:tcPr>
          <w:p w14:paraId="038DF941" w14:textId="77777777" w:rsidR="009166E9" w:rsidRPr="00E9603C" w:rsidRDefault="009166E9">
            <w:pPr>
              <w:pStyle w:val="TAH"/>
            </w:pPr>
            <w:r w:rsidRPr="00E9603C">
              <w:t>Reduction of signalling</w:t>
            </w:r>
          </w:p>
        </w:tc>
      </w:tr>
      <w:tr w:rsidR="009166E9" w:rsidRPr="00E9603C" w14:paraId="7E535D81" w14:textId="77777777">
        <w:trPr>
          <w:trHeight w:val="345"/>
        </w:trPr>
        <w:tc>
          <w:tcPr>
            <w:tcW w:w="13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28CF3797" w14:textId="77777777" w:rsidR="009166E9" w:rsidRPr="00E9603C" w:rsidRDefault="009166E9">
            <w:pPr>
              <w:pStyle w:val="TAH"/>
            </w:pPr>
            <w:r w:rsidRPr="00E9603C">
              <w:t>Sol#58</w:t>
            </w:r>
          </w:p>
        </w:tc>
        <w:tc>
          <w:tcPr>
            <w:tcW w:w="14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09466B6" w14:textId="77777777" w:rsidR="009166E9" w:rsidRPr="00E9603C" w:rsidRDefault="009166E9">
            <w:pPr>
              <w:pStyle w:val="TAC"/>
            </w:pPr>
            <w:r w:rsidRPr="00E9603C">
              <w:t>Yes</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8351933" w14:textId="77777777" w:rsidR="009166E9" w:rsidRPr="00E9603C" w:rsidRDefault="009166E9">
            <w:pPr>
              <w:pStyle w:val="TAC"/>
            </w:pPr>
            <w:r w:rsidRPr="00E9603C">
              <w:t>Yes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814A580" w14:textId="77777777" w:rsidR="009166E9" w:rsidRPr="00E9603C" w:rsidRDefault="009166E9">
            <w:pPr>
              <w:pStyle w:val="TAC"/>
            </w:pPr>
            <w:r w:rsidRPr="00E9603C">
              <w:t>Yes</w:t>
            </w:r>
          </w:p>
        </w:tc>
        <w:tc>
          <w:tcPr>
            <w:tcW w:w="15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B1DEF87" w14:textId="77777777" w:rsidR="009166E9" w:rsidRPr="00E9603C" w:rsidRDefault="009166E9">
            <w:pPr>
              <w:pStyle w:val="TAC"/>
            </w:pPr>
            <w:r w:rsidRPr="00E9603C">
              <w:t>N/A</w:t>
            </w:r>
          </w:p>
        </w:tc>
        <w:tc>
          <w:tcPr>
            <w:tcW w:w="1559" w:type="dxa"/>
            <w:tcBorders>
              <w:top w:val="single" w:sz="6" w:space="0" w:color="000000"/>
              <w:left w:val="single" w:sz="6" w:space="0" w:color="000000"/>
              <w:bottom w:val="single" w:sz="6" w:space="0" w:color="000000"/>
              <w:right w:val="single" w:sz="6" w:space="0" w:color="000000"/>
            </w:tcBorders>
          </w:tcPr>
          <w:p w14:paraId="167AC139" w14:textId="77777777" w:rsidR="009166E9" w:rsidRPr="00E9603C" w:rsidRDefault="009166E9">
            <w:pPr>
              <w:pStyle w:val="TAC"/>
            </w:pPr>
            <w:r w:rsidRPr="00E9603C">
              <w:t>FFS</w:t>
            </w:r>
          </w:p>
        </w:tc>
      </w:tr>
      <w:tr w:rsidR="009166E9" w:rsidRPr="00E9603C" w14:paraId="6DBC1C86" w14:textId="77777777">
        <w:trPr>
          <w:trHeight w:val="330"/>
        </w:trPr>
        <w:tc>
          <w:tcPr>
            <w:tcW w:w="13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5F3707BC" w14:textId="77777777" w:rsidR="009166E9" w:rsidRPr="00E9603C" w:rsidRDefault="009166E9">
            <w:pPr>
              <w:pStyle w:val="TAH"/>
            </w:pPr>
            <w:r w:rsidRPr="00E9603C">
              <w:t>Sol#70</w:t>
            </w:r>
          </w:p>
        </w:tc>
        <w:tc>
          <w:tcPr>
            <w:tcW w:w="14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D30AA76" w14:textId="77777777" w:rsidR="009166E9" w:rsidRPr="00E9603C" w:rsidRDefault="009166E9">
            <w:pPr>
              <w:pStyle w:val="TAC"/>
            </w:pPr>
            <w:r w:rsidRPr="00E9603C">
              <w:t>Yes (no subscription)</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F0851AD" w14:textId="77777777" w:rsidR="009166E9" w:rsidRPr="00E9603C" w:rsidRDefault="009166E9">
            <w:pPr>
              <w:pStyle w:val="TAC"/>
            </w:pPr>
            <w:r w:rsidRPr="00E9603C">
              <w:t>Yes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D322765" w14:textId="77777777" w:rsidR="009166E9" w:rsidRPr="00E9603C" w:rsidRDefault="009166E9">
            <w:pPr>
              <w:pStyle w:val="TAC"/>
            </w:pPr>
            <w:r w:rsidRPr="00E9603C">
              <w:t>No</w:t>
            </w:r>
          </w:p>
        </w:tc>
        <w:tc>
          <w:tcPr>
            <w:tcW w:w="15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81E4DD2" w14:textId="77777777" w:rsidR="009166E9" w:rsidRPr="00E9603C" w:rsidRDefault="009166E9">
            <w:pPr>
              <w:pStyle w:val="TAC"/>
            </w:pPr>
            <w:r w:rsidRPr="00E9603C">
              <w:t>Yes (UDM)</w:t>
            </w:r>
          </w:p>
        </w:tc>
        <w:tc>
          <w:tcPr>
            <w:tcW w:w="1559" w:type="dxa"/>
            <w:tcBorders>
              <w:top w:val="single" w:sz="6" w:space="0" w:color="000000"/>
              <w:left w:val="single" w:sz="6" w:space="0" w:color="000000"/>
              <w:bottom w:val="single" w:sz="6" w:space="0" w:color="000000"/>
              <w:right w:val="single" w:sz="6" w:space="0" w:color="000000"/>
            </w:tcBorders>
          </w:tcPr>
          <w:p w14:paraId="7D9C3C24" w14:textId="77777777" w:rsidR="009166E9" w:rsidRPr="00E9603C" w:rsidRDefault="009166E9">
            <w:pPr>
              <w:pStyle w:val="TAC"/>
            </w:pPr>
            <w:r w:rsidRPr="00E9603C">
              <w:t>No</w:t>
            </w:r>
          </w:p>
        </w:tc>
      </w:tr>
      <w:tr w:rsidR="009166E9" w:rsidRPr="00E9603C" w14:paraId="202F17D5" w14:textId="77777777">
        <w:trPr>
          <w:trHeight w:val="330"/>
        </w:trPr>
        <w:tc>
          <w:tcPr>
            <w:tcW w:w="13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649F2CCD" w14:textId="77777777" w:rsidR="009166E9" w:rsidRPr="00E9603C" w:rsidRDefault="009166E9">
            <w:pPr>
              <w:pStyle w:val="TAH"/>
            </w:pPr>
            <w:r w:rsidRPr="00E9603C">
              <w:t>Sol#72</w:t>
            </w:r>
          </w:p>
        </w:tc>
        <w:tc>
          <w:tcPr>
            <w:tcW w:w="14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9869282" w14:textId="77777777" w:rsidR="009166E9" w:rsidRPr="00E9603C" w:rsidRDefault="009166E9">
            <w:pPr>
              <w:pStyle w:val="TAC"/>
            </w:pPr>
            <w:r w:rsidRPr="00E9603C">
              <w:t>Yes</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AAF5D7E" w14:textId="77777777" w:rsidR="009166E9" w:rsidRPr="00E9603C" w:rsidRDefault="009166E9">
            <w:pPr>
              <w:pStyle w:val="TAC"/>
            </w:pPr>
            <w:r w:rsidRPr="00E9603C">
              <w:t>No</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4A28390" w14:textId="77777777" w:rsidR="009166E9" w:rsidRPr="00E9603C" w:rsidRDefault="009166E9">
            <w:pPr>
              <w:pStyle w:val="TAC"/>
            </w:pPr>
            <w:r w:rsidRPr="00E9603C">
              <w:t>Yes</w:t>
            </w:r>
          </w:p>
        </w:tc>
        <w:tc>
          <w:tcPr>
            <w:tcW w:w="15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99E0E85" w14:textId="77777777" w:rsidR="009166E9" w:rsidRPr="00E9603C" w:rsidRDefault="009166E9">
            <w:pPr>
              <w:pStyle w:val="TAC"/>
            </w:pPr>
            <w:r w:rsidRPr="00E9603C">
              <w:t>No</w:t>
            </w:r>
          </w:p>
        </w:tc>
        <w:tc>
          <w:tcPr>
            <w:tcW w:w="1559" w:type="dxa"/>
            <w:tcBorders>
              <w:top w:val="single" w:sz="6" w:space="0" w:color="000000"/>
              <w:left w:val="single" w:sz="6" w:space="0" w:color="000000"/>
              <w:bottom w:val="single" w:sz="6" w:space="0" w:color="000000"/>
              <w:right w:val="single" w:sz="6" w:space="0" w:color="000000"/>
            </w:tcBorders>
          </w:tcPr>
          <w:p w14:paraId="2F9FCAAD" w14:textId="77777777" w:rsidR="009166E9" w:rsidRPr="00E9603C" w:rsidRDefault="009166E9">
            <w:pPr>
              <w:pStyle w:val="TAC"/>
            </w:pPr>
            <w:r w:rsidRPr="00E9603C">
              <w:t>No</w:t>
            </w:r>
          </w:p>
        </w:tc>
      </w:tr>
    </w:tbl>
    <w:p w14:paraId="49B1F6B5" w14:textId="77777777" w:rsidR="009166E9" w:rsidRPr="00E9603C" w:rsidRDefault="009166E9"/>
    <w:p w14:paraId="4B525DA9" w14:textId="77777777" w:rsidR="009166E9" w:rsidRPr="00E9603C" w:rsidRDefault="009166E9">
      <w:pPr>
        <w:pStyle w:val="Heading3"/>
      </w:pPr>
      <w:bookmarkStart w:id="13856" w:name="_Toc57201627"/>
      <w:bookmarkStart w:id="13857" w:name="_Toc57641665"/>
      <w:bookmarkStart w:id="13858" w:name="_Toc59102018"/>
      <w:r w:rsidRPr="00E9603C">
        <w:rPr>
          <w:lang w:eastAsia="zh-CN"/>
        </w:rPr>
        <w:t>7.11.2</w:t>
      </w:r>
      <w:r w:rsidRPr="00E9603C">
        <w:rPr>
          <w:lang w:eastAsia="zh-CN"/>
        </w:rPr>
        <w:tab/>
        <w:t xml:space="preserve">Evaluation for solutions based </w:t>
      </w:r>
      <w:r w:rsidRPr="00E9603C">
        <w:t>on Tracking and Discovery of Entities</w:t>
      </w:r>
      <w:bookmarkEnd w:id="13856"/>
      <w:bookmarkEnd w:id="13857"/>
      <w:bookmarkEnd w:id="13858"/>
    </w:p>
    <w:p w14:paraId="31E0096B" w14:textId="77777777" w:rsidR="009166E9" w:rsidRPr="00E9603C" w:rsidRDefault="009166E9">
      <w:r w:rsidRPr="00E9603C">
        <w:t>The evaluation of the solutions in the category "Signalling reduction on Tracking and Discovery of Entities" is provided as follows:</w:t>
      </w:r>
    </w:p>
    <w:p w14:paraId="7AD60C5C" w14:textId="77777777" w:rsidR="009166E9" w:rsidRPr="00E9603C" w:rsidRDefault="009166E9">
      <w:pPr>
        <w:pStyle w:val="B1"/>
        <w:rPr>
          <w:lang w:eastAsia="zh-CN"/>
        </w:rPr>
      </w:pPr>
      <w:r w:rsidRPr="00E9603C">
        <w:rPr>
          <w:lang w:eastAsia="zh-CN"/>
        </w:rPr>
        <w:t>-</w:t>
      </w:r>
      <w:r w:rsidRPr="00E9603C">
        <w:rPr>
          <w:lang w:eastAsia="zh-CN"/>
        </w:rPr>
        <w:tab/>
        <w:t>Sol #10 provides extensions to UDM services in order to allow NWDAFs to register their serving UEs as well as consumers to discover the NWDAFs serving UEs. The mechanism focus on reusing existing signalling exchanged among CP NFs interacting using UE Context management services in case of SMF/AMF and via AM/SM policy association in case of PCF in order to transfer analytics related information (serving NWDAF, analytics subscriptions, analytics outputs). Interactions with NWDAFs include mechanism such as in sol #37 or sol. #58 to enable asynchronous communication initiated by consumer (e.g., suppression of notifications is equivalent to deactivation-activation flags proposed in Sol #37) at NWDAF interface for analytics generation. This solution is also possible together with a DCCF (if deployed).</w:t>
      </w:r>
    </w:p>
    <w:p w14:paraId="00A511FF" w14:textId="77777777" w:rsidR="009166E9" w:rsidRPr="00E9603C" w:rsidRDefault="009166E9">
      <w:pPr>
        <w:pStyle w:val="B1"/>
        <w:rPr>
          <w:lang w:eastAsia="zh-CN"/>
        </w:rPr>
      </w:pPr>
      <w:r w:rsidRPr="00E9603C">
        <w:rPr>
          <w:lang w:eastAsia="zh-CN"/>
        </w:rPr>
        <w:t>-</w:t>
      </w:r>
      <w:r w:rsidRPr="00E9603C">
        <w:rPr>
          <w:lang w:eastAsia="zh-CN"/>
        </w:rPr>
        <w:tab/>
        <w:t>Sol #32 provides extensions for the reduction of signalling and data transfer among NFs and NWDAF in order for NWDAF to keep a mapping of entities (SMFs, AMFs), network properties (available S-NSSAIs, cells, access type), and PDU session properties (Application, DNN, DNAI) serving or associated to an area of interest. The extensions focus on enhancements to status information exposed by NRF, to event exposure services exposed by AMF and SMF. The proposed procedures can be invoked by NWDAF or by DCCF (if present in the network) in order to control the map of sources of data related to an area of interest.</w:t>
      </w:r>
    </w:p>
    <w:p w14:paraId="57B01EC1" w14:textId="77777777" w:rsidR="009166E9" w:rsidRPr="00E9603C" w:rsidRDefault="009166E9">
      <w:pPr>
        <w:pStyle w:val="B1"/>
        <w:rPr>
          <w:lang w:eastAsia="zh-CN"/>
        </w:rPr>
      </w:pPr>
      <w:r w:rsidRPr="00E9603C">
        <w:rPr>
          <w:lang w:eastAsia="zh-CN"/>
        </w:rPr>
        <w:t>-</w:t>
      </w:r>
      <w:r w:rsidRPr="00E9603C">
        <w:rPr>
          <w:lang w:eastAsia="zh-CN"/>
        </w:rPr>
        <w:tab/>
        <w:t>Sol #36 provides a solution for determining the UPFs that are serving UE or an area of interest. This solution allows consumer of the proposed SMF event (e.g., NWDAF or DCCF, or UDM) to retrieve information about UPFs, which is essential so to determine the UPFs that should be the sources of data in order to train models, or calculated statistics analytics output of already defined ID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clause 6.4.2, Clause 6.5.2, Clause 6.7.3.2).</w:t>
      </w:r>
    </w:p>
    <w:p w14:paraId="1A98B805" w14:textId="77777777" w:rsidR="009166E9" w:rsidRPr="00E9603C" w:rsidRDefault="009166E9">
      <w:pPr>
        <w:pStyle w:val="B1"/>
        <w:rPr>
          <w:lang w:eastAsia="zh-CN"/>
        </w:rPr>
      </w:pPr>
      <w:r w:rsidRPr="00E9603C">
        <w:rPr>
          <w:lang w:eastAsia="zh-CN"/>
        </w:rPr>
        <w:t>-</w:t>
      </w:r>
      <w:r w:rsidRPr="00E9603C">
        <w:rPr>
          <w:lang w:eastAsia="zh-CN"/>
        </w:rPr>
        <w:tab/>
        <w:t>Sol #69 proposes that NWDAFs co-located with UPF discover the UEs that they serve in two steps, first discovering SMFs in the same NWDAF serving area, and then by subscribing to SMF events to extract the UE information from each PDU session event exposed by SMF with appropriated filter without defining the appropriated filters. Sol #69 and Sol. #36 are complementary when it comes to identifying the relationship of UPFs serving UEs or are of interest, as Sol #69 is a sub-case with the assumption that identifying the UPF it is equivalent to identify the co-located NWDAF serving such UE in the UP. NWDAF register itself in UDM identifying the set of UEs that it serves so that NWDAF consumers can identify the proper NWDAF to expose UPF data related to the UEs by querying UDM, following the same principle from Sol #10. UPF registers at NRF the identification of the co-located NWDAF.</w:t>
      </w:r>
    </w:p>
    <w:p w14:paraId="6FD857F4" w14:textId="77777777" w:rsidR="009166E9" w:rsidRPr="00E9603C" w:rsidRDefault="009166E9">
      <w:r w:rsidRPr="00E9603C">
        <w:t>From the description of the above solutions, the following observations are made:</w:t>
      </w:r>
    </w:p>
    <w:p w14:paraId="59B31810" w14:textId="77777777" w:rsidR="009166E9" w:rsidRPr="00E9603C" w:rsidRDefault="009166E9">
      <w:pPr>
        <w:pStyle w:val="B1"/>
      </w:pPr>
      <w:r w:rsidRPr="00E9603C">
        <w:t>-</w:t>
      </w:r>
      <w:r w:rsidRPr="00E9603C">
        <w:tab/>
        <w:t>Solution #32 provides extensions to NRF, NFs capabilities and NF services to expose new events or enhance existing events that allow the reduction of the need for NWDAF (or DCCF if present) to subscribe to events with "any UE" and then sort out the content and discard the unnecessary data (which leads to waste on transmission of unnecessary data). The NRF service parametrization is extended, AMF exposes a new event with available network slice information per area of interest, and SMF allows "any PDU session" as target of event reporting as well as further filters to be used in the event subscription.</w:t>
      </w:r>
    </w:p>
    <w:p w14:paraId="46AEF15C" w14:textId="77777777" w:rsidR="009166E9" w:rsidRPr="00E9603C" w:rsidRDefault="009166E9">
      <w:pPr>
        <w:pStyle w:val="B1"/>
      </w:pPr>
      <w:r w:rsidRPr="00E9603C">
        <w:t>-</w:t>
      </w:r>
      <w:r w:rsidRPr="00E9603C">
        <w:tab/>
        <w:t>Solution #36 provides the mechanisms for discovering the UPFs that were serving PDU sessions of UEs and/or AoI. This information was missing in R16 but it is necessary for the proper calculation of analytics IDs such as Service Experience, UE Communication; or for having the proper data about UPFs for data used for training analytics models. This proposal is deemed to be better to introduce when data collection from UPF is specified.</w:t>
      </w:r>
    </w:p>
    <w:p w14:paraId="406E1E34" w14:textId="77777777" w:rsidR="009166E9" w:rsidRPr="00E9603C" w:rsidRDefault="009166E9">
      <w:pPr>
        <w:pStyle w:val="B1"/>
      </w:pPr>
      <w:r w:rsidRPr="00E9603C">
        <w:t>-</w:t>
      </w:r>
      <w:r w:rsidRPr="00E9603C">
        <w:tab/>
        <w:t xml:space="preserve">Solutions #10 and #69 propose the usage of UDM as the entity for maintaining the information about NWDAF serving UEs, when NWDAFs are co-located, respectively with CP Functions and UPF. </w:t>
      </w:r>
    </w:p>
    <w:p w14:paraId="5B898B2E" w14:textId="77777777" w:rsidR="009166E9" w:rsidRPr="00E9603C" w:rsidRDefault="009166E9">
      <w:pPr>
        <w:pStyle w:val="TH"/>
        <w:rPr>
          <w:lang w:eastAsia="zh-CN"/>
        </w:rPr>
      </w:pPr>
      <w:r w:rsidRPr="00E9603C">
        <w:rPr>
          <w:lang w:eastAsia="zh-CN"/>
        </w:rPr>
        <w:t>Table 7.11.2-1</w:t>
      </w:r>
    </w:p>
    <w:tbl>
      <w:tblPr>
        <w:tblW w:w="0" w:type="auto"/>
        <w:tblInd w:w="0" w:type="dxa"/>
        <w:tblCellMar>
          <w:left w:w="0" w:type="dxa"/>
          <w:right w:w="0" w:type="dxa"/>
        </w:tblCellMar>
        <w:tblLook w:val="0000" w:firstRow="0" w:lastRow="0" w:firstColumn="0" w:lastColumn="0" w:noHBand="0" w:noVBand="0"/>
      </w:tblPr>
      <w:tblGrid>
        <w:gridCol w:w="1300"/>
        <w:gridCol w:w="1454"/>
        <w:gridCol w:w="1842"/>
        <w:gridCol w:w="1843"/>
        <w:gridCol w:w="1559"/>
        <w:gridCol w:w="1559"/>
      </w:tblGrid>
      <w:tr w:rsidR="009166E9" w:rsidRPr="00E9603C" w14:paraId="677EF1B0" w14:textId="77777777">
        <w:trPr>
          <w:trHeight w:val="345"/>
        </w:trPr>
        <w:tc>
          <w:tcPr>
            <w:tcW w:w="130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6AD38D4" w14:textId="77777777" w:rsidR="009166E9" w:rsidRPr="00E9603C" w:rsidRDefault="009166E9">
            <w:pPr>
              <w:pStyle w:val="TAH"/>
            </w:pPr>
          </w:p>
        </w:tc>
        <w:tc>
          <w:tcPr>
            <w:tcW w:w="14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E6A040A" w14:textId="77777777" w:rsidR="009166E9" w:rsidRPr="00E9603C" w:rsidRDefault="009166E9">
            <w:pPr>
              <w:pStyle w:val="TAH"/>
            </w:pPr>
            <w:r w:rsidRPr="00E9603C">
              <w:t>Impact on consumer NF</w:t>
            </w:r>
          </w:p>
        </w:tc>
        <w:tc>
          <w:tcPr>
            <w:tcW w:w="184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429EA78" w14:textId="77777777" w:rsidR="009166E9" w:rsidRPr="00E9603C" w:rsidRDefault="009166E9">
            <w:pPr>
              <w:pStyle w:val="TAH"/>
            </w:pPr>
            <w:r w:rsidRPr="00E9603C">
              <w:t>Impact on NWDAF</w:t>
            </w:r>
          </w:p>
        </w:tc>
        <w:tc>
          <w:tcPr>
            <w:tcW w:w="184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1714DABC" w14:textId="77777777" w:rsidR="009166E9" w:rsidRPr="00E9603C" w:rsidRDefault="009166E9">
            <w:pPr>
              <w:pStyle w:val="TAH"/>
            </w:pPr>
            <w:r w:rsidRPr="00E9603C">
              <w:t>Impact on producer NF</w:t>
            </w:r>
          </w:p>
        </w:tc>
        <w:tc>
          <w:tcPr>
            <w:tcW w:w="1559"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1618094F" w14:textId="77777777" w:rsidR="009166E9" w:rsidRPr="00E9603C" w:rsidRDefault="009166E9">
            <w:pPr>
              <w:pStyle w:val="TAH"/>
            </w:pPr>
            <w:r w:rsidRPr="00E9603C">
              <w:t>Impact on other NF</w:t>
            </w:r>
          </w:p>
        </w:tc>
        <w:tc>
          <w:tcPr>
            <w:tcW w:w="1559" w:type="dxa"/>
            <w:tcBorders>
              <w:top w:val="single" w:sz="6" w:space="0" w:color="000000"/>
              <w:left w:val="single" w:sz="6" w:space="0" w:color="000000"/>
              <w:bottom w:val="single" w:sz="6" w:space="0" w:color="000000"/>
              <w:right w:val="single" w:sz="6" w:space="0" w:color="000000"/>
            </w:tcBorders>
            <w:shd w:val="clear" w:color="auto" w:fill="B0B3B2"/>
          </w:tcPr>
          <w:p w14:paraId="3329D937" w14:textId="77777777" w:rsidR="009166E9" w:rsidRPr="00E9603C" w:rsidRDefault="009166E9">
            <w:pPr>
              <w:pStyle w:val="TAH"/>
            </w:pPr>
            <w:r w:rsidRPr="00E9603C">
              <w:t>Reduction of signalling</w:t>
            </w:r>
          </w:p>
        </w:tc>
      </w:tr>
      <w:tr w:rsidR="009166E9" w:rsidRPr="00E9603C" w14:paraId="1C6950A3" w14:textId="77777777">
        <w:trPr>
          <w:trHeight w:val="345"/>
        </w:trPr>
        <w:tc>
          <w:tcPr>
            <w:tcW w:w="13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0C0ADD8F" w14:textId="77777777" w:rsidR="009166E9" w:rsidRPr="00E9603C" w:rsidRDefault="009166E9">
            <w:pPr>
              <w:pStyle w:val="TAH"/>
            </w:pPr>
            <w:r w:rsidRPr="00E9603C">
              <w:t>Sol#10</w:t>
            </w:r>
          </w:p>
        </w:tc>
        <w:tc>
          <w:tcPr>
            <w:tcW w:w="14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7E26AA7" w14:textId="77777777" w:rsidR="009166E9" w:rsidRPr="00E9603C" w:rsidRDefault="009166E9">
            <w:pPr>
              <w:pStyle w:val="TAC"/>
            </w:pPr>
            <w:r w:rsidRPr="00E9603C">
              <w:t>Yes</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42248E1" w14:textId="77777777" w:rsidR="009166E9" w:rsidRPr="00E9603C" w:rsidRDefault="009166E9">
            <w:pPr>
              <w:pStyle w:val="TAC"/>
            </w:pPr>
            <w:r w:rsidRPr="00E9603C">
              <w:t>Yes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252D322" w14:textId="77777777" w:rsidR="009166E9" w:rsidRPr="00E9603C" w:rsidRDefault="009166E9">
            <w:pPr>
              <w:pStyle w:val="TAC"/>
            </w:pPr>
            <w:r w:rsidRPr="00E9603C">
              <w:t>No</w:t>
            </w:r>
          </w:p>
        </w:tc>
        <w:tc>
          <w:tcPr>
            <w:tcW w:w="15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E7A6857" w14:textId="77777777" w:rsidR="009166E9" w:rsidRPr="00E9603C" w:rsidRDefault="009166E9">
            <w:pPr>
              <w:pStyle w:val="TAC"/>
            </w:pPr>
            <w:r w:rsidRPr="00E9603C">
              <w:t>UDM</w:t>
            </w:r>
          </w:p>
        </w:tc>
        <w:tc>
          <w:tcPr>
            <w:tcW w:w="1559" w:type="dxa"/>
            <w:tcBorders>
              <w:top w:val="single" w:sz="6" w:space="0" w:color="000000"/>
              <w:left w:val="single" w:sz="6" w:space="0" w:color="000000"/>
              <w:bottom w:val="single" w:sz="6" w:space="0" w:color="000000"/>
              <w:right w:val="single" w:sz="6" w:space="0" w:color="000000"/>
            </w:tcBorders>
          </w:tcPr>
          <w:p w14:paraId="090192CC" w14:textId="77777777" w:rsidR="009166E9" w:rsidRPr="00E9603C" w:rsidRDefault="009166E9">
            <w:pPr>
              <w:pStyle w:val="TAC"/>
            </w:pPr>
            <w:r w:rsidRPr="00E9603C">
              <w:t>Yes</w:t>
            </w:r>
          </w:p>
        </w:tc>
      </w:tr>
      <w:tr w:rsidR="009166E9" w:rsidRPr="00E9603C" w14:paraId="0844DD87" w14:textId="77777777">
        <w:trPr>
          <w:trHeight w:val="330"/>
        </w:trPr>
        <w:tc>
          <w:tcPr>
            <w:tcW w:w="13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0F473D5B" w14:textId="77777777" w:rsidR="009166E9" w:rsidRPr="00E9603C" w:rsidRDefault="009166E9">
            <w:pPr>
              <w:pStyle w:val="TAH"/>
            </w:pPr>
            <w:r w:rsidRPr="00E9603C">
              <w:t>Sol#32</w:t>
            </w:r>
          </w:p>
        </w:tc>
        <w:tc>
          <w:tcPr>
            <w:tcW w:w="14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B09921E" w14:textId="77777777" w:rsidR="009166E9" w:rsidRPr="00E9603C" w:rsidRDefault="009166E9">
            <w:pPr>
              <w:pStyle w:val="TAC"/>
            </w:pPr>
            <w:r w:rsidRPr="00E9603C">
              <w:t>No</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9375C5E" w14:textId="77777777" w:rsidR="009166E9" w:rsidRPr="00E9603C" w:rsidRDefault="009166E9">
            <w:pPr>
              <w:pStyle w:val="TAC"/>
            </w:pPr>
            <w:r w:rsidRPr="00E9603C">
              <w:t>Yes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BDF6953" w14:textId="77777777" w:rsidR="009166E9" w:rsidRPr="00E9603C" w:rsidRDefault="009166E9">
            <w:pPr>
              <w:pStyle w:val="TAC"/>
            </w:pPr>
            <w:r w:rsidRPr="00E9603C">
              <w:t xml:space="preserve"> Yes (AMF, SMF)</w:t>
            </w:r>
          </w:p>
        </w:tc>
        <w:tc>
          <w:tcPr>
            <w:tcW w:w="15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4D873A4" w14:textId="77777777" w:rsidR="009166E9" w:rsidRPr="00E9603C" w:rsidRDefault="009166E9">
            <w:pPr>
              <w:pStyle w:val="TAC"/>
            </w:pPr>
            <w:r w:rsidRPr="00E9603C">
              <w:t>NRF</w:t>
            </w:r>
          </w:p>
        </w:tc>
        <w:tc>
          <w:tcPr>
            <w:tcW w:w="1559" w:type="dxa"/>
            <w:tcBorders>
              <w:top w:val="single" w:sz="6" w:space="0" w:color="000000"/>
              <w:left w:val="single" w:sz="6" w:space="0" w:color="000000"/>
              <w:bottom w:val="single" w:sz="6" w:space="0" w:color="000000"/>
              <w:right w:val="single" w:sz="6" w:space="0" w:color="000000"/>
            </w:tcBorders>
          </w:tcPr>
          <w:p w14:paraId="1ED90FEE" w14:textId="77777777" w:rsidR="009166E9" w:rsidRPr="00E9603C" w:rsidRDefault="009166E9">
            <w:pPr>
              <w:pStyle w:val="TAC"/>
            </w:pPr>
            <w:r w:rsidRPr="00E9603C">
              <w:t>Yes</w:t>
            </w:r>
          </w:p>
        </w:tc>
      </w:tr>
      <w:tr w:rsidR="009166E9" w:rsidRPr="00E9603C" w14:paraId="6E58EA8B" w14:textId="77777777">
        <w:trPr>
          <w:trHeight w:val="330"/>
        </w:trPr>
        <w:tc>
          <w:tcPr>
            <w:tcW w:w="13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54F34322" w14:textId="77777777" w:rsidR="009166E9" w:rsidRPr="00E9603C" w:rsidRDefault="009166E9">
            <w:pPr>
              <w:pStyle w:val="TAH"/>
            </w:pPr>
            <w:r w:rsidRPr="00E9603C">
              <w:t>Sol#36</w:t>
            </w:r>
          </w:p>
        </w:tc>
        <w:tc>
          <w:tcPr>
            <w:tcW w:w="14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36346F2" w14:textId="77777777" w:rsidR="009166E9" w:rsidRPr="00E9603C" w:rsidRDefault="009166E9">
            <w:pPr>
              <w:pStyle w:val="TAC"/>
            </w:pPr>
            <w:r w:rsidRPr="00E9603C">
              <w:t>No</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2A5725A" w14:textId="77777777" w:rsidR="009166E9" w:rsidRPr="00E9603C" w:rsidRDefault="009166E9">
            <w:pPr>
              <w:pStyle w:val="TAC"/>
            </w:pPr>
            <w:r w:rsidRPr="00E9603C">
              <w:t>Yes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020C8A1" w14:textId="77777777" w:rsidR="009166E9" w:rsidRPr="00E9603C" w:rsidRDefault="009166E9">
            <w:pPr>
              <w:pStyle w:val="TAC"/>
            </w:pPr>
            <w:r w:rsidRPr="00E9603C">
              <w:t>Yes (SMF)</w:t>
            </w:r>
          </w:p>
        </w:tc>
        <w:tc>
          <w:tcPr>
            <w:tcW w:w="15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4BD8B7A" w14:textId="77777777" w:rsidR="009166E9" w:rsidRPr="00E9603C" w:rsidRDefault="009166E9">
            <w:pPr>
              <w:pStyle w:val="TAC"/>
            </w:pPr>
            <w:r w:rsidRPr="00E9603C">
              <w:t>No</w:t>
            </w:r>
          </w:p>
        </w:tc>
        <w:tc>
          <w:tcPr>
            <w:tcW w:w="1559" w:type="dxa"/>
            <w:tcBorders>
              <w:top w:val="single" w:sz="6" w:space="0" w:color="000000"/>
              <w:left w:val="single" w:sz="6" w:space="0" w:color="000000"/>
              <w:bottom w:val="single" w:sz="6" w:space="0" w:color="000000"/>
              <w:right w:val="single" w:sz="6" w:space="0" w:color="000000"/>
            </w:tcBorders>
          </w:tcPr>
          <w:p w14:paraId="769C89A1" w14:textId="77777777" w:rsidR="009166E9" w:rsidRPr="00E9603C" w:rsidRDefault="009166E9">
            <w:pPr>
              <w:pStyle w:val="TAC"/>
            </w:pPr>
            <w:r w:rsidRPr="00E9603C">
              <w:t>FFS</w:t>
            </w:r>
          </w:p>
        </w:tc>
      </w:tr>
      <w:tr w:rsidR="009166E9" w:rsidRPr="00E9603C" w14:paraId="39D8B2A2" w14:textId="77777777">
        <w:trPr>
          <w:trHeight w:val="330"/>
        </w:trPr>
        <w:tc>
          <w:tcPr>
            <w:tcW w:w="1300"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642AD6B2" w14:textId="77777777" w:rsidR="009166E9" w:rsidRPr="00E9603C" w:rsidRDefault="009166E9">
            <w:pPr>
              <w:pStyle w:val="TAH"/>
            </w:pPr>
            <w:r w:rsidRPr="00E9603C">
              <w:t>Sol#69</w:t>
            </w:r>
          </w:p>
        </w:tc>
        <w:tc>
          <w:tcPr>
            <w:tcW w:w="14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A7B62C6" w14:textId="77777777" w:rsidR="009166E9" w:rsidRPr="00E9603C" w:rsidRDefault="009166E9">
            <w:pPr>
              <w:pStyle w:val="TAC"/>
            </w:pPr>
            <w:r w:rsidRPr="00E9603C">
              <w:t>No</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A89264A" w14:textId="77777777" w:rsidR="009166E9" w:rsidRPr="00E9603C" w:rsidRDefault="009166E9">
            <w:pPr>
              <w:pStyle w:val="TAC"/>
            </w:pPr>
            <w:r w:rsidRPr="00E9603C">
              <w:t>Yes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A8EAEFE" w14:textId="77777777" w:rsidR="009166E9" w:rsidRPr="00E9603C" w:rsidRDefault="009166E9">
            <w:pPr>
              <w:pStyle w:val="TAC"/>
            </w:pPr>
            <w:r w:rsidRPr="00E9603C">
              <w:t>Yes (SMF)</w:t>
            </w:r>
          </w:p>
        </w:tc>
        <w:tc>
          <w:tcPr>
            <w:tcW w:w="15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EDBEC0A" w14:textId="77777777" w:rsidR="009166E9" w:rsidRPr="00E9603C" w:rsidRDefault="009166E9">
            <w:pPr>
              <w:pStyle w:val="TAC"/>
            </w:pPr>
            <w:r w:rsidRPr="00E9603C">
              <w:t>UDM</w:t>
            </w:r>
          </w:p>
        </w:tc>
        <w:tc>
          <w:tcPr>
            <w:tcW w:w="1559" w:type="dxa"/>
            <w:tcBorders>
              <w:top w:val="single" w:sz="6" w:space="0" w:color="000000"/>
              <w:left w:val="single" w:sz="6" w:space="0" w:color="000000"/>
              <w:bottom w:val="single" w:sz="6" w:space="0" w:color="000000"/>
              <w:right w:val="single" w:sz="6" w:space="0" w:color="000000"/>
            </w:tcBorders>
          </w:tcPr>
          <w:p w14:paraId="75FB0416" w14:textId="77777777" w:rsidR="009166E9" w:rsidRPr="00E9603C" w:rsidRDefault="009166E9">
            <w:pPr>
              <w:pStyle w:val="TAC"/>
            </w:pPr>
            <w:r w:rsidRPr="00E9603C">
              <w:t>FFS</w:t>
            </w:r>
          </w:p>
        </w:tc>
      </w:tr>
    </w:tbl>
    <w:p w14:paraId="4949C765" w14:textId="77777777" w:rsidR="009166E9" w:rsidRPr="00E9603C" w:rsidRDefault="009166E9">
      <w:pPr>
        <w:pStyle w:val="B1"/>
        <w:rPr>
          <w:lang w:eastAsia="zh-CN"/>
        </w:rPr>
      </w:pPr>
    </w:p>
    <w:p w14:paraId="2E733FAA" w14:textId="77777777" w:rsidR="009166E9" w:rsidRPr="00E9603C" w:rsidRDefault="009166E9">
      <w:pPr>
        <w:pStyle w:val="Heading3"/>
      </w:pPr>
      <w:bookmarkStart w:id="13859" w:name="_Toc54770445"/>
      <w:bookmarkStart w:id="13860" w:name="_Toc54779799"/>
      <w:bookmarkStart w:id="13861" w:name="_Toc54786759"/>
      <w:bookmarkStart w:id="13862" w:name="_Toc57201628"/>
      <w:bookmarkStart w:id="13863" w:name="_Toc57641666"/>
      <w:bookmarkStart w:id="13864" w:name="_Toc59102019"/>
      <w:r w:rsidRPr="00E9603C">
        <w:rPr>
          <w:lang w:eastAsia="zh-CN"/>
        </w:rPr>
        <w:t>7.11.3</w:t>
      </w:r>
      <w:r w:rsidRPr="00E9603C">
        <w:rPr>
          <w:lang w:eastAsia="zh-CN"/>
        </w:rPr>
        <w:tab/>
        <w:t>Evaluation for solutions based on event exposure service enhancement</w:t>
      </w:r>
      <w:bookmarkEnd w:id="13859"/>
      <w:bookmarkEnd w:id="13860"/>
      <w:bookmarkEnd w:id="13861"/>
      <w:bookmarkEnd w:id="13862"/>
      <w:bookmarkEnd w:id="13863"/>
      <w:bookmarkEnd w:id="13864"/>
    </w:p>
    <w:p w14:paraId="165E2BA9" w14:textId="77777777" w:rsidR="009166E9" w:rsidRPr="00E9603C" w:rsidRDefault="009166E9">
      <w:pPr>
        <w:rPr>
          <w:lang w:eastAsia="zh-CN"/>
        </w:rPr>
      </w:pPr>
      <w:r w:rsidRPr="00E9603C">
        <w:rPr>
          <w:lang w:eastAsia="zh-CN"/>
        </w:rPr>
        <w:t>Solution evaluation for the KI#11 - Reduce signalling load for data collection.</w:t>
      </w:r>
    </w:p>
    <w:p w14:paraId="35BDB023" w14:textId="77777777" w:rsidR="009166E9" w:rsidRPr="00E9603C" w:rsidRDefault="009166E9">
      <w:pPr>
        <w:rPr>
          <w:lang w:eastAsia="zh-CN"/>
        </w:rPr>
      </w:pPr>
      <w:r w:rsidRPr="00E9603C">
        <w:rPr>
          <w:lang w:eastAsia="zh-CN"/>
        </w:rPr>
        <w:t>The proposed solution #33, #34, #37, #38 and #71 enhance the event exposure services that the NWDAF consumes to collect data in order to addressing the KI#11, independently of whether there is an intermediate function or not between the event exposure service producer NF and the NWDAF (as event exposure service consumer NF).</w:t>
      </w:r>
    </w:p>
    <w:p w14:paraId="491AFBF7" w14:textId="77777777" w:rsidR="009166E9" w:rsidRPr="00E9603C" w:rsidRDefault="009166E9">
      <w:pPr>
        <w:pStyle w:val="B1"/>
      </w:pPr>
      <w:r w:rsidRPr="00E9603C">
        <w:t>-</w:t>
      </w:r>
      <w:r w:rsidRPr="00E9603C">
        <w:tab/>
        <w:t>Sol #33 proposes different changes in the Analytics service. New parameters are added in Requests or Subscriptions to define a) which analytics subsets in Event Notification b) additional Analytics filters c) time granularity and ordering of results (to be used with maximum number or results) d) aggregation of results versus detailed lists. Sol #33 also proposes additional filters in the Event Exposure service for data collection.</w:t>
      </w:r>
    </w:p>
    <w:p w14:paraId="2B4116FC" w14:textId="77777777" w:rsidR="009166E9" w:rsidRPr="00E9603C" w:rsidRDefault="009166E9">
      <w:pPr>
        <w:pStyle w:val="B1"/>
      </w:pPr>
      <w:r w:rsidRPr="00E9603C">
        <w:t>-</w:t>
      </w:r>
      <w:r w:rsidRPr="00E9603C">
        <w:tab/>
        <w:t xml:space="preserve">Sol #34 proposes a change in the Event Exposure service for data collection in order to check redundant subscriptions from different consumers, e.g. which would produce identical Event Report Information. As a result of the check, the producer NF shall avoid transmitting redundant information in the Event Report to supplementary consumer NFs. It is the responsibility of supplementary consumer NFs to retrieve the missing information from the original consumer NF. </w:t>
      </w:r>
    </w:p>
    <w:p w14:paraId="7B1B9CBB" w14:textId="77777777" w:rsidR="009166E9" w:rsidRPr="00E9603C" w:rsidRDefault="009166E9">
      <w:r w:rsidRPr="00E9603C">
        <w:t>The efficiency of this solution appears dependant on the ability by an NF to retrieve already collected data from another NF without signalling impact. Solution #34 does not document such additional signalling nor coordination between NWDAFs. Some configuration of the NWDAF is required to know and maintain the data accessibility rules between NWDAFs.</w:t>
      </w:r>
    </w:p>
    <w:p w14:paraId="6D58B44E" w14:textId="77777777" w:rsidR="009166E9" w:rsidRPr="00E9603C" w:rsidRDefault="009166E9">
      <w:pPr>
        <w:pStyle w:val="B1"/>
      </w:pPr>
      <w:r w:rsidRPr="00E9603C">
        <w:t>-</w:t>
      </w:r>
      <w:r w:rsidRPr="00E9603C">
        <w:tab/>
        <w:t>Sol #37 proposes two changes in the Event Exposure service in order to manage permanent data collection. A technique of signalling reduction, by the storage of events in a queue with deletion of the oldest events; the retrieval of remaining events is made by the consumer NF only when required (e.g. analytics request). Sol #37 also proposes a technique of data volume reduction by computing preliminary metrics incrementally per Event ID, in order to keep the trace of historical trends on various time ranges.</w:t>
      </w:r>
    </w:p>
    <w:p w14:paraId="7F0A16A2" w14:textId="77777777" w:rsidR="009166E9" w:rsidRPr="00E9603C" w:rsidRDefault="009166E9">
      <w:pPr>
        <w:pStyle w:val="B1"/>
      </w:pPr>
      <w:r w:rsidRPr="00E9603C">
        <w:t>-</w:t>
      </w:r>
      <w:r w:rsidRPr="00E9603C">
        <w:tab/>
        <w:t xml:space="preserve">Sol #38 proposes a change in the Event Exposure service for data collection in order to avoid Event Reporting when the collected data to report has little differences with the previous report. Hence, new parameters are defined in Requests or Subscriptions to specify the value granularity and the type of reports. </w:t>
      </w:r>
    </w:p>
    <w:p w14:paraId="41134042" w14:textId="77777777" w:rsidR="009166E9" w:rsidRPr="00E9603C" w:rsidRDefault="009166E9">
      <w:pPr>
        <w:pStyle w:val="B1"/>
      </w:pPr>
      <w:r w:rsidRPr="00E9603C">
        <w:t>-</w:t>
      </w:r>
      <w:r w:rsidRPr="00E9603C">
        <w:tab/>
        <w:t xml:space="preserve">Sol #71 proposes a change in the Event Exposure service for data collection in order to improve the fair representation of the sampled UEs, when using a sampling ratio. Therefore, a new parameter </w:t>
      </w:r>
      <w:r w:rsidR="00E9603C" w:rsidRPr="00E9603C">
        <w:t>"</w:t>
      </w:r>
      <w:r w:rsidRPr="00E9603C">
        <w:t>partition criteria</w:t>
      </w:r>
      <w:r w:rsidR="00E9603C" w:rsidRPr="00E9603C">
        <w:t>"</w:t>
      </w:r>
      <w:r w:rsidRPr="00E9603C">
        <w:t xml:space="preserve"> drives the selection of UEs in order to obtain more representative samples. A better fairness in sampling ratio may contribute to reduce the size of samples, hence reducing signalling load.</w:t>
      </w:r>
    </w:p>
    <w:p w14:paraId="1A95041D" w14:textId="77777777" w:rsidR="009166E9" w:rsidRPr="00E9603C" w:rsidRDefault="009166E9">
      <w:pPr>
        <w:rPr>
          <w:lang w:eastAsia="zh-CN"/>
        </w:rPr>
      </w:pPr>
      <w:r w:rsidRPr="00E9603C">
        <w:rPr>
          <w:lang w:eastAsia="zh-CN"/>
        </w:rPr>
        <w:t>The impacts of the proposed solution #33, #34, #37, #38, #71 on the event exposure service producer and consumer NF are shown in the following table.</w:t>
      </w:r>
    </w:p>
    <w:p w14:paraId="61CB81BC" w14:textId="77777777" w:rsidR="009166E9" w:rsidRPr="00E9603C" w:rsidRDefault="009166E9">
      <w:pPr>
        <w:pStyle w:val="TH"/>
        <w:rPr>
          <w:lang w:eastAsia="zh-CN"/>
        </w:rPr>
      </w:pPr>
      <w:r w:rsidRPr="00E9603C">
        <w:rPr>
          <w:lang w:eastAsia="zh-CN"/>
        </w:rPr>
        <w:t>Table 7.11.3-1</w:t>
      </w:r>
    </w:p>
    <w:tbl>
      <w:tblPr>
        <w:tblW w:w="9706" w:type="dxa"/>
        <w:tblInd w:w="0" w:type="dxa"/>
        <w:tblCellMar>
          <w:left w:w="0" w:type="dxa"/>
          <w:right w:w="0" w:type="dxa"/>
        </w:tblCellMar>
        <w:tblLook w:val="0000" w:firstRow="0" w:lastRow="0" w:firstColumn="0" w:lastColumn="0" w:noHBand="0" w:noVBand="0"/>
      </w:tblPr>
      <w:tblGrid>
        <w:gridCol w:w="1124"/>
        <w:gridCol w:w="1734"/>
        <w:gridCol w:w="1871"/>
        <w:gridCol w:w="1784"/>
        <w:gridCol w:w="1737"/>
        <w:gridCol w:w="1456"/>
      </w:tblGrid>
      <w:tr w:rsidR="009166E9" w:rsidRPr="00E9603C" w14:paraId="670B23E2" w14:textId="77777777">
        <w:trPr>
          <w:trHeight w:val="345"/>
        </w:trPr>
        <w:tc>
          <w:tcPr>
            <w:tcW w:w="112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73CE1C9" w14:textId="77777777" w:rsidR="009166E9" w:rsidRPr="00E9603C" w:rsidRDefault="009166E9">
            <w:pPr>
              <w:pStyle w:val="TAH"/>
            </w:pPr>
          </w:p>
        </w:tc>
        <w:tc>
          <w:tcPr>
            <w:tcW w:w="173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5AEC9B7" w14:textId="77777777" w:rsidR="009166E9" w:rsidRPr="00E9603C" w:rsidRDefault="009166E9">
            <w:pPr>
              <w:pStyle w:val="TAH"/>
            </w:pPr>
            <w:r w:rsidRPr="00E9603C">
              <w:t>Impact on producer NF: Event Exposure Aspect</w:t>
            </w:r>
          </w:p>
        </w:tc>
        <w:tc>
          <w:tcPr>
            <w:tcW w:w="187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2D7D4853" w14:textId="77777777" w:rsidR="009166E9" w:rsidRPr="00E9603C" w:rsidRDefault="009166E9">
            <w:pPr>
              <w:pStyle w:val="TAH"/>
            </w:pPr>
            <w:r w:rsidRPr="00E9603C">
              <w:t>Impact on producer NF: Data Storage Aspect</w:t>
            </w:r>
          </w:p>
        </w:tc>
        <w:tc>
          <w:tcPr>
            <w:tcW w:w="178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A4C5FA2" w14:textId="77777777" w:rsidR="009166E9" w:rsidRPr="00E9603C" w:rsidRDefault="009166E9">
            <w:pPr>
              <w:pStyle w:val="TAH"/>
            </w:pPr>
            <w:r w:rsidRPr="00E9603C">
              <w:t>Impact on producer NF: Data Processing Aspect</w:t>
            </w:r>
          </w:p>
        </w:tc>
        <w:tc>
          <w:tcPr>
            <w:tcW w:w="1737"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1EFDAEA2" w14:textId="77777777" w:rsidR="009166E9" w:rsidRPr="00E9603C" w:rsidRDefault="009166E9">
            <w:pPr>
              <w:pStyle w:val="TAH"/>
            </w:pPr>
            <w:r w:rsidRPr="00E9603C">
              <w:t>Impact on consumer NF (other than the request for event exposure)</w:t>
            </w:r>
          </w:p>
        </w:tc>
        <w:tc>
          <w:tcPr>
            <w:tcW w:w="1456" w:type="dxa"/>
            <w:tcBorders>
              <w:top w:val="single" w:sz="6" w:space="0" w:color="000000"/>
              <w:left w:val="single" w:sz="6" w:space="0" w:color="000000"/>
              <w:bottom w:val="single" w:sz="6" w:space="0" w:color="000000"/>
              <w:right w:val="single" w:sz="6" w:space="0" w:color="000000"/>
            </w:tcBorders>
            <w:shd w:val="clear" w:color="auto" w:fill="B0B3B2"/>
          </w:tcPr>
          <w:p w14:paraId="05213C18" w14:textId="77777777" w:rsidR="009166E9" w:rsidRPr="00E9603C" w:rsidRDefault="009166E9">
            <w:pPr>
              <w:pStyle w:val="TAH"/>
            </w:pPr>
            <w:r w:rsidRPr="00E9603C">
              <w:t>Signalling reduction</w:t>
            </w:r>
          </w:p>
        </w:tc>
      </w:tr>
      <w:tr w:rsidR="009166E9" w:rsidRPr="00E9603C" w14:paraId="12DDF784" w14:textId="77777777">
        <w:trPr>
          <w:trHeight w:val="345"/>
        </w:trPr>
        <w:tc>
          <w:tcPr>
            <w:tcW w:w="1124"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316C73AA" w14:textId="77777777" w:rsidR="009166E9" w:rsidRPr="00E9603C" w:rsidRDefault="009166E9">
            <w:pPr>
              <w:pStyle w:val="TAH"/>
            </w:pPr>
            <w:r w:rsidRPr="00E9603C">
              <w:t>Sol#34</w:t>
            </w:r>
          </w:p>
        </w:tc>
        <w:tc>
          <w:tcPr>
            <w:tcW w:w="173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9DFD14" w14:textId="77777777" w:rsidR="009166E9" w:rsidRPr="00E9603C" w:rsidRDefault="009166E9">
            <w:pPr>
              <w:pStyle w:val="TAC"/>
            </w:pPr>
            <w:r w:rsidRPr="00E9603C">
              <w:t>Yes</w:t>
            </w:r>
          </w:p>
        </w:tc>
        <w:tc>
          <w:tcPr>
            <w:tcW w:w="18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002A435" w14:textId="77777777" w:rsidR="009166E9" w:rsidRPr="00E9603C" w:rsidRDefault="009166E9">
            <w:pPr>
              <w:pStyle w:val="TAC"/>
            </w:pPr>
            <w:r w:rsidRPr="00E9603C">
              <w:t>No</w:t>
            </w:r>
          </w:p>
        </w:tc>
        <w:tc>
          <w:tcPr>
            <w:tcW w:w="178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0626B16" w14:textId="77777777" w:rsidR="009166E9" w:rsidRPr="00E9603C" w:rsidRDefault="009166E9">
            <w:pPr>
              <w:pStyle w:val="TAC"/>
            </w:pPr>
            <w:r w:rsidRPr="00E9603C">
              <w:t>No</w:t>
            </w:r>
          </w:p>
        </w:tc>
        <w:tc>
          <w:tcPr>
            <w:tcW w:w="17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AB2D8B3" w14:textId="77777777" w:rsidR="009166E9" w:rsidRPr="00E9603C" w:rsidRDefault="009166E9">
            <w:pPr>
              <w:pStyle w:val="TAC"/>
            </w:pPr>
            <w:r w:rsidRPr="00E9603C">
              <w:t>Yes</w:t>
            </w:r>
          </w:p>
        </w:tc>
        <w:tc>
          <w:tcPr>
            <w:tcW w:w="1456" w:type="dxa"/>
            <w:tcBorders>
              <w:top w:val="single" w:sz="6" w:space="0" w:color="000000"/>
              <w:left w:val="single" w:sz="6" w:space="0" w:color="000000"/>
              <w:bottom w:val="single" w:sz="6" w:space="0" w:color="000000"/>
              <w:right w:val="single" w:sz="6" w:space="0" w:color="000000"/>
            </w:tcBorders>
          </w:tcPr>
          <w:p w14:paraId="2A301D3A" w14:textId="77777777" w:rsidR="009166E9" w:rsidRPr="00E9603C" w:rsidRDefault="009166E9">
            <w:pPr>
              <w:pStyle w:val="TAC"/>
            </w:pPr>
            <w:r w:rsidRPr="00E9603C">
              <w:t>No</w:t>
            </w:r>
          </w:p>
        </w:tc>
      </w:tr>
      <w:tr w:rsidR="009166E9" w:rsidRPr="00E9603C" w14:paraId="1397B4D1" w14:textId="77777777">
        <w:trPr>
          <w:trHeight w:val="330"/>
        </w:trPr>
        <w:tc>
          <w:tcPr>
            <w:tcW w:w="1124"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686D3454" w14:textId="77777777" w:rsidR="009166E9" w:rsidRPr="00E9603C" w:rsidRDefault="009166E9">
            <w:pPr>
              <w:pStyle w:val="TAH"/>
            </w:pPr>
            <w:r w:rsidRPr="00E9603C">
              <w:t>Sol#37</w:t>
            </w:r>
          </w:p>
        </w:tc>
        <w:tc>
          <w:tcPr>
            <w:tcW w:w="173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07D6F41" w14:textId="77777777" w:rsidR="009166E9" w:rsidRPr="00E9603C" w:rsidRDefault="009166E9">
            <w:pPr>
              <w:pStyle w:val="TAC"/>
            </w:pPr>
            <w:r w:rsidRPr="00E9603C">
              <w:t>Yes</w:t>
            </w:r>
          </w:p>
        </w:tc>
        <w:tc>
          <w:tcPr>
            <w:tcW w:w="18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721EA4E" w14:textId="77777777" w:rsidR="009166E9" w:rsidRPr="00E9603C" w:rsidRDefault="009166E9">
            <w:pPr>
              <w:pStyle w:val="TAC"/>
            </w:pPr>
            <w:r w:rsidRPr="00E9603C">
              <w:t>Yes</w:t>
            </w:r>
          </w:p>
        </w:tc>
        <w:tc>
          <w:tcPr>
            <w:tcW w:w="178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B267612" w14:textId="77777777" w:rsidR="009166E9" w:rsidRPr="00E9603C" w:rsidRDefault="009166E9">
            <w:pPr>
              <w:pStyle w:val="TAC"/>
            </w:pPr>
            <w:r w:rsidRPr="00E9603C">
              <w:t>Yes but negligible</w:t>
            </w:r>
          </w:p>
        </w:tc>
        <w:tc>
          <w:tcPr>
            <w:tcW w:w="17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D8C722B" w14:textId="77777777" w:rsidR="009166E9" w:rsidRPr="00E9603C" w:rsidRDefault="009166E9">
            <w:pPr>
              <w:pStyle w:val="TAC"/>
            </w:pPr>
            <w:r w:rsidRPr="00E9603C">
              <w:t>No</w:t>
            </w:r>
          </w:p>
        </w:tc>
        <w:tc>
          <w:tcPr>
            <w:tcW w:w="1456" w:type="dxa"/>
            <w:tcBorders>
              <w:top w:val="single" w:sz="6" w:space="0" w:color="000000"/>
              <w:left w:val="single" w:sz="6" w:space="0" w:color="000000"/>
              <w:bottom w:val="single" w:sz="6" w:space="0" w:color="000000"/>
              <w:right w:val="single" w:sz="6" w:space="0" w:color="000000"/>
            </w:tcBorders>
          </w:tcPr>
          <w:p w14:paraId="4004CF76" w14:textId="77777777" w:rsidR="009166E9" w:rsidRPr="00E9603C" w:rsidRDefault="009166E9">
            <w:pPr>
              <w:pStyle w:val="TAC"/>
            </w:pPr>
            <w:r w:rsidRPr="00E9603C">
              <w:t>Yes</w:t>
            </w:r>
          </w:p>
        </w:tc>
      </w:tr>
      <w:tr w:rsidR="009166E9" w:rsidRPr="00E9603C" w14:paraId="262D4968" w14:textId="77777777">
        <w:trPr>
          <w:trHeight w:val="330"/>
        </w:trPr>
        <w:tc>
          <w:tcPr>
            <w:tcW w:w="1124"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3E006C53" w14:textId="77777777" w:rsidR="009166E9" w:rsidRPr="00E9603C" w:rsidRDefault="009166E9">
            <w:pPr>
              <w:pStyle w:val="TAH"/>
            </w:pPr>
            <w:r w:rsidRPr="00E9603C">
              <w:t>Sol#38</w:t>
            </w:r>
          </w:p>
        </w:tc>
        <w:tc>
          <w:tcPr>
            <w:tcW w:w="173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148810C" w14:textId="77777777" w:rsidR="009166E9" w:rsidRPr="00E9603C" w:rsidRDefault="009166E9">
            <w:pPr>
              <w:pStyle w:val="TAC"/>
            </w:pPr>
            <w:r w:rsidRPr="00E9603C">
              <w:t>Yes</w:t>
            </w:r>
          </w:p>
        </w:tc>
        <w:tc>
          <w:tcPr>
            <w:tcW w:w="18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58B7B7B" w14:textId="77777777" w:rsidR="009166E9" w:rsidRPr="00E9603C" w:rsidRDefault="009166E9">
            <w:pPr>
              <w:pStyle w:val="TAC"/>
            </w:pPr>
            <w:r w:rsidRPr="00E9603C">
              <w:t>Yes</w:t>
            </w:r>
          </w:p>
        </w:tc>
        <w:tc>
          <w:tcPr>
            <w:tcW w:w="178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30CFA86" w14:textId="77777777" w:rsidR="009166E9" w:rsidRPr="00E9603C" w:rsidRDefault="009166E9">
            <w:pPr>
              <w:pStyle w:val="TAC"/>
            </w:pPr>
            <w:r w:rsidRPr="00E9603C">
              <w:t>Yes</w:t>
            </w:r>
          </w:p>
        </w:tc>
        <w:tc>
          <w:tcPr>
            <w:tcW w:w="17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3F39C2D" w14:textId="77777777" w:rsidR="009166E9" w:rsidRPr="00E9603C" w:rsidRDefault="009166E9">
            <w:pPr>
              <w:pStyle w:val="TAC"/>
            </w:pPr>
            <w:r w:rsidRPr="00E9603C">
              <w:t>Yes</w:t>
            </w:r>
          </w:p>
        </w:tc>
        <w:tc>
          <w:tcPr>
            <w:tcW w:w="1456" w:type="dxa"/>
            <w:tcBorders>
              <w:top w:val="single" w:sz="6" w:space="0" w:color="000000"/>
              <w:left w:val="single" w:sz="6" w:space="0" w:color="000000"/>
              <w:bottom w:val="single" w:sz="6" w:space="0" w:color="000000"/>
              <w:right w:val="single" w:sz="6" w:space="0" w:color="000000"/>
            </w:tcBorders>
          </w:tcPr>
          <w:p w14:paraId="63BB5EB6" w14:textId="77777777" w:rsidR="009166E9" w:rsidRPr="00E9603C" w:rsidRDefault="009166E9">
            <w:pPr>
              <w:pStyle w:val="TAC"/>
            </w:pPr>
            <w:r w:rsidRPr="00E9603C">
              <w:t>Yes</w:t>
            </w:r>
          </w:p>
        </w:tc>
      </w:tr>
      <w:tr w:rsidR="009166E9" w:rsidRPr="00E9603C" w14:paraId="288E97F8" w14:textId="77777777">
        <w:trPr>
          <w:trHeight w:val="165"/>
        </w:trPr>
        <w:tc>
          <w:tcPr>
            <w:tcW w:w="1124"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3265D3BA" w14:textId="77777777" w:rsidR="009166E9" w:rsidRPr="00E9603C" w:rsidRDefault="009166E9">
            <w:pPr>
              <w:pStyle w:val="TAH"/>
            </w:pPr>
            <w:r w:rsidRPr="00E9603C">
              <w:t>Sol#33</w:t>
            </w:r>
          </w:p>
        </w:tc>
        <w:tc>
          <w:tcPr>
            <w:tcW w:w="173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7786236" w14:textId="77777777" w:rsidR="009166E9" w:rsidRPr="00E9603C" w:rsidRDefault="009166E9">
            <w:pPr>
              <w:pStyle w:val="TAC"/>
            </w:pPr>
            <w:r w:rsidRPr="00E9603C">
              <w:t>Yes</w:t>
            </w:r>
          </w:p>
        </w:tc>
        <w:tc>
          <w:tcPr>
            <w:tcW w:w="18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05C6AB7" w14:textId="77777777" w:rsidR="009166E9" w:rsidRPr="00E9603C" w:rsidRDefault="009166E9">
            <w:pPr>
              <w:pStyle w:val="TAC"/>
            </w:pPr>
            <w:r w:rsidRPr="00E9603C">
              <w:t>No</w:t>
            </w:r>
          </w:p>
        </w:tc>
        <w:tc>
          <w:tcPr>
            <w:tcW w:w="178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476B1B0" w14:textId="77777777" w:rsidR="009166E9" w:rsidRPr="00E9603C" w:rsidRDefault="009166E9">
            <w:pPr>
              <w:pStyle w:val="TAC"/>
            </w:pPr>
            <w:r w:rsidRPr="00E9603C">
              <w:t>No</w:t>
            </w:r>
          </w:p>
        </w:tc>
        <w:tc>
          <w:tcPr>
            <w:tcW w:w="17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88BAA85" w14:textId="77777777" w:rsidR="009166E9" w:rsidRPr="00E9603C" w:rsidRDefault="009166E9">
            <w:pPr>
              <w:pStyle w:val="TAC"/>
            </w:pPr>
            <w:r w:rsidRPr="00E9603C">
              <w:t>No</w:t>
            </w:r>
          </w:p>
        </w:tc>
        <w:tc>
          <w:tcPr>
            <w:tcW w:w="1456" w:type="dxa"/>
            <w:tcBorders>
              <w:top w:val="single" w:sz="6" w:space="0" w:color="000000"/>
              <w:left w:val="single" w:sz="6" w:space="0" w:color="000000"/>
              <w:bottom w:val="single" w:sz="6" w:space="0" w:color="000000"/>
              <w:right w:val="single" w:sz="6" w:space="0" w:color="000000"/>
            </w:tcBorders>
          </w:tcPr>
          <w:p w14:paraId="61197446" w14:textId="77777777" w:rsidR="009166E9" w:rsidRPr="00E9603C" w:rsidRDefault="009166E9">
            <w:pPr>
              <w:pStyle w:val="TAC"/>
            </w:pPr>
            <w:r w:rsidRPr="00E9603C">
              <w:t>Yes</w:t>
            </w:r>
          </w:p>
        </w:tc>
      </w:tr>
      <w:tr w:rsidR="009166E9" w:rsidRPr="00E9603C" w14:paraId="24BD2CCC" w14:textId="77777777">
        <w:trPr>
          <w:trHeight w:val="165"/>
        </w:trPr>
        <w:tc>
          <w:tcPr>
            <w:tcW w:w="1124"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0168C636" w14:textId="77777777" w:rsidR="009166E9" w:rsidRPr="00E9603C" w:rsidRDefault="009166E9">
            <w:pPr>
              <w:pStyle w:val="TAH"/>
            </w:pPr>
            <w:r w:rsidRPr="00E9603C">
              <w:t>Sol#71</w:t>
            </w:r>
          </w:p>
        </w:tc>
        <w:tc>
          <w:tcPr>
            <w:tcW w:w="173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B88B32D" w14:textId="77777777" w:rsidR="009166E9" w:rsidRPr="00E9603C" w:rsidRDefault="009166E9">
            <w:pPr>
              <w:pStyle w:val="TAC"/>
            </w:pPr>
            <w:r w:rsidRPr="00E9603C">
              <w:t>Yes</w:t>
            </w:r>
          </w:p>
        </w:tc>
        <w:tc>
          <w:tcPr>
            <w:tcW w:w="18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64E899C" w14:textId="77777777" w:rsidR="009166E9" w:rsidRPr="00E9603C" w:rsidRDefault="009166E9">
            <w:pPr>
              <w:pStyle w:val="TAC"/>
            </w:pPr>
            <w:r w:rsidRPr="00E9603C">
              <w:t>No</w:t>
            </w:r>
          </w:p>
        </w:tc>
        <w:tc>
          <w:tcPr>
            <w:tcW w:w="178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E01F6DA" w14:textId="77777777" w:rsidR="009166E9" w:rsidRPr="00E9603C" w:rsidRDefault="009166E9">
            <w:pPr>
              <w:pStyle w:val="TAC"/>
            </w:pPr>
            <w:r w:rsidRPr="00E9603C">
              <w:t>Yes</w:t>
            </w:r>
          </w:p>
        </w:tc>
        <w:tc>
          <w:tcPr>
            <w:tcW w:w="173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C68152A" w14:textId="77777777" w:rsidR="009166E9" w:rsidRPr="00E9603C" w:rsidRDefault="009166E9">
            <w:pPr>
              <w:pStyle w:val="TAC"/>
            </w:pPr>
            <w:r w:rsidRPr="00E9603C">
              <w:t>No</w:t>
            </w:r>
          </w:p>
        </w:tc>
        <w:tc>
          <w:tcPr>
            <w:tcW w:w="1456" w:type="dxa"/>
            <w:tcBorders>
              <w:top w:val="single" w:sz="6" w:space="0" w:color="000000"/>
              <w:left w:val="single" w:sz="6" w:space="0" w:color="000000"/>
              <w:bottom w:val="single" w:sz="6" w:space="0" w:color="000000"/>
              <w:right w:val="single" w:sz="6" w:space="0" w:color="000000"/>
            </w:tcBorders>
          </w:tcPr>
          <w:p w14:paraId="3000AB6C" w14:textId="77777777" w:rsidR="009166E9" w:rsidRPr="00E9603C" w:rsidRDefault="009166E9">
            <w:pPr>
              <w:pStyle w:val="TAC"/>
            </w:pPr>
            <w:r w:rsidRPr="00E9603C">
              <w:t>Yes</w:t>
            </w:r>
          </w:p>
        </w:tc>
      </w:tr>
    </w:tbl>
    <w:p w14:paraId="086C4A6E" w14:textId="77777777" w:rsidR="009166E9" w:rsidRPr="00E9603C" w:rsidRDefault="009166E9">
      <w:pPr>
        <w:rPr>
          <w:lang w:eastAsia="zh-CN"/>
        </w:rPr>
      </w:pPr>
    </w:p>
    <w:p w14:paraId="3D7019E7" w14:textId="77777777" w:rsidR="009166E9" w:rsidRPr="00E9603C" w:rsidRDefault="009166E9">
      <w:pPr>
        <w:rPr>
          <w:lang w:eastAsia="zh-CN"/>
        </w:rPr>
      </w:pPr>
      <w:r w:rsidRPr="00E9603C">
        <w:rPr>
          <w:lang w:eastAsia="zh-CN"/>
        </w:rPr>
        <w:t>Some details about the impacts on the event exposure service producer and consumer NF are provided in the following.</w:t>
      </w:r>
    </w:p>
    <w:p w14:paraId="109E98C0" w14:textId="77777777" w:rsidR="009166E9" w:rsidRPr="00E9603C" w:rsidRDefault="009166E9">
      <w:pPr>
        <w:rPr>
          <w:b/>
          <w:bCs/>
          <w:lang w:eastAsia="zh-CN"/>
        </w:rPr>
      </w:pPr>
      <w:r w:rsidRPr="00E9603C">
        <w:rPr>
          <w:b/>
          <w:bCs/>
          <w:lang w:eastAsia="zh-CN"/>
        </w:rPr>
        <w:t>Impact on event exposure service producer NF: Event Exposure Aspect</w:t>
      </w:r>
    </w:p>
    <w:p w14:paraId="2F56AB75" w14:textId="77777777" w:rsidR="009166E9" w:rsidRPr="00E9603C" w:rsidRDefault="009166E9">
      <w:pPr>
        <w:rPr>
          <w:lang w:eastAsia="zh-CN"/>
        </w:rPr>
      </w:pPr>
      <w:r w:rsidRPr="00E9603C">
        <w:rPr>
          <w:lang w:eastAsia="zh-CN"/>
        </w:rPr>
        <w:t>The changes on the event exposure request transmitted from the consumer NF to the producer NF are evaluated.</w:t>
      </w:r>
    </w:p>
    <w:p w14:paraId="2AFC79B4" w14:textId="77777777" w:rsidR="009166E9" w:rsidRPr="00E9603C" w:rsidRDefault="009166E9">
      <w:pPr>
        <w:rPr>
          <w:lang w:eastAsia="zh-CN"/>
        </w:rPr>
      </w:pPr>
      <w:r w:rsidRPr="00E9603C">
        <w:rPr>
          <w:lang w:eastAsia="zh-CN"/>
        </w:rPr>
        <w:t>The impact on the interface indicates that the information will not be provided in the Rel-16 NWDAF subscription request and these new solutions will not be used by the Rel-16 NWDAF.</w:t>
      </w:r>
    </w:p>
    <w:p w14:paraId="32D5ABD5" w14:textId="77777777" w:rsidR="009166E9" w:rsidRPr="00E9603C" w:rsidRDefault="009166E9">
      <w:pPr>
        <w:rPr>
          <w:lang w:eastAsia="ko-KR"/>
        </w:rPr>
      </w:pPr>
      <w:r w:rsidRPr="00E9603C">
        <w:rPr>
          <w:lang w:eastAsia="ko-KR"/>
        </w:rPr>
        <w:t>And on the other hand, since the proposed solutions do not remove any parameter from the event exposure requests which are defined in the Rel-16, the Rel-16 NWDAF can still use the event exposure service framework to collect data.</w:t>
      </w:r>
    </w:p>
    <w:p w14:paraId="4A2DE21F" w14:textId="77777777" w:rsidR="009166E9" w:rsidRPr="00E9603C" w:rsidRDefault="009166E9">
      <w:pPr>
        <w:pStyle w:val="B1"/>
        <w:rPr>
          <w:lang w:eastAsia="ko-KR"/>
        </w:rPr>
      </w:pPr>
      <w:r w:rsidRPr="00E9603C">
        <w:rPr>
          <w:lang w:eastAsia="ko-KR"/>
        </w:rPr>
        <w:t>-</w:t>
      </w:r>
      <w:r w:rsidRPr="00E9603C">
        <w:rPr>
          <w:lang w:eastAsia="ko-KR"/>
        </w:rPr>
        <w:tab/>
        <w:t>Sol#34: the producer NF needs to check if the received event exposure subscription request including the additional Accessible NF IDs parameter meets the redundancy condition;</w:t>
      </w:r>
    </w:p>
    <w:p w14:paraId="5D488DA3" w14:textId="77777777" w:rsidR="009166E9" w:rsidRPr="00E9603C" w:rsidRDefault="009166E9">
      <w:pPr>
        <w:pStyle w:val="B1"/>
        <w:rPr>
          <w:lang w:eastAsia="ko-KR"/>
        </w:rPr>
      </w:pPr>
      <w:r w:rsidRPr="00E9603C">
        <w:rPr>
          <w:lang w:eastAsia="ko-KR"/>
        </w:rPr>
        <w:t>-</w:t>
      </w:r>
      <w:r w:rsidRPr="00E9603C">
        <w:rPr>
          <w:lang w:eastAsia="ko-KR"/>
        </w:rPr>
        <w:tab/>
        <w:t>Sol#37: the producer NF needs to halt/resume the notification based on additional parameters Deactivate notification flags and Activate-deactivate notification flag;</w:t>
      </w:r>
    </w:p>
    <w:p w14:paraId="436E7FE7" w14:textId="77777777" w:rsidR="009166E9" w:rsidRPr="00E9603C" w:rsidRDefault="009166E9">
      <w:pPr>
        <w:pStyle w:val="B1"/>
        <w:rPr>
          <w:lang w:eastAsia="ko-KR"/>
        </w:rPr>
      </w:pPr>
      <w:r w:rsidRPr="00E9603C">
        <w:rPr>
          <w:lang w:eastAsia="ko-KR"/>
        </w:rPr>
        <w:t>-</w:t>
      </w:r>
      <w:r w:rsidRPr="00E9603C">
        <w:rPr>
          <w:lang w:eastAsia="ko-KR"/>
        </w:rPr>
        <w:tab/>
        <w:t>Sol#38: the producer NF needs prepare the notification based on the additional parameters Event Reporting Granularity and Reporting Type</w:t>
      </w:r>
    </w:p>
    <w:p w14:paraId="012DAB05" w14:textId="77777777" w:rsidR="009166E9" w:rsidRPr="00E9603C" w:rsidRDefault="009166E9">
      <w:pPr>
        <w:pStyle w:val="B1"/>
        <w:rPr>
          <w:lang w:eastAsia="ko-KR"/>
        </w:rPr>
      </w:pPr>
      <w:r w:rsidRPr="00E9603C">
        <w:rPr>
          <w:lang w:eastAsia="ko-KR"/>
        </w:rPr>
        <w:t>-</w:t>
      </w:r>
      <w:r w:rsidRPr="00E9603C">
        <w:rPr>
          <w:lang w:eastAsia="ko-KR"/>
        </w:rPr>
        <w:tab/>
        <w:t>Sol#33: the producer NF needs to support Additional filters for event exposure service.</w:t>
      </w:r>
    </w:p>
    <w:p w14:paraId="50069A16" w14:textId="77777777" w:rsidR="009166E9" w:rsidRPr="00E9603C" w:rsidRDefault="009166E9">
      <w:pPr>
        <w:pStyle w:val="B1"/>
        <w:rPr>
          <w:lang w:eastAsia="ko-KR"/>
        </w:rPr>
      </w:pPr>
      <w:r w:rsidRPr="00E9603C">
        <w:rPr>
          <w:lang w:eastAsia="ko-KR"/>
        </w:rPr>
        <w:t>-</w:t>
      </w:r>
      <w:r w:rsidRPr="00E9603C">
        <w:rPr>
          <w:lang w:eastAsia="ko-KR"/>
        </w:rPr>
        <w:tab/>
        <w:t>Sol#71: the producer NF needs to receive a subscription message containing the additional partition criteria parameter to prepare the notification.</w:t>
      </w:r>
    </w:p>
    <w:p w14:paraId="28520B79" w14:textId="77777777" w:rsidR="009166E9" w:rsidRPr="00E9603C" w:rsidRDefault="009166E9">
      <w:pPr>
        <w:rPr>
          <w:b/>
          <w:bCs/>
          <w:lang w:eastAsia="zh-CN"/>
        </w:rPr>
      </w:pPr>
      <w:r w:rsidRPr="00E9603C">
        <w:rPr>
          <w:b/>
          <w:bCs/>
          <w:lang w:eastAsia="zh-CN"/>
        </w:rPr>
        <w:t>Impact on event exposure service producer NF: Data Storage Aspect</w:t>
      </w:r>
    </w:p>
    <w:p w14:paraId="6E8ED8DA" w14:textId="77777777" w:rsidR="009166E9" w:rsidRPr="00E9603C" w:rsidRDefault="009166E9">
      <w:pPr>
        <w:rPr>
          <w:lang w:eastAsia="zh-CN"/>
        </w:rPr>
      </w:pPr>
      <w:r w:rsidRPr="00E9603C">
        <w:rPr>
          <w:lang w:eastAsia="zh-CN"/>
        </w:rPr>
        <w:t>Considering that the total amount of the data needed to be stored may be large, in order to support the proposed solution, more storage resource may be required for the Rel-17 producer NFs comparing to the Rel-16 ones. This is an additional requirement on the resource deployment and allocation. And this may become an impact when the operators try to upgrade the NF to support Rel-17. An appropriate trade-off must be found between the volume of data that needs to be stored in NF and the volume and frequency of data collection.</w:t>
      </w:r>
    </w:p>
    <w:p w14:paraId="7922105D" w14:textId="77777777" w:rsidR="009166E9" w:rsidRPr="00E9603C" w:rsidRDefault="009166E9">
      <w:pPr>
        <w:pStyle w:val="B1"/>
        <w:rPr>
          <w:lang w:eastAsia="ko-KR"/>
        </w:rPr>
      </w:pPr>
      <w:r w:rsidRPr="00E9603C">
        <w:rPr>
          <w:lang w:eastAsia="ko-KR"/>
        </w:rPr>
        <w:t>-</w:t>
      </w:r>
      <w:r w:rsidRPr="00E9603C">
        <w:rPr>
          <w:lang w:eastAsia="ko-KR"/>
        </w:rPr>
        <w:tab/>
        <w:t>Sol#34: No additional data storage is required.</w:t>
      </w:r>
    </w:p>
    <w:p w14:paraId="2ADAB2A7" w14:textId="77777777" w:rsidR="009166E9" w:rsidRPr="00E9603C" w:rsidRDefault="009166E9">
      <w:pPr>
        <w:pStyle w:val="B1"/>
        <w:rPr>
          <w:lang w:eastAsia="ko-KR"/>
        </w:rPr>
      </w:pPr>
      <w:r w:rsidRPr="00E9603C">
        <w:rPr>
          <w:lang w:eastAsia="ko-KR"/>
        </w:rPr>
        <w:t>-</w:t>
      </w:r>
      <w:r w:rsidRPr="00E9603C">
        <w:rPr>
          <w:lang w:eastAsia="ko-KR"/>
        </w:rPr>
        <w:tab/>
        <w:t>Sol#37: the producer NF needs additional storage to store the past collected events not already sent to the consumer NF and also to store historical event data for the data aggregation performed at the producer NF. Moreover, as the storage requirement may be varied for each of the subscriptions, for example, the aggregation level is different in different subscription request, the overall data storage requirement of a producer NF may change dynamically. However, the list of past events may be bounded by a maximum. The data storage requirements will have even more impacts on the NF if the option from solution #37 that the event provider NF is configured to store events for all the UEs it serves without a trigger from the NWDAF is used.</w:t>
      </w:r>
    </w:p>
    <w:p w14:paraId="230475AE" w14:textId="77777777" w:rsidR="009166E9" w:rsidRPr="00E9603C" w:rsidRDefault="009166E9">
      <w:pPr>
        <w:pStyle w:val="B1"/>
        <w:rPr>
          <w:lang w:eastAsia="ko-KR"/>
        </w:rPr>
      </w:pPr>
      <w:r w:rsidRPr="00E9603C">
        <w:rPr>
          <w:lang w:eastAsia="ko-KR"/>
        </w:rPr>
        <w:t>-</w:t>
      </w:r>
      <w:r w:rsidRPr="00E9603C">
        <w:rPr>
          <w:lang w:eastAsia="ko-KR"/>
        </w:rPr>
        <w:tab/>
        <w:t>Sol#38: If the Event Reporting Granularity is set: the producer NF need to store the data of the first Notification. So that for each time there is new notification, the producer NF can load/read/retrieve the stored notification and compare it with the data for the difference.</w:t>
      </w:r>
    </w:p>
    <w:p w14:paraId="7D2352D9" w14:textId="77777777" w:rsidR="009166E9" w:rsidRPr="00E9603C" w:rsidRDefault="009166E9">
      <w:pPr>
        <w:pStyle w:val="B1"/>
        <w:rPr>
          <w:lang w:eastAsia="ko-KR"/>
        </w:rPr>
      </w:pPr>
      <w:r w:rsidRPr="00E9603C">
        <w:rPr>
          <w:lang w:eastAsia="ko-KR"/>
        </w:rPr>
        <w:t>-</w:t>
      </w:r>
      <w:r w:rsidRPr="00E9603C">
        <w:rPr>
          <w:lang w:eastAsia="ko-KR"/>
        </w:rPr>
        <w:tab/>
        <w:t>Sol#33: No additional data storage is required for the event exposure producer NF.</w:t>
      </w:r>
    </w:p>
    <w:p w14:paraId="4F2E4957" w14:textId="77777777" w:rsidR="009166E9" w:rsidRPr="00E9603C" w:rsidRDefault="009166E9">
      <w:pPr>
        <w:pStyle w:val="B1"/>
        <w:rPr>
          <w:lang w:eastAsia="ko-KR"/>
        </w:rPr>
      </w:pPr>
      <w:r w:rsidRPr="00E9603C">
        <w:rPr>
          <w:lang w:eastAsia="ko-KR"/>
        </w:rPr>
        <w:t>-</w:t>
      </w:r>
      <w:r w:rsidRPr="00E9603C">
        <w:rPr>
          <w:lang w:eastAsia="ko-KR"/>
        </w:rPr>
        <w:tab/>
        <w:t>Sol#71: No additional data storage is required for the event exposure producer NF.</w:t>
      </w:r>
    </w:p>
    <w:p w14:paraId="3DC067D8" w14:textId="77777777" w:rsidR="009166E9" w:rsidRPr="00E9603C" w:rsidRDefault="009166E9">
      <w:pPr>
        <w:rPr>
          <w:b/>
          <w:bCs/>
          <w:lang w:eastAsia="zh-CN"/>
        </w:rPr>
      </w:pPr>
      <w:r w:rsidRPr="00E9603C">
        <w:rPr>
          <w:b/>
          <w:bCs/>
          <w:lang w:eastAsia="zh-CN"/>
        </w:rPr>
        <w:t>Impact on event exposure service producer NF: Data Processing Aspect</w:t>
      </w:r>
    </w:p>
    <w:p w14:paraId="195CB020" w14:textId="77777777" w:rsidR="009166E9" w:rsidRPr="00E9603C" w:rsidRDefault="009166E9">
      <w:pPr>
        <w:rPr>
          <w:lang w:eastAsia="zh-CN"/>
        </w:rPr>
      </w:pPr>
      <w:r w:rsidRPr="00E9603C">
        <w:rPr>
          <w:lang w:eastAsia="zh-CN"/>
        </w:rPr>
        <w:t>In this part, it is evaluated that comparing to the Rel-16 solution (i.e. based on the event exposure service requested without the additional parameters introduced by these solutions), whether or not the producer NF needs additional data process procedure to be applied on the event exposure data, especially the data process procedure which is applied with respect to every single piece of the data. The additional data process procedure may require more computing resource to be allocated to the NF. The data processing requires more computing resource when the amount of the generated event data increases. Similar to the impact on the data storage aspect, the additional data processing requirement of the proposed solution on data processing may have impact on the producer NF deployment.</w:t>
      </w:r>
    </w:p>
    <w:p w14:paraId="13DD6942" w14:textId="77777777" w:rsidR="009166E9" w:rsidRPr="00E9603C" w:rsidRDefault="009166E9">
      <w:pPr>
        <w:pStyle w:val="B1"/>
        <w:rPr>
          <w:lang w:eastAsia="ko-KR"/>
        </w:rPr>
      </w:pPr>
      <w:r w:rsidRPr="00E9603C">
        <w:rPr>
          <w:lang w:eastAsia="ko-KR"/>
        </w:rPr>
        <w:t>-</w:t>
      </w:r>
      <w:r w:rsidRPr="00E9603C">
        <w:rPr>
          <w:lang w:eastAsia="ko-KR"/>
        </w:rPr>
        <w:tab/>
        <w:t>Sol#34: No additional data processing is required for the event exposure producer NF.</w:t>
      </w:r>
    </w:p>
    <w:p w14:paraId="301BD435" w14:textId="77777777" w:rsidR="009166E9" w:rsidRPr="00E9603C" w:rsidRDefault="009166E9">
      <w:pPr>
        <w:pStyle w:val="B1"/>
        <w:rPr>
          <w:lang w:eastAsia="ko-KR"/>
        </w:rPr>
      </w:pPr>
      <w:r w:rsidRPr="00E9603C">
        <w:rPr>
          <w:lang w:eastAsia="ko-KR"/>
        </w:rPr>
        <w:t>-</w:t>
      </w:r>
      <w:r w:rsidRPr="00E9603C">
        <w:rPr>
          <w:lang w:eastAsia="ko-KR"/>
        </w:rPr>
        <w:tab/>
        <w:t>Sol#37: Depending on the value of aggregation periods, the producer NF may need additional data processing power (such as calculation power) to perform the data aggregation. However, as the computation is incremental, the additional load is negligible. And the aggregation level may have influence on the data processing power required.</w:t>
      </w:r>
    </w:p>
    <w:p w14:paraId="36A8B6D1" w14:textId="77777777" w:rsidR="009166E9" w:rsidRPr="00E9603C" w:rsidRDefault="009166E9">
      <w:pPr>
        <w:pStyle w:val="B1"/>
        <w:rPr>
          <w:lang w:eastAsia="ko-KR"/>
        </w:rPr>
      </w:pPr>
      <w:r w:rsidRPr="00E9603C">
        <w:rPr>
          <w:lang w:eastAsia="ko-KR"/>
        </w:rPr>
        <w:t>-</w:t>
      </w:r>
      <w:r w:rsidRPr="00E9603C">
        <w:rPr>
          <w:lang w:eastAsia="ko-KR"/>
        </w:rPr>
        <w:tab/>
        <w:t>Sol#38: If the Event Reporting Granularity is set: when there is new notification generated, the producer NF needs to calculate the difference between the new notification and the stored (first) notification. And then, the producer NF will also need to compare the calculation result with the Event Reporting Granularity to see whether the calculation result exceeds the Event Reporting Granularity or not.</w:t>
      </w:r>
    </w:p>
    <w:p w14:paraId="017A474C" w14:textId="77777777" w:rsidR="009166E9" w:rsidRPr="00E9603C" w:rsidRDefault="009166E9">
      <w:pPr>
        <w:pStyle w:val="B1"/>
        <w:rPr>
          <w:lang w:eastAsia="ko-KR"/>
        </w:rPr>
      </w:pPr>
      <w:r w:rsidRPr="00E9603C">
        <w:rPr>
          <w:lang w:eastAsia="ko-KR"/>
        </w:rPr>
        <w:t>-</w:t>
      </w:r>
      <w:r w:rsidRPr="00E9603C">
        <w:rPr>
          <w:lang w:eastAsia="ko-KR"/>
        </w:rPr>
        <w:tab/>
        <w:t>Sol#33: No additional data processing is required for the event exposure producer NF.</w:t>
      </w:r>
    </w:p>
    <w:p w14:paraId="4B0DDA24" w14:textId="77777777" w:rsidR="009166E9" w:rsidRPr="00E9603C" w:rsidRDefault="009166E9">
      <w:pPr>
        <w:pStyle w:val="B1"/>
        <w:rPr>
          <w:lang w:eastAsia="ko-KR"/>
        </w:rPr>
      </w:pPr>
      <w:r w:rsidRPr="00E9603C">
        <w:rPr>
          <w:lang w:eastAsia="ko-KR"/>
        </w:rPr>
        <w:t>-</w:t>
      </w:r>
      <w:r w:rsidRPr="00E9603C">
        <w:rPr>
          <w:lang w:eastAsia="ko-KR"/>
        </w:rPr>
        <w:tab/>
        <w:t>Sol#71: the producer NF need to evaluate each of the event data using the partition criteria value provided, so that the data can be sorted into different groups (sub-population/stratum) for further sampling procedures.</w:t>
      </w:r>
    </w:p>
    <w:p w14:paraId="6D76855F" w14:textId="77777777" w:rsidR="009166E9" w:rsidRPr="00E9603C" w:rsidRDefault="009166E9">
      <w:pPr>
        <w:pStyle w:val="B1"/>
        <w:rPr>
          <w:lang w:eastAsia="ko-KR"/>
        </w:rPr>
      </w:pPr>
      <w:r w:rsidRPr="00E9603C">
        <w:rPr>
          <w:lang w:eastAsia="ko-KR"/>
        </w:rPr>
        <w:t>-</w:t>
      </w:r>
      <w:r w:rsidRPr="00E9603C">
        <w:rPr>
          <w:lang w:eastAsia="ko-KR"/>
        </w:rPr>
        <w:tab/>
        <w:t>Within the solutions in this group, the solution #33 introduce minimum impact on the deployment of the NF which acts as the event exposure service producer.</w:t>
      </w:r>
    </w:p>
    <w:p w14:paraId="76E78133" w14:textId="77777777" w:rsidR="009166E9" w:rsidRPr="00E9603C" w:rsidRDefault="009166E9">
      <w:pPr>
        <w:rPr>
          <w:b/>
          <w:bCs/>
          <w:lang w:eastAsia="zh-CN"/>
        </w:rPr>
      </w:pPr>
      <w:r w:rsidRPr="00E9603C">
        <w:rPr>
          <w:b/>
          <w:bCs/>
          <w:lang w:eastAsia="zh-CN"/>
        </w:rPr>
        <w:t>Impacts on Event Exposure Service Consumer NF</w:t>
      </w:r>
    </w:p>
    <w:p w14:paraId="2A546CC0" w14:textId="77777777" w:rsidR="009166E9" w:rsidRPr="00E9603C" w:rsidRDefault="009166E9">
      <w:pPr>
        <w:rPr>
          <w:lang w:eastAsia="zh-CN"/>
        </w:rPr>
      </w:pPr>
      <w:r w:rsidRPr="00E9603C">
        <w:rPr>
          <w:lang w:eastAsia="zh-CN"/>
        </w:rPr>
        <w:t>In this part, the consumer NF is evaluated in the cases where the consumer NF requests the service with and without the proposed additional parameters in its request. We'd like to see if there are any additional operations or additional requirements needed in the consumer NF so that the data received can be used.</w:t>
      </w:r>
    </w:p>
    <w:p w14:paraId="03DCD8E5" w14:textId="77777777" w:rsidR="009166E9" w:rsidRPr="00E9603C" w:rsidRDefault="009166E9">
      <w:pPr>
        <w:rPr>
          <w:lang w:eastAsia="zh-CN"/>
        </w:rPr>
      </w:pPr>
      <w:r w:rsidRPr="00E9603C">
        <w:rPr>
          <w:lang w:eastAsia="zh-CN"/>
        </w:rPr>
        <w:t>As mentioned in the Impact on interface for subscription request, in all the proposed solutions, the event exposure service consumer NF needs to support the corresponding enhancement in the subscription request.</w:t>
      </w:r>
    </w:p>
    <w:p w14:paraId="4A79862F" w14:textId="77777777" w:rsidR="009166E9" w:rsidRPr="00E9603C" w:rsidRDefault="009166E9">
      <w:pPr>
        <w:pStyle w:val="B1"/>
        <w:rPr>
          <w:lang w:eastAsia="ko-KR"/>
        </w:rPr>
      </w:pPr>
      <w:r w:rsidRPr="00E9603C">
        <w:rPr>
          <w:lang w:eastAsia="ko-KR"/>
        </w:rPr>
        <w:t>-</w:t>
      </w:r>
      <w:r w:rsidRPr="00E9603C">
        <w:rPr>
          <w:lang w:eastAsia="ko-KR"/>
        </w:rPr>
        <w:tab/>
        <w:t>Sol#34: Multiple event exposure service consumer NFs, such as NWDAFs, need accessibility to the same data. (For example, multiple NWDAFs connect to the same data repository at the same time). In the case where the NWDAF needs to retrieve the data via other NWDAF, additional signalling is needed with necessary coordination between NWDAFs. Solution #34 does not document such additional signalling nor coordination between NWDAFs. Some configuration of the NWDAF is required to know and maintain the data accessibility rules between NWDAFs.</w:t>
      </w:r>
    </w:p>
    <w:p w14:paraId="331D8D5F" w14:textId="77777777" w:rsidR="009166E9" w:rsidRPr="00E9603C" w:rsidRDefault="009166E9">
      <w:pPr>
        <w:pStyle w:val="B1"/>
        <w:rPr>
          <w:lang w:eastAsia="ko-KR"/>
        </w:rPr>
      </w:pPr>
      <w:r w:rsidRPr="00E9603C">
        <w:rPr>
          <w:lang w:eastAsia="ko-KR"/>
        </w:rPr>
        <w:t>-</w:t>
      </w:r>
      <w:r w:rsidRPr="00E9603C">
        <w:rPr>
          <w:lang w:eastAsia="ko-KR"/>
        </w:rPr>
        <w:tab/>
        <w:t>Sol#37: From the perspective of the event exposure service, there is no impact on the event exposure service consumer NF.</w:t>
      </w:r>
    </w:p>
    <w:p w14:paraId="0FC53641" w14:textId="77777777" w:rsidR="009166E9" w:rsidRPr="00E9603C" w:rsidRDefault="009166E9">
      <w:pPr>
        <w:pStyle w:val="B1"/>
        <w:rPr>
          <w:lang w:eastAsia="ko-KR"/>
        </w:rPr>
      </w:pPr>
      <w:r w:rsidRPr="00E9603C">
        <w:rPr>
          <w:lang w:eastAsia="ko-KR"/>
        </w:rPr>
        <w:t>-</w:t>
      </w:r>
      <w:r w:rsidRPr="00E9603C">
        <w:rPr>
          <w:lang w:eastAsia="ko-KR"/>
        </w:rPr>
        <w:tab/>
        <w:t>Sol#38: If the Event Reporting Granularity is set, the consumer NF needs to identify and store the first notification received from the producer NF. And if the Reporting Type indicates that the arrival notification uses a set of data that has difference from the previous notification, the consumer NF needs to calculate what the real data is based on the newly arrival notification and the previous notification.</w:t>
      </w:r>
    </w:p>
    <w:p w14:paraId="1BBF0CB2" w14:textId="77777777" w:rsidR="009166E9" w:rsidRPr="00E9603C" w:rsidRDefault="009166E9">
      <w:pPr>
        <w:pStyle w:val="B1"/>
        <w:rPr>
          <w:lang w:eastAsia="ko-KR"/>
        </w:rPr>
      </w:pPr>
      <w:r w:rsidRPr="00E9603C">
        <w:rPr>
          <w:lang w:eastAsia="ko-KR"/>
        </w:rPr>
        <w:t>-</w:t>
      </w:r>
      <w:r w:rsidRPr="00E9603C">
        <w:rPr>
          <w:lang w:eastAsia="ko-KR"/>
        </w:rPr>
        <w:tab/>
        <w:t>Sol#33: From the perspective of the event exposure service, there is no impact on the event exposure service consumer NF. However, for the NWDAF who acts as the event exposure service consumer NF, the additional filters proposed in the solution should be supported in the first place.</w:t>
      </w:r>
    </w:p>
    <w:p w14:paraId="0B56BB2B" w14:textId="77777777" w:rsidR="009166E9" w:rsidRPr="00E9603C" w:rsidRDefault="009166E9">
      <w:pPr>
        <w:pStyle w:val="B1"/>
        <w:rPr>
          <w:lang w:eastAsia="ko-KR"/>
        </w:rPr>
      </w:pPr>
      <w:r w:rsidRPr="00E9603C">
        <w:rPr>
          <w:lang w:eastAsia="ko-KR"/>
        </w:rPr>
        <w:t>-</w:t>
      </w:r>
      <w:r w:rsidRPr="00E9603C">
        <w:rPr>
          <w:lang w:eastAsia="ko-KR"/>
        </w:rPr>
        <w:tab/>
        <w:t>Sol#71: From the perspective of the event exposure service, there is no impact on the event exposure service consumer NF. However, the knowledge about the partition criteria value is required especially when such partition criteria may have a tight relationship with the analysing algorithm implemented in NWDAF for providing analytic services.</w:t>
      </w:r>
    </w:p>
    <w:p w14:paraId="1957246F" w14:textId="77777777" w:rsidR="009166E9" w:rsidRPr="00E9603C" w:rsidRDefault="009166E9">
      <w:pPr>
        <w:rPr>
          <w:b/>
          <w:bCs/>
          <w:lang w:eastAsia="zh-CN"/>
        </w:rPr>
      </w:pPr>
      <w:r w:rsidRPr="00E9603C">
        <w:rPr>
          <w:b/>
          <w:bCs/>
          <w:lang w:eastAsia="zh-CN"/>
        </w:rPr>
        <w:t>Evaluation of the range of applicable scenarios</w:t>
      </w:r>
    </w:p>
    <w:p w14:paraId="3F1D7890" w14:textId="77777777" w:rsidR="009166E9" w:rsidRPr="00E9603C" w:rsidRDefault="009166E9">
      <w:pPr>
        <w:rPr>
          <w:lang w:eastAsia="en-US"/>
        </w:rPr>
      </w:pPr>
      <w:r w:rsidRPr="00E9603C">
        <w:rPr>
          <w:lang w:eastAsia="en-US"/>
        </w:rPr>
        <w:t>The proposed solution #33, #34, #37, #38 and #71 can be further separated into two groups.</w:t>
      </w:r>
    </w:p>
    <w:p w14:paraId="68A6F5AA" w14:textId="77777777" w:rsidR="009166E9" w:rsidRPr="00E9603C" w:rsidRDefault="009166E9">
      <w:pPr>
        <w:pStyle w:val="B1"/>
        <w:rPr>
          <w:lang w:eastAsia="ko-KR"/>
        </w:rPr>
      </w:pPr>
      <w:r w:rsidRPr="00E9603C">
        <w:rPr>
          <w:lang w:eastAsia="ko-KR"/>
        </w:rPr>
        <w:t>-</w:t>
      </w:r>
      <w:r w:rsidRPr="00E9603C">
        <w:rPr>
          <w:lang w:eastAsia="ko-KR"/>
        </w:rPr>
        <w:tab/>
        <w:t>The solution #38, the data volume reduction part of the solution #37 and the solution #71 are based on the data within the content of the notification.</w:t>
      </w:r>
    </w:p>
    <w:p w14:paraId="682B744A" w14:textId="77777777" w:rsidR="009166E9" w:rsidRPr="00E9603C" w:rsidRDefault="009166E9">
      <w:pPr>
        <w:pStyle w:val="B1"/>
        <w:rPr>
          <w:lang w:eastAsia="ko-KR"/>
        </w:rPr>
      </w:pPr>
      <w:r w:rsidRPr="00E9603C">
        <w:rPr>
          <w:lang w:eastAsia="ko-KR"/>
        </w:rPr>
        <w:t>-</w:t>
      </w:r>
      <w:r w:rsidRPr="00E9603C">
        <w:rPr>
          <w:lang w:eastAsia="ko-KR"/>
        </w:rPr>
        <w:tab/>
        <w:t>On the other hand, the solution #33, #34 and the signalling reduction part in the #37 can work regardless of the content included in the notification. In other words, the solution #33, #34 and the signalling reduction part of solution #37 can be applied in scenarios where some other solutions based on the data within the content of the notification are also applied.</w:t>
      </w:r>
    </w:p>
    <w:p w14:paraId="66192C8C" w14:textId="77777777" w:rsidR="009166E9" w:rsidRPr="00E9603C" w:rsidRDefault="009166E9">
      <w:pPr>
        <w:pStyle w:val="B1"/>
        <w:rPr>
          <w:lang w:eastAsia="ko-KR"/>
        </w:rPr>
      </w:pPr>
      <w:r w:rsidRPr="00E9603C">
        <w:rPr>
          <w:lang w:eastAsia="ko-KR"/>
        </w:rPr>
        <w:t>-</w:t>
      </w:r>
      <w:r w:rsidRPr="00E9603C">
        <w:rPr>
          <w:lang w:eastAsia="ko-KR"/>
        </w:rPr>
        <w:tab/>
        <w:t>Solutions #37 (volume reduction part), #38, #71 can be used as tools for supporting the quality of data being collected for analytics processes (training, inference). This solution is introducing metrics on exposed data from NF. It also introduces bulk data collection. The same is also to be available in NWDAFs. Therefore, it possible to accomplish this by pre-processing of data in an NWDAF, which is distributed (perhaps collocated to an NF).</w:t>
      </w:r>
    </w:p>
    <w:p w14:paraId="6ECEE5C0" w14:textId="77777777" w:rsidR="009166E9" w:rsidRPr="00E9603C" w:rsidRDefault="009166E9">
      <w:pPr>
        <w:pStyle w:val="B1"/>
        <w:rPr>
          <w:lang w:eastAsia="ko-KR"/>
        </w:rPr>
      </w:pPr>
      <w:r w:rsidRPr="00E9603C">
        <w:rPr>
          <w:lang w:eastAsia="ko-KR"/>
        </w:rPr>
        <w:t>-</w:t>
      </w:r>
      <w:r w:rsidRPr="00E9603C">
        <w:rPr>
          <w:lang w:eastAsia="ko-KR"/>
        </w:rPr>
        <w:tab/>
        <w:t>Since the Solution #33, #34 and #37(signalling reduction part) can work regardless of the content included in the notification, they can be applied in more scenarios.</w:t>
      </w:r>
    </w:p>
    <w:p w14:paraId="1250F05D" w14:textId="77777777" w:rsidR="009166E9" w:rsidRPr="00E9603C" w:rsidRDefault="009166E9">
      <w:pPr>
        <w:pStyle w:val="B1"/>
        <w:rPr>
          <w:lang w:eastAsia="ko-KR"/>
        </w:rPr>
      </w:pPr>
      <w:r w:rsidRPr="00E9603C">
        <w:rPr>
          <w:lang w:eastAsia="ko-KR"/>
        </w:rPr>
        <w:t>-</w:t>
      </w:r>
      <w:r w:rsidRPr="00E9603C">
        <w:rPr>
          <w:lang w:eastAsia="ko-KR"/>
        </w:rPr>
        <w:tab/>
        <w:t>Solution #34 applies only when NWDAFs have data accessibility between them.</w:t>
      </w:r>
    </w:p>
    <w:p w14:paraId="4621CBC5" w14:textId="77777777" w:rsidR="009166E9" w:rsidRPr="00E9603C" w:rsidRDefault="009166E9">
      <w:pPr>
        <w:rPr>
          <w:b/>
          <w:lang w:eastAsia="zh-CN"/>
        </w:rPr>
      </w:pPr>
      <w:bookmarkStart w:id="13865" w:name="OLE_LINK5"/>
      <w:bookmarkStart w:id="13866" w:name="OLE_LINK6"/>
      <w:r w:rsidRPr="00E9603C">
        <w:rPr>
          <w:b/>
          <w:lang w:eastAsia="zh-CN"/>
        </w:rPr>
        <w:t>Evaluation of data collection reduction effect</w:t>
      </w:r>
    </w:p>
    <w:bookmarkEnd w:id="13865"/>
    <w:bookmarkEnd w:id="13866"/>
    <w:p w14:paraId="19930FF2" w14:textId="77777777" w:rsidR="009166E9" w:rsidRPr="00E9603C" w:rsidRDefault="009166E9">
      <w:pPr>
        <w:rPr>
          <w:lang w:eastAsia="zh-CN"/>
        </w:rPr>
      </w:pPr>
      <w:r w:rsidRPr="00E9603C">
        <w:rPr>
          <w:lang w:eastAsia="zh-CN"/>
        </w:rPr>
        <w:t>The reduction of data collection volume can be evaluated as follows:</w:t>
      </w:r>
    </w:p>
    <w:p w14:paraId="39D7866A" w14:textId="77777777" w:rsidR="009166E9" w:rsidRPr="00E9603C" w:rsidRDefault="009166E9">
      <w:pPr>
        <w:pStyle w:val="B1"/>
        <w:rPr>
          <w:lang w:eastAsia="ko-KR"/>
        </w:rPr>
      </w:pPr>
      <w:r w:rsidRPr="00E9603C">
        <w:rPr>
          <w:lang w:eastAsia="ko-KR"/>
        </w:rPr>
        <w:t>-</w:t>
      </w:r>
      <w:r w:rsidRPr="00E9603C">
        <w:rPr>
          <w:lang w:eastAsia="ko-KR"/>
        </w:rPr>
        <w:tab/>
        <w:t>Solution #33 (Efficiency mechanisms) provide extensions to NFs capabilities and NF services to allow the reduction of the need for NWDAF (or DCCF if present) to subscribe to events with "any UE" and then sort out the content and discard the unnecessary data (which leads to waste on transmission of unnecessary data).</w:t>
      </w:r>
    </w:p>
    <w:p w14:paraId="1C4C5FA2" w14:textId="77777777" w:rsidR="009166E9" w:rsidRPr="00E9603C" w:rsidRDefault="009166E9">
      <w:pPr>
        <w:pStyle w:val="B1"/>
        <w:rPr>
          <w:lang w:eastAsia="ko-KR"/>
        </w:rPr>
      </w:pPr>
      <w:r w:rsidRPr="00E9603C">
        <w:rPr>
          <w:lang w:eastAsia="ko-KR"/>
        </w:rPr>
        <w:t>-</w:t>
      </w:r>
      <w:r w:rsidRPr="00E9603C">
        <w:rPr>
          <w:lang w:eastAsia="ko-KR"/>
        </w:rPr>
        <w:tab/>
        <w:t>Solution #33 (Sobriety) complements the efforts in R16 in order to limit the amount of data traffic from NFs to NWDAF. Sol #33 introduces the mechanisms to limit the data transfer from NWDAF to NFs, by enhancing the subscription and output parameters of NWDAF services.</w:t>
      </w:r>
    </w:p>
    <w:p w14:paraId="38FD9C80" w14:textId="77777777" w:rsidR="009166E9" w:rsidRPr="00E9603C" w:rsidRDefault="009166E9">
      <w:pPr>
        <w:pStyle w:val="B1"/>
        <w:rPr>
          <w:lang w:eastAsia="ko-KR"/>
        </w:rPr>
      </w:pPr>
      <w:r w:rsidRPr="00E9603C">
        <w:rPr>
          <w:lang w:eastAsia="ko-KR"/>
        </w:rPr>
        <w:t>-</w:t>
      </w:r>
      <w:r w:rsidRPr="00E9603C">
        <w:rPr>
          <w:lang w:eastAsia="ko-KR"/>
        </w:rPr>
        <w:tab/>
        <w:t>Solutions #37 (reduction of volume part) and #38 focus on enhancement at the data source in order to process the data to be expose to the consumer. Sol#37 (reduction of volume part) reduces volume of data by pre-processing events (e.g., aggregation of data from generated events), while Sol#38 achieves volume reduction based on exclusion of data samples (if not relevant according to criteria) to be notified in the exposed event. This can also be done in a distributed NWDAF (perhaps collocated to an NF).</w:t>
      </w:r>
    </w:p>
    <w:p w14:paraId="74699B63" w14:textId="77777777" w:rsidR="009166E9" w:rsidRPr="00E9603C" w:rsidRDefault="009166E9">
      <w:pPr>
        <w:pStyle w:val="B1"/>
        <w:rPr>
          <w:lang w:eastAsia="zh-CN"/>
        </w:rPr>
      </w:pPr>
      <w:r w:rsidRPr="00E9603C">
        <w:rPr>
          <w:rFonts w:ascii="DengXian" w:eastAsia="DengXian" w:hAnsi="DengXian"/>
          <w:lang w:eastAsia="zh-CN"/>
        </w:rPr>
        <w:t>-</w:t>
      </w:r>
      <w:r w:rsidRPr="00E9603C">
        <w:rPr>
          <w:lang w:eastAsia="zh-CN"/>
        </w:rPr>
        <w:tab/>
        <w:t>One of the benefits of solution #37 (signalling reduction part) is to reduce signalling load of data collection when the timing to acquire such data is not sensitive (e.g., training a model, or preparing data to handle future requests of analytics IDs).</w:t>
      </w:r>
    </w:p>
    <w:p w14:paraId="127B0A59" w14:textId="77777777" w:rsidR="009166E9" w:rsidRPr="00E9603C" w:rsidRDefault="009166E9">
      <w:pPr>
        <w:pStyle w:val="B1"/>
        <w:rPr>
          <w:lang w:eastAsia="ko-KR"/>
        </w:rPr>
      </w:pPr>
      <w:r w:rsidRPr="00E9603C">
        <w:rPr>
          <w:lang w:eastAsia="ko-KR"/>
        </w:rPr>
        <w:t>-</w:t>
      </w:r>
      <w:r w:rsidRPr="00E9603C">
        <w:rPr>
          <w:lang w:eastAsia="ko-KR"/>
        </w:rPr>
        <w:tab/>
        <w:t>The effect of sol #71 is to ensure that relevant data for analytics processes (training and/or inference) are exposed by the source NFs, therefore reducing the waste of on collected data which is not representative, or the need for massive data collection in order to create datasets with good quality for analytics processes.</w:t>
      </w:r>
    </w:p>
    <w:p w14:paraId="1548A2AB" w14:textId="77777777" w:rsidR="009166E9" w:rsidRPr="00E9603C" w:rsidRDefault="009166E9">
      <w:pPr>
        <w:pStyle w:val="B1"/>
        <w:rPr>
          <w:lang w:eastAsia="ko-KR"/>
        </w:rPr>
      </w:pPr>
      <w:r w:rsidRPr="00E9603C">
        <w:rPr>
          <w:lang w:eastAsia="ko-KR"/>
        </w:rPr>
        <w:t>-</w:t>
      </w:r>
      <w:r w:rsidRPr="00E9603C">
        <w:rPr>
          <w:lang w:eastAsia="ko-KR"/>
        </w:rPr>
        <w:tab/>
        <w:t xml:space="preserve">The partition criteria proposed in solution#71 introduces as stated above heavy load on the NF performing the partitioning. The load is particular large for criteria that are </w:t>
      </w:r>
      <w:r w:rsidR="00E9603C" w:rsidRPr="00E9603C">
        <w:rPr>
          <w:lang w:eastAsia="ko-KR"/>
        </w:rPr>
        <w:t>"</w:t>
      </w:r>
      <w:r w:rsidRPr="00E9603C">
        <w:rPr>
          <w:lang w:eastAsia="ko-KR"/>
        </w:rPr>
        <w:t>dynamic</w:t>
      </w:r>
      <w:r w:rsidR="00E9603C" w:rsidRPr="00E9603C">
        <w:rPr>
          <w:lang w:eastAsia="ko-KR"/>
        </w:rPr>
        <w:t>"</w:t>
      </w:r>
      <w:r w:rsidRPr="00E9603C">
        <w:rPr>
          <w:lang w:eastAsia="ko-KR"/>
        </w:rPr>
        <w:t xml:space="preserve"> seen from a UE perspective. This is an optimization that has little proven gain compared to already existing mechanism. From this solution only </w:t>
      </w:r>
      <w:r w:rsidR="00E9603C" w:rsidRPr="00E9603C">
        <w:rPr>
          <w:lang w:eastAsia="ko-KR"/>
        </w:rPr>
        <w:t>"</w:t>
      </w:r>
      <w:r w:rsidRPr="00E9603C">
        <w:rPr>
          <w:lang w:eastAsia="ko-KR"/>
        </w:rPr>
        <w:t>static</w:t>
      </w:r>
      <w:r w:rsidR="00E9603C" w:rsidRPr="00E9603C">
        <w:rPr>
          <w:lang w:eastAsia="ko-KR"/>
        </w:rPr>
        <w:t>"</w:t>
      </w:r>
      <w:r w:rsidRPr="00E9603C">
        <w:rPr>
          <w:lang w:eastAsia="ko-KR"/>
        </w:rPr>
        <w:t xml:space="preserve"> criteria shall be progressed. A Static criteria is a criteria where a UE belongs to the same criteria as long as it is served by the NF.</w:t>
      </w:r>
    </w:p>
    <w:p w14:paraId="1E9545A7" w14:textId="77777777" w:rsidR="009166E9" w:rsidRPr="00E9603C" w:rsidRDefault="009166E9">
      <w:pPr>
        <w:pStyle w:val="B1"/>
        <w:rPr>
          <w:lang w:eastAsia="ko-KR"/>
        </w:rPr>
      </w:pPr>
      <w:r w:rsidRPr="00E9603C">
        <w:rPr>
          <w:lang w:eastAsia="ko-KR"/>
        </w:rPr>
        <w:t>-</w:t>
      </w:r>
      <w:r w:rsidRPr="00E9603C">
        <w:rPr>
          <w:lang w:eastAsia="ko-KR"/>
        </w:rPr>
        <w:tab/>
        <w:t>In Sol# 34, the redundancy among the event exposure notifications is checked at the producer NF. The signalling caused by the redundant event notification can be saved. Moreover, if the multiple NWDAFs have the accessibility to the same data repository (e.g. the multiple NWDAFs are collocated), the additional signalling for the NWDAF to retrieve data via another NWDAF can be saved between the producer NF and the NWDAF. In the scenario where the Rel-16 NWDAFs are also deployed, the Solution #34 can make the Rel-16 NWDAFs the potential sources of the historical collected data so as to save more signaling.Sol#34 introduces counter proposals to existing agreed functionality under Architectural aspects that is making use of DCCF. Where the DCCF is believed to be used to identify the redundancy. And the DCCF may also be used to change the Filters accordingly.</w:t>
      </w:r>
    </w:p>
    <w:p w14:paraId="5F9DCEBD" w14:textId="77777777" w:rsidR="009166E9" w:rsidRPr="00E9603C" w:rsidRDefault="009166E9">
      <w:pPr>
        <w:pStyle w:val="Heading3"/>
        <w:rPr>
          <w:lang w:eastAsia="zh-CN"/>
        </w:rPr>
      </w:pPr>
      <w:bookmarkStart w:id="13867" w:name="_Toc57201629"/>
      <w:bookmarkStart w:id="13868" w:name="_Toc54786760"/>
      <w:bookmarkStart w:id="13869" w:name="_Toc54770446"/>
      <w:bookmarkStart w:id="13870" w:name="_Toc54779800"/>
      <w:bookmarkStart w:id="13871" w:name="_Toc57641667"/>
      <w:bookmarkStart w:id="13872" w:name="_Toc59102020"/>
      <w:r w:rsidRPr="00E9603C">
        <w:rPr>
          <w:lang w:eastAsia="zh-CN"/>
        </w:rPr>
        <w:t>7.11.4</w:t>
      </w:r>
      <w:r w:rsidRPr="00E9603C">
        <w:rPr>
          <w:lang w:eastAsia="zh-CN"/>
        </w:rPr>
        <w:tab/>
        <w:t>Signalling reduction via architectural changes</w:t>
      </w:r>
      <w:bookmarkEnd w:id="13867"/>
      <w:bookmarkEnd w:id="13868"/>
      <w:bookmarkEnd w:id="13869"/>
      <w:bookmarkEnd w:id="13870"/>
      <w:bookmarkEnd w:id="13871"/>
      <w:bookmarkEnd w:id="13872"/>
    </w:p>
    <w:p w14:paraId="441115E8" w14:textId="77777777" w:rsidR="009166E9" w:rsidRPr="00E9603C" w:rsidRDefault="009166E9">
      <w:pPr>
        <w:rPr>
          <w:lang w:eastAsia="ko-KR"/>
        </w:rPr>
      </w:pPr>
      <w:r w:rsidRPr="00E9603C">
        <w:rPr>
          <w:lang w:eastAsia="ko-KR"/>
        </w:rPr>
        <w:t>Several solutions address Key Issue #11, some possibly covering additional aspects of additional Key Issues. This evaluation focuses on solutions proposing data collection coordination / data storage functionality (referred to as e.g. DCCF, DCNF, DCC in the different solutions, and referred to as DCCF in this evaluation), and provide a recap of the options provided by these different solutions, as per Table 7.11.2-1.</w:t>
      </w:r>
    </w:p>
    <w:p w14:paraId="5E8238AD" w14:textId="77777777" w:rsidR="009166E9" w:rsidRPr="00E9603C" w:rsidRDefault="009166E9">
      <w:pPr>
        <w:rPr>
          <w:lang w:eastAsia="ko-KR"/>
        </w:rPr>
      </w:pPr>
      <w:r w:rsidRPr="00E9603C">
        <w:rPr>
          <w:lang w:eastAsia="ko-KR"/>
        </w:rPr>
        <w:t>Solutions that are evaluated are solutions #9, #15, #22, #35 and #39. It should be noted that solution #10 leverages DCCF functionality for two specific scenarios related to communication between NWDAFs: NWDAF requesting data for analytics or requesting analytics via DCCF, and transfer of UE specific statistics between source and target NWDAF with some help from DCCF. Since solution #10 is using DCCF functionality but is not proposing specific enhancements for data collection and storage, solution #10 is not included in this evaluation.</w:t>
      </w:r>
    </w:p>
    <w:p w14:paraId="44C5250E" w14:textId="77777777" w:rsidR="009166E9" w:rsidRPr="00E9603C" w:rsidRDefault="009166E9">
      <w:pPr>
        <w:pStyle w:val="TH"/>
        <w:rPr>
          <w:lang w:eastAsia="ko-KR"/>
        </w:rPr>
      </w:pPr>
      <w:r w:rsidRPr="00E9603C">
        <w:t>Table 7.11.2-1: Overview for solutions proposing data collection coordination functionality</w:t>
      </w:r>
    </w:p>
    <w:tbl>
      <w:tblPr>
        <w:tblW w:w="10377" w:type="dxa"/>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7"/>
        <w:gridCol w:w="1247"/>
        <w:gridCol w:w="1191"/>
        <w:gridCol w:w="1191"/>
        <w:gridCol w:w="1191"/>
        <w:gridCol w:w="1191"/>
        <w:gridCol w:w="1191"/>
        <w:gridCol w:w="1304"/>
        <w:gridCol w:w="1304"/>
      </w:tblGrid>
      <w:tr w:rsidR="009166E9" w:rsidRPr="00E9603C" w14:paraId="40CB55EB" w14:textId="77777777">
        <w:trPr>
          <w:tblHeader/>
        </w:trPr>
        <w:tc>
          <w:tcPr>
            <w:tcW w:w="567" w:type="dxa"/>
            <w:shd w:val="clear" w:color="auto" w:fill="D9D9D9"/>
          </w:tcPr>
          <w:p w14:paraId="5A2B6C9E" w14:textId="77777777" w:rsidR="009166E9" w:rsidRPr="00E9603C" w:rsidRDefault="009166E9">
            <w:pPr>
              <w:pStyle w:val="TAH"/>
            </w:pPr>
            <w:r w:rsidRPr="00E9603C">
              <w:t>Sol. #</w:t>
            </w:r>
          </w:p>
        </w:tc>
        <w:tc>
          <w:tcPr>
            <w:tcW w:w="1247" w:type="dxa"/>
            <w:shd w:val="clear" w:color="auto" w:fill="D9D9D9"/>
          </w:tcPr>
          <w:p w14:paraId="4EF2BDC4" w14:textId="77777777" w:rsidR="009166E9" w:rsidRPr="00E9603C" w:rsidRDefault="009166E9">
            <w:pPr>
              <w:pStyle w:val="TAH"/>
            </w:pPr>
            <w:r w:rsidRPr="00E9603C">
              <w:t>Standalone NF or part of NWDAF</w:t>
            </w:r>
          </w:p>
        </w:tc>
        <w:tc>
          <w:tcPr>
            <w:tcW w:w="1191" w:type="dxa"/>
            <w:shd w:val="clear" w:color="auto" w:fill="D9D9D9"/>
          </w:tcPr>
          <w:p w14:paraId="5166F646" w14:textId="77777777" w:rsidR="009166E9" w:rsidRPr="00E9603C" w:rsidRDefault="009166E9">
            <w:pPr>
              <w:pStyle w:val="TAH"/>
            </w:pPr>
            <w:r w:rsidRPr="00E9603C">
              <w:t>Data consumers</w:t>
            </w:r>
          </w:p>
        </w:tc>
        <w:tc>
          <w:tcPr>
            <w:tcW w:w="1191" w:type="dxa"/>
            <w:shd w:val="clear" w:color="auto" w:fill="D9D9D9"/>
          </w:tcPr>
          <w:p w14:paraId="7602AEBF" w14:textId="77777777" w:rsidR="009166E9" w:rsidRPr="00E9603C" w:rsidRDefault="009166E9">
            <w:pPr>
              <w:pStyle w:val="TAH"/>
            </w:pPr>
            <w:r w:rsidRPr="00E9603C">
              <w:t>Data producers</w:t>
            </w:r>
          </w:p>
        </w:tc>
        <w:tc>
          <w:tcPr>
            <w:tcW w:w="1191" w:type="dxa"/>
            <w:shd w:val="clear" w:color="auto" w:fill="D9D9D9"/>
          </w:tcPr>
          <w:p w14:paraId="5FF6D4FD" w14:textId="77777777" w:rsidR="009166E9" w:rsidRPr="00E9603C" w:rsidRDefault="009166E9">
            <w:pPr>
              <w:pStyle w:val="TAH"/>
            </w:pPr>
            <w:r w:rsidRPr="00E9603C">
              <w:t>Data source discovery</w:t>
            </w:r>
          </w:p>
        </w:tc>
        <w:tc>
          <w:tcPr>
            <w:tcW w:w="1191" w:type="dxa"/>
            <w:shd w:val="clear" w:color="auto" w:fill="D9D9D9"/>
          </w:tcPr>
          <w:p w14:paraId="1B55D4A4" w14:textId="77777777" w:rsidR="009166E9" w:rsidRPr="00E9603C" w:rsidRDefault="009166E9">
            <w:pPr>
              <w:pStyle w:val="TAH"/>
            </w:pPr>
            <w:r w:rsidRPr="00E9603C">
              <w:t>DCCF profile in NRF, DCCF discovery</w:t>
            </w:r>
          </w:p>
        </w:tc>
        <w:tc>
          <w:tcPr>
            <w:tcW w:w="1191" w:type="dxa"/>
            <w:shd w:val="clear" w:color="auto" w:fill="D9D9D9"/>
          </w:tcPr>
          <w:p w14:paraId="46CB4C2D" w14:textId="77777777" w:rsidR="009166E9" w:rsidRPr="00E9603C" w:rsidRDefault="009166E9">
            <w:pPr>
              <w:pStyle w:val="TAH"/>
            </w:pPr>
            <w:r w:rsidRPr="00E9603C">
              <w:t>Path for notifications from NFs</w:t>
            </w:r>
          </w:p>
        </w:tc>
        <w:tc>
          <w:tcPr>
            <w:tcW w:w="1304" w:type="dxa"/>
            <w:shd w:val="clear" w:color="auto" w:fill="D9D9D9"/>
          </w:tcPr>
          <w:p w14:paraId="003647D2" w14:textId="77777777" w:rsidR="009166E9" w:rsidRPr="00E9603C" w:rsidRDefault="009166E9">
            <w:pPr>
              <w:pStyle w:val="TAH"/>
            </w:pPr>
            <w:r w:rsidRPr="00E9603C">
              <w:t>Historical data storage and retrieval</w:t>
            </w:r>
          </w:p>
        </w:tc>
        <w:tc>
          <w:tcPr>
            <w:tcW w:w="1304" w:type="dxa"/>
            <w:shd w:val="clear" w:color="auto" w:fill="D9D9D9"/>
          </w:tcPr>
          <w:p w14:paraId="3D6E053A" w14:textId="77777777" w:rsidR="009166E9" w:rsidRPr="00E9603C" w:rsidRDefault="009166E9">
            <w:pPr>
              <w:pStyle w:val="TAH"/>
            </w:pPr>
            <w:r w:rsidRPr="00E9603C">
              <w:t>Other data collection efficiency mechanisms</w:t>
            </w:r>
          </w:p>
        </w:tc>
      </w:tr>
      <w:tr w:rsidR="009166E9" w:rsidRPr="00E9603C" w14:paraId="353FC323" w14:textId="77777777">
        <w:tc>
          <w:tcPr>
            <w:tcW w:w="567" w:type="dxa"/>
            <w:shd w:val="clear" w:color="auto" w:fill="D9D9D9"/>
          </w:tcPr>
          <w:p w14:paraId="53ABE40C" w14:textId="77777777" w:rsidR="009166E9" w:rsidRPr="00E9603C" w:rsidRDefault="009166E9">
            <w:pPr>
              <w:pStyle w:val="TAH"/>
            </w:pPr>
            <w:r w:rsidRPr="00E9603C">
              <w:t>#9</w:t>
            </w:r>
          </w:p>
        </w:tc>
        <w:tc>
          <w:tcPr>
            <w:tcW w:w="1247" w:type="dxa"/>
          </w:tcPr>
          <w:p w14:paraId="04588BBC" w14:textId="77777777" w:rsidR="009166E9" w:rsidRPr="00E9603C" w:rsidRDefault="009166E9">
            <w:pPr>
              <w:pStyle w:val="TAL"/>
            </w:pPr>
            <w:r w:rsidRPr="00E9603C">
              <w:t>Standalone NF.</w:t>
            </w:r>
          </w:p>
          <w:p w14:paraId="53F569F0" w14:textId="77777777" w:rsidR="009166E9" w:rsidRPr="00E9603C" w:rsidRDefault="009166E9">
            <w:pPr>
              <w:pStyle w:val="TAL"/>
            </w:pPr>
            <w:r w:rsidRPr="00E9603C">
              <w:t>There can be multiple DCCFs in a network, each Data Source is associated with only one DCCF.</w:t>
            </w:r>
          </w:p>
        </w:tc>
        <w:tc>
          <w:tcPr>
            <w:tcW w:w="1191" w:type="dxa"/>
          </w:tcPr>
          <w:p w14:paraId="08EDF056" w14:textId="77777777" w:rsidR="009166E9" w:rsidRPr="00E9603C" w:rsidRDefault="009166E9">
            <w:pPr>
              <w:pStyle w:val="TAL"/>
            </w:pPr>
            <w:r w:rsidRPr="00E9603C">
              <w:t>NWDAF analytics function.</w:t>
            </w:r>
          </w:p>
          <w:p w14:paraId="2B29C60C" w14:textId="77777777" w:rsidR="009166E9" w:rsidRPr="00E9603C" w:rsidRDefault="009166E9">
            <w:pPr>
              <w:pStyle w:val="TAL"/>
            </w:pPr>
            <w:r w:rsidRPr="00E9603C">
              <w:t>NFs to request analytics.</w:t>
            </w:r>
          </w:p>
          <w:p w14:paraId="7C9F73AD" w14:textId="77777777" w:rsidR="009166E9" w:rsidRPr="00E9603C" w:rsidRDefault="009166E9">
            <w:pPr>
              <w:pStyle w:val="TAL"/>
            </w:pPr>
            <w:r w:rsidRPr="00E9603C">
              <w:t>Data repository can use the framework to collect data.</w:t>
            </w:r>
          </w:p>
          <w:p w14:paraId="0C25B255" w14:textId="77777777" w:rsidR="009166E9" w:rsidRPr="00E9603C" w:rsidRDefault="009166E9">
            <w:pPr>
              <w:pStyle w:val="TAL"/>
            </w:pPr>
          </w:p>
        </w:tc>
        <w:tc>
          <w:tcPr>
            <w:tcW w:w="1191" w:type="dxa"/>
          </w:tcPr>
          <w:p w14:paraId="1D370B5F" w14:textId="77777777" w:rsidR="009166E9" w:rsidRPr="00E9603C" w:rsidRDefault="009166E9">
            <w:pPr>
              <w:pStyle w:val="TAL"/>
            </w:pPr>
            <w:r w:rsidRPr="00E9603C">
              <w:t>DCCF can collect data from 5GC NFs, AFs, OAM.</w:t>
            </w:r>
          </w:p>
          <w:p w14:paraId="63BC0098" w14:textId="77777777" w:rsidR="009166E9" w:rsidRPr="00E9603C" w:rsidRDefault="009166E9">
            <w:pPr>
              <w:pStyle w:val="TAL"/>
            </w:pPr>
            <w:r w:rsidRPr="00E9603C">
              <w:t>DCCF can collect data from NWDAF when data consumer NF requests for analytics.</w:t>
            </w:r>
          </w:p>
          <w:p w14:paraId="3E6FB331" w14:textId="77777777" w:rsidR="009166E9" w:rsidRPr="00E9603C" w:rsidRDefault="009166E9">
            <w:pPr>
              <w:pStyle w:val="TAL"/>
            </w:pPr>
            <w:r w:rsidRPr="00E9603C">
              <w:t>DCCF can also be used for analytics requests by NWDAF, with analytics output provided via messaging framework.</w:t>
            </w:r>
          </w:p>
        </w:tc>
        <w:tc>
          <w:tcPr>
            <w:tcW w:w="1191" w:type="dxa"/>
          </w:tcPr>
          <w:p w14:paraId="5E3A2ED3" w14:textId="77777777" w:rsidR="009166E9" w:rsidRPr="00E9603C" w:rsidRDefault="009166E9">
            <w:pPr>
              <w:pStyle w:val="TAL"/>
            </w:pPr>
            <w:r w:rsidRPr="00E9603C">
              <w:t>By consumer as per Rel-16,</w:t>
            </w:r>
          </w:p>
          <w:p w14:paraId="79232E30" w14:textId="77777777" w:rsidR="009166E9" w:rsidRPr="00E9603C" w:rsidRDefault="009166E9">
            <w:pPr>
              <w:pStyle w:val="TAL"/>
            </w:pPr>
            <w:r w:rsidRPr="00E9603C">
              <w:t>or</w:t>
            </w:r>
          </w:p>
          <w:p w14:paraId="55AFE9F6" w14:textId="77777777" w:rsidR="009166E9" w:rsidRPr="00E9603C" w:rsidRDefault="009166E9">
            <w:pPr>
              <w:pStyle w:val="TAL"/>
            </w:pPr>
            <w:r w:rsidRPr="00E9603C">
              <w:t>by DCCF (using NRF/UDM/BSF).</w:t>
            </w:r>
          </w:p>
        </w:tc>
        <w:tc>
          <w:tcPr>
            <w:tcW w:w="1191" w:type="dxa"/>
          </w:tcPr>
          <w:p w14:paraId="58AF6C64" w14:textId="77777777" w:rsidR="009166E9" w:rsidRPr="00E9603C" w:rsidRDefault="009166E9">
            <w:pPr>
              <w:pStyle w:val="TAL"/>
            </w:pPr>
            <w:r w:rsidRPr="00E9603C">
              <w:t>Supported S-NSSAIs.</w:t>
            </w:r>
          </w:p>
          <w:p w14:paraId="5CDE12FD" w14:textId="77777777" w:rsidR="009166E9" w:rsidRPr="00E9603C" w:rsidRDefault="009166E9">
            <w:pPr>
              <w:pStyle w:val="TAL"/>
            </w:pPr>
            <w:r w:rsidRPr="00E9603C">
              <w:t>Source Types that a DCCF coordinates.</w:t>
            </w:r>
          </w:p>
          <w:p w14:paraId="4E8B6BDF" w14:textId="77777777" w:rsidR="009166E9" w:rsidRPr="00E9603C" w:rsidRDefault="009166E9">
            <w:pPr>
              <w:pStyle w:val="TAL"/>
            </w:pPr>
            <w:r w:rsidRPr="00E9603C">
              <w:t>Serving area (e.g. list of TAIs) containing Data Sources that the DCCF coordinates.</w:t>
            </w:r>
          </w:p>
        </w:tc>
        <w:tc>
          <w:tcPr>
            <w:tcW w:w="1191" w:type="dxa"/>
          </w:tcPr>
          <w:p w14:paraId="55B61C6F" w14:textId="77777777" w:rsidR="009166E9" w:rsidRPr="00E9603C" w:rsidRDefault="009166E9">
            <w:pPr>
              <w:pStyle w:val="TAL"/>
            </w:pPr>
            <w:r w:rsidRPr="00E9603C">
              <w:t>Via messaging framework (see NOTE 1).</w:t>
            </w:r>
          </w:p>
          <w:p w14:paraId="466DA0AC" w14:textId="77777777" w:rsidR="009166E9" w:rsidRPr="00E9603C" w:rsidRDefault="009166E9">
            <w:pPr>
              <w:pStyle w:val="TAL"/>
            </w:pPr>
          </w:p>
        </w:tc>
        <w:tc>
          <w:tcPr>
            <w:tcW w:w="1304" w:type="dxa"/>
          </w:tcPr>
          <w:p w14:paraId="76B9B1DC" w14:textId="77777777" w:rsidR="009166E9" w:rsidRPr="00E9603C" w:rsidRDefault="009166E9">
            <w:pPr>
              <w:pStyle w:val="TAL"/>
            </w:pPr>
            <w:r w:rsidRPr="00E9603C">
              <w:t>Collected data can be stored in separate data repository, upon DCCF request, or upon data consumer request.</w:t>
            </w:r>
          </w:p>
          <w:p w14:paraId="4CE93AC9" w14:textId="77777777" w:rsidR="009166E9" w:rsidRPr="00E9603C" w:rsidRDefault="009166E9">
            <w:pPr>
              <w:pStyle w:val="TAL"/>
            </w:pPr>
            <w:r w:rsidRPr="00E9603C">
              <w:t>Historical data can be retrieved via DCCF, e.g., when an NWDAF requests analytics to another NWDAF.</w:t>
            </w:r>
          </w:p>
        </w:tc>
        <w:tc>
          <w:tcPr>
            <w:tcW w:w="1304" w:type="dxa"/>
          </w:tcPr>
          <w:p w14:paraId="2A810038" w14:textId="77777777" w:rsidR="009166E9" w:rsidRPr="00E9603C" w:rsidRDefault="009166E9">
            <w:pPr>
              <w:pStyle w:val="TAL"/>
            </w:pPr>
            <w:r w:rsidRPr="00E9603C">
              <w:t>Reuse or modify existing subscriptions to NFs if there are multiple data consumers.</w:t>
            </w:r>
          </w:p>
          <w:p w14:paraId="31F23DF6" w14:textId="77777777" w:rsidR="009166E9" w:rsidRPr="00E9603C" w:rsidRDefault="009166E9">
            <w:pPr>
              <w:pStyle w:val="TAL"/>
            </w:pPr>
            <w:r w:rsidRPr="00E9603C">
              <w:t>Allow formatting of notifications according to conditions specified by the consumer, to further increase efficiency for data collection.</w:t>
            </w:r>
          </w:p>
        </w:tc>
      </w:tr>
      <w:tr w:rsidR="009166E9" w:rsidRPr="00E9603C" w14:paraId="4D458D11" w14:textId="77777777">
        <w:tc>
          <w:tcPr>
            <w:tcW w:w="567" w:type="dxa"/>
            <w:shd w:val="clear" w:color="auto" w:fill="D9D9D9"/>
          </w:tcPr>
          <w:p w14:paraId="6A2DD51A" w14:textId="77777777" w:rsidR="009166E9" w:rsidRPr="00E9603C" w:rsidRDefault="009166E9">
            <w:pPr>
              <w:pStyle w:val="TAH"/>
            </w:pPr>
            <w:r w:rsidRPr="00E9603C">
              <w:t>#15</w:t>
            </w:r>
          </w:p>
        </w:tc>
        <w:tc>
          <w:tcPr>
            <w:tcW w:w="1247" w:type="dxa"/>
          </w:tcPr>
          <w:p w14:paraId="7B5539E8" w14:textId="77777777" w:rsidR="009166E9" w:rsidRPr="00E9603C" w:rsidRDefault="009166E9">
            <w:pPr>
              <w:pStyle w:val="TAL"/>
            </w:pPr>
            <w:r w:rsidRPr="00E9603C">
              <w:t>DCCF can be a separate NF or can be a functionality of NWDAF (see NOTE 2).</w:t>
            </w:r>
          </w:p>
          <w:p w14:paraId="0F9B75F7" w14:textId="77777777" w:rsidR="009166E9" w:rsidRPr="00E9603C" w:rsidRDefault="009166E9">
            <w:pPr>
              <w:pStyle w:val="TAL"/>
            </w:pPr>
            <w:r w:rsidRPr="00E9603C">
              <w:t>There can be multiple DCCFs.</w:t>
            </w:r>
          </w:p>
        </w:tc>
        <w:tc>
          <w:tcPr>
            <w:tcW w:w="1191" w:type="dxa"/>
          </w:tcPr>
          <w:p w14:paraId="5A0941CC" w14:textId="77777777" w:rsidR="009166E9" w:rsidRPr="00E9603C" w:rsidRDefault="009166E9">
            <w:pPr>
              <w:pStyle w:val="TAL"/>
            </w:pPr>
            <w:r w:rsidRPr="00E9603C">
              <w:t xml:space="preserve">NWDAF as consumer. </w:t>
            </w:r>
          </w:p>
          <w:p w14:paraId="302E0A60" w14:textId="77777777" w:rsidR="009166E9" w:rsidRPr="00E9603C" w:rsidRDefault="009166E9">
            <w:pPr>
              <w:pStyle w:val="TAL"/>
            </w:pPr>
            <w:r w:rsidRPr="00E9603C">
              <w:t>Data repository can collect data from DCCF or distribute NWDAF(s).</w:t>
            </w:r>
          </w:p>
        </w:tc>
        <w:tc>
          <w:tcPr>
            <w:tcW w:w="1191" w:type="dxa"/>
          </w:tcPr>
          <w:p w14:paraId="7150C17D" w14:textId="77777777" w:rsidR="009166E9" w:rsidRPr="00E9603C" w:rsidRDefault="009166E9">
            <w:pPr>
              <w:pStyle w:val="TAL"/>
            </w:pPr>
            <w:r w:rsidRPr="00E9603C">
              <w:t>NFs.</w:t>
            </w:r>
          </w:p>
        </w:tc>
        <w:tc>
          <w:tcPr>
            <w:tcW w:w="1191" w:type="dxa"/>
          </w:tcPr>
          <w:p w14:paraId="421BD697" w14:textId="77777777" w:rsidR="009166E9" w:rsidRPr="00E9603C" w:rsidRDefault="009166E9">
            <w:pPr>
              <w:pStyle w:val="TAL"/>
            </w:pPr>
            <w:r w:rsidRPr="00E9603C">
              <w:t>By NWDAF using NRF,</w:t>
            </w:r>
          </w:p>
          <w:p w14:paraId="41043433" w14:textId="77777777" w:rsidR="009166E9" w:rsidRPr="00E9603C" w:rsidRDefault="009166E9">
            <w:pPr>
              <w:pStyle w:val="TAL"/>
            </w:pPr>
            <w:r w:rsidRPr="00E9603C">
              <w:t>or</w:t>
            </w:r>
          </w:p>
          <w:p w14:paraId="59535E18" w14:textId="77777777" w:rsidR="009166E9" w:rsidRPr="00E9603C" w:rsidRDefault="009166E9">
            <w:pPr>
              <w:pStyle w:val="TAL"/>
            </w:pPr>
            <w:r w:rsidRPr="00E9603C">
              <w:t>by DCCF.</w:t>
            </w:r>
          </w:p>
          <w:p w14:paraId="6E4DA930" w14:textId="77777777" w:rsidR="009166E9" w:rsidRPr="00E9603C" w:rsidRDefault="009166E9">
            <w:pPr>
              <w:pStyle w:val="TAL"/>
            </w:pPr>
            <w:r w:rsidRPr="00E9603C">
              <w:t>using NRF.</w:t>
            </w:r>
          </w:p>
        </w:tc>
        <w:tc>
          <w:tcPr>
            <w:tcW w:w="1191" w:type="dxa"/>
          </w:tcPr>
          <w:p w14:paraId="34609AE9" w14:textId="77777777" w:rsidR="009166E9" w:rsidRPr="00E9603C" w:rsidRDefault="009166E9">
            <w:pPr>
              <w:pStyle w:val="TAL"/>
            </w:pPr>
            <w:r w:rsidRPr="00E9603C">
              <w:t>Service area.</w:t>
            </w:r>
          </w:p>
          <w:p w14:paraId="7923BBE0" w14:textId="77777777" w:rsidR="009166E9" w:rsidRPr="00E9603C" w:rsidRDefault="009166E9">
            <w:pPr>
              <w:pStyle w:val="TAL"/>
            </w:pPr>
            <w:r w:rsidRPr="00E9603C">
              <w:t>Network slices (S-NSSAIs).</w:t>
            </w:r>
          </w:p>
          <w:p w14:paraId="6AEB7B68" w14:textId="77777777" w:rsidR="009166E9" w:rsidRPr="00E9603C" w:rsidRDefault="009166E9">
            <w:pPr>
              <w:pStyle w:val="TAL"/>
            </w:pPr>
            <w:r w:rsidRPr="00E9603C">
              <w:t>Data types it can collect (individual input data defined in TS 23.288 [5] for each analytics ID).</w:t>
            </w:r>
          </w:p>
          <w:p w14:paraId="66EA2882" w14:textId="77777777" w:rsidR="009166E9" w:rsidRPr="00E9603C" w:rsidRDefault="009166E9">
            <w:pPr>
              <w:pStyle w:val="TAL"/>
            </w:pPr>
            <w:r w:rsidRPr="00E9603C">
              <w:t>DNN also listed as a possible parameter.</w:t>
            </w:r>
          </w:p>
        </w:tc>
        <w:tc>
          <w:tcPr>
            <w:tcW w:w="1191" w:type="dxa"/>
          </w:tcPr>
          <w:p w14:paraId="4020FA70" w14:textId="77777777" w:rsidR="009166E9" w:rsidRPr="00E9603C" w:rsidRDefault="009166E9">
            <w:pPr>
              <w:pStyle w:val="TAL"/>
            </w:pPr>
            <w:r w:rsidRPr="00E9603C">
              <w:t>Via DCCF or as per Rel-16, between NFs and NWDAF.</w:t>
            </w:r>
          </w:p>
        </w:tc>
        <w:tc>
          <w:tcPr>
            <w:tcW w:w="1304" w:type="dxa"/>
          </w:tcPr>
          <w:p w14:paraId="4C347427" w14:textId="77777777" w:rsidR="009166E9" w:rsidRPr="00E9603C" w:rsidRDefault="009166E9">
            <w:pPr>
              <w:pStyle w:val="TAL"/>
              <w:rPr>
                <w:lang w:eastAsia="zh-CN"/>
              </w:rPr>
            </w:pPr>
            <w:r w:rsidRPr="00E9603C">
              <w:t>Collected data can be stored in standalone DRF, or an NWDAF with DRF feature.</w:t>
            </w:r>
          </w:p>
          <w:p w14:paraId="1358D15D" w14:textId="77777777" w:rsidR="009166E9" w:rsidRPr="00E9603C" w:rsidRDefault="009166E9">
            <w:pPr>
              <w:pStyle w:val="TAL"/>
            </w:pPr>
            <w:r w:rsidRPr="00E9603C">
              <w:t>Historical data can be retrieved by DCCF.</w:t>
            </w:r>
          </w:p>
        </w:tc>
        <w:tc>
          <w:tcPr>
            <w:tcW w:w="1304" w:type="dxa"/>
          </w:tcPr>
          <w:p w14:paraId="5164A46A" w14:textId="77777777" w:rsidR="009166E9" w:rsidRPr="00E9603C" w:rsidRDefault="009166E9">
            <w:pPr>
              <w:pStyle w:val="TAL"/>
            </w:pPr>
            <w:r w:rsidRPr="00E9603C">
              <w:t>Reuse or modify existing subscriptions to NFs if there are multiple data consumers.</w:t>
            </w:r>
          </w:p>
          <w:p w14:paraId="1D04693A" w14:textId="77777777" w:rsidR="009166E9" w:rsidRPr="00E9603C" w:rsidRDefault="009166E9">
            <w:pPr>
              <w:pStyle w:val="TAL"/>
            </w:pPr>
            <w:r w:rsidRPr="00E9603C">
              <w:t>Distributed network architecture and avoid single point of failure.</w:t>
            </w:r>
          </w:p>
        </w:tc>
      </w:tr>
      <w:tr w:rsidR="009166E9" w:rsidRPr="00E9603C" w14:paraId="0FBC83A0" w14:textId="77777777">
        <w:tc>
          <w:tcPr>
            <w:tcW w:w="567" w:type="dxa"/>
            <w:shd w:val="clear" w:color="auto" w:fill="D9D9D9"/>
          </w:tcPr>
          <w:p w14:paraId="0041AB75" w14:textId="77777777" w:rsidR="009166E9" w:rsidRPr="00E9603C" w:rsidRDefault="009166E9">
            <w:pPr>
              <w:pStyle w:val="TAH"/>
            </w:pPr>
            <w:r w:rsidRPr="00E9603C">
              <w:t>#22</w:t>
            </w:r>
          </w:p>
        </w:tc>
        <w:tc>
          <w:tcPr>
            <w:tcW w:w="1247" w:type="dxa"/>
          </w:tcPr>
          <w:p w14:paraId="725B58A7" w14:textId="77777777" w:rsidR="009166E9" w:rsidRPr="00E9603C" w:rsidRDefault="009166E9">
            <w:pPr>
              <w:pStyle w:val="TAL"/>
            </w:pPr>
            <w:r w:rsidRPr="00E9603C">
              <w:t>Specific NWDAFdsf is introduced.</w:t>
            </w:r>
          </w:p>
          <w:p w14:paraId="356504DE" w14:textId="77777777" w:rsidR="009166E9" w:rsidRPr="00E9603C" w:rsidRDefault="009166E9">
            <w:pPr>
              <w:pStyle w:val="TAL"/>
            </w:pPr>
            <w:r w:rsidRPr="00E9603C">
              <w:t>There may be multiple NWDAFdsf deployed in a PLMN, e.g. each per data centre.</w:t>
            </w:r>
          </w:p>
        </w:tc>
        <w:tc>
          <w:tcPr>
            <w:tcW w:w="1191" w:type="dxa"/>
          </w:tcPr>
          <w:p w14:paraId="7F7886CC" w14:textId="77777777" w:rsidR="009166E9" w:rsidRPr="00E9603C" w:rsidRDefault="009166E9">
            <w:pPr>
              <w:pStyle w:val="TAL"/>
            </w:pPr>
            <w:r w:rsidRPr="00E9603C">
              <w:t>NWDAF as consumer.</w:t>
            </w:r>
          </w:p>
        </w:tc>
        <w:tc>
          <w:tcPr>
            <w:tcW w:w="1191" w:type="dxa"/>
          </w:tcPr>
          <w:p w14:paraId="4DD82B42" w14:textId="77777777" w:rsidR="009166E9" w:rsidRPr="00E9603C" w:rsidRDefault="009166E9">
            <w:pPr>
              <w:pStyle w:val="TAL"/>
            </w:pPr>
            <w:r w:rsidRPr="00E9603C">
              <w:t>Data collected from 5GC NFs, AF.</w:t>
            </w:r>
          </w:p>
        </w:tc>
        <w:tc>
          <w:tcPr>
            <w:tcW w:w="1191" w:type="dxa"/>
          </w:tcPr>
          <w:p w14:paraId="79005339" w14:textId="77777777" w:rsidR="009166E9" w:rsidRPr="00E9603C" w:rsidRDefault="009166E9">
            <w:pPr>
              <w:pStyle w:val="TAL"/>
            </w:pPr>
            <w:r w:rsidRPr="00E9603C">
              <w:t>By NWDAF.</w:t>
            </w:r>
          </w:p>
        </w:tc>
        <w:tc>
          <w:tcPr>
            <w:tcW w:w="1191" w:type="dxa"/>
          </w:tcPr>
          <w:p w14:paraId="1C85A027" w14:textId="77777777" w:rsidR="009166E9" w:rsidRPr="00E9603C" w:rsidRDefault="009166E9">
            <w:pPr>
              <w:pStyle w:val="TAL"/>
            </w:pPr>
          </w:p>
        </w:tc>
        <w:tc>
          <w:tcPr>
            <w:tcW w:w="1191" w:type="dxa"/>
          </w:tcPr>
          <w:p w14:paraId="4D5DC81E" w14:textId="77777777" w:rsidR="009166E9" w:rsidRPr="00E9603C" w:rsidRDefault="009166E9">
            <w:pPr>
              <w:pStyle w:val="TAL"/>
            </w:pPr>
            <w:r w:rsidRPr="00E9603C">
              <w:t>Via NWDAFdsf.</w:t>
            </w:r>
          </w:p>
        </w:tc>
        <w:tc>
          <w:tcPr>
            <w:tcW w:w="1304" w:type="dxa"/>
          </w:tcPr>
          <w:p w14:paraId="21D2F979" w14:textId="77777777" w:rsidR="009166E9" w:rsidRPr="00E9603C" w:rsidRDefault="009166E9">
            <w:pPr>
              <w:pStyle w:val="TAL"/>
            </w:pPr>
            <w:r w:rsidRPr="00E9603C">
              <w:t>NWDAFdsf caches the collected data.</w:t>
            </w:r>
          </w:p>
          <w:p w14:paraId="35B950E1" w14:textId="77777777" w:rsidR="009166E9" w:rsidRPr="00E9603C" w:rsidRDefault="009166E9">
            <w:pPr>
              <w:pStyle w:val="TAL"/>
            </w:pPr>
            <w:r w:rsidRPr="00E9603C">
              <w:t>It is up to NWDAFdsf implementation to handle the cached data, e.g. the NWDAFdsf drops the cached data if it has not enough storage or the cached data becomes invalid.</w:t>
            </w:r>
          </w:p>
        </w:tc>
        <w:tc>
          <w:tcPr>
            <w:tcW w:w="1304" w:type="dxa"/>
          </w:tcPr>
          <w:p w14:paraId="21608AE0" w14:textId="77777777" w:rsidR="009166E9" w:rsidRPr="00E9603C" w:rsidRDefault="009166E9">
            <w:pPr>
              <w:pStyle w:val="TAL"/>
            </w:pPr>
          </w:p>
        </w:tc>
      </w:tr>
      <w:tr w:rsidR="009166E9" w:rsidRPr="00E9603C" w14:paraId="660D8C10" w14:textId="77777777">
        <w:tc>
          <w:tcPr>
            <w:tcW w:w="567" w:type="dxa"/>
            <w:shd w:val="clear" w:color="auto" w:fill="D9D9D9"/>
          </w:tcPr>
          <w:p w14:paraId="4E125935" w14:textId="77777777" w:rsidR="009166E9" w:rsidRPr="00E9603C" w:rsidRDefault="009166E9">
            <w:pPr>
              <w:pStyle w:val="TAH"/>
            </w:pPr>
            <w:r w:rsidRPr="00E9603C">
              <w:t>#35</w:t>
            </w:r>
          </w:p>
        </w:tc>
        <w:tc>
          <w:tcPr>
            <w:tcW w:w="1247" w:type="dxa"/>
          </w:tcPr>
          <w:p w14:paraId="30F5160E" w14:textId="77777777" w:rsidR="009166E9" w:rsidRPr="00E9603C" w:rsidRDefault="009166E9">
            <w:pPr>
              <w:pStyle w:val="TAL"/>
            </w:pPr>
            <w:r w:rsidRPr="00E9603C">
              <w:t>DCNF can be a functionality of NWDAF or can be a standalone NF supporting a dedicated data collection functionality (see NOTE 3).</w:t>
            </w:r>
          </w:p>
          <w:p w14:paraId="455BDBB8" w14:textId="77777777" w:rsidR="009166E9" w:rsidRPr="00E9603C" w:rsidRDefault="009166E9">
            <w:pPr>
              <w:pStyle w:val="TAL"/>
            </w:pPr>
            <w:r w:rsidRPr="00E9603C">
              <w:t>There can be multiple DCNFs (i.e. a DCNF per Service Area).</w:t>
            </w:r>
          </w:p>
        </w:tc>
        <w:tc>
          <w:tcPr>
            <w:tcW w:w="1191" w:type="dxa"/>
          </w:tcPr>
          <w:p w14:paraId="70090A5E" w14:textId="77777777" w:rsidR="009166E9" w:rsidRPr="00E9603C" w:rsidRDefault="009166E9">
            <w:pPr>
              <w:pStyle w:val="TAL"/>
            </w:pPr>
            <w:r w:rsidRPr="00E9603C">
              <w:t>NWDAF as a consumer.</w:t>
            </w:r>
          </w:p>
        </w:tc>
        <w:tc>
          <w:tcPr>
            <w:tcW w:w="1191" w:type="dxa"/>
          </w:tcPr>
          <w:p w14:paraId="25DFA0E6" w14:textId="77777777" w:rsidR="009166E9" w:rsidRPr="00E9603C" w:rsidRDefault="009166E9">
            <w:pPr>
              <w:pStyle w:val="TAL"/>
            </w:pPr>
            <w:r w:rsidRPr="00E9603C">
              <w:t>Data collected from 5GC NFs, AF.</w:t>
            </w:r>
          </w:p>
        </w:tc>
        <w:tc>
          <w:tcPr>
            <w:tcW w:w="1191" w:type="dxa"/>
          </w:tcPr>
          <w:p w14:paraId="0F2C6F00" w14:textId="77777777" w:rsidR="009166E9" w:rsidRPr="00E9603C" w:rsidRDefault="009166E9">
            <w:pPr>
              <w:pStyle w:val="TAL"/>
            </w:pPr>
            <w:r w:rsidRPr="00E9603C">
              <w:t>By DCNF.</w:t>
            </w:r>
          </w:p>
          <w:p w14:paraId="36AB0581" w14:textId="77777777" w:rsidR="009166E9" w:rsidRPr="00E9603C" w:rsidRDefault="009166E9">
            <w:pPr>
              <w:pStyle w:val="TAL"/>
            </w:pPr>
            <w:r w:rsidRPr="00E9603C">
              <w:t>Method 1:</w:t>
            </w:r>
          </w:p>
          <w:p w14:paraId="59FEE9AC" w14:textId="77777777" w:rsidR="009166E9" w:rsidRPr="00E9603C" w:rsidRDefault="009166E9">
            <w:pPr>
              <w:pStyle w:val="TAL"/>
            </w:pPr>
            <w:r w:rsidRPr="00E9603C">
              <w:t>DCNF determines from the list of Events the NF types that needs to be contacted. DCNF is configured with the NF types that provide the Event ID.</w:t>
            </w:r>
          </w:p>
          <w:p w14:paraId="23575416" w14:textId="77777777" w:rsidR="009166E9" w:rsidRPr="00E9603C" w:rsidRDefault="009166E9">
            <w:pPr>
              <w:pStyle w:val="TAL"/>
            </w:pPr>
            <w:r w:rsidRPr="00E9603C">
              <w:t>Method 2:</w:t>
            </w:r>
          </w:p>
          <w:p w14:paraId="68419958" w14:textId="77777777" w:rsidR="009166E9" w:rsidRPr="00E9603C" w:rsidRDefault="009166E9">
            <w:pPr>
              <w:pStyle w:val="TAL"/>
            </w:pPr>
            <w:r w:rsidRPr="00E9603C">
              <w:t>DCNF determines the NF serving the UE as per TS 23.288 [5] (using NRF/UDM/BSF)</w:t>
            </w:r>
          </w:p>
        </w:tc>
        <w:tc>
          <w:tcPr>
            <w:tcW w:w="1191" w:type="dxa"/>
          </w:tcPr>
          <w:p w14:paraId="37A4BE81" w14:textId="77777777" w:rsidR="009166E9" w:rsidRPr="00E9603C" w:rsidRDefault="009166E9">
            <w:pPr>
              <w:pStyle w:val="TAL"/>
            </w:pPr>
            <w:r w:rsidRPr="00E9603C">
              <w:t>The DCNF may include in the registration request the Service Area supported (e.g. geographical area, or cell ID, TAI) and a list of S-NSSAI(s) indicating the network slices supported.</w:t>
            </w:r>
          </w:p>
        </w:tc>
        <w:tc>
          <w:tcPr>
            <w:tcW w:w="1191" w:type="dxa"/>
          </w:tcPr>
          <w:p w14:paraId="462D262B" w14:textId="77777777" w:rsidR="009166E9" w:rsidRPr="00E9603C" w:rsidRDefault="009166E9">
            <w:pPr>
              <w:pStyle w:val="TAL"/>
            </w:pPr>
            <w:r w:rsidRPr="00E9603C">
              <w:t>Via DCNF.</w:t>
            </w:r>
          </w:p>
        </w:tc>
        <w:tc>
          <w:tcPr>
            <w:tcW w:w="1304" w:type="dxa"/>
          </w:tcPr>
          <w:p w14:paraId="4D1E0827" w14:textId="77777777" w:rsidR="009166E9" w:rsidRPr="00E9603C" w:rsidRDefault="009166E9">
            <w:pPr>
              <w:pStyle w:val="TAL"/>
            </w:pPr>
            <w:r w:rsidRPr="00E9603C">
              <w:t>Data stored locally in DCNF, temporary.</w:t>
            </w:r>
          </w:p>
          <w:p w14:paraId="142B936B" w14:textId="77777777" w:rsidR="009166E9" w:rsidRPr="00E9603C" w:rsidRDefault="009166E9">
            <w:pPr>
              <w:pStyle w:val="TAL"/>
            </w:pPr>
            <w:r w:rsidRPr="00E9603C">
              <w:t>When the DCNF determines that a second NWDAF has subscribed to an existing Event ID subscription, the DCNF forwards notifications of the existing subscription for this Event and also provides all available local data for this Event to the second NWDAF.</w:t>
            </w:r>
          </w:p>
        </w:tc>
        <w:tc>
          <w:tcPr>
            <w:tcW w:w="1304" w:type="dxa"/>
          </w:tcPr>
          <w:p w14:paraId="66C31BC7" w14:textId="77777777" w:rsidR="009166E9" w:rsidRPr="00E9603C" w:rsidRDefault="009166E9">
            <w:pPr>
              <w:pStyle w:val="TAL"/>
            </w:pPr>
            <w:r w:rsidRPr="00E9603C">
              <w:t>Reuse or modify existing subscriptions to NFs if there are multiple data consumers.</w:t>
            </w:r>
          </w:p>
        </w:tc>
      </w:tr>
      <w:tr w:rsidR="009166E9" w:rsidRPr="00E9603C" w14:paraId="0CDCF573" w14:textId="77777777">
        <w:tc>
          <w:tcPr>
            <w:tcW w:w="567" w:type="dxa"/>
            <w:shd w:val="clear" w:color="auto" w:fill="D9D9D9"/>
          </w:tcPr>
          <w:p w14:paraId="30C33BCC" w14:textId="77777777" w:rsidR="009166E9" w:rsidRPr="00E9603C" w:rsidRDefault="009166E9">
            <w:pPr>
              <w:pStyle w:val="TAH"/>
            </w:pPr>
            <w:r w:rsidRPr="00E9603C">
              <w:t>#39</w:t>
            </w:r>
          </w:p>
        </w:tc>
        <w:tc>
          <w:tcPr>
            <w:tcW w:w="1247" w:type="dxa"/>
          </w:tcPr>
          <w:p w14:paraId="4CD9CFDC" w14:textId="77777777" w:rsidR="009166E9" w:rsidRPr="00E9603C" w:rsidRDefault="009166E9">
            <w:pPr>
              <w:pStyle w:val="TAL"/>
            </w:pPr>
            <w:r w:rsidRPr="00E9603C">
              <w:t>N/A</w:t>
            </w:r>
          </w:p>
        </w:tc>
        <w:tc>
          <w:tcPr>
            <w:tcW w:w="1191" w:type="dxa"/>
          </w:tcPr>
          <w:p w14:paraId="5B080117" w14:textId="77777777" w:rsidR="009166E9" w:rsidRPr="00E9603C" w:rsidRDefault="009166E9">
            <w:pPr>
              <w:pStyle w:val="TAL"/>
            </w:pPr>
            <w:r w:rsidRPr="00E9603C">
              <w:t xml:space="preserve">NWDAF as consumer. </w:t>
            </w:r>
          </w:p>
        </w:tc>
        <w:tc>
          <w:tcPr>
            <w:tcW w:w="1191" w:type="dxa"/>
          </w:tcPr>
          <w:p w14:paraId="5D1EA4D9" w14:textId="77777777" w:rsidR="009166E9" w:rsidRPr="00E9603C" w:rsidRDefault="009166E9">
            <w:pPr>
              <w:pStyle w:val="TAL"/>
            </w:pPr>
            <w:r w:rsidRPr="00E9603C">
              <w:t>Same as Rel-16.</w:t>
            </w:r>
          </w:p>
        </w:tc>
        <w:tc>
          <w:tcPr>
            <w:tcW w:w="1191" w:type="dxa"/>
          </w:tcPr>
          <w:p w14:paraId="7BA6FC55" w14:textId="77777777" w:rsidR="009166E9" w:rsidRPr="00E9603C" w:rsidRDefault="009166E9">
            <w:pPr>
              <w:pStyle w:val="TAL"/>
            </w:pPr>
            <w:r w:rsidRPr="00E9603C">
              <w:t>N/A</w:t>
            </w:r>
          </w:p>
        </w:tc>
        <w:tc>
          <w:tcPr>
            <w:tcW w:w="1191" w:type="dxa"/>
          </w:tcPr>
          <w:p w14:paraId="502B5179" w14:textId="77777777" w:rsidR="009166E9" w:rsidRPr="00E9603C" w:rsidRDefault="009166E9">
            <w:pPr>
              <w:pStyle w:val="TAL"/>
            </w:pPr>
            <w:r w:rsidRPr="00E9603C">
              <w:t>N/A</w:t>
            </w:r>
          </w:p>
        </w:tc>
        <w:tc>
          <w:tcPr>
            <w:tcW w:w="1191" w:type="dxa"/>
          </w:tcPr>
          <w:p w14:paraId="28E16DE5" w14:textId="77777777" w:rsidR="009166E9" w:rsidRPr="00E9603C" w:rsidRDefault="009166E9">
            <w:pPr>
              <w:pStyle w:val="TAL"/>
            </w:pPr>
            <w:r w:rsidRPr="00E9603C">
              <w:t>As per Rel-16, between NFs and NWDAF.</w:t>
            </w:r>
          </w:p>
        </w:tc>
        <w:tc>
          <w:tcPr>
            <w:tcW w:w="1304" w:type="dxa"/>
          </w:tcPr>
          <w:p w14:paraId="6B41A2FC" w14:textId="77777777" w:rsidR="009166E9" w:rsidRPr="00E9603C" w:rsidRDefault="009166E9">
            <w:pPr>
              <w:pStyle w:val="TAL"/>
            </w:pPr>
            <w:r w:rsidRPr="00E9603C">
              <w:t>Direct access to Data Repository and Storage Function (DRSF) by NWDAF for storing and for retrieving data.</w:t>
            </w:r>
          </w:p>
        </w:tc>
        <w:tc>
          <w:tcPr>
            <w:tcW w:w="1304" w:type="dxa"/>
          </w:tcPr>
          <w:p w14:paraId="5016919C" w14:textId="77777777" w:rsidR="009166E9" w:rsidRPr="00E9603C" w:rsidRDefault="009166E9">
            <w:pPr>
              <w:pStyle w:val="TAL"/>
            </w:pPr>
          </w:p>
        </w:tc>
      </w:tr>
      <w:tr w:rsidR="009166E9" w:rsidRPr="00E9603C" w14:paraId="4C8F806E" w14:textId="77777777">
        <w:tc>
          <w:tcPr>
            <w:tcW w:w="10377" w:type="dxa"/>
            <w:gridSpan w:val="9"/>
          </w:tcPr>
          <w:p w14:paraId="13C10636" w14:textId="77777777" w:rsidR="009166E9" w:rsidRPr="00E9603C" w:rsidRDefault="009166E9">
            <w:pPr>
              <w:pStyle w:val="TAN"/>
            </w:pPr>
            <w:r w:rsidRPr="00E9603C">
              <w:t>NOTE 1:</w:t>
            </w:r>
            <w:r w:rsidRPr="00E9603C">
              <w:tab/>
              <w:t>A messaging framework is also proposed in solution #1, but with no data collection coordination function, i.e. NWDAFs directly access the messaging framework (via 3GPP Consumer Adaptor).</w:t>
            </w:r>
          </w:p>
          <w:p w14:paraId="6F17F964" w14:textId="77777777" w:rsidR="009166E9" w:rsidRPr="00E9603C" w:rsidRDefault="009166E9">
            <w:pPr>
              <w:pStyle w:val="TAN"/>
            </w:pPr>
            <w:r w:rsidRPr="00E9603C">
              <w:t>NOTE 2:</w:t>
            </w:r>
            <w:r w:rsidRPr="00E9603C">
              <w:tab/>
              <w:t>Solution #15 does not describe how this works when DCCF functionality is part of NWDAF. Solution #16 (for bottom-up coordination) and solution #18 (for top-down approach) mentions NWDAF having DCC functionality. Solution #18 does not explicitly list KI#11 as addressed Key Issue (see clause 6.18.1).</w:t>
            </w:r>
          </w:p>
          <w:p w14:paraId="05C75EE1" w14:textId="77777777" w:rsidR="009166E9" w:rsidRPr="00E9603C" w:rsidRDefault="009166E9">
            <w:pPr>
              <w:pStyle w:val="TAN"/>
            </w:pPr>
            <w:r w:rsidRPr="00E9603C">
              <w:t>NOTE 3:</w:t>
            </w:r>
            <w:r w:rsidRPr="00E9603C">
              <w:tab/>
              <w:t>No description available for the solution when functionality is part of NWDAF.</w:t>
            </w:r>
          </w:p>
        </w:tc>
      </w:tr>
    </w:tbl>
    <w:p w14:paraId="383ED99F" w14:textId="77777777" w:rsidR="009166E9" w:rsidRPr="00E9603C" w:rsidRDefault="009166E9">
      <w:pPr>
        <w:rPr>
          <w:lang w:eastAsia="ko-KR"/>
        </w:rPr>
      </w:pPr>
    </w:p>
    <w:p w14:paraId="5E2F848C" w14:textId="77777777" w:rsidR="009166E9" w:rsidRPr="00E9603C" w:rsidRDefault="009166E9">
      <w:pPr>
        <w:rPr>
          <w:lang w:eastAsia="ko-KR"/>
        </w:rPr>
      </w:pPr>
      <w:r w:rsidRPr="00E9603C">
        <w:rPr>
          <w:lang w:eastAsia="ko-KR"/>
        </w:rPr>
        <w:t>From Table 7.11.2-1 the following observations are made:</w:t>
      </w:r>
    </w:p>
    <w:p w14:paraId="5FFCDC41" w14:textId="77777777" w:rsidR="009166E9" w:rsidRPr="00E9603C" w:rsidRDefault="009166E9">
      <w:pPr>
        <w:pStyle w:val="B1"/>
        <w:rPr>
          <w:lang w:eastAsia="ko-KR"/>
        </w:rPr>
      </w:pPr>
      <w:r w:rsidRPr="00E9603C">
        <w:rPr>
          <w:lang w:eastAsia="ko-KR"/>
        </w:rPr>
        <w:t>-</w:t>
      </w:r>
      <w:r w:rsidRPr="00E9603C">
        <w:rPr>
          <w:lang w:eastAsia="ko-KR"/>
        </w:rPr>
        <w:tab/>
        <w:t>Observation 1: Solutions #9, #15, #22 and #35 have in common a dedicated data collection coordination functionality. The functionality is mainly proposed as a standalone NF. When the functionality is provided by an NWDAF it may need further details. Whether DCCF is an NWDAF specific functionality or a new NF might depend on which data consumers to provide this service to.</w:t>
      </w:r>
    </w:p>
    <w:p w14:paraId="029A8AF3" w14:textId="77777777" w:rsidR="009166E9" w:rsidRPr="00E9603C" w:rsidRDefault="009166E9">
      <w:pPr>
        <w:pStyle w:val="B1"/>
        <w:rPr>
          <w:lang w:eastAsia="ko-KR"/>
        </w:rPr>
      </w:pPr>
      <w:r w:rsidRPr="00E9603C">
        <w:rPr>
          <w:lang w:eastAsia="ko-KR"/>
        </w:rPr>
        <w:t>-</w:t>
      </w:r>
      <w:r w:rsidRPr="00E9603C">
        <w:rPr>
          <w:lang w:eastAsia="ko-KR"/>
        </w:rPr>
        <w:tab/>
        <w:t>Observation 2: Solution #9 has a wider scope in terms of possible data consumers than other solutions. It would be needed to define which consumers can access services provided by data collection coordination functionality, and for which type of data (e.g. event notifications, analytics outputs).</w:t>
      </w:r>
    </w:p>
    <w:p w14:paraId="7DD13DE0" w14:textId="77777777" w:rsidR="009166E9" w:rsidRPr="00E9603C" w:rsidRDefault="009166E9">
      <w:pPr>
        <w:pStyle w:val="B1"/>
        <w:rPr>
          <w:lang w:eastAsia="ko-KR"/>
        </w:rPr>
      </w:pPr>
      <w:r w:rsidRPr="00E9603C">
        <w:rPr>
          <w:lang w:eastAsia="ko-KR"/>
        </w:rPr>
        <w:t>-</w:t>
      </w:r>
      <w:r w:rsidRPr="00E9603C">
        <w:rPr>
          <w:lang w:eastAsia="ko-KR"/>
        </w:rPr>
        <w:tab/>
        <w:t>Observation 3: From data producer perspective, it is assumed that all solutions allow collecting data from similar entities as per Rel-16, i.e. NFs, AFs, OAM. Solution #9, in addition, explicitly proposes that data can be collected from NWDAF. It would be needed to define which data sources can be coordinated by the data collection coordination functionality.</w:t>
      </w:r>
    </w:p>
    <w:p w14:paraId="5F3FC405" w14:textId="77777777" w:rsidR="009166E9" w:rsidRPr="00E9603C" w:rsidRDefault="009166E9">
      <w:pPr>
        <w:pStyle w:val="B1"/>
        <w:rPr>
          <w:lang w:eastAsia="ko-KR"/>
        </w:rPr>
      </w:pPr>
      <w:r w:rsidRPr="00E9603C">
        <w:rPr>
          <w:lang w:eastAsia="ko-KR"/>
        </w:rPr>
        <w:t>-</w:t>
      </w:r>
      <w:r w:rsidRPr="00E9603C">
        <w:rPr>
          <w:lang w:eastAsia="ko-KR"/>
        </w:rPr>
        <w:tab/>
        <w:t>Observation 4: There are some small variants between solutions regarding which entity finds the right data source. Some solutions (#9, #15 (Alternative#1)) allow both the data consumer and the DCCF to find the right data source, solution #15 (Alternative#2) and #22 leaves the functionality in the data consumer, and solution #35 only allows DCCF to find the right data source.</w:t>
      </w:r>
    </w:p>
    <w:p w14:paraId="2C4FD826" w14:textId="77777777" w:rsidR="009166E9" w:rsidRPr="00E9603C" w:rsidRDefault="009166E9">
      <w:pPr>
        <w:pStyle w:val="B1"/>
        <w:rPr>
          <w:lang w:eastAsia="ko-KR"/>
        </w:rPr>
      </w:pPr>
      <w:r w:rsidRPr="00E9603C">
        <w:rPr>
          <w:lang w:eastAsia="ko-KR"/>
        </w:rPr>
        <w:t>-</w:t>
      </w:r>
      <w:r w:rsidRPr="00E9603C">
        <w:rPr>
          <w:lang w:eastAsia="ko-KR"/>
        </w:rPr>
        <w:tab/>
        <w:t>Observation 5: For DCCF registration and discovery via NRF: most solutions propose that DCCF registers supported slices and area. Solution #9 proposes to also register the NF type supported by DCCF, while solution #15 proposes to register the supported data types.</w:t>
      </w:r>
    </w:p>
    <w:p w14:paraId="0E23E59A" w14:textId="77777777" w:rsidR="009166E9" w:rsidRPr="00E9603C" w:rsidRDefault="009166E9">
      <w:pPr>
        <w:pStyle w:val="B1"/>
        <w:rPr>
          <w:lang w:eastAsia="ko-KR"/>
        </w:rPr>
      </w:pPr>
      <w:r w:rsidRPr="00E9603C">
        <w:rPr>
          <w:lang w:eastAsia="ko-KR"/>
        </w:rPr>
        <w:t>-</w:t>
      </w:r>
      <w:r w:rsidRPr="00E9603C">
        <w:rPr>
          <w:lang w:eastAsia="ko-KR"/>
        </w:rPr>
        <w:tab/>
        <w:t>Observation 6: For data notifications path, solutions #15 (Alternative#1), #22 and #35 propose that DCCF receives and forwards all notifications, while solution #9 and solution #15(Alternative#2) explicitly separates Data Collection Coordination (by a DCCF) from Data Collection via a messaging framework. Solution #9isolates the signalling / control functions to subscribe/unsubscribe to notifications, discover Data Sources, and ensure redundant data is not requested from a Data Source (all handled by the DCCF) from the handling and processing of a potentially large number of notifications sent by via a messaging framework. The difference between solution #9 and solution #15(Alternative#2) is the path for notifications from NFs to NWDAF, the notifications directly send between NFs to NWDAF (point to point, As per Rel-16) rather than via a messaging framework.</w:t>
      </w:r>
    </w:p>
    <w:p w14:paraId="122BF67A" w14:textId="77777777" w:rsidR="009166E9" w:rsidRPr="00E9603C" w:rsidRDefault="009166E9">
      <w:pPr>
        <w:pStyle w:val="B1"/>
        <w:rPr>
          <w:lang w:eastAsia="ko-KR"/>
        </w:rPr>
      </w:pPr>
      <w:r w:rsidRPr="00E9603C">
        <w:rPr>
          <w:lang w:eastAsia="ko-KR"/>
        </w:rPr>
        <w:t>-</w:t>
      </w:r>
      <w:r w:rsidRPr="00E9603C">
        <w:rPr>
          <w:lang w:eastAsia="ko-KR"/>
        </w:rPr>
        <w:tab/>
        <w:t>Observation 7: For data storage, two different approaches are proposed: local caching in DCCF for temporary usage (solutions #22 and solution #35), or storage in a data repository for longer-term usage (solutions #9 and #39).</w:t>
      </w:r>
    </w:p>
    <w:p w14:paraId="3B9B5C45" w14:textId="77777777" w:rsidR="009166E9" w:rsidRPr="00E9603C" w:rsidRDefault="009166E9">
      <w:pPr>
        <w:pStyle w:val="B1"/>
        <w:rPr>
          <w:lang w:eastAsia="ko-KR"/>
        </w:rPr>
      </w:pPr>
      <w:r w:rsidRPr="00E9603C">
        <w:rPr>
          <w:lang w:eastAsia="ko-KR"/>
        </w:rPr>
        <w:t>-</w:t>
      </w:r>
      <w:r w:rsidRPr="00E9603C">
        <w:rPr>
          <w:lang w:eastAsia="ko-KR"/>
        </w:rPr>
        <w:tab/>
        <w:t>Observation 8: All solutions relying on DCCF leverage modification or reuse of subscriptions from DCCF to NFs. In addition, solution #9 proposes some further enhancement to efficient data collection via formatting options for the notifications of data.</w:t>
      </w:r>
    </w:p>
    <w:p w14:paraId="522F9483" w14:textId="77777777" w:rsidR="009166E9" w:rsidRPr="00E9603C" w:rsidRDefault="009166E9">
      <w:pPr>
        <w:pStyle w:val="B1"/>
        <w:rPr>
          <w:lang w:eastAsia="ko-KR"/>
        </w:rPr>
      </w:pPr>
      <w:r w:rsidRPr="00E9603C">
        <w:rPr>
          <w:lang w:eastAsia="ko-KR"/>
        </w:rPr>
        <w:t>-</w:t>
      </w:r>
      <w:r w:rsidRPr="00E9603C">
        <w:rPr>
          <w:lang w:eastAsia="ko-KR"/>
        </w:rPr>
        <w:tab/>
        <w:t>Observation 9: All solutions introducing DCCF functionality would need review by SA</w:t>
      </w:r>
      <w:r w:rsidRPr="00E9603C">
        <w:rPr>
          <w:rFonts w:eastAsia="SimSun"/>
          <w:lang w:eastAsia="zh-CN"/>
        </w:rPr>
        <w:t> WG</w:t>
      </w:r>
      <w:r w:rsidRPr="00E9603C">
        <w:rPr>
          <w:lang w:eastAsia="ko-KR"/>
        </w:rPr>
        <w:t>3 to investigate possible additional authorization for Consumers to access data from a Data Source via the DCCF.</w:t>
      </w:r>
    </w:p>
    <w:p w14:paraId="06615071" w14:textId="77777777" w:rsidR="009166E9" w:rsidRPr="00E9603C" w:rsidRDefault="009166E9">
      <w:pPr>
        <w:pStyle w:val="B1"/>
        <w:rPr>
          <w:lang w:eastAsia="ko-KR"/>
        </w:rPr>
      </w:pPr>
      <w:r w:rsidRPr="00E9603C">
        <w:rPr>
          <w:lang w:eastAsia="ko-KR"/>
        </w:rPr>
        <w:t>-</w:t>
      </w:r>
      <w:r w:rsidRPr="00E9603C">
        <w:rPr>
          <w:lang w:eastAsia="ko-KR"/>
        </w:rPr>
        <w:tab/>
        <w:t>Observation 10: for backward compatibility, although only solution #9 provides related information, it is assumed that all solutions from Table 7.11.2-1 provide the same level of compatibility. The consumer of new services from DCCF will be Rel-17 consumers, and Rel-16 consumers will continue to collect data directly from the NFs. Also, the solutions are compatible with Rel-16 data producers as no enhancement has been identified for the interface between DCCF and the data producer as part of these solutions.</w:t>
      </w:r>
    </w:p>
    <w:p w14:paraId="5E57B346" w14:textId="77777777" w:rsidR="009166E9" w:rsidRPr="00E9603C" w:rsidRDefault="009166E9">
      <w:pPr>
        <w:pStyle w:val="B1"/>
        <w:rPr>
          <w:lang w:eastAsia="ko-KR"/>
        </w:rPr>
      </w:pPr>
      <w:r w:rsidRPr="00E9603C">
        <w:rPr>
          <w:lang w:eastAsia="ko-KR"/>
        </w:rPr>
        <w:t>-</w:t>
      </w:r>
      <w:r w:rsidRPr="00E9603C">
        <w:rPr>
          <w:lang w:eastAsia="ko-KR"/>
        </w:rPr>
        <w:tab/>
        <w:t>Observation 11: All solutions introducing additional NFs (e.g. DCCF, DRF) assume that several NWDAFs will request the same data from producer NFs. Besides, introducing a new NF will inevitably result in two flows (NF to DCCF to NWDAF, or NF to NWDAF via messaging framework) of data collection instead of one (NF to NWDAF). Care needs to be taken so that the new NF (e.g. DCCF, DRF) does not become the new signalling bottleneck. Existing solutions such as set concept for DCCFs, or deploying several DCCF instances (e.g. per type of data source) can be applied to mitigate such problems.</w:t>
      </w:r>
    </w:p>
    <w:p w14:paraId="6585756B" w14:textId="77777777" w:rsidR="009166E9" w:rsidRPr="00E9603C" w:rsidRDefault="009166E9">
      <w:pPr>
        <w:pStyle w:val="B1"/>
        <w:rPr>
          <w:lang w:eastAsia="ko-KR"/>
        </w:rPr>
      </w:pPr>
      <w:r w:rsidRPr="00E9603C">
        <w:rPr>
          <w:lang w:eastAsia="ko-KR"/>
        </w:rPr>
        <w:t>-</w:t>
      </w:r>
      <w:r w:rsidRPr="00E9603C">
        <w:rPr>
          <w:lang w:eastAsia="ko-KR"/>
        </w:rPr>
        <w:tab/>
        <w:t>Observation 12: Solution #15(Alternative#2) introduces a different method of DCCF compare with other solutions that used DCCF. Comparing with the Observation 11, there is only one data flow transferred between the NFs and NWDAF, which avoids additional data transfer steps with DCCF. The NWDAF can register/update the data profile that contains the parameters of collected data to the DCCF, the profile is used to help DCCF coordinate the signalling of data collection.</w:t>
      </w:r>
    </w:p>
    <w:p w14:paraId="4BF686C7" w14:textId="77777777" w:rsidR="009166E9" w:rsidRPr="00E9603C" w:rsidRDefault="009166E9">
      <w:pPr>
        <w:pStyle w:val="Heading2"/>
      </w:pPr>
      <w:bookmarkStart w:id="13873" w:name="_Toc54786761"/>
      <w:bookmarkStart w:id="13874" w:name="_Toc57201630"/>
      <w:bookmarkStart w:id="13875" w:name="_Toc54770447"/>
      <w:bookmarkStart w:id="13876" w:name="_Toc54779801"/>
      <w:bookmarkStart w:id="13877" w:name="_Toc57641668"/>
      <w:bookmarkStart w:id="13878" w:name="_Toc59102021"/>
      <w:r w:rsidRPr="00E9603C">
        <w:t>7.12</w:t>
      </w:r>
      <w:r w:rsidRPr="00E9603C">
        <w:tab/>
        <w:t xml:space="preserve">Key Issue #12: </w:t>
      </w:r>
      <w:bookmarkEnd w:id="13816"/>
      <w:bookmarkEnd w:id="13817"/>
      <w:bookmarkEnd w:id="13818"/>
      <w:bookmarkEnd w:id="13819"/>
      <w:r w:rsidRPr="00E9603C">
        <w:t>NWDAF-assisted RFSP policy</w:t>
      </w:r>
      <w:bookmarkEnd w:id="13873"/>
      <w:bookmarkEnd w:id="13874"/>
      <w:bookmarkEnd w:id="13875"/>
      <w:bookmarkEnd w:id="13876"/>
      <w:bookmarkEnd w:id="13877"/>
      <w:bookmarkEnd w:id="13878"/>
    </w:p>
    <w:p w14:paraId="4B9D5244" w14:textId="77777777" w:rsidR="009166E9" w:rsidRPr="00E9603C" w:rsidRDefault="009166E9">
      <w:pPr>
        <w:rPr>
          <w:lang w:eastAsia="zh-CN"/>
        </w:rPr>
      </w:pPr>
      <w:r w:rsidRPr="00E9603C">
        <w:rPr>
          <w:lang w:eastAsia="zh-CN"/>
        </w:rPr>
        <w:t>For Key Issue #12 "NWDAF-assisted RFSP policy" six Candidate Solutions have been proposed. Candidate solutions #4, #30, #40, #41, #42 and #43 all serve the purpose of providing analytics information by NWDAF to support NFs to assist on RAT and frequency selection. Solution #43 is merged into Solution #4.</w:t>
      </w:r>
    </w:p>
    <w:p w14:paraId="6D69C99A" w14:textId="77777777" w:rsidR="009166E9" w:rsidRPr="00E9603C" w:rsidRDefault="009166E9">
      <w:pPr>
        <w:rPr>
          <w:lang w:eastAsia="zh-CN"/>
        </w:rPr>
      </w:pPr>
      <w:r w:rsidRPr="00E9603C">
        <w:rPr>
          <w:lang w:eastAsia="zh-CN"/>
        </w:rPr>
        <w:t>Candidate Solution #4 proposes that the RFSP index value is assigned by PCF, as the consumer of NWDAF, using both the analytics result of "Service in use" and "Observed Service experience".</w:t>
      </w:r>
    </w:p>
    <w:p w14:paraId="0E67FD0E" w14:textId="77777777" w:rsidR="009166E9" w:rsidRPr="00E9603C" w:rsidRDefault="009166E9">
      <w:pPr>
        <w:rPr>
          <w:lang w:eastAsia="zh-CN"/>
        </w:rPr>
      </w:pPr>
      <w:r w:rsidRPr="00E9603C">
        <w:rPr>
          <w:lang w:eastAsia="zh-CN"/>
        </w:rPr>
        <w:t>The "Service in use" analytics is a new-defined analytics in which NWDAF collects input data from the AF (possibly via NEF) to determine the applications a UE consumes. The analytics "Service in use" appears partially redundant with the analytics "UE communication", which is possible to improve the last one rather than adding a new analytics.</w:t>
      </w:r>
    </w:p>
    <w:p w14:paraId="4663A8F9" w14:textId="77777777" w:rsidR="009166E9" w:rsidRPr="00E9603C" w:rsidRDefault="009166E9">
      <w:pPr>
        <w:rPr>
          <w:lang w:eastAsia="zh-CN"/>
        </w:rPr>
      </w:pPr>
      <w:r w:rsidRPr="00E9603C">
        <w:rPr>
          <w:lang w:eastAsia="zh-CN"/>
        </w:rPr>
        <w:t>The solution also proposes to enhance the input of "Observed Service Experience" with "subscriber category" from UDR/PCF and RAT/Frequency information from OAM.</w:t>
      </w:r>
    </w:p>
    <w:p w14:paraId="78563CB5" w14:textId="77777777" w:rsidR="009166E9" w:rsidRPr="00E9603C" w:rsidRDefault="009166E9">
      <w:pPr>
        <w:rPr>
          <w:lang w:eastAsia="zh-CN"/>
        </w:rPr>
      </w:pPr>
      <w:r w:rsidRPr="00E9603C">
        <w:rPr>
          <w:lang w:eastAsia="zh-CN"/>
        </w:rPr>
        <w:t xml:space="preserve">Candidate Solution #30 proposes that the RFSP index is assigned by PCF, as consumer of NWDAF using both the analytics result from </w:t>
      </w:r>
      <w:r w:rsidRPr="00E9603C">
        <w:t>"</w:t>
      </w:r>
      <w:r w:rsidRPr="00E9603C">
        <w:rPr>
          <w:lang w:eastAsia="zh-CN"/>
        </w:rPr>
        <w:t>User Data Congestion</w:t>
      </w:r>
      <w:r w:rsidRPr="00E9603C">
        <w:t>"</w:t>
      </w:r>
      <w:r w:rsidRPr="00E9603C">
        <w:rPr>
          <w:lang w:eastAsia="zh-CN"/>
        </w:rPr>
        <w:t xml:space="preserve"> as defined in solution #40, that provides a list of TAIs or Cell Ids and their congestion level, and then using the analytics results from </w:t>
      </w:r>
      <w:r w:rsidRPr="00E9603C">
        <w:t>"</w:t>
      </w:r>
      <w:r w:rsidRPr="00E9603C">
        <w:rPr>
          <w:lang w:eastAsia="zh-CN"/>
        </w:rPr>
        <w:t>Dispersion Analytics</w:t>
      </w:r>
      <w:r w:rsidRPr="00E9603C">
        <w:t>"</w:t>
      </w:r>
      <w:r w:rsidRPr="00E9603C">
        <w:rPr>
          <w:lang w:eastAsia="zh-CN"/>
        </w:rPr>
        <w:t xml:space="preserve"> that provides the list of heavy users and the data they dispersed. Then, the PCF can change the RFSP index value for some users that are causing most of the traffic with the aim of mitigating the data congestion in the area.</w:t>
      </w:r>
    </w:p>
    <w:p w14:paraId="1F63ED4F" w14:textId="77777777" w:rsidR="009166E9" w:rsidRPr="00E9603C" w:rsidRDefault="009166E9">
      <w:pPr>
        <w:rPr>
          <w:lang w:eastAsia="zh-CN"/>
        </w:rPr>
      </w:pPr>
      <w:r w:rsidRPr="00E9603C">
        <w:rPr>
          <w:lang w:eastAsia="zh-CN"/>
        </w:rPr>
        <w:t xml:space="preserve">Candidate Solution #41 suggests NWDAF provides a new analytic, "Radio/Frequency usage", on information about the current/future usage of RAT/frequency for a specific area. Based on this analytics, PCF can decide to assign the RFSP index value to serve the usage demand per RAT/frequency. According to the solution description, </w:t>
      </w:r>
      <w:r w:rsidRPr="00E9603C">
        <w:t xml:space="preserve">the PCF or OAM can decide to manage base stations or radio resources by figuring out the usage demand per RAT/frequency. The data volume analytics from solution #41 is addressed by the </w:t>
      </w:r>
      <w:r w:rsidRPr="00E9603C">
        <w:rPr>
          <w:lang w:eastAsia="zh-CN"/>
        </w:rPr>
        <w:t>Data dispersion analytics proposed by solution #30.</w:t>
      </w:r>
    </w:p>
    <w:p w14:paraId="5793A56C" w14:textId="77777777" w:rsidR="009166E9" w:rsidRPr="00E9603C" w:rsidRDefault="009166E9">
      <w:pPr>
        <w:rPr>
          <w:lang w:eastAsia="zh-CN"/>
        </w:rPr>
      </w:pPr>
      <w:r w:rsidRPr="00E9603C">
        <w:rPr>
          <w:lang w:eastAsia="zh-CN"/>
        </w:rPr>
        <w:t>Candidate Solution #42 contains a functional diagram on what information from NFs and OAM could help NWDAF to perform analytics and generate statistics/prediction outputs related to RFSP index to NF consumers. It is proposing a high-level framework and it needs to provide more detailed explanation before evaluation.</w:t>
      </w:r>
    </w:p>
    <w:p w14:paraId="563E0324" w14:textId="77777777" w:rsidR="009166E9" w:rsidRPr="00E9603C" w:rsidRDefault="009166E9">
      <w:pPr>
        <w:rPr>
          <w:lang w:eastAsia="zh-CN"/>
        </w:rPr>
      </w:pPr>
      <w:r w:rsidRPr="00E9603C">
        <w:rPr>
          <w:lang w:eastAsia="zh-CN"/>
        </w:rPr>
        <w:t>Based on the list of solutions described above the following functional aspects are considered: the procedures that may require a change of the RFSP value, the Analytics IDs that can be used in those procedures.</w:t>
      </w:r>
    </w:p>
    <w:p w14:paraId="240B4CEE" w14:textId="77777777" w:rsidR="009166E9" w:rsidRPr="00E9603C" w:rsidRDefault="009166E9">
      <w:pPr>
        <w:rPr>
          <w:lang w:eastAsia="zh-CN"/>
        </w:rPr>
      </w:pPr>
      <w:r w:rsidRPr="00E9603C">
        <w:rPr>
          <w:lang w:eastAsia="zh-CN"/>
        </w:rPr>
        <w:t>Regarding the procedures that may require a change of RFSP value:</w:t>
      </w:r>
    </w:p>
    <w:p w14:paraId="6092F98F" w14:textId="77777777" w:rsidR="00E9603C" w:rsidRPr="00E9603C" w:rsidRDefault="00E9603C" w:rsidP="00E9603C">
      <w:pPr>
        <w:pStyle w:val="B1"/>
        <w:rPr>
          <w:lang w:eastAsia="zh-CN"/>
        </w:rPr>
      </w:pPr>
      <w:r w:rsidRPr="00E9603C">
        <w:rPr>
          <w:lang w:eastAsia="zh-CN"/>
        </w:rPr>
        <w:t>-</w:t>
      </w:r>
      <w:r w:rsidRPr="00E9603C">
        <w:rPr>
          <w:lang w:eastAsia="zh-CN"/>
        </w:rPr>
        <w:tab/>
        <w:t>A procedure to mitigate user data congestion includes the detection of congested areas, and the users that dispersed most of the traffic at the areas and the allocations of an RSFP value that moves the users to a different RAT or a different frequency. Then both Analytics IDs for "User Data congestion" and for "Data dispersion" can be used as input to RFSP value allocation at the PCF.</w:t>
      </w:r>
    </w:p>
    <w:p w14:paraId="017CDE83" w14:textId="77777777" w:rsidR="00E9603C" w:rsidRPr="00E9603C" w:rsidRDefault="00E9603C" w:rsidP="00E9603C">
      <w:pPr>
        <w:pStyle w:val="B1"/>
        <w:rPr>
          <w:lang w:eastAsia="zh-CN"/>
        </w:rPr>
      </w:pPr>
      <w:r w:rsidRPr="00E9603C">
        <w:rPr>
          <w:lang w:eastAsia="zh-CN"/>
        </w:rPr>
        <w:t>-</w:t>
      </w:r>
      <w:r w:rsidRPr="00E9603C">
        <w:rPr>
          <w:lang w:eastAsia="zh-CN"/>
        </w:rPr>
        <w:tab/>
        <w:t>A procedure to move users consuming services, like e.g. with large bandwidth and low latency requirements from 4G E-UTRAN to 5G NR to have an efficient use of radio resources. Similarly, users consuming services e.g. without large bandwidth and low latency requirements can be moved to 4G E-UTRAN when camping in 5G NR. Then both Analytics IDs for "Service in use" and for "Observed Service Experience" can be used as input to the RFSP value allocation decision at the PCF.</w:t>
      </w:r>
    </w:p>
    <w:p w14:paraId="2E70E8DC" w14:textId="77777777" w:rsidR="009166E9" w:rsidRPr="00E9603C" w:rsidRDefault="00E9603C">
      <w:pPr>
        <w:pStyle w:val="NO"/>
        <w:rPr>
          <w:lang w:eastAsia="zh-CN"/>
        </w:rPr>
      </w:pPr>
      <w:r w:rsidRPr="00E9603C">
        <w:rPr>
          <w:lang w:eastAsia="zh-CN"/>
        </w:rPr>
        <w:t>NOTE:</w:t>
      </w:r>
      <w:r w:rsidRPr="00E9603C">
        <w:rPr>
          <w:lang w:eastAsia="zh-CN"/>
        </w:rPr>
        <w:tab/>
        <w:t>The Analytics ID is one of the possible inputs for the PCF to allocate a RFSP value, and other input data can be used as those listed in TS</w:t>
      </w:r>
      <w:r>
        <w:rPr>
          <w:lang w:eastAsia="zh-CN"/>
        </w:rPr>
        <w:t> </w:t>
      </w:r>
      <w:r w:rsidRPr="00E9603C">
        <w:rPr>
          <w:lang w:eastAsia="zh-CN"/>
        </w:rPr>
        <w:t>23.503</w:t>
      </w:r>
      <w:r>
        <w:rPr>
          <w:lang w:eastAsia="zh-CN"/>
        </w:rPr>
        <w:t> </w:t>
      </w:r>
      <w:r w:rsidRPr="00E9603C">
        <w:rPr>
          <w:lang w:eastAsia="zh-CN"/>
        </w:rPr>
        <w:t>[4], including location, subscriber category or time of day.</w:t>
      </w:r>
    </w:p>
    <w:p w14:paraId="3CA20C47" w14:textId="77777777" w:rsidR="009166E9" w:rsidRPr="00E9603C" w:rsidRDefault="009166E9">
      <w:pPr>
        <w:rPr>
          <w:lang w:eastAsia="zh-CN"/>
        </w:rPr>
      </w:pPr>
      <w:r w:rsidRPr="00E9603C">
        <w:rPr>
          <w:lang w:eastAsia="zh-CN"/>
        </w:rPr>
        <w:t>Regarding the Analytics IDs that used in the procedures above:</w:t>
      </w:r>
    </w:p>
    <w:p w14:paraId="2FBDC24B" w14:textId="77777777" w:rsidR="009166E9" w:rsidRPr="00E9603C" w:rsidRDefault="009166E9">
      <w:pPr>
        <w:rPr>
          <w:lang w:eastAsia="zh-CN"/>
        </w:rPr>
      </w:pPr>
      <w:r w:rsidRPr="00E9603C">
        <w:rPr>
          <w:lang w:eastAsia="zh-CN"/>
        </w:rPr>
        <w:t xml:space="preserve">Analytics IDs for </w:t>
      </w:r>
      <w:r w:rsidRPr="00E9603C">
        <w:t>"</w:t>
      </w:r>
      <w:r w:rsidRPr="00E9603C">
        <w:rPr>
          <w:lang w:eastAsia="zh-CN"/>
        </w:rPr>
        <w:t>User Data Congestion</w:t>
      </w:r>
      <w:r w:rsidRPr="00E9603C">
        <w:t>"</w:t>
      </w:r>
      <w:r w:rsidRPr="00E9603C">
        <w:rPr>
          <w:lang w:eastAsia="zh-CN"/>
        </w:rPr>
        <w:t xml:space="preserve">, </w:t>
      </w:r>
      <w:r w:rsidRPr="00E9603C">
        <w:t>"</w:t>
      </w:r>
      <w:r w:rsidRPr="00E9603C">
        <w:rPr>
          <w:lang w:eastAsia="zh-CN"/>
        </w:rPr>
        <w:t>Dispersion Analytics</w:t>
      </w:r>
      <w:r w:rsidRPr="00E9603C">
        <w:t>"</w:t>
      </w:r>
      <w:r w:rsidRPr="00E9603C">
        <w:rPr>
          <w:lang w:eastAsia="zh-CN"/>
        </w:rPr>
        <w:t xml:space="preserve"> (Data dispersion), </w:t>
      </w:r>
      <w:r w:rsidRPr="00E9603C">
        <w:t>"</w:t>
      </w:r>
      <w:r w:rsidRPr="00E9603C">
        <w:rPr>
          <w:lang w:eastAsia="zh-CN"/>
        </w:rPr>
        <w:t>Service in use</w:t>
      </w:r>
      <w:r w:rsidRPr="00E9603C">
        <w:t>"</w:t>
      </w:r>
      <w:r w:rsidRPr="00E9603C">
        <w:rPr>
          <w:lang w:eastAsia="zh-CN"/>
        </w:rPr>
        <w:t xml:space="preserve"> and </w:t>
      </w:r>
      <w:r w:rsidRPr="00E9603C">
        <w:t>"</w:t>
      </w:r>
      <w:r w:rsidRPr="00E9603C">
        <w:rPr>
          <w:lang w:eastAsia="zh-CN"/>
        </w:rPr>
        <w:t>Observed Service Experience</w:t>
      </w:r>
      <w:r w:rsidRPr="00E9603C">
        <w:t>"</w:t>
      </w:r>
      <w:r w:rsidRPr="00E9603C">
        <w:rPr>
          <w:lang w:eastAsia="zh-CN"/>
        </w:rPr>
        <w:t xml:space="preserve"> can be used.</w:t>
      </w:r>
    </w:p>
    <w:p w14:paraId="1DD385C6" w14:textId="77777777" w:rsidR="009166E9" w:rsidRPr="00E9603C" w:rsidRDefault="009166E9">
      <w:pPr>
        <w:rPr>
          <w:lang w:eastAsia="zh-CN"/>
        </w:rPr>
      </w:pPr>
      <w:r w:rsidRPr="00E9603C">
        <w:rPr>
          <w:lang w:eastAsia="zh-CN"/>
        </w:rPr>
        <w:t>Other aspects:</w:t>
      </w:r>
    </w:p>
    <w:p w14:paraId="56BFBE31" w14:textId="77777777" w:rsidR="009166E9" w:rsidRPr="00E9603C" w:rsidRDefault="009166E9">
      <w:r w:rsidRPr="00E9603C">
        <w:rPr>
          <w:lang w:eastAsia="zh-CN"/>
        </w:rPr>
        <w:t xml:space="preserve">In relation to Solution #41, </w:t>
      </w:r>
      <w:r w:rsidRPr="00E9603C">
        <w:t xml:space="preserve">the solution description says: "The solution provides statistics/predictions to PCF to decide proper RFSP index to lead UEs into desirable RAT/frequency by NWDAF. NWDAF provides analytics information about the current/future usage of RAT/frequency for a specific area" and then Solution #41 provides the following example: </w:t>
      </w:r>
      <w:r w:rsidR="00E9603C" w:rsidRPr="00E9603C">
        <w:t>'</w:t>
      </w:r>
      <w:r w:rsidRPr="00E9603C">
        <w:t>in region A, 20 E-UTRA users and 5 NR users, and 3 users are using low frequency NR and 2 users are using high frequency NR. Based on this analytics, PCF or OAM can decide to manage base stations or radio resources by figuring out the usage demand per RAT/frequency</w:t>
      </w:r>
      <w:r w:rsidR="00E9603C" w:rsidRPr="00E9603C">
        <w:t>'</w:t>
      </w:r>
      <w:r w:rsidRPr="00E9603C">
        <w:t>"</w:t>
      </w:r>
      <w:r w:rsidR="00E9603C" w:rsidRPr="00E9603C">
        <w:t>.</w:t>
      </w:r>
    </w:p>
    <w:p w14:paraId="14F03FA9" w14:textId="77777777" w:rsidR="009166E9" w:rsidRPr="00E9603C" w:rsidRDefault="009166E9">
      <w:pPr>
        <w:rPr>
          <w:lang w:eastAsia="zh-CN"/>
        </w:rPr>
      </w:pPr>
      <w:r w:rsidRPr="00E9603C">
        <w:t>T</w:t>
      </w:r>
      <w:r w:rsidRPr="00E9603C">
        <w:rPr>
          <w:lang w:eastAsia="zh-CN"/>
        </w:rPr>
        <w:t>here are two aspects to take into account:</w:t>
      </w:r>
    </w:p>
    <w:p w14:paraId="5FC6F269" w14:textId="77777777" w:rsidR="00E9603C" w:rsidRPr="00E9603C" w:rsidRDefault="00E9603C" w:rsidP="00E9603C">
      <w:pPr>
        <w:pStyle w:val="B1"/>
        <w:rPr>
          <w:lang w:eastAsia="zh-CN"/>
        </w:rPr>
      </w:pPr>
      <w:r w:rsidRPr="00E9603C">
        <w:rPr>
          <w:lang w:eastAsia="zh-CN"/>
        </w:rPr>
        <w:t>1.</w:t>
      </w:r>
      <w:r w:rsidRPr="00E9603C">
        <w:rPr>
          <w:lang w:eastAsia="zh-CN"/>
        </w:rPr>
        <w:tab/>
        <w:t>The PCF does not manage base stations and OAM is not within the scope of SA2 work. As such solution #41 is better addressed in SA WG5.</w:t>
      </w:r>
    </w:p>
    <w:p w14:paraId="6E4E92F0" w14:textId="77777777" w:rsidR="00E9603C" w:rsidRPr="00E9603C" w:rsidRDefault="00E9603C" w:rsidP="00E9603C">
      <w:pPr>
        <w:pStyle w:val="B1"/>
        <w:rPr>
          <w:lang w:eastAsia="zh-CN"/>
        </w:rPr>
      </w:pPr>
      <w:r w:rsidRPr="00E9603C">
        <w:rPr>
          <w:lang w:eastAsia="zh-CN"/>
        </w:rPr>
        <w:t>2.</w:t>
      </w:r>
      <w:r w:rsidRPr="00E9603C">
        <w:rPr>
          <w:lang w:eastAsia="zh-CN"/>
        </w:rPr>
        <w:tab/>
        <w:t>Even if the statistics and predictions on the number of UEs per RAT and Frequency can be made available, this solution does not describe how the PCF can assign RFSP values based on that additional info.</w:t>
      </w:r>
    </w:p>
    <w:p w14:paraId="5767F780" w14:textId="77777777" w:rsidR="009166E9" w:rsidRPr="00E9603C" w:rsidRDefault="009166E9">
      <w:pPr>
        <w:pStyle w:val="Heading2"/>
        <w:rPr>
          <w:lang w:eastAsia="zh-CN"/>
        </w:rPr>
      </w:pPr>
      <w:bookmarkStart w:id="13879" w:name="_Toc54770448"/>
      <w:bookmarkStart w:id="13880" w:name="_Toc54779802"/>
      <w:bookmarkStart w:id="13881" w:name="_Toc57201631"/>
      <w:bookmarkStart w:id="13882" w:name="_Toc54786762"/>
      <w:bookmarkStart w:id="13883" w:name="_Toc57641669"/>
      <w:bookmarkStart w:id="13884" w:name="_Toc59102022"/>
      <w:r w:rsidRPr="00E9603C">
        <w:rPr>
          <w:lang w:eastAsia="zh-CN"/>
        </w:rPr>
        <w:t>7.13</w:t>
      </w:r>
      <w:r w:rsidRPr="00E9603C">
        <w:rPr>
          <w:lang w:eastAsia="zh-CN"/>
        </w:rPr>
        <w:tab/>
        <w:t>Key Issue #13: Triggering conditions for analytics</w:t>
      </w:r>
      <w:bookmarkEnd w:id="13879"/>
      <w:bookmarkEnd w:id="13880"/>
      <w:bookmarkEnd w:id="13881"/>
      <w:bookmarkEnd w:id="13882"/>
      <w:bookmarkEnd w:id="13883"/>
      <w:bookmarkEnd w:id="13884"/>
    </w:p>
    <w:p w14:paraId="4A8EBC25" w14:textId="77777777" w:rsidR="009166E9" w:rsidRPr="00E9603C" w:rsidRDefault="009166E9">
      <w:pPr>
        <w:rPr>
          <w:lang w:eastAsia="zh-CN"/>
        </w:rPr>
      </w:pPr>
      <w:r w:rsidRPr="00E9603C">
        <w:rPr>
          <w:lang w:eastAsia="zh-CN"/>
        </w:rPr>
        <w:t>For Key Issue #13 "Triggering conditions for analytics", there are solutions mainly as follows:</w:t>
      </w:r>
    </w:p>
    <w:p w14:paraId="60D4BEB1" w14:textId="77777777" w:rsidR="009166E9" w:rsidRPr="00E9603C" w:rsidRDefault="009166E9">
      <w:pPr>
        <w:pStyle w:val="B1"/>
        <w:rPr>
          <w:lang w:eastAsia="ko-KR"/>
        </w:rPr>
      </w:pPr>
      <w:r w:rsidRPr="00E9603C">
        <w:rPr>
          <w:lang w:eastAsia="ko-KR"/>
        </w:rPr>
        <w:t>-</w:t>
      </w:r>
      <w:r w:rsidRPr="00E9603C">
        <w:rPr>
          <w:lang w:eastAsia="ko-KR"/>
        </w:rPr>
        <w:tab/>
        <w:t>Solution #10: Handling of mixed and distributed NWDAF deployments.</w:t>
      </w:r>
    </w:p>
    <w:p w14:paraId="5CA471AD" w14:textId="77777777" w:rsidR="009166E9" w:rsidRPr="00E9603C" w:rsidRDefault="009166E9">
      <w:pPr>
        <w:pStyle w:val="B1"/>
        <w:rPr>
          <w:lang w:eastAsia="ko-KR"/>
        </w:rPr>
      </w:pPr>
      <w:r w:rsidRPr="00E9603C">
        <w:rPr>
          <w:lang w:eastAsia="ko-KR"/>
        </w:rPr>
        <w:t>-</w:t>
      </w:r>
      <w:r w:rsidRPr="00E9603C">
        <w:rPr>
          <w:lang w:eastAsia="ko-KR"/>
        </w:rPr>
        <w:tab/>
        <w:t>Solution #37: Reduction of Frequency from NFs.</w:t>
      </w:r>
    </w:p>
    <w:p w14:paraId="2BA9F0D6" w14:textId="77777777" w:rsidR="009166E9" w:rsidRPr="00E9603C" w:rsidRDefault="009166E9">
      <w:pPr>
        <w:pStyle w:val="B1"/>
        <w:rPr>
          <w:lang w:eastAsia="ko-KR"/>
        </w:rPr>
      </w:pPr>
      <w:r w:rsidRPr="00E9603C">
        <w:rPr>
          <w:lang w:eastAsia="ko-KR"/>
        </w:rPr>
        <w:t>-</w:t>
      </w:r>
      <w:r w:rsidRPr="00E9603C">
        <w:rPr>
          <w:lang w:eastAsia="ko-KR"/>
        </w:rPr>
        <w:tab/>
        <w:t>Solution #44: Analytics for Session Management Congestion Control Experience.</w:t>
      </w:r>
    </w:p>
    <w:p w14:paraId="3189064E" w14:textId="77777777" w:rsidR="009166E9" w:rsidRPr="00E9603C" w:rsidRDefault="009166E9">
      <w:pPr>
        <w:pStyle w:val="B1"/>
        <w:rPr>
          <w:lang w:eastAsia="ko-KR"/>
        </w:rPr>
      </w:pPr>
      <w:r w:rsidRPr="00E9603C">
        <w:rPr>
          <w:lang w:eastAsia="ko-KR"/>
        </w:rPr>
        <w:t>-</w:t>
      </w:r>
      <w:r w:rsidRPr="00E9603C">
        <w:rPr>
          <w:lang w:eastAsia="ko-KR"/>
        </w:rPr>
        <w:tab/>
        <w:t>Solution #45: Triggers for requesting analytics.</w:t>
      </w:r>
    </w:p>
    <w:p w14:paraId="70C39987" w14:textId="77777777" w:rsidR="009166E9" w:rsidRPr="00E9603C" w:rsidRDefault="009166E9">
      <w:pPr>
        <w:pStyle w:val="B1"/>
        <w:rPr>
          <w:lang w:eastAsia="ko-KR"/>
        </w:rPr>
      </w:pPr>
      <w:r w:rsidRPr="00E9603C">
        <w:rPr>
          <w:lang w:eastAsia="ko-KR"/>
        </w:rPr>
        <w:t>-</w:t>
      </w:r>
      <w:r w:rsidRPr="00E9603C">
        <w:rPr>
          <w:lang w:eastAsia="ko-KR"/>
        </w:rPr>
        <w:tab/>
        <w:t>Solution #65: Triggers for data collection from the UEs.</w:t>
      </w:r>
    </w:p>
    <w:p w14:paraId="1AE5BCEB" w14:textId="77777777" w:rsidR="009166E9" w:rsidRPr="00E9603C" w:rsidRDefault="009166E9">
      <w:pPr>
        <w:pStyle w:val="B1"/>
        <w:rPr>
          <w:lang w:eastAsia="ko-KR"/>
        </w:rPr>
      </w:pPr>
      <w:r w:rsidRPr="00E9603C">
        <w:rPr>
          <w:lang w:eastAsia="ko-KR"/>
        </w:rPr>
        <w:t>-</w:t>
      </w:r>
      <w:r w:rsidRPr="00E9603C">
        <w:rPr>
          <w:lang w:eastAsia="ko-KR"/>
        </w:rPr>
        <w:tab/>
        <w:t>Solution #73: Trigger configuration for data collection and analytics.</w:t>
      </w:r>
    </w:p>
    <w:p w14:paraId="7A8D33FF" w14:textId="77777777" w:rsidR="009166E9" w:rsidRPr="00E9603C" w:rsidRDefault="009166E9">
      <w:pPr>
        <w:pStyle w:val="B1"/>
        <w:rPr>
          <w:lang w:eastAsia="ko-KR"/>
        </w:rPr>
      </w:pPr>
      <w:r w:rsidRPr="00E9603C">
        <w:rPr>
          <w:lang w:eastAsia="ko-KR"/>
        </w:rPr>
        <w:t>-</w:t>
      </w:r>
      <w:r w:rsidRPr="00E9603C">
        <w:rPr>
          <w:lang w:eastAsia="ko-KR"/>
        </w:rPr>
        <w:tab/>
        <w:t>Solution #74: Triggers for requesting analytics.</w:t>
      </w:r>
    </w:p>
    <w:p w14:paraId="1610B96C" w14:textId="77777777" w:rsidR="009166E9" w:rsidRPr="00E9603C" w:rsidRDefault="009166E9">
      <w:pPr>
        <w:pStyle w:val="B1"/>
        <w:rPr>
          <w:lang w:eastAsia="ko-KR"/>
        </w:rPr>
      </w:pPr>
      <w:r w:rsidRPr="00E9603C">
        <w:rPr>
          <w:lang w:eastAsia="ko-KR"/>
        </w:rPr>
        <w:t>-</w:t>
      </w:r>
      <w:r w:rsidRPr="00E9603C">
        <w:rPr>
          <w:lang w:eastAsia="ko-KR"/>
        </w:rPr>
        <w:tab/>
        <w:t>Solution #75: AF influencing NFs triggers for interactions with NWDAF.</w:t>
      </w:r>
    </w:p>
    <w:p w14:paraId="1AA61A69" w14:textId="77777777" w:rsidR="009166E9" w:rsidRPr="00E9603C" w:rsidRDefault="009166E9">
      <w:pPr>
        <w:rPr>
          <w:lang w:eastAsia="ko-KR"/>
        </w:rPr>
      </w:pPr>
      <w:r w:rsidRPr="00E9603C">
        <w:rPr>
          <w:lang w:eastAsia="ko-KR"/>
        </w:rPr>
        <w:t>Solution #10 proposes mixed and distributed NWDAF deployment when multiple NWDAFs are deployed in a network. Solution #10 mainly addresses KI#2 "Multiple NWDAF instances" and KI#11"Increasing efficiency of data collection", and therefore can be further evaluated and concluded under KI#2 and/or KI#11.</w:t>
      </w:r>
    </w:p>
    <w:p w14:paraId="714FEE21" w14:textId="77777777" w:rsidR="009166E9" w:rsidRPr="00E9603C" w:rsidRDefault="009166E9">
      <w:pPr>
        <w:rPr>
          <w:lang w:eastAsia="ko-KR"/>
        </w:rPr>
      </w:pPr>
      <w:r w:rsidRPr="00E9603C">
        <w:rPr>
          <w:lang w:eastAsia="ko-KR"/>
        </w:rPr>
        <w:t>Solution #37 proposes that the NWDAF can activate or deactivate the reception of notifications from the NFs, which allows NWDAF to collect data from NFs in bulks and reduce the signalling for notifications between the NFs and NWDAF. Solution #37 mainly addresses KI#11 "Increasing efficiency of data collection" and therefore can be further evaluated and concluded under KI#11.</w:t>
      </w:r>
    </w:p>
    <w:p w14:paraId="226F6CD7" w14:textId="77777777" w:rsidR="009166E9" w:rsidRPr="00E9603C" w:rsidRDefault="009166E9">
      <w:pPr>
        <w:rPr>
          <w:lang w:eastAsia="ko-KR"/>
        </w:rPr>
      </w:pPr>
      <w:r w:rsidRPr="00E9603C">
        <w:rPr>
          <w:lang w:eastAsia="ko-KR"/>
        </w:rPr>
        <w:t>Solution #65 proposes that the NWDAF decides when to trigger data collection from UEs based on the notification from the AMF on the ratio/number of UEs supporting data for analytics in e.g. a given area or a slice. Solution #65 addresses also KI#8 "UE data as an input for analytics generation" and is highly dependent on the assumption and conclusion of KI#8, so it can be further evaluated and concluded under KI#8.</w:t>
      </w:r>
    </w:p>
    <w:p w14:paraId="27AF2988" w14:textId="77777777" w:rsidR="009166E9" w:rsidRPr="00E9603C" w:rsidRDefault="009166E9">
      <w:pPr>
        <w:rPr>
          <w:lang w:eastAsia="ko-KR"/>
        </w:rPr>
      </w:pPr>
      <w:r w:rsidRPr="00E9603C">
        <w:rPr>
          <w:lang w:eastAsia="ko-KR"/>
        </w:rPr>
        <w:t>Solution #44 introduces a new Analytics ID "Session Management Congestion Control Experience (SMCCE)", where the SMF uses potential congestion condition as trigger to request for the SMCCE analytics to the NWDAF.</w:t>
      </w:r>
    </w:p>
    <w:p w14:paraId="05D90D71" w14:textId="77777777" w:rsidR="009166E9" w:rsidRPr="00E9603C" w:rsidRDefault="009166E9">
      <w:pPr>
        <w:rPr>
          <w:lang w:eastAsia="ko-KR"/>
        </w:rPr>
      </w:pPr>
      <w:r w:rsidRPr="00E9603C">
        <w:rPr>
          <w:lang w:eastAsia="ko-KR"/>
        </w:rPr>
        <w:t>Solution #45 proposes that the analytics consumers (e.g. PCF, AMF, SMF) request for or subscribe to analytics from the NWDAF, based on triggers (e.g. event reports or requests) from other NF(s), local event, analytics information received, and etc.</w:t>
      </w:r>
    </w:p>
    <w:p w14:paraId="72E56304" w14:textId="77777777" w:rsidR="009166E9" w:rsidRPr="00E9603C" w:rsidRDefault="009166E9">
      <w:pPr>
        <w:rPr>
          <w:lang w:eastAsia="ko-KR"/>
        </w:rPr>
      </w:pPr>
      <w:r w:rsidRPr="00E9603C">
        <w:rPr>
          <w:lang w:eastAsia="ko-KR"/>
        </w:rPr>
        <w:t>Solution #73 proposes that the PCF provides the configuration on triggering conditions for data collection and analytics as network analytics control information to the NWDAF and to analytics consumers (e.g. AMF, SMF), and the AF may provide service specific analytics control information to the PCF for setting the network analytics control information for specific applications/services.</w:t>
      </w:r>
    </w:p>
    <w:p w14:paraId="65148EC8" w14:textId="77777777" w:rsidR="009166E9" w:rsidRPr="00E9603C" w:rsidRDefault="009166E9">
      <w:pPr>
        <w:rPr>
          <w:lang w:eastAsia="ko-KR"/>
        </w:rPr>
      </w:pPr>
      <w:r w:rsidRPr="00E9603C">
        <w:rPr>
          <w:lang w:eastAsia="ko-KR"/>
        </w:rPr>
        <w:t>Solution #74 highlights that NF selection and Slice selection procedures may trigger analytics consumers to request for or subscribe to analytics from the NWDAF.</w:t>
      </w:r>
    </w:p>
    <w:p w14:paraId="60B67216" w14:textId="77777777" w:rsidR="009166E9" w:rsidRPr="00E9603C" w:rsidRDefault="009166E9">
      <w:pPr>
        <w:rPr>
          <w:lang w:eastAsia="ko-KR"/>
        </w:rPr>
      </w:pPr>
      <w:r w:rsidRPr="00E9603C">
        <w:rPr>
          <w:lang w:eastAsia="ko-KR"/>
        </w:rPr>
        <w:t xml:space="preserve">Solution #75 proposes that the AF provides the Analytics Subscription Information (ASI), which defines the restriction and/or permission of analytics IDs for specific UEs or group of UEs, </w:t>
      </w:r>
      <w:r w:rsidRPr="00E9603C">
        <w:rPr>
          <w:lang w:eastAsia="zh-CN"/>
        </w:rPr>
        <w:t>to support the refinement of the configuration of the target of analytics IDs</w:t>
      </w:r>
      <w:r w:rsidRPr="00E9603C">
        <w:rPr>
          <w:lang w:eastAsia="ko-KR"/>
        </w:rPr>
        <w:t xml:space="preserve"> by analytics consumers </w:t>
      </w:r>
      <w:r w:rsidRPr="00E9603C">
        <w:t>when triggering analytics ID subscriptions or analytics ID requests</w:t>
      </w:r>
      <w:r w:rsidRPr="00E9603C">
        <w:rPr>
          <w:lang w:eastAsia="ko-KR"/>
        </w:rPr>
        <w:t>.</w:t>
      </w:r>
    </w:p>
    <w:p w14:paraId="52439141" w14:textId="77777777" w:rsidR="009166E9" w:rsidRPr="00E9603C" w:rsidRDefault="009166E9">
      <w:pPr>
        <w:rPr>
          <w:lang w:eastAsia="zh-CN"/>
        </w:rPr>
      </w:pPr>
      <w:r w:rsidRPr="00E9603C">
        <w:rPr>
          <w:lang w:eastAsia="zh-CN"/>
        </w:rPr>
        <w:t>Table</w:t>
      </w:r>
      <w:r w:rsidRPr="00E9603C">
        <w:t xml:space="preserve"> </w:t>
      </w:r>
      <w:r w:rsidRPr="00E9603C">
        <w:rPr>
          <w:lang w:eastAsia="zh-CN"/>
        </w:rPr>
        <w:t>7.13-1 gives the comparison of candidate solutions for</w:t>
      </w:r>
      <w:r w:rsidRPr="00E9603C">
        <w:t xml:space="preserve"> Key Issue</w:t>
      </w:r>
      <w:r w:rsidRPr="00E9603C">
        <w:rPr>
          <w:lang w:eastAsia="zh-CN"/>
        </w:rPr>
        <w:t>#13.</w:t>
      </w:r>
    </w:p>
    <w:p w14:paraId="05284D99" w14:textId="77777777" w:rsidR="009166E9" w:rsidRPr="00E9603C" w:rsidRDefault="009166E9">
      <w:pPr>
        <w:pStyle w:val="TH"/>
        <w:rPr>
          <w:lang w:eastAsia="zh-CN"/>
        </w:rPr>
      </w:pPr>
      <w:r w:rsidRPr="00E9603C">
        <w:t xml:space="preserve">Table </w:t>
      </w:r>
      <w:r w:rsidRPr="00E9603C">
        <w:rPr>
          <w:lang w:eastAsia="zh-CN"/>
        </w:rPr>
        <w:t>7.13-</w:t>
      </w:r>
      <w:r w:rsidRPr="00E9603C">
        <w:t xml:space="preserve">1: </w:t>
      </w:r>
      <w:r w:rsidRPr="00E9603C">
        <w:rPr>
          <w:lang w:eastAsia="zh-CN"/>
        </w:rPr>
        <w:t>Comparison of solutions for</w:t>
      </w:r>
      <w:r w:rsidRPr="00E9603C">
        <w:t xml:space="preserve"> Key Issue</w:t>
      </w:r>
      <w:r w:rsidRPr="00E9603C">
        <w:rPr>
          <w:lang w:eastAsia="zh-CN"/>
        </w:rPr>
        <w:t>#13</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9"/>
        <w:gridCol w:w="1492"/>
        <w:gridCol w:w="1256"/>
        <w:gridCol w:w="1292"/>
        <w:gridCol w:w="1512"/>
        <w:gridCol w:w="1270"/>
        <w:gridCol w:w="1717"/>
      </w:tblGrid>
      <w:tr w:rsidR="009166E9" w:rsidRPr="00E9603C" w14:paraId="1FC2DC57" w14:textId="77777777">
        <w:trPr>
          <w:trHeight w:val="292"/>
        </w:trPr>
        <w:tc>
          <w:tcPr>
            <w:tcW w:w="1102" w:type="dxa"/>
            <w:tcBorders>
              <w:bottom w:val="nil"/>
            </w:tcBorders>
          </w:tcPr>
          <w:p w14:paraId="76359808" w14:textId="77777777" w:rsidR="009166E9" w:rsidRPr="00E9603C" w:rsidRDefault="009166E9">
            <w:pPr>
              <w:pStyle w:val="TAH"/>
            </w:pPr>
            <w:r w:rsidRPr="00E9603C">
              <w:t>Solutions</w:t>
            </w:r>
          </w:p>
        </w:tc>
        <w:tc>
          <w:tcPr>
            <w:tcW w:w="5730" w:type="dxa"/>
            <w:gridSpan w:val="4"/>
          </w:tcPr>
          <w:p w14:paraId="0116669E" w14:textId="77777777" w:rsidR="009166E9" w:rsidRPr="00E9603C" w:rsidRDefault="009166E9">
            <w:pPr>
              <w:pStyle w:val="TAH"/>
            </w:pPr>
            <w:r w:rsidRPr="00E9603C">
              <w:t>Aspects addressed for the Key Issue</w:t>
            </w:r>
          </w:p>
        </w:tc>
        <w:tc>
          <w:tcPr>
            <w:tcW w:w="1305" w:type="dxa"/>
            <w:tcBorders>
              <w:bottom w:val="nil"/>
            </w:tcBorders>
          </w:tcPr>
          <w:p w14:paraId="536B6AAD" w14:textId="77777777" w:rsidR="009166E9" w:rsidRPr="00E9603C" w:rsidRDefault="009166E9">
            <w:pPr>
              <w:pStyle w:val="TAH"/>
            </w:pPr>
            <w:r w:rsidRPr="00E9603C">
              <w:t>Impacted</w:t>
            </w:r>
          </w:p>
        </w:tc>
        <w:tc>
          <w:tcPr>
            <w:tcW w:w="1717" w:type="dxa"/>
            <w:tcBorders>
              <w:bottom w:val="nil"/>
            </w:tcBorders>
          </w:tcPr>
          <w:p w14:paraId="5AE8604A" w14:textId="77777777" w:rsidR="009166E9" w:rsidRPr="00E9603C" w:rsidRDefault="009166E9">
            <w:pPr>
              <w:pStyle w:val="TAH"/>
            </w:pPr>
            <w:r w:rsidRPr="00E9603C">
              <w:t>Other comments</w:t>
            </w:r>
          </w:p>
        </w:tc>
      </w:tr>
      <w:tr w:rsidR="009166E9" w:rsidRPr="00E9603C" w14:paraId="7F3C5A6F" w14:textId="77777777">
        <w:tc>
          <w:tcPr>
            <w:tcW w:w="1102" w:type="dxa"/>
            <w:tcBorders>
              <w:top w:val="nil"/>
            </w:tcBorders>
          </w:tcPr>
          <w:p w14:paraId="118BA6D6" w14:textId="77777777" w:rsidR="009166E9" w:rsidRPr="00E9603C" w:rsidRDefault="009166E9">
            <w:pPr>
              <w:pStyle w:val="TAH"/>
            </w:pPr>
          </w:p>
        </w:tc>
        <w:tc>
          <w:tcPr>
            <w:tcW w:w="1554" w:type="dxa"/>
          </w:tcPr>
          <w:p w14:paraId="358C202E" w14:textId="77777777" w:rsidR="009166E9" w:rsidRPr="00E9603C" w:rsidRDefault="009166E9">
            <w:pPr>
              <w:pStyle w:val="TAH"/>
            </w:pPr>
            <w:r w:rsidRPr="00E9603C">
              <w:t>Triggers for requesting or subscribing to analytics by analytics consumers</w:t>
            </w:r>
          </w:p>
        </w:tc>
        <w:tc>
          <w:tcPr>
            <w:tcW w:w="1305" w:type="dxa"/>
          </w:tcPr>
          <w:p w14:paraId="5BBB66A4" w14:textId="77777777" w:rsidR="009166E9" w:rsidRPr="00E9603C" w:rsidRDefault="009166E9">
            <w:pPr>
              <w:pStyle w:val="TAH"/>
            </w:pPr>
            <w:r w:rsidRPr="00E9603C">
              <w:t>Triggers for data collection by NWDAF</w:t>
            </w:r>
          </w:p>
        </w:tc>
        <w:tc>
          <w:tcPr>
            <w:tcW w:w="1330" w:type="dxa"/>
          </w:tcPr>
          <w:p w14:paraId="3F5D8AED" w14:textId="77777777" w:rsidR="009166E9" w:rsidRPr="00E9603C" w:rsidRDefault="009166E9">
            <w:pPr>
              <w:pStyle w:val="TAH"/>
            </w:pPr>
            <w:r w:rsidRPr="00E9603C">
              <w:t>Triggers for analytics generation by NWDAF</w:t>
            </w:r>
          </w:p>
        </w:tc>
        <w:tc>
          <w:tcPr>
            <w:tcW w:w="1541" w:type="dxa"/>
          </w:tcPr>
          <w:p w14:paraId="02A78EC7" w14:textId="77777777" w:rsidR="009166E9" w:rsidRPr="00E9603C" w:rsidRDefault="009166E9">
            <w:pPr>
              <w:pStyle w:val="TAH"/>
            </w:pPr>
            <w:r w:rsidRPr="00E9603C">
              <w:t>Configuration for triggers</w:t>
            </w:r>
          </w:p>
        </w:tc>
        <w:tc>
          <w:tcPr>
            <w:tcW w:w="1305" w:type="dxa"/>
            <w:tcBorders>
              <w:top w:val="nil"/>
            </w:tcBorders>
          </w:tcPr>
          <w:p w14:paraId="711D1240" w14:textId="77777777" w:rsidR="009166E9" w:rsidRPr="00E9603C" w:rsidRDefault="009166E9">
            <w:pPr>
              <w:pStyle w:val="TAH"/>
            </w:pPr>
          </w:p>
        </w:tc>
        <w:tc>
          <w:tcPr>
            <w:tcW w:w="1717" w:type="dxa"/>
            <w:tcBorders>
              <w:top w:val="nil"/>
            </w:tcBorders>
          </w:tcPr>
          <w:p w14:paraId="035216AB" w14:textId="77777777" w:rsidR="009166E9" w:rsidRPr="00E9603C" w:rsidRDefault="009166E9">
            <w:pPr>
              <w:pStyle w:val="TAH"/>
            </w:pPr>
          </w:p>
        </w:tc>
      </w:tr>
      <w:tr w:rsidR="009166E9" w:rsidRPr="00E9603C" w14:paraId="7748DE39" w14:textId="77777777">
        <w:tc>
          <w:tcPr>
            <w:tcW w:w="1102" w:type="dxa"/>
          </w:tcPr>
          <w:p w14:paraId="49665CFF" w14:textId="77777777" w:rsidR="009166E9" w:rsidRPr="00E9603C" w:rsidRDefault="009166E9">
            <w:pPr>
              <w:pStyle w:val="TAH"/>
            </w:pPr>
            <w:r w:rsidRPr="00E9603C">
              <w:t>10</w:t>
            </w:r>
          </w:p>
        </w:tc>
        <w:tc>
          <w:tcPr>
            <w:tcW w:w="1554" w:type="dxa"/>
          </w:tcPr>
          <w:p w14:paraId="770A792D" w14:textId="77777777" w:rsidR="009166E9" w:rsidRPr="00E9603C" w:rsidRDefault="009166E9">
            <w:pPr>
              <w:pStyle w:val="TAC"/>
            </w:pPr>
            <w:r w:rsidRPr="00E9603C">
              <w:t>√</w:t>
            </w:r>
          </w:p>
        </w:tc>
        <w:tc>
          <w:tcPr>
            <w:tcW w:w="1305" w:type="dxa"/>
          </w:tcPr>
          <w:p w14:paraId="67D7ABAE" w14:textId="77777777" w:rsidR="009166E9" w:rsidRPr="00E9603C" w:rsidRDefault="009166E9">
            <w:pPr>
              <w:pStyle w:val="TAC"/>
            </w:pPr>
          </w:p>
        </w:tc>
        <w:tc>
          <w:tcPr>
            <w:tcW w:w="1330" w:type="dxa"/>
          </w:tcPr>
          <w:p w14:paraId="57E2279F" w14:textId="77777777" w:rsidR="009166E9" w:rsidRPr="00E9603C" w:rsidRDefault="009166E9">
            <w:pPr>
              <w:pStyle w:val="TAC"/>
            </w:pPr>
          </w:p>
        </w:tc>
        <w:tc>
          <w:tcPr>
            <w:tcW w:w="1541" w:type="dxa"/>
          </w:tcPr>
          <w:p w14:paraId="1A16F0CE" w14:textId="77777777" w:rsidR="009166E9" w:rsidRPr="00E9603C" w:rsidRDefault="009166E9">
            <w:pPr>
              <w:pStyle w:val="TAC"/>
            </w:pPr>
          </w:p>
        </w:tc>
        <w:tc>
          <w:tcPr>
            <w:tcW w:w="1305" w:type="dxa"/>
          </w:tcPr>
          <w:p w14:paraId="7D20D3D7" w14:textId="77777777" w:rsidR="009166E9" w:rsidRPr="00E9603C" w:rsidRDefault="009166E9">
            <w:pPr>
              <w:pStyle w:val="TAC"/>
            </w:pPr>
            <w:r w:rsidRPr="00E9603C">
              <w:t>NWDAF, analytics consumer NFs.</w:t>
            </w:r>
          </w:p>
          <w:p w14:paraId="6F6BEA78" w14:textId="77777777" w:rsidR="009166E9" w:rsidRPr="00E9603C" w:rsidRDefault="009166E9">
            <w:pPr>
              <w:pStyle w:val="TAC"/>
            </w:pPr>
          </w:p>
          <w:p w14:paraId="1A0EF81B" w14:textId="77777777" w:rsidR="009166E9" w:rsidRPr="00E9603C" w:rsidRDefault="009166E9">
            <w:pPr>
              <w:pStyle w:val="TAC"/>
            </w:pPr>
            <w:r w:rsidRPr="00E9603C">
              <w:t>New parameters defined for existing services.</w:t>
            </w:r>
          </w:p>
        </w:tc>
        <w:tc>
          <w:tcPr>
            <w:tcW w:w="1717" w:type="dxa"/>
          </w:tcPr>
          <w:p w14:paraId="4B50D6AF" w14:textId="77777777" w:rsidR="009166E9" w:rsidRPr="00E9603C" w:rsidRDefault="009166E9">
            <w:pPr>
              <w:pStyle w:val="TAC"/>
            </w:pPr>
            <w:r w:rsidRPr="00E9603C">
              <w:t>Mainly addressing KI#2 and #11. Can be evaluated and concluded under KI#2/#11.</w:t>
            </w:r>
          </w:p>
        </w:tc>
      </w:tr>
      <w:tr w:rsidR="009166E9" w:rsidRPr="00E9603C" w14:paraId="36B0A9AE" w14:textId="77777777">
        <w:tc>
          <w:tcPr>
            <w:tcW w:w="1102" w:type="dxa"/>
          </w:tcPr>
          <w:p w14:paraId="41822B11" w14:textId="77777777" w:rsidR="009166E9" w:rsidRPr="00E9603C" w:rsidRDefault="009166E9">
            <w:pPr>
              <w:pStyle w:val="TAH"/>
            </w:pPr>
            <w:r w:rsidRPr="00E9603C">
              <w:t>37</w:t>
            </w:r>
          </w:p>
        </w:tc>
        <w:tc>
          <w:tcPr>
            <w:tcW w:w="1554" w:type="dxa"/>
          </w:tcPr>
          <w:p w14:paraId="39BAF67B" w14:textId="77777777" w:rsidR="009166E9" w:rsidRPr="00E9603C" w:rsidRDefault="009166E9">
            <w:pPr>
              <w:pStyle w:val="TAC"/>
            </w:pPr>
          </w:p>
        </w:tc>
        <w:tc>
          <w:tcPr>
            <w:tcW w:w="1305" w:type="dxa"/>
          </w:tcPr>
          <w:p w14:paraId="548E9537" w14:textId="77777777" w:rsidR="009166E9" w:rsidRPr="00E9603C" w:rsidRDefault="009166E9">
            <w:pPr>
              <w:pStyle w:val="TAC"/>
            </w:pPr>
            <w:r w:rsidRPr="00E9603C">
              <w:t>√</w:t>
            </w:r>
          </w:p>
        </w:tc>
        <w:tc>
          <w:tcPr>
            <w:tcW w:w="1330" w:type="dxa"/>
          </w:tcPr>
          <w:p w14:paraId="7CFF3239" w14:textId="77777777" w:rsidR="009166E9" w:rsidRPr="00E9603C" w:rsidRDefault="009166E9">
            <w:pPr>
              <w:pStyle w:val="TAC"/>
            </w:pPr>
          </w:p>
        </w:tc>
        <w:tc>
          <w:tcPr>
            <w:tcW w:w="1541" w:type="dxa"/>
          </w:tcPr>
          <w:p w14:paraId="6536AD57" w14:textId="77777777" w:rsidR="009166E9" w:rsidRPr="00E9603C" w:rsidRDefault="009166E9">
            <w:pPr>
              <w:pStyle w:val="TAC"/>
            </w:pPr>
          </w:p>
        </w:tc>
        <w:tc>
          <w:tcPr>
            <w:tcW w:w="1305" w:type="dxa"/>
          </w:tcPr>
          <w:p w14:paraId="7DA4CD86" w14:textId="77777777" w:rsidR="009166E9" w:rsidRPr="00E9603C" w:rsidRDefault="009166E9">
            <w:pPr>
              <w:pStyle w:val="TAC"/>
            </w:pPr>
            <w:r w:rsidRPr="00E9603C">
              <w:t>NWDAF, data provider NFs.</w:t>
            </w:r>
          </w:p>
          <w:p w14:paraId="366D959A" w14:textId="77777777" w:rsidR="009166E9" w:rsidRPr="00E9603C" w:rsidRDefault="009166E9">
            <w:pPr>
              <w:pStyle w:val="TAC"/>
            </w:pPr>
          </w:p>
          <w:p w14:paraId="2510FB9B" w14:textId="77777777" w:rsidR="009166E9" w:rsidRPr="00E9603C" w:rsidRDefault="009166E9">
            <w:pPr>
              <w:pStyle w:val="TAC"/>
            </w:pPr>
            <w:r w:rsidRPr="00E9603C">
              <w:t>New parameters defined for existing services.</w:t>
            </w:r>
          </w:p>
        </w:tc>
        <w:tc>
          <w:tcPr>
            <w:tcW w:w="1717" w:type="dxa"/>
          </w:tcPr>
          <w:p w14:paraId="179127CD" w14:textId="77777777" w:rsidR="009166E9" w:rsidRPr="00E9603C" w:rsidRDefault="009166E9">
            <w:pPr>
              <w:pStyle w:val="TAC"/>
            </w:pPr>
            <w:r w:rsidRPr="00E9603C">
              <w:t>Mainly addressing KI#11. Can be evaluated and concluded under KI#11.</w:t>
            </w:r>
          </w:p>
        </w:tc>
      </w:tr>
      <w:tr w:rsidR="009166E9" w:rsidRPr="00E9603C" w14:paraId="07C6C90B" w14:textId="77777777">
        <w:tc>
          <w:tcPr>
            <w:tcW w:w="1102" w:type="dxa"/>
          </w:tcPr>
          <w:p w14:paraId="326A599E" w14:textId="77777777" w:rsidR="009166E9" w:rsidRPr="00E9603C" w:rsidRDefault="009166E9">
            <w:pPr>
              <w:pStyle w:val="TAH"/>
            </w:pPr>
            <w:r w:rsidRPr="00E9603C">
              <w:t>44</w:t>
            </w:r>
          </w:p>
        </w:tc>
        <w:tc>
          <w:tcPr>
            <w:tcW w:w="1554" w:type="dxa"/>
          </w:tcPr>
          <w:p w14:paraId="34FCE155" w14:textId="77777777" w:rsidR="009166E9" w:rsidRPr="00E9603C" w:rsidRDefault="009166E9">
            <w:pPr>
              <w:pStyle w:val="TAC"/>
            </w:pPr>
            <w:r w:rsidRPr="00E9603C">
              <w:t>√</w:t>
            </w:r>
          </w:p>
        </w:tc>
        <w:tc>
          <w:tcPr>
            <w:tcW w:w="1305" w:type="dxa"/>
          </w:tcPr>
          <w:p w14:paraId="645D5909" w14:textId="77777777" w:rsidR="009166E9" w:rsidRPr="00E9603C" w:rsidRDefault="009166E9">
            <w:pPr>
              <w:pStyle w:val="TAC"/>
            </w:pPr>
          </w:p>
        </w:tc>
        <w:tc>
          <w:tcPr>
            <w:tcW w:w="1330" w:type="dxa"/>
          </w:tcPr>
          <w:p w14:paraId="6C2DA255" w14:textId="77777777" w:rsidR="009166E9" w:rsidRPr="00E9603C" w:rsidRDefault="009166E9">
            <w:pPr>
              <w:pStyle w:val="TAC"/>
            </w:pPr>
          </w:p>
        </w:tc>
        <w:tc>
          <w:tcPr>
            <w:tcW w:w="1541" w:type="dxa"/>
          </w:tcPr>
          <w:p w14:paraId="2DB97E95" w14:textId="77777777" w:rsidR="009166E9" w:rsidRPr="00E9603C" w:rsidRDefault="009166E9">
            <w:pPr>
              <w:pStyle w:val="TAC"/>
            </w:pPr>
            <w:r w:rsidRPr="00E9603C">
              <w:t>yes</w:t>
            </w:r>
          </w:p>
        </w:tc>
        <w:tc>
          <w:tcPr>
            <w:tcW w:w="1305" w:type="dxa"/>
          </w:tcPr>
          <w:p w14:paraId="4039DC97" w14:textId="77777777" w:rsidR="009166E9" w:rsidRPr="00E9603C" w:rsidRDefault="009166E9">
            <w:pPr>
              <w:pStyle w:val="TAC"/>
            </w:pPr>
            <w:r w:rsidRPr="00E9603C">
              <w:t>SMF, NWDAF.</w:t>
            </w:r>
          </w:p>
          <w:p w14:paraId="06D06B1E" w14:textId="77777777" w:rsidR="009166E9" w:rsidRPr="00E9603C" w:rsidRDefault="009166E9">
            <w:pPr>
              <w:pStyle w:val="TAC"/>
            </w:pPr>
          </w:p>
          <w:p w14:paraId="04AA24B6" w14:textId="77777777" w:rsidR="009166E9" w:rsidRPr="00E9603C" w:rsidRDefault="009166E9">
            <w:pPr>
              <w:pStyle w:val="TAC"/>
            </w:pPr>
            <w:r w:rsidRPr="00E9603C">
              <w:t>New analytics ID defined.</w:t>
            </w:r>
          </w:p>
        </w:tc>
        <w:tc>
          <w:tcPr>
            <w:tcW w:w="1717" w:type="dxa"/>
          </w:tcPr>
          <w:p w14:paraId="0E4F002F" w14:textId="77777777" w:rsidR="009166E9" w:rsidRPr="00E9603C" w:rsidRDefault="009166E9">
            <w:pPr>
              <w:pStyle w:val="TAC"/>
            </w:pPr>
          </w:p>
        </w:tc>
      </w:tr>
      <w:tr w:rsidR="009166E9" w:rsidRPr="00E9603C" w14:paraId="5DE3A386" w14:textId="77777777">
        <w:tc>
          <w:tcPr>
            <w:tcW w:w="1102" w:type="dxa"/>
          </w:tcPr>
          <w:p w14:paraId="701B66C9" w14:textId="77777777" w:rsidR="009166E9" w:rsidRPr="00E9603C" w:rsidRDefault="009166E9">
            <w:pPr>
              <w:pStyle w:val="TAH"/>
            </w:pPr>
            <w:r w:rsidRPr="00E9603C">
              <w:t>45</w:t>
            </w:r>
          </w:p>
        </w:tc>
        <w:tc>
          <w:tcPr>
            <w:tcW w:w="1554" w:type="dxa"/>
          </w:tcPr>
          <w:p w14:paraId="66432B46" w14:textId="77777777" w:rsidR="009166E9" w:rsidRPr="00E9603C" w:rsidRDefault="009166E9">
            <w:pPr>
              <w:pStyle w:val="TAC"/>
            </w:pPr>
            <w:r w:rsidRPr="00E9603C">
              <w:t>√</w:t>
            </w:r>
          </w:p>
        </w:tc>
        <w:tc>
          <w:tcPr>
            <w:tcW w:w="1305" w:type="dxa"/>
          </w:tcPr>
          <w:p w14:paraId="39DFF8D1" w14:textId="77777777" w:rsidR="009166E9" w:rsidRPr="00E9603C" w:rsidRDefault="009166E9">
            <w:pPr>
              <w:pStyle w:val="TAC"/>
            </w:pPr>
            <w:r w:rsidRPr="00E9603C">
              <w:t>internal</w:t>
            </w:r>
          </w:p>
        </w:tc>
        <w:tc>
          <w:tcPr>
            <w:tcW w:w="1330" w:type="dxa"/>
          </w:tcPr>
          <w:p w14:paraId="60594257" w14:textId="77777777" w:rsidR="009166E9" w:rsidRPr="00E9603C" w:rsidRDefault="009166E9">
            <w:pPr>
              <w:pStyle w:val="TAC"/>
            </w:pPr>
            <w:r w:rsidRPr="00E9603C">
              <w:t>internal</w:t>
            </w:r>
          </w:p>
        </w:tc>
        <w:tc>
          <w:tcPr>
            <w:tcW w:w="1541" w:type="dxa"/>
          </w:tcPr>
          <w:p w14:paraId="5B52EA55" w14:textId="77777777" w:rsidR="009166E9" w:rsidRPr="00E9603C" w:rsidRDefault="009166E9">
            <w:pPr>
              <w:pStyle w:val="TAC"/>
            </w:pPr>
            <w:r w:rsidRPr="00E9603C">
              <w:t>yes</w:t>
            </w:r>
          </w:p>
        </w:tc>
        <w:tc>
          <w:tcPr>
            <w:tcW w:w="1305" w:type="dxa"/>
          </w:tcPr>
          <w:p w14:paraId="16F499D8" w14:textId="77777777" w:rsidR="009166E9" w:rsidRPr="00E9603C" w:rsidRDefault="009166E9">
            <w:pPr>
              <w:pStyle w:val="TAC"/>
            </w:pPr>
            <w:r w:rsidRPr="00E9603C">
              <w:t>Analytics consumer NFs.</w:t>
            </w:r>
          </w:p>
          <w:p w14:paraId="40BEBA93" w14:textId="77777777" w:rsidR="009166E9" w:rsidRPr="00E9603C" w:rsidRDefault="009166E9">
            <w:pPr>
              <w:pStyle w:val="TAC"/>
            </w:pPr>
          </w:p>
          <w:p w14:paraId="700881B3" w14:textId="77777777" w:rsidR="009166E9" w:rsidRPr="00E9603C" w:rsidRDefault="009166E9">
            <w:pPr>
              <w:pStyle w:val="TAC"/>
            </w:pPr>
            <w:r w:rsidRPr="00E9603C">
              <w:t>No changes to existing services.</w:t>
            </w:r>
          </w:p>
        </w:tc>
        <w:tc>
          <w:tcPr>
            <w:tcW w:w="1717" w:type="dxa"/>
          </w:tcPr>
          <w:p w14:paraId="1164AA3D" w14:textId="77777777" w:rsidR="009166E9" w:rsidRPr="00E9603C" w:rsidRDefault="009166E9">
            <w:pPr>
              <w:pStyle w:val="TAC"/>
            </w:pPr>
          </w:p>
        </w:tc>
      </w:tr>
      <w:tr w:rsidR="009166E9" w:rsidRPr="00E9603C" w14:paraId="308220B5" w14:textId="77777777">
        <w:tc>
          <w:tcPr>
            <w:tcW w:w="1102" w:type="dxa"/>
          </w:tcPr>
          <w:p w14:paraId="010542D2" w14:textId="77777777" w:rsidR="009166E9" w:rsidRPr="00E9603C" w:rsidRDefault="009166E9">
            <w:pPr>
              <w:pStyle w:val="TAH"/>
            </w:pPr>
            <w:r w:rsidRPr="00E9603C">
              <w:t>65</w:t>
            </w:r>
          </w:p>
        </w:tc>
        <w:tc>
          <w:tcPr>
            <w:tcW w:w="1554" w:type="dxa"/>
          </w:tcPr>
          <w:p w14:paraId="41E11E6C" w14:textId="77777777" w:rsidR="009166E9" w:rsidRPr="00E9603C" w:rsidRDefault="009166E9">
            <w:pPr>
              <w:pStyle w:val="TAC"/>
            </w:pPr>
            <w:r w:rsidRPr="00E9603C">
              <w:t>N/A</w:t>
            </w:r>
          </w:p>
        </w:tc>
        <w:tc>
          <w:tcPr>
            <w:tcW w:w="1305" w:type="dxa"/>
          </w:tcPr>
          <w:p w14:paraId="7458EE8C" w14:textId="77777777" w:rsidR="009166E9" w:rsidRPr="00E9603C" w:rsidRDefault="009166E9">
            <w:pPr>
              <w:pStyle w:val="TAC"/>
            </w:pPr>
            <w:r w:rsidRPr="00E9603C">
              <w:t>N/A</w:t>
            </w:r>
          </w:p>
        </w:tc>
        <w:tc>
          <w:tcPr>
            <w:tcW w:w="1330" w:type="dxa"/>
          </w:tcPr>
          <w:p w14:paraId="12C469F2" w14:textId="77777777" w:rsidR="009166E9" w:rsidRPr="00E9603C" w:rsidRDefault="009166E9">
            <w:pPr>
              <w:pStyle w:val="TAC"/>
            </w:pPr>
            <w:r w:rsidRPr="00E9603C">
              <w:t>N/A</w:t>
            </w:r>
          </w:p>
        </w:tc>
        <w:tc>
          <w:tcPr>
            <w:tcW w:w="1541" w:type="dxa"/>
          </w:tcPr>
          <w:p w14:paraId="142130C6" w14:textId="77777777" w:rsidR="009166E9" w:rsidRPr="00E9603C" w:rsidRDefault="009166E9">
            <w:pPr>
              <w:pStyle w:val="TAC"/>
            </w:pPr>
            <w:r w:rsidRPr="00E9603C">
              <w:t>N/A</w:t>
            </w:r>
          </w:p>
        </w:tc>
        <w:tc>
          <w:tcPr>
            <w:tcW w:w="1305" w:type="dxa"/>
          </w:tcPr>
          <w:p w14:paraId="5858D6D2" w14:textId="77777777" w:rsidR="009166E9" w:rsidRPr="00E9603C" w:rsidRDefault="009166E9">
            <w:pPr>
              <w:pStyle w:val="TAC"/>
            </w:pPr>
          </w:p>
        </w:tc>
        <w:tc>
          <w:tcPr>
            <w:tcW w:w="1717" w:type="dxa"/>
          </w:tcPr>
          <w:p w14:paraId="63362DA6" w14:textId="77777777" w:rsidR="009166E9" w:rsidRPr="00E9603C" w:rsidRDefault="009166E9">
            <w:pPr>
              <w:pStyle w:val="TAC"/>
            </w:pPr>
            <w:r w:rsidRPr="00E9603C">
              <w:t>Also addressing and highly depends on KI#8. Can be evaluated and concluded under KI#8.</w:t>
            </w:r>
          </w:p>
        </w:tc>
      </w:tr>
      <w:tr w:rsidR="009166E9" w:rsidRPr="00E9603C" w14:paraId="293CFD93" w14:textId="77777777">
        <w:tc>
          <w:tcPr>
            <w:tcW w:w="1102" w:type="dxa"/>
          </w:tcPr>
          <w:p w14:paraId="0B2D8CB5" w14:textId="77777777" w:rsidR="009166E9" w:rsidRPr="00E9603C" w:rsidRDefault="009166E9">
            <w:pPr>
              <w:pStyle w:val="TAH"/>
            </w:pPr>
            <w:r w:rsidRPr="00E9603C">
              <w:t>73</w:t>
            </w:r>
          </w:p>
        </w:tc>
        <w:tc>
          <w:tcPr>
            <w:tcW w:w="1554" w:type="dxa"/>
          </w:tcPr>
          <w:p w14:paraId="6D7BC422" w14:textId="77777777" w:rsidR="009166E9" w:rsidRPr="00E9603C" w:rsidRDefault="009166E9">
            <w:pPr>
              <w:pStyle w:val="TAC"/>
            </w:pPr>
            <w:r w:rsidRPr="00E9603C">
              <w:t>√</w:t>
            </w:r>
          </w:p>
        </w:tc>
        <w:tc>
          <w:tcPr>
            <w:tcW w:w="1305" w:type="dxa"/>
          </w:tcPr>
          <w:p w14:paraId="40203806" w14:textId="77777777" w:rsidR="009166E9" w:rsidRPr="00E9603C" w:rsidRDefault="009166E9">
            <w:pPr>
              <w:pStyle w:val="TAC"/>
            </w:pPr>
            <w:r w:rsidRPr="00E9603C">
              <w:t>√</w:t>
            </w:r>
          </w:p>
        </w:tc>
        <w:tc>
          <w:tcPr>
            <w:tcW w:w="1330" w:type="dxa"/>
          </w:tcPr>
          <w:p w14:paraId="2F1218C5" w14:textId="77777777" w:rsidR="009166E9" w:rsidRPr="00E9603C" w:rsidRDefault="009166E9">
            <w:pPr>
              <w:pStyle w:val="TAC"/>
            </w:pPr>
            <w:r w:rsidRPr="00E9603C">
              <w:t>√</w:t>
            </w:r>
          </w:p>
        </w:tc>
        <w:tc>
          <w:tcPr>
            <w:tcW w:w="1541" w:type="dxa"/>
          </w:tcPr>
          <w:p w14:paraId="644D0831" w14:textId="77777777" w:rsidR="009166E9" w:rsidRPr="00E9603C" w:rsidRDefault="009166E9">
            <w:pPr>
              <w:pStyle w:val="TAC"/>
            </w:pPr>
            <w:r w:rsidRPr="00E9603C">
              <w:t>√</w:t>
            </w:r>
          </w:p>
          <w:p w14:paraId="7A403CB4" w14:textId="77777777" w:rsidR="009166E9" w:rsidRPr="00E9603C" w:rsidRDefault="009166E9">
            <w:pPr>
              <w:pStyle w:val="TAC"/>
            </w:pPr>
          </w:p>
          <w:p w14:paraId="0D65BDBB" w14:textId="77777777" w:rsidR="009166E9" w:rsidRPr="00E9603C" w:rsidRDefault="009166E9">
            <w:pPr>
              <w:pStyle w:val="TAC"/>
            </w:pPr>
            <w:r w:rsidRPr="00E9603C">
              <w:t>Provision of analytics control information to AMF/SMF, or Network Analytics policy to NWDAF, by the PCF.</w:t>
            </w:r>
          </w:p>
          <w:p w14:paraId="132C579F" w14:textId="77777777" w:rsidR="009166E9" w:rsidRPr="00E9603C" w:rsidRDefault="009166E9">
            <w:pPr>
              <w:pStyle w:val="TAC"/>
            </w:pPr>
          </w:p>
          <w:p w14:paraId="272A3A71" w14:textId="77777777" w:rsidR="009166E9" w:rsidRPr="00E9603C" w:rsidRDefault="009166E9">
            <w:pPr>
              <w:pStyle w:val="TAC"/>
            </w:pPr>
            <w:r w:rsidRPr="00E9603C">
              <w:t>AF may be involved.</w:t>
            </w:r>
          </w:p>
        </w:tc>
        <w:tc>
          <w:tcPr>
            <w:tcW w:w="1305" w:type="dxa"/>
          </w:tcPr>
          <w:p w14:paraId="1A10C610" w14:textId="77777777" w:rsidR="009166E9" w:rsidRPr="00E9603C" w:rsidRDefault="009166E9">
            <w:pPr>
              <w:pStyle w:val="TAC"/>
            </w:pPr>
            <w:r w:rsidRPr="00E9603C">
              <w:t>PCF, NWDAF, analytics consumer NFs, AF.</w:t>
            </w:r>
          </w:p>
          <w:p w14:paraId="108B1275" w14:textId="77777777" w:rsidR="009166E9" w:rsidRPr="00E9603C" w:rsidRDefault="009166E9">
            <w:pPr>
              <w:pStyle w:val="TAC"/>
            </w:pPr>
          </w:p>
          <w:p w14:paraId="424FC049" w14:textId="77777777" w:rsidR="009166E9" w:rsidRPr="00E9603C" w:rsidRDefault="009166E9">
            <w:pPr>
              <w:pStyle w:val="TAC"/>
            </w:pPr>
            <w:r w:rsidRPr="00E9603C">
              <w:t>For provision of analytics control information to AMF/SMF, new parameters defined for existing services.</w:t>
            </w:r>
          </w:p>
          <w:p w14:paraId="089089B0" w14:textId="77777777" w:rsidR="009166E9" w:rsidRPr="00E9603C" w:rsidRDefault="009166E9">
            <w:pPr>
              <w:pStyle w:val="TAC"/>
            </w:pPr>
          </w:p>
          <w:p w14:paraId="2BFEDE42" w14:textId="77777777" w:rsidR="009166E9" w:rsidRPr="00E9603C" w:rsidRDefault="009166E9">
            <w:pPr>
              <w:pStyle w:val="TAC"/>
            </w:pPr>
            <w:r w:rsidRPr="00E9603C">
              <w:t>For provision of Network Analytics policy to NWDAF, new services defined.</w:t>
            </w:r>
          </w:p>
        </w:tc>
        <w:tc>
          <w:tcPr>
            <w:tcW w:w="1717" w:type="dxa"/>
          </w:tcPr>
          <w:p w14:paraId="6BA16217" w14:textId="77777777" w:rsidR="009166E9" w:rsidRPr="00E9603C" w:rsidRDefault="009166E9">
            <w:pPr>
              <w:pStyle w:val="TAC"/>
            </w:pPr>
            <w:r w:rsidRPr="00E9603C">
              <w:t>Addressing also KI#18 on data collection/analytics enhancements of real-time communication with NWDAF</w:t>
            </w:r>
          </w:p>
        </w:tc>
      </w:tr>
      <w:tr w:rsidR="009166E9" w:rsidRPr="00E9603C" w14:paraId="71E0491A" w14:textId="77777777">
        <w:tc>
          <w:tcPr>
            <w:tcW w:w="1102" w:type="dxa"/>
          </w:tcPr>
          <w:p w14:paraId="23D8B590" w14:textId="77777777" w:rsidR="009166E9" w:rsidRPr="00E9603C" w:rsidRDefault="009166E9">
            <w:pPr>
              <w:pStyle w:val="TAH"/>
            </w:pPr>
            <w:r w:rsidRPr="00E9603C">
              <w:t>74</w:t>
            </w:r>
          </w:p>
        </w:tc>
        <w:tc>
          <w:tcPr>
            <w:tcW w:w="1554" w:type="dxa"/>
          </w:tcPr>
          <w:p w14:paraId="4BBA21E4" w14:textId="77777777" w:rsidR="009166E9" w:rsidRPr="00E9603C" w:rsidRDefault="009166E9">
            <w:pPr>
              <w:pStyle w:val="TAC"/>
            </w:pPr>
            <w:r w:rsidRPr="00E9603C">
              <w:t>√</w:t>
            </w:r>
          </w:p>
        </w:tc>
        <w:tc>
          <w:tcPr>
            <w:tcW w:w="1305" w:type="dxa"/>
          </w:tcPr>
          <w:p w14:paraId="3EB2F3BB" w14:textId="77777777" w:rsidR="009166E9" w:rsidRPr="00E9603C" w:rsidRDefault="009166E9">
            <w:pPr>
              <w:pStyle w:val="TAC"/>
            </w:pPr>
          </w:p>
        </w:tc>
        <w:tc>
          <w:tcPr>
            <w:tcW w:w="1330" w:type="dxa"/>
          </w:tcPr>
          <w:p w14:paraId="723D26D8" w14:textId="77777777" w:rsidR="009166E9" w:rsidRPr="00E9603C" w:rsidRDefault="009166E9">
            <w:pPr>
              <w:pStyle w:val="TAC"/>
            </w:pPr>
          </w:p>
        </w:tc>
        <w:tc>
          <w:tcPr>
            <w:tcW w:w="1541" w:type="dxa"/>
          </w:tcPr>
          <w:p w14:paraId="2F082B79" w14:textId="77777777" w:rsidR="009166E9" w:rsidRPr="00E9603C" w:rsidRDefault="009166E9">
            <w:pPr>
              <w:pStyle w:val="TAC"/>
            </w:pPr>
          </w:p>
        </w:tc>
        <w:tc>
          <w:tcPr>
            <w:tcW w:w="1305" w:type="dxa"/>
          </w:tcPr>
          <w:p w14:paraId="6778964C" w14:textId="77777777" w:rsidR="009166E9" w:rsidRPr="00E9603C" w:rsidRDefault="009166E9">
            <w:pPr>
              <w:pStyle w:val="TAC"/>
            </w:pPr>
            <w:r w:rsidRPr="00E9603C">
              <w:t>Analytics consumer NFs.</w:t>
            </w:r>
          </w:p>
          <w:p w14:paraId="182ADD8B" w14:textId="77777777" w:rsidR="009166E9" w:rsidRPr="00E9603C" w:rsidRDefault="009166E9">
            <w:pPr>
              <w:pStyle w:val="TAC"/>
            </w:pPr>
          </w:p>
          <w:p w14:paraId="3F81E19B" w14:textId="77777777" w:rsidR="009166E9" w:rsidRPr="00E9603C" w:rsidRDefault="009166E9">
            <w:pPr>
              <w:pStyle w:val="TAC"/>
            </w:pPr>
            <w:r w:rsidRPr="00E9603C">
              <w:t>No changes to existing services.</w:t>
            </w:r>
          </w:p>
        </w:tc>
        <w:tc>
          <w:tcPr>
            <w:tcW w:w="1717" w:type="dxa"/>
          </w:tcPr>
          <w:p w14:paraId="74B8D56A" w14:textId="77777777" w:rsidR="009166E9" w:rsidRPr="00E9603C" w:rsidRDefault="009166E9">
            <w:pPr>
              <w:pStyle w:val="TAC"/>
            </w:pPr>
          </w:p>
        </w:tc>
      </w:tr>
      <w:tr w:rsidR="009166E9" w:rsidRPr="00E9603C" w14:paraId="12B36302" w14:textId="77777777">
        <w:tc>
          <w:tcPr>
            <w:tcW w:w="1102" w:type="dxa"/>
          </w:tcPr>
          <w:p w14:paraId="4461658D" w14:textId="77777777" w:rsidR="009166E9" w:rsidRPr="00E9603C" w:rsidRDefault="009166E9">
            <w:pPr>
              <w:pStyle w:val="TAH"/>
            </w:pPr>
            <w:r w:rsidRPr="00E9603C">
              <w:t>75</w:t>
            </w:r>
          </w:p>
        </w:tc>
        <w:tc>
          <w:tcPr>
            <w:tcW w:w="1554" w:type="dxa"/>
          </w:tcPr>
          <w:p w14:paraId="6781BCD8" w14:textId="77777777" w:rsidR="009166E9" w:rsidRPr="00E9603C" w:rsidRDefault="009166E9">
            <w:pPr>
              <w:pStyle w:val="TAC"/>
            </w:pPr>
          </w:p>
        </w:tc>
        <w:tc>
          <w:tcPr>
            <w:tcW w:w="1305" w:type="dxa"/>
          </w:tcPr>
          <w:p w14:paraId="77369683" w14:textId="77777777" w:rsidR="009166E9" w:rsidRPr="00E9603C" w:rsidRDefault="009166E9">
            <w:pPr>
              <w:pStyle w:val="TAC"/>
            </w:pPr>
          </w:p>
        </w:tc>
        <w:tc>
          <w:tcPr>
            <w:tcW w:w="1330" w:type="dxa"/>
          </w:tcPr>
          <w:p w14:paraId="04391CF3" w14:textId="77777777" w:rsidR="009166E9" w:rsidRPr="00E9603C" w:rsidRDefault="009166E9">
            <w:pPr>
              <w:pStyle w:val="TAC"/>
            </w:pPr>
          </w:p>
        </w:tc>
        <w:tc>
          <w:tcPr>
            <w:tcW w:w="1541" w:type="dxa"/>
          </w:tcPr>
          <w:p w14:paraId="1E184569" w14:textId="77777777" w:rsidR="009166E9" w:rsidRPr="00E9603C" w:rsidRDefault="009166E9">
            <w:pPr>
              <w:pStyle w:val="TAC"/>
            </w:pPr>
            <w:r w:rsidRPr="00E9603C">
              <w:t>√</w:t>
            </w:r>
          </w:p>
          <w:p w14:paraId="242B8A4A" w14:textId="77777777" w:rsidR="009166E9" w:rsidRPr="00E9603C" w:rsidRDefault="009166E9">
            <w:pPr>
              <w:pStyle w:val="TAC"/>
            </w:pPr>
            <w:r w:rsidRPr="00E9603C">
              <w:t>Provision of analytics subscription information (ASI) via the UDM. AF involved.</w:t>
            </w:r>
          </w:p>
        </w:tc>
        <w:tc>
          <w:tcPr>
            <w:tcW w:w="1305" w:type="dxa"/>
          </w:tcPr>
          <w:p w14:paraId="3564F4C0" w14:textId="77777777" w:rsidR="009166E9" w:rsidRPr="00E9603C" w:rsidRDefault="009166E9">
            <w:pPr>
              <w:pStyle w:val="TAC"/>
            </w:pPr>
            <w:r w:rsidRPr="00E9603C">
              <w:t>AF, UDM, analytics consumer NFs.</w:t>
            </w:r>
          </w:p>
          <w:p w14:paraId="7D0E489B" w14:textId="77777777" w:rsidR="009166E9" w:rsidRPr="00E9603C" w:rsidRDefault="009166E9">
            <w:pPr>
              <w:pStyle w:val="TAC"/>
            </w:pPr>
          </w:p>
          <w:p w14:paraId="280460DD" w14:textId="77777777" w:rsidR="009166E9" w:rsidRPr="00E9603C" w:rsidRDefault="009166E9">
            <w:pPr>
              <w:pStyle w:val="TAC"/>
            </w:pPr>
            <w:r w:rsidRPr="00E9603C">
              <w:t>New services defined.</w:t>
            </w:r>
          </w:p>
        </w:tc>
        <w:tc>
          <w:tcPr>
            <w:tcW w:w="1717" w:type="dxa"/>
          </w:tcPr>
          <w:p w14:paraId="4B04D02E" w14:textId="77777777" w:rsidR="009166E9" w:rsidRPr="00E9603C" w:rsidRDefault="009166E9">
            <w:pPr>
              <w:pStyle w:val="TAC"/>
            </w:pPr>
            <w:r w:rsidRPr="00E9603C">
              <w:rPr>
                <w:lang w:eastAsia="zh-CN"/>
              </w:rPr>
              <w:t>Supporting the configuration of the target of analytics IDs used by the NFs to subscribe/request analytics IDs to NWDAF.</w:t>
            </w:r>
          </w:p>
        </w:tc>
      </w:tr>
    </w:tbl>
    <w:p w14:paraId="06EA0598" w14:textId="77777777" w:rsidR="009166E9" w:rsidRPr="00E9603C" w:rsidRDefault="009166E9"/>
    <w:p w14:paraId="5AE53EBB" w14:textId="77777777" w:rsidR="009166E9" w:rsidRPr="00E9603C" w:rsidRDefault="009166E9">
      <w:pPr>
        <w:pStyle w:val="Heading2"/>
      </w:pPr>
      <w:bookmarkStart w:id="13885" w:name="_Toc57201632"/>
      <w:bookmarkStart w:id="13886" w:name="_Toc57641670"/>
      <w:bookmarkStart w:id="13887" w:name="_Toc59102023"/>
      <w:r w:rsidRPr="00E9603C">
        <w:t>7.14</w:t>
      </w:r>
      <w:r w:rsidRPr="00E9603C">
        <w:tab/>
        <w:t>Key Issue #14: NWDAF-assisted application detection</w:t>
      </w:r>
      <w:bookmarkEnd w:id="13885"/>
      <w:bookmarkEnd w:id="13886"/>
      <w:bookmarkEnd w:id="13887"/>
    </w:p>
    <w:p w14:paraId="27A473B6" w14:textId="77777777" w:rsidR="009166E9" w:rsidRPr="00E9603C" w:rsidRDefault="009166E9">
      <w:pPr>
        <w:jc w:val="both"/>
      </w:pPr>
      <w:r w:rsidRPr="00E9603C">
        <w:t>For KI #14, Solutions #46 has been proposed to address the following issues:</w:t>
      </w:r>
    </w:p>
    <w:p w14:paraId="6AF7D68B" w14:textId="77777777" w:rsidR="009166E9" w:rsidRPr="00E9603C" w:rsidRDefault="009166E9">
      <w:pPr>
        <w:pStyle w:val="B1"/>
      </w:pPr>
      <w:r w:rsidRPr="00E9603C">
        <w:t>-</w:t>
      </w:r>
      <w:r w:rsidRPr="00E9603C">
        <w:tab/>
        <w:t>Study on how to detect applications assisted by the NWDAF.</w:t>
      </w:r>
    </w:p>
    <w:p w14:paraId="40EE9300" w14:textId="77777777" w:rsidR="009166E9" w:rsidRPr="00E9603C" w:rsidRDefault="009166E9">
      <w:pPr>
        <w:pStyle w:val="B1"/>
      </w:pPr>
      <w:r w:rsidRPr="00E9603C">
        <w:t>-</w:t>
      </w:r>
      <w:r w:rsidRPr="00E9603C">
        <w:tab/>
        <w:t>What kind of data need to be collected for application detection?</w:t>
      </w:r>
    </w:p>
    <w:p w14:paraId="1B8A2E42" w14:textId="77777777" w:rsidR="009166E9" w:rsidRPr="00E9603C" w:rsidRDefault="009166E9">
      <w:pPr>
        <w:pStyle w:val="B1"/>
        <w:rPr>
          <w:lang w:eastAsia="ko-KR"/>
        </w:rPr>
      </w:pPr>
      <w:r w:rsidRPr="00E9603C">
        <w:t>-</w:t>
      </w:r>
      <w:r w:rsidRPr="00E9603C">
        <w:tab/>
        <w:t>What kind of analytics should be exposed?</w:t>
      </w:r>
    </w:p>
    <w:p w14:paraId="1F1D69DA" w14:textId="77777777" w:rsidR="009166E9" w:rsidRPr="00E9603C" w:rsidRDefault="009166E9">
      <w:pPr>
        <w:pStyle w:val="B1"/>
        <w:ind w:left="0" w:firstLine="0"/>
        <w:rPr>
          <w:lang w:eastAsia="ko-KR"/>
        </w:rPr>
      </w:pPr>
      <w:r w:rsidRPr="00E9603C">
        <w:rPr>
          <w:lang w:eastAsia="ko-KR"/>
        </w:rPr>
        <w:t xml:space="preserve">The </w:t>
      </w:r>
      <w:r w:rsidR="00E9603C" w:rsidRPr="00E9603C">
        <w:rPr>
          <w:lang w:eastAsia="ko-KR"/>
        </w:rPr>
        <w:t>solution</w:t>
      </w:r>
      <w:r w:rsidRPr="00E9603C">
        <w:rPr>
          <w:lang w:eastAsia="ko-KR"/>
        </w:rPr>
        <w:t xml:space="preserve"> #46 defines the input and output parameters for generation of analytics information that can be used to </w:t>
      </w:r>
      <w:r w:rsidR="00E9603C" w:rsidRPr="00E9603C">
        <w:rPr>
          <w:lang w:eastAsia="ko-KR"/>
        </w:rPr>
        <w:t>detect</w:t>
      </w:r>
      <w:r w:rsidRPr="00E9603C">
        <w:rPr>
          <w:lang w:eastAsia="ko-KR"/>
        </w:rPr>
        <w:t xml:space="preserve"> application traffic not specified by PFDs at UPF. It also defines the related procedures for data collection from NFs and AFs, and analytics exposure between NWDAF and its consumers.</w:t>
      </w:r>
    </w:p>
    <w:p w14:paraId="46729BCC" w14:textId="77777777" w:rsidR="009166E9" w:rsidRPr="00E9603C" w:rsidRDefault="009166E9">
      <w:pPr>
        <w:rPr>
          <w:lang w:eastAsia="zh-CN"/>
        </w:rPr>
      </w:pPr>
      <w:r w:rsidRPr="00E9603C">
        <w:rPr>
          <w:lang w:eastAsia="ko-KR"/>
        </w:rPr>
        <w:t>In the Solution #46, the NWDAF</w:t>
      </w:r>
      <w:r w:rsidRPr="00E9603C">
        <w:rPr>
          <w:rFonts w:eastAsia="MS Mincho"/>
        </w:rPr>
        <w:t xml:space="preserve"> provides</w:t>
      </w:r>
      <w:r w:rsidRPr="00E9603C">
        <w:t xml:space="preserve"> a consumer NF with a PFD information that is generated for unspecified traffic based on analysis of input data from the UPF, including packet's URL, packet's Domain Name, and IP 3-tuple etc. The NWDAF also uses historical PFD information, which it receives from the NEF (PFDF) for the known applications, to detect changed traffic characteristics and provide an updated PDF information for those applications.</w:t>
      </w:r>
    </w:p>
    <w:p w14:paraId="35CFC584" w14:textId="77777777" w:rsidR="009166E9" w:rsidRPr="00E9603C" w:rsidRDefault="009166E9">
      <w:pPr>
        <w:pStyle w:val="Heading2"/>
      </w:pPr>
      <w:bookmarkStart w:id="13888" w:name="_Toc54770449"/>
      <w:bookmarkStart w:id="13889" w:name="_Toc54779803"/>
      <w:bookmarkStart w:id="13890" w:name="_Toc54786763"/>
      <w:bookmarkStart w:id="13891" w:name="_Toc57201633"/>
      <w:bookmarkStart w:id="13892" w:name="_Toc57641671"/>
      <w:bookmarkStart w:id="13893" w:name="_Toc59102024"/>
      <w:r w:rsidRPr="00E9603C">
        <w:t>7.15</w:t>
      </w:r>
      <w:r w:rsidRPr="00E9603C">
        <w:tab/>
        <w:t xml:space="preserve">Key Issue </w:t>
      </w:r>
      <w:r w:rsidRPr="00E9603C">
        <w:rPr>
          <w:lang w:eastAsia="zh-CN"/>
        </w:rPr>
        <w:t>#</w:t>
      </w:r>
      <w:r w:rsidRPr="00E9603C">
        <w:t xml:space="preserve">15: </w:t>
      </w:r>
      <w:r w:rsidRPr="00E9603C">
        <w:rPr>
          <w:lang w:eastAsia="zh-CN"/>
        </w:rPr>
        <w:t>User consent for UE data collection/analysis</w:t>
      </w:r>
      <w:bookmarkEnd w:id="13820"/>
      <w:bookmarkEnd w:id="13821"/>
      <w:bookmarkEnd w:id="13822"/>
      <w:bookmarkEnd w:id="13823"/>
      <w:bookmarkEnd w:id="13824"/>
      <w:bookmarkEnd w:id="13825"/>
      <w:bookmarkEnd w:id="13828"/>
      <w:bookmarkEnd w:id="13888"/>
      <w:bookmarkEnd w:id="13889"/>
      <w:bookmarkEnd w:id="13890"/>
      <w:bookmarkEnd w:id="13891"/>
      <w:bookmarkEnd w:id="13892"/>
      <w:bookmarkEnd w:id="13893"/>
    </w:p>
    <w:p w14:paraId="7ED91BB6" w14:textId="77777777" w:rsidR="009166E9" w:rsidRPr="00E9603C" w:rsidRDefault="009166E9">
      <w:pPr>
        <w:rPr>
          <w:rFonts w:eastAsia="SimSun"/>
          <w:lang w:eastAsia="zh-CN"/>
        </w:rPr>
      </w:pPr>
      <w:bookmarkStart w:id="13894" w:name="_Toc50021500"/>
      <w:bookmarkStart w:id="13895" w:name="_Toc50022789"/>
      <w:bookmarkStart w:id="13896" w:name="_Toc50024023"/>
      <w:bookmarkStart w:id="13897" w:name="_Toc50023438"/>
      <w:bookmarkStart w:id="13898" w:name="_Toc50022069"/>
      <w:bookmarkStart w:id="13899" w:name="_Toc50579824"/>
      <w:bookmarkStart w:id="13900" w:name="_Toc50310092"/>
      <w:r w:rsidRPr="00E9603C">
        <w:rPr>
          <w:rFonts w:eastAsia="SimSun"/>
          <w:lang w:eastAsia="zh-CN"/>
        </w:rPr>
        <w:t>Key Issue 15 has two complementary solutions:</w:t>
      </w:r>
    </w:p>
    <w:p w14:paraId="6A090F40" w14:textId="77777777" w:rsidR="009166E9" w:rsidRPr="00E9603C" w:rsidRDefault="009166E9">
      <w:pPr>
        <w:rPr>
          <w:rFonts w:eastAsia="SimSun"/>
          <w:lang w:eastAsia="zh-CN"/>
        </w:rPr>
      </w:pPr>
      <w:r w:rsidRPr="00E9603C">
        <w:rPr>
          <w:rFonts w:eastAsia="SimSun"/>
          <w:lang w:eastAsia="zh-CN"/>
        </w:rPr>
        <w:t>Solution 3 (User consent for UE data collection) introduces User consent for the UE data collection. The User consent for UE data collection may be provided by the service provider via the NEF or directly by the network operator and stored in the UDM as a subscription information which can be retrieved by the User consent for UE data collection may define the user consent for UE level data collection from UE or application or NFs. Before initiating UE data collection and reporting by the UE, data consumers (e.g. NWDAF(s)) request for user consent from UDM. Solution 3 addresses all the architectural requirements of Key Issue 15.</w:t>
      </w:r>
    </w:p>
    <w:p w14:paraId="789AE715" w14:textId="77777777" w:rsidR="009166E9" w:rsidRPr="00E9603C" w:rsidRDefault="009166E9">
      <w:pPr>
        <w:rPr>
          <w:rFonts w:eastAsia="SimSun"/>
          <w:lang w:eastAsia="zh-CN"/>
        </w:rPr>
      </w:pPr>
      <w:r w:rsidRPr="00E9603C">
        <w:rPr>
          <w:rFonts w:eastAsia="SimSun"/>
          <w:lang w:eastAsia="zh-CN"/>
        </w:rPr>
        <w:t>Solution 76 (Revocation of user consent) introduces a functionality (User Consent Tracking Functionality, URDCF) tracking the distribution and usage of any user related information subject to user consent. In case of a revocation of the user consent, past data consumers affected by this revocation are identified and informed about the revocation requesting them to delete any user related data subject to the revoked user consent. The proposed functionality may be provided by the NWDAF or a Data Collection Function (e.g. DCCF, DCNF).</w:t>
      </w:r>
    </w:p>
    <w:p w14:paraId="69A012DA" w14:textId="77777777" w:rsidR="009166E9" w:rsidRPr="00E9603C" w:rsidRDefault="009166E9">
      <w:pPr>
        <w:rPr>
          <w:rFonts w:eastAsia="SimSun"/>
          <w:lang w:eastAsia="zh-CN"/>
        </w:rPr>
      </w:pPr>
      <w:r w:rsidRPr="00E9603C">
        <w:rPr>
          <w:rFonts w:eastAsia="SimSun"/>
          <w:lang w:eastAsia="zh-CN"/>
        </w:rPr>
        <w:t>Solution #3 and Solution #76 are complementing each other. While Solution #3 defines the user consent provision in the UDM and its retrieval by the NWDAF and the AMF, Solution #76 further defines the UE related data management within the 3GPP system that is subject to user consent. Both solutions have no UE impact.</w:t>
      </w:r>
    </w:p>
    <w:p w14:paraId="3D0029B6" w14:textId="77777777" w:rsidR="009166E9" w:rsidRPr="00E9603C" w:rsidRDefault="009166E9">
      <w:pPr>
        <w:pStyle w:val="Heading2"/>
        <w:rPr>
          <w:lang w:eastAsia="zh-CN"/>
        </w:rPr>
      </w:pPr>
      <w:bookmarkStart w:id="13901" w:name="_Toc54770450"/>
      <w:bookmarkStart w:id="13902" w:name="_Toc54779804"/>
      <w:bookmarkStart w:id="13903" w:name="_Toc54786764"/>
      <w:bookmarkStart w:id="13904" w:name="_Toc57201634"/>
      <w:bookmarkStart w:id="13905" w:name="_Toc57641672"/>
      <w:bookmarkStart w:id="13906" w:name="_Toc59102025"/>
      <w:r w:rsidRPr="00E9603C">
        <w:rPr>
          <w:lang w:eastAsia="zh-CN"/>
        </w:rPr>
        <w:t>7.16</w:t>
      </w:r>
      <w:r w:rsidRPr="00E9603C">
        <w:rPr>
          <w:lang w:eastAsia="zh-CN"/>
        </w:rPr>
        <w:tab/>
        <w:t xml:space="preserve">Key Issue #16: </w:t>
      </w:r>
      <w:r w:rsidRPr="00E9603C">
        <w:t>UP optimization for edge computing</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p>
    <w:p w14:paraId="4A4CEFE7" w14:textId="77777777" w:rsidR="009166E9" w:rsidRPr="00E9603C" w:rsidRDefault="009166E9">
      <w:r w:rsidRPr="00E9603C">
        <w:t>Solutions 31, 48, 49(alternative 2), 50 and 51 have similarities as they propose the NWDAF to collect performance data from each SMF/AMF/UPF and AF that is used by the NWDAF to derive analytics of service experience per UPF/DNAI path. If the consumer NF is an SMF, the SMF may use the enhanced service experience analytics to select the UPF/DNAI path for a PDU Session. If the consumer NF is an AF, the AF can determine if DNAI relocation is required and/or service parameters adjusting is required.</w:t>
      </w:r>
    </w:p>
    <w:p w14:paraId="049C4105" w14:textId="77777777" w:rsidR="009166E9" w:rsidRPr="00E9603C" w:rsidRDefault="009166E9">
      <w:r w:rsidRPr="00E9603C">
        <w:t xml:space="preserve">Solutions31 and 49 (alternative 2) propose to enhance the service experience analytics defined in </w:t>
      </w:r>
      <w:r w:rsidR="00E9603C" w:rsidRPr="00E9603C">
        <w:t>TS</w:t>
      </w:r>
      <w:r w:rsidR="00E9603C">
        <w:t> </w:t>
      </w:r>
      <w:r w:rsidR="00E9603C" w:rsidRPr="00E9603C">
        <w:t>23.288</w:t>
      </w:r>
      <w:r w:rsidR="00E9603C">
        <w:t> </w:t>
      </w:r>
      <w:r w:rsidR="00E9603C" w:rsidRPr="00E9603C">
        <w:t>[</w:t>
      </w:r>
      <w:r w:rsidRPr="00E9603C">
        <w:t>5] including in the Analytic Output the Service Experience per DNAI/UPF path and/or per Application Server instance. In addition, depending on the work carried out in edge computing a consumer NF can use the enhanced analytics to select an application server instance that has optimal performance at the UE location.</w:t>
      </w:r>
    </w:p>
    <w:p w14:paraId="797716F5" w14:textId="77777777" w:rsidR="009166E9" w:rsidRPr="00E9603C" w:rsidRDefault="009166E9">
      <w:r w:rsidRPr="00E9603C">
        <w:t>Sol#48, 49 (alternative 1), 50 also propose the NWDAF to derive a new analytics of performance analytics per UPF&amp;DNAI path to provide Bandwidth/RTT per DNAI (as defined in solution 50) and Performance of Application Server per DNAI (as defined in solution 49) and EC service performance analytics (as defined in solution 48).</w:t>
      </w:r>
    </w:p>
    <w:p w14:paraId="68B8B368" w14:textId="77777777" w:rsidR="009166E9" w:rsidRPr="00E9603C" w:rsidRDefault="009166E9">
      <w:r w:rsidRPr="00E9603C">
        <w:t>Solution 47 proposes the NWDAF to collect data related to UE mobility/presence in an LADN area and derive UE Presence Pattern analytics in LADN service area that is used by a consumer NF (e.g. SMF) to determine when to release a PDU session or deactivate user plane resources for the PDU session.</w:t>
      </w:r>
    </w:p>
    <w:p w14:paraId="10C7871C" w14:textId="77777777" w:rsidR="009166E9" w:rsidRPr="00E9603C" w:rsidRDefault="009166E9">
      <w:pPr>
        <w:pStyle w:val="Heading2"/>
      </w:pPr>
      <w:bookmarkStart w:id="13907" w:name="_Toc57201635"/>
      <w:bookmarkStart w:id="13908" w:name="_Toc43747805"/>
      <w:bookmarkStart w:id="13909" w:name="_Toc57641673"/>
      <w:bookmarkStart w:id="13910" w:name="_Toc59102026"/>
      <w:r w:rsidRPr="00E9603C">
        <w:t>7.</w:t>
      </w:r>
      <w:r w:rsidRPr="00E9603C">
        <w:rPr>
          <w:lang w:eastAsia="zh-CN"/>
        </w:rPr>
        <w:t>17</w:t>
      </w:r>
      <w:r w:rsidRPr="00E9603C">
        <w:tab/>
      </w:r>
      <w:bookmarkEnd w:id="13908"/>
      <w:r w:rsidRPr="00E9603C">
        <w:t>Key issue #17: Definition of accuracy levels</w:t>
      </w:r>
      <w:bookmarkEnd w:id="13907"/>
      <w:bookmarkEnd w:id="13909"/>
      <w:bookmarkEnd w:id="13910"/>
    </w:p>
    <w:p w14:paraId="5196E6FB" w14:textId="77777777" w:rsidR="009166E9" w:rsidRPr="00E9603C" w:rsidRDefault="009166E9">
      <w:r w:rsidRPr="00E9603C">
        <w:t>The Key Issue #17 aims to define various mechanisms to be implemented by NWDAF and NFs on the parameter Accuracy, in order to clarify the semantics and refine the notion of accuracy for better control.</w:t>
      </w:r>
    </w:p>
    <w:p w14:paraId="252812A9" w14:textId="77777777" w:rsidR="009166E9" w:rsidRPr="00E9603C" w:rsidRDefault="009166E9">
      <w:r w:rsidRPr="00E9603C">
        <w:t xml:space="preserve">The solution #52 "Accuracy levels and options" proposes to define additional values, and to be able to express different accuracy requirements for subsets of the expected analytics set. </w:t>
      </w:r>
    </w:p>
    <w:p w14:paraId="0D60B151" w14:textId="77777777" w:rsidR="009166E9" w:rsidRPr="00E9603C" w:rsidRDefault="009166E9">
      <w:r w:rsidRPr="00E9603C">
        <w:t>The principle of the solution is interesting, provided that the accuracy constraints can be expressed simply in order to keep protocol efficiency.</w:t>
      </w:r>
    </w:p>
    <w:p w14:paraId="517F34AF" w14:textId="77777777" w:rsidR="009166E9" w:rsidRPr="00E9603C" w:rsidRDefault="009166E9">
      <w:pPr>
        <w:pStyle w:val="Heading2"/>
        <w:rPr>
          <w:lang w:eastAsia="zh-CN"/>
        </w:rPr>
      </w:pPr>
      <w:bookmarkStart w:id="13911" w:name="_Toc54770451"/>
      <w:bookmarkStart w:id="13912" w:name="_Toc54779805"/>
      <w:bookmarkStart w:id="13913" w:name="_Toc54786765"/>
      <w:bookmarkStart w:id="13914" w:name="_Toc57201636"/>
      <w:bookmarkStart w:id="13915" w:name="_Toc57641674"/>
      <w:bookmarkStart w:id="13916" w:name="_Toc59102027"/>
      <w:r w:rsidRPr="00E9603C">
        <w:rPr>
          <w:lang w:eastAsia="zh-CN"/>
        </w:rPr>
        <w:t>7.18</w:t>
      </w:r>
      <w:r w:rsidRPr="00E9603C">
        <w:rPr>
          <w:lang w:eastAsia="zh-CN"/>
        </w:rPr>
        <w:tab/>
        <w:t xml:space="preserve">Key Issue #18: </w:t>
      </w:r>
      <w:r w:rsidRPr="00E9603C">
        <w:rPr>
          <w:lang w:eastAsia="ko-KR"/>
        </w:rPr>
        <w:t>Enhancement for real-time communication with NWDAF</w:t>
      </w:r>
      <w:bookmarkEnd w:id="13911"/>
      <w:bookmarkEnd w:id="13912"/>
      <w:bookmarkEnd w:id="13913"/>
      <w:bookmarkEnd w:id="13914"/>
      <w:bookmarkEnd w:id="13915"/>
      <w:bookmarkEnd w:id="13916"/>
    </w:p>
    <w:p w14:paraId="181509A0" w14:textId="77777777" w:rsidR="009166E9" w:rsidRPr="00E9603C" w:rsidRDefault="009166E9">
      <w:pPr>
        <w:rPr>
          <w:lang w:eastAsia="en-US"/>
        </w:rPr>
      </w:pPr>
      <w:r w:rsidRPr="00E9603C">
        <w:rPr>
          <w:lang w:eastAsia="en-US"/>
        </w:rPr>
        <w:t xml:space="preserve">There are three solutions proposed for the Key Issue#18: Solution#38, #54 </w:t>
      </w:r>
      <w:r w:rsidRPr="00E9603C">
        <w:rPr>
          <w:rFonts w:eastAsia="SimSun"/>
          <w:lang w:eastAsia="zh-CN"/>
        </w:rPr>
        <w:t>(merged with solution#55)</w:t>
      </w:r>
      <w:r w:rsidRPr="00E9603C">
        <w:rPr>
          <w:lang w:eastAsia="en-US"/>
        </w:rPr>
        <w:t xml:space="preserve"> and #55.</w:t>
      </w:r>
    </w:p>
    <w:p w14:paraId="7A1EEFC0" w14:textId="77777777" w:rsidR="009166E9" w:rsidRPr="00E9603C" w:rsidRDefault="009166E9">
      <w:pPr>
        <w:rPr>
          <w:rFonts w:eastAsia="SimSun"/>
          <w:b/>
          <w:lang w:eastAsia="zh-CN"/>
        </w:rPr>
      </w:pPr>
      <w:r w:rsidRPr="00E9603C">
        <w:rPr>
          <w:rFonts w:eastAsia="SimSun"/>
          <w:b/>
          <w:lang w:eastAsia="zh-CN"/>
        </w:rPr>
        <w:t>For s</w:t>
      </w:r>
      <w:r w:rsidRPr="00E9603C">
        <w:rPr>
          <w:b/>
        </w:rPr>
        <w:t>olution #38</w:t>
      </w:r>
      <w:r w:rsidRPr="00E9603C">
        <w:rPr>
          <w:rFonts w:eastAsia="SimSun"/>
          <w:b/>
          <w:lang w:eastAsia="zh-CN"/>
        </w:rPr>
        <w:t>:</w:t>
      </w:r>
    </w:p>
    <w:p w14:paraId="0FE09489" w14:textId="77777777" w:rsidR="009166E9" w:rsidRPr="00E9603C" w:rsidRDefault="009166E9">
      <w:pPr>
        <w:rPr>
          <w:lang w:eastAsia="zh-CN"/>
        </w:rPr>
      </w:pPr>
      <w:r w:rsidRPr="00E9603C">
        <w:rPr>
          <w:lang w:eastAsia="zh-CN"/>
        </w:rPr>
        <w:t>This solution is more focus on how to avoid duplicated data collection (i.e. for Key Issue#11) and should be evaluated under Key Issue#11.</w:t>
      </w:r>
    </w:p>
    <w:p w14:paraId="35AF01F2" w14:textId="77777777" w:rsidR="009166E9" w:rsidRPr="00E9603C" w:rsidRDefault="009166E9">
      <w:pPr>
        <w:rPr>
          <w:rFonts w:eastAsia="SimSun"/>
          <w:b/>
          <w:lang w:eastAsia="zh-CN"/>
        </w:rPr>
      </w:pPr>
      <w:r w:rsidRPr="00E9603C">
        <w:rPr>
          <w:rFonts w:eastAsia="SimSun"/>
          <w:b/>
          <w:lang w:eastAsia="zh-CN"/>
        </w:rPr>
        <w:t>For s</w:t>
      </w:r>
      <w:r w:rsidRPr="00E9603C">
        <w:rPr>
          <w:b/>
        </w:rPr>
        <w:t xml:space="preserve">olution #54 </w:t>
      </w:r>
      <w:r w:rsidRPr="00E9603C">
        <w:rPr>
          <w:rFonts w:eastAsia="SimSun"/>
          <w:lang w:eastAsia="zh-CN"/>
        </w:rPr>
        <w:t>(merged with solution#55)</w:t>
      </w:r>
      <w:r w:rsidRPr="00E9603C">
        <w:rPr>
          <w:rFonts w:eastAsia="SimSun"/>
          <w:b/>
          <w:lang w:eastAsia="zh-CN"/>
        </w:rPr>
        <w:t>:</w:t>
      </w:r>
    </w:p>
    <w:p w14:paraId="15EA60E8" w14:textId="77777777" w:rsidR="009166E9" w:rsidRPr="00E9603C" w:rsidRDefault="009166E9">
      <w:pPr>
        <w:rPr>
          <w:rFonts w:eastAsia="SimSun"/>
          <w:lang w:eastAsia="zh-CN"/>
        </w:rPr>
      </w:pPr>
      <w:r w:rsidRPr="00E9603C">
        <w:rPr>
          <w:rFonts w:eastAsia="SimSun"/>
          <w:lang w:eastAsia="zh-CN"/>
        </w:rPr>
        <w:t>It proposes the NWDAF to register its Supported Analytics Delay per Analytics ID in NRF during the NWDAF registration procedure.</w:t>
      </w:r>
    </w:p>
    <w:p w14:paraId="5B945C67" w14:textId="77777777" w:rsidR="009166E9" w:rsidRPr="00E9603C" w:rsidRDefault="009166E9">
      <w:pPr>
        <w:rPr>
          <w:rFonts w:eastAsia="SimSun"/>
          <w:lang w:eastAsia="zh-CN"/>
        </w:rPr>
      </w:pPr>
      <w:r w:rsidRPr="00E9603C">
        <w:rPr>
          <w:rFonts w:eastAsia="SimSun"/>
          <w:lang w:eastAsia="zh-CN"/>
        </w:rPr>
        <w:t>The consumer NF discovers a candidate NWDAFs list via NRF. Each NWDAF in the list supports to provide the network data analytics for the requested Analytics ID within the Supported Analytics Delay</w:t>
      </w:r>
      <w:r w:rsidRPr="00E9603C">
        <w:rPr>
          <w:lang w:eastAsia="ko-KR"/>
        </w:rPr>
        <w:t xml:space="preserve"> registered in the NWDAF profile</w:t>
      </w:r>
      <w:r w:rsidRPr="00E9603C">
        <w:rPr>
          <w:rFonts w:eastAsia="SimSun"/>
          <w:lang w:eastAsia="zh-CN"/>
        </w:rPr>
        <w:t>. The consumer NF determines a suitable NWDAF by comparing its Expected Analytics Delay with the Supported Analytics Delay of each candidate NWDAF.</w:t>
      </w:r>
    </w:p>
    <w:p w14:paraId="65A9B721" w14:textId="77777777" w:rsidR="009166E9" w:rsidRPr="00E9603C" w:rsidRDefault="009166E9">
      <w:pPr>
        <w:rPr>
          <w:rFonts w:eastAsia="SimSun"/>
          <w:lang w:eastAsia="zh-CN"/>
        </w:rPr>
      </w:pPr>
      <w:r w:rsidRPr="00E9603C">
        <w:rPr>
          <w:rFonts w:eastAsia="MS Mincho"/>
        </w:rPr>
        <w:t xml:space="preserve">The </w:t>
      </w:r>
      <w:r w:rsidRPr="00E9603C">
        <w:rPr>
          <w:rFonts w:eastAsia="SimSun"/>
          <w:lang w:eastAsia="zh-CN"/>
        </w:rPr>
        <w:t xml:space="preserve">determination of </w:t>
      </w:r>
      <w:r w:rsidRPr="00E9603C">
        <w:rPr>
          <w:rFonts w:eastAsia="MS Mincho"/>
        </w:rPr>
        <w:t>Supported Analytics Delay</w:t>
      </w:r>
      <w:r w:rsidRPr="00E9603C">
        <w:rPr>
          <w:rFonts w:eastAsia="SimSun"/>
          <w:lang w:eastAsia="zh-CN"/>
        </w:rPr>
        <w:t>, and how the NWDAF avoid updating its Supported Analytics Delay in NRF frequently is NWDAF implementation specific</w:t>
      </w:r>
      <w:r w:rsidRPr="00E9603C">
        <w:rPr>
          <w:lang w:eastAsia="zh-CN"/>
        </w:rPr>
        <w:t>.</w:t>
      </w:r>
    </w:p>
    <w:p w14:paraId="3AE3536A" w14:textId="77777777" w:rsidR="009166E9" w:rsidRPr="00E9603C" w:rsidRDefault="009166E9">
      <w:pPr>
        <w:jc w:val="both"/>
        <w:rPr>
          <w:rFonts w:eastAsia="SimSun"/>
          <w:b/>
          <w:lang w:eastAsia="zh-CN"/>
        </w:rPr>
      </w:pPr>
      <w:r w:rsidRPr="00E9603C">
        <w:rPr>
          <w:rFonts w:eastAsia="SimSun"/>
          <w:b/>
          <w:lang w:eastAsia="zh-CN"/>
        </w:rPr>
        <w:t>For s</w:t>
      </w:r>
      <w:r w:rsidRPr="00E9603C">
        <w:rPr>
          <w:b/>
        </w:rPr>
        <w:t>olution #55</w:t>
      </w:r>
      <w:r w:rsidRPr="00E9603C">
        <w:rPr>
          <w:rFonts w:eastAsia="SimSun"/>
          <w:b/>
          <w:lang w:eastAsia="zh-CN"/>
        </w:rPr>
        <w:t>:</w:t>
      </w:r>
    </w:p>
    <w:p w14:paraId="3E03EEF6" w14:textId="77777777" w:rsidR="009166E9" w:rsidRPr="00E9603C" w:rsidRDefault="009166E9">
      <w:pPr>
        <w:jc w:val="both"/>
        <w:rPr>
          <w:rFonts w:eastAsia="SimSun"/>
          <w:lang w:eastAsia="zh-CN"/>
        </w:rPr>
      </w:pPr>
      <w:r w:rsidRPr="00E9603C">
        <w:rPr>
          <w:rFonts w:eastAsia="SimSun"/>
          <w:lang w:eastAsia="zh-CN"/>
        </w:rPr>
        <w:t>The mechanism proposed by Solution#55 is similar to Solution#54. The target NWDAF is determined by comparing the requirement of the consumer NF (required analytics delay) and the capability of the NWDAF. The difference is: in solution#55 the consumer NF needs to do extra interaction with the NWDAF to aware whether it can perform real-time communication with the NWDAF.</w:t>
      </w:r>
    </w:p>
    <w:p w14:paraId="37F32AF6" w14:textId="77777777" w:rsidR="009166E9" w:rsidRPr="00E9603C" w:rsidRDefault="009166E9">
      <w:pPr>
        <w:pStyle w:val="Heading2"/>
        <w:rPr>
          <w:lang w:eastAsia="zh-CN"/>
        </w:rPr>
      </w:pPr>
      <w:bookmarkStart w:id="13917" w:name="_Toc54770452"/>
      <w:bookmarkStart w:id="13918" w:name="_Toc54779806"/>
      <w:bookmarkStart w:id="13919" w:name="_Toc54786766"/>
      <w:bookmarkStart w:id="13920" w:name="_Toc57201637"/>
      <w:bookmarkStart w:id="13921" w:name="_Toc57641675"/>
      <w:bookmarkStart w:id="13922" w:name="_Toc59102028"/>
      <w:r w:rsidRPr="00E9603C">
        <w:t>7.19</w:t>
      </w:r>
      <w:r w:rsidRPr="00E9603C">
        <w:tab/>
        <w:t>K</w:t>
      </w:r>
      <w:r w:rsidRPr="00E9603C">
        <w:rPr>
          <w:lang w:eastAsia="ko-KR"/>
        </w:rPr>
        <w:t xml:space="preserve">ey Issue #19: </w:t>
      </w:r>
      <w:r w:rsidRPr="00E9603C">
        <w:rPr>
          <w:lang w:eastAsia="zh-CN"/>
        </w:rPr>
        <w:t>Trained data model sharing between multiple NWDAF instances</w:t>
      </w:r>
      <w:bookmarkEnd w:id="13917"/>
      <w:bookmarkEnd w:id="13918"/>
      <w:bookmarkEnd w:id="13919"/>
      <w:bookmarkEnd w:id="13920"/>
      <w:bookmarkEnd w:id="13921"/>
      <w:bookmarkEnd w:id="13922"/>
    </w:p>
    <w:p w14:paraId="06C3DFCF" w14:textId="77777777" w:rsidR="009166E9" w:rsidRPr="00E9603C" w:rsidRDefault="009166E9">
      <w:pPr>
        <w:jc w:val="both"/>
        <w:rPr>
          <w:rFonts w:eastAsia="Yu Mincho"/>
        </w:rPr>
      </w:pPr>
      <w:r w:rsidRPr="00E9603C">
        <w:rPr>
          <w:rFonts w:eastAsia="Yu Mincho"/>
        </w:rPr>
        <w:t>For Key Issue #19, there are multiple solutions such as solution #5, 6, 7, 8, 24, 56 but only the following solution #56 is closely related:</w:t>
      </w:r>
    </w:p>
    <w:p w14:paraId="236DC3C5" w14:textId="77777777" w:rsidR="009166E9" w:rsidRPr="00E9603C" w:rsidRDefault="009166E9">
      <w:pPr>
        <w:pStyle w:val="B1"/>
      </w:pPr>
      <w:r w:rsidRPr="00E9603C">
        <w:t>-</w:t>
      </w:r>
      <w:r w:rsidRPr="00E9603C">
        <w:tab/>
        <w:t>Solution #56: the mechanism for trained ML model discovery, provision, update and consumption between NWDAF instances.</w:t>
      </w:r>
    </w:p>
    <w:p w14:paraId="44FC1F8D" w14:textId="77777777" w:rsidR="009166E9" w:rsidRPr="00E9603C" w:rsidRDefault="009166E9">
      <w:pPr>
        <w:jc w:val="both"/>
      </w:pPr>
      <w:r w:rsidRPr="00E9603C">
        <w:t>Solution #56 supports general ML model sharing between NWDAF instances with optional online training data set sharing and also solutions developed in KI#1 (e.g., solution #5, 6, 7, 8) and KI#2 (e.g., solution #24) describe ML model sharing between multiple NWDAF instances with the following aspects:</w:t>
      </w:r>
    </w:p>
    <w:p w14:paraId="17534CE6" w14:textId="77777777" w:rsidR="009166E9" w:rsidRPr="00E9603C" w:rsidRDefault="009166E9">
      <w:pPr>
        <w:pStyle w:val="B1"/>
      </w:pPr>
      <w:r w:rsidRPr="00E9603C">
        <w:t>-</w:t>
      </w:r>
      <w:r w:rsidRPr="00E9603C">
        <w:tab/>
        <w:t>Key Issue 1:</w:t>
      </w:r>
    </w:p>
    <w:p w14:paraId="71B9E3E0" w14:textId="77777777" w:rsidR="009166E9" w:rsidRPr="00E9603C" w:rsidRDefault="009166E9">
      <w:pPr>
        <w:pStyle w:val="B2"/>
      </w:pPr>
      <w:r w:rsidRPr="00E9603C">
        <w:t>-</w:t>
      </w:r>
      <w:r w:rsidRPr="00E9603C">
        <w:tab/>
        <w:t>Services and its parameters for initial or aggregated ML model provisioning from the Model Training Functionality in a NWDAF to the Analytics Functionality in another NWDAF or to another Model Training Functionality;</w:t>
      </w:r>
    </w:p>
    <w:p w14:paraId="0367FDCB" w14:textId="77777777" w:rsidR="009166E9" w:rsidRPr="00E9603C" w:rsidRDefault="009166E9">
      <w:pPr>
        <w:pStyle w:val="B1"/>
      </w:pPr>
      <w:r w:rsidRPr="00E9603C">
        <w:t>-</w:t>
      </w:r>
      <w:r w:rsidRPr="00E9603C">
        <w:tab/>
        <w:t>Key Issue 2:</w:t>
      </w:r>
    </w:p>
    <w:p w14:paraId="477FFA23" w14:textId="77777777" w:rsidR="009166E9" w:rsidRPr="00E9603C" w:rsidRDefault="009166E9">
      <w:pPr>
        <w:pStyle w:val="B2"/>
      </w:pPr>
      <w:r w:rsidRPr="00E9603C">
        <w:t>-</w:t>
      </w:r>
      <w:r w:rsidRPr="00E9603C">
        <w:tab/>
        <w:t>Services and its parameters for initial or aggregated ML model provisioning from a Server NWDAF to a Client NWDAF;</w:t>
      </w:r>
    </w:p>
    <w:p w14:paraId="13ABDCB2" w14:textId="77777777" w:rsidR="009166E9" w:rsidRPr="00E9603C" w:rsidRDefault="009166E9">
      <w:pPr>
        <w:pStyle w:val="B2"/>
      </w:pPr>
      <w:r w:rsidRPr="00E9603C">
        <w:t>-</w:t>
      </w:r>
      <w:r w:rsidRPr="00E9603C">
        <w:tab/>
        <w:t>Services and its parameters for updated ML model parameters reporting from a Client NWDAF to a Server NWDAF.</w:t>
      </w:r>
    </w:p>
    <w:p w14:paraId="433E532F" w14:textId="77777777" w:rsidR="009166E9" w:rsidRPr="00E9603C" w:rsidRDefault="009166E9">
      <w:r w:rsidRPr="00E9603C">
        <w:t>The model sharing scenarios in solution #5, 6, 7, 8, 24 and the services defined in solution #56 are built upon the assumption that models can be shared between different NWDAFs with optional online training data set sharing in which the ML Model Producer NWDAF may use such training data information from ML Model Consumer NWDAF to update its ML Model.</w:t>
      </w:r>
    </w:p>
    <w:p w14:paraId="490A0698" w14:textId="77777777" w:rsidR="009166E9" w:rsidRPr="00E9603C" w:rsidRDefault="009166E9">
      <w:r w:rsidRPr="00E9603C">
        <w:t>While this is true for NWDAFs from the same vendor , since NWDAF implementation specifics is not specified nor shared in a multi-vendor environment, models cannot be shared between NWDAFs from different vendors. Sharing between vendors requires extensive standardization of model technologies and model execution environment, which need to be decided and agreed upon if it shall be specified in 3GPP. The TR specification of call flows and interfaces allows NWDAF's to exchange information but doesn't guarantee interoperability of models for multi-vendor.</w:t>
      </w:r>
    </w:p>
    <w:p w14:paraId="20ABCADD" w14:textId="77777777" w:rsidR="009166E9" w:rsidRPr="00E9603C" w:rsidRDefault="009166E9">
      <w:pPr>
        <w:pStyle w:val="Heading2"/>
        <w:rPr>
          <w:lang w:eastAsia="zh-CN"/>
        </w:rPr>
      </w:pPr>
      <w:bookmarkStart w:id="13923" w:name="_Toc54770453"/>
      <w:bookmarkStart w:id="13924" w:name="_Toc54779807"/>
      <w:bookmarkStart w:id="13925" w:name="_Toc54786767"/>
      <w:bookmarkStart w:id="13926" w:name="_Toc57201638"/>
      <w:bookmarkStart w:id="13927" w:name="_Toc57641676"/>
      <w:bookmarkStart w:id="13928" w:name="_Toc59102029"/>
      <w:r w:rsidRPr="00E9603C">
        <w:rPr>
          <w:lang w:eastAsia="zh-CN"/>
        </w:rPr>
        <w:t>7.20</w:t>
      </w:r>
      <w:r w:rsidRPr="00E9603C">
        <w:rPr>
          <w:lang w:eastAsia="zh-CN"/>
        </w:rPr>
        <w:tab/>
        <w:t>Key Issue #20: NWDAF assisting in detecting anomaly events for the user plane</w:t>
      </w:r>
      <w:bookmarkEnd w:id="13923"/>
      <w:bookmarkEnd w:id="13924"/>
      <w:bookmarkEnd w:id="13925"/>
      <w:bookmarkEnd w:id="13926"/>
      <w:bookmarkEnd w:id="13927"/>
      <w:bookmarkEnd w:id="13928"/>
    </w:p>
    <w:p w14:paraId="79924B5C" w14:textId="77777777" w:rsidR="009166E9" w:rsidRPr="00E9603C" w:rsidRDefault="009166E9">
      <w:r w:rsidRPr="00E9603C">
        <w:t>For KI#20, no solution was provided.</w:t>
      </w:r>
    </w:p>
    <w:p w14:paraId="7C6208C5" w14:textId="77777777" w:rsidR="009166E9" w:rsidRPr="00E9603C" w:rsidRDefault="009166E9">
      <w:pPr>
        <w:pStyle w:val="Heading2"/>
        <w:overflowPunct/>
        <w:autoSpaceDE/>
        <w:autoSpaceDN/>
        <w:adjustRightInd/>
        <w:textAlignment w:val="auto"/>
        <w:rPr>
          <w:lang w:eastAsia="en-US"/>
        </w:rPr>
      </w:pPr>
      <w:bookmarkStart w:id="13929" w:name="_Toc50725127"/>
      <w:bookmarkStart w:id="13930" w:name="_Toc57201639"/>
      <w:bookmarkStart w:id="13931" w:name="_Toc57641677"/>
      <w:bookmarkStart w:id="13932" w:name="_Toc59102030"/>
      <w:r w:rsidRPr="00E9603C">
        <w:rPr>
          <w:lang w:eastAsia="zh-CN"/>
        </w:rPr>
        <w:t>7.21</w:t>
      </w:r>
      <w:r w:rsidRPr="00E9603C">
        <w:rPr>
          <w:lang w:eastAsia="zh-CN"/>
        </w:rPr>
        <w:tab/>
      </w:r>
      <w:bookmarkEnd w:id="13929"/>
      <w:r w:rsidRPr="00E9603C">
        <w:rPr>
          <w:lang w:eastAsia="zh-CN"/>
        </w:rPr>
        <w:t>Key Issue #21: NWDAF assisting in user plane</w:t>
      </w:r>
      <w:r w:rsidRPr="00E9603C">
        <w:rPr>
          <w:lang w:eastAsia="en-GB"/>
        </w:rPr>
        <w:t xml:space="preserve"> performance</w:t>
      </w:r>
      <w:bookmarkEnd w:id="13930"/>
      <w:bookmarkEnd w:id="13931"/>
      <w:bookmarkEnd w:id="13932"/>
    </w:p>
    <w:p w14:paraId="57F7739D" w14:textId="77777777" w:rsidR="009166E9" w:rsidRPr="00E9603C" w:rsidRDefault="009166E9">
      <w:pPr>
        <w:rPr>
          <w:rFonts w:eastAsia="MS Mincho"/>
        </w:rPr>
      </w:pPr>
      <w:r w:rsidRPr="00E9603C">
        <w:t>Key Issue #21 "</w:t>
      </w:r>
      <w:r w:rsidRPr="00E9603C">
        <w:rPr>
          <w:lang w:eastAsia="zh-CN"/>
        </w:rPr>
        <w:t>NWDAF assisting in user plane</w:t>
      </w:r>
      <w:r w:rsidRPr="00E9603C">
        <w:rPr>
          <w:lang w:eastAsia="en-GB"/>
        </w:rPr>
        <w:t xml:space="preserve"> performance</w:t>
      </w:r>
      <w:r w:rsidRPr="00E9603C">
        <w:t xml:space="preserve">" has </w:t>
      </w:r>
      <w:r w:rsidRPr="00E9603C">
        <w:rPr>
          <w:rFonts w:eastAsia="MS Mincho"/>
        </w:rPr>
        <w:t>only one solution as below:</w:t>
      </w:r>
    </w:p>
    <w:p w14:paraId="4B1B263A" w14:textId="77777777" w:rsidR="009166E9" w:rsidRPr="00E9603C" w:rsidRDefault="009166E9">
      <w:pPr>
        <w:pStyle w:val="B1"/>
        <w:rPr>
          <w:lang w:eastAsia="ko-KR"/>
        </w:rPr>
      </w:pPr>
      <w:r w:rsidRPr="00E9603C">
        <w:t>-</w:t>
      </w:r>
      <w:r w:rsidRPr="00E9603C">
        <w:tab/>
      </w:r>
      <w:r w:rsidRPr="00E9603C">
        <w:rPr>
          <w:lang w:eastAsia="en-US"/>
        </w:rPr>
        <w:t xml:space="preserve">Solution #77 "NWDAF assisted Per Access Network Performance" proposes </w:t>
      </w:r>
      <w:r w:rsidRPr="00E9603C">
        <w:rPr>
          <w:lang w:eastAsia="ko-KR"/>
        </w:rPr>
        <w:t>two alternatives:</w:t>
      </w:r>
    </w:p>
    <w:p w14:paraId="6B9650E4" w14:textId="77777777" w:rsidR="009166E9" w:rsidRPr="00E9603C" w:rsidRDefault="009166E9">
      <w:pPr>
        <w:pStyle w:val="B2"/>
        <w:rPr>
          <w:lang w:eastAsia="zh-CN"/>
        </w:rPr>
      </w:pPr>
      <w:r w:rsidRPr="00E9603C">
        <w:rPr>
          <w:lang w:eastAsia="ko-KR"/>
        </w:rPr>
        <w:t>-</w:t>
      </w:r>
      <w:r w:rsidRPr="00E9603C">
        <w:rPr>
          <w:lang w:eastAsia="ko-KR"/>
        </w:rPr>
        <w:tab/>
        <w:t>Alternative#1: a new A</w:t>
      </w:r>
      <w:r w:rsidRPr="00E9603C">
        <w:t>nalytics ID "</w:t>
      </w:r>
      <w:r w:rsidRPr="00E9603C">
        <w:rPr>
          <w:rFonts w:eastAsia="SimSun"/>
          <w:lang w:eastAsia="en-US"/>
        </w:rPr>
        <w:t>Per Access Network Performance</w:t>
      </w:r>
      <w:r w:rsidRPr="00E9603C">
        <w:t xml:space="preserve">" is proposed to provide statistics and predictions about </w:t>
      </w:r>
      <w:r w:rsidRPr="00E9603C">
        <w:rPr>
          <w:lang w:eastAsia="zh-CN"/>
        </w:rPr>
        <w:t>network performance over</w:t>
      </w:r>
      <w:r w:rsidRPr="00E9603C">
        <w:t xml:space="preserve"> 3GPP access and non-3GPP access for specific DNN, S-NSSAI, Application ID and/or area in a form of </w:t>
      </w:r>
      <w:r w:rsidRPr="00E9603C">
        <w:rPr>
          <w:lang w:eastAsia="ko-KR"/>
        </w:rPr>
        <w:t xml:space="preserve">Network Performance Level </w:t>
      </w:r>
      <w:r w:rsidRPr="00E9603C">
        <w:t>over Access Type</w:t>
      </w:r>
      <w:r w:rsidRPr="00E9603C">
        <w:rPr>
          <w:lang w:eastAsia="zh-CN"/>
        </w:rPr>
        <w:t>.</w:t>
      </w:r>
    </w:p>
    <w:p w14:paraId="00AA2229" w14:textId="77777777" w:rsidR="009166E9" w:rsidRPr="00E9603C" w:rsidRDefault="009166E9">
      <w:pPr>
        <w:pStyle w:val="B2"/>
        <w:rPr>
          <w:lang w:eastAsia="zh-CN"/>
        </w:rPr>
      </w:pPr>
      <w:r w:rsidRPr="00E9603C">
        <w:rPr>
          <w:lang w:eastAsia="zh-CN"/>
        </w:rPr>
        <w:t>-</w:t>
      </w:r>
      <w:r w:rsidRPr="00E9603C">
        <w:rPr>
          <w:lang w:eastAsia="zh-CN"/>
        </w:rPr>
        <w:tab/>
        <w:t xml:space="preserve">Alternative#2: an extension of the </w:t>
      </w:r>
      <w:r w:rsidRPr="00E9603C">
        <w:t xml:space="preserve">existing Observed Service Experience </w:t>
      </w:r>
      <w:r w:rsidRPr="00E9603C">
        <w:rPr>
          <w:lang w:eastAsia="zh-CN"/>
        </w:rPr>
        <w:t>analytics</w:t>
      </w:r>
      <w:r w:rsidRPr="00E9603C">
        <w:t xml:space="preserve"> defined in </w:t>
      </w:r>
      <w:r w:rsidRPr="00E9603C">
        <w:rPr>
          <w:lang w:eastAsia="ko-KR"/>
        </w:rPr>
        <w:t xml:space="preserve">clause 6.4 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5].</w:t>
      </w:r>
      <w:r w:rsidRPr="00E9603C">
        <w:rPr>
          <w:lang w:eastAsia="ko-KR"/>
        </w:rPr>
        <w:t xml:space="preserve"> As extension to t</w:t>
      </w:r>
      <w:r w:rsidRPr="00E9603C">
        <w:t xml:space="preserve">he </w:t>
      </w:r>
      <w:r w:rsidRPr="00E9603C">
        <w:rPr>
          <w:lang w:eastAsia="zh-CN"/>
        </w:rPr>
        <w:t>output analytics</w:t>
      </w:r>
      <w:r w:rsidRPr="00E9603C">
        <w:t xml:space="preserve"> described in </w:t>
      </w:r>
      <w:r w:rsidRPr="00E9603C">
        <w:rPr>
          <w:lang w:eastAsia="ko-KR"/>
        </w:rPr>
        <w:t>clause </w:t>
      </w:r>
      <w:r w:rsidRPr="00E9603C">
        <w:rPr>
          <w:lang w:eastAsia="zh-CN"/>
        </w:rPr>
        <w:t>6.4.3</w:t>
      </w:r>
      <w:r w:rsidRPr="00E9603C">
        <w:t xml:space="preserve"> </w:t>
      </w:r>
      <w:r w:rsidRPr="00E9603C">
        <w:rPr>
          <w:lang w:eastAsia="ko-KR"/>
        </w:rPr>
        <w:t xml:space="preserve">of </w:t>
      </w:r>
      <w:r w:rsidR="00E9603C" w:rsidRPr="00E9603C">
        <w:rPr>
          <w:lang w:eastAsia="ko-KR"/>
        </w:rPr>
        <w:t>TS</w:t>
      </w:r>
      <w:r w:rsidR="00E9603C">
        <w:rPr>
          <w:lang w:eastAsia="ko-KR"/>
        </w:rPr>
        <w:t> </w:t>
      </w:r>
      <w:r w:rsidR="00E9603C" w:rsidRPr="00E9603C">
        <w:rPr>
          <w:lang w:eastAsia="ko-KR"/>
        </w:rPr>
        <w:t>23.288</w:t>
      </w:r>
      <w:r w:rsidR="00E9603C">
        <w:rPr>
          <w:lang w:eastAsia="ko-KR"/>
        </w:rPr>
        <w:t> </w:t>
      </w:r>
      <w:r w:rsidR="00E9603C" w:rsidRPr="00E9603C">
        <w:rPr>
          <w:lang w:eastAsia="zh-CN"/>
        </w:rPr>
        <w:t>[</w:t>
      </w:r>
      <w:r w:rsidRPr="00E9603C">
        <w:rPr>
          <w:lang w:eastAsia="zh-CN"/>
        </w:rPr>
        <w:t xml:space="preserve">5], </w:t>
      </w:r>
      <w:r w:rsidRPr="00E9603C">
        <w:rPr>
          <w:lang w:eastAsia="ko-KR"/>
        </w:rPr>
        <w:t xml:space="preserve">Access Type information is added to indicate which access type </w:t>
      </w:r>
      <w:r w:rsidRPr="00E9603C">
        <w:t xml:space="preserve">the analytics </w:t>
      </w:r>
      <w:r w:rsidRPr="00E9603C">
        <w:rPr>
          <w:lang w:eastAsia="ko-KR"/>
        </w:rPr>
        <w:t>is applied to (i.e. 3GPP access or non-3GPP access).</w:t>
      </w:r>
    </w:p>
    <w:p w14:paraId="19ED1E98" w14:textId="77777777" w:rsidR="009166E9" w:rsidRPr="00E9603C" w:rsidRDefault="009166E9">
      <w:pPr>
        <w:pStyle w:val="B1"/>
        <w:ind w:hanging="1"/>
      </w:pPr>
      <w:r w:rsidRPr="00E9603C">
        <w:t xml:space="preserve">In this solution, the NWDAF </w:t>
      </w:r>
      <w:r w:rsidRPr="00E9603C">
        <w:rPr>
          <w:rFonts w:eastAsia="SimSun"/>
          <w:lang w:eastAsia="en-US"/>
        </w:rPr>
        <w:t>analytics</w:t>
      </w:r>
      <w:r w:rsidRPr="00E9603C">
        <w:rPr>
          <w:lang w:eastAsia="zh-CN"/>
        </w:rPr>
        <w:t xml:space="preserve"> are used by the PCF to</w:t>
      </w:r>
      <w:r w:rsidRPr="00E9603C">
        <w:rPr>
          <w:rFonts w:eastAsia="SimSun"/>
          <w:lang w:eastAsia="en-US"/>
        </w:rPr>
        <w:t xml:space="preserve"> set </w:t>
      </w:r>
      <w:r w:rsidRPr="00E9603C">
        <w:rPr>
          <w:lang w:eastAsia="ko-KR"/>
        </w:rPr>
        <w:t xml:space="preserve">the ATSSS Steering mode in the PCC rules </w:t>
      </w:r>
      <w:r w:rsidRPr="00E9603C">
        <w:rPr>
          <w:rFonts w:eastAsia="SimSun"/>
          <w:lang w:eastAsia="en-US"/>
        </w:rPr>
        <w:t xml:space="preserve">resulting in </w:t>
      </w:r>
      <w:r w:rsidRPr="00E9603C">
        <w:rPr>
          <w:lang w:eastAsia="ko-KR"/>
        </w:rPr>
        <w:t>improving user plane performance,</w:t>
      </w:r>
      <w:r w:rsidRPr="00E9603C">
        <w:t xml:space="preserve"> e.g. the UL/DL throughput, the packet loss rate, the RTT, etc. possibly per application. </w:t>
      </w:r>
    </w:p>
    <w:p w14:paraId="38BB5A54" w14:textId="77777777" w:rsidR="009166E9" w:rsidRPr="00E9603C" w:rsidRDefault="009166E9">
      <w:pPr>
        <w:pStyle w:val="B1"/>
        <w:ind w:hanging="1"/>
      </w:pPr>
      <w:r w:rsidRPr="00E9603C">
        <w:t>It is considered that Alternative#2 is the simpler approach than Alternative#1.</w:t>
      </w:r>
    </w:p>
    <w:p w14:paraId="068514D5" w14:textId="77777777" w:rsidR="009166E9" w:rsidRPr="00E9603C" w:rsidRDefault="009166E9">
      <w:pPr>
        <w:pStyle w:val="Heading1"/>
      </w:pPr>
      <w:bookmarkStart w:id="13933" w:name="_Toc20730732"/>
      <w:bookmarkStart w:id="13934" w:name="_Toc11484"/>
      <w:bookmarkStart w:id="13935" w:name="_Toc31639227"/>
      <w:bookmarkStart w:id="13936" w:name="_Toc31361046"/>
      <w:bookmarkStart w:id="13937" w:name="_Toc20147946"/>
      <w:bookmarkStart w:id="13938" w:name="_Toc50310093"/>
      <w:bookmarkStart w:id="13939" w:name="_Toc42770256"/>
      <w:bookmarkStart w:id="13940" w:name="_Toc25417348"/>
      <w:bookmarkStart w:id="13941" w:name="_Toc4787"/>
      <w:bookmarkStart w:id="13942" w:name="_Toc43393397"/>
      <w:bookmarkStart w:id="13943" w:name="_Toc42779312"/>
      <w:bookmarkStart w:id="13944" w:name="_Toc27750"/>
      <w:bookmarkStart w:id="13945" w:name="_Toc31296429"/>
      <w:bookmarkStart w:id="13946" w:name="_Toc21913"/>
      <w:bookmarkStart w:id="13947" w:name="_Toc5716"/>
      <w:bookmarkStart w:id="13948" w:name="_Toc5050"/>
      <w:bookmarkStart w:id="13949" w:name="_Toc31448751"/>
      <w:bookmarkStart w:id="13950" w:name="_Toc44004569"/>
      <w:bookmarkStart w:id="13951" w:name="_Toc50021501"/>
      <w:bookmarkStart w:id="13952" w:name="_Toc30155676"/>
      <w:bookmarkStart w:id="13953" w:name="_Toc50579825"/>
      <w:bookmarkStart w:id="13954" w:name="_Toc30155556"/>
      <w:bookmarkStart w:id="13955" w:name="_Toc50022790"/>
      <w:bookmarkStart w:id="13956" w:name="_Toc50023439"/>
      <w:bookmarkStart w:id="13957" w:name="_Toc50024024"/>
      <w:bookmarkStart w:id="13958" w:name="_Toc22195"/>
      <w:bookmarkStart w:id="13959" w:name="_Toc54770455"/>
      <w:bookmarkStart w:id="13960" w:name="_Toc54779808"/>
      <w:bookmarkStart w:id="13961" w:name="_Toc54786768"/>
      <w:bookmarkStart w:id="13962" w:name="_Toc3953"/>
      <w:bookmarkStart w:id="13963" w:name="_Toc24700"/>
      <w:bookmarkStart w:id="13964" w:name="_Toc11565"/>
      <w:bookmarkStart w:id="13965" w:name="_Toc25740483"/>
      <w:bookmarkStart w:id="13966" w:name="_Toc23409922"/>
      <w:bookmarkStart w:id="13967" w:name="_Toc57201640"/>
      <w:bookmarkStart w:id="13968" w:name="_Toc29297"/>
      <w:bookmarkStart w:id="13969" w:name="_Toc25417816"/>
      <w:bookmarkStart w:id="13970" w:name="_Toc26238"/>
      <w:bookmarkStart w:id="13971" w:name="_Toc25416993"/>
      <w:bookmarkStart w:id="13972" w:name="_Toc50022070"/>
      <w:bookmarkStart w:id="13973" w:name="_Toc57641678"/>
      <w:bookmarkStart w:id="13974" w:name="_Toc59102031"/>
      <w:r w:rsidRPr="00E9603C">
        <w:t>8</w:t>
      </w:r>
      <w:r w:rsidRPr="00E9603C">
        <w:tab/>
        <w:t>Conclusions</w:t>
      </w:r>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p>
    <w:p w14:paraId="3A7CF61D" w14:textId="77777777" w:rsidR="009166E9" w:rsidRPr="00E9603C" w:rsidRDefault="009166E9">
      <w:pPr>
        <w:pStyle w:val="Heading2"/>
        <w:rPr>
          <w:rFonts w:eastAsia="DengXian"/>
        </w:rPr>
      </w:pPr>
      <w:bookmarkStart w:id="13975" w:name="_Toc4424672"/>
      <w:bookmarkStart w:id="13976" w:name="_Toc54770456"/>
      <w:bookmarkStart w:id="13977" w:name="_Toc54779809"/>
      <w:bookmarkStart w:id="13978" w:name="_Toc54786769"/>
      <w:bookmarkStart w:id="13979" w:name="_Toc57201641"/>
      <w:bookmarkStart w:id="13980" w:name="_Toc57641679"/>
      <w:bookmarkStart w:id="13981" w:name="_Toc59102032"/>
      <w:r w:rsidRPr="00E9603C">
        <w:t>8.1</w:t>
      </w:r>
      <w:r w:rsidRPr="00E9603C">
        <w:tab/>
      </w:r>
      <w:r w:rsidRPr="00E9603C">
        <w:rPr>
          <w:lang w:eastAsia="ko-KR"/>
        </w:rPr>
        <w:t xml:space="preserve">Key Issue #1: </w:t>
      </w:r>
      <w:bookmarkEnd w:id="13975"/>
      <w:r w:rsidRPr="00E9603C">
        <w:rPr>
          <w:rFonts w:eastAsia="DengXian"/>
        </w:rPr>
        <w:t>Logical decomposition of NWDAF and possible interactions between logical functions</w:t>
      </w:r>
      <w:bookmarkEnd w:id="13976"/>
      <w:bookmarkEnd w:id="13977"/>
      <w:bookmarkEnd w:id="13978"/>
      <w:bookmarkEnd w:id="13979"/>
      <w:bookmarkEnd w:id="13980"/>
      <w:bookmarkEnd w:id="13981"/>
    </w:p>
    <w:p w14:paraId="66FA7BFE" w14:textId="77777777" w:rsidR="009166E9" w:rsidRPr="00E9603C" w:rsidRDefault="009166E9">
      <w:pPr>
        <w:rPr>
          <w:lang w:eastAsia="zh-CN"/>
        </w:rPr>
      </w:pPr>
      <w:r w:rsidRPr="00E9603C">
        <w:rPr>
          <w:lang w:eastAsia="zh-CN"/>
        </w:rPr>
        <w:t>An NWDAF can be decomposed into two logical functions:</w:t>
      </w:r>
    </w:p>
    <w:p w14:paraId="3273A7BA" w14:textId="77777777" w:rsidR="009166E9" w:rsidRPr="00E9603C" w:rsidRDefault="009166E9">
      <w:pPr>
        <w:pStyle w:val="B1"/>
        <w:ind w:leftChars="142" w:left="566" w:hangingChars="141" w:hanging="282"/>
        <w:rPr>
          <w:rFonts w:eastAsia="DengXian"/>
          <w:lang w:eastAsia="zh-CN"/>
        </w:rPr>
      </w:pPr>
      <w:r w:rsidRPr="00E9603C">
        <w:rPr>
          <w:rFonts w:eastAsia="DengXian"/>
          <w:lang w:eastAsia="zh-CN"/>
        </w:rPr>
        <w:t>-</w:t>
      </w:r>
      <w:r w:rsidRPr="00E9603C">
        <w:rPr>
          <w:rFonts w:eastAsia="DengXian"/>
          <w:lang w:eastAsia="zh-CN"/>
        </w:rPr>
        <w:tab/>
        <w:t>Model Training logical function: An NWDAF containing the Model Training logical function trains ML models and exposes new training services (e.g. providing trained model);</w:t>
      </w:r>
    </w:p>
    <w:p w14:paraId="19F645FE" w14:textId="77777777" w:rsidR="009166E9" w:rsidRPr="00E9603C" w:rsidRDefault="009166E9">
      <w:pPr>
        <w:pStyle w:val="B1"/>
        <w:ind w:leftChars="142" w:left="566" w:hangingChars="141" w:hanging="282"/>
        <w:rPr>
          <w:rFonts w:eastAsia="DengXian"/>
          <w:lang w:eastAsia="zh-CN"/>
        </w:rPr>
      </w:pPr>
      <w:r w:rsidRPr="00E9603C">
        <w:rPr>
          <w:rFonts w:eastAsia="DengXian"/>
          <w:lang w:eastAsia="zh-CN"/>
        </w:rPr>
        <w:t>-</w:t>
      </w:r>
      <w:r w:rsidRPr="00E9603C">
        <w:rPr>
          <w:rFonts w:eastAsia="DengXian"/>
          <w:lang w:eastAsia="zh-CN"/>
        </w:rPr>
        <w:tab/>
        <w:t xml:space="preserve">Analytics logical function: An NWDAF containing the Analytics logical function can perform inference, derive analytics information (i.e. derives statistics and/or predictions based on Analytics Consumer request) and expose analytics service, reusing the Nnwdaf_AnalyticsSubscription or Nnwdaf_AnalyticsInfo as defined in clause 7, </w:t>
      </w:r>
      <w:r w:rsidR="00E9603C" w:rsidRPr="00E9603C">
        <w:rPr>
          <w:rFonts w:eastAsia="DengXian"/>
          <w:lang w:eastAsia="zh-CN"/>
        </w:rPr>
        <w:t>TS</w:t>
      </w:r>
      <w:r w:rsidR="00E9603C">
        <w:rPr>
          <w:rFonts w:eastAsia="DengXian"/>
          <w:lang w:eastAsia="zh-CN"/>
        </w:rPr>
        <w:t> </w:t>
      </w:r>
      <w:r w:rsidR="00E9603C" w:rsidRPr="00E9603C">
        <w:rPr>
          <w:rFonts w:eastAsia="DengXian"/>
          <w:lang w:eastAsia="zh-CN"/>
        </w:rPr>
        <w:t>23.288</w:t>
      </w:r>
      <w:r w:rsidR="00E9603C">
        <w:rPr>
          <w:rFonts w:eastAsia="DengXian"/>
          <w:lang w:eastAsia="zh-CN"/>
        </w:rPr>
        <w:t> </w:t>
      </w:r>
      <w:r w:rsidR="00E9603C" w:rsidRPr="00E9603C">
        <w:rPr>
          <w:rFonts w:eastAsia="DengXian"/>
          <w:lang w:eastAsia="zh-CN"/>
        </w:rPr>
        <w:t>[</w:t>
      </w:r>
      <w:r w:rsidRPr="00E9603C">
        <w:rPr>
          <w:rFonts w:eastAsia="DengXian"/>
          <w:lang w:eastAsia="zh-CN"/>
        </w:rPr>
        <w:t>5]. No new services are required.</w:t>
      </w:r>
    </w:p>
    <w:p w14:paraId="17E7D653" w14:textId="77777777" w:rsidR="009166E9" w:rsidRPr="00E9603C" w:rsidRDefault="009166E9">
      <w:pPr>
        <w:pStyle w:val="NO"/>
        <w:rPr>
          <w:lang w:eastAsia="zh-CN"/>
        </w:rPr>
      </w:pPr>
      <w:r w:rsidRPr="00E9603C">
        <w:rPr>
          <w:lang w:eastAsia="zh-CN"/>
        </w:rPr>
        <w:t>NOTE</w:t>
      </w:r>
      <w:r w:rsidR="00E9603C" w:rsidRPr="00E9603C">
        <w:rPr>
          <w:lang w:eastAsia="zh-CN"/>
        </w:rPr>
        <w:t> </w:t>
      </w:r>
      <w:r w:rsidRPr="00E9603C">
        <w:rPr>
          <w:lang w:eastAsia="zh-CN"/>
        </w:rPr>
        <w:t>1:</w:t>
      </w:r>
      <w:r w:rsidRPr="00E9603C">
        <w:rPr>
          <w:lang w:eastAsia="zh-CN"/>
        </w:rPr>
        <w:tab/>
        <w:t xml:space="preserve">Model Training logical function is not always required to be involved to provide output analytics. In particular, delivery of statistics </w:t>
      </w:r>
      <w:r w:rsidRPr="00E9603C">
        <w:rPr>
          <w:rFonts w:eastAsia="SimSun"/>
          <w:lang w:eastAsia="zh-CN"/>
        </w:rPr>
        <w:t>may</w:t>
      </w:r>
      <w:r w:rsidRPr="00E9603C">
        <w:rPr>
          <w:lang w:eastAsia="zh-CN"/>
        </w:rPr>
        <w:t xml:space="preserve"> not require operation of the Model Training logical function.</w:t>
      </w:r>
    </w:p>
    <w:p w14:paraId="3415F8B5" w14:textId="77777777" w:rsidR="009166E9" w:rsidRPr="00E9603C" w:rsidRDefault="009166E9">
      <w:pPr>
        <w:pStyle w:val="NO"/>
        <w:rPr>
          <w:rFonts w:eastAsia="DengXian"/>
          <w:lang w:eastAsia="zh-CN"/>
        </w:rPr>
      </w:pPr>
      <w:r w:rsidRPr="00E9603C">
        <w:rPr>
          <w:lang w:eastAsia="zh-CN"/>
        </w:rPr>
        <w:t>NOTE</w:t>
      </w:r>
      <w:r w:rsidR="00E9603C" w:rsidRPr="00E9603C">
        <w:rPr>
          <w:lang w:eastAsia="zh-CN"/>
        </w:rPr>
        <w:t> </w:t>
      </w:r>
      <w:r w:rsidRPr="00E9603C">
        <w:rPr>
          <w:lang w:eastAsia="zh-CN"/>
        </w:rPr>
        <w:t>2:</w:t>
      </w:r>
      <w:r w:rsidRPr="00E9603C">
        <w:rPr>
          <w:lang w:eastAsia="zh-CN"/>
        </w:rPr>
        <w:tab/>
        <w:t>Analytics logical function is not always required to perform inference, depending on analytics requested.</w:t>
      </w:r>
    </w:p>
    <w:p w14:paraId="49F30754" w14:textId="77777777" w:rsidR="009166E9" w:rsidRPr="00E9603C" w:rsidRDefault="009166E9">
      <w:pPr>
        <w:pStyle w:val="NO"/>
        <w:rPr>
          <w:lang w:eastAsia="zh-CN"/>
        </w:rPr>
      </w:pPr>
      <w:r w:rsidRPr="00E9603C">
        <w:rPr>
          <w:lang w:eastAsia="zh-CN"/>
        </w:rPr>
        <w:t>NOTE</w:t>
      </w:r>
      <w:r w:rsidR="00E9603C" w:rsidRPr="00E9603C">
        <w:rPr>
          <w:lang w:eastAsia="zh-CN"/>
        </w:rPr>
        <w:t> </w:t>
      </w:r>
      <w:r w:rsidRPr="00E9603C">
        <w:rPr>
          <w:lang w:eastAsia="zh-CN"/>
        </w:rPr>
        <w:t>3:</w:t>
      </w:r>
      <w:r w:rsidRPr="00E9603C">
        <w:rPr>
          <w:lang w:eastAsia="zh-CN"/>
        </w:rPr>
        <w:tab/>
        <w:t>Model Training logical function and Analytics logical function can be deployed as standalone NWDAFs.</w:t>
      </w:r>
    </w:p>
    <w:p w14:paraId="0B6CF79D" w14:textId="77777777" w:rsidR="009166E9" w:rsidRPr="00E9603C" w:rsidRDefault="009166E9">
      <w:pPr>
        <w:pStyle w:val="NO"/>
        <w:rPr>
          <w:lang w:eastAsia="zh-CN"/>
        </w:rPr>
      </w:pPr>
      <w:r w:rsidRPr="00E9603C">
        <w:rPr>
          <w:lang w:eastAsia="zh-CN"/>
        </w:rPr>
        <w:t>NOTE</w:t>
      </w:r>
      <w:r w:rsidR="00E9603C" w:rsidRPr="00E9603C">
        <w:rPr>
          <w:lang w:eastAsia="zh-CN"/>
        </w:rPr>
        <w:t> </w:t>
      </w:r>
      <w:r w:rsidRPr="00E9603C">
        <w:rPr>
          <w:lang w:eastAsia="zh-CN"/>
        </w:rPr>
        <w:t>4:</w:t>
      </w:r>
      <w:r w:rsidRPr="00E9603C">
        <w:rPr>
          <w:lang w:eastAsia="zh-CN"/>
        </w:rPr>
        <w:tab/>
        <w:t xml:space="preserve">It can also be possible to identify other standalone NF(s) based on other KI results, e.g. Data Collection function. Conclusions for Key Issue #1 do not address possible NWDAF decomposition for data collection as this is part of Key Issue #11: </w:t>
      </w:r>
      <w:r w:rsidRPr="00E9603C">
        <w:rPr>
          <w:lang w:eastAsia="en-GB"/>
        </w:rPr>
        <w:t>Increasing efficiency of data collection</w:t>
      </w:r>
      <w:r w:rsidRPr="00E9603C">
        <w:rPr>
          <w:lang w:eastAsia="zh-CN"/>
        </w:rPr>
        <w:t>.</w:t>
      </w:r>
    </w:p>
    <w:p w14:paraId="6E63EA32" w14:textId="77777777" w:rsidR="009166E9" w:rsidRPr="00E9603C" w:rsidRDefault="009166E9">
      <w:pPr>
        <w:pStyle w:val="NO"/>
        <w:rPr>
          <w:lang w:eastAsia="zh-CN"/>
        </w:rPr>
      </w:pPr>
      <w:r w:rsidRPr="00E9603C">
        <w:rPr>
          <w:lang w:eastAsia="zh-CN"/>
        </w:rPr>
        <w:t>NOTE</w:t>
      </w:r>
      <w:r w:rsidR="00E9603C" w:rsidRPr="00E9603C">
        <w:rPr>
          <w:lang w:eastAsia="zh-CN"/>
        </w:rPr>
        <w:t> </w:t>
      </w:r>
      <w:r w:rsidRPr="00E9603C">
        <w:rPr>
          <w:lang w:eastAsia="zh-CN"/>
        </w:rPr>
        <w:t>5:</w:t>
      </w:r>
      <w:r w:rsidRPr="00E9603C">
        <w:rPr>
          <w:lang w:eastAsia="zh-CN"/>
        </w:rPr>
        <w:tab/>
        <w:t xml:space="preserve">Messaging framework can be used between the decomposed functions from Key Issue #11: </w:t>
      </w:r>
      <w:r w:rsidRPr="00E9603C">
        <w:rPr>
          <w:lang w:eastAsia="en-GB"/>
        </w:rPr>
        <w:t>Increasing efficiency of data collection</w:t>
      </w:r>
      <w:r w:rsidRPr="00E9603C">
        <w:rPr>
          <w:lang w:eastAsia="zh-CN"/>
        </w:rPr>
        <w:t>.</w:t>
      </w:r>
    </w:p>
    <w:p w14:paraId="0A1C67CB" w14:textId="77777777" w:rsidR="009166E9" w:rsidRPr="00E9603C" w:rsidRDefault="009166E9">
      <w:pPr>
        <w:pStyle w:val="NO"/>
        <w:rPr>
          <w:lang w:eastAsia="zh-CN"/>
        </w:rPr>
      </w:pPr>
      <w:r w:rsidRPr="00E9603C">
        <w:rPr>
          <w:lang w:eastAsia="zh-CN"/>
        </w:rPr>
        <w:t>NOTE</w:t>
      </w:r>
      <w:r w:rsidR="00E9603C" w:rsidRPr="00E9603C">
        <w:rPr>
          <w:lang w:eastAsia="zh-CN"/>
        </w:rPr>
        <w:t> </w:t>
      </w:r>
      <w:r w:rsidRPr="00E9603C">
        <w:rPr>
          <w:lang w:eastAsia="zh-CN"/>
        </w:rPr>
        <w:t>6:</w:t>
      </w:r>
      <w:r w:rsidRPr="00E9603C">
        <w:rPr>
          <w:lang w:eastAsia="zh-CN"/>
        </w:rPr>
        <w:tab/>
        <w:t>The definition of services and their associated parameters provided by the Model Training logical function needs to be aligned with the conclusion of Key Issue #19: Trained data model sharing between multiple NWDAF instances.</w:t>
      </w:r>
    </w:p>
    <w:p w14:paraId="7EC69250" w14:textId="77777777" w:rsidR="009166E9" w:rsidRPr="00E9603C" w:rsidRDefault="009166E9">
      <w:r w:rsidRPr="00E9603C">
        <w:t>Pre-trained ML model storage and provisioning to NWDAF is out of the scope of 3GPP.</w:t>
      </w:r>
    </w:p>
    <w:p w14:paraId="22E7F06A" w14:textId="77777777" w:rsidR="009166E9" w:rsidRPr="00E9603C" w:rsidRDefault="009166E9">
      <w:r w:rsidRPr="00E9603C">
        <w:t>Model Training logical function may register the supported ML model information to NRF.</w:t>
      </w:r>
    </w:p>
    <w:p w14:paraId="36FED4F8" w14:textId="77777777" w:rsidR="009166E9" w:rsidRPr="00E9603C" w:rsidRDefault="009166E9">
      <w:pPr>
        <w:pStyle w:val="NO"/>
        <w:rPr>
          <w:lang w:eastAsia="zh-CN"/>
        </w:rPr>
      </w:pPr>
      <w:r w:rsidRPr="00E9603C">
        <w:rPr>
          <w:lang w:eastAsia="zh-CN"/>
        </w:rPr>
        <w:t>NOTE</w:t>
      </w:r>
      <w:r w:rsidR="00E9603C" w:rsidRPr="00E9603C">
        <w:rPr>
          <w:lang w:eastAsia="zh-CN"/>
        </w:rPr>
        <w:t> </w:t>
      </w:r>
      <w:r w:rsidRPr="00E9603C">
        <w:rPr>
          <w:lang w:eastAsia="zh-CN"/>
        </w:rPr>
        <w:t>7:</w:t>
      </w:r>
      <w:r w:rsidRPr="00E9603C">
        <w:rPr>
          <w:lang w:eastAsia="zh-CN"/>
        </w:rPr>
        <w:tab/>
        <w:t>The details of Model Training logical function registering ML model information in NRF may also impact how the sharing of trained data model between multiple NWDAF instances is performed so it needs to be aligned with the conclusion of Key Issue #19.</w:t>
      </w:r>
    </w:p>
    <w:p w14:paraId="693D0C5A" w14:textId="77777777" w:rsidR="009166E9" w:rsidRPr="00E9603C" w:rsidRDefault="009166E9">
      <w:pPr>
        <w:pStyle w:val="Heading2"/>
      </w:pPr>
      <w:bookmarkStart w:id="13982" w:name="_Toc54770457"/>
      <w:bookmarkStart w:id="13983" w:name="_Toc54786770"/>
      <w:bookmarkStart w:id="13984" w:name="_Toc57201642"/>
      <w:bookmarkStart w:id="13985" w:name="_Toc54779810"/>
      <w:bookmarkStart w:id="13986" w:name="_Toc57641680"/>
      <w:bookmarkStart w:id="13987" w:name="_Toc59102033"/>
      <w:r w:rsidRPr="00E9603C">
        <w:rPr>
          <w:lang w:eastAsia="zh-CN"/>
        </w:rPr>
        <w:t>8.2</w:t>
      </w:r>
      <w:r w:rsidRPr="00E9603C">
        <w:rPr>
          <w:lang w:eastAsia="ko-KR"/>
        </w:rPr>
        <w:tab/>
      </w:r>
      <w:r w:rsidRPr="00E9603C">
        <w:t>Key Issue #2: Multiple NWDAF instances</w:t>
      </w:r>
      <w:bookmarkEnd w:id="13982"/>
      <w:bookmarkEnd w:id="13983"/>
      <w:bookmarkEnd w:id="13984"/>
      <w:bookmarkEnd w:id="13985"/>
      <w:bookmarkEnd w:id="13986"/>
      <w:bookmarkEnd w:id="13987"/>
    </w:p>
    <w:p w14:paraId="660FC5DD" w14:textId="77777777" w:rsidR="009166E9" w:rsidRPr="00E9603C" w:rsidRDefault="009166E9">
      <w:pPr>
        <w:pStyle w:val="Heading3"/>
      </w:pPr>
      <w:bookmarkStart w:id="13988" w:name="_Toc57201643"/>
      <w:bookmarkStart w:id="13989" w:name="_Toc54770458"/>
      <w:bookmarkStart w:id="13990" w:name="_Toc54779811"/>
      <w:bookmarkStart w:id="13991" w:name="_Toc54786771"/>
      <w:bookmarkStart w:id="13992" w:name="_Toc57641681"/>
      <w:bookmarkStart w:id="13993" w:name="_Toc59102034"/>
      <w:r w:rsidRPr="00E9603C">
        <w:t>8.2.1</w:t>
      </w:r>
      <w:r w:rsidRPr="00E9603C">
        <w:tab/>
        <w:t>Multiple NWDAF architecture and Analytics aggregation</w:t>
      </w:r>
      <w:bookmarkEnd w:id="13988"/>
      <w:bookmarkEnd w:id="13992"/>
      <w:bookmarkEnd w:id="13993"/>
      <w:r w:rsidRPr="00E9603C">
        <w:t xml:space="preserve"> </w:t>
      </w:r>
      <w:bookmarkEnd w:id="13989"/>
      <w:bookmarkEnd w:id="13990"/>
      <w:bookmarkEnd w:id="13991"/>
    </w:p>
    <w:p w14:paraId="0626A214" w14:textId="77777777" w:rsidR="009166E9" w:rsidRPr="00E9603C" w:rsidRDefault="009166E9">
      <w:r w:rsidRPr="00E9603C">
        <w:t>A single option in normative phase is preferred. Solutions or parts of solutions described in evaluation clause 7.2.2 shall be used to create one such option with possible multiple deployment variants. The following principles are proposed for the normative work on "Multiple NWDAF architecture" and "Analytics aggregation":</w:t>
      </w:r>
    </w:p>
    <w:p w14:paraId="1324973C" w14:textId="77777777" w:rsidR="009166E9" w:rsidRPr="00E9603C" w:rsidRDefault="009166E9">
      <w:pPr>
        <w:pStyle w:val="B1"/>
      </w:pPr>
      <w:r w:rsidRPr="00E9603C">
        <w:t>a)</w:t>
      </w:r>
      <w:r w:rsidRPr="00E9603C">
        <w:tab/>
        <w:t>The NWDAF architecture should allow for a hierarchy/tree with flexible number of layers/branches. The number and organisation of the layers, as well as the capabilities of each NWDAF instance remain deployment choices.</w:t>
      </w:r>
    </w:p>
    <w:p w14:paraId="7DCA9496" w14:textId="77777777" w:rsidR="009166E9" w:rsidRPr="00E9603C" w:rsidRDefault="009166E9">
      <w:pPr>
        <w:pStyle w:val="B1"/>
      </w:pPr>
      <w:r w:rsidRPr="00E9603C">
        <w:t>b)</w:t>
      </w:r>
      <w:r w:rsidRPr="00E9603C">
        <w:tab/>
        <w:t>The NWDAF Profile in NRF is extended to support registering NWDAF capabilities (e.g. Analytics aggregation) and information such that the NWDAF service consumer can differentiate and select the preferred NWDAF in case multiple NWDAFs are returned based on its implemented selection criteria (possibly considering registered capabilities and information in NRF).</w:t>
      </w:r>
    </w:p>
    <w:p w14:paraId="5FB33CBF" w14:textId="77777777" w:rsidR="009166E9" w:rsidRPr="00E9603C" w:rsidRDefault="009166E9">
      <w:pPr>
        <w:pStyle w:val="B1"/>
      </w:pPr>
      <w:r w:rsidRPr="00E9603C">
        <w:t>c)</w:t>
      </w:r>
      <w:r w:rsidRPr="00E9603C">
        <w:tab/>
        <w:t>Specify the capability of NWDAF to support the aggregation of Analytics (per analytics ID) received from other NWDAFs, possibly with Analytics generated by itself.</w:t>
      </w:r>
    </w:p>
    <w:p w14:paraId="7A2E47C5" w14:textId="77777777" w:rsidR="009166E9" w:rsidRPr="00E9603C" w:rsidRDefault="009166E9">
      <w:pPr>
        <w:pStyle w:val="B1"/>
      </w:pPr>
      <w:r w:rsidRPr="00E9603C">
        <w:t>d)</w:t>
      </w:r>
      <w:r w:rsidRPr="00E9603C">
        <w:tab/>
        <w:t>The requesting and exchange of analytics metadata is supported between NWDAFs when required for the aggregation of Output Analytics.</w:t>
      </w:r>
    </w:p>
    <w:p w14:paraId="5C844F58" w14:textId="77777777" w:rsidR="009166E9" w:rsidRPr="00E9603C" w:rsidRDefault="009166E9">
      <w:pPr>
        <w:pStyle w:val="B1"/>
      </w:pPr>
      <w:r w:rsidRPr="00E9603C">
        <w:t>e)</w:t>
      </w:r>
      <w:r w:rsidRPr="00E9603C">
        <w:tab/>
        <w:t xml:space="preserve">NWDAFs and NWDAF service consumers use the discovery mechanism from NRF as defined in clause 6.3.13, </w:t>
      </w:r>
      <w:r w:rsidR="00E9603C" w:rsidRPr="00E9603C">
        <w:t>TS</w:t>
      </w:r>
      <w:r w:rsidR="00E9603C">
        <w:t> </w:t>
      </w:r>
      <w:r w:rsidR="00E9603C" w:rsidRPr="00E9603C">
        <w:t>23.501</w:t>
      </w:r>
      <w:r w:rsidR="00E9603C">
        <w:t> </w:t>
      </w:r>
      <w:r w:rsidR="00E9603C" w:rsidRPr="00E9603C">
        <w:t>[</w:t>
      </w:r>
      <w:r w:rsidRPr="00E9603C">
        <w:t>2] to identify NWDAFs with certain capabilities (e.g. Analytics aggregation), covering certain area of interest (e.g. providing data / analytics for specific TAI(s)).</w:t>
      </w:r>
    </w:p>
    <w:p w14:paraId="5AE4C9B2" w14:textId="77777777" w:rsidR="009166E9" w:rsidRPr="00E9603C" w:rsidRDefault="009166E9">
      <w:pPr>
        <w:pStyle w:val="B1"/>
      </w:pPr>
      <w:r w:rsidRPr="00E9603C">
        <w:t>f)</w:t>
      </w:r>
      <w:r w:rsidRPr="00E9603C">
        <w:tab/>
        <w:t>NWDAF register in UDM when it has subscriptions for Analytics related to a UE. NWDAF deregisters from UDM when the subscription is released. NFs (e.g. AMF, SMF and indirectly UPF) can indicate directly to PCF, which NWDAF and Analytics ID is chosen for the UEs served.</w:t>
      </w:r>
    </w:p>
    <w:p w14:paraId="161A8CA1" w14:textId="77777777" w:rsidR="009166E9" w:rsidRPr="00E9603C" w:rsidRDefault="009166E9">
      <w:pPr>
        <w:pStyle w:val="NO"/>
        <w:rPr>
          <w:lang w:eastAsia="en-US"/>
        </w:rPr>
      </w:pPr>
      <w:r w:rsidRPr="00E9603C">
        <w:rPr>
          <w:lang w:eastAsia="en-US"/>
        </w:rPr>
        <w:t>NOTE:</w:t>
      </w:r>
      <w:r w:rsidRPr="00E9603C">
        <w:rPr>
          <w:lang w:eastAsia="en-US"/>
        </w:rPr>
        <w:tab/>
        <w:t>Whether bullet f) is to be specified in Rel-17 is determined in normative phase.</w:t>
      </w:r>
    </w:p>
    <w:p w14:paraId="1391C399" w14:textId="77777777" w:rsidR="009166E9" w:rsidRPr="00E9603C" w:rsidRDefault="009166E9">
      <w:pPr>
        <w:pStyle w:val="B1"/>
      </w:pPr>
      <w:r w:rsidRPr="00E9603C">
        <w:t>g)</w:t>
      </w:r>
      <w:r w:rsidRPr="00E9603C">
        <w:tab/>
        <w:t>Avoid changes on the NWDAF service consumer (other than another NWDAF) beyond the change in principle b).</w:t>
      </w:r>
    </w:p>
    <w:p w14:paraId="5A098685" w14:textId="77777777" w:rsidR="009166E9" w:rsidRPr="00E9603C" w:rsidRDefault="009166E9">
      <w:pPr>
        <w:pStyle w:val="B1"/>
      </w:pPr>
      <w:r w:rsidRPr="00E9603C">
        <w:t>h)</w:t>
      </w:r>
      <w:r w:rsidRPr="00E9603C">
        <w:tab/>
        <w:t>Maintain the NRF behaviour of Rel-16, e.g., do not change the discovery mechanism provided by NRF.</w:t>
      </w:r>
    </w:p>
    <w:p w14:paraId="3A7A7029" w14:textId="77777777" w:rsidR="009166E9" w:rsidRPr="00E9603C" w:rsidRDefault="009166E9">
      <w:pPr>
        <w:pStyle w:val="B1"/>
      </w:pPr>
      <w:r w:rsidRPr="00E9603C">
        <w:t>i)</w:t>
      </w:r>
      <w:r w:rsidRPr="00E9603C">
        <w:tab/>
        <w:t>As a deployment choice, NWDAFs can be co-located with a specific set of NFs within 5GC, whereby the NWDAFs may collect data from that set of NFs or generate analytics based on input data coming from that set of NFs. In this case, registration and discovery mechanisms are the same as in bullet items #b and #e.</w:t>
      </w:r>
    </w:p>
    <w:p w14:paraId="062DB88E" w14:textId="77777777" w:rsidR="009166E9" w:rsidRPr="00E9603C" w:rsidRDefault="009166E9">
      <w:pPr>
        <w:pStyle w:val="Heading3"/>
      </w:pPr>
      <w:bookmarkStart w:id="13994" w:name="_Toc57201644"/>
      <w:bookmarkStart w:id="13995" w:name="_Toc54770459"/>
      <w:bookmarkStart w:id="13996" w:name="_Toc54786772"/>
      <w:bookmarkStart w:id="13997" w:name="_Toc54779812"/>
      <w:bookmarkStart w:id="13998" w:name="_Toc57641682"/>
      <w:bookmarkStart w:id="13999" w:name="_Toc59102035"/>
      <w:r w:rsidRPr="00E9603C">
        <w:t>8.2.</w:t>
      </w:r>
      <w:r w:rsidRPr="00E9603C">
        <w:rPr>
          <w:lang w:eastAsia="ko-KR"/>
        </w:rPr>
        <w:t>2</w:t>
      </w:r>
      <w:r w:rsidRPr="00E9603C">
        <w:tab/>
        <w:t>Re-selection of NWDAF</w:t>
      </w:r>
      <w:bookmarkEnd w:id="13994"/>
      <w:bookmarkEnd w:id="13995"/>
      <w:bookmarkEnd w:id="13996"/>
      <w:bookmarkEnd w:id="13997"/>
      <w:bookmarkEnd w:id="13998"/>
      <w:bookmarkEnd w:id="13999"/>
    </w:p>
    <w:p w14:paraId="230DC307" w14:textId="77777777" w:rsidR="009166E9" w:rsidRPr="00E9603C" w:rsidRDefault="009166E9">
      <w:r w:rsidRPr="00E9603C">
        <w:t>Re-selection of a NWDAF is required in a limited number of cases, but should be avoided as far as possible through appropriate deployment and configuration, to avoid frequent comings and goings between NWDAFs instances, with risks of inconsistency and additional signalling. The following principles are proposed for the normative work on "Re-selection of NWDAF" based on the evaluation in clause 7.2.2.3:</w:t>
      </w:r>
    </w:p>
    <w:p w14:paraId="61FFBA29" w14:textId="77777777" w:rsidR="009166E9" w:rsidRPr="00E9603C" w:rsidRDefault="009166E9">
      <w:pPr>
        <w:pStyle w:val="B1"/>
      </w:pPr>
      <w:r w:rsidRPr="00E9603C">
        <w:t>a)</w:t>
      </w:r>
      <w:r w:rsidRPr="00E9603C">
        <w:tab/>
        <w:t>Extend or re-use existing Release-16 service operations, i.e. do not introduce new AnalyticsRelocation service.</w:t>
      </w:r>
    </w:p>
    <w:p w14:paraId="2A958FD6" w14:textId="77777777" w:rsidR="009166E9" w:rsidRPr="00E9603C" w:rsidRDefault="009166E9">
      <w:pPr>
        <w:pStyle w:val="B1"/>
      </w:pPr>
      <w:r w:rsidRPr="00E9603C">
        <w:t>b)</w:t>
      </w:r>
      <w:r w:rsidRPr="00E9603C">
        <w:tab/>
        <w:t>Support different configurable triggers for the NWDAF re-selection corresponding to specific situations such as UE mobility, load balancing, and graceful shutdown. Additional triggers will be decided during the normative phase.</w:t>
      </w:r>
    </w:p>
    <w:p w14:paraId="46BBCF85" w14:textId="77777777" w:rsidR="009166E9" w:rsidRPr="00E9603C" w:rsidRDefault="009166E9">
      <w:pPr>
        <w:pStyle w:val="B1"/>
      </w:pPr>
      <w:r w:rsidRPr="00E9603C">
        <w:t>c)</w:t>
      </w:r>
      <w:r w:rsidRPr="00E9603C">
        <w:tab/>
        <w:t>Support the handover of analytics subscriptions between NWDAFs.</w:t>
      </w:r>
    </w:p>
    <w:p w14:paraId="2E1505CC" w14:textId="77777777" w:rsidR="009166E9" w:rsidRPr="00E9603C" w:rsidRDefault="009166E9">
      <w:pPr>
        <w:pStyle w:val="B1"/>
      </w:pPr>
      <w:r w:rsidRPr="00E9603C">
        <w:tab/>
        <w:t>I</w:t>
      </w:r>
      <w:r w:rsidR="00E9603C" w:rsidRPr="00E9603C">
        <w:t>f</w:t>
      </w:r>
      <w:r w:rsidRPr="00E9603C">
        <w:t xml:space="preserve"> NWDAF re-selection is initiated by the source NWDAF, the source NWDAF will make use of NRF to find candidate NWDAF(s) and the request(s) for handover of analytics subscriptions in a Nnwdaf_Analytics message to the selected target NWDAF(s). The request(s) include information related to the subscriptions to be handed over, including for each subscription at least the subscribed entity, the Analytics ID and corresponding parameters (as defined in clause 6.1.3 of </w:t>
      </w:r>
      <w:r w:rsidR="00E9603C" w:rsidRPr="00E9603C">
        <w:t>TS</w:t>
      </w:r>
      <w:r w:rsidR="00E9603C">
        <w:t> </w:t>
      </w:r>
      <w:r w:rsidR="00E9603C" w:rsidRPr="00E9603C">
        <w:t>23.288</w:t>
      </w:r>
      <w:r w:rsidR="00E9603C">
        <w:t> </w:t>
      </w:r>
      <w:r w:rsidR="00E9603C" w:rsidRPr="00E9603C">
        <w:t>[</w:t>
      </w:r>
      <w:r w:rsidRPr="00E9603C">
        <w:t>5]), as well as an information about additional analytics context available at the source NWDAF (see bullet e)).</w:t>
      </w:r>
    </w:p>
    <w:p w14:paraId="778C2CD6" w14:textId="77777777" w:rsidR="009166E9" w:rsidRPr="00E9603C" w:rsidRDefault="009166E9">
      <w:pPr>
        <w:pStyle w:val="B1"/>
      </w:pPr>
      <w:r w:rsidRPr="00E9603C">
        <w:t>d)</w:t>
      </w:r>
      <w:r w:rsidRPr="00E9603C">
        <w:tab/>
        <w:t>Support the transfer of analytics context:</w:t>
      </w:r>
    </w:p>
    <w:p w14:paraId="57A103C1" w14:textId="77777777" w:rsidR="009166E9" w:rsidRPr="00E9603C" w:rsidRDefault="009166E9">
      <w:pPr>
        <w:pStyle w:val="B2"/>
      </w:pPr>
      <w:r w:rsidRPr="00E9603C">
        <w:t>-</w:t>
      </w:r>
      <w:r w:rsidRPr="00E9603C">
        <w:tab/>
        <w:t xml:space="preserve">NF consumer was not changed, i.e. NWDAF re-selection was initiated by the source NWDAF: </w:t>
      </w:r>
      <w:r w:rsidRPr="00E9603C">
        <w:rPr>
          <w:rFonts w:eastAsia="MS Mincho"/>
        </w:rPr>
        <w:t>the target NWDAF initiates the collection of information related to the subscriptions handed over</w:t>
      </w:r>
      <w:r w:rsidRPr="00E9603C">
        <w:t>.</w:t>
      </w:r>
    </w:p>
    <w:p w14:paraId="5719E040" w14:textId="77777777" w:rsidR="009166E9" w:rsidRPr="00E9603C" w:rsidRDefault="009166E9">
      <w:pPr>
        <w:pStyle w:val="B2"/>
      </w:pPr>
      <w:r w:rsidRPr="00E9603C">
        <w:t>-</w:t>
      </w:r>
      <w:r w:rsidRPr="00E9603C">
        <w:tab/>
        <w:t>NF consumer is changed, i.e. NWDAF re-selection is initiated by the target consumer NF: the analytics context is requested by the target NWDAF from the source NWDAF. When AMF change happens, information (such as source NWDAF ID) can be sent in extended existing message Namf_Communication_UEContextTransfer. Further, when a DCCF is deployed it can be used to support the context transfer at reselection of NWDAF when change of a consumer NF happens.</w:t>
      </w:r>
    </w:p>
    <w:p w14:paraId="16BCC8A0" w14:textId="77777777" w:rsidR="009166E9" w:rsidRPr="00E9603C" w:rsidRDefault="009166E9">
      <w:pPr>
        <w:pStyle w:val="B1"/>
      </w:pPr>
      <w:r w:rsidRPr="00E9603C">
        <w:t>e)</w:t>
      </w:r>
      <w:r w:rsidRPr="00E9603C">
        <w:tab/>
        <w:t>Analytics context can include the following information parts:</w:t>
      </w:r>
    </w:p>
    <w:p w14:paraId="63695FA4" w14:textId="77777777" w:rsidR="009166E9" w:rsidRPr="00E9603C" w:rsidRDefault="009166E9">
      <w:pPr>
        <w:pStyle w:val="B2"/>
      </w:pPr>
      <w:r w:rsidRPr="00E9603C">
        <w:t>-</w:t>
      </w:r>
      <w:r w:rsidRPr="00E9603C">
        <w:tab/>
        <w:t>Analytics related:</w:t>
      </w:r>
    </w:p>
    <w:p w14:paraId="5C86F549" w14:textId="77777777" w:rsidR="009166E9" w:rsidRPr="00E9603C" w:rsidRDefault="009166E9">
      <w:pPr>
        <w:pStyle w:val="B2"/>
        <w:ind w:firstLine="0"/>
      </w:pPr>
      <w:r w:rsidRPr="00E9603C">
        <w:t>Information related to entities that are subscribed to receive analytics.</w:t>
      </w:r>
    </w:p>
    <w:p w14:paraId="407CE223" w14:textId="77777777" w:rsidR="009166E9" w:rsidRPr="00E9603C" w:rsidRDefault="009166E9">
      <w:pPr>
        <w:pStyle w:val="B2"/>
        <w:ind w:firstLine="0"/>
      </w:pPr>
      <w:r w:rsidRPr="00E9603C">
        <w:t>Pending Analytics (i.e. not yet notified to the consumer) or historical Analytics Output information - if available at the source NWDAF.</w:t>
      </w:r>
    </w:p>
    <w:p w14:paraId="11FC32C8" w14:textId="77777777" w:rsidR="009166E9" w:rsidRPr="00E9603C" w:rsidRDefault="009166E9">
      <w:pPr>
        <w:pStyle w:val="B2"/>
      </w:pPr>
      <w:r w:rsidRPr="00E9603C">
        <w:t>-</w:t>
      </w:r>
      <w:r w:rsidRPr="00E9603C">
        <w:tab/>
        <w:t>Historical data:</w:t>
      </w:r>
    </w:p>
    <w:p w14:paraId="1334E2DF" w14:textId="77777777" w:rsidR="009166E9" w:rsidRPr="00E9603C" w:rsidRDefault="009166E9">
      <w:pPr>
        <w:pStyle w:val="B2"/>
        <w:ind w:firstLine="0"/>
      </w:pPr>
      <w:r w:rsidRPr="00E9603C">
        <w:t>The target NWDAF may retrieve historical data that is available at the source NWDAF and related to the Analytics to be handed over to the target NWDAF (including not only the raw data collected from the data source(s), but also "analytics metadata" such as the time period of the collected data, information about the data source(s), etc.).</w:t>
      </w:r>
    </w:p>
    <w:p w14:paraId="6EF05209" w14:textId="77777777" w:rsidR="009166E9" w:rsidRPr="00E9603C" w:rsidRDefault="009166E9">
      <w:pPr>
        <w:pStyle w:val="NO"/>
      </w:pPr>
      <w:r w:rsidRPr="00E9603C">
        <w:t>NOTE:</w:t>
      </w:r>
      <w:r w:rsidRPr="00E9603C">
        <w:tab/>
        <w:t>If DRF and DCCF are deployed, the target NWDAF can retrieve historical data from the DRF either directly or via a request to DCCF.</w:t>
      </w:r>
    </w:p>
    <w:p w14:paraId="148818FC" w14:textId="77777777" w:rsidR="009166E9" w:rsidRPr="00E9603C" w:rsidRDefault="009166E9">
      <w:pPr>
        <w:pStyle w:val="B1"/>
      </w:pPr>
      <w:r w:rsidRPr="00E9603C">
        <w:t>f)</w:t>
      </w:r>
      <w:r w:rsidRPr="00E9603C">
        <w:tab/>
        <w:t>If no change of Analytics consumer is performed, the target NWDAF notifies the NWDAF service consumer about the re-location. If change of Analytics consumer is performed no notification is needed.</w:t>
      </w:r>
    </w:p>
    <w:p w14:paraId="44333CCF" w14:textId="77777777" w:rsidR="009166E9" w:rsidRPr="00E9603C" w:rsidRDefault="009166E9">
      <w:pPr>
        <w:pStyle w:val="B1"/>
      </w:pPr>
      <w:r w:rsidRPr="00E9603C">
        <w:t>g)</w:t>
      </w:r>
      <w:r w:rsidRPr="00E9603C">
        <w:tab/>
        <w:t>Support the prepared analytics handover to inform target NWDAF(s) about a potential analytics handover. This message is to check the acceptability of the analytics handover at the target NWDAF(s) and allows the target NWDAF(s) to prepare to take over those Analytics subscriptions from the source NWDAF by requesting the related analytics context from the source NWDAF, creating subscriptions with the required data sources, etc. In case the source NWDAF has contacted multiple target NWDAF(s) about such prepared analytics handover, the source NWDAF has to confirm the handover to the selected target NWDAF and cancel the prepared analytics handover to the other candidate NWDAF(s).</w:t>
      </w:r>
    </w:p>
    <w:p w14:paraId="7CB0B30D" w14:textId="77777777" w:rsidR="009166E9" w:rsidRPr="00E9603C" w:rsidRDefault="009166E9">
      <w:pPr>
        <w:pStyle w:val="B1"/>
      </w:pPr>
      <w:r w:rsidRPr="00E9603C">
        <w:rPr>
          <w:lang w:eastAsia="en-US"/>
        </w:rPr>
        <w:t>h)</w:t>
      </w:r>
      <w:r w:rsidRPr="00E9603C">
        <w:rPr>
          <w:lang w:eastAsia="en-US"/>
        </w:rPr>
        <w:tab/>
        <w:t>Purging of UE related data in combination with or shortly after a UE has stopped being served by the source NWDAF is a good principle that shall be possible.</w:t>
      </w:r>
    </w:p>
    <w:p w14:paraId="21D20278" w14:textId="77777777" w:rsidR="009166E9" w:rsidRPr="00E9603C" w:rsidRDefault="009166E9">
      <w:pPr>
        <w:pStyle w:val="Heading3"/>
      </w:pPr>
      <w:bookmarkStart w:id="14000" w:name="_Toc54779813"/>
      <w:bookmarkStart w:id="14001" w:name="_Toc54786773"/>
      <w:bookmarkStart w:id="14002" w:name="_Toc54770460"/>
      <w:bookmarkStart w:id="14003" w:name="_Toc57201645"/>
      <w:bookmarkStart w:id="14004" w:name="_Toc57641683"/>
      <w:bookmarkStart w:id="14005" w:name="_Toc59102036"/>
      <w:r w:rsidRPr="00E9603C">
        <w:t>8.2.3</w:t>
      </w:r>
      <w:r w:rsidRPr="00E9603C">
        <w:tab/>
        <w:t>Specific aspects of NWDAF interactions</w:t>
      </w:r>
      <w:bookmarkEnd w:id="14000"/>
      <w:bookmarkEnd w:id="14001"/>
      <w:bookmarkEnd w:id="14002"/>
      <w:bookmarkEnd w:id="14003"/>
      <w:bookmarkEnd w:id="14004"/>
      <w:bookmarkEnd w:id="14005"/>
    </w:p>
    <w:p w14:paraId="10B57C1B" w14:textId="77777777" w:rsidR="009166E9" w:rsidRPr="00E9603C" w:rsidRDefault="00E9603C">
      <w:pPr>
        <w:rPr>
          <w:lang w:eastAsia="zh-CN"/>
        </w:rPr>
      </w:pPr>
      <w:r w:rsidRPr="00E9603C">
        <w:rPr>
          <w:lang w:eastAsia="zh-CN"/>
        </w:rPr>
        <w:t>As conclusion below recommendations are proposed to be adopted for normative phase based on the evaluation in clause 7.2.2.4:</w:t>
      </w:r>
    </w:p>
    <w:p w14:paraId="1D66C85D" w14:textId="77777777" w:rsidR="009166E9" w:rsidRPr="00E9603C" w:rsidRDefault="009166E9">
      <w:pPr>
        <w:pStyle w:val="B1"/>
      </w:pPr>
      <w:r w:rsidRPr="00E9603C">
        <w:t>-</w:t>
      </w:r>
      <w:r w:rsidRPr="00E9603C">
        <w:tab/>
        <w:t xml:space="preserve">The error response to "time when analytics is needed" parameter (clause 6.1.3, </w:t>
      </w:r>
      <w:r w:rsidR="00E9603C" w:rsidRPr="00E9603C">
        <w:t>TS</w:t>
      </w:r>
      <w:r w:rsidR="00E9603C">
        <w:t> </w:t>
      </w:r>
      <w:r w:rsidR="00E9603C" w:rsidRPr="00E9603C">
        <w:t>23.288</w:t>
      </w:r>
      <w:r w:rsidR="00E9603C">
        <w:t> </w:t>
      </w:r>
      <w:r w:rsidR="00E9603C" w:rsidRPr="00E9603C">
        <w:t>[</w:t>
      </w:r>
      <w:r w:rsidRPr="00E9603C">
        <w:t>5]) is revised such that when each NWDAF sends an error response to the NWDAF Service Consumer, it may include a revised waiting time.</w:t>
      </w:r>
    </w:p>
    <w:p w14:paraId="0B21663D" w14:textId="77777777" w:rsidR="009166E9" w:rsidRPr="00E9603C" w:rsidRDefault="00E9603C">
      <w:pPr>
        <w:pStyle w:val="B1"/>
      </w:pPr>
      <w:r w:rsidRPr="00E9603C">
        <w:t>-</w:t>
      </w:r>
      <w:r w:rsidRPr="00E9603C">
        <w:tab/>
        <w:t>The existing parameter "time when analytics is needed" (clause 6.1.3, TS</w:t>
      </w:r>
      <w:r>
        <w:t> </w:t>
      </w:r>
      <w:r w:rsidRPr="00E9603C">
        <w:t>23.288</w:t>
      </w:r>
      <w:r>
        <w:t> </w:t>
      </w:r>
      <w:r w:rsidRPr="00E9603C">
        <w:t>[5]) can be extended for analytics subscription. If this parameter is set for an Analytics subscription, it gives the flexibility for the NWDAF to send analytics when feasible and/or needed besides other existing Analytics Reporting Parameters as defined in Table 4.15.1-1, TS</w:t>
      </w:r>
      <w:r>
        <w:t> </w:t>
      </w:r>
      <w:r w:rsidRPr="00E9603C">
        <w:t>23.502</w:t>
      </w:r>
      <w:r>
        <w:t> </w:t>
      </w:r>
      <w:r w:rsidRPr="00E9603C">
        <w:t>[3].</w:t>
      </w:r>
    </w:p>
    <w:p w14:paraId="1B5BEC75" w14:textId="77777777" w:rsidR="009166E9" w:rsidRPr="00E9603C" w:rsidRDefault="009166E9">
      <w:pPr>
        <w:pStyle w:val="B1"/>
      </w:pPr>
      <w:r w:rsidRPr="00E9603C">
        <w:t>-</w:t>
      </w:r>
      <w:r w:rsidRPr="00E9603C">
        <w:tab/>
        <w:t>The dataset statistical properties and output strategy parameters shall be used by consumers of NWDAF services when multiple NWDAFs are involved in the generation of single analytics output in order to prevent un-intended outcomes due to consuming data analytics from each NWDAF independently.</w:t>
      </w:r>
    </w:p>
    <w:p w14:paraId="308B041F" w14:textId="77777777" w:rsidR="009166E9" w:rsidRPr="00E9603C" w:rsidRDefault="009166E9">
      <w:pPr>
        <w:pStyle w:val="B1"/>
      </w:pPr>
      <w:r w:rsidRPr="00E9603C">
        <w:t>-</w:t>
      </w:r>
      <w:r w:rsidRPr="00E9603C">
        <w:tab/>
        <w:t>An NWDAF can consume the UE abnormal behaviour analytics provided by another NWDAF to trigger updating the applied ML model, and then based on the updated model provide updated analytics to the analytics consumer if necessary.</w:t>
      </w:r>
    </w:p>
    <w:p w14:paraId="6029D4E7" w14:textId="77777777" w:rsidR="009166E9" w:rsidRPr="00E9603C" w:rsidRDefault="00E9603C">
      <w:pPr>
        <w:rPr>
          <w:lang w:eastAsia="zh-CN"/>
        </w:rPr>
      </w:pPr>
      <w:r w:rsidRPr="00E9603C">
        <w:rPr>
          <w:lang w:eastAsia="zh-CN"/>
        </w:rPr>
        <w:t>Regarding Exposing UE mobility analytics aspect, it is concluded that the principles of clause 8.2.1 is adopted (with analytics ID=mobility analytics).</w:t>
      </w:r>
    </w:p>
    <w:p w14:paraId="3FD9923C" w14:textId="77777777" w:rsidR="009166E9" w:rsidRPr="00E9603C" w:rsidRDefault="009166E9">
      <w:pPr>
        <w:pStyle w:val="NO"/>
      </w:pPr>
      <w:r w:rsidRPr="00E9603C">
        <w:rPr>
          <w:lang w:eastAsia="zh-CN"/>
        </w:rPr>
        <w:t>NOTE:</w:t>
      </w:r>
      <w:r w:rsidR="00E9603C" w:rsidRPr="00E9603C">
        <w:rPr>
          <w:lang w:eastAsia="zh-CN"/>
        </w:rPr>
        <w:tab/>
      </w:r>
      <w:r w:rsidRPr="00E9603C">
        <w:rPr>
          <w:lang w:eastAsia="zh-CN"/>
        </w:rPr>
        <w:t xml:space="preserve">Whether an extension to analytics filters provided by </w:t>
      </w:r>
      <w:r w:rsidRPr="00E9603C">
        <w:rPr>
          <w:lang w:eastAsia="ko-KR"/>
        </w:rPr>
        <w:t>existing NWDAF services is needed (e.g. regarding AOI) to support both trusted AFs and untrusted AFs (via NEF) is determined during normative phase.</w:t>
      </w:r>
    </w:p>
    <w:p w14:paraId="18CBEC5A" w14:textId="77777777" w:rsidR="009166E9" w:rsidRPr="00E9603C" w:rsidRDefault="009166E9">
      <w:pPr>
        <w:pStyle w:val="Heading2"/>
        <w:rPr>
          <w:lang w:eastAsia="zh-CN"/>
        </w:rPr>
      </w:pPr>
      <w:bookmarkStart w:id="14006" w:name="_Toc54786774"/>
      <w:bookmarkStart w:id="14007" w:name="_Toc54770461"/>
      <w:bookmarkStart w:id="14008" w:name="_Toc57201646"/>
      <w:bookmarkStart w:id="14009" w:name="_Toc54779814"/>
      <w:bookmarkStart w:id="14010" w:name="_Toc57641684"/>
      <w:bookmarkStart w:id="14011" w:name="_Toc59102037"/>
      <w:r w:rsidRPr="00E9603C">
        <w:rPr>
          <w:lang w:eastAsia="zh-CN"/>
        </w:rPr>
        <w:t>8.4</w:t>
      </w:r>
      <w:r w:rsidRPr="00E9603C">
        <w:rPr>
          <w:lang w:eastAsia="zh-CN"/>
        </w:rPr>
        <w:tab/>
        <w:t>Key Issue #4: Remaining aspects on how to ensure that slice SLA is guaranteed</w:t>
      </w:r>
      <w:bookmarkEnd w:id="14006"/>
      <w:bookmarkEnd w:id="14007"/>
      <w:bookmarkEnd w:id="14008"/>
      <w:bookmarkEnd w:id="14009"/>
      <w:bookmarkEnd w:id="14010"/>
      <w:bookmarkEnd w:id="14011"/>
    </w:p>
    <w:p w14:paraId="62370964" w14:textId="77777777" w:rsidR="009166E9" w:rsidRPr="00E9603C" w:rsidRDefault="009166E9">
      <w:pPr>
        <w:rPr>
          <w:lang w:eastAsia="zh-CN"/>
        </w:rPr>
      </w:pPr>
      <w:r w:rsidRPr="00E9603C">
        <w:rPr>
          <w:lang w:eastAsia="zh-CN"/>
        </w:rPr>
        <w:t xml:space="preserve">For KI#4, it is proposed that the following aspects from Solution #2 are considered for the normative work for slice load distribution mechanism based on </w:t>
      </w:r>
      <w:r w:rsidRPr="00E9603C">
        <w:rPr>
          <w:rFonts w:eastAsia="MS Mincho"/>
        </w:rPr>
        <w:t>determination by NWDAF of slice service experience and slice load analytics</w:t>
      </w:r>
      <w:r w:rsidRPr="00E9603C">
        <w:rPr>
          <w:lang w:eastAsia="zh-CN"/>
        </w:rPr>
        <w:t>:</w:t>
      </w:r>
    </w:p>
    <w:p w14:paraId="74703337" w14:textId="77777777" w:rsidR="009166E9" w:rsidRPr="00E9603C" w:rsidRDefault="00E9603C">
      <w:pPr>
        <w:pStyle w:val="B1"/>
      </w:pPr>
      <w:r w:rsidRPr="00E9603C">
        <w:t>-</w:t>
      </w:r>
      <w:r w:rsidRPr="00E9603C">
        <w:tab/>
        <w:t>On how to leverage the Analytics on Observed Service Experience and Slice Load level: existing Analytics on Observed Service Experience for a Network Slice as defined in Rel-16 in clause 6.4 from TS</w:t>
      </w:r>
      <w:r>
        <w:t> </w:t>
      </w:r>
      <w:r w:rsidRPr="00E9603C">
        <w:t>23.288</w:t>
      </w:r>
      <w:r>
        <w:t> </w:t>
      </w:r>
      <w:r w:rsidRPr="00E9603C">
        <w:t>[5] are reused, and Analytics on Slice load level need enhancements to define the resource usage within the slice, the number of UE registrations in the slice and the number of PDU sessions established in the slice.</w:t>
      </w:r>
    </w:p>
    <w:p w14:paraId="0F69C8C8" w14:textId="77777777" w:rsidR="009166E9" w:rsidRPr="00E9603C" w:rsidRDefault="009166E9">
      <w:pPr>
        <w:pStyle w:val="B1"/>
      </w:pPr>
      <w:r w:rsidRPr="00E9603C">
        <w:t>-</w:t>
      </w:r>
      <w:r w:rsidRPr="00E9603C">
        <w:tab/>
        <w:t xml:space="preserve">The input data and output analytics for the Analytics Id on Observed Service Experience remain unchanged. The input data and output analytics for Slice Load Level analytics are defined as per Solution #2 clause 6.2.1.3.1 and </w:t>
      </w:r>
      <w:r w:rsidR="00E9603C" w:rsidRPr="00E9603C">
        <w:t>clause </w:t>
      </w:r>
      <w:r w:rsidRPr="00E9603C">
        <w:t>6.2.1.3.2.</w:t>
      </w:r>
    </w:p>
    <w:p w14:paraId="6848679C" w14:textId="77777777" w:rsidR="009166E9" w:rsidRPr="00E9603C" w:rsidRDefault="009166E9">
      <w:pPr>
        <w:pStyle w:val="B1"/>
      </w:pPr>
      <w:r w:rsidRPr="00E9603C">
        <w:t>-</w:t>
      </w:r>
      <w:r w:rsidRPr="00E9603C">
        <w:tab/>
        <w:t>The NWDAF service consumers are NSSF, AMF; leveraging the analytics information, NSSF and AMF can take actions as instructed in the Network Slice Restrictions or Network Slice instance Restrictions for example not to accept any more UE registrations, or not to accept PDU sessions establishment, until this restriction is lifted.</w:t>
      </w:r>
    </w:p>
    <w:p w14:paraId="3CBBCC66" w14:textId="77777777" w:rsidR="009166E9" w:rsidRPr="00E9603C" w:rsidRDefault="009166E9">
      <w:pPr>
        <w:pStyle w:val="B1"/>
      </w:pPr>
      <w:r w:rsidRPr="00E9603C">
        <w:t>-</w:t>
      </w:r>
      <w:r w:rsidRPr="00E9603C">
        <w:tab/>
        <w:t>The NWDAF subscribes to OAM to be informed on the creation or modification of a slice or slice instance as described in clause 6.2.1.2. Feasibility of the procedure needs to be checked with SA WG5.</w:t>
      </w:r>
    </w:p>
    <w:p w14:paraId="0B9D4125" w14:textId="77777777" w:rsidR="009166E9" w:rsidRPr="00E9603C" w:rsidRDefault="009166E9">
      <w:pPr>
        <w:pStyle w:val="Heading2"/>
        <w:rPr>
          <w:lang w:eastAsia="ko-KR"/>
        </w:rPr>
      </w:pPr>
      <w:bookmarkStart w:id="14012" w:name="_Toc57201647"/>
      <w:bookmarkStart w:id="14013" w:name="_Toc54779815"/>
      <w:bookmarkStart w:id="14014" w:name="_Toc54770462"/>
      <w:bookmarkStart w:id="14015" w:name="_Toc54786775"/>
      <w:bookmarkStart w:id="14016" w:name="_Toc57641685"/>
      <w:bookmarkStart w:id="14017" w:name="_Toc59102038"/>
      <w:r w:rsidRPr="00E9603C">
        <w:t>8.7</w:t>
      </w:r>
      <w:r w:rsidRPr="00E9603C">
        <w:tab/>
      </w:r>
      <w:r w:rsidRPr="00E9603C">
        <w:rPr>
          <w:lang w:eastAsia="ko-KR"/>
        </w:rPr>
        <w:t>Key Issue #7: Adding Application attributes and KPIs as the Input data in some services described in TS 23.288 [5]</w:t>
      </w:r>
      <w:bookmarkEnd w:id="14012"/>
      <w:bookmarkEnd w:id="14016"/>
      <w:bookmarkEnd w:id="14017"/>
    </w:p>
    <w:p w14:paraId="2AD8E4FC" w14:textId="77777777" w:rsidR="009166E9" w:rsidRPr="00E9603C" w:rsidRDefault="009166E9">
      <w:pPr>
        <w:rPr>
          <w:lang w:eastAsia="ko-KR"/>
        </w:rPr>
      </w:pPr>
      <w:r w:rsidRPr="00E9603C">
        <w:rPr>
          <w:lang w:eastAsia="ko-KR"/>
        </w:rPr>
        <w:t>Solution #61 extends the User Data Congestion to provide the list of top N applications causing peaks of throughput. The procedure for mitigation of data congestion defined in solution #30 is reused and extended with the list of top N applications causing peaks of throughput in the area reported as congested.</w:t>
      </w:r>
    </w:p>
    <w:p w14:paraId="5DD56865" w14:textId="77777777" w:rsidR="009166E9" w:rsidRPr="00E9603C" w:rsidRDefault="009166E9">
      <w:pPr>
        <w:pStyle w:val="Heading2"/>
      </w:pPr>
      <w:bookmarkStart w:id="14018" w:name="_Toc57201648"/>
      <w:bookmarkStart w:id="14019" w:name="_Toc57641686"/>
      <w:bookmarkStart w:id="14020" w:name="_Toc59102039"/>
      <w:r w:rsidRPr="00E9603C">
        <w:t>8.8</w:t>
      </w:r>
      <w:r w:rsidRPr="00E9603C">
        <w:tab/>
        <w:t>Key Issue #8: UE data as an input for analytics generation</w:t>
      </w:r>
      <w:bookmarkEnd w:id="14013"/>
      <w:bookmarkEnd w:id="14014"/>
      <w:bookmarkEnd w:id="14015"/>
      <w:bookmarkEnd w:id="14018"/>
      <w:bookmarkEnd w:id="14019"/>
      <w:bookmarkEnd w:id="14020"/>
    </w:p>
    <w:p w14:paraId="5F12C427" w14:textId="77777777" w:rsidR="009166E9" w:rsidRPr="00E9603C" w:rsidRDefault="009166E9">
      <w:r w:rsidRPr="00E9603C">
        <w:t>The followings are agreed as conclusion for Key Issue #8.</w:t>
      </w:r>
    </w:p>
    <w:p w14:paraId="6DFC07B9" w14:textId="77777777" w:rsidR="009166E9" w:rsidRPr="00E9603C" w:rsidRDefault="009166E9">
      <w:r w:rsidRPr="00E9603C">
        <w:t>For UE data reporting procedure:</w:t>
      </w:r>
    </w:p>
    <w:p w14:paraId="78C13233"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The user plane based solution is agreed for UE data collection. NWDAF interacts with an AF in the MNO domain or an AF external to MNO domain to collect UE data as an input for analytics generation. The data provided by the MNO AF or external AF to NWDAF is based on collected data from UE over user plane.</w:t>
      </w:r>
    </w:p>
    <w:p w14:paraId="26AFC13F"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The UE Application is configured with the address of the AF to contact. The UE Application may be configured to contact an AF in MNO domain (i.e. a trusted AF) or an AF external to the MNO domain (i.e. an untrusted AF). How the new UE data is collected by the AF may be developed by SA WG4 and feedback from SA WG4 will be considered if there is any SA WG2 work to be done.</w:t>
      </w:r>
    </w:p>
    <w:p w14:paraId="3F9544F6"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The NWDAF to (MNO) AF interface based on Naf_EventExposure is reused and should be extended if new input data from the UE based on user plane data collection as above is needed.</w:t>
      </w:r>
    </w:p>
    <w:p w14:paraId="5C83583F" w14:textId="77777777" w:rsidR="009166E9" w:rsidRPr="00E9603C" w:rsidRDefault="009166E9">
      <w:pPr>
        <w:pStyle w:val="NO"/>
      </w:pPr>
      <w:r w:rsidRPr="00E9603C">
        <w:t>NOTE 1:</w:t>
      </w:r>
      <w:r w:rsidRPr="00E9603C">
        <w:tab/>
        <w:t>For existing input data/ parameters supported for Naf_EventExposure, NWDAF contacts a trusted AF (directly) or untrusted AF (via NEF) as defined in Rel-16.</w:t>
      </w:r>
    </w:p>
    <w:p w14:paraId="35DD62A5" w14:textId="77777777" w:rsidR="009166E9" w:rsidRPr="00E9603C" w:rsidRDefault="009166E9">
      <w:pPr>
        <w:pStyle w:val="B1"/>
      </w:pPr>
      <w:r w:rsidRPr="00E9603C">
        <w:t>-</w:t>
      </w:r>
      <w:r w:rsidRPr="00E9603C">
        <w:tab/>
        <w:t>The user plane based solution can be applied to collect input data for both 3GPP defined services and non-3GPP defined services.</w:t>
      </w:r>
    </w:p>
    <w:p w14:paraId="091E3427" w14:textId="77777777" w:rsidR="009166E9" w:rsidRPr="00E9603C" w:rsidRDefault="009166E9">
      <w:pPr>
        <w:pStyle w:val="B1"/>
      </w:pPr>
      <w:r w:rsidRPr="00E9603C">
        <w:t>-</w:t>
      </w:r>
      <w:r w:rsidRPr="00E9603C">
        <w:tab/>
        <w:t>The AF in the MNO domain stores both the internal Application Id (or any relevant Event ID) and external Application Id and provides it to NRF as part of the NF profile. The NWDAF discovers the AF that can retrieve UE Application input data via NRF, or local configuration. The AF in the MNO domain correlates the external Application Id provided by the UE and the internal Application Id (or any relevant Event ID) provided by the NWDAF.</w:t>
      </w:r>
    </w:p>
    <w:p w14:paraId="66C37855" w14:textId="77777777" w:rsidR="009166E9" w:rsidRPr="00E9603C" w:rsidRDefault="009166E9">
      <w:pPr>
        <w:pStyle w:val="B1"/>
      </w:pPr>
      <w:r w:rsidRPr="00E9603C">
        <w:t>-</w:t>
      </w:r>
      <w:r w:rsidRPr="00E9603C">
        <w:tab/>
        <w:t>For AF external to MNO domain, the above mapping between internal Application Id (or any relevant Event ID) and external Application Id happens via NEF.</w:t>
      </w:r>
    </w:p>
    <w:p w14:paraId="73EC4F9C" w14:textId="77777777" w:rsidR="009166E9" w:rsidRPr="00E9603C" w:rsidRDefault="009166E9">
      <w:pPr>
        <w:pStyle w:val="B1"/>
      </w:pPr>
      <w:r w:rsidRPr="00E9603C">
        <w:t>-</w:t>
      </w:r>
      <w:r w:rsidRPr="00E9603C">
        <w:tab/>
        <w:t>If a SUPI is provided as the target of analytics reporting, the AF in the MNO domain retrieves from UDM the UE context data, that includes the SMF allocated for a PDU session and then it retrieves the UE IP address/prefix allocated for a PDU session from the SMF using existing Event Exposure (and relevant Event IDs) in the SMF per SUPI. The mapping of SUPI to UE IP address can be stored for future use. The AF in the MNO domain based on the mapping correlates the UE IP address/prefix provided by the UE and the SUPI provided by the NWDAF.</w:t>
      </w:r>
      <w:r w:rsidRPr="00E9603C">
        <w:rPr>
          <w:shd w:val="clear" w:color="auto" w:fill="FFFFFF"/>
        </w:rPr>
        <w:t xml:space="preserve"> </w:t>
      </w:r>
    </w:p>
    <w:p w14:paraId="4BB701BE" w14:textId="77777777" w:rsidR="009166E9" w:rsidRPr="00E9603C" w:rsidRDefault="009166E9">
      <w:pPr>
        <w:pStyle w:val="B1"/>
        <w:rPr>
          <w:rFonts w:eastAsia="SimSun"/>
          <w:lang w:eastAsia="zh-CN"/>
        </w:rPr>
      </w:pPr>
      <w:r w:rsidRPr="00E9603C">
        <w:t>-</w:t>
      </w:r>
      <w:r w:rsidRPr="00E9603C">
        <w:tab/>
        <w:t xml:space="preserve">If the target of analytics reporting is any UE, AF in the MNO domain subscribes to </w:t>
      </w:r>
      <w:r w:rsidRPr="00E9603C">
        <w:rPr>
          <w:lang w:eastAsia="zh-CN"/>
        </w:rPr>
        <w:t xml:space="preserve">NRF Discovery based on event filters provided on </w:t>
      </w:r>
      <w:r w:rsidRPr="00E9603C">
        <w:rPr>
          <w:rFonts w:eastAsia="SimSun"/>
          <w:lang w:eastAsia="zh-CN"/>
        </w:rPr>
        <w:t xml:space="preserve">the area of interest </w:t>
      </w:r>
      <w:r w:rsidRPr="00E9603C">
        <w:rPr>
          <w:lang w:eastAsia="zh-CN"/>
        </w:rPr>
        <w:t>(as list of TAIs)</w:t>
      </w:r>
      <w:r w:rsidRPr="00E9603C">
        <w:rPr>
          <w:rFonts w:eastAsia="SimSun"/>
          <w:lang w:eastAsia="zh-CN"/>
        </w:rPr>
        <w:t xml:space="preserve"> to find matching AMF instances. The SUPIs are retrieved from relevant AMF(s) based on the event filters and then the procedure to interact with SMF as before is followed per individual SUPI or list of SUPIs. </w:t>
      </w:r>
    </w:p>
    <w:p w14:paraId="46CAA96B" w14:textId="77777777" w:rsidR="009166E9" w:rsidRPr="00E9603C" w:rsidRDefault="009166E9">
      <w:pPr>
        <w:pStyle w:val="B1"/>
      </w:pPr>
      <w:r w:rsidRPr="00E9603C">
        <w:t>-</w:t>
      </w:r>
      <w:r w:rsidRPr="00E9603C">
        <w:tab/>
        <w:t>For AF external to MNO domain (untrusted AF), the above behaviour and mapping between SUPIs to UE IP addresses happens via NEF.</w:t>
      </w:r>
    </w:p>
    <w:p w14:paraId="67D24E14"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For the solutions that UE reports data to (MNO) AF:</w:t>
      </w:r>
    </w:p>
    <w:p w14:paraId="0A0A37CD" w14:textId="77777777" w:rsidR="009166E9" w:rsidRPr="00E9603C" w:rsidRDefault="009166E9">
      <w:pPr>
        <w:pStyle w:val="B2"/>
      </w:pPr>
      <w:r w:rsidRPr="00E9603C">
        <w:t>-</w:t>
      </w:r>
      <w:r w:rsidRPr="00E9603C">
        <w:tab/>
        <w:t>An SLA between the MNO and ASP determines:</w:t>
      </w:r>
    </w:p>
    <w:p w14:paraId="450B617B" w14:textId="77777777" w:rsidR="009166E9" w:rsidRPr="00E9603C" w:rsidRDefault="009166E9">
      <w:pPr>
        <w:pStyle w:val="B3"/>
      </w:pPr>
      <w:r w:rsidRPr="00E9603C">
        <w:t>-</w:t>
      </w:r>
      <w:r w:rsidRPr="00E9603C">
        <w:tab/>
        <w:t>The (MNO) AF for the UE</w:t>
      </w:r>
      <w:r w:rsidR="00E9603C" w:rsidRPr="00E9603C">
        <w:t>'</w:t>
      </w:r>
      <w:r w:rsidRPr="00E9603C">
        <w:t>s Application to connect to</w:t>
      </w:r>
      <w:r w:rsidR="00E9603C" w:rsidRPr="00E9603C">
        <w:t>.</w:t>
      </w:r>
    </w:p>
    <w:p w14:paraId="60A77363" w14:textId="77777777" w:rsidR="009166E9" w:rsidRPr="00E9603C" w:rsidRDefault="009166E9">
      <w:pPr>
        <w:pStyle w:val="B3"/>
      </w:pPr>
      <w:r w:rsidRPr="00E9603C">
        <w:t>-</w:t>
      </w:r>
      <w:r w:rsidRPr="00E9603C">
        <w:tab/>
        <w:t>The information that the UE</w:t>
      </w:r>
      <w:r w:rsidR="00E9603C" w:rsidRPr="00E9603C">
        <w:t>'</w:t>
      </w:r>
      <w:r w:rsidRPr="00E9603C">
        <w:t>s Application shares with the (MNO) AF, subject to user consent.</w:t>
      </w:r>
    </w:p>
    <w:p w14:paraId="130296A7" w14:textId="77777777" w:rsidR="009166E9" w:rsidRPr="00E9603C" w:rsidRDefault="009166E9">
      <w:pPr>
        <w:pStyle w:val="B3"/>
      </w:pPr>
      <w:r w:rsidRPr="00E9603C">
        <w:t>-</w:t>
      </w:r>
      <w:r w:rsidRPr="00E9603C">
        <w:tab/>
        <w:t>The authentication info</w:t>
      </w:r>
      <w:r w:rsidR="00E9603C" w:rsidRPr="00E9603C">
        <w:t>.</w:t>
      </w:r>
    </w:p>
    <w:p w14:paraId="655A378B" w14:textId="77777777" w:rsidR="009166E9" w:rsidRPr="00E9603C" w:rsidRDefault="009166E9">
      <w:pPr>
        <w:pStyle w:val="B3"/>
      </w:pPr>
      <w:r w:rsidRPr="00E9603C">
        <w:t>-</w:t>
      </w:r>
      <w:r w:rsidRPr="00E9603C">
        <w:tab/>
        <w:t>Possible Data Anonymization, Aggregation or Normalization, algorithms (if used).</w:t>
      </w:r>
    </w:p>
    <w:p w14:paraId="5111B626" w14:textId="77777777" w:rsidR="009166E9" w:rsidRPr="00E9603C" w:rsidRDefault="009166E9">
      <w:pPr>
        <w:pStyle w:val="NO"/>
      </w:pPr>
      <w:r w:rsidRPr="00E9603C">
        <w:t>NOTE</w:t>
      </w:r>
      <w:r w:rsidR="00E9603C" w:rsidRPr="00E9603C">
        <w:t> </w:t>
      </w:r>
      <w:r w:rsidRPr="00E9603C">
        <w:t>2:</w:t>
      </w:r>
      <w:r w:rsidRPr="00E9603C">
        <w:tab/>
        <w:t>The mutual authentication info that is used by the UE Application and (MNO) AF and how user consent is obtained is in the scope of SA</w:t>
      </w:r>
      <w:r w:rsidR="00E9603C" w:rsidRPr="00E9603C">
        <w:t> WG</w:t>
      </w:r>
      <w:r w:rsidRPr="00E9603C">
        <w:t>3.</w:t>
      </w:r>
    </w:p>
    <w:p w14:paraId="2F85A3CD" w14:textId="77777777" w:rsidR="009166E9" w:rsidRPr="00E9603C" w:rsidRDefault="009166E9">
      <w:pPr>
        <w:pStyle w:val="B1"/>
        <w:ind w:leftChars="284" w:left="850" w:hangingChars="141" w:hanging="282"/>
        <w:rPr>
          <w:rFonts w:eastAsia="MS Mincho"/>
        </w:rPr>
      </w:pPr>
      <w:r w:rsidRPr="00E9603C">
        <w:rPr>
          <w:rFonts w:eastAsia="MS Mincho"/>
        </w:rPr>
        <w:t>-</w:t>
      </w:r>
      <w:r w:rsidRPr="00E9603C">
        <w:rPr>
          <w:rFonts w:eastAsia="MS Mincho"/>
        </w:rPr>
        <w:tab/>
        <w:t>(MNO) AF is configured based on the SLA above.</w:t>
      </w:r>
    </w:p>
    <w:p w14:paraId="34E9BAB4" w14:textId="77777777" w:rsidR="009166E9" w:rsidRPr="00E9603C" w:rsidRDefault="009166E9">
      <w:pPr>
        <w:pStyle w:val="B1"/>
        <w:ind w:leftChars="284" w:left="850" w:hangingChars="141" w:hanging="282"/>
        <w:rPr>
          <w:rFonts w:eastAsia="MS Mincho"/>
        </w:rPr>
      </w:pPr>
      <w:r w:rsidRPr="00E9603C">
        <w:rPr>
          <w:rFonts w:eastAsia="MS Mincho"/>
        </w:rPr>
        <w:t>-</w:t>
      </w:r>
      <w:r w:rsidRPr="00E9603C">
        <w:rPr>
          <w:rFonts w:eastAsia="MS Mincho"/>
        </w:rPr>
        <w:tab/>
        <w:t>The UE Application client is configured /provisioned with the following information from Application Server (in addition to the address of the AF described above):</w:t>
      </w:r>
    </w:p>
    <w:p w14:paraId="05AC4CF5" w14:textId="77777777" w:rsidR="009166E9" w:rsidRPr="00E9603C" w:rsidRDefault="009166E9">
      <w:pPr>
        <w:pStyle w:val="B3"/>
      </w:pPr>
      <w:r w:rsidRPr="00E9603C">
        <w:t>-</w:t>
      </w:r>
      <w:r w:rsidRPr="00E9603C">
        <w:tab/>
        <w:t>The parameters that are authorized to provide to the AF for UE data collection.</w:t>
      </w:r>
    </w:p>
    <w:p w14:paraId="3E110402" w14:textId="77777777" w:rsidR="009166E9" w:rsidRPr="00E9603C" w:rsidRDefault="009166E9">
      <w:pPr>
        <w:pStyle w:val="B3"/>
      </w:pPr>
      <w:r w:rsidRPr="00E9603C">
        <w:t>-</w:t>
      </w:r>
      <w:r w:rsidRPr="00E9603C">
        <w:tab/>
        <w:t>The authentication information to enable the UE</w:t>
      </w:r>
      <w:r w:rsidR="00E9603C" w:rsidRPr="00E9603C">
        <w:t>'</w:t>
      </w:r>
      <w:r w:rsidRPr="00E9603C">
        <w:t>s Application to verify the (MNO) AF that request data.</w:t>
      </w:r>
    </w:p>
    <w:p w14:paraId="2DD392A0" w14:textId="77777777" w:rsidR="009166E9" w:rsidRPr="00E9603C" w:rsidRDefault="009166E9">
      <w:pPr>
        <w:pStyle w:val="NO"/>
        <w:rPr>
          <w:rFonts w:eastAsia="MS Mincho"/>
        </w:rPr>
      </w:pPr>
      <w:r w:rsidRPr="00E9603C">
        <w:t>NOTE</w:t>
      </w:r>
      <w:r w:rsidR="00E9603C" w:rsidRPr="00E9603C">
        <w:t> </w:t>
      </w:r>
      <w:r w:rsidRPr="00E9603C">
        <w:t>3:</w:t>
      </w:r>
      <w:r w:rsidRPr="00E9603C">
        <w:tab/>
        <w:t>The authentication and authorization info that is used for UE and (MNO) AF is in the scope of SA3.</w:t>
      </w:r>
    </w:p>
    <w:p w14:paraId="28ACCC0F" w14:textId="77777777" w:rsidR="009166E9" w:rsidRPr="00E9603C" w:rsidRDefault="009166E9">
      <w:pPr>
        <w:jc w:val="both"/>
        <w:rPr>
          <w:rFonts w:eastAsia="MS Mincho"/>
        </w:rPr>
      </w:pPr>
      <w:r w:rsidRPr="00E9603C">
        <w:rPr>
          <w:rFonts w:eastAsia="MS Mincho"/>
        </w:rPr>
        <w:t>For UE data reporting parameters:</w:t>
      </w:r>
    </w:p>
    <w:p w14:paraId="081D1D51" w14:textId="77777777" w:rsidR="009166E9" w:rsidRPr="00E9603C" w:rsidRDefault="009166E9">
      <w:pPr>
        <w:pStyle w:val="B1"/>
        <w:ind w:leftChars="142" w:left="566" w:hangingChars="141" w:hanging="282"/>
        <w:rPr>
          <w:rFonts w:eastAsia="MS Mincho"/>
        </w:rPr>
      </w:pPr>
      <w:bookmarkStart w:id="14021" w:name="_Hlk54021073"/>
      <w:r w:rsidRPr="00E9603C">
        <w:rPr>
          <w:rFonts w:eastAsia="MS Mincho"/>
        </w:rPr>
        <w:t>-</w:t>
      </w:r>
      <w:r w:rsidRPr="00E9603C">
        <w:rPr>
          <w:rFonts w:eastAsia="MS Mincho"/>
        </w:rPr>
        <w:tab/>
        <w:t>SA WG2 shall define the input data for Naf_EventExposure between NWDAF and (MNO) AF.</w:t>
      </w:r>
    </w:p>
    <w:bookmarkEnd w:id="14021"/>
    <w:p w14:paraId="5FFA52F0"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The input data from UE to (MNO) AF (including directly or indirectly i.e. via ASP server, data reporting) is out of SA WG2</w:t>
      </w:r>
      <w:r w:rsidRPr="00E9603C">
        <w:t>'</w:t>
      </w:r>
      <w:r w:rsidRPr="00E9603C">
        <w:rPr>
          <w:rFonts w:eastAsia="MS Mincho"/>
        </w:rPr>
        <w:t>s scope.</w:t>
      </w:r>
    </w:p>
    <w:p w14:paraId="214CA8F7"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(MNO) AF may perform anonymization, aggregation or normalization of the input data provided by the UE before providing this to NWDAF.</w:t>
      </w:r>
    </w:p>
    <w:p w14:paraId="14FAD52A" w14:textId="77777777" w:rsidR="009166E9" w:rsidRPr="00E9603C" w:rsidRDefault="009166E9">
      <w:pPr>
        <w:pStyle w:val="B1"/>
        <w:ind w:leftChars="142" w:left="566" w:hangingChars="141" w:hanging="282"/>
        <w:rPr>
          <w:rFonts w:eastAsia="MS Mincho"/>
        </w:rPr>
      </w:pPr>
      <w:bookmarkStart w:id="14022" w:name="_Hlk54021090"/>
      <w:r w:rsidRPr="00E9603C">
        <w:rPr>
          <w:rFonts w:eastAsia="MS Mincho"/>
        </w:rPr>
        <w:t>-</w:t>
      </w:r>
      <w:r w:rsidRPr="00E9603C">
        <w:rPr>
          <w:rFonts w:eastAsia="MS Mincho"/>
        </w:rPr>
        <w:tab/>
        <w:t>It is recommended to conclude the following input data for Naf_EventExposure in normative work:</w:t>
      </w:r>
    </w:p>
    <w:bookmarkEnd w:id="14022"/>
    <w:p w14:paraId="75D06008" w14:textId="77777777" w:rsidR="009166E9" w:rsidRPr="00E9603C" w:rsidRDefault="009166E9">
      <w:pPr>
        <w:pStyle w:val="B1"/>
        <w:ind w:leftChars="284" w:left="850" w:hangingChars="141" w:hanging="282"/>
        <w:rPr>
          <w:rFonts w:eastAsia="MS Mincho"/>
        </w:rPr>
      </w:pPr>
      <w:r w:rsidRPr="00E9603C">
        <w:rPr>
          <w:rFonts w:eastAsia="MS Mincho"/>
        </w:rPr>
        <w:t>-</w:t>
      </w:r>
      <w:r w:rsidRPr="00E9603C">
        <w:rPr>
          <w:rFonts w:eastAsia="MS Mincho"/>
        </w:rPr>
        <w:tab/>
        <w:t>Collective (UE Behaviour) Attribute per list of UE IDs which includes Route, Destination, Average Speed, Time Interval spent per location. The NF load analytics will be enhanced based on this input data and/ or other existing input data from MDT.</w:t>
      </w:r>
    </w:p>
    <w:p w14:paraId="56010073" w14:textId="77777777" w:rsidR="009166E9" w:rsidRPr="00E9603C" w:rsidRDefault="009166E9">
      <w:pPr>
        <w:pStyle w:val="B1"/>
        <w:ind w:leftChars="284" w:left="850" w:hangingChars="141" w:hanging="282"/>
        <w:rPr>
          <w:rFonts w:eastAsia="MS Mincho"/>
        </w:rPr>
      </w:pPr>
      <w:r w:rsidRPr="00E9603C">
        <w:rPr>
          <w:rFonts w:eastAsia="MS Mincho"/>
        </w:rPr>
        <w:t>-</w:t>
      </w:r>
      <w:r w:rsidRPr="00E9603C">
        <w:rPr>
          <w:rFonts w:eastAsia="MS Mincho"/>
        </w:rPr>
        <w:tab/>
      </w:r>
      <w:bookmarkStart w:id="14023" w:name="_Hlk54021136"/>
      <w:r w:rsidRPr="00E9603C">
        <w:rPr>
          <w:rFonts w:eastAsia="MS Mincho"/>
        </w:rPr>
        <w:t>The Observed Service experience data collection that defined for Naf_EventExposure in Rel-16 will be extended.</w:t>
      </w:r>
      <w:bookmarkEnd w:id="14023"/>
    </w:p>
    <w:p w14:paraId="7F7B2B31" w14:textId="77777777" w:rsidR="009166E9" w:rsidRPr="00E9603C" w:rsidRDefault="009166E9">
      <w:pPr>
        <w:pStyle w:val="NO"/>
      </w:pPr>
      <w:bookmarkStart w:id="14024" w:name="_Hlk54119964"/>
      <w:r w:rsidRPr="00E9603C">
        <w:t>NOTE 4:</w:t>
      </w:r>
      <w:r w:rsidRPr="00E9603C">
        <w:tab/>
        <w:t>Whether to define new Event ID and Event Filter and how to extend the Rel-16 Event ID and Event Filter for Naf_EventExposure will be discussed in normative work.</w:t>
      </w:r>
    </w:p>
    <w:bookmarkEnd w:id="14024"/>
    <w:p w14:paraId="3334FAD3" w14:textId="77777777" w:rsidR="009166E9" w:rsidRPr="00E9603C" w:rsidRDefault="009166E9">
      <w:r w:rsidRPr="00E9603C">
        <w:t>New Analytics ID on WLAN Performance is defined in normative phase, Input data is collected from OAM, SMF and UPF, i.e. no UE input data is needed as input for this Analytics. NWDAF does not provide the list of WLAN SP rules as part of this analytics.</w:t>
      </w:r>
    </w:p>
    <w:p w14:paraId="12874C98" w14:textId="77777777" w:rsidR="009166E9" w:rsidRPr="00E9603C" w:rsidRDefault="009166E9">
      <w:pPr>
        <w:pStyle w:val="Heading2"/>
      </w:pPr>
      <w:bookmarkStart w:id="14025" w:name="_Toc57201649"/>
      <w:bookmarkStart w:id="14026" w:name="_Toc54770463"/>
      <w:bookmarkStart w:id="14027" w:name="_Toc54779816"/>
      <w:bookmarkStart w:id="14028" w:name="_Toc54786776"/>
      <w:bookmarkStart w:id="14029" w:name="_Toc57641687"/>
      <w:bookmarkStart w:id="14030" w:name="_Toc59102040"/>
      <w:r w:rsidRPr="00E9603C">
        <w:t>8.9</w:t>
      </w:r>
      <w:r w:rsidRPr="00E9603C">
        <w:tab/>
      </w:r>
      <w:r w:rsidRPr="00E9603C">
        <w:rPr>
          <w:lang w:eastAsia="ko-KR"/>
        </w:rPr>
        <w:t xml:space="preserve">Key Issue #9: </w:t>
      </w:r>
      <w:r w:rsidRPr="00E9603C">
        <w:t>Dispersion Analytics output provided by NWDAF</w:t>
      </w:r>
      <w:bookmarkEnd w:id="14025"/>
      <w:bookmarkEnd w:id="14029"/>
      <w:bookmarkEnd w:id="14030"/>
    </w:p>
    <w:p w14:paraId="6B9211D2" w14:textId="77777777" w:rsidR="009166E9" w:rsidRPr="00E9603C" w:rsidRDefault="009166E9">
      <w:r w:rsidRPr="00E9603C">
        <w:t>ANALYTICS:</w:t>
      </w:r>
    </w:p>
    <w:p w14:paraId="5DC2A4BE" w14:textId="77777777" w:rsidR="009166E9" w:rsidRPr="00E9603C" w:rsidRDefault="009166E9">
      <w:r w:rsidRPr="00E9603C">
        <w:t>Dispersion Analytic ID shall progress to the normative work and shall include data volume dispersion analytics, data volume dispersion analytics per application and transaction dispersion analytics.</w:t>
      </w:r>
    </w:p>
    <w:p w14:paraId="0F36E5D1" w14:textId="77777777" w:rsidR="009166E9" w:rsidRPr="00E9603C" w:rsidRDefault="009166E9">
      <w:pPr>
        <w:rPr>
          <w:lang w:eastAsia="zh-CN"/>
        </w:rPr>
      </w:pPr>
      <w:r w:rsidRPr="00E9603C">
        <w:t xml:space="preserve">The Dispersion Analytics Id for both Data and Transaction Dispersion, the input </w:t>
      </w:r>
      <w:r w:rsidRPr="00E9603C">
        <w:rPr>
          <w:rFonts w:eastAsia="SimSun"/>
          <w:lang w:eastAsia="zh-CN"/>
        </w:rPr>
        <w:t xml:space="preserve">and </w:t>
      </w:r>
      <w:r w:rsidRPr="00E9603C">
        <w:t xml:space="preserve">output data </w:t>
      </w:r>
      <w:r w:rsidRPr="00E9603C">
        <w:rPr>
          <w:rFonts w:eastAsia="SimSun"/>
          <w:lang w:eastAsia="zh-CN"/>
        </w:rPr>
        <w:t xml:space="preserve">for </w:t>
      </w:r>
      <w:r w:rsidRPr="00E9603C">
        <w:t xml:space="preserve">the Analytics request or subscription is defined in solution #30 and </w:t>
      </w:r>
      <w:r w:rsidRPr="00E9603C">
        <w:rPr>
          <w:lang w:eastAsia="zh-CN"/>
        </w:rPr>
        <w:t>should form the basis of the follow up normative work addressing KI #9.</w:t>
      </w:r>
    </w:p>
    <w:p w14:paraId="481B3FC4" w14:textId="77777777" w:rsidR="009166E9" w:rsidRPr="00E9603C" w:rsidRDefault="00E9603C">
      <w:pPr>
        <w:rPr>
          <w:lang w:eastAsia="zh-CN"/>
        </w:rPr>
      </w:pPr>
      <w:r w:rsidRPr="00E9603C">
        <w:rPr>
          <w:lang w:eastAsia="zh-CN"/>
        </w:rPr>
        <w:t>The AF may update the Expected UE behaviour parameters in the UDM based on the obtained dispersion analytics information, following existing procedures in TS</w:t>
      </w:r>
      <w:r>
        <w:rPr>
          <w:lang w:eastAsia="zh-CN"/>
        </w:rPr>
        <w:t> </w:t>
      </w:r>
      <w:r w:rsidRPr="00E9603C">
        <w:rPr>
          <w:lang w:eastAsia="zh-CN"/>
        </w:rPr>
        <w:t>23.502</w:t>
      </w:r>
      <w:r>
        <w:rPr>
          <w:lang w:eastAsia="zh-CN"/>
        </w:rPr>
        <w:t> </w:t>
      </w:r>
      <w:r w:rsidRPr="00E9603C">
        <w:rPr>
          <w:lang w:eastAsia="zh-CN"/>
        </w:rPr>
        <w:t>[3] clause 4.15.6 External Parameter Provisioning.</w:t>
      </w:r>
    </w:p>
    <w:p w14:paraId="586A2EEC" w14:textId="77777777" w:rsidR="009166E9" w:rsidRPr="00E9603C" w:rsidRDefault="009166E9">
      <w:r w:rsidRPr="00E9603C">
        <w:t>PROCEDURES:</w:t>
      </w:r>
    </w:p>
    <w:p w14:paraId="7C970313" w14:textId="77777777" w:rsidR="009166E9" w:rsidRPr="00E9603C" w:rsidRDefault="009166E9">
      <w:r w:rsidRPr="00E9603C">
        <w:t xml:space="preserve">The following procedures </w:t>
      </w:r>
      <w:r w:rsidRPr="00E9603C">
        <w:rPr>
          <w:rFonts w:eastAsia="SimSun"/>
          <w:lang w:eastAsia="zh-CN"/>
        </w:rPr>
        <w:t xml:space="preserve">are considered for </w:t>
      </w:r>
      <w:r w:rsidRPr="00E9603C">
        <w:t>the normative work:</w:t>
      </w:r>
    </w:p>
    <w:p w14:paraId="485DECF5" w14:textId="77777777" w:rsidR="00E9603C" w:rsidRPr="00E9603C" w:rsidRDefault="00E9603C" w:rsidP="00E9603C">
      <w:pPr>
        <w:pStyle w:val="B1"/>
        <w:rPr>
          <w:lang w:eastAsia="zh-CN"/>
        </w:rPr>
      </w:pPr>
      <w:r w:rsidRPr="00E9603C">
        <w:rPr>
          <w:lang w:eastAsia="zh-CN"/>
        </w:rPr>
        <w:t>-</w:t>
      </w:r>
      <w:r w:rsidRPr="00E9603C">
        <w:rPr>
          <w:lang w:eastAsia="zh-CN"/>
        </w:rPr>
        <w:tab/>
        <w:t>"User Data Congestion Mitigation" procedure that uses Data Dispersion Analytics based on solution#30.</w:t>
      </w:r>
    </w:p>
    <w:p w14:paraId="565852FC" w14:textId="77777777" w:rsidR="00E9603C" w:rsidRPr="00E9603C" w:rsidRDefault="00E9603C" w:rsidP="00E9603C">
      <w:pPr>
        <w:pStyle w:val="B1"/>
        <w:rPr>
          <w:lang w:eastAsia="zh-CN"/>
        </w:rPr>
      </w:pPr>
      <w:r w:rsidRPr="00E9603C">
        <w:rPr>
          <w:lang w:eastAsia="zh-CN"/>
        </w:rPr>
        <w:t>-</w:t>
      </w:r>
      <w:r w:rsidRPr="00E9603C">
        <w:rPr>
          <w:lang w:eastAsia="zh-CN"/>
        </w:rPr>
        <w:tab/>
        <w:t>"Assistance to slice load distribution" procedure that also uses Data Dispersion Analytics as defined in solution#30.</w:t>
      </w:r>
    </w:p>
    <w:p w14:paraId="1574818A" w14:textId="77777777" w:rsidR="009166E9" w:rsidRPr="00E9603C" w:rsidRDefault="009166E9">
      <w:pPr>
        <w:pStyle w:val="Heading2"/>
        <w:rPr>
          <w:lang w:eastAsia="zh-CN"/>
        </w:rPr>
      </w:pPr>
      <w:bookmarkStart w:id="14031" w:name="_Toc57201650"/>
      <w:bookmarkStart w:id="14032" w:name="_Toc57641688"/>
      <w:bookmarkStart w:id="14033" w:name="_Toc59102041"/>
      <w:r w:rsidRPr="00E9603C">
        <w:t>8.10</w:t>
      </w:r>
      <w:r w:rsidRPr="00E9603C">
        <w:tab/>
      </w:r>
      <w:r w:rsidRPr="00E9603C">
        <w:rPr>
          <w:lang w:eastAsia="ko-KR"/>
        </w:rPr>
        <w:t xml:space="preserve">Key Issue #10: </w:t>
      </w:r>
      <w:r w:rsidRPr="00E9603C">
        <w:t>NWDAF Assisted UP Optimization</w:t>
      </w:r>
      <w:bookmarkEnd w:id="14026"/>
      <w:bookmarkEnd w:id="14027"/>
      <w:bookmarkEnd w:id="14028"/>
      <w:bookmarkEnd w:id="14031"/>
      <w:bookmarkEnd w:id="14032"/>
      <w:bookmarkEnd w:id="14033"/>
    </w:p>
    <w:p w14:paraId="319A4581" w14:textId="77777777" w:rsidR="009166E9" w:rsidRPr="00E9603C" w:rsidRDefault="009166E9">
      <w:pPr>
        <w:rPr>
          <w:lang w:eastAsia="zh-CN"/>
        </w:rPr>
      </w:pPr>
      <w:r w:rsidRPr="00E9603C">
        <w:rPr>
          <w:lang w:eastAsia="zh-CN"/>
        </w:rPr>
        <w:t>As shown in Solutions 67 and 68, NWDAF can assist with user plane optimization as requested by Key Issue 10 by means of both extending existing data analytics agreed in Rel-16 and delivering a new analytics type. Hence, it is proposed to use both Solution 67 and Solution 68 as basis for normative work. Normative work for Solution 67 should enable alternative 1 for input data collection.</w:t>
      </w:r>
    </w:p>
    <w:p w14:paraId="06692C73" w14:textId="77777777" w:rsidR="009166E9" w:rsidRPr="00E9603C" w:rsidRDefault="009166E9">
      <w:pPr>
        <w:pStyle w:val="Heading2"/>
      </w:pPr>
      <w:bookmarkStart w:id="14034" w:name="_Toc57201651"/>
      <w:bookmarkStart w:id="14035" w:name="_Toc57641689"/>
      <w:bookmarkStart w:id="14036" w:name="_Toc59102042"/>
      <w:r w:rsidRPr="00E9603C">
        <w:t>8.11</w:t>
      </w:r>
      <w:r w:rsidRPr="00E9603C">
        <w:tab/>
        <w:t>Key Issue #11: Increasing efficiency of data collectio</w:t>
      </w:r>
      <w:bookmarkEnd w:id="14034"/>
      <w:r w:rsidRPr="00E9603C">
        <w:rPr>
          <w:lang w:eastAsia="zh-CN"/>
        </w:rPr>
        <w:t>n</w:t>
      </w:r>
      <w:bookmarkEnd w:id="14035"/>
      <w:bookmarkEnd w:id="14036"/>
    </w:p>
    <w:p w14:paraId="0BDAEF4D" w14:textId="77777777" w:rsidR="009166E9" w:rsidRPr="00E9603C" w:rsidRDefault="009166E9">
      <w:pPr>
        <w:pStyle w:val="Heading3"/>
      </w:pPr>
      <w:bookmarkStart w:id="14037" w:name="_Toc57201652"/>
      <w:bookmarkStart w:id="14038" w:name="_Toc57641690"/>
      <w:bookmarkStart w:id="14039" w:name="_Toc59102043"/>
      <w:r w:rsidRPr="00E9603C">
        <w:rPr>
          <w:lang w:eastAsia="zh-CN"/>
        </w:rPr>
        <w:t>8.11.1</w:t>
      </w:r>
      <w:r w:rsidRPr="00E9603C">
        <w:rPr>
          <w:lang w:eastAsia="zh-CN"/>
        </w:rPr>
        <w:tab/>
        <w:t xml:space="preserve">Signalling reduction via </w:t>
      </w:r>
      <w:r w:rsidRPr="00E9603C">
        <w:t>parametrization and services changes</w:t>
      </w:r>
      <w:bookmarkEnd w:id="14037"/>
      <w:bookmarkEnd w:id="14038"/>
      <w:bookmarkEnd w:id="14039"/>
    </w:p>
    <w:p w14:paraId="691B274D" w14:textId="77777777" w:rsidR="009166E9" w:rsidRPr="00E9603C" w:rsidRDefault="009166E9">
      <w:r w:rsidRPr="00E9603C">
        <w:t>For service changes the following principles are proposed:</w:t>
      </w:r>
    </w:p>
    <w:p w14:paraId="51BF9601" w14:textId="77777777" w:rsidR="009166E9" w:rsidRPr="00E9603C" w:rsidRDefault="009166E9">
      <w:pPr>
        <w:pStyle w:val="B1"/>
      </w:pPr>
      <w:r w:rsidRPr="00E9603C">
        <w:t>-</w:t>
      </w:r>
      <w:r w:rsidRPr="00E9603C">
        <w:tab/>
        <w:t>Make use of bulk data collection an option for data collection from NWDAF.</w:t>
      </w:r>
    </w:p>
    <w:p w14:paraId="3DEA86D2" w14:textId="77777777" w:rsidR="009166E9" w:rsidRPr="00E9603C" w:rsidRDefault="009166E9">
      <w:pPr>
        <w:pStyle w:val="B1"/>
      </w:pPr>
      <w:r w:rsidRPr="00E9603C">
        <w:t>-</w:t>
      </w:r>
      <w:r w:rsidRPr="00E9603C">
        <w:tab/>
        <w:t>Persistent data collection:</w:t>
      </w:r>
    </w:p>
    <w:p w14:paraId="6942F3B0" w14:textId="77777777" w:rsidR="009166E9" w:rsidRPr="00E9603C" w:rsidRDefault="009166E9">
      <w:pPr>
        <w:pStyle w:val="B2"/>
      </w:pPr>
      <w:r w:rsidRPr="00E9603C">
        <w:t>-</w:t>
      </w:r>
      <w:r w:rsidRPr="00E9603C">
        <w:tab/>
        <w:t>Based on the NWDAF event subscription, UDM determines and recreates the event subscription with the new NF to which the UE is attached.</w:t>
      </w:r>
    </w:p>
    <w:p w14:paraId="488B9921" w14:textId="77777777" w:rsidR="009166E9" w:rsidRPr="00E9603C" w:rsidRDefault="009166E9">
      <w:pPr>
        <w:pStyle w:val="Heading3"/>
        <w:rPr>
          <w:lang w:eastAsia="zh-CN"/>
        </w:rPr>
      </w:pPr>
      <w:bookmarkStart w:id="14040" w:name="_Toc57201653"/>
      <w:bookmarkStart w:id="14041" w:name="_Toc57641691"/>
      <w:bookmarkStart w:id="14042" w:name="_Toc59102044"/>
      <w:r w:rsidRPr="00E9603C">
        <w:rPr>
          <w:lang w:eastAsia="zh-CN"/>
        </w:rPr>
        <w:t>8.11.2</w:t>
      </w:r>
      <w:r w:rsidRPr="00E9603C">
        <w:rPr>
          <w:lang w:eastAsia="zh-CN"/>
        </w:rPr>
        <w:tab/>
        <w:t>Signalling reduction on Tracking and Discovery of Entities</w:t>
      </w:r>
      <w:bookmarkEnd w:id="14040"/>
      <w:bookmarkEnd w:id="14041"/>
      <w:bookmarkEnd w:id="14042"/>
    </w:p>
    <w:p w14:paraId="2E7E59EF" w14:textId="77777777" w:rsidR="009166E9" w:rsidRPr="00E9603C" w:rsidRDefault="009166E9">
      <w:r w:rsidRPr="00E9603C">
        <w:t>For tracking and discovery of entities, the following principles are proposed:</w:t>
      </w:r>
    </w:p>
    <w:p w14:paraId="404D0296" w14:textId="77777777" w:rsidR="009166E9" w:rsidRPr="00E9603C" w:rsidRDefault="009166E9">
      <w:pPr>
        <w:pStyle w:val="B1"/>
      </w:pPr>
      <w:r w:rsidRPr="00E9603C">
        <w:t>-</w:t>
      </w:r>
      <w:r w:rsidRPr="00E9603C">
        <w:tab/>
        <w:t>Improve the NF profile stored in the NRF, as well as NRF services with supplementary information in order to facilitate the discovery of relevant NFs, in the case of data collection for any UE.</w:t>
      </w:r>
    </w:p>
    <w:p w14:paraId="65690962" w14:textId="77777777" w:rsidR="009166E9" w:rsidRPr="00E9603C" w:rsidRDefault="009166E9">
      <w:pPr>
        <w:pStyle w:val="B1"/>
      </w:pPr>
      <w:r w:rsidRPr="00E9603C">
        <w:t>-</w:t>
      </w:r>
      <w:r w:rsidRPr="00E9603C">
        <w:tab/>
        <w:t>Improve AMF event exposure with supplementary information in order to facilitate the discovery of available network slice information relevant in an area of interest, in case of data collection for any UE.</w:t>
      </w:r>
    </w:p>
    <w:p w14:paraId="0999ED17" w14:textId="77777777" w:rsidR="009166E9" w:rsidRPr="00E9603C" w:rsidRDefault="009166E9">
      <w:pPr>
        <w:pStyle w:val="B1"/>
      </w:pPr>
      <w:r w:rsidRPr="00E9603C">
        <w:t>-</w:t>
      </w:r>
      <w:r w:rsidRPr="00E9603C">
        <w:tab/>
        <w:t>Improve SMF event exposure with supplementary information in order to facilitate the discovery of relevant PDU sessions, in case of data collection for any UE.</w:t>
      </w:r>
    </w:p>
    <w:p w14:paraId="712941D3" w14:textId="77777777" w:rsidR="009166E9" w:rsidRPr="00E9603C" w:rsidRDefault="009166E9">
      <w:pPr>
        <w:pStyle w:val="NO"/>
      </w:pPr>
      <w:r w:rsidRPr="00E9603C">
        <w:t>NOTE:</w:t>
      </w:r>
      <w:r w:rsidRPr="00E9603C">
        <w:tab/>
        <w:t>The last Event exposure is dependent on having location available in SMF. UE Location parameter is still to be optional but may be switched on per operator configuration.</w:t>
      </w:r>
    </w:p>
    <w:p w14:paraId="56CF3DE0" w14:textId="77777777" w:rsidR="009166E9" w:rsidRPr="00E9603C" w:rsidRDefault="009166E9">
      <w:pPr>
        <w:pStyle w:val="B1"/>
      </w:pPr>
      <w:r w:rsidRPr="00E9603C">
        <w:t>-</w:t>
      </w:r>
      <w:r w:rsidRPr="00E9603C">
        <w:tab/>
        <w:t>Make use of UDM as a means to store relevant per UE information to find serving NFs.</w:t>
      </w:r>
    </w:p>
    <w:p w14:paraId="6785AEE3" w14:textId="77777777" w:rsidR="009166E9" w:rsidRPr="00E9603C" w:rsidRDefault="009166E9">
      <w:pPr>
        <w:pStyle w:val="B1"/>
      </w:pPr>
      <w:r w:rsidRPr="00E9603C">
        <w:t>-</w:t>
      </w:r>
      <w:r w:rsidRPr="00E9603C">
        <w:tab/>
        <w:t>As having the possibility to mute the event reporting from NWDAF also introduce for Analytics the notion of maximum duration for the storage of analytics in an NWDAF in conjunction with appropriate parameters at NWDAF service interface (e.g. time when analytics are needed, suppression of notifications).</w:t>
      </w:r>
    </w:p>
    <w:p w14:paraId="0E93259E" w14:textId="77777777" w:rsidR="009166E9" w:rsidRPr="00E9603C" w:rsidRDefault="009166E9">
      <w:pPr>
        <w:pStyle w:val="Heading3"/>
      </w:pPr>
      <w:bookmarkStart w:id="14043" w:name="_Toc57201654"/>
      <w:bookmarkStart w:id="14044" w:name="_Toc57641692"/>
      <w:bookmarkStart w:id="14045" w:name="_Toc59102045"/>
      <w:r w:rsidRPr="00E9603C">
        <w:rPr>
          <w:lang w:eastAsia="zh-CN"/>
        </w:rPr>
        <w:t>8.11.3</w:t>
      </w:r>
      <w:r w:rsidRPr="00E9603C">
        <w:rPr>
          <w:lang w:eastAsia="zh-CN"/>
        </w:rPr>
        <w:tab/>
        <w:t>Signalling reduction via Event Exposure service enhancement</w:t>
      </w:r>
      <w:bookmarkEnd w:id="14043"/>
      <w:bookmarkEnd w:id="14044"/>
      <w:bookmarkEnd w:id="14045"/>
    </w:p>
    <w:p w14:paraId="3E16C822" w14:textId="77777777" w:rsidR="009166E9" w:rsidRPr="00E9603C" w:rsidRDefault="009166E9">
      <w:pPr>
        <w:rPr>
          <w:rFonts w:eastAsia="Times New Roman"/>
        </w:rPr>
      </w:pPr>
      <w:r w:rsidRPr="00E9603C">
        <w:rPr>
          <w:lang w:eastAsia="zh-CN"/>
        </w:rPr>
        <w:t xml:space="preserve">For Event Exposure enhancement, the following </w:t>
      </w:r>
      <w:r w:rsidRPr="00E9603C">
        <w:rPr>
          <w:rFonts w:eastAsia="Times New Roman"/>
        </w:rPr>
        <w:t>principles are agreed for normative work.</w:t>
      </w:r>
    </w:p>
    <w:p w14:paraId="0B08A0DD" w14:textId="77777777" w:rsidR="009166E9" w:rsidRPr="00E9603C" w:rsidRDefault="009166E9">
      <w:pPr>
        <w:rPr>
          <w:rFonts w:eastAsia="Times New Roman"/>
        </w:rPr>
      </w:pPr>
      <w:r w:rsidRPr="00E9603C">
        <w:rPr>
          <w:rFonts w:eastAsia="Times New Roman"/>
        </w:rPr>
        <w:t>Event Exposure for Analytics service:</w:t>
      </w:r>
    </w:p>
    <w:p w14:paraId="650FEFF6"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Additional Analytics filters shall be standardized on a per-analytics basis, in order to narrow down the scope of analytics, thus reducing signalling both for analytics provision and data collection.</w:t>
      </w:r>
    </w:p>
    <w:p w14:paraId="2F759A9E"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Additional parameters on Analytics service shall be standardized to reduce the amount of information in Analytics reports: time granularity, criteria for ordering of results (together with maximum number or results), aggregation for some analytics (e.g. load of an NF set).</w:t>
      </w:r>
    </w:p>
    <w:p w14:paraId="4DB9689A" w14:textId="77777777" w:rsidR="009166E9" w:rsidRPr="00E9603C" w:rsidRDefault="009166E9">
      <w:pPr>
        <w:rPr>
          <w:rFonts w:eastAsia="Times New Roman"/>
        </w:rPr>
      </w:pPr>
      <w:r w:rsidRPr="00E9603C">
        <w:rPr>
          <w:rFonts w:eastAsia="Times New Roman"/>
        </w:rPr>
        <w:t>Event Exposure for data collection:</w:t>
      </w:r>
    </w:p>
    <w:p w14:paraId="5CEEC78A"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In case of permanent data collection (during model training or for other specific use cases), additional mechanisms shall be standardized in order to limit signalling while still enabling a relevant access to collected data and general trends. Therefore, the mute storage of events in the DCCF/messaging framework, the distributed NWDAF, or NFs (i.e. without event reporting) can be performed during periods where no analytics are requested, within a limited size. Because of the limited size of the data collection queue, basic metrics may be performed as a complement on Event-IDs and collected information, in order to gather historical trends.</w:t>
      </w:r>
    </w:p>
    <w:p w14:paraId="4F69F30A"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Additional parameters on Event Exposure service shall be standardized to reduce the amount of information per Event Report, e.g. value granularity.</w:t>
      </w:r>
    </w:p>
    <w:p w14:paraId="2E9DB4C7"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Because a better fairness in sampling contributes to reduce the size of samples, hence reducing signalling load, additional parameters may be added for this purpose, only static criteria is to be progressed. A Static criteria is a criteria where a UE belongs to the same criteria as long as it is served by the NF</w:t>
      </w:r>
    </w:p>
    <w:p w14:paraId="732D1094" w14:textId="77777777" w:rsidR="009166E9" w:rsidRPr="00E9603C" w:rsidRDefault="009166E9">
      <w:pPr>
        <w:pStyle w:val="Heading3"/>
        <w:rPr>
          <w:lang w:eastAsia="zh-CN"/>
        </w:rPr>
      </w:pPr>
      <w:bookmarkStart w:id="14046" w:name="_Toc57201655"/>
      <w:bookmarkStart w:id="14047" w:name="_Toc57641693"/>
      <w:bookmarkStart w:id="14048" w:name="_Toc59102046"/>
      <w:r w:rsidRPr="00E9603C">
        <w:rPr>
          <w:lang w:eastAsia="zh-CN"/>
        </w:rPr>
        <w:t>8.11.4</w:t>
      </w:r>
      <w:r w:rsidRPr="00E9603C">
        <w:rPr>
          <w:lang w:eastAsia="zh-CN"/>
        </w:rPr>
        <w:tab/>
        <w:t>Signalling reduction via architectural changes</w:t>
      </w:r>
      <w:bookmarkEnd w:id="14046"/>
      <w:bookmarkEnd w:id="14047"/>
      <w:bookmarkEnd w:id="14048"/>
    </w:p>
    <w:p w14:paraId="22E1F940" w14:textId="77777777" w:rsidR="009166E9" w:rsidRPr="00E9603C" w:rsidRDefault="009166E9">
      <w:pPr>
        <w:rPr>
          <w:rFonts w:eastAsia="Times New Roman"/>
          <w:color w:val="auto"/>
          <w:lang w:eastAsia="en-US"/>
        </w:rPr>
      </w:pPr>
      <w:r w:rsidRPr="00E9603C">
        <w:rPr>
          <w:lang w:eastAsia="zh-CN"/>
        </w:rPr>
        <w:t xml:space="preserve">For Data collection aspects, </w:t>
      </w:r>
      <w:r w:rsidRPr="00E9603C">
        <w:rPr>
          <w:rFonts w:eastAsia="Times New Roman"/>
          <w:color w:val="auto"/>
          <w:lang w:eastAsia="en-US"/>
        </w:rPr>
        <w:t>the</w:t>
      </w:r>
      <w:r w:rsidRPr="00E9603C">
        <w:rPr>
          <w:lang w:eastAsia="zh-CN"/>
        </w:rPr>
        <w:t xml:space="preserve"> following </w:t>
      </w:r>
      <w:r w:rsidRPr="00E9603C">
        <w:rPr>
          <w:rFonts w:eastAsia="Times New Roman"/>
          <w:color w:val="auto"/>
          <w:lang w:eastAsia="en-US"/>
        </w:rPr>
        <w:t>principles are agreed for normative work:</w:t>
      </w:r>
    </w:p>
    <w:p w14:paraId="5223CCEA"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When a Data Collection Coordination Functionality (DCCF) is deployed, it is used to coordinate collection of data from one or more NF(s) based on data collection requests from one or more Consumer NF(s).</w:t>
      </w:r>
    </w:p>
    <w:p w14:paraId="4278FD7B"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A Data Repository Functionality (DRF) allows to store collected data and analytics.</w:t>
      </w:r>
    </w:p>
    <w:p w14:paraId="36A134AC"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Data Collection Coordination Functionality (DCCF) and Data Repository Functionality (DRF) are to be standardized and exposes the standardized interfaces (services).</w:t>
      </w:r>
    </w:p>
    <w:p w14:paraId="616E6DEB" w14:textId="77777777" w:rsidR="009166E9" w:rsidRPr="00E9603C" w:rsidRDefault="009166E9">
      <w:pPr>
        <w:pStyle w:val="NO"/>
      </w:pPr>
      <w:r w:rsidRPr="00E9603C">
        <w:t>NOTE 1:</w:t>
      </w:r>
      <w:r w:rsidRPr="00E9603C">
        <w:tab/>
        <w:t>DCCF and DRF can be implemented as standalone NFs, possibly co-located with NWDAF, or can be hosted by NWDAF.</w:t>
      </w:r>
    </w:p>
    <w:p w14:paraId="647BBC7E"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Data Collection notification to one or more Consumer NF(s) may be supported via a Messaging Framework. Adaptors supporting 3GPP services allow NFs to interact with the Messaging Framework.</w:t>
      </w:r>
    </w:p>
    <w:p w14:paraId="79FB0BBB" w14:textId="77777777" w:rsidR="009166E9" w:rsidRPr="00E9603C" w:rsidRDefault="009166E9">
      <w:pPr>
        <w:pStyle w:val="NormalWeb"/>
        <w:spacing w:before="0" w:beforeAutospacing="0" w:after="180" w:afterAutospacing="0"/>
        <w:ind w:leftChars="142" w:left="566" w:hangingChars="141" w:hanging="282"/>
        <w:rPr>
          <w:rFonts w:eastAsia="MS Mincho"/>
          <w:lang w:val="en-GB"/>
        </w:rPr>
      </w:pPr>
      <w:r w:rsidRPr="00E9603C">
        <w:rPr>
          <w:rFonts w:eastAsia="MS Mincho"/>
          <w:sz w:val="20"/>
          <w:szCs w:val="20"/>
          <w:lang w:val="en-GB" w:eastAsia="zh-CN" w:bidi="ar"/>
        </w:rPr>
        <w:t>-</w:t>
      </w:r>
      <w:r w:rsidRPr="00E9603C">
        <w:rPr>
          <w:rFonts w:eastAsia="MS Mincho"/>
          <w:sz w:val="20"/>
          <w:szCs w:val="20"/>
          <w:lang w:val="en-GB" w:eastAsia="zh-CN" w:bidi="ar"/>
        </w:rPr>
        <w:tab/>
        <w:t>Data Collection notifications may also be supported directly from data provider to one or more Consumer NF(s), or via DCCF and not via the Messaging Framework.</w:t>
      </w:r>
    </w:p>
    <w:p w14:paraId="2EFDFC98" w14:textId="77777777" w:rsidR="009166E9" w:rsidRPr="00E9603C" w:rsidRDefault="009166E9">
      <w:pPr>
        <w:pStyle w:val="NO"/>
      </w:pPr>
      <w:r w:rsidRPr="00E9603C">
        <w:t>NOTE 2:</w:t>
      </w:r>
      <w:r w:rsidRPr="00E9603C">
        <w:tab/>
        <w:t>The Messaging Framework is outside the scope of 3GPP. Adaptors are not expected to be standardized by 3GPP, only the interface between 3GPP entities and the adaptors is under 3GPP scope. This includes 3GPP services offered by adaptors to allow NFs to interact with the Messaging Framework.</w:t>
      </w:r>
    </w:p>
    <w:p w14:paraId="60D03034"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A consumer NF (e.g. NWDAF) may request from the UDM to create a persistent Event Exposure subscription for cases where data collection is required from an AMF or SMF for a specific UE</w:t>
      </w:r>
    </w:p>
    <w:p w14:paraId="2DD624B1"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 xml:space="preserve">The NWDAF analytics function interacts directly with the DCCF to request the collection of data. </w:t>
      </w:r>
    </w:p>
    <w:p w14:paraId="0B4A6010"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The NFs interact directly with the DCCF to request analytics from an NWDAF.</w:t>
      </w:r>
    </w:p>
    <w:p w14:paraId="3F53FD69" w14:textId="77777777" w:rsidR="009166E9" w:rsidRPr="00E9603C" w:rsidRDefault="009166E9">
      <w:pPr>
        <w:pStyle w:val="NO"/>
        <w:rPr>
          <w:rFonts w:eastAsia="MS Mincho"/>
        </w:rPr>
      </w:pPr>
      <w:r w:rsidRPr="00E9603C">
        <w:t>NOTE</w:t>
      </w:r>
      <w:r w:rsidR="00E9603C" w:rsidRPr="00E9603C">
        <w:t> </w:t>
      </w:r>
      <w:r w:rsidRPr="00E9603C">
        <w:t>3:</w:t>
      </w:r>
      <w:r w:rsidRPr="00E9603C">
        <w:tab/>
        <w:t>NFs are not precluded to directly interact with NWDAF to request/subscribe to analytics IDs.</w:t>
      </w:r>
    </w:p>
    <w:p w14:paraId="142D7672" w14:textId="77777777" w:rsidR="009166E9" w:rsidRPr="00E9603C" w:rsidRDefault="009166E9">
      <w:pPr>
        <w:pStyle w:val="NO"/>
      </w:pPr>
      <w:r w:rsidRPr="00E9603C">
        <w:t>NOTE 4:</w:t>
      </w:r>
      <w:r w:rsidRPr="00E9603C">
        <w:tab/>
        <w:t>Based on the outcome of KI#1, decomposed NWDAF functions can also use the above new functionalities.</w:t>
      </w:r>
    </w:p>
    <w:p w14:paraId="2F25A9F7"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The DCCF interacts with the NFs (including NWDAFs) to request data or may request from the UDM to create a persistent Event Exposure subscription when data is collected from an AMF or SMF for a specific UE.</w:t>
      </w:r>
    </w:p>
    <w:p w14:paraId="52F62532"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The DCCF coordinates data collection so the same data is not requested multiple times from the same Data Source.</w:t>
      </w:r>
    </w:p>
    <w:p w14:paraId="47FDDF68"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Data is requested and collected in a standardized manner from one or more NF(s) (including NWDAF) and OAM system.</w:t>
      </w:r>
    </w:p>
    <w:p w14:paraId="7170765D" w14:textId="77777777" w:rsidR="009166E9" w:rsidRPr="00E9603C" w:rsidRDefault="009166E9">
      <w:pPr>
        <w:ind w:leftChars="142" w:left="566" w:hangingChars="141" w:hanging="282"/>
        <w:rPr>
          <w:rFonts w:eastAsia="MS Mincho"/>
        </w:rPr>
      </w:pPr>
      <w:r w:rsidRPr="00E9603C">
        <w:rPr>
          <w:rFonts w:eastAsia="MS Mincho"/>
        </w:rPr>
        <w:t>-</w:t>
      </w:r>
      <w:r w:rsidRPr="00E9603C">
        <w:rPr>
          <w:rFonts w:eastAsia="MS Mincho"/>
        </w:rPr>
        <w:tab/>
        <w:t>The DCCF provides the service for bulk data collection.</w:t>
      </w:r>
    </w:p>
    <w:p w14:paraId="0279C8F9"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For data collection from NWDAF following methods may be available:</w:t>
      </w:r>
    </w:p>
    <w:p w14:paraId="151F9D40" w14:textId="77777777" w:rsidR="009166E9" w:rsidRPr="00E9603C" w:rsidRDefault="009166E9">
      <w:pPr>
        <w:pStyle w:val="B2"/>
      </w:pPr>
      <w:r w:rsidRPr="00E9603C">
        <w:t>-</w:t>
      </w:r>
      <w:r w:rsidRPr="00E9603C">
        <w:tab/>
        <w:t>Event Exposure from NWDAF only for runtime mode.</w:t>
      </w:r>
    </w:p>
    <w:p w14:paraId="78E05AD8" w14:textId="77777777" w:rsidR="009166E9" w:rsidRPr="00E9603C" w:rsidRDefault="009166E9">
      <w:pPr>
        <w:pStyle w:val="B2"/>
      </w:pPr>
      <w:r w:rsidRPr="00E9603C">
        <w:t>-</w:t>
      </w:r>
      <w:r w:rsidRPr="00E9603C">
        <w:tab/>
        <w:t>The DRF functionality shall be used to store data. When DRF is a standalone or collocated NF, then no bulk data service is needed from the NWDAF, only data retrieval from DRF is needed.</w:t>
      </w:r>
    </w:p>
    <w:p w14:paraId="520A02F5" w14:textId="77777777" w:rsidR="009166E9" w:rsidRPr="00E9603C" w:rsidRDefault="009166E9">
      <w:pPr>
        <w:pStyle w:val="B2"/>
      </w:pPr>
      <w:r w:rsidRPr="00E9603C">
        <w:t>-</w:t>
      </w:r>
      <w:r w:rsidRPr="00E9603C">
        <w:tab/>
        <w:t>If DRF is hosted inside NWDAF, then bulk data collection may be supported from NWDAF using a new data management service. All services handling bulk data retrieval either from NWDAF, directly from DRF or via DCCF/messaging framework mentioned in bullets below shall be aligned.</w:t>
      </w:r>
    </w:p>
    <w:p w14:paraId="65205FD2" w14:textId="77777777" w:rsidR="009166E9" w:rsidRPr="00E9603C" w:rsidRDefault="009166E9">
      <w:pPr>
        <w:pStyle w:val="NO"/>
        <w:rPr>
          <w:rFonts w:eastAsia="MS Mincho"/>
        </w:rPr>
      </w:pPr>
      <w:r w:rsidRPr="00E9603C">
        <w:t>NOTE</w:t>
      </w:r>
      <w:r w:rsidR="00E9603C" w:rsidRPr="00E9603C">
        <w:t> </w:t>
      </w:r>
      <w:r w:rsidRPr="00E9603C">
        <w:t>5:</w:t>
      </w:r>
      <w:r w:rsidRPr="00E9603C">
        <w:tab/>
        <w:t xml:space="preserve">The above need to be aligned with conclusions for </w:t>
      </w:r>
      <w:r w:rsidRPr="00E9603C">
        <w:rPr>
          <w:lang w:eastAsia="zh-CN"/>
        </w:rPr>
        <w:t xml:space="preserve">Signalling reduction via </w:t>
      </w:r>
      <w:r w:rsidRPr="00E9603C">
        <w:t>parametrization and services changes.</w:t>
      </w:r>
    </w:p>
    <w:p w14:paraId="2608EDEE"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The collected data and/or produced data can be stored in the DRF, which exposes the standardized interface for storage. In this case, DRF act as data source for the stored data.</w:t>
      </w:r>
    </w:p>
    <w:p w14:paraId="3F9C99DB"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Consumers NF(s) (e.g. NWDAF) access the data from DRF either directly or via a request to DCCF. The data that the NWDAF obtains directly from the DRF will be determined in the normative phase.</w:t>
      </w:r>
    </w:p>
    <w:p w14:paraId="75C72A97" w14:textId="77777777" w:rsidR="009166E9" w:rsidRPr="00E9603C" w:rsidRDefault="009166E9">
      <w:pPr>
        <w:pStyle w:val="NormalWeb"/>
        <w:spacing w:before="0" w:beforeAutospacing="0" w:after="180" w:afterAutospacing="0"/>
        <w:ind w:leftChars="142" w:left="566" w:hangingChars="141" w:hanging="282"/>
        <w:rPr>
          <w:rFonts w:eastAsia="MS Mincho"/>
          <w:lang w:val="en-GB"/>
        </w:rPr>
      </w:pPr>
      <w:r w:rsidRPr="00E9603C">
        <w:rPr>
          <w:rFonts w:eastAsia="MS Mincho"/>
          <w:sz w:val="20"/>
          <w:szCs w:val="20"/>
          <w:lang w:val="en-GB" w:eastAsia="zh-CN" w:bidi="ar"/>
        </w:rPr>
        <w:t>-</w:t>
      </w:r>
      <w:r w:rsidRPr="00E9603C">
        <w:rPr>
          <w:rFonts w:eastAsia="MS Mincho"/>
          <w:sz w:val="20"/>
          <w:szCs w:val="20"/>
          <w:lang w:val="en-GB" w:eastAsia="zh-CN" w:bidi="ar"/>
        </w:rPr>
        <w:tab/>
      </w:r>
      <w:bookmarkStart w:id="14049" w:name="_Hlk56613154"/>
      <w:r w:rsidRPr="00E9603C">
        <w:rPr>
          <w:rFonts w:eastAsia="MS Mincho"/>
          <w:sz w:val="20"/>
          <w:szCs w:val="20"/>
          <w:lang w:val="en-GB" w:eastAsia="zh-CN" w:bidi="ar"/>
        </w:rPr>
        <w:t>To act as data source for the stored data, and when the trigger for the data collection did not come from the DCCF, NWDAF or DRF can register/update information on collected data to the DCCF, then DCCF can interact with the NWDAF or DRF to collect the stored data based on consumer NF(s) request and information on collected data.</w:t>
      </w:r>
    </w:p>
    <w:bookmarkEnd w:id="14049"/>
    <w:p w14:paraId="74B9E05C" w14:textId="77777777" w:rsidR="009166E9" w:rsidRPr="00E9603C" w:rsidRDefault="009166E9">
      <w:pPr>
        <w:pStyle w:val="NO"/>
        <w:rPr>
          <w:rFonts w:eastAsia="MS Mincho"/>
        </w:rPr>
      </w:pPr>
      <w:r w:rsidRPr="00E9603C">
        <w:rPr>
          <w:lang w:eastAsia="en-US"/>
        </w:rPr>
        <w:t>NOTE</w:t>
      </w:r>
      <w:r w:rsidR="00E9603C" w:rsidRPr="00E9603C">
        <w:rPr>
          <w:lang w:eastAsia="en-US"/>
        </w:rPr>
        <w:t> </w:t>
      </w:r>
      <w:r w:rsidRPr="00E9603C">
        <w:rPr>
          <w:lang w:eastAsia="en-US"/>
        </w:rPr>
        <w:t>6:</w:t>
      </w:r>
      <w:r w:rsidRPr="00E9603C">
        <w:rPr>
          <w:lang w:eastAsia="en-US"/>
        </w:rPr>
        <w:tab/>
        <w:t>Information on collected data will be detailed in the normative work.</w:t>
      </w:r>
    </w:p>
    <w:p w14:paraId="19E10CDB"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If a consumer NF makes a request for data via DCCF and that data are already available at the DRF</w:t>
      </w:r>
      <w:r w:rsidRPr="00E9603C">
        <w:rPr>
          <w:rFonts w:eastAsia="MS Mincho"/>
          <w:lang w:eastAsia="en-US" w:bidi="ar"/>
        </w:rPr>
        <w:t xml:space="preserve"> or some NWDAF</w:t>
      </w:r>
      <w:r w:rsidRPr="00E9603C">
        <w:rPr>
          <w:rFonts w:eastAsia="MS Mincho"/>
        </w:rPr>
        <w:t>, the DCCF forwards the request to DRF</w:t>
      </w:r>
      <w:r w:rsidRPr="00E9603C">
        <w:rPr>
          <w:rFonts w:eastAsia="MS Mincho"/>
          <w:lang w:eastAsia="en-US" w:bidi="ar"/>
        </w:rPr>
        <w:t xml:space="preserve"> or NWDAF</w:t>
      </w:r>
      <w:r w:rsidRPr="00E9603C">
        <w:rPr>
          <w:rFonts w:eastAsia="MS Mincho"/>
        </w:rPr>
        <w:t xml:space="preserve"> instead of forwarding the request to NF.</w:t>
      </w:r>
    </w:p>
    <w:p w14:paraId="69B6E288" w14:textId="77777777" w:rsidR="009166E9" w:rsidRPr="00E9603C" w:rsidRDefault="009166E9">
      <w:pPr>
        <w:pStyle w:val="B1"/>
        <w:ind w:leftChars="142" w:left="566" w:hangingChars="141" w:hanging="282"/>
        <w:rPr>
          <w:lang w:eastAsia="ko-KR"/>
        </w:rPr>
      </w:pPr>
      <w:r w:rsidRPr="00E9603C">
        <w:rPr>
          <w:rFonts w:eastAsia="MS Mincho"/>
        </w:rPr>
        <w:t>-</w:t>
      </w:r>
      <w:r w:rsidRPr="00E9603C">
        <w:rPr>
          <w:rFonts w:eastAsia="MS Mincho"/>
        </w:rPr>
        <w:tab/>
        <w:t xml:space="preserve">If the Consumer NF does not specify a Data Source in its request to the DCCF, the DCCF </w:t>
      </w:r>
      <w:r w:rsidRPr="00E9603C">
        <w:rPr>
          <w:lang w:eastAsia="ko-KR"/>
        </w:rPr>
        <w:t>determines the Data Source that can provide the requested data.</w:t>
      </w:r>
    </w:p>
    <w:p w14:paraId="281D655B" w14:textId="77777777" w:rsidR="009166E9" w:rsidRPr="00E9603C" w:rsidRDefault="009166E9">
      <w:pPr>
        <w:pStyle w:val="NO"/>
      </w:pPr>
      <w:r w:rsidRPr="00E9603C">
        <w:t>NOTE 7:</w:t>
      </w:r>
      <w:r w:rsidRPr="00E9603C">
        <w:tab/>
        <w:t>Additional authorization for Consumers to access data from a Data Source via the DCCF and to access data from DRF (directly or via DCCF) needs to be coordinated with SA WG3.</w:t>
      </w:r>
    </w:p>
    <w:p w14:paraId="0AC627C2" w14:textId="77777777" w:rsidR="009166E9" w:rsidRPr="00E9603C" w:rsidRDefault="009166E9">
      <w:pPr>
        <w:pStyle w:val="B1"/>
        <w:ind w:leftChars="142" w:left="566" w:hangingChars="141" w:hanging="282"/>
        <w:rPr>
          <w:lang w:eastAsia="ko-KR"/>
        </w:rPr>
      </w:pPr>
      <w:r w:rsidRPr="00E9603C">
        <w:rPr>
          <w:rFonts w:eastAsia="MS Mincho"/>
        </w:rPr>
        <w:t>-</w:t>
      </w:r>
      <w:r w:rsidRPr="00E9603C">
        <w:rPr>
          <w:rFonts w:eastAsia="MS Mincho"/>
        </w:rPr>
        <w:tab/>
        <w:t>I</w:t>
      </w:r>
      <w:r w:rsidRPr="00E9603C">
        <w:rPr>
          <w:lang w:eastAsia="ko-KR"/>
        </w:rPr>
        <w:t>f there is more than one DCCF / set of DCCFs, each Data Source (except for DRF) is associated with only one DCCF / set of DCCFs</w:t>
      </w:r>
    </w:p>
    <w:p w14:paraId="6EEFECD4"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A Consumer NF may specify in requests to a DCCF that data provided by a Data Source needs to be stored in the DRF.</w:t>
      </w:r>
    </w:p>
    <w:p w14:paraId="055D796E" w14:textId="77777777" w:rsidR="009166E9" w:rsidRPr="00E9603C" w:rsidRDefault="009166E9">
      <w:pPr>
        <w:pStyle w:val="B1"/>
        <w:ind w:leftChars="142" w:left="566" w:hangingChars="141" w:hanging="282"/>
      </w:pPr>
      <w:r w:rsidRPr="00E9603C">
        <w:rPr>
          <w:rFonts w:eastAsia="MS Mincho"/>
        </w:rPr>
        <w:t>-</w:t>
      </w:r>
      <w:r w:rsidRPr="00E9603C">
        <w:rPr>
          <w:rFonts w:eastAsia="MS Mincho"/>
        </w:rPr>
        <w:tab/>
        <w:t xml:space="preserve">A Consumer NF may specify </w:t>
      </w:r>
      <w:r w:rsidRPr="00E9603C">
        <w:rPr>
          <w:lang w:eastAsia="ko-KR"/>
        </w:rPr>
        <w:t xml:space="preserve">formatting conditions and processing instructions </w:t>
      </w:r>
      <w:r w:rsidRPr="00E9603C">
        <w:rPr>
          <w:rFonts w:eastAsia="MS Mincho"/>
        </w:rPr>
        <w:t xml:space="preserve">in requests to a DCCF. </w:t>
      </w:r>
      <w:r w:rsidRPr="00E9603C">
        <w:t>Formatting conditions determine when a notification needs to be sent to the Consumer NF. Processing instructions allow summarizing of notifications to reduce the data volume reported to the Consumer NF.</w:t>
      </w:r>
    </w:p>
    <w:p w14:paraId="6E08208A" w14:textId="77777777" w:rsidR="009166E9" w:rsidRPr="00E9603C" w:rsidRDefault="009166E9">
      <w:pPr>
        <w:pStyle w:val="NO"/>
      </w:pPr>
      <w:r w:rsidRPr="00E9603C">
        <w:t>NOTE</w:t>
      </w:r>
      <w:r w:rsidR="00E9603C" w:rsidRPr="00E9603C">
        <w:t> </w:t>
      </w:r>
      <w:r w:rsidRPr="00E9603C">
        <w:t>8:</w:t>
      </w:r>
      <w:r w:rsidRPr="00E9603C">
        <w:tab/>
        <w:t xml:space="preserve">Formatting and processing instructions shall be aligned with Conclusion for </w:t>
      </w:r>
      <w:r w:rsidRPr="00E9603C">
        <w:rPr>
          <w:lang w:eastAsia="zh-CN"/>
        </w:rPr>
        <w:t>Signalling reduction via Event Exposure service enhancement.</w:t>
      </w:r>
    </w:p>
    <w:p w14:paraId="48D53516"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It is possible to use the NRF for discovery of DCCF and DRF. DCCF can register in NRF the supported slices, the Source Types that a DCCF coordinates, and the serving area (e.g. list of TAIs) containing Data Sources that the DCCF coordinates</w:t>
      </w:r>
      <w:r w:rsidRPr="00E9603C">
        <w:t>.</w:t>
      </w:r>
    </w:p>
    <w:p w14:paraId="366256A6" w14:textId="77777777" w:rsidR="009166E9" w:rsidRPr="00E9603C" w:rsidRDefault="009166E9">
      <w:pPr>
        <w:pStyle w:val="Heading2"/>
      </w:pPr>
      <w:bookmarkStart w:id="14050" w:name="_Toc54770465"/>
      <w:bookmarkStart w:id="14051" w:name="_Toc54779818"/>
      <w:bookmarkStart w:id="14052" w:name="_Toc54786778"/>
      <w:bookmarkStart w:id="14053" w:name="_Toc57201656"/>
      <w:bookmarkStart w:id="14054" w:name="_Toc57641694"/>
      <w:bookmarkStart w:id="14055" w:name="_Toc59102047"/>
      <w:r w:rsidRPr="00E9603C">
        <w:t>8.12</w:t>
      </w:r>
      <w:r w:rsidRPr="00E9603C">
        <w:tab/>
        <w:t>Key Issue #12: NWDAF-assisted RFSP policy</w:t>
      </w:r>
      <w:bookmarkEnd w:id="14050"/>
      <w:bookmarkEnd w:id="14051"/>
      <w:bookmarkEnd w:id="14052"/>
      <w:bookmarkEnd w:id="14053"/>
      <w:bookmarkEnd w:id="14054"/>
      <w:bookmarkEnd w:id="14055"/>
    </w:p>
    <w:p w14:paraId="75A2E6FB" w14:textId="77777777" w:rsidR="009166E9" w:rsidRPr="00E9603C" w:rsidRDefault="009166E9">
      <w:r w:rsidRPr="00E9603C">
        <w:t>The following procedures and Analytics IDs shall be progressed to normative work:</w:t>
      </w:r>
    </w:p>
    <w:p w14:paraId="058432BC" w14:textId="77777777" w:rsidR="009166E9" w:rsidRPr="00E9603C" w:rsidRDefault="009166E9">
      <w:pPr>
        <w:rPr>
          <w:b/>
          <w:bCs/>
          <w:lang w:eastAsia="zh-CN"/>
        </w:rPr>
      </w:pPr>
      <w:r w:rsidRPr="00E9603C">
        <w:t>PROCEDURES:</w:t>
      </w:r>
    </w:p>
    <w:p w14:paraId="3B9AFA0A" w14:textId="77777777" w:rsidR="009166E9" w:rsidRPr="00E9603C" w:rsidRDefault="009166E9">
      <w:pPr>
        <w:pStyle w:val="B1"/>
        <w:rPr>
          <w:b/>
          <w:bCs/>
          <w:lang w:eastAsia="zh-CN"/>
        </w:rPr>
      </w:pPr>
      <w:r w:rsidRPr="00E9603C">
        <w:t>-</w:t>
      </w:r>
      <w:r w:rsidRPr="00E9603C">
        <w:tab/>
        <w:t xml:space="preserve">A procedure to mitigate user data congestion includes the detection of congested areas, the users that dispersed most of the traffic at the areas and the allocations of an RSFP value that moves the users to a different RAT or a different frequency. Both Analytics IDs for </w:t>
      </w:r>
      <w:r w:rsidRPr="00E9603C">
        <w:rPr>
          <w:rFonts w:eastAsia="MS Mincho"/>
        </w:rPr>
        <w:t>"</w:t>
      </w:r>
      <w:r w:rsidRPr="00E9603C">
        <w:t>User Data congestion</w:t>
      </w:r>
      <w:r w:rsidRPr="00E9603C">
        <w:rPr>
          <w:rFonts w:eastAsia="MS Mincho"/>
        </w:rPr>
        <w:t>"</w:t>
      </w:r>
      <w:r w:rsidRPr="00E9603C">
        <w:t xml:space="preserve"> and for </w:t>
      </w:r>
      <w:r w:rsidRPr="00E9603C">
        <w:rPr>
          <w:rFonts w:eastAsia="MS Mincho"/>
        </w:rPr>
        <w:t>"</w:t>
      </w:r>
      <w:r w:rsidRPr="00E9603C">
        <w:t>Data dispersion</w:t>
      </w:r>
      <w:r w:rsidRPr="00E9603C">
        <w:rPr>
          <w:rFonts w:eastAsia="MS Mincho"/>
        </w:rPr>
        <w:t>"</w:t>
      </w:r>
      <w:r w:rsidRPr="00E9603C">
        <w:t xml:space="preserve"> can be used as input to RFSP value allocation at the PCF.</w:t>
      </w:r>
    </w:p>
    <w:p w14:paraId="43771DC3" w14:textId="77777777" w:rsidR="009166E9" w:rsidRPr="00E9603C" w:rsidRDefault="009166E9">
      <w:pPr>
        <w:pStyle w:val="B1"/>
        <w:rPr>
          <w:b/>
          <w:bCs/>
          <w:lang w:eastAsia="zh-CN"/>
        </w:rPr>
      </w:pPr>
      <w:r w:rsidRPr="00E9603C">
        <w:t>-</w:t>
      </w:r>
      <w:r w:rsidRPr="00E9603C">
        <w:tab/>
        <w:t xml:space="preserve">A procedure for PCF to allocate RFSP values by consuming analytics from NWDAF, aiming to move users to a different RAT and/or a different frequency for better experience in services with e.g. different bandwidth and latency requirements. Both Analytics IDs for </w:t>
      </w:r>
      <w:r w:rsidRPr="00E9603C">
        <w:rPr>
          <w:rFonts w:eastAsia="MS Mincho"/>
        </w:rPr>
        <w:t>"</w:t>
      </w:r>
      <w:r w:rsidRPr="00E9603C">
        <w:t>Service in use</w:t>
      </w:r>
      <w:r w:rsidRPr="00E9603C">
        <w:rPr>
          <w:rFonts w:eastAsia="MS Mincho"/>
        </w:rPr>
        <w:t>"</w:t>
      </w:r>
      <w:r w:rsidRPr="00E9603C">
        <w:t xml:space="preserve"> and for </w:t>
      </w:r>
      <w:r w:rsidRPr="00E9603C">
        <w:rPr>
          <w:rFonts w:eastAsia="MS Mincho"/>
        </w:rPr>
        <w:t>"</w:t>
      </w:r>
      <w:r w:rsidRPr="00E9603C">
        <w:t>Observed Service Experience</w:t>
      </w:r>
      <w:r w:rsidRPr="00E9603C">
        <w:rPr>
          <w:rFonts w:eastAsia="MS Mincho"/>
        </w:rPr>
        <w:t>"</w:t>
      </w:r>
      <w:r w:rsidRPr="00E9603C">
        <w:t xml:space="preserve"> can be used as input to the RFSP value allocation at the PCF. </w:t>
      </w:r>
    </w:p>
    <w:p w14:paraId="4BBD8A4C" w14:textId="77777777" w:rsidR="009166E9" w:rsidRPr="00E9603C" w:rsidRDefault="009166E9">
      <w:pPr>
        <w:rPr>
          <w:lang w:eastAsia="zh-CN"/>
        </w:rPr>
      </w:pPr>
      <w:r w:rsidRPr="00E9603C">
        <w:rPr>
          <w:lang w:eastAsia="zh-CN"/>
        </w:rPr>
        <w:t>ANALYTICS: Both Analytics IDs for "Service in use" and for "Observed Service experience" as defined in Solution #4, are proposed for the normative work addressing KI#12.</w:t>
      </w:r>
    </w:p>
    <w:p w14:paraId="416F51E3"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 xml:space="preserve">The input data for service experience analytics is to reuse the ones defined in clause 6.4, </w:t>
      </w:r>
      <w:r w:rsidR="00E9603C" w:rsidRPr="00E9603C">
        <w:rPr>
          <w:rFonts w:eastAsia="MS Mincho"/>
        </w:rPr>
        <w:t>TS</w:t>
      </w:r>
      <w:r w:rsidR="00E9603C">
        <w:rPr>
          <w:rFonts w:eastAsia="MS Mincho"/>
        </w:rPr>
        <w:t> </w:t>
      </w:r>
      <w:r w:rsidR="00E9603C" w:rsidRPr="00E9603C">
        <w:rPr>
          <w:rFonts w:eastAsia="MS Mincho"/>
        </w:rPr>
        <w:t>23.288</w:t>
      </w:r>
      <w:r w:rsidR="00E9603C">
        <w:rPr>
          <w:rFonts w:eastAsia="MS Mincho"/>
        </w:rPr>
        <w:t> </w:t>
      </w:r>
      <w:r w:rsidR="00E9603C" w:rsidRPr="00E9603C">
        <w:rPr>
          <w:rFonts w:eastAsia="MS Mincho"/>
        </w:rPr>
        <w:t>[</w:t>
      </w:r>
      <w:r w:rsidRPr="00E9603C">
        <w:rPr>
          <w:rFonts w:eastAsia="MS Mincho"/>
        </w:rPr>
        <w:t>5] with exception that Table 6.4.2-3: UE level Network Data from OAM is extended to further retrieve RAT/Frequency information related to the service experience observation period from OAM in order to allow NWDAF to be able to provide Service Experience per RAT type and Frequency.</w:t>
      </w:r>
    </w:p>
    <w:p w14:paraId="66A547DB" w14:textId="77777777" w:rsidR="009166E9" w:rsidRPr="00E9603C" w:rsidRDefault="009166E9">
      <w:pPr>
        <w:pStyle w:val="B1"/>
        <w:ind w:leftChars="142" w:left="566" w:hangingChars="141" w:hanging="282"/>
        <w:rPr>
          <w:rFonts w:eastAsia="MS Mincho"/>
        </w:rPr>
      </w:pPr>
      <w:r w:rsidRPr="00E9603C">
        <w:rPr>
          <w:rFonts w:eastAsia="MS Mincho"/>
        </w:rPr>
        <w:t>-</w:t>
      </w:r>
      <w:r w:rsidRPr="00E9603C">
        <w:rPr>
          <w:rFonts w:eastAsia="MS Mincho"/>
        </w:rPr>
        <w:tab/>
        <w:t xml:space="preserve">The Analytics ID "Service in use" defined in Solution #4 shall be defined as an extension of UE Communication Analytics ID as defined in clause 6.7, </w:t>
      </w:r>
      <w:r w:rsidR="00E9603C" w:rsidRPr="00E9603C">
        <w:rPr>
          <w:rFonts w:eastAsia="MS Mincho"/>
        </w:rPr>
        <w:t>TS</w:t>
      </w:r>
      <w:r w:rsidR="00E9603C">
        <w:rPr>
          <w:rFonts w:eastAsia="MS Mincho"/>
        </w:rPr>
        <w:t> </w:t>
      </w:r>
      <w:r w:rsidR="00E9603C" w:rsidRPr="00E9603C">
        <w:rPr>
          <w:rFonts w:eastAsia="MS Mincho"/>
        </w:rPr>
        <w:t>23.288</w:t>
      </w:r>
      <w:r w:rsidR="00E9603C">
        <w:rPr>
          <w:rFonts w:eastAsia="MS Mincho"/>
        </w:rPr>
        <w:t> </w:t>
      </w:r>
      <w:r w:rsidR="00E9603C" w:rsidRPr="00E9603C">
        <w:rPr>
          <w:rFonts w:eastAsia="MS Mincho"/>
        </w:rPr>
        <w:t>[</w:t>
      </w:r>
      <w:r w:rsidRPr="00E9603C">
        <w:rPr>
          <w:rFonts w:eastAsia="MS Mincho"/>
        </w:rPr>
        <w:t>5].</w:t>
      </w:r>
    </w:p>
    <w:p w14:paraId="6DC286F4" w14:textId="77777777" w:rsidR="009166E9" w:rsidRPr="00E9603C" w:rsidRDefault="009166E9">
      <w:pPr>
        <w:rPr>
          <w:lang w:eastAsia="zh-CN"/>
        </w:rPr>
      </w:pPr>
      <w:r w:rsidRPr="00E9603C">
        <w:rPr>
          <w:lang w:eastAsia="zh-CN"/>
        </w:rPr>
        <w:t xml:space="preserve">Both Analytics IDs for </w:t>
      </w:r>
      <w:r w:rsidRPr="00E9603C">
        <w:rPr>
          <w:rFonts w:eastAsia="MS Mincho"/>
        </w:rPr>
        <w:t>"</w:t>
      </w:r>
      <w:r w:rsidRPr="00E9603C">
        <w:rPr>
          <w:lang w:eastAsia="zh-CN"/>
        </w:rPr>
        <w:t>User Data congestion</w:t>
      </w:r>
      <w:r w:rsidRPr="00E9603C">
        <w:rPr>
          <w:rFonts w:eastAsia="MS Mincho"/>
        </w:rPr>
        <w:t>"</w:t>
      </w:r>
      <w:r w:rsidRPr="00E9603C">
        <w:rPr>
          <w:lang w:eastAsia="zh-CN"/>
        </w:rPr>
        <w:t xml:space="preserve"> and for </w:t>
      </w:r>
      <w:r w:rsidRPr="00E9603C">
        <w:rPr>
          <w:rFonts w:eastAsia="MS Mincho"/>
        </w:rPr>
        <w:t>"</w:t>
      </w:r>
      <w:r w:rsidRPr="00E9603C">
        <w:rPr>
          <w:lang w:eastAsia="zh-CN"/>
        </w:rPr>
        <w:t>Data dispersion</w:t>
      </w:r>
      <w:r w:rsidRPr="00E9603C">
        <w:rPr>
          <w:rFonts w:eastAsia="MS Mincho"/>
        </w:rPr>
        <w:t>"</w:t>
      </w:r>
      <w:r w:rsidRPr="00E9603C">
        <w:rPr>
          <w:lang w:eastAsia="zh-CN"/>
        </w:rPr>
        <w:t xml:space="preserve"> as defined in Solution #30, are proposed for the normative work addressing KI#12. The input data for User Data Congestion reuses the ones defined in clause 6.8, </w:t>
      </w:r>
      <w:r w:rsidR="00E9603C" w:rsidRPr="00E9603C">
        <w:rPr>
          <w:lang w:eastAsia="zh-CN"/>
        </w:rPr>
        <w:t>TS</w:t>
      </w:r>
      <w:r w:rsidR="00E9603C">
        <w:rPr>
          <w:lang w:eastAsia="zh-CN"/>
        </w:rPr>
        <w:t> </w:t>
      </w:r>
      <w:r w:rsidR="00E9603C" w:rsidRPr="00E9603C">
        <w:rPr>
          <w:lang w:eastAsia="zh-CN"/>
        </w:rPr>
        <w:t>23.288</w:t>
      </w:r>
      <w:r w:rsidR="00E9603C">
        <w:rPr>
          <w:lang w:eastAsia="zh-CN"/>
        </w:rPr>
        <w:t> </w:t>
      </w:r>
      <w:r w:rsidR="00E9603C" w:rsidRPr="00E9603C">
        <w:rPr>
          <w:lang w:eastAsia="zh-CN"/>
        </w:rPr>
        <w:t>[</w:t>
      </w:r>
      <w:r w:rsidRPr="00E9603C">
        <w:rPr>
          <w:lang w:eastAsia="zh-CN"/>
        </w:rPr>
        <w:t>5] and the Data dispersion Analytics input and output data is defined in solution #30. The Data dispersion Analytics ID is a newly defined Analytics ID separately from any other existing analytics.</w:t>
      </w:r>
    </w:p>
    <w:p w14:paraId="5AC03C25" w14:textId="77777777" w:rsidR="009166E9" w:rsidRPr="00E9603C" w:rsidRDefault="009166E9">
      <w:pPr>
        <w:pStyle w:val="NO"/>
        <w:rPr>
          <w:lang w:eastAsia="zh-CN"/>
        </w:rPr>
      </w:pPr>
      <w:r w:rsidRPr="00E9603C">
        <w:t>NOTE</w:t>
      </w:r>
      <w:r w:rsidRPr="00E9603C">
        <w:rPr>
          <w:lang w:eastAsia="zh-CN"/>
        </w:rPr>
        <w:t>:</w:t>
      </w:r>
      <w:r w:rsidRPr="00E9603C">
        <w:rPr>
          <w:lang w:eastAsia="zh-CN"/>
        </w:rPr>
        <w:tab/>
        <w:t>NWDAF does not collect subscriber category as input for Observed Service Experience Analytics.</w:t>
      </w:r>
    </w:p>
    <w:p w14:paraId="1BD03AE0" w14:textId="77777777" w:rsidR="009166E9" w:rsidRPr="00E9603C" w:rsidRDefault="009166E9">
      <w:pPr>
        <w:pStyle w:val="Heading2"/>
        <w:rPr>
          <w:lang w:eastAsia="zh-CN"/>
        </w:rPr>
      </w:pPr>
      <w:bookmarkStart w:id="14056" w:name="_Toc54770466"/>
      <w:bookmarkStart w:id="14057" w:name="_Toc54779819"/>
      <w:bookmarkStart w:id="14058" w:name="_Toc54786779"/>
      <w:bookmarkStart w:id="14059" w:name="_Toc57201657"/>
      <w:bookmarkStart w:id="14060" w:name="_Toc57641695"/>
      <w:bookmarkStart w:id="14061" w:name="_Toc59102048"/>
      <w:r w:rsidRPr="00E9603C">
        <w:rPr>
          <w:lang w:eastAsia="zh-CN"/>
        </w:rPr>
        <w:t>8.13</w:t>
      </w:r>
      <w:r w:rsidRPr="00E9603C">
        <w:rPr>
          <w:lang w:eastAsia="zh-CN"/>
        </w:rPr>
        <w:tab/>
        <w:t>Key Issue #13: Triggering conditions for analytics</w:t>
      </w:r>
      <w:bookmarkEnd w:id="14056"/>
      <w:bookmarkEnd w:id="14057"/>
      <w:bookmarkEnd w:id="14058"/>
      <w:bookmarkEnd w:id="14059"/>
      <w:bookmarkEnd w:id="14060"/>
      <w:bookmarkEnd w:id="14061"/>
    </w:p>
    <w:p w14:paraId="1E6F5847" w14:textId="77777777" w:rsidR="009166E9" w:rsidRPr="00E9603C" w:rsidRDefault="009166E9">
      <w:pPr>
        <w:rPr>
          <w:lang w:eastAsia="zh-CN"/>
        </w:rPr>
      </w:pPr>
      <w:r w:rsidRPr="00E9603C">
        <w:rPr>
          <w:lang w:eastAsia="zh-CN"/>
        </w:rPr>
        <w:t>Regarding triggers used by analytics consumers to request for or subscribe to analytics from the NWDAF, solution #45 and #74 are selected for the normative work. Solution #44 is selected for the normative work with introduction of the new Analytics ID "Session Management Congestion Control Experience (SMCCE)".</w:t>
      </w:r>
    </w:p>
    <w:p w14:paraId="309A5869" w14:textId="77777777" w:rsidR="009166E9" w:rsidRPr="00E9603C" w:rsidRDefault="009166E9">
      <w:pPr>
        <w:rPr>
          <w:lang w:eastAsia="zh-CN"/>
        </w:rPr>
      </w:pPr>
      <w:r w:rsidRPr="00E9603C">
        <w:rPr>
          <w:lang w:eastAsia="zh-CN"/>
        </w:rPr>
        <w:t>Regarding triggers used by the NWDAF for data collection from the UE, solution #65 is to be discussed under Key issue#8.</w:t>
      </w:r>
    </w:p>
    <w:p w14:paraId="2C3E8BF6" w14:textId="77777777" w:rsidR="009166E9" w:rsidRPr="00E9603C" w:rsidRDefault="009166E9">
      <w:pPr>
        <w:pStyle w:val="Heading2"/>
      </w:pPr>
      <w:bookmarkStart w:id="14062" w:name="_Toc54770467"/>
      <w:bookmarkStart w:id="14063" w:name="_Toc54779820"/>
      <w:bookmarkStart w:id="14064" w:name="_Toc54786780"/>
      <w:bookmarkStart w:id="14065" w:name="_Toc57201658"/>
      <w:bookmarkStart w:id="14066" w:name="_Toc57641696"/>
      <w:bookmarkStart w:id="14067" w:name="_Toc59102049"/>
      <w:r w:rsidRPr="00E9603C">
        <w:t>8.15</w:t>
      </w:r>
      <w:r w:rsidRPr="00E9603C">
        <w:tab/>
        <w:t xml:space="preserve">Key Issue #15: </w:t>
      </w:r>
      <w:r w:rsidRPr="00E9603C">
        <w:rPr>
          <w:lang w:eastAsia="zh-CN"/>
        </w:rPr>
        <w:t>User consent for UE data collection/analysis</w:t>
      </w:r>
      <w:bookmarkEnd w:id="14062"/>
      <w:bookmarkEnd w:id="14063"/>
      <w:bookmarkEnd w:id="14064"/>
      <w:bookmarkEnd w:id="14065"/>
      <w:bookmarkEnd w:id="14066"/>
      <w:bookmarkEnd w:id="14067"/>
    </w:p>
    <w:p w14:paraId="768C31B5" w14:textId="77777777" w:rsidR="009166E9" w:rsidRPr="00E9603C" w:rsidRDefault="009166E9">
      <w:r w:rsidRPr="00E9603C">
        <w:t>It is recommended for Key Issue #15 to use the concepts and procedures described in below as the bases for the normative work with further alignments based on the SA WG3 feedback:</w:t>
      </w:r>
    </w:p>
    <w:p w14:paraId="7B5BE8AF" w14:textId="77777777" w:rsidR="009166E9" w:rsidRPr="00E9603C" w:rsidRDefault="009166E9">
      <w:pPr>
        <w:pStyle w:val="B1"/>
        <w:rPr>
          <w:lang w:eastAsia="en-GB"/>
        </w:rPr>
      </w:pPr>
      <w:r w:rsidRPr="00E9603C">
        <w:rPr>
          <w:lang w:eastAsia="en-GB"/>
        </w:rPr>
        <w:t>a)</w:t>
      </w:r>
      <w:r w:rsidRPr="00E9603C">
        <w:rPr>
          <w:lang w:eastAsia="en-GB"/>
        </w:rPr>
        <w:tab/>
        <w:t>UDR (via UDM services) holds the user consent for user related data which is provisioned by MNO as a user subscription information.</w:t>
      </w:r>
    </w:p>
    <w:p w14:paraId="0FFA6C33" w14:textId="77777777" w:rsidR="009166E9" w:rsidRPr="00E9603C" w:rsidRDefault="009166E9">
      <w:pPr>
        <w:pStyle w:val="B1"/>
        <w:rPr>
          <w:lang w:eastAsia="en-GB"/>
        </w:rPr>
      </w:pPr>
      <w:r w:rsidRPr="00E9603C">
        <w:rPr>
          <w:lang w:eastAsia="en-GB"/>
        </w:rPr>
        <w:t>b)</w:t>
      </w:r>
      <w:r w:rsidRPr="00E9603C">
        <w:rPr>
          <w:lang w:eastAsia="en-GB"/>
        </w:rPr>
        <w:tab/>
        <w:t>A service provider (external to MNO domain) may use NEF parameterProvision_Update service to update or to revoke the user consent to the UDM/ UDR (when applicable).</w:t>
      </w:r>
    </w:p>
    <w:p w14:paraId="1515A64A" w14:textId="77777777" w:rsidR="009166E9" w:rsidRPr="00E9603C" w:rsidRDefault="009166E9">
      <w:pPr>
        <w:pStyle w:val="B1"/>
        <w:rPr>
          <w:lang w:eastAsia="en-GB"/>
        </w:rPr>
      </w:pPr>
      <w:r w:rsidRPr="00E9603C">
        <w:rPr>
          <w:lang w:eastAsia="en-GB"/>
        </w:rPr>
        <w:t>c)</w:t>
      </w:r>
      <w:r w:rsidRPr="00E9603C">
        <w:rPr>
          <w:lang w:eastAsia="en-GB"/>
        </w:rPr>
        <w:tab/>
        <w:t>Alternatively, the user consent parameter may be configured by MNO in the UDM/UDR (when applicable).</w:t>
      </w:r>
    </w:p>
    <w:p w14:paraId="7A991C7A" w14:textId="77777777" w:rsidR="009166E9" w:rsidRPr="00E9603C" w:rsidRDefault="009166E9">
      <w:pPr>
        <w:pStyle w:val="B1"/>
        <w:rPr>
          <w:lang w:eastAsia="en-GB"/>
        </w:rPr>
      </w:pPr>
      <w:r w:rsidRPr="00E9603C">
        <w:rPr>
          <w:lang w:eastAsia="en-GB"/>
        </w:rPr>
        <w:t>d)</w:t>
      </w:r>
      <w:r w:rsidRPr="00E9603C">
        <w:rPr>
          <w:lang w:eastAsia="en-GB"/>
        </w:rPr>
        <w:tab/>
        <w:t>Another option is the ASP configures the ASP's Application in UE to provide input data only if user consent is obtained.</w:t>
      </w:r>
    </w:p>
    <w:p w14:paraId="5EE66BFB" w14:textId="77777777" w:rsidR="009166E9" w:rsidRPr="00E9603C" w:rsidRDefault="009166E9">
      <w:pPr>
        <w:pStyle w:val="B1"/>
        <w:rPr>
          <w:lang w:eastAsia="en-GB"/>
        </w:rPr>
      </w:pPr>
      <w:r w:rsidRPr="00E9603C">
        <w:rPr>
          <w:lang w:eastAsia="en-GB"/>
        </w:rPr>
        <w:t>e)</w:t>
      </w:r>
      <w:r w:rsidRPr="00E9603C">
        <w:rPr>
          <w:lang w:eastAsia="en-GB"/>
        </w:rPr>
        <w:tab/>
        <w:t>A functionality to be provided to support tracking the distribution and usage of any user related information that may be subject to user consent.</w:t>
      </w:r>
    </w:p>
    <w:p w14:paraId="48C9592B" w14:textId="77777777" w:rsidR="009166E9" w:rsidRPr="00E9603C" w:rsidRDefault="009166E9">
      <w:pPr>
        <w:pStyle w:val="NO"/>
        <w:rPr>
          <w:lang w:eastAsia="en-GB"/>
        </w:rPr>
      </w:pPr>
      <w:r w:rsidRPr="00E9603C">
        <w:rPr>
          <w:lang w:eastAsia="en-GB"/>
        </w:rPr>
        <w:t>NOTE</w:t>
      </w:r>
      <w:r w:rsidR="00E9603C" w:rsidRPr="00E9603C">
        <w:rPr>
          <w:lang w:eastAsia="en-GB"/>
        </w:rPr>
        <w:t> </w:t>
      </w:r>
      <w:r w:rsidRPr="00E9603C">
        <w:rPr>
          <w:lang w:eastAsia="en-GB"/>
        </w:rPr>
        <w:t>1:</w:t>
      </w:r>
      <w:r w:rsidRPr="00E9603C">
        <w:rPr>
          <w:lang w:eastAsia="en-GB"/>
        </w:rPr>
        <w:tab/>
        <w:t>Whether the functionality described in bullet item e) is hosted by NWDAF, DCCF (and possible interactions with DRF) or as a standalone NF is decided in normative phase in alignment with SA WG3 feedback.</w:t>
      </w:r>
    </w:p>
    <w:p w14:paraId="6F6EB06B" w14:textId="77777777" w:rsidR="009166E9" w:rsidRPr="00E9603C" w:rsidRDefault="009166E9">
      <w:pPr>
        <w:pStyle w:val="B1"/>
        <w:rPr>
          <w:lang w:eastAsia="en-GB"/>
        </w:rPr>
      </w:pPr>
      <w:r w:rsidRPr="00E9603C">
        <w:rPr>
          <w:lang w:eastAsia="en-GB"/>
        </w:rPr>
        <w:t>f)</w:t>
      </w:r>
      <w:r w:rsidRPr="00E9603C">
        <w:rPr>
          <w:lang w:eastAsia="en-GB"/>
        </w:rPr>
        <w:tab/>
        <w:t>The functionality described in bullet item e) subscribes to the UDM/UDR to receive notifications for any changes in the user consent.</w:t>
      </w:r>
    </w:p>
    <w:p w14:paraId="0472E4FF" w14:textId="77777777" w:rsidR="009166E9" w:rsidRPr="00E9603C" w:rsidRDefault="009166E9">
      <w:pPr>
        <w:pStyle w:val="B1"/>
        <w:rPr>
          <w:lang w:eastAsia="en-GB"/>
        </w:rPr>
      </w:pPr>
      <w:r w:rsidRPr="00E9603C">
        <w:rPr>
          <w:lang w:eastAsia="en-GB"/>
        </w:rPr>
        <w:t>g)</w:t>
      </w:r>
      <w:r w:rsidRPr="00E9603C">
        <w:rPr>
          <w:lang w:eastAsia="en-GB"/>
        </w:rPr>
        <w:tab/>
        <w:t>If a requested data is subject to user consent, the NWDAF and/or the functionality described in e) may check the user consent from the UDM/UDR before the data collection.</w:t>
      </w:r>
    </w:p>
    <w:p w14:paraId="46C7C24F" w14:textId="77777777" w:rsidR="009166E9" w:rsidRPr="00E9603C" w:rsidRDefault="009166E9">
      <w:pPr>
        <w:pStyle w:val="NO"/>
        <w:rPr>
          <w:lang w:eastAsia="en-GB"/>
        </w:rPr>
      </w:pPr>
      <w:r w:rsidRPr="00E9603C">
        <w:rPr>
          <w:lang w:eastAsia="en-GB"/>
        </w:rPr>
        <w:t>NOTE</w:t>
      </w:r>
      <w:r w:rsidR="00E9603C" w:rsidRPr="00E9603C">
        <w:rPr>
          <w:lang w:eastAsia="en-GB"/>
        </w:rPr>
        <w:t> </w:t>
      </w:r>
      <w:r w:rsidRPr="00E9603C">
        <w:rPr>
          <w:lang w:eastAsia="en-GB"/>
        </w:rPr>
        <w:t>2:</w:t>
      </w:r>
      <w:r w:rsidRPr="00E9603C">
        <w:rPr>
          <w:lang w:eastAsia="en-GB"/>
        </w:rPr>
        <w:tab/>
        <w:t>This does not preclude that also other entities (e.g. AMF or SMF) to check availability of user consent with UDM/UDR.</w:t>
      </w:r>
    </w:p>
    <w:p w14:paraId="787628F6" w14:textId="77777777" w:rsidR="009166E9" w:rsidRPr="00E9603C" w:rsidRDefault="009166E9">
      <w:pPr>
        <w:pStyle w:val="B1"/>
        <w:rPr>
          <w:lang w:eastAsia="en-GB"/>
        </w:rPr>
      </w:pPr>
      <w:r w:rsidRPr="00E9603C">
        <w:rPr>
          <w:lang w:eastAsia="en-GB"/>
        </w:rPr>
        <w:t>h)</w:t>
      </w:r>
      <w:r w:rsidRPr="00E9603C">
        <w:rPr>
          <w:lang w:eastAsia="en-GB"/>
        </w:rPr>
        <w:tab/>
        <w:t>User consent for the user data provided by a data source to a data consumer may have a validity time. On expiry of this validity time, the user data should be either deleted or the user consent for this data to be renegotiated.</w:t>
      </w:r>
    </w:p>
    <w:p w14:paraId="680E6485" w14:textId="77777777" w:rsidR="009166E9" w:rsidRPr="00E9603C" w:rsidRDefault="009166E9">
      <w:pPr>
        <w:pStyle w:val="B1"/>
        <w:rPr>
          <w:lang w:eastAsia="en-GB"/>
        </w:rPr>
      </w:pPr>
      <w:r w:rsidRPr="00E9603C">
        <w:rPr>
          <w:lang w:eastAsia="en-GB"/>
        </w:rPr>
        <w:t>i)</w:t>
      </w:r>
      <w:r w:rsidRPr="00E9603C">
        <w:rPr>
          <w:lang w:eastAsia="en-GB"/>
        </w:rPr>
        <w:tab/>
        <w:t>(Subject to applicability of Data Protection Regulations) in case of user consent revocation at UDM/UDR, NWDAF deletes the related user data and terminates the data collection from the corresponding source NF.</w:t>
      </w:r>
    </w:p>
    <w:p w14:paraId="0B33259A" w14:textId="77777777" w:rsidR="009166E9" w:rsidRPr="00E9603C" w:rsidRDefault="009166E9">
      <w:pPr>
        <w:pStyle w:val="B1"/>
        <w:rPr>
          <w:lang w:eastAsia="en-GB"/>
        </w:rPr>
      </w:pPr>
      <w:r w:rsidRPr="00E9603C">
        <w:rPr>
          <w:lang w:eastAsia="en-GB"/>
        </w:rPr>
        <w:t>j)</w:t>
      </w:r>
      <w:r w:rsidRPr="00E9603C">
        <w:rPr>
          <w:lang w:eastAsia="en-GB"/>
        </w:rPr>
        <w:tab/>
        <w:t>(Subject to applicability of Data Protection Regulations) in case of user consent revocation (at UDM/UDR), the functionality described in bullet item e) may send a request to NWDAF service consumer(s) to delete the related user data/ analytics.</w:t>
      </w:r>
    </w:p>
    <w:p w14:paraId="44362BE8" w14:textId="77777777" w:rsidR="009166E9" w:rsidRPr="00E9603C" w:rsidRDefault="009166E9">
      <w:pPr>
        <w:pStyle w:val="B1"/>
        <w:rPr>
          <w:lang w:eastAsia="en-GB"/>
        </w:rPr>
      </w:pPr>
      <w:r w:rsidRPr="00E9603C">
        <w:rPr>
          <w:lang w:eastAsia="en-GB"/>
        </w:rPr>
        <w:t>k)</w:t>
      </w:r>
      <w:r w:rsidRPr="00E9603C">
        <w:rPr>
          <w:lang w:eastAsia="en-GB"/>
        </w:rPr>
        <w:tab/>
        <w:t>(Subject to applicability of Data Protection Regulations) in case of user consent revocation (at UDM/UDR), NWDAF service consumer(s) may delete the related user data/analytics on request (refer to bullet item j) or on expiry of validity time (refer to bullet item h).</w:t>
      </w:r>
    </w:p>
    <w:p w14:paraId="6D3F4E80" w14:textId="77777777" w:rsidR="009166E9" w:rsidRPr="00E9603C" w:rsidRDefault="009166E9">
      <w:pPr>
        <w:pStyle w:val="Heading2"/>
        <w:rPr>
          <w:lang w:eastAsia="zh-CN"/>
        </w:rPr>
      </w:pPr>
      <w:bookmarkStart w:id="14068" w:name="_Toc54770468"/>
      <w:bookmarkStart w:id="14069" w:name="_Toc54786781"/>
      <w:bookmarkStart w:id="14070" w:name="_Toc54779821"/>
      <w:bookmarkStart w:id="14071" w:name="_Toc57201659"/>
      <w:bookmarkStart w:id="14072" w:name="_Toc57641697"/>
      <w:bookmarkStart w:id="14073" w:name="_Toc59102050"/>
      <w:r w:rsidRPr="00E9603C">
        <w:rPr>
          <w:lang w:eastAsia="zh-CN"/>
        </w:rPr>
        <w:t>8.16</w:t>
      </w:r>
      <w:r w:rsidRPr="00E9603C">
        <w:rPr>
          <w:lang w:eastAsia="zh-CN"/>
        </w:rPr>
        <w:tab/>
        <w:t xml:space="preserve">Key Issue #16: </w:t>
      </w:r>
      <w:r w:rsidRPr="00E9603C">
        <w:t>UP optimization for edge computing</w:t>
      </w:r>
      <w:bookmarkEnd w:id="14068"/>
      <w:bookmarkEnd w:id="14069"/>
      <w:bookmarkEnd w:id="14070"/>
      <w:bookmarkEnd w:id="14071"/>
      <w:bookmarkEnd w:id="14072"/>
      <w:bookmarkEnd w:id="14073"/>
    </w:p>
    <w:p w14:paraId="30B381EE" w14:textId="77777777" w:rsidR="009166E9" w:rsidRPr="00E9603C" w:rsidRDefault="009166E9">
      <w:pPr>
        <w:rPr>
          <w:lang w:eastAsia="zh-CN"/>
        </w:rPr>
      </w:pPr>
      <w:r w:rsidRPr="00E9603C">
        <w:rPr>
          <w:lang w:eastAsia="zh-CN"/>
        </w:rPr>
        <w:t>It is concluded that the merged Solution#31 and merged Solution#48 are selected as basis for further normative work.</w:t>
      </w:r>
    </w:p>
    <w:p w14:paraId="718C63FF" w14:textId="77777777" w:rsidR="009166E9" w:rsidRPr="00E9603C" w:rsidRDefault="009166E9">
      <w:pPr>
        <w:rPr>
          <w:lang w:eastAsia="zh-CN"/>
        </w:rPr>
      </w:pPr>
      <w:r w:rsidRPr="00E9603C">
        <w:rPr>
          <w:lang w:eastAsia="zh-CN"/>
        </w:rPr>
        <w:t xml:space="preserve">It is also concludes that Alternative #2 of </w:t>
      </w:r>
      <w:r w:rsidRPr="00E9603C">
        <w:t>Solution #47 is selected to better support LADN service.</w:t>
      </w:r>
    </w:p>
    <w:p w14:paraId="31E513FD" w14:textId="77777777" w:rsidR="009166E9" w:rsidRPr="00E9603C" w:rsidRDefault="009166E9">
      <w:pPr>
        <w:pStyle w:val="Heading2"/>
      </w:pPr>
      <w:bookmarkStart w:id="14074" w:name="_Toc54779822"/>
      <w:bookmarkStart w:id="14075" w:name="_Toc57201660"/>
      <w:bookmarkStart w:id="14076" w:name="_Toc54786782"/>
      <w:bookmarkStart w:id="14077" w:name="_Toc54770469"/>
      <w:bookmarkStart w:id="14078" w:name="_Toc57641698"/>
      <w:bookmarkStart w:id="14079" w:name="_Toc59102051"/>
      <w:r w:rsidRPr="00E9603C">
        <w:t>8.</w:t>
      </w:r>
      <w:r w:rsidRPr="00E9603C">
        <w:rPr>
          <w:lang w:eastAsia="zh-CN"/>
        </w:rPr>
        <w:t>17</w:t>
      </w:r>
      <w:r w:rsidRPr="00E9603C">
        <w:tab/>
        <w:t>Key issue #17: Definition of accuracy levels</w:t>
      </w:r>
      <w:bookmarkEnd w:id="14075"/>
      <w:bookmarkEnd w:id="14078"/>
      <w:bookmarkEnd w:id="14079"/>
    </w:p>
    <w:p w14:paraId="3C3CAF8C" w14:textId="77777777" w:rsidR="009166E9" w:rsidRPr="00E9603C" w:rsidRDefault="009166E9">
      <w:r w:rsidRPr="00E9603C">
        <w:t>It is recommended to use Solution #52 as basis for normative work.</w:t>
      </w:r>
    </w:p>
    <w:p w14:paraId="7F275124" w14:textId="77777777" w:rsidR="009166E9" w:rsidRPr="00E9603C" w:rsidRDefault="009166E9">
      <w:pPr>
        <w:pStyle w:val="Heading2"/>
        <w:rPr>
          <w:lang w:eastAsia="zh-CN"/>
        </w:rPr>
      </w:pPr>
      <w:bookmarkStart w:id="14080" w:name="_Toc57201661"/>
      <w:bookmarkStart w:id="14081" w:name="_Toc57641699"/>
      <w:bookmarkStart w:id="14082" w:name="_Toc59102052"/>
      <w:r w:rsidRPr="00E9603C">
        <w:rPr>
          <w:lang w:eastAsia="zh-CN"/>
        </w:rPr>
        <w:t>8.18</w:t>
      </w:r>
      <w:r w:rsidRPr="00E9603C">
        <w:rPr>
          <w:lang w:eastAsia="zh-CN"/>
        </w:rPr>
        <w:tab/>
        <w:t xml:space="preserve">Key Issue #18: </w:t>
      </w:r>
      <w:r w:rsidRPr="00E9603C">
        <w:rPr>
          <w:lang w:eastAsia="ko-KR"/>
        </w:rPr>
        <w:t>Enhancement for real-time communication with NWDAF</w:t>
      </w:r>
      <w:bookmarkEnd w:id="14080"/>
      <w:bookmarkEnd w:id="14081"/>
      <w:bookmarkEnd w:id="14082"/>
    </w:p>
    <w:p w14:paraId="2260D6A1" w14:textId="77777777" w:rsidR="009166E9" w:rsidRPr="00E9603C" w:rsidRDefault="009166E9">
      <w:pPr>
        <w:rPr>
          <w:rFonts w:eastAsia="SimSun"/>
          <w:lang w:eastAsia="zh-CN"/>
        </w:rPr>
      </w:pPr>
      <w:r w:rsidRPr="00E9603C">
        <w:rPr>
          <w:rFonts w:eastAsia="SimSun"/>
          <w:lang w:eastAsia="zh-CN"/>
        </w:rPr>
        <w:t xml:space="preserve">For KI#18, </w:t>
      </w:r>
      <w:r w:rsidRPr="00E9603C">
        <w:rPr>
          <w:lang w:eastAsia="zh-CN"/>
        </w:rPr>
        <w:t>it is proposed that the following aspects from Solution #</w:t>
      </w:r>
      <w:r w:rsidRPr="00E9603C">
        <w:rPr>
          <w:rFonts w:eastAsia="SimSun"/>
          <w:lang w:eastAsia="zh-CN"/>
        </w:rPr>
        <w:t>54</w:t>
      </w:r>
      <w:r w:rsidRPr="00E9603C">
        <w:rPr>
          <w:lang w:eastAsia="zh-CN"/>
        </w:rPr>
        <w:t xml:space="preserve"> are considered for the normative work</w:t>
      </w:r>
      <w:r w:rsidRPr="00E9603C">
        <w:rPr>
          <w:rFonts w:eastAsia="SimSun"/>
          <w:lang w:eastAsia="zh-CN"/>
        </w:rPr>
        <w:t>:</w:t>
      </w:r>
    </w:p>
    <w:p w14:paraId="78169E66" w14:textId="77777777" w:rsidR="009166E9" w:rsidRPr="00E9603C" w:rsidRDefault="009166E9">
      <w:pPr>
        <w:pStyle w:val="B1"/>
        <w:widowControl w:val="0"/>
        <w:rPr>
          <w:rFonts w:eastAsia="SimSun"/>
          <w:lang w:eastAsia="zh-CN"/>
        </w:rPr>
      </w:pPr>
      <w:r w:rsidRPr="00E9603C">
        <w:rPr>
          <w:lang w:eastAsia="ko-KR"/>
        </w:rPr>
        <w:t>-</w:t>
      </w:r>
      <w:r w:rsidRPr="00E9603C">
        <w:rPr>
          <w:lang w:eastAsia="ko-KR"/>
        </w:rPr>
        <w:tab/>
        <w:t>The NWDAF can register its Supported Analytics Delay per Analytics ID in NRF during the NWDAF registration procedure.</w:t>
      </w:r>
    </w:p>
    <w:p w14:paraId="16C7ACF0" w14:textId="77777777" w:rsidR="009166E9" w:rsidRPr="00E9603C" w:rsidRDefault="009166E9">
      <w:pPr>
        <w:pStyle w:val="B1"/>
        <w:widowControl w:val="0"/>
        <w:rPr>
          <w:rFonts w:eastAsia="SimSun"/>
          <w:lang w:eastAsia="zh-CN"/>
        </w:rPr>
      </w:pPr>
      <w:r w:rsidRPr="00E9603C">
        <w:rPr>
          <w:lang w:eastAsia="ko-KR"/>
        </w:rPr>
        <w:t>-</w:t>
      </w:r>
      <w:r w:rsidRPr="00E9603C">
        <w:rPr>
          <w:lang w:eastAsia="ko-KR"/>
        </w:rPr>
        <w:tab/>
      </w:r>
      <w:bookmarkStart w:id="14083" w:name="OLE_LINK20"/>
      <w:r w:rsidRPr="00E9603C">
        <w:rPr>
          <w:lang w:eastAsia="ko-KR"/>
        </w:rPr>
        <w:t>The consumer NF discovers a candidate NWDAFs list via NRF. Each NWDAF in the list supports to provide the network data analytics for the requested Analytics ID within a time not exceeding the Supported Analytics Delay registered in the NWDAF profile.</w:t>
      </w:r>
      <w:bookmarkEnd w:id="14083"/>
      <w:r w:rsidRPr="00E9603C">
        <w:rPr>
          <w:lang w:eastAsia="ko-KR"/>
        </w:rPr>
        <w:t xml:space="preserve"> The consumer NF determines a suitable NWDAF by comparing its Expected Analytics Delay with the Supported Analytics Delay of each candidate NWDAF.</w:t>
      </w:r>
    </w:p>
    <w:p w14:paraId="05422CA9" w14:textId="77777777" w:rsidR="009166E9" w:rsidRPr="00E9603C" w:rsidRDefault="009166E9">
      <w:pPr>
        <w:pStyle w:val="B1"/>
        <w:widowControl w:val="0"/>
        <w:rPr>
          <w:lang w:eastAsia="ko-KR"/>
        </w:rPr>
      </w:pPr>
      <w:r w:rsidRPr="00E9603C">
        <w:rPr>
          <w:rFonts w:eastAsia="SimSun"/>
          <w:lang w:eastAsia="zh-CN"/>
        </w:rPr>
        <w:t>-</w:t>
      </w:r>
      <w:r w:rsidRPr="00E9603C">
        <w:rPr>
          <w:rFonts w:eastAsia="SimSun"/>
          <w:lang w:eastAsia="zh-CN"/>
        </w:rPr>
        <w:tab/>
      </w:r>
      <w:r w:rsidRPr="00E9603C">
        <w:rPr>
          <w:lang w:eastAsia="ko-KR"/>
        </w:rPr>
        <w:t>The determination of Supported Analytics Delay</w:t>
      </w:r>
      <w:r w:rsidRPr="00E9603C">
        <w:rPr>
          <w:rFonts w:eastAsia="SimSun"/>
          <w:lang w:eastAsia="zh-CN"/>
        </w:rPr>
        <w:t>, and how the NWDAF avoid updating its Supported Analytics Delay in NRF frequently</w:t>
      </w:r>
      <w:r w:rsidRPr="00E9603C">
        <w:rPr>
          <w:lang w:eastAsia="ko-KR"/>
        </w:rPr>
        <w:t xml:space="preserve"> is NWDAF implementation specific.</w:t>
      </w:r>
    </w:p>
    <w:p w14:paraId="56B80F15" w14:textId="77777777" w:rsidR="009166E9" w:rsidRPr="00E9603C" w:rsidRDefault="009166E9">
      <w:pPr>
        <w:pStyle w:val="Heading2"/>
      </w:pPr>
      <w:bookmarkStart w:id="14084" w:name="_Toc57201662"/>
      <w:bookmarkStart w:id="14085" w:name="_Toc57641700"/>
      <w:bookmarkStart w:id="14086" w:name="_Toc59102053"/>
      <w:r w:rsidRPr="00E9603C">
        <w:t>8</w:t>
      </w:r>
      <w:r w:rsidRPr="00E9603C">
        <w:rPr>
          <w:lang w:eastAsia="zh-CN"/>
        </w:rPr>
        <w:t>.19</w:t>
      </w:r>
      <w:r w:rsidRPr="00E9603C">
        <w:tab/>
        <w:t xml:space="preserve">Key Issue #19: Trained data model </w:t>
      </w:r>
      <w:r w:rsidRPr="00E9603C">
        <w:rPr>
          <w:rFonts w:cs="Arial"/>
        </w:rPr>
        <w:t>sharing between multiple NWDAF instances</w:t>
      </w:r>
      <w:bookmarkEnd w:id="14074"/>
      <w:bookmarkEnd w:id="14076"/>
      <w:bookmarkEnd w:id="14077"/>
      <w:bookmarkEnd w:id="14084"/>
      <w:bookmarkEnd w:id="14085"/>
      <w:bookmarkEnd w:id="14086"/>
    </w:p>
    <w:p w14:paraId="6E27819A" w14:textId="77777777" w:rsidR="009166E9" w:rsidRPr="00E9603C" w:rsidRDefault="009166E9">
      <w:r w:rsidRPr="00E9603C">
        <w:t>For the Key Issue #19, the following services are proposed for the normative work.</w:t>
      </w:r>
    </w:p>
    <w:p w14:paraId="7CA3DD23" w14:textId="77777777" w:rsidR="009166E9" w:rsidRPr="00E9603C" w:rsidRDefault="009166E9">
      <w:pPr>
        <w:pStyle w:val="B1"/>
        <w:rPr>
          <w:lang w:eastAsia="zh-CN"/>
        </w:rPr>
      </w:pPr>
      <w:r w:rsidRPr="00E9603C">
        <w:rPr>
          <w:lang w:eastAsia="zh-CN"/>
        </w:rPr>
        <w:t>-</w:t>
      </w:r>
      <w:r w:rsidRPr="00E9603C">
        <w:rPr>
          <w:lang w:eastAsia="zh-CN"/>
        </w:rPr>
        <w:tab/>
      </w:r>
      <w:r w:rsidRPr="00E9603C">
        <w:t>Nnwdaf_MLModelProvision is a new service introduced to share trained ML models between NWDAF instances</w:t>
      </w:r>
      <w:r w:rsidRPr="00E9603C">
        <w:rPr>
          <w:lang w:eastAsia="zh-CN"/>
        </w:rPr>
        <w:t>.</w:t>
      </w:r>
    </w:p>
    <w:p w14:paraId="35679302" w14:textId="77777777" w:rsidR="009166E9" w:rsidRPr="00E9603C" w:rsidRDefault="009166E9">
      <w:pPr>
        <w:pStyle w:val="B1"/>
        <w:rPr>
          <w:lang w:eastAsia="zh-CN"/>
        </w:rPr>
      </w:pPr>
      <w:r w:rsidRPr="00E9603C">
        <w:rPr>
          <w:lang w:eastAsia="zh-CN"/>
        </w:rPr>
        <w:t>-</w:t>
      </w:r>
      <w:r w:rsidRPr="00E9603C">
        <w:rPr>
          <w:lang w:eastAsia="zh-CN"/>
        </w:rPr>
        <w:tab/>
        <w:t xml:space="preserve">Nnwdaf_MLModelInfo </w:t>
      </w:r>
      <w:r w:rsidRPr="00E9603C">
        <w:t>is a new service introduced to request parameter(s) related to a ML model</w:t>
      </w:r>
      <w:r w:rsidRPr="00E9603C">
        <w:rPr>
          <w:lang w:eastAsia="zh-CN"/>
        </w:rPr>
        <w:t>.</w:t>
      </w:r>
    </w:p>
    <w:p w14:paraId="617F80FA" w14:textId="77777777" w:rsidR="009166E9" w:rsidRPr="00E9603C" w:rsidRDefault="009166E9">
      <w:pPr>
        <w:pStyle w:val="B1"/>
        <w:rPr>
          <w:lang w:eastAsia="zh-CN"/>
        </w:rPr>
      </w:pPr>
      <w:r w:rsidRPr="00E9603C">
        <w:rPr>
          <w:lang w:eastAsia="zh-CN"/>
        </w:rPr>
        <w:t>-</w:t>
      </w:r>
      <w:r w:rsidRPr="00E9603C">
        <w:rPr>
          <w:lang w:eastAsia="zh-CN"/>
        </w:rPr>
        <w:tab/>
        <w:t xml:space="preserve">Nnwdaf_MLModelUpdate </w:t>
      </w:r>
      <w:r w:rsidRPr="00E9603C">
        <w:t>is a new service introduced to let a ML Model Consumer inform a ML Model Provider on further training that has been performed on the ML model</w:t>
      </w:r>
      <w:r w:rsidRPr="00E9603C">
        <w:rPr>
          <w:lang w:eastAsia="zh-CN"/>
        </w:rPr>
        <w:t>.</w:t>
      </w:r>
    </w:p>
    <w:p w14:paraId="7383DB12" w14:textId="77777777" w:rsidR="009166E9" w:rsidRPr="00E9603C" w:rsidRDefault="009166E9">
      <w:pPr>
        <w:pStyle w:val="NO"/>
      </w:pPr>
      <w:r w:rsidRPr="00E9603C">
        <w:t>NOTE</w:t>
      </w:r>
      <w:r w:rsidR="00E9603C" w:rsidRPr="00E9603C">
        <w:t> </w:t>
      </w:r>
      <w:r w:rsidRPr="00E9603C">
        <w:t>1:</w:t>
      </w:r>
      <w:r w:rsidRPr="00E9603C">
        <w:tab/>
        <w:t>Whether all the services listed above are needed will be confirmed during normative work.</w:t>
      </w:r>
    </w:p>
    <w:p w14:paraId="24784318" w14:textId="77777777" w:rsidR="009166E9" w:rsidRPr="00E9603C" w:rsidRDefault="009166E9">
      <w:pPr>
        <w:pStyle w:val="B1"/>
        <w:ind w:left="0" w:firstLine="0"/>
      </w:pPr>
      <w:r w:rsidRPr="00E9603C">
        <w:rPr>
          <w:lang w:eastAsia="zh-CN"/>
        </w:rPr>
        <w:t>In addition, NWDAF instances can discover NWDAF instances providing ML models via NRF.</w:t>
      </w:r>
    </w:p>
    <w:p w14:paraId="34B2A571" w14:textId="77777777" w:rsidR="009166E9" w:rsidRPr="00E9603C" w:rsidRDefault="009166E9">
      <w:pPr>
        <w:pStyle w:val="NO"/>
      </w:pPr>
      <w:r w:rsidRPr="00E9603C">
        <w:t>NOTE</w:t>
      </w:r>
      <w:r w:rsidR="00E9603C" w:rsidRPr="00E9603C">
        <w:t> </w:t>
      </w:r>
      <w:r w:rsidRPr="00E9603C">
        <w:t>2:</w:t>
      </w:r>
      <w:r w:rsidRPr="00E9603C">
        <w:tab/>
        <w:t>The selected services need to be aligned with Key Issue #1 to enable ML model training and sharing in the context of multiple NWDAF instances.</w:t>
      </w:r>
    </w:p>
    <w:p w14:paraId="4481C2F5" w14:textId="77777777" w:rsidR="009166E9" w:rsidRPr="00E9603C" w:rsidRDefault="009166E9">
      <w:pPr>
        <w:pStyle w:val="NO"/>
      </w:pPr>
      <w:r w:rsidRPr="00E9603C">
        <w:t>NOTE</w:t>
      </w:r>
      <w:r w:rsidR="00E9603C" w:rsidRPr="00E9603C">
        <w:t> </w:t>
      </w:r>
      <w:r w:rsidRPr="00E9603C">
        <w:t>3:</w:t>
      </w:r>
      <w:r w:rsidRPr="00E9603C">
        <w:tab/>
        <w:t xml:space="preserve">The complete list of parameters required for each new service needs to be determined during normative work. </w:t>
      </w:r>
      <w:bookmarkStart w:id="14087" w:name="_Hlk56613697"/>
      <w:r w:rsidRPr="00E9603C">
        <w:t>The parameters introduced and their definitions shall be held to a minimum enough for a single vendor environment.</w:t>
      </w:r>
      <w:bookmarkEnd w:id="14087"/>
    </w:p>
    <w:p w14:paraId="412101DA" w14:textId="77777777" w:rsidR="009166E9" w:rsidRPr="00E9603C" w:rsidRDefault="009166E9">
      <w:pPr>
        <w:rPr>
          <w:lang w:eastAsia="ko-KR"/>
        </w:rPr>
      </w:pPr>
      <w:r w:rsidRPr="00E9603C">
        <w:rPr>
          <w:lang w:eastAsia="ko-KR"/>
        </w:rPr>
        <w:t>3GPP standardized sharing of models across different vendor environments is not deemed feasible in this release of the specifications. Sharing of models or model meta data is limited to single vendor environments.</w:t>
      </w:r>
    </w:p>
    <w:p w14:paraId="2A50E1A9" w14:textId="77777777" w:rsidR="009166E9" w:rsidRPr="00E9603C" w:rsidRDefault="009166E9">
      <w:pPr>
        <w:pStyle w:val="Heading2"/>
        <w:rPr>
          <w:lang w:eastAsia="zh-CN"/>
        </w:rPr>
      </w:pPr>
      <w:bookmarkStart w:id="14088" w:name="_Toc54786783"/>
      <w:bookmarkStart w:id="14089" w:name="_Toc54770470"/>
      <w:bookmarkStart w:id="14090" w:name="_Toc57201663"/>
      <w:bookmarkStart w:id="14091" w:name="_Toc54779823"/>
      <w:bookmarkStart w:id="14092" w:name="_Toc57641701"/>
      <w:bookmarkStart w:id="14093" w:name="_Toc59102054"/>
      <w:r w:rsidRPr="00E9603C">
        <w:rPr>
          <w:lang w:eastAsia="zh-CN"/>
        </w:rPr>
        <w:t>8.20</w:t>
      </w:r>
      <w:r w:rsidRPr="00E9603C">
        <w:rPr>
          <w:lang w:eastAsia="zh-CN"/>
        </w:rPr>
        <w:tab/>
        <w:t>Key Issue #20: NWDAF assisting in detecting anomaly events for the user plane</w:t>
      </w:r>
      <w:bookmarkEnd w:id="14088"/>
      <w:bookmarkEnd w:id="14089"/>
      <w:bookmarkEnd w:id="14090"/>
      <w:bookmarkEnd w:id="14091"/>
      <w:bookmarkEnd w:id="14092"/>
      <w:bookmarkEnd w:id="14093"/>
    </w:p>
    <w:p w14:paraId="7BEDE596" w14:textId="77777777" w:rsidR="009166E9" w:rsidRPr="00E9603C" w:rsidRDefault="009166E9">
      <w:pPr>
        <w:rPr>
          <w:rFonts w:eastAsia="SimSun"/>
          <w:lang w:eastAsia="zh-CN"/>
        </w:rPr>
      </w:pPr>
      <w:r w:rsidRPr="00E9603C">
        <w:rPr>
          <w:rFonts w:eastAsia="SimSun"/>
          <w:lang w:eastAsia="zh-CN"/>
        </w:rPr>
        <w:t>For KI#20, no normative work has been identified for Rel-17.</w:t>
      </w:r>
    </w:p>
    <w:p w14:paraId="708D997C" w14:textId="77777777" w:rsidR="009166E9" w:rsidRPr="00E9603C" w:rsidRDefault="009166E9">
      <w:pPr>
        <w:pStyle w:val="Heading2"/>
        <w:rPr>
          <w:lang w:eastAsia="zh-CN"/>
        </w:rPr>
      </w:pPr>
      <w:bookmarkStart w:id="14094" w:name="_Toc57201664"/>
      <w:bookmarkStart w:id="14095" w:name="_Toc57641702"/>
      <w:bookmarkStart w:id="14096" w:name="_Toc59102055"/>
      <w:r w:rsidRPr="00E9603C">
        <w:rPr>
          <w:lang w:eastAsia="zh-CN"/>
        </w:rPr>
        <w:t>8.21</w:t>
      </w:r>
      <w:r w:rsidRPr="00E9603C">
        <w:rPr>
          <w:lang w:eastAsia="zh-CN"/>
        </w:rPr>
        <w:tab/>
        <w:t>Key Issue #21: NWDAF assisting in user plane</w:t>
      </w:r>
      <w:r w:rsidRPr="00E9603C">
        <w:rPr>
          <w:lang w:eastAsia="en-GB"/>
        </w:rPr>
        <w:t xml:space="preserve"> performance</w:t>
      </w:r>
      <w:bookmarkEnd w:id="14094"/>
      <w:bookmarkEnd w:id="14095"/>
      <w:bookmarkEnd w:id="14096"/>
    </w:p>
    <w:p w14:paraId="03461CC4" w14:textId="77777777" w:rsidR="009166E9" w:rsidRPr="00E9603C" w:rsidRDefault="009166E9">
      <w:pPr>
        <w:rPr>
          <w:lang w:eastAsia="zh-CN"/>
        </w:rPr>
      </w:pPr>
      <w:r w:rsidRPr="00E9603C">
        <w:rPr>
          <w:lang w:eastAsia="zh-CN"/>
        </w:rPr>
        <w:t>For Key Issue #21 "NWDAF assisting in user plane performance", it is concluded that no normative work is needed in Rel-17.</w:t>
      </w:r>
    </w:p>
    <w:p w14:paraId="33CA4247" w14:textId="77777777" w:rsidR="009166E9" w:rsidRPr="00E9603C" w:rsidRDefault="009166E9">
      <w:pPr>
        <w:pStyle w:val="Heading9"/>
      </w:pPr>
      <w:bookmarkStart w:id="14097" w:name="_Toc20730733"/>
      <w:bookmarkEnd w:id="3383"/>
      <w:bookmarkEnd w:id="3384"/>
      <w:bookmarkEnd w:id="3385"/>
      <w:bookmarkEnd w:id="3386"/>
      <w:r w:rsidRPr="00E9603C">
        <w:rPr>
          <w:rFonts w:eastAsia="Malgun Gothic"/>
          <w:lang w:eastAsia="zh-CN"/>
        </w:rPr>
        <w:br w:type="page"/>
      </w:r>
      <w:bookmarkStart w:id="14098" w:name="_Toc57201665"/>
      <w:bookmarkStart w:id="14099" w:name="_Toc25417817"/>
      <w:bookmarkStart w:id="14100" w:name="_Toc31448752"/>
      <w:bookmarkStart w:id="14101" w:name="_Toc50021502"/>
      <w:bookmarkStart w:id="14102" w:name="_Toc50022071"/>
      <w:bookmarkStart w:id="14103" w:name="_Toc50022791"/>
      <w:bookmarkStart w:id="14104" w:name="_Toc50023440"/>
      <w:bookmarkStart w:id="14105" w:name="_Toc50024025"/>
      <w:bookmarkStart w:id="14106" w:name="_Toc31639228"/>
      <w:bookmarkStart w:id="14107" w:name="_Toc44004570"/>
      <w:bookmarkStart w:id="14108" w:name="_Toc31361047"/>
      <w:bookmarkStart w:id="14109" w:name="_Toc25417349"/>
      <w:bookmarkStart w:id="14110" w:name="_Toc30155677"/>
      <w:bookmarkStart w:id="14111" w:name="_Toc31296430"/>
      <w:bookmarkStart w:id="14112" w:name="_Toc50579826"/>
      <w:bookmarkStart w:id="14113" w:name="_Toc30155557"/>
      <w:bookmarkStart w:id="14114" w:name="_Toc54770471"/>
      <w:bookmarkStart w:id="14115" w:name="_Toc54779824"/>
      <w:bookmarkStart w:id="14116" w:name="_Toc54786784"/>
      <w:bookmarkStart w:id="14117" w:name="_Toc23409923"/>
      <w:bookmarkStart w:id="14118" w:name="_Toc57641703"/>
      <w:bookmarkStart w:id="14119" w:name="_Toc59102056"/>
      <w:r w:rsidRPr="00E9603C">
        <w:t>Annex A:</w:t>
      </w:r>
      <w:r w:rsidRPr="00E9603C">
        <w:br/>
        <w:t>Change history</w:t>
      </w:r>
      <w:bookmarkEnd w:id="14098"/>
      <w:bookmarkEnd w:id="14118"/>
      <w:bookmarkEnd w:id="1411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9"/>
        <w:gridCol w:w="924"/>
        <w:gridCol w:w="1060"/>
        <w:gridCol w:w="709"/>
        <w:gridCol w:w="425"/>
        <w:gridCol w:w="426"/>
        <w:gridCol w:w="4568"/>
        <w:gridCol w:w="708"/>
      </w:tblGrid>
      <w:tr w:rsidR="009166E9" w:rsidRPr="00E9603C" w14:paraId="26EC2B3F" w14:textId="77777777">
        <w:trPr>
          <w:cantSplit/>
        </w:trPr>
        <w:tc>
          <w:tcPr>
            <w:tcW w:w="9739" w:type="dxa"/>
            <w:gridSpan w:val="8"/>
            <w:tcBorders>
              <w:bottom w:val="nil"/>
            </w:tcBorders>
            <w:shd w:val="solid" w:color="FFFFFF" w:fill="auto"/>
          </w:tcPr>
          <w:bookmarkEnd w:id="3378"/>
          <w:bookmarkEnd w:id="14097"/>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p w14:paraId="715D64AD" w14:textId="77777777" w:rsidR="009166E9" w:rsidRPr="00E9603C" w:rsidRDefault="009166E9">
            <w:pPr>
              <w:pStyle w:val="TAH"/>
              <w:rPr>
                <w:sz w:val="16"/>
              </w:rPr>
            </w:pPr>
            <w:r w:rsidRPr="00E9603C">
              <w:t>Change history</w:t>
            </w:r>
          </w:p>
        </w:tc>
      </w:tr>
      <w:tr w:rsidR="009166E9" w:rsidRPr="00E9603C" w14:paraId="2D8F61AE" w14:textId="77777777" w:rsidTr="00C77E8A">
        <w:trPr>
          <w:cantSplit/>
        </w:trPr>
        <w:tc>
          <w:tcPr>
            <w:tcW w:w="919" w:type="dxa"/>
            <w:shd w:val="pct10" w:color="auto" w:fill="FFFFFF"/>
          </w:tcPr>
          <w:p w14:paraId="4D43E707" w14:textId="77777777" w:rsidR="009166E9" w:rsidRPr="00E9603C" w:rsidRDefault="009166E9">
            <w:pPr>
              <w:pStyle w:val="TAH"/>
              <w:rPr>
                <w:sz w:val="16"/>
                <w:szCs w:val="16"/>
              </w:rPr>
            </w:pPr>
            <w:r w:rsidRPr="00E9603C">
              <w:rPr>
                <w:sz w:val="16"/>
                <w:szCs w:val="16"/>
              </w:rPr>
              <w:t>Date</w:t>
            </w:r>
          </w:p>
        </w:tc>
        <w:tc>
          <w:tcPr>
            <w:tcW w:w="924" w:type="dxa"/>
            <w:shd w:val="pct10" w:color="auto" w:fill="FFFFFF"/>
          </w:tcPr>
          <w:p w14:paraId="4102DAE6" w14:textId="77777777" w:rsidR="009166E9" w:rsidRPr="00E9603C" w:rsidRDefault="009166E9">
            <w:pPr>
              <w:pStyle w:val="TAH"/>
              <w:rPr>
                <w:sz w:val="16"/>
                <w:szCs w:val="16"/>
              </w:rPr>
            </w:pPr>
            <w:r w:rsidRPr="00E9603C">
              <w:rPr>
                <w:sz w:val="16"/>
                <w:szCs w:val="16"/>
              </w:rPr>
              <w:t>Meeting</w:t>
            </w:r>
          </w:p>
        </w:tc>
        <w:tc>
          <w:tcPr>
            <w:tcW w:w="1060" w:type="dxa"/>
            <w:shd w:val="pct10" w:color="auto" w:fill="FFFFFF"/>
          </w:tcPr>
          <w:p w14:paraId="25947DDA" w14:textId="77777777" w:rsidR="009166E9" w:rsidRPr="00E9603C" w:rsidRDefault="009166E9">
            <w:pPr>
              <w:pStyle w:val="TAH"/>
              <w:rPr>
                <w:sz w:val="16"/>
                <w:szCs w:val="16"/>
              </w:rPr>
            </w:pPr>
            <w:r w:rsidRPr="00E9603C">
              <w:rPr>
                <w:sz w:val="16"/>
                <w:szCs w:val="16"/>
              </w:rPr>
              <w:t>TDoc</w:t>
            </w:r>
          </w:p>
        </w:tc>
        <w:tc>
          <w:tcPr>
            <w:tcW w:w="709" w:type="dxa"/>
            <w:shd w:val="pct10" w:color="auto" w:fill="FFFFFF"/>
          </w:tcPr>
          <w:p w14:paraId="4CACD4EF" w14:textId="77777777" w:rsidR="009166E9" w:rsidRPr="00E9603C" w:rsidRDefault="009166E9">
            <w:pPr>
              <w:pStyle w:val="TAH"/>
              <w:rPr>
                <w:sz w:val="16"/>
                <w:szCs w:val="16"/>
              </w:rPr>
            </w:pPr>
            <w:r w:rsidRPr="00E9603C">
              <w:rPr>
                <w:sz w:val="16"/>
                <w:szCs w:val="16"/>
              </w:rPr>
              <w:t>CR</w:t>
            </w:r>
          </w:p>
        </w:tc>
        <w:tc>
          <w:tcPr>
            <w:tcW w:w="425" w:type="dxa"/>
            <w:shd w:val="pct10" w:color="auto" w:fill="FFFFFF"/>
          </w:tcPr>
          <w:p w14:paraId="1D71AC45" w14:textId="77777777" w:rsidR="009166E9" w:rsidRPr="00E9603C" w:rsidRDefault="009166E9">
            <w:pPr>
              <w:pStyle w:val="TAH"/>
              <w:rPr>
                <w:sz w:val="16"/>
                <w:szCs w:val="16"/>
              </w:rPr>
            </w:pPr>
            <w:r w:rsidRPr="00E9603C">
              <w:rPr>
                <w:sz w:val="16"/>
                <w:szCs w:val="16"/>
              </w:rPr>
              <w:t>Rev</w:t>
            </w:r>
          </w:p>
        </w:tc>
        <w:tc>
          <w:tcPr>
            <w:tcW w:w="426" w:type="dxa"/>
            <w:shd w:val="pct10" w:color="auto" w:fill="FFFFFF"/>
          </w:tcPr>
          <w:p w14:paraId="2CEA8592" w14:textId="77777777" w:rsidR="009166E9" w:rsidRPr="00E9603C" w:rsidRDefault="009166E9">
            <w:pPr>
              <w:pStyle w:val="TAH"/>
              <w:rPr>
                <w:sz w:val="16"/>
                <w:szCs w:val="16"/>
              </w:rPr>
            </w:pPr>
            <w:r w:rsidRPr="00E9603C">
              <w:rPr>
                <w:sz w:val="16"/>
                <w:szCs w:val="16"/>
              </w:rPr>
              <w:t>Cat</w:t>
            </w:r>
          </w:p>
        </w:tc>
        <w:tc>
          <w:tcPr>
            <w:tcW w:w="4568" w:type="dxa"/>
            <w:shd w:val="pct10" w:color="auto" w:fill="FFFFFF"/>
          </w:tcPr>
          <w:p w14:paraId="3C12F5DA" w14:textId="77777777" w:rsidR="009166E9" w:rsidRPr="00E9603C" w:rsidRDefault="009166E9">
            <w:pPr>
              <w:pStyle w:val="TAH"/>
              <w:rPr>
                <w:sz w:val="16"/>
                <w:szCs w:val="16"/>
              </w:rPr>
            </w:pPr>
            <w:r w:rsidRPr="00E9603C">
              <w:rPr>
                <w:sz w:val="16"/>
                <w:szCs w:val="16"/>
              </w:rPr>
              <w:t>Subject/Comment</w:t>
            </w:r>
          </w:p>
        </w:tc>
        <w:tc>
          <w:tcPr>
            <w:tcW w:w="708" w:type="dxa"/>
            <w:shd w:val="pct10" w:color="auto" w:fill="FFFFFF"/>
          </w:tcPr>
          <w:p w14:paraId="3E6E6E6F" w14:textId="77777777" w:rsidR="009166E9" w:rsidRPr="00E9603C" w:rsidRDefault="009166E9">
            <w:pPr>
              <w:pStyle w:val="TAH"/>
              <w:rPr>
                <w:sz w:val="16"/>
                <w:szCs w:val="16"/>
              </w:rPr>
            </w:pPr>
            <w:r w:rsidRPr="00E9603C">
              <w:rPr>
                <w:sz w:val="16"/>
                <w:szCs w:val="16"/>
              </w:rPr>
              <w:t>New version</w:t>
            </w:r>
          </w:p>
        </w:tc>
      </w:tr>
      <w:tr w:rsidR="009166E9" w:rsidRPr="00E9603C" w14:paraId="01D27F01" w14:textId="77777777" w:rsidTr="00C77E8A">
        <w:trPr>
          <w:cantSplit/>
        </w:trPr>
        <w:tc>
          <w:tcPr>
            <w:tcW w:w="919" w:type="dxa"/>
            <w:shd w:val="solid" w:color="FFFFFF" w:fill="auto"/>
          </w:tcPr>
          <w:p w14:paraId="6ACDD6F9" w14:textId="77777777" w:rsidR="009166E9" w:rsidRPr="00E9603C" w:rsidRDefault="009166E9">
            <w:pPr>
              <w:pStyle w:val="TAL"/>
              <w:rPr>
                <w:sz w:val="16"/>
                <w:szCs w:val="16"/>
              </w:rPr>
            </w:pPr>
            <w:r w:rsidRPr="00E9603C">
              <w:rPr>
                <w:color w:val="0000FF"/>
                <w:sz w:val="16"/>
                <w:szCs w:val="16"/>
                <w:lang w:eastAsia="ko-KR"/>
              </w:rPr>
              <w:t>2020-09</w:t>
            </w:r>
          </w:p>
        </w:tc>
        <w:tc>
          <w:tcPr>
            <w:tcW w:w="924" w:type="dxa"/>
            <w:shd w:val="solid" w:color="FFFFFF" w:fill="auto"/>
          </w:tcPr>
          <w:p w14:paraId="75BCF8ED" w14:textId="77777777" w:rsidR="009166E9" w:rsidRPr="00E9603C" w:rsidRDefault="009166E9">
            <w:pPr>
              <w:pStyle w:val="TAL"/>
              <w:rPr>
                <w:sz w:val="16"/>
                <w:szCs w:val="16"/>
              </w:rPr>
            </w:pPr>
            <w:r w:rsidRPr="00E9603C">
              <w:rPr>
                <w:color w:val="0000FF"/>
                <w:sz w:val="16"/>
                <w:szCs w:val="16"/>
                <w:lang w:eastAsia="ko-KR"/>
              </w:rPr>
              <w:t>SP#89-E</w:t>
            </w:r>
          </w:p>
        </w:tc>
        <w:tc>
          <w:tcPr>
            <w:tcW w:w="1060" w:type="dxa"/>
            <w:shd w:val="solid" w:color="FFFFFF" w:fill="auto"/>
          </w:tcPr>
          <w:p w14:paraId="6DA6A0A5" w14:textId="77777777" w:rsidR="009166E9" w:rsidRPr="00E9603C" w:rsidRDefault="009166E9">
            <w:pPr>
              <w:pStyle w:val="TAL"/>
              <w:rPr>
                <w:sz w:val="16"/>
                <w:szCs w:val="16"/>
              </w:rPr>
            </w:pPr>
            <w:r w:rsidRPr="00E9603C">
              <w:rPr>
                <w:color w:val="0000FF"/>
                <w:sz w:val="16"/>
                <w:szCs w:val="16"/>
                <w:lang w:eastAsia="ko-KR"/>
              </w:rPr>
              <w:t>SP-200694</w:t>
            </w:r>
          </w:p>
        </w:tc>
        <w:tc>
          <w:tcPr>
            <w:tcW w:w="709" w:type="dxa"/>
            <w:shd w:val="solid" w:color="FFFFFF" w:fill="auto"/>
          </w:tcPr>
          <w:p w14:paraId="2C6DC038" w14:textId="77777777" w:rsidR="009166E9" w:rsidRPr="00E9603C" w:rsidRDefault="009166E9">
            <w:pPr>
              <w:pStyle w:val="TAL"/>
              <w:rPr>
                <w:sz w:val="16"/>
                <w:szCs w:val="16"/>
              </w:rPr>
            </w:pPr>
            <w:r w:rsidRPr="00E9603C">
              <w:rPr>
                <w:color w:val="0000FF"/>
                <w:sz w:val="16"/>
                <w:szCs w:val="16"/>
                <w:lang w:eastAsia="en-US"/>
              </w:rPr>
              <w:t>-</w:t>
            </w:r>
          </w:p>
        </w:tc>
        <w:tc>
          <w:tcPr>
            <w:tcW w:w="425" w:type="dxa"/>
            <w:shd w:val="solid" w:color="FFFFFF" w:fill="auto"/>
          </w:tcPr>
          <w:p w14:paraId="0973FBF0" w14:textId="77777777" w:rsidR="009166E9" w:rsidRPr="00E9603C" w:rsidRDefault="009166E9">
            <w:pPr>
              <w:pStyle w:val="TAL"/>
              <w:rPr>
                <w:sz w:val="16"/>
                <w:szCs w:val="16"/>
              </w:rPr>
            </w:pPr>
            <w:r w:rsidRPr="00E9603C">
              <w:rPr>
                <w:color w:val="0000FF"/>
                <w:sz w:val="16"/>
                <w:szCs w:val="16"/>
                <w:lang w:eastAsia="en-US"/>
              </w:rPr>
              <w:t>-</w:t>
            </w:r>
          </w:p>
        </w:tc>
        <w:tc>
          <w:tcPr>
            <w:tcW w:w="426" w:type="dxa"/>
            <w:shd w:val="solid" w:color="FFFFFF" w:fill="auto"/>
          </w:tcPr>
          <w:p w14:paraId="4194E6A0" w14:textId="77777777" w:rsidR="009166E9" w:rsidRPr="00E9603C" w:rsidRDefault="009166E9">
            <w:pPr>
              <w:pStyle w:val="TAL"/>
              <w:rPr>
                <w:sz w:val="16"/>
                <w:szCs w:val="16"/>
              </w:rPr>
            </w:pPr>
            <w:r w:rsidRPr="00E9603C">
              <w:rPr>
                <w:color w:val="0000FF"/>
                <w:sz w:val="16"/>
                <w:szCs w:val="16"/>
                <w:lang w:eastAsia="en-US"/>
              </w:rPr>
              <w:t>-</w:t>
            </w:r>
          </w:p>
        </w:tc>
        <w:tc>
          <w:tcPr>
            <w:tcW w:w="4568" w:type="dxa"/>
            <w:shd w:val="solid" w:color="FFFFFF" w:fill="auto"/>
          </w:tcPr>
          <w:p w14:paraId="08606A0F" w14:textId="77777777" w:rsidR="009166E9" w:rsidRPr="00E9603C" w:rsidRDefault="009166E9">
            <w:pPr>
              <w:pStyle w:val="TAL"/>
              <w:rPr>
                <w:sz w:val="16"/>
                <w:szCs w:val="16"/>
              </w:rPr>
            </w:pPr>
            <w:r w:rsidRPr="00E9603C">
              <w:rPr>
                <w:color w:val="0000FF"/>
                <w:sz w:val="16"/>
                <w:szCs w:val="16"/>
                <w:lang w:eastAsia="en-US"/>
              </w:rPr>
              <w:t>MCC Editorial update for presentation to TSG SA for information</w:t>
            </w:r>
          </w:p>
        </w:tc>
        <w:tc>
          <w:tcPr>
            <w:tcW w:w="708" w:type="dxa"/>
            <w:shd w:val="solid" w:color="FFFFFF" w:fill="auto"/>
          </w:tcPr>
          <w:p w14:paraId="75D1846F" w14:textId="77777777" w:rsidR="009166E9" w:rsidRPr="00E9603C" w:rsidRDefault="009166E9">
            <w:pPr>
              <w:pStyle w:val="TAL"/>
              <w:rPr>
                <w:sz w:val="16"/>
                <w:szCs w:val="16"/>
              </w:rPr>
            </w:pPr>
            <w:r w:rsidRPr="00E9603C">
              <w:rPr>
                <w:color w:val="0000FF"/>
                <w:sz w:val="16"/>
                <w:szCs w:val="16"/>
                <w:lang w:eastAsia="en-US"/>
              </w:rPr>
              <w:t>1.0.0</w:t>
            </w:r>
          </w:p>
        </w:tc>
      </w:tr>
      <w:tr w:rsidR="00C77E8A" w:rsidRPr="00E9603C" w14:paraId="442AC127" w14:textId="77777777" w:rsidTr="00C77E8A">
        <w:trPr>
          <w:cantSplit/>
        </w:trPr>
        <w:tc>
          <w:tcPr>
            <w:tcW w:w="919" w:type="dxa"/>
            <w:shd w:val="solid" w:color="FFFFFF" w:fill="auto"/>
          </w:tcPr>
          <w:p w14:paraId="0C54E237" w14:textId="77777777" w:rsidR="00C77E8A" w:rsidRPr="00E9603C" w:rsidRDefault="00C77E8A" w:rsidP="00D31CFA">
            <w:pPr>
              <w:pStyle w:val="TAL"/>
              <w:rPr>
                <w:sz w:val="16"/>
                <w:szCs w:val="16"/>
              </w:rPr>
            </w:pPr>
            <w:r w:rsidRPr="00E9603C">
              <w:rPr>
                <w:color w:val="0000FF"/>
                <w:sz w:val="16"/>
                <w:szCs w:val="16"/>
                <w:lang w:eastAsia="ko-KR"/>
              </w:rPr>
              <w:t>2020-</w:t>
            </w:r>
            <w:r>
              <w:rPr>
                <w:color w:val="0000FF"/>
                <w:sz w:val="16"/>
                <w:szCs w:val="16"/>
                <w:lang w:eastAsia="ko-KR"/>
              </w:rPr>
              <w:t>11</w:t>
            </w:r>
          </w:p>
        </w:tc>
        <w:tc>
          <w:tcPr>
            <w:tcW w:w="924" w:type="dxa"/>
            <w:shd w:val="solid" w:color="FFFFFF" w:fill="auto"/>
          </w:tcPr>
          <w:p w14:paraId="2F7704A4" w14:textId="77777777" w:rsidR="00C77E8A" w:rsidRPr="00E9603C" w:rsidRDefault="00C77E8A" w:rsidP="00D31CFA">
            <w:pPr>
              <w:pStyle w:val="TAL"/>
              <w:rPr>
                <w:sz w:val="16"/>
                <w:szCs w:val="16"/>
              </w:rPr>
            </w:pPr>
            <w:r w:rsidRPr="00E9603C">
              <w:rPr>
                <w:color w:val="0000FF"/>
                <w:sz w:val="16"/>
                <w:szCs w:val="16"/>
                <w:lang w:eastAsia="ko-KR"/>
              </w:rPr>
              <w:t>SP#</w:t>
            </w:r>
            <w:r>
              <w:rPr>
                <w:color w:val="0000FF"/>
                <w:sz w:val="16"/>
                <w:szCs w:val="16"/>
                <w:lang w:eastAsia="ko-KR"/>
              </w:rPr>
              <w:t>90</w:t>
            </w:r>
            <w:r w:rsidRPr="00E9603C">
              <w:rPr>
                <w:color w:val="0000FF"/>
                <w:sz w:val="16"/>
                <w:szCs w:val="16"/>
                <w:lang w:eastAsia="ko-KR"/>
              </w:rPr>
              <w:t>-E</w:t>
            </w:r>
          </w:p>
        </w:tc>
        <w:tc>
          <w:tcPr>
            <w:tcW w:w="1060" w:type="dxa"/>
            <w:shd w:val="solid" w:color="FFFFFF" w:fill="auto"/>
          </w:tcPr>
          <w:p w14:paraId="03F9C4F3" w14:textId="77777777" w:rsidR="00C77E8A" w:rsidRPr="00E9603C" w:rsidRDefault="00C77E8A" w:rsidP="00D31CFA">
            <w:pPr>
              <w:pStyle w:val="TAL"/>
              <w:rPr>
                <w:sz w:val="16"/>
                <w:szCs w:val="16"/>
              </w:rPr>
            </w:pPr>
            <w:r w:rsidRPr="00E9603C">
              <w:rPr>
                <w:color w:val="0000FF"/>
                <w:sz w:val="16"/>
                <w:szCs w:val="16"/>
                <w:lang w:eastAsia="ko-KR"/>
              </w:rPr>
              <w:t>SP-200</w:t>
            </w:r>
            <w:r>
              <w:rPr>
                <w:color w:val="0000FF"/>
                <w:sz w:val="16"/>
                <w:szCs w:val="16"/>
                <w:lang w:eastAsia="ko-KR"/>
              </w:rPr>
              <w:t>971</w:t>
            </w:r>
          </w:p>
        </w:tc>
        <w:tc>
          <w:tcPr>
            <w:tcW w:w="709" w:type="dxa"/>
            <w:shd w:val="solid" w:color="FFFFFF" w:fill="auto"/>
          </w:tcPr>
          <w:p w14:paraId="200548B0" w14:textId="77777777" w:rsidR="00C77E8A" w:rsidRPr="00E9603C" w:rsidRDefault="00C77E8A" w:rsidP="00D31CFA">
            <w:pPr>
              <w:pStyle w:val="TAL"/>
              <w:rPr>
                <w:sz w:val="16"/>
                <w:szCs w:val="16"/>
              </w:rPr>
            </w:pPr>
            <w:r w:rsidRPr="00E9603C">
              <w:rPr>
                <w:color w:val="0000FF"/>
                <w:sz w:val="16"/>
                <w:szCs w:val="16"/>
                <w:lang w:eastAsia="en-US"/>
              </w:rPr>
              <w:t>-</w:t>
            </w:r>
          </w:p>
        </w:tc>
        <w:tc>
          <w:tcPr>
            <w:tcW w:w="425" w:type="dxa"/>
            <w:shd w:val="solid" w:color="FFFFFF" w:fill="auto"/>
          </w:tcPr>
          <w:p w14:paraId="05C25A70" w14:textId="77777777" w:rsidR="00C77E8A" w:rsidRPr="00E9603C" w:rsidRDefault="00C77E8A" w:rsidP="00D31CFA">
            <w:pPr>
              <w:pStyle w:val="TAL"/>
              <w:rPr>
                <w:sz w:val="16"/>
                <w:szCs w:val="16"/>
              </w:rPr>
            </w:pPr>
            <w:r w:rsidRPr="00E9603C">
              <w:rPr>
                <w:color w:val="0000FF"/>
                <w:sz w:val="16"/>
                <w:szCs w:val="16"/>
                <w:lang w:eastAsia="en-US"/>
              </w:rPr>
              <w:t>-</w:t>
            </w:r>
          </w:p>
        </w:tc>
        <w:tc>
          <w:tcPr>
            <w:tcW w:w="426" w:type="dxa"/>
            <w:shd w:val="solid" w:color="FFFFFF" w:fill="auto"/>
          </w:tcPr>
          <w:p w14:paraId="0C142DA4" w14:textId="77777777" w:rsidR="00C77E8A" w:rsidRPr="00E9603C" w:rsidRDefault="00C77E8A" w:rsidP="00D31CFA">
            <w:pPr>
              <w:pStyle w:val="TAL"/>
              <w:rPr>
                <w:sz w:val="16"/>
                <w:szCs w:val="16"/>
              </w:rPr>
            </w:pPr>
            <w:r w:rsidRPr="00E9603C">
              <w:rPr>
                <w:color w:val="0000FF"/>
                <w:sz w:val="16"/>
                <w:szCs w:val="16"/>
                <w:lang w:eastAsia="en-US"/>
              </w:rPr>
              <w:t>-</w:t>
            </w:r>
          </w:p>
        </w:tc>
        <w:tc>
          <w:tcPr>
            <w:tcW w:w="4568" w:type="dxa"/>
            <w:shd w:val="solid" w:color="FFFFFF" w:fill="auto"/>
          </w:tcPr>
          <w:p w14:paraId="7D27B3D5" w14:textId="77777777" w:rsidR="00C77E8A" w:rsidRPr="00E9603C" w:rsidRDefault="00C77E8A" w:rsidP="00D31CFA">
            <w:pPr>
              <w:pStyle w:val="TAL"/>
              <w:rPr>
                <w:sz w:val="16"/>
                <w:szCs w:val="16"/>
              </w:rPr>
            </w:pPr>
            <w:r w:rsidRPr="00E9603C">
              <w:rPr>
                <w:color w:val="0000FF"/>
                <w:sz w:val="16"/>
                <w:szCs w:val="16"/>
                <w:lang w:eastAsia="en-US"/>
              </w:rPr>
              <w:t xml:space="preserve">MCC Editorial update for presentation to TSG SA for </w:t>
            </w:r>
            <w:r>
              <w:rPr>
                <w:color w:val="0000FF"/>
                <w:sz w:val="16"/>
                <w:szCs w:val="16"/>
                <w:lang w:eastAsia="en-US"/>
              </w:rPr>
              <w:t>approval</w:t>
            </w:r>
          </w:p>
        </w:tc>
        <w:tc>
          <w:tcPr>
            <w:tcW w:w="708" w:type="dxa"/>
            <w:shd w:val="solid" w:color="FFFFFF" w:fill="auto"/>
          </w:tcPr>
          <w:p w14:paraId="772AE89D" w14:textId="77777777" w:rsidR="00C77E8A" w:rsidRPr="00E9603C" w:rsidRDefault="00C77E8A" w:rsidP="00D31CFA">
            <w:pPr>
              <w:pStyle w:val="TAL"/>
              <w:rPr>
                <w:sz w:val="16"/>
                <w:szCs w:val="16"/>
              </w:rPr>
            </w:pPr>
            <w:r>
              <w:rPr>
                <w:color w:val="0000FF"/>
                <w:sz w:val="16"/>
                <w:szCs w:val="16"/>
                <w:lang w:eastAsia="en-US"/>
              </w:rPr>
              <w:t>2</w:t>
            </w:r>
            <w:r w:rsidRPr="00E9603C">
              <w:rPr>
                <w:color w:val="0000FF"/>
                <w:sz w:val="16"/>
                <w:szCs w:val="16"/>
                <w:lang w:eastAsia="en-US"/>
              </w:rPr>
              <w:t>.0.0</w:t>
            </w:r>
          </w:p>
        </w:tc>
      </w:tr>
      <w:tr w:rsidR="00C9265A" w:rsidRPr="00E9603C" w14:paraId="59CC91DA" w14:textId="77777777" w:rsidTr="00C77E8A">
        <w:trPr>
          <w:cantSplit/>
        </w:trPr>
        <w:tc>
          <w:tcPr>
            <w:tcW w:w="919" w:type="dxa"/>
            <w:shd w:val="solid" w:color="FFFFFF" w:fill="auto"/>
          </w:tcPr>
          <w:p w14:paraId="26B821BF" w14:textId="4D919EEB" w:rsidR="00C9265A" w:rsidRPr="00E9603C" w:rsidRDefault="00C9265A" w:rsidP="00C9265A">
            <w:pPr>
              <w:pStyle w:val="TAL"/>
              <w:rPr>
                <w:color w:val="0000FF"/>
                <w:sz w:val="16"/>
                <w:szCs w:val="16"/>
                <w:lang w:eastAsia="ko-KR"/>
              </w:rPr>
            </w:pPr>
            <w:r w:rsidRPr="00E9603C">
              <w:rPr>
                <w:color w:val="0000FF"/>
                <w:sz w:val="16"/>
                <w:szCs w:val="16"/>
                <w:lang w:eastAsia="ko-KR"/>
              </w:rPr>
              <w:t>2020-</w:t>
            </w:r>
            <w:r>
              <w:rPr>
                <w:color w:val="0000FF"/>
                <w:sz w:val="16"/>
                <w:szCs w:val="16"/>
                <w:lang w:eastAsia="ko-KR"/>
              </w:rPr>
              <w:t>1</w:t>
            </w:r>
            <w:r>
              <w:rPr>
                <w:color w:val="0000FF"/>
                <w:sz w:val="16"/>
                <w:szCs w:val="16"/>
                <w:lang w:eastAsia="ko-KR"/>
              </w:rPr>
              <w:t>2</w:t>
            </w:r>
          </w:p>
        </w:tc>
        <w:tc>
          <w:tcPr>
            <w:tcW w:w="924" w:type="dxa"/>
            <w:shd w:val="solid" w:color="FFFFFF" w:fill="auto"/>
          </w:tcPr>
          <w:p w14:paraId="00F369F1" w14:textId="07F8E6D5" w:rsidR="00C9265A" w:rsidRPr="00E9603C" w:rsidRDefault="00C9265A" w:rsidP="00C9265A">
            <w:pPr>
              <w:pStyle w:val="TAL"/>
              <w:rPr>
                <w:color w:val="0000FF"/>
                <w:sz w:val="16"/>
                <w:szCs w:val="16"/>
                <w:lang w:eastAsia="ko-KR"/>
              </w:rPr>
            </w:pPr>
            <w:r w:rsidRPr="00E9603C">
              <w:rPr>
                <w:color w:val="0000FF"/>
                <w:sz w:val="16"/>
                <w:szCs w:val="16"/>
                <w:lang w:eastAsia="ko-KR"/>
              </w:rPr>
              <w:t>SP#</w:t>
            </w:r>
            <w:r>
              <w:rPr>
                <w:color w:val="0000FF"/>
                <w:sz w:val="16"/>
                <w:szCs w:val="16"/>
                <w:lang w:eastAsia="ko-KR"/>
              </w:rPr>
              <w:t>90</w:t>
            </w:r>
            <w:r w:rsidRPr="00E9603C">
              <w:rPr>
                <w:color w:val="0000FF"/>
                <w:sz w:val="16"/>
                <w:szCs w:val="16"/>
                <w:lang w:eastAsia="ko-KR"/>
              </w:rPr>
              <w:t>-E</w:t>
            </w:r>
          </w:p>
        </w:tc>
        <w:tc>
          <w:tcPr>
            <w:tcW w:w="1060" w:type="dxa"/>
            <w:shd w:val="solid" w:color="FFFFFF" w:fill="auto"/>
          </w:tcPr>
          <w:p w14:paraId="1533F5F4" w14:textId="4D6A0FA5" w:rsidR="00C9265A" w:rsidRPr="00E9603C" w:rsidRDefault="00C9265A" w:rsidP="00C9265A">
            <w:pPr>
              <w:pStyle w:val="TAL"/>
              <w:rPr>
                <w:color w:val="0000FF"/>
                <w:sz w:val="16"/>
                <w:szCs w:val="16"/>
                <w:lang w:eastAsia="ko-KR"/>
              </w:rPr>
            </w:pPr>
            <w:r>
              <w:rPr>
                <w:color w:val="0000FF"/>
                <w:sz w:val="16"/>
                <w:szCs w:val="16"/>
                <w:lang w:eastAsia="ko-KR"/>
              </w:rPr>
              <w:t>-</w:t>
            </w:r>
          </w:p>
        </w:tc>
        <w:tc>
          <w:tcPr>
            <w:tcW w:w="709" w:type="dxa"/>
            <w:shd w:val="solid" w:color="FFFFFF" w:fill="auto"/>
          </w:tcPr>
          <w:p w14:paraId="056F5C59" w14:textId="38CF6513" w:rsidR="00C9265A" w:rsidRPr="00E9603C" w:rsidRDefault="00C9265A" w:rsidP="00C9265A">
            <w:pPr>
              <w:pStyle w:val="TAL"/>
              <w:rPr>
                <w:color w:val="0000FF"/>
                <w:sz w:val="16"/>
                <w:szCs w:val="16"/>
                <w:lang w:eastAsia="en-US"/>
              </w:rPr>
            </w:pPr>
            <w:r w:rsidRPr="00E9603C">
              <w:rPr>
                <w:color w:val="0000FF"/>
                <w:sz w:val="16"/>
                <w:szCs w:val="16"/>
                <w:lang w:eastAsia="en-US"/>
              </w:rPr>
              <w:t>-</w:t>
            </w:r>
          </w:p>
        </w:tc>
        <w:tc>
          <w:tcPr>
            <w:tcW w:w="425" w:type="dxa"/>
            <w:shd w:val="solid" w:color="FFFFFF" w:fill="auto"/>
          </w:tcPr>
          <w:p w14:paraId="1C3684FC" w14:textId="07654BEB" w:rsidR="00C9265A" w:rsidRPr="00E9603C" w:rsidRDefault="00C9265A" w:rsidP="00C9265A">
            <w:pPr>
              <w:pStyle w:val="TAL"/>
              <w:rPr>
                <w:color w:val="0000FF"/>
                <w:sz w:val="16"/>
                <w:szCs w:val="16"/>
                <w:lang w:eastAsia="en-US"/>
              </w:rPr>
            </w:pPr>
            <w:r w:rsidRPr="00E9603C">
              <w:rPr>
                <w:color w:val="0000FF"/>
                <w:sz w:val="16"/>
                <w:szCs w:val="16"/>
                <w:lang w:eastAsia="en-US"/>
              </w:rPr>
              <w:t>-</w:t>
            </w:r>
          </w:p>
        </w:tc>
        <w:tc>
          <w:tcPr>
            <w:tcW w:w="426" w:type="dxa"/>
            <w:shd w:val="solid" w:color="FFFFFF" w:fill="auto"/>
          </w:tcPr>
          <w:p w14:paraId="72986DAE" w14:textId="541E2AD2" w:rsidR="00C9265A" w:rsidRPr="00E9603C" w:rsidRDefault="00C9265A" w:rsidP="00C9265A">
            <w:pPr>
              <w:pStyle w:val="TAL"/>
              <w:rPr>
                <w:color w:val="0000FF"/>
                <w:sz w:val="16"/>
                <w:szCs w:val="16"/>
                <w:lang w:eastAsia="en-US"/>
              </w:rPr>
            </w:pPr>
            <w:r w:rsidRPr="00E9603C">
              <w:rPr>
                <w:color w:val="0000FF"/>
                <w:sz w:val="16"/>
                <w:szCs w:val="16"/>
                <w:lang w:eastAsia="en-US"/>
              </w:rPr>
              <w:t>-</w:t>
            </w:r>
          </w:p>
        </w:tc>
        <w:tc>
          <w:tcPr>
            <w:tcW w:w="4568" w:type="dxa"/>
            <w:shd w:val="solid" w:color="FFFFFF" w:fill="auto"/>
          </w:tcPr>
          <w:p w14:paraId="5CB4A242" w14:textId="5F9D38F6" w:rsidR="00C9265A" w:rsidRPr="00E9603C" w:rsidRDefault="00C9265A" w:rsidP="00C9265A">
            <w:pPr>
              <w:pStyle w:val="TAL"/>
              <w:rPr>
                <w:color w:val="0000FF"/>
                <w:sz w:val="16"/>
                <w:szCs w:val="16"/>
                <w:lang w:eastAsia="en-US"/>
              </w:rPr>
            </w:pPr>
            <w:r w:rsidRPr="00E9603C">
              <w:rPr>
                <w:color w:val="0000FF"/>
                <w:sz w:val="16"/>
                <w:szCs w:val="16"/>
                <w:lang w:eastAsia="en-US"/>
              </w:rPr>
              <w:t xml:space="preserve">MCC Editorial update for </w:t>
            </w:r>
            <w:r>
              <w:rPr>
                <w:color w:val="0000FF"/>
                <w:sz w:val="16"/>
                <w:szCs w:val="16"/>
                <w:lang w:eastAsia="en-US"/>
              </w:rPr>
              <w:t>publication (Rel-17)</w:t>
            </w:r>
          </w:p>
        </w:tc>
        <w:tc>
          <w:tcPr>
            <w:tcW w:w="708" w:type="dxa"/>
            <w:shd w:val="solid" w:color="FFFFFF" w:fill="auto"/>
          </w:tcPr>
          <w:p w14:paraId="18C1B1BE" w14:textId="01671132" w:rsidR="00C9265A" w:rsidRDefault="00C9265A" w:rsidP="00C9265A">
            <w:pPr>
              <w:pStyle w:val="TAL"/>
              <w:rPr>
                <w:color w:val="0000FF"/>
                <w:sz w:val="16"/>
                <w:szCs w:val="16"/>
                <w:lang w:eastAsia="en-US"/>
              </w:rPr>
            </w:pPr>
            <w:r>
              <w:rPr>
                <w:color w:val="0000FF"/>
                <w:sz w:val="16"/>
                <w:szCs w:val="16"/>
                <w:lang w:eastAsia="en-US"/>
              </w:rPr>
              <w:t>17</w:t>
            </w:r>
            <w:r w:rsidRPr="00E9603C">
              <w:rPr>
                <w:color w:val="0000FF"/>
                <w:sz w:val="16"/>
                <w:szCs w:val="16"/>
                <w:lang w:eastAsia="en-US"/>
              </w:rPr>
              <w:t>.0.0</w:t>
            </w:r>
          </w:p>
        </w:tc>
      </w:tr>
    </w:tbl>
    <w:p w14:paraId="3740C139" w14:textId="77777777" w:rsidR="009166E9" w:rsidRPr="00E9603C" w:rsidRDefault="009166E9">
      <w:pPr>
        <w:rPr>
          <w:lang w:eastAsia="zh-CN"/>
        </w:rPr>
      </w:pPr>
    </w:p>
    <w:sectPr w:rsidR="009166E9" w:rsidRPr="00E9603C">
      <w:headerReference w:type="even" r:id="rId319"/>
      <w:headerReference w:type="default" r:id="rId320"/>
      <w:footerReference w:type="default" r:id="rId321"/>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6BD9028" w14:textId="77777777" w:rsidR="00D31CFA" w:rsidRDefault="00D31CFA">
      <w:pPr>
        <w:spacing w:after="0"/>
      </w:pPr>
      <w:r>
        <w:separator/>
      </w:r>
    </w:p>
  </w:endnote>
  <w:endnote w:type="continuationSeparator" w:id="0">
    <w:p w14:paraId="4F3FE71C" w14:textId="77777777" w:rsidR="00D31CFA" w:rsidRDefault="00D31CF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仿宋">
    <w:altName w:val="Microsoft YaHei"/>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font>
  <w:font w:name="minorBidi">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A26591" w14:textId="77777777" w:rsidR="009166E9" w:rsidRDefault="009166E9">
    <w:pPr>
      <w:pStyle w:val="Footer"/>
      <w:jc w:val="center"/>
      <w:rPr>
        <w:rFonts w:ascii="Arial" w:hAnsi="Arial" w:cs="Arial"/>
        <w:b/>
        <w:bCs/>
        <w:i/>
        <w:iCs/>
        <w:sz w:val="18"/>
        <w:szCs w:val="18"/>
      </w:rPr>
    </w:pPr>
    <w:r>
      <w:rPr>
        <w:rFonts w:ascii="Arial" w:hAnsi="Arial" w:cs="Arial"/>
        <w:b/>
        <w:bCs/>
        <w:i/>
        <w:iCs/>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D09AF4" w14:textId="77777777" w:rsidR="00D31CFA" w:rsidRDefault="00D31CFA">
      <w:pPr>
        <w:spacing w:after="0"/>
      </w:pPr>
      <w:r>
        <w:separator/>
      </w:r>
    </w:p>
  </w:footnote>
  <w:footnote w:type="continuationSeparator" w:id="0">
    <w:p w14:paraId="0C4CB7BD" w14:textId="77777777" w:rsidR="00D31CFA" w:rsidRDefault="00D31CF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174743" w14:textId="77777777" w:rsidR="009166E9" w:rsidRDefault="009166E9"/>
  <w:p w14:paraId="1315B793" w14:textId="77777777" w:rsidR="009166E9" w:rsidRDefault="009166E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5061BF" w14:textId="50EDA189" w:rsidR="009166E9" w:rsidRDefault="009166E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265A">
      <w:rPr>
        <w:rFonts w:ascii="Arial" w:hAnsi="Arial" w:cs="Arial"/>
        <w:b/>
        <w:noProof/>
        <w:sz w:val="18"/>
        <w:szCs w:val="18"/>
      </w:rPr>
      <w:t>Release 17</w:t>
    </w:r>
    <w:r>
      <w:rPr>
        <w:rFonts w:ascii="Arial" w:hAnsi="Arial" w:cs="Arial"/>
        <w:b/>
        <w:sz w:val="18"/>
        <w:szCs w:val="18"/>
      </w:rPr>
      <w:fldChar w:fldCharType="end"/>
    </w:r>
  </w:p>
  <w:p w14:paraId="22C2AE36" w14:textId="77777777" w:rsidR="009166E9" w:rsidRDefault="009166E9">
    <w:pPr>
      <w:framePr w:h="284" w:hRule="exact" w:wrap="around" w:vAnchor="text" w:hAnchor="margin" w:xAlign="center" w:y="1"/>
      <w:overflowPunct/>
      <w:autoSpaceDE/>
      <w:autoSpaceDN/>
      <w:adjustRightInd/>
      <w:textAlignment w:val="auto"/>
      <w:rPr>
        <w:rFonts w:ascii="Arial" w:eastAsia="Times New Roman" w:hAnsi="Arial" w:cs="Arial"/>
        <w:b/>
        <w:color w:val="auto"/>
        <w:sz w:val="18"/>
        <w:szCs w:val="18"/>
        <w:lang w:eastAsia="en-US"/>
      </w:rPr>
    </w:pPr>
    <w:r>
      <w:rPr>
        <w:rFonts w:ascii="Arial" w:eastAsia="Times New Roman" w:hAnsi="Arial" w:cs="Arial"/>
        <w:b/>
        <w:color w:val="auto"/>
        <w:sz w:val="18"/>
        <w:szCs w:val="18"/>
        <w:lang w:eastAsia="en-US"/>
      </w:rPr>
      <w:fldChar w:fldCharType="begin"/>
    </w:r>
    <w:r>
      <w:rPr>
        <w:rFonts w:ascii="Arial" w:eastAsia="Times New Roman" w:hAnsi="Arial" w:cs="Arial"/>
        <w:b/>
        <w:color w:val="auto"/>
        <w:sz w:val="18"/>
        <w:szCs w:val="18"/>
        <w:lang w:eastAsia="en-US"/>
      </w:rPr>
      <w:instrText xml:space="preserve"> PAGE </w:instrText>
    </w:r>
    <w:r>
      <w:rPr>
        <w:rFonts w:ascii="Arial" w:eastAsia="Times New Roman" w:hAnsi="Arial" w:cs="Arial"/>
        <w:b/>
        <w:color w:val="auto"/>
        <w:sz w:val="18"/>
        <w:szCs w:val="18"/>
        <w:lang w:eastAsia="en-US"/>
      </w:rPr>
      <w:fldChar w:fldCharType="separate"/>
    </w:r>
    <w:r>
      <w:rPr>
        <w:rFonts w:ascii="Arial" w:eastAsia="Times New Roman" w:hAnsi="Arial" w:cs="Arial"/>
        <w:b/>
        <w:noProof/>
        <w:color w:val="auto"/>
        <w:sz w:val="18"/>
        <w:szCs w:val="18"/>
        <w:lang w:eastAsia="en-US"/>
      </w:rPr>
      <w:t>373</w:t>
    </w:r>
    <w:r>
      <w:rPr>
        <w:rFonts w:ascii="Arial" w:eastAsia="Times New Roman" w:hAnsi="Arial" w:cs="Arial"/>
        <w:b/>
        <w:color w:val="auto"/>
        <w:sz w:val="18"/>
        <w:szCs w:val="18"/>
        <w:lang w:eastAsia="en-US"/>
      </w:rPr>
      <w:fldChar w:fldCharType="end"/>
    </w:r>
  </w:p>
  <w:p w14:paraId="21A20E95" w14:textId="0393BE6D" w:rsidR="009166E9" w:rsidRDefault="009166E9">
    <w:pPr>
      <w:framePr w:h="284" w:hRule="exact" w:wrap="around" w:vAnchor="text" w:hAnchor="margin" w:xAlign="right" w:y="1"/>
      <w:overflowPunct/>
      <w:autoSpaceDE/>
      <w:autoSpaceDN/>
      <w:adjustRightInd/>
      <w:textAlignment w:val="auto"/>
      <w:rPr>
        <w:rFonts w:ascii="Arial" w:eastAsia="Times New Roman" w:hAnsi="Arial" w:cs="Arial"/>
        <w:b/>
        <w:color w:val="auto"/>
        <w:sz w:val="18"/>
        <w:szCs w:val="18"/>
        <w:lang w:eastAsia="en-US"/>
      </w:rPr>
    </w:pPr>
    <w:r>
      <w:rPr>
        <w:rFonts w:ascii="Arial" w:eastAsia="Times New Roman" w:hAnsi="Arial" w:cs="Arial"/>
        <w:b/>
        <w:color w:val="auto"/>
        <w:sz w:val="18"/>
        <w:szCs w:val="18"/>
        <w:lang w:eastAsia="en-US"/>
      </w:rPr>
      <w:fldChar w:fldCharType="begin"/>
    </w:r>
    <w:r>
      <w:rPr>
        <w:rFonts w:ascii="Arial" w:eastAsia="Times New Roman" w:hAnsi="Arial" w:cs="Arial"/>
        <w:b/>
        <w:color w:val="auto"/>
        <w:sz w:val="18"/>
        <w:szCs w:val="18"/>
        <w:lang w:eastAsia="en-US"/>
      </w:rPr>
      <w:instrText xml:space="preserve"> STYLEREF ZA </w:instrText>
    </w:r>
    <w:r>
      <w:rPr>
        <w:rFonts w:ascii="Arial" w:eastAsia="Times New Roman" w:hAnsi="Arial" w:cs="Arial"/>
        <w:b/>
        <w:color w:val="auto"/>
        <w:sz w:val="18"/>
        <w:szCs w:val="18"/>
        <w:lang w:eastAsia="en-US"/>
      </w:rPr>
      <w:fldChar w:fldCharType="separate"/>
    </w:r>
    <w:r w:rsidR="00C9265A">
      <w:rPr>
        <w:rFonts w:ascii="Arial" w:eastAsia="Times New Roman" w:hAnsi="Arial" w:cs="Arial"/>
        <w:b/>
        <w:noProof/>
        <w:color w:val="auto"/>
        <w:sz w:val="18"/>
        <w:szCs w:val="18"/>
        <w:lang w:eastAsia="en-US"/>
      </w:rPr>
      <w:t>3GPP TR 23.700-91 V17.0.0 (2020-12)</w:t>
    </w:r>
    <w:r>
      <w:rPr>
        <w:rFonts w:ascii="Arial" w:eastAsia="Times New Roman" w:hAnsi="Arial" w:cs="Arial"/>
        <w:b/>
        <w:color w:val="auto"/>
        <w:sz w:val="18"/>
        <w:szCs w:val="18"/>
        <w:lang w:eastAsia="en-US"/>
      </w:rPr>
      <w:fldChar w:fldCharType="end"/>
    </w:r>
  </w:p>
  <w:p w14:paraId="6116301C" w14:textId="77777777" w:rsidR="009166E9" w:rsidRDefault="00916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E60E334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FFFFF7D"/>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0A0BEFC"/>
    <w:lvl w:ilvl="0">
      <w:start w:val="1"/>
      <w:numFmt w:val="decimal"/>
      <w:lvlText w:val="%1."/>
      <w:lvlJc w:val="left"/>
      <w:pPr>
        <w:tabs>
          <w:tab w:val="num" w:pos="926"/>
        </w:tabs>
        <w:ind w:left="926" w:hanging="360"/>
      </w:pPr>
    </w:lvl>
  </w:abstractNum>
  <w:abstractNum w:abstractNumId="3" w15:restartNumberingAfterBreak="0">
    <w:nsid w:val="0DF650E5"/>
    <w:multiLevelType w:val="multilevel"/>
    <w:tmpl w:val="0DF650E5"/>
    <w:lvl w:ilvl="0">
      <w:start w:val="8"/>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389C0A3B"/>
    <w:multiLevelType w:val="multilevel"/>
    <w:tmpl w:val="389C0A3B"/>
    <w:lvl w:ilvl="0">
      <w:start w:val="8"/>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420B5D34"/>
    <w:multiLevelType w:val="multilevel"/>
    <w:tmpl w:val="420B5D34"/>
    <w:lvl w:ilvl="0">
      <w:start w:val="1"/>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 w15:restartNumberingAfterBreak="0">
    <w:nsid w:val="44B51BF5"/>
    <w:multiLevelType w:val="multilevel"/>
    <w:tmpl w:val="44B51BF5"/>
    <w:lvl w:ilvl="0">
      <w:start w:val="1"/>
      <w:numFmt w:val="bullet"/>
      <w:lvlText w:val="-"/>
      <w:lvlJc w:val="left"/>
      <w:pPr>
        <w:ind w:left="800" w:hanging="400"/>
      </w:pPr>
      <w:rPr>
        <w:rFonts w:ascii="Arial" w:eastAsia="Times New Roman" w:hAnsi="Arial" w:cs="Arial" w:hint="default"/>
      </w:rPr>
    </w:lvl>
    <w:lvl w:ilvl="1">
      <w:start w:val="1"/>
      <w:numFmt w:val="bullet"/>
      <w:lvlText w:val="-"/>
      <w:lvlJc w:val="left"/>
      <w:pPr>
        <w:ind w:left="1200" w:hanging="400"/>
      </w:pPr>
      <w:rPr>
        <w:rFonts w:ascii="Arial" w:eastAsia="Times New Roman" w:hAnsi="Arial" w:cs="Arial"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 w15:restartNumberingAfterBreak="0">
    <w:nsid w:val="4A0F6E80"/>
    <w:multiLevelType w:val="multilevel"/>
    <w:tmpl w:val="4A0F6E80"/>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8" w15:restartNumberingAfterBreak="0">
    <w:nsid w:val="57DF5C45"/>
    <w:multiLevelType w:val="multilevel"/>
    <w:tmpl w:val="57DF5C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616943F5"/>
    <w:multiLevelType w:val="multilevel"/>
    <w:tmpl w:val="616943F5"/>
    <w:lvl w:ilvl="0">
      <w:start w:val="6"/>
      <w:numFmt w:val="bullet"/>
      <w:lvlText w:val="-"/>
      <w:lvlJc w:val="left"/>
      <w:pPr>
        <w:ind w:left="929" w:hanging="360"/>
      </w:pPr>
      <w:rPr>
        <w:rFonts w:ascii="Times New Roman" w:eastAsia="Malgun Gothic" w:hAnsi="Times New Roman" w:cs="Times New Roman" w:hint="default"/>
      </w:rPr>
    </w:lvl>
    <w:lvl w:ilvl="1">
      <w:start w:val="1"/>
      <w:numFmt w:val="bullet"/>
      <w:lvlText w:val=""/>
      <w:lvlJc w:val="left"/>
      <w:pPr>
        <w:ind w:left="1409" w:hanging="420"/>
      </w:pPr>
      <w:rPr>
        <w:rFonts w:ascii="Wingdings" w:hAnsi="Wingdings" w:hint="default"/>
      </w:rPr>
    </w:lvl>
    <w:lvl w:ilvl="2">
      <w:start w:val="1"/>
      <w:numFmt w:val="bullet"/>
      <w:lvlText w:val=""/>
      <w:lvlJc w:val="left"/>
      <w:pPr>
        <w:ind w:left="1829" w:hanging="420"/>
      </w:pPr>
      <w:rPr>
        <w:rFonts w:ascii="Wingdings" w:hAnsi="Wingdings" w:hint="default"/>
      </w:rPr>
    </w:lvl>
    <w:lvl w:ilvl="3">
      <w:start w:val="1"/>
      <w:numFmt w:val="bullet"/>
      <w:lvlText w:val=""/>
      <w:lvlJc w:val="left"/>
      <w:pPr>
        <w:ind w:left="2249" w:hanging="420"/>
      </w:pPr>
      <w:rPr>
        <w:rFonts w:ascii="Wingdings" w:hAnsi="Wingdings" w:hint="default"/>
      </w:rPr>
    </w:lvl>
    <w:lvl w:ilvl="4">
      <w:start w:val="1"/>
      <w:numFmt w:val="bullet"/>
      <w:lvlText w:val=""/>
      <w:lvlJc w:val="left"/>
      <w:pPr>
        <w:ind w:left="2669" w:hanging="420"/>
      </w:pPr>
      <w:rPr>
        <w:rFonts w:ascii="Wingdings" w:hAnsi="Wingdings" w:hint="default"/>
      </w:rPr>
    </w:lvl>
    <w:lvl w:ilvl="5">
      <w:start w:val="1"/>
      <w:numFmt w:val="bullet"/>
      <w:lvlText w:val=""/>
      <w:lvlJc w:val="left"/>
      <w:pPr>
        <w:ind w:left="3089" w:hanging="420"/>
      </w:pPr>
      <w:rPr>
        <w:rFonts w:ascii="Wingdings" w:hAnsi="Wingdings" w:hint="default"/>
      </w:rPr>
    </w:lvl>
    <w:lvl w:ilvl="6">
      <w:start w:val="1"/>
      <w:numFmt w:val="bullet"/>
      <w:lvlText w:val=""/>
      <w:lvlJc w:val="left"/>
      <w:pPr>
        <w:ind w:left="3509" w:hanging="420"/>
      </w:pPr>
      <w:rPr>
        <w:rFonts w:ascii="Wingdings" w:hAnsi="Wingdings" w:hint="default"/>
      </w:rPr>
    </w:lvl>
    <w:lvl w:ilvl="7">
      <w:start w:val="1"/>
      <w:numFmt w:val="bullet"/>
      <w:lvlText w:val=""/>
      <w:lvlJc w:val="left"/>
      <w:pPr>
        <w:ind w:left="3929" w:hanging="420"/>
      </w:pPr>
      <w:rPr>
        <w:rFonts w:ascii="Wingdings" w:hAnsi="Wingdings" w:hint="default"/>
      </w:rPr>
    </w:lvl>
    <w:lvl w:ilvl="8">
      <w:start w:val="1"/>
      <w:numFmt w:val="bullet"/>
      <w:lvlText w:val=""/>
      <w:lvlJc w:val="left"/>
      <w:pPr>
        <w:ind w:left="4349" w:hanging="420"/>
      </w:pPr>
      <w:rPr>
        <w:rFonts w:ascii="Wingdings" w:hAnsi="Wingdings" w:hint="default"/>
      </w:rPr>
    </w:lvl>
  </w:abstractNum>
  <w:num w:numId="1">
    <w:abstractNumId w:val="6"/>
  </w:num>
  <w:num w:numId="2">
    <w:abstractNumId w:val="1"/>
  </w:num>
  <w:num w:numId="3">
    <w:abstractNumId w:val="9"/>
  </w:num>
  <w:num w:numId="4">
    <w:abstractNumId w:val="8"/>
  </w:num>
  <w:num w:numId="5">
    <w:abstractNumId w:val="5"/>
  </w:num>
  <w:num w:numId="6">
    <w:abstractNumId w:val="7"/>
  </w:num>
  <w:num w:numId="7">
    <w:abstractNumId w:val="3"/>
  </w:num>
  <w:num w:numId="8">
    <w:abstractNumId w:val="4"/>
  </w:num>
  <w:num w:numId="9">
    <w:abstractNumId w:val="2"/>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attachedTemplate r:id="rId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603C"/>
    <w:rsid w:val="00404C33"/>
    <w:rsid w:val="009166E9"/>
    <w:rsid w:val="00C77E8A"/>
    <w:rsid w:val="00C9265A"/>
    <w:rsid w:val="00D31CFA"/>
    <w:rsid w:val="00E9603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14:docId w14:val="45964288"/>
  <w15:chartTrackingRefBased/>
  <w15:docId w15:val="{AEECF954-E478-4646-9D2E-14DF3E6166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List" w:unhideWhenUsed="1" w:qFormat="1"/>
    <w:lsdException w:name="List 2" w:unhideWhenUsed="1"/>
    <w:lsdException w:name="Title" w:qFormat="1"/>
    <w:lsdException w:name="Default Paragraph Font" w:semiHidden="1"/>
    <w:lsdException w:name="Subtitle"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9603C"/>
    <w:pPr>
      <w:overflowPunct w:val="0"/>
      <w:autoSpaceDE w:val="0"/>
      <w:autoSpaceDN w:val="0"/>
      <w:adjustRightInd w:val="0"/>
      <w:spacing w:after="180"/>
      <w:textAlignment w:val="baseline"/>
    </w:pPr>
    <w:rPr>
      <w:rFonts w:eastAsia="Malgun Gothic"/>
      <w:color w:val="000000"/>
      <w:lang w:eastAsia="ja-JP"/>
    </w:rPr>
  </w:style>
  <w:style w:type="paragraph" w:styleId="Heading1">
    <w:name w:val="heading 1"/>
    <w:next w:val="Normal"/>
    <w:link w:val="Heading1Char1"/>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rFonts w:eastAsia="Malgun Gothic"/>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semiHidden/>
  </w:style>
  <w:style w:type="table" w:default="1" w:styleId="TableNormal">
    <w:name w:val="Normal Table"/>
    <w:semiHidden/>
    <w:tblPr>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Pr>
      <w:rFonts w:ascii="Arial" w:hAnsi="Arial"/>
      <w:sz w:val="36"/>
      <w:lang w:val="en-GB" w:eastAsia="ja-JP" w:bidi="ar-SA"/>
    </w:rPr>
  </w:style>
  <w:style w:type="character" w:customStyle="1" w:styleId="Heading2Char">
    <w:name w:val="Heading 2 Char"/>
    <w:link w:val="Heading2"/>
    <w:rPr>
      <w:rFonts w:ascii="Arial" w:hAnsi="Arial"/>
      <w:sz w:val="32"/>
      <w:lang w:val="en-GB" w:eastAsia="ja-JP"/>
    </w:rPr>
  </w:style>
  <w:style w:type="character" w:customStyle="1" w:styleId="Heading3Char">
    <w:name w:val="Heading 3 Char"/>
    <w:link w:val="Heading3"/>
    <w:rPr>
      <w:rFonts w:ascii="Arial" w:eastAsia="Malgun Gothic" w:hAnsi="Arial"/>
      <w:sz w:val="28"/>
      <w:lang w:val="en-GB" w:eastAsia="ja-JP"/>
    </w:rPr>
  </w:style>
  <w:style w:type="character" w:customStyle="1" w:styleId="Heading4Char">
    <w:name w:val="Heading 4 Char"/>
    <w:link w:val="Heading4"/>
    <w:rPr>
      <w:rFonts w:ascii="Arial" w:hAnsi="Arial"/>
      <w:sz w:val="24"/>
      <w:lang w:val="en-GB" w:eastAsia="ja-JP"/>
    </w:rPr>
  </w:style>
  <w:style w:type="paragraph" w:customStyle="1" w:styleId="H6">
    <w:name w:val="H6"/>
    <w:basedOn w:val="Heading5"/>
    <w:next w:val="Normal"/>
    <w:pPr>
      <w:ind w:left="1985" w:hanging="1985"/>
      <w:outlineLvl w:val="9"/>
    </w:pPr>
    <w:rPr>
      <w:b/>
    </w:rPr>
  </w:style>
  <w:style w:type="character" w:customStyle="1" w:styleId="Heading9Char">
    <w:name w:val="Heading 9 Char"/>
    <w:link w:val="Heading9"/>
    <w:rPr>
      <w:rFonts w:ascii="Arial" w:hAnsi="Arial"/>
      <w:sz w:val="36"/>
      <w:lang w:eastAsia="ja-JP"/>
    </w:rPr>
  </w:style>
  <w:style w:type="character" w:customStyle="1" w:styleId="B3Char2">
    <w:name w:val="B3 Char2"/>
    <w:link w:val="B3"/>
    <w:rPr>
      <w:rFonts w:eastAsia="Malgun Gothic"/>
      <w:color w:val="000000"/>
      <w:lang w:eastAsia="ja-JP"/>
    </w:rPr>
  </w:style>
  <w:style w:type="paragraph" w:customStyle="1" w:styleId="B3">
    <w:name w:val="B3"/>
    <w:basedOn w:val="Normal"/>
    <w:link w:val="B3Char2"/>
    <w:qFormat/>
    <w:pPr>
      <w:ind w:left="1135" w:hanging="284"/>
    </w:pPr>
  </w:style>
  <w:style w:type="character" w:customStyle="1" w:styleId="CommentSubjectChar">
    <w:name w:val="Comment Subject Char"/>
    <w:link w:val="CommentSubject"/>
    <w:rPr>
      <w:b/>
      <w:bCs/>
      <w:color w:val="000000"/>
      <w:lang w:val="en-GB" w:eastAsia="ja-JP"/>
    </w:rPr>
  </w:style>
  <w:style w:type="paragraph" w:styleId="CommentSubject">
    <w:name w:val="annotation subject"/>
    <w:basedOn w:val="CommentText"/>
    <w:next w:val="CommentText"/>
    <w:link w:val="CommentSubjectChar"/>
    <w:rPr>
      <w:b/>
      <w:bCs/>
    </w:rPr>
  </w:style>
  <w:style w:type="paragraph" w:styleId="CommentText">
    <w:name w:val="annotation text"/>
    <w:basedOn w:val="Normal"/>
    <w:link w:val="CommentTextChar"/>
  </w:style>
  <w:style w:type="character" w:customStyle="1" w:styleId="CommentTextChar">
    <w:name w:val="Comment Text Char"/>
    <w:link w:val="CommentText"/>
    <w:rPr>
      <w:color w:val="000000"/>
      <w:lang w:val="en-GB" w:eastAsia="ja-JP"/>
    </w:rPr>
  </w:style>
  <w:style w:type="character" w:customStyle="1" w:styleId="TANChar">
    <w:name w:val="TAN Char"/>
    <w:link w:val="TAN"/>
    <w:rPr>
      <w:rFonts w:ascii="Arial" w:hAnsi="Arial"/>
      <w:color w:val="000000"/>
      <w:sz w:val="18"/>
      <w:lang w:val="en-GB" w:eastAsia="ja-JP"/>
    </w:rPr>
  </w:style>
  <w:style w:type="paragraph" w:customStyle="1" w:styleId="TAN">
    <w:name w:val="TAN"/>
    <w:basedOn w:val="TAL"/>
    <w:link w:val="TANChar"/>
    <w:qFormat/>
    <w:pPr>
      <w:ind w:left="851" w:hanging="851"/>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color w:val="000000"/>
      <w:sz w:val="18"/>
      <w:lang w:val="en-GB" w:eastAsia="ja-JP"/>
    </w:rPr>
  </w:style>
  <w:style w:type="character" w:customStyle="1" w:styleId="ZGSM">
    <w:name w:val="ZGSM"/>
  </w:style>
  <w:style w:type="character" w:customStyle="1" w:styleId="THChar">
    <w:name w:val="TH Char"/>
    <w:link w:val="TH"/>
    <w:qFormat/>
    <w:rPr>
      <w:rFonts w:ascii="Arial" w:hAnsi="Arial"/>
      <w:b/>
      <w:color w:val="000000"/>
      <w:lang w:val="en-GB" w:eastAsia="ja-JP"/>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BalloonTextChar">
    <w:name w:val="Balloon Text Char"/>
    <w:link w:val="BalloonText"/>
    <w:rPr>
      <w:rFonts w:eastAsia="Malgun Gothic"/>
      <w:color w:val="000000"/>
      <w:sz w:val="18"/>
      <w:szCs w:val="18"/>
      <w:lang w:val="en-GB" w:eastAsia="ja-JP"/>
    </w:rPr>
  </w:style>
  <w:style w:type="paragraph" w:styleId="BalloonText">
    <w:name w:val="Balloon Text"/>
    <w:basedOn w:val="Normal"/>
    <w:link w:val="BalloonTextChar"/>
    <w:pPr>
      <w:spacing w:after="0"/>
    </w:pPr>
    <w:rPr>
      <w:sz w:val="18"/>
      <w:szCs w:val="18"/>
    </w:rPr>
  </w:style>
  <w:style w:type="character" w:customStyle="1" w:styleId="DocumentMapChar">
    <w:name w:val="Document Map Char"/>
    <w:link w:val="DocumentMap"/>
    <w:rPr>
      <w:rFonts w:ascii="Tahoma" w:eastAsia="Times New Roman" w:hAnsi="Tahoma" w:cs="Tahoma"/>
      <w:shd w:val="clear" w:color="auto" w:fill="000080"/>
      <w:lang w:eastAsia="en-US"/>
    </w:rPr>
  </w:style>
  <w:style w:type="paragraph" w:styleId="DocumentMap">
    <w:name w:val="Document Map"/>
    <w:basedOn w:val="Normal"/>
    <w:link w:val="DocumentMapChar"/>
    <w:pPr>
      <w:shd w:val="clear" w:color="auto" w:fill="000080"/>
      <w:overflowPunct/>
      <w:autoSpaceDE/>
      <w:autoSpaceDN/>
      <w:adjustRightInd/>
      <w:textAlignment w:val="auto"/>
    </w:pPr>
    <w:rPr>
      <w:rFonts w:ascii="Tahoma" w:eastAsia="Times New Roman" w:hAnsi="Tahoma" w:cs="Tahoma"/>
      <w:color w:val="auto"/>
      <w:lang w:eastAsia="en-US"/>
    </w:rPr>
  </w:style>
  <w:style w:type="character" w:customStyle="1" w:styleId="B2Char">
    <w:name w:val="B2 Char"/>
    <w:link w:val="B2"/>
    <w:rPr>
      <w:rFonts w:eastAsia="Malgun Gothic"/>
      <w:color w:val="000000"/>
      <w:lang w:val="en-GB" w:eastAsia="ja-JP"/>
    </w:rPr>
  </w:style>
  <w:style w:type="paragraph" w:customStyle="1" w:styleId="B2">
    <w:name w:val="B2"/>
    <w:basedOn w:val="Normal"/>
    <w:link w:val="B2Char"/>
    <w:qFormat/>
    <w:pPr>
      <w:ind w:left="851" w:hanging="284"/>
    </w:pPr>
  </w:style>
  <w:style w:type="character" w:styleId="Mention">
    <w:name w:val="Mention"/>
    <w:uiPriority w:val="99"/>
    <w:unhideWhenUsed/>
    <w:rPr>
      <w:color w:val="2B579A"/>
      <w:shd w:val="clear" w:color="auto" w:fill="E6E6E6"/>
    </w:rPr>
  </w:style>
  <w:style w:type="character" w:customStyle="1" w:styleId="FootnoteTextChar">
    <w:name w:val="Footnote Text Char"/>
    <w:link w:val="FootnoteText"/>
    <w:rPr>
      <w:rFonts w:eastAsia="Times New Roman"/>
      <w:color w:val="000000"/>
      <w:sz w:val="16"/>
      <w:lang w:eastAsia="ja-JP"/>
    </w:rPr>
  </w:style>
  <w:style w:type="paragraph" w:styleId="FootnoteText">
    <w:name w:val="footnote text"/>
    <w:basedOn w:val="Normal"/>
    <w:link w:val="FootnoteTextChar"/>
    <w:pPr>
      <w:keepLines/>
      <w:spacing w:after="0"/>
      <w:ind w:left="454" w:hanging="454"/>
    </w:pPr>
    <w:rPr>
      <w:rFonts w:eastAsia="Times New Roman"/>
      <w:sz w:val="16"/>
    </w:rPr>
  </w:style>
  <w:style w:type="character" w:customStyle="1" w:styleId="TFChar">
    <w:name w:val="TF Char"/>
    <w:link w:val="TF"/>
    <w:rPr>
      <w:rFonts w:ascii="Arial" w:hAnsi="Arial"/>
      <w:b/>
      <w:color w:val="000000"/>
      <w:lang w:eastAsia="ja-JP"/>
    </w:rPr>
  </w:style>
  <w:style w:type="paragraph" w:customStyle="1" w:styleId="TF">
    <w:name w:val="TF"/>
    <w:basedOn w:val="TH"/>
    <w:link w:val="TFChar"/>
    <w:qFormat/>
    <w:pPr>
      <w:keepNext w:val="0"/>
      <w:spacing w:before="0" w:after="240"/>
    </w:pPr>
  </w:style>
  <w:style w:type="character" w:customStyle="1" w:styleId="EXChar">
    <w:name w:val="EX Char"/>
    <w:link w:val="EX"/>
    <w:locked/>
    <w:rPr>
      <w:rFonts w:eastAsia="Times New Roman"/>
      <w:color w:val="000000"/>
      <w:lang w:val="en-GB" w:eastAsia="ja-JP"/>
    </w:rPr>
  </w:style>
  <w:style w:type="paragraph" w:customStyle="1" w:styleId="EX">
    <w:name w:val="EX"/>
    <w:basedOn w:val="Normal"/>
    <w:link w:val="EXChar"/>
    <w:pPr>
      <w:keepLines/>
      <w:ind w:left="1702" w:hanging="1418"/>
    </w:pPr>
    <w:rPr>
      <w:rFonts w:eastAsia="Times New Roman"/>
    </w:rPr>
  </w:style>
  <w:style w:type="character" w:customStyle="1" w:styleId="EditorsNoteChar">
    <w:name w:val="Editor's Note Char"/>
    <w:aliases w:val="EN Char"/>
    <w:link w:val="EditorsNote"/>
    <w:qFormat/>
    <w:rPr>
      <w:color w:val="FF0000"/>
      <w:lang w:eastAsia="ja-JP"/>
    </w:rPr>
  </w:style>
  <w:style w:type="paragraph" w:customStyle="1" w:styleId="EditorsNote">
    <w:name w:val="Editor's Note"/>
    <w:basedOn w:val="NO"/>
    <w:link w:val="EditorsNoteChar"/>
    <w:qFormat/>
    <w:pPr>
      <w:ind w:left="1702" w:hanging="1418"/>
    </w:pPr>
    <w:rPr>
      <w:color w:val="FF0000"/>
    </w:rPr>
  </w:style>
  <w:style w:type="paragraph" w:customStyle="1" w:styleId="NO">
    <w:name w:val="NO"/>
    <w:basedOn w:val="Normal"/>
    <w:link w:val="NOChar"/>
    <w:qFormat/>
    <w:pPr>
      <w:keepLines/>
      <w:ind w:left="1135" w:hanging="851"/>
    </w:pPr>
  </w:style>
  <w:style w:type="character" w:customStyle="1" w:styleId="NOChar">
    <w:name w:val="NO Char"/>
    <w:link w:val="NO"/>
    <w:qFormat/>
    <w:rPr>
      <w:lang w:val="en-GB" w:eastAsia="en-US"/>
    </w:rPr>
  </w:style>
  <w:style w:type="character" w:customStyle="1" w:styleId="HeaderChar">
    <w:name w:val="Header Char"/>
    <w:link w:val="Header"/>
    <w:rPr>
      <w:color w:val="000000"/>
      <w:lang w:val="en-GB" w:eastAsia="ja-JP" w:bidi="ar-SA"/>
    </w:rPr>
  </w:style>
  <w:style w:type="paragraph" w:styleId="Header">
    <w:name w:val="header"/>
    <w:basedOn w:val="Normal"/>
    <w:link w:val="HeaderChar"/>
    <w:pPr>
      <w:tabs>
        <w:tab w:val="center" w:pos="4153"/>
        <w:tab w:val="right" w:pos="8306"/>
      </w:tabs>
    </w:pPr>
  </w:style>
  <w:style w:type="character" w:styleId="EndnoteReference">
    <w:name w:val="endnote reference"/>
    <w:rPr>
      <w:vertAlign w:val="superscript"/>
    </w:rPr>
  </w:style>
  <w:style w:type="character" w:styleId="Strong">
    <w:name w:val="Strong"/>
    <w:uiPriority w:val="22"/>
    <w:qFormat/>
    <w:rPr>
      <w:b/>
      <w:bCs/>
    </w:rPr>
  </w:style>
  <w:style w:type="character" w:styleId="FootnoteReference">
    <w:name w:val="footnote reference"/>
    <w:rPr>
      <w:b/>
      <w:position w:val="6"/>
      <w:sz w:val="16"/>
    </w:rPr>
  </w:style>
  <w:style w:type="character" w:styleId="FollowedHyperlink">
    <w:name w:val="FollowedHyperlink"/>
    <w:rPr>
      <w:color w:val="954F72"/>
      <w:u w:val="single"/>
    </w:rPr>
  </w:style>
  <w:style w:type="character" w:styleId="Emphasis">
    <w:name w:val="Emphasis"/>
    <w:qFormat/>
    <w:rPr>
      <w:i/>
      <w:iCs/>
    </w:rPr>
  </w:style>
  <w:style w:type="character" w:styleId="Hyperlink">
    <w:name w:val="Hyperlink"/>
    <w:rPr>
      <w:color w:val="0000FF"/>
      <w:u w:val="single"/>
    </w:rPr>
  </w:style>
  <w:style w:type="character" w:styleId="CommentReference">
    <w:name w:val="annotation reference"/>
    <w:qFormat/>
    <w:rPr>
      <w:sz w:val="16"/>
    </w:rPr>
  </w:style>
  <w:style w:type="character" w:customStyle="1" w:styleId="BodyTextChar">
    <w:name w:val="Body Text Char"/>
    <w:link w:val="BodyText"/>
    <w:rPr>
      <w:rFonts w:eastAsia="Malgun Gothic"/>
      <w:color w:val="000000"/>
      <w:lang w:eastAsia="ja-JP"/>
    </w:rPr>
  </w:style>
  <w:style w:type="paragraph" w:styleId="BodyText">
    <w:name w:val="Body Text"/>
    <w:basedOn w:val="Normal"/>
    <w:link w:val="BodyTextChar"/>
    <w:pPr>
      <w:spacing w:after="120"/>
    </w:pPr>
  </w:style>
  <w:style w:type="character" w:customStyle="1" w:styleId="TAHCar">
    <w:name w:val="TAH Car"/>
    <w:link w:val="TAH"/>
    <w:qFormat/>
    <w:rPr>
      <w:rFonts w:ascii="Arial" w:hAnsi="Arial"/>
      <w:b/>
      <w:color w:val="000000"/>
      <w:sz w:val="18"/>
      <w:lang w:val="en-GB" w:eastAsia="ja-JP"/>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rPr>
      <w:rFonts w:ascii="Arial" w:hAnsi="Arial"/>
      <w:color w:val="000000"/>
      <w:sz w:val="18"/>
      <w:lang w:val="en-GB" w:eastAsia="ja-JP"/>
    </w:rPr>
  </w:style>
  <w:style w:type="character" w:customStyle="1" w:styleId="FooterChar">
    <w:name w:val="Footer Char"/>
    <w:link w:val="Footer"/>
    <w:rPr>
      <w:rFonts w:eastAsia="Malgun Gothic"/>
      <w:color w:val="000000"/>
      <w:lang w:eastAsia="ja-JP"/>
    </w:rPr>
  </w:style>
  <w:style w:type="paragraph" w:styleId="Footer">
    <w:name w:val="footer"/>
    <w:basedOn w:val="Normal"/>
    <w:link w:val="FooterChar"/>
    <w:pPr>
      <w:tabs>
        <w:tab w:val="center" w:pos="4153"/>
        <w:tab w:val="right" w:pos="8306"/>
      </w:tabs>
    </w:pPr>
  </w:style>
  <w:style w:type="character" w:customStyle="1" w:styleId="EndnoteTextChar">
    <w:name w:val="Endnote Text Char"/>
    <w:link w:val="EndnoteText"/>
    <w:rPr>
      <w:rFonts w:eastAsia="Times New Roman"/>
      <w:lang w:eastAsia="en-US"/>
    </w:rPr>
  </w:style>
  <w:style w:type="paragraph" w:styleId="EndnoteText">
    <w:name w:val="endnote text"/>
    <w:basedOn w:val="Normal"/>
    <w:link w:val="EndnoteTextChar"/>
    <w:pPr>
      <w:overflowPunct/>
      <w:autoSpaceDE/>
      <w:autoSpaceDN/>
      <w:adjustRightInd/>
      <w:spacing w:after="0"/>
      <w:textAlignment w:val="auto"/>
    </w:pPr>
    <w:rPr>
      <w:rFonts w:eastAsia="Times New Roman"/>
      <w:color w:val="auto"/>
      <w:lang w:eastAsia="en-US"/>
    </w:rPr>
  </w:style>
  <w:style w:type="character" w:customStyle="1" w:styleId="B1Char">
    <w:name w:val="B1 Char"/>
    <w:link w:val="B1"/>
    <w:qFormat/>
    <w:rPr>
      <w:color w:val="000000"/>
      <w:lang w:val="en-GB" w:eastAsia="ja-JP"/>
    </w:rPr>
  </w:style>
  <w:style w:type="paragraph" w:customStyle="1" w:styleId="B1">
    <w:name w:val="B1"/>
    <w:basedOn w:val="Normal"/>
    <w:link w:val="B1Char"/>
    <w:qFormat/>
    <w:pPr>
      <w:ind w:left="568" w:hanging="284"/>
    </w:pPr>
  </w:style>
  <w:style w:type="character" w:customStyle="1" w:styleId="PLChar">
    <w:name w:val="PL Char"/>
    <w:link w:val="PL"/>
    <w:rPr>
      <w:rFonts w:ascii="Courier New" w:hAnsi="Courier New"/>
      <w:sz w:val="16"/>
      <w:lang w:eastAsia="ja-JP"/>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ja-JP"/>
    </w:rPr>
  </w:style>
  <w:style w:type="character" w:styleId="UnresolvedMention">
    <w:name w:val="Unresolved Mention"/>
    <w:uiPriority w:val="99"/>
    <w:unhideWhenUsed/>
    <w:rPr>
      <w:color w:val="605E5C"/>
      <w:shd w:val="clear" w:color="auto" w:fill="E1DFDD"/>
    </w:rPr>
  </w:style>
  <w:style w:type="character" w:customStyle="1" w:styleId="NOZchn">
    <w:name w:val="NO Zchn"/>
    <w:link w:val="NO"/>
    <w:qFormat/>
    <w:rPr>
      <w:color w:val="000000"/>
      <w:lang w:val="en-GB" w:eastAsia="ja-JP"/>
    </w:r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ja-JP"/>
    </w:rPr>
  </w:style>
  <w:style w:type="paragraph" w:customStyle="1" w:styleId="CRCoverPage">
    <w:name w:val="CR Cover Page"/>
    <w:pPr>
      <w:spacing w:after="120"/>
    </w:pPr>
    <w:rPr>
      <w:rFonts w:ascii="Arial" w:eastAsia="Malgun Gothic" w:hAnsi="Arial"/>
      <w:lang w:eastAsia="en-US"/>
    </w:rPr>
  </w:style>
  <w:style w:type="paragraph" w:styleId="TOC8">
    <w:name w:val="toc 8"/>
    <w:basedOn w:val="TOC1"/>
    <w:uiPriority w:val="39"/>
    <w:pPr>
      <w:spacing w:before="180"/>
      <w:ind w:left="2693" w:hanging="2693"/>
    </w:pPr>
    <w:rPr>
      <w:b/>
    </w:rPr>
  </w:style>
  <w:style w:type="paragraph" w:customStyle="1" w:styleId="EW">
    <w:name w:val="EW"/>
    <w:basedOn w:val="EX"/>
    <w:pPr>
      <w:spacing w:after="0"/>
    </w:pPr>
  </w:style>
  <w:style w:type="paragraph" w:customStyle="1" w:styleId="B4">
    <w:name w:val="B4"/>
    <w:basedOn w:val="Normal"/>
    <w:pPr>
      <w:ind w:left="1418" w:hanging="284"/>
    </w:pPr>
  </w:style>
  <w:style w:type="paragraph" w:styleId="TOC9">
    <w:name w:val="toc 9"/>
    <w:basedOn w:val="TOC8"/>
    <w:uiPriority w:val="39"/>
    <w:pPr>
      <w:ind w:left="1418" w:hanging="1418"/>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eastAsia="ja-JP"/>
    </w:rPr>
  </w:style>
  <w:style w:type="paragraph" w:customStyle="1" w:styleId="B6">
    <w:name w:val="B6"/>
    <w:basedOn w:val="B5"/>
    <w:pPr>
      <w:overflowPunct/>
      <w:autoSpaceDE/>
      <w:autoSpaceDN/>
      <w:adjustRightInd/>
      <w:ind w:left="1985"/>
      <w:textAlignment w:val="auto"/>
    </w:pPr>
    <w:rPr>
      <w:rFonts w:eastAsia="Times New Roman"/>
      <w:color w:val="auto"/>
    </w:rPr>
  </w:style>
  <w:style w:type="paragraph" w:customStyle="1" w:styleId="B5">
    <w:name w:val="B5"/>
    <w:basedOn w:val="Normal"/>
    <w:pPr>
      <w:ind w:left="1702" w:hanging="284"/>
    </w:pPr>
  </w:style>
  <w:style w:type="paragraph" w:customStyle="1" w:styleId="NW">
    <w:name w:val="NW"/>
    <w:basedOn w:val="NO"/>
    <w:pPr>
      <w:spacing w:after="0"/>
    </w:pPr>
  </w:style>
  <w:style w:type="paragraph" w:customStyle="1" w:styleId="ZTD">
    <w:name w:val="ZTD"/>
    <w:basedOn w:val="ZB"/>
    <w:pPr>
      <w:framePr w:hRule="auto" w:wrap="notBeside" w:y="852"/>
    </w:pPr>
    <w:rPr>
      <w:i w:val="0"/>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ja-JP"/>
    </w:rPr>
  </w:style>
  <w:style w:type="paragraph" w:styleId="Caption">
    <w:name w:val="caption"/>
    <w:basedOn w:val="Normal"/>
    <w:next w:val="Normal"/>
    <w:qFormat/>
    <w:pPr>
      <w:spacing w:after="240"/>
      <w:jc w:val="center"/>
    </w:pPr>
    <w:rPr>
      <w:rFonts w:ascii="Arial" w:eastAsia="Times New Roman" w:hAnsi="Arial"/>
      <w:b/>
      <w:bCs/>
      <w:color w:val="auto"/>
      <w:lang w:eastAsia="zh-CN"/>
    </w:rPr>
  </w:style>
  <w:style w:type="paragraph" w:customStyle="1" w:styleId="HE">
    <w:name w:val="HE"/>
    <w:basedOn w:val="Normal"/>
    <w:rPr>
      <w:rFonts w:eastAsia="Times New Roman"/>
      <w:b/>
      <w:lang w:eastAsia="en-US"/>
    </w:rPr>
  </w:style>
  <w:style w:type="paragraph" w:customStyle="1" w:styleId="HO">
    <w:name w:val="HO"/>
    <w:basedOn w:val="Normal"/>
    <w:pPr>
      <w:jc w:val="right"/>
    </w:pPr>
    <w:rPr>
      <w:rFonts w:eastAsia="Times New Roman"/>
      <w:b/>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Default">
    <w:name w:val="Default"/>
    <w:pPr>
      <w:autoSpaceDE w:val="0"/>
      <w:autoSpaceDN w:val="0"/>
      <w:adjustRightInd w:val="0"/>
    </w:pPr>
    <w:rPr>
      <w:rFonts w:ascii="Courier New" w:eastAsia="Malgun Gothic" w:hAnsi="Courier New" w:cs="Courier New"/>
      <w:color w:val="000000"/>
      <w:sz w:val="24"/>
      <w:szCs w:val="24"/>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TAJ">
    <w:name w:val="TAJ"/>
    <w:basedOn w:val="Normal"/>
    <w:pPr>
      <w:keepNext/>
      <w:keepLines/>
    </w:pPr>
    <w:rPr>
      <w:rFonts w:eastAsia="Times New Roman"/>
      <w:lang w:eastAsia="en-US"/>
    </w:rPr>
  </w:style>
  <w:style w:type="paragraph" w:customStyle="1" w:styleId="TAR">
    <w:name w:val="TAR"/>
    <w:basedOn w:val="TAL"/>
    <w:pPr>
      <w:jc w:val="right"/>
    </w:pPr>
  </w:style>
  <w:style w:type="paragraph" w:customStyle="1" w:styleId="TT">
    <w:name w:val="TT"/>
    <w:basedOn w:val="Heading1"/>
    <w:next w:val="Normal"/>
    <w:pPr>
      <w:outlineLvl w:val="9"/>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eastAsia="ja-JP"/>
    </w:rPr>
  </w:style>
  <w:style w:type="paragraph" w:customStyle="1" w:styleId="Description">
    <w:name w:val="Description"/>
    <w:basedOn w:val="Normal"/>
    <w:qFormat/>
    <w:pPr>
      <w:widowControl w:val="0"/>
      <w:wordWrap w:val="0"/>
    </w:pPr>
    <w:rPr>
      <w:kern w:val="2"/>
      <w:szCs w:val="22"/>
    </w:rPr>
  </w:style>
  <w:style w:type="paragraph" w:customStyle="1" w:styleId="EQ">
    <w:name w:val="EQ"/>
    <w:basedOn w:val="Normal"/>
    <w:next w:val="Normal"/>
    <w:pPr>
      <w:keepLines/>
      <w:tabs>
        <w:tab w:val="center" w:pos="4536"/>
        <w:tab w:val="right" w:pos="9072"/>
      </w:tabs>
    </w:pPr>
    <w:rPr>
      <w:rFonts w:eastAsia="Times New Roman"/>
      <w:lang w:val="en-GB" w:eastAsia="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ja-JP"/>
    </w:rPr>
  </w:style>
  <w:style w:type="paragraph" w:customStyle="1" w:styleId="NF">
    <w:name w:val="NF"/>
    <w:basedOn w:val="NO"/>
    <w:pPr>
      <w:keepNext/>
      <w:spacing w:after="0"/>
    </w:pPr>
    <w:rPr>
      <w:rFonts w:ascii="Arial" w:hAnsi="Arial"/>
      <w:sz w:val="18"/>
    </w:rPr>
  </w:style>
  <w:style w:type="paragraph" w:styleId="Revision">
    <w:name w:val="Revision"/>
    <w:uiPriority w:val="99"/>
    <w:semiHidden/>
    <w:rPr>
      <w:color w:val="000000"/>
      <w:lang w:eastAsia="ja-JP"/>
    </w:rPr>
  </w:style>
  <w:style w:type="paragraph" w:customStyle="1" w:styleId="ZV">
    <w:name w:val="ZV"/>
    <w:basedOn w:val="ZU"/>
    <w:pPr>
      <w:framePr w:wrap="notBeside" w:y="16161"/>
    </w:pPr>
  </w:style>
  <w:style w:type="paragraph" w:customStyle="1" w:styleId="FP">
    <w:name w:val="FP"/>
    <w:basedOn w:val="Normal"/>
    <w:pPr>
      <w:spacing w:after="0"/>
    </w:pPr>
    <w:rPr>
      <w:rFonts w:eastAsia="Times New Roman"/>
    </w:rPr>
  </w:style>
  <w:style w:type="table" w:customStyle="1" w:styleId="TableGrid3">
    <w:name w:val="Table Grid3"/>
    <w:basedOn w:val="TableNormal"/>
    <w:uiPriority w:val="3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uiPriority w:val="3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encoding w:val="x-cp20936"/>
  <w:optimizeForBrowser/>
  <w:allowPNG/>
  <w:pixelsPerInch w:val="120"/>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bin"/><Relationship Id="rId299" Type="http://schemas.openxmlformats.org/officeDocument/2006/relationships/image" Target="media/image150.emf"/><Relationship Id="rId303" Type="http://schemas.openxmlformats.org/officeDocument/2006/relationships/image" Target="media/image152.emf"/><Relationship Id="rId21" Type="http://schemas.openxmlformats.org/officeDocument/2006/relationships/image" Target="media/image9.emf"/><Relationship Id="rId42" Type="http://schemas.openxmlformats.org/officeDocument/2006/relationships/image" Target="media/image20.emf"/><Relationship Id="rId63" Type="http://schemas.openxmlformats.org/officeDocument/2006/relationships/image" Target="media/image31.emf"/><Relationship Id="rId84" Type="http://schemas.openxmlformats.org/officeDocument/2006/relationships/package" Target="embeddings/Microsoft_Visio____3.vsdx"/><Relationship Id="rId138" Type="http://schemas.openxmlformats.org/officeDocument/2006/relationships/image" Target="media/image70.emf"/><Relationship Id="rId159" Type="http://schemas.openxmlformats.org/officeDocument/2006/relationships/package" Target="embeddings/Microsoft_Visio_Drawing27.vsdx"/><Relationship Id="rId170" Type="http://schemas.openxmlformats.org/officeDocument/2006/relationships/image" Target="media/image86.emf"/><Relationship Id="rId191" Type="http://schemas.openxmlformats.org/officeDocument/2006/relationships/package" Target="embeddings/Microsoft_Visio_Drawing37.vsdx"/><Relationship Id="rId205" Type="http://schemas.openxmlformats.org/officeDocument/2006/relationships/package" Target="embeddings/Microsoft_Visio_Drawing41.vsdx"/><Relationship Id="rId226" Type="http://schemas.openxmlformats.org/officeDocument/2006/relationships/image" Target="media/image114.emf"/><Relationship Id="rId247" Type="http://schemas.openxmlformats.org/officeDocument/2006/relationships/package" Target="embeddings/Microsoft_Visio_Drawing57.vsdx"/><Relationship Id="rId107" Type="http://schemas.openxmlformats.org/officeDocument/2006/relationships/image" Target="media/image55.emf"/><Relationship Id="rId268" Type="http://schemas.openxmlformats.org/officeDocument/2006/relationships/image" Target="media/image135.emf"/><Relationship Id="rId289" Type="http://schemas.openxmlformats.org/officeDocument/2006/relationships/package" Target="embeddings/Microsoft_Visio_Drawing70.vsdx"/><Relationship Id="rId11" Type="http://schemas.openxmlformats.org/officeDocument/2006/relationships/image" Target="media/image4.emf"/><Relationship Id="rId32" Type="http://schemas.openxmlformats.org/officeDocument/2006/relationships/image" Target="media/image15.emf"/><Relationship Id="rId53" Type="http://schemas.openxmlformats.org/officeDocument/2006/relationships/image" Target="media/image26.emf"/><Relationship Id="rId74" Type="http://schemas.openxmlformats.org/officeDocument/2006/relationships/oleObject" Target="embeddings/Microsoft_Visio_2003-2010_Drawing15.vsd"/><Relationship Id="rId128" Type="http://schemas.openxmlformats.org/officeDocument/2006/relationships/image" Target="media/image65.emf"/><Relationship Id="rId149" Type="http://schemas.openxmlformats.org/officeDocument/2006/relationships/oleObject" Target="embeddings/Microsoft_Visio_2003-2010_Drawing22.vsd"/><Relationship Id="rId314" Type="http://schemas.openxmlformats.org/officeDocument/2006/relationships/package" Target="embeddings/Microsoft_Visio_Drawing178.vsdx"/><Relationship Id="rId5" Type="http://schemas.openxmlformats.org/officeDocument/2006/relationships/webSettings" Target="webSettings.xml"/><Relationship Id="rId95" Type="http://schemas.openxmlformats.org/officeDocument/2006/relationships/image" Target="media/image47.emf"/><Relationship Id="rId160" Type="http://schemas.openxmlformats.org/officeDocument/2006/relationships/image" Target="media/image81.emf"/><Relationship Id="rId181" Type="http://schemas.openxmlformats.org/officeDocument/2006/relationships/oleObject" Target="embeddings/oleObject13.bin"/><Relationship Id="rId216" Type="http://schemas.openxmlformats.org/officeDocument/2006/relationships/image" Target="media/image109.emf"/><Relationship Id="rId237" Type="http://schemas.openxmlformats.org/officeDocument/2006/relationships/oleObject" Target="embeddings/Microsoft_Visio_2003-2010_Drawing31.vsd"/><Relationship Id="rId258" Type="http://schemas.openxmlformats.org/officeDocument/2006/relationships/image" Target="media/image130.emf"/><Relationship Id="rId279" Type="http://schemas.openxmlformats.org/officeDocument/2006/relationships/oleObject" Target="embeddings/Microsoft_Visio_2003-2010_Drawing36.vsd"/><Relationship Id="rId22" Type="http://schemas.openxmlformats.org/officeDocument/2006/relationships/package" Target="embeddings/Microsoft_Visio_Drawing4.vsdx"/><Relationship Id="rId43" Type="http://schemas.openxmlformats.org/officeDocument/2006/relationships/oleObject" Target="embeddings/Microsoft_Visio_2003-2010_Drawing4.vsd"/><Relationship Id="rId64" Type="http://schemas.openxmlformats.org/officeDocument/2006/relationships/oleObject" Target="embeddings/Microsoft_Visio_2003-2010_Drawing9.vsd"/><Relationship Id="rId118" Type="http://schemas.openxmlformats.org/officeDocument/2006/relationships/image" Target="media/image60.emf"/><Relationship Id="rId139" Type="http://schemas.openxmlformats.org/officeDocument/2006/relationships/package" Target="embeddings/Microsoft_Visio_Drawing120.vsdx"/><Relationship Id="rId290" Type="http://schemas.openxmlformats.org/officeDocument/2006/relationships/oleObject" Target="embeddings/Microsoft_Visio_2003-2010_Drawing40.vsd"/><Relationship Id="rId304" Type="http://schemas.openxmlformats.org/officeDocument/2006/relationships/oleObject" Target="embeddings/Microsoft_Visio_2003-2010_Drawing41.vsd"/><Relationship Id="rId85" Type="http://schemas.openxmlformats.org/officeDocument/2006/relationships/image" Target="media/image42.emf"/><Relationship Id="rId150" Type="http://schemas.openxmlformats.org/officeDocument/2006/relationships/image" Target="media/image76.emf"/><Relationship Id="rId171" Type="http://schemas.openxmlformats.org/officeDocument/2006/relationships/package" Target="embeddings/Microsoft_Visio_Drawing30.vsdx"/><Relationship Id="rId192" Type="http://schemas.openxmlformats.org/officeDocument/2006/relationships/image" Target="media/image97.emf"/><Relationship Id="rId206" Type="http://schemas.openxmlformats.org/officeDocument/2006/relationships/image" Target="media/image104.emf"/><Relationship Id="rId227" Type="http://schemas.openxmlformats.org/officeDocument/2006/relationships/package" Target="embeddings/Microsoft_Visio_Drawing52.vsdx"/><Relationship Id="rId248" Type="http://schemas.openxmlformats.org/officeDocument/2006/relationships/image" Target="media/image125.emf"/><Relationship Id="rId269" Type="http://schemas.openxmlformats.org/officeDocument/2006/relationships/oleObject" Target="embeddings/Microsoft_Visio_2003-2010_Drawing32.vsd"/><Relationship Id="rId12" Type="http://schemas.openxmlformats.org/officeDocument/2006/relationships/package" Target="embeddings/Microsoft_Visio_Drawing.vsdx"/><Relationship Id="rId33" Type="http://schemas.openxmlformats.org/officeDocument/2006/relationships/package" Target="embeddings/Microsoft_Visio_Drawing8.vsdx"/><Relationship Id="rId108" Type="http://schemas.openxmlformats.org/officeDocument/2006/relationships/oleObject" Target="embeddings/oleObject4.bin"/><Relationship Id="rId129" Type="http://schemas.openxmlformats.org/officeDocument/2006/relationships/package" Target="embeddings/Microsoft_Visio_Drawing17.vsdx"/><Relationship Id="rId280" Type="http://schemas.openxmlformats.org/officeDocument/2006/relationships/image" Target="media/image141.emf"/><Relationship Id="rId315" Type="http://schemas.openxmlformats.org/officeDocument/2006/relationships/image" Target="media/image158.emf"/><Relationship Id="rId54" Type="http://schemas.openxmlformats.org/officeDocument/2006/relationships/package" Target="embeddings/Microsoft_Visio_Drawing9.vsdx"/><Relationship Id="rId75" Type="http://schemas.openxmlformats.org/officeDocument/2006/relationships/image" Target="media/image37.emf"/><Relationship Id="rId96" Type="http://schemas.openxmlformats.org/officeDocument/2006/relationships/image" Target="media/image48.emf"/><Relationship Id="rId140" Type="http://schemas.openxmlformats.org/officeDocument/2006/relationships/image" Target="media/image71.emf"/><Relationship Id="rId161" Type="http://schemas.openxmlformats.org/officeDocument/2006/relationships/package" Target="embeddings/Microsoft_Visio_Drawing28.vsdx"/><Relationship Id="rId182" Type="http://schemas.openxmlformats.org/officeDocument/2006/relationships/image" Target="media/image92.emf"/><Relationship Id="rId217" Type="http://schemas.openxmlformats.org/officeDocument/2006/relationships/package" Target="embeddings/Microsoft_Visio_Drawing47.vsdx"/><Relationship Id="rId6" Type="http://schemas.openxmlformats.org/officeDocument/2006/relationships/footnotes" Target="footnotes.xml"/><Relationship Id="rId238" Type="http://schemas.openxmlformats.org/officeDocument/2006/relationships/image" Target="media/image120.emf"/><Relationship Id="rId259" Type="http://schemas.openxmlformats.org/officeDocument/2006/relationships/package" Target="embeddings/Microsoft_Visio_Drawing763.vsdx"/><Relationship Id="rId23" Type="http://schemas.openxmlformats.org/officeDocument/2006/relationships/image" Target="media/image10.emf"/><Relationship Id="rId119" Type="http://schemas.openxmlformats.org/officeDocument/2006/relationships/oleObject" Target="embeddings/oleObject7.bin"/><Relationship Id="rId270" Type="http://schemas.openxmlformats.org/officeDocument/2006/relationships/image" Target="media/image136.emf"/><Relationship Id="rId291" Type="http://schemas.openxmlformats.org/officeDocument/2006/relationships/image" Target="media/image146.emf"/><Relationship Id="rId305" Type="http://schemas.openxmlformats.org/officeDocument/2006/relationships/image" Target="media/image153.emf"/><Relationship Id="rId44" Type="http://schemas.openxmlformats.org/officeDocument/2006/relationships/image" Target="media/image21.emf"/><Relationship Id="rId65" Type="http://schemas.openxmlformats.org/officeDocument/2006/relationships/image" Target="media/image32.emf"/><Relationship Id="rId86" Type="http://schemas.openxmlformats.org/officeDocument/2006/relationships/package" Target="embeddings/Microsoft_Visio____5.vsdx"/><Relationship Id="rId130" Type="http://schemas.openxmlformats.org/officeDocument/2006/relationships/image" Target="media/image66.emf"/><Relationship Id="rId151" Type="http://schemas.openxmlformats.org/officeDocument/2006/relationships/oleObject" Target="embeddings/Microsoft_Visio_2003-2010_Drawing23.vsd"/><Relationship Id="rId172" Type="http://schemas.openxmlformats.org/officeDocument/2006/relationships/image" Target="media/image87.emf"/><Relationship Id="rId193" Type="http://schemas.openxmlformats.org/officeDocument/2006/relationships/package" Target="embeddings/Microsoft_Visio_Drawing38.vsdx"/><Relationship Id="rId207" Type="http://schemas.openxmlformats.org/officeDocument/2006/relationships/package" Target="embeddings/Microsoft_Visio_Drawing42.vsdx"/><Relationship Id="rId228" Type="http://schemas.openxmlformats.org/officeDocument/2006/relationships/image" Target="media/image115.emf"/><Relationship Id="rId249" Type="http://schemas.openxmlformats.org/officeDocument/2006/relationships/package" Target="embeddings/Microsoft_Visio_Drawing58.vsdx"/><Relationship Id="rId13" Type="http://schemas.openxmlformats.org/officeDocument/2006/relationships/image" Target="media/image5.emf"/><Relationship Id="rId109" Type="http://schemas.openxmlformats.org/officeDocument/2006/relationships/image" Target="media/image56.emf"/><Relationship Id="rId260" Type="http://schemas.openxmlformats.org/officeDocument/2006/relationships/image" Target="media/image131.emf"/><Relationship Id="rId281" Type="http://schemas.openxmlformats.org/officeDocument/2006/relationships/oleObject" Target="embeddings/Microsoft_Visio_2003-2010_Drawing37.vsd"/><Relationship Id="rId316" Type="http://schemas.openxmlformats.org/officeDocument/2006/relationships/package" Target="embeddings/Microsoft_Visio_Drawing379.vsdx"/><Relationship Id="rId34" Type="http://schemas.openxmlformats.org/officeDocument/2006/relationships/image" Target="media/image16.emf"/><Relationship Id="rId55" Type="http://schemas.openxmlformats.org/officeDocument/2006/relationships/image" Target="media/image27.emf"/><Relationship Id="rId76" Type="http://schemas.openxmlformats.org/officeDocument/2006/relationships/oleObject" Target="embeddings/Microsoft_Visio_2003-2010_Drawing16.vsd"/><Relationship Id="rId97" Type="http://schemas.openxmlformats.org/officeDocument/2006/relationships/image" Target="media/image49.emf"/><Relationship Id="rId120" Type="http://schemas.openxmlformats.org/officeDocument/2006/relationships/image" Target="media/image61.emf"/><Relationship Id="rId141" Type="http://schemas.openxmlformats.org/officeDocument/2006/relationships/package" Target="embeddings/Microsoft_Visio_Drawing21.vsdx"/><Relationship Id="rId7" Type="http://schemas.openxmlformats.org/officeDocument/2006/relationships/endnotes" Target="endnotes.xml"/><Relationship Id="rId162" Type="http://schemas.openxmlformats.org/officeDocument/2006/relationships/image" Target="media/image82.emf"/><Relationship Id="rId183" Type="http://schemas.openxmlformats.org/officeDocument/2006/relationships/oleObject" Target="embeddings/oleObject14.bin"/><Relationship Id="rId218" Type="http://schemas.openxmlformats.org/officeDocument/2006/relationships/image" Target="media/image110.emf"/><Relationship Id="rId239" Type="http://schemas.openxmlformats.org/officeDocument/2006/relationships/package" Target="embeddings/Microsoft_Visio_Drawing55.vsdx"/><Relationship Id="rId250" Type="http://schemas.openxmlformats.org/officeDocument/2006/relationships/image" Target="media/image126.emf"/><Relationship Id="rId271" Type="http://schemas.openxmlformats.org/officeDocument/2006/relationships/oleObject" Target="embeddings/Microsoft_Visio_2003-2010_Drawing33.vsd"/><Relationship Id="rId292" Type="http://schemas.openxmlformats.org/officeDocument/2006/relationships/package" Target="embeddings/Microsoft_Visio_Drawing71.vsdx"/><Relationship Id="rId306" Type="http://schemas.openxmlformats.org/officeDocument/2006/relationships/oleObject" Target="embeddings/Microsoft_Visio_2003-2010_Drawing42.vsd"/><Relationship Id="rId24" Type="http://schemas.openxmlformats.org/officeDocument/2006/relationships/package" Target="embeddings/Microsoft_Visio_Drawing5.vsdx"/><Relationship Id="rId45" Type="http://schemas.openxmlformats.org/officeDocument/2006/relationships/oleObject" Target="embeddings/Microsoft_Visio_2003-2010_Drawing5.vsd"/><Relationship Id="rId66" Type="http://schemas.openxmlformats.org/officeDocument/2006/relationships/oleObject" Target="embeddings/Microsoft_Visio_2003-2010_Drawing10.vsd"/><Relationship Id="rId87" Type="http://schemas.openxmlformats.org/officeDocument/2006/relationships/image" Target="media/image43.emf"/><Relationship Id="rId110" Type="http://schemas.openxmlformats.org/officeDocument/2006/relationships/package" Target="embeddings/Microsoft_Visio_Drawing222.vsdx"/><Relationship Id="rId131" Type="http://schemas.openxmlformats.org/officeDocument/2006/relationships/oleObject" Target="embeddings/Microsoft_Visio_2003-2010_Drawing21.vsd"/><Relationship Id="rId152" Type="http://schemas.openxmlformats.org/officeDocument/2006/relationships/image" Target="media/image77.emf"/><Relationship Id="rId173" Type="http://schemas.openxmlformats.org/officeDocument/2006/relationships/package" Target="embeddings/Microsoft_Visio_Drawing331.vsdx"/><Relationship Id="rId194" Type="http://schemas.openxmlformats.org/officeDocument/2006/relationships/image" Target="media/image98.emf"/><Relationship Id="rId208" Type="http://schemas.openxmlformats.org/officeDocument/2006/relationships/image" Target="media/image105.emf"/><Relationship Id="rId229" Type="http://schemas.openxmlformats.org/officeDocument/2006/relationships/package" Target="embeddings/Microsoft_Visio_Drawing53.vsdx"/><Relationship Id="rId19" Type="http://schemas.openxmlformats.org/officeDocument/2006/relationships/image" Target="media/image8.emf"/><Relationship Id="rId224" Type="http://schemas.openxmlformats.org/officeDocument/2006/relationships/image" Target="media/image113.emf"/><Relationship Id="rId240" Type="http://schemas.openxmlformats.org/officeDocument/2006/relationships/image" Target="media/image121.emf"/><Relationship Id="rId245" Type="http://schemas.openxmlformats.org/officeDocument/2006/relationships/oleObject" Target="embeddings/oleObject16.bin"/><Relationship Id="rId261" Type="http://schemas.openxmlformats.org/officeDocument/2006/relationships/package" Target="embeddings/Microsoft_Visio_Drawing64.vsdx"/><Relationship Id="rId266" Type="http://schemas.openxmlformats.org/officeDocument/2006/relationships/image" Target="media/image134.emf"/><Relationship Id="rId287" Type="http://schemas.openxmlformats.org/officeDocument/2006/relationships/oleObject" Target="embeddings/Microsoft_Visio_2003-2010_Drawing39.vsd"/><Relationship Id="rId14" Type="http://schemas.openxmlformats.org/officeDocument/2006/relationships/oleObject" Target="embeddings/Microsoft_Visio_2003-2010_Drawing.vsd"/><Relationship Id="rId30" Type="http://schemas.openxmlformats.org/officeDocument/2006/relationships/image" Target="media/image14.emf"/><Relationship Id="rId35" Type="http://schemas.openxmlformats.org/officeDocument/2006/relationships/oleObject" Target="embeddings/Microsoft_Visio_2003-2010_Drawing56.vsd"/><Relationship Id="rId56" Type="http://schemas.openxmlformats.org/officeDocument/2006/relationships/package" Target="embeddings/Microsoft_Visio_Drawing110.vsdx"/><Relationship Id="rId77" Type="http://schemas.openxmlformats.org/officeDocument/2006/relationships/image" Target="media/image38.emf"/><Relationship Id="rId100" Type="http://schemas.openxmlformats.org/officeDocument/2006/relationships/package" Target="embeddings/Microsoft_Visio_Drawing3322.vsdx"/><Relationship Id="rId105" Type="http://schemas.openxmlformats.org/officeDocument/2006/relationships/image" Target="media/image54.emf"/><Relationship Id="rId126" Type="http://schemas.openxmlformats.org/officeDocument/2006/relationships/image" Target="media/image64.emf"/><Relationship Id="rId147" Type="http://schemas.openxmlformats.org/officeDocument/2006/relationships/package" Target="embeddings/Microsoft_Visio_Drawing24.vsdx"/><Relationship Id="rId168" Type="http://schemas.openxmlformats.org/officeDocument/2006/relationships/image" Target="media/image85.emf"/><Relationship Id="rId282" Type="http://schemas.openxmlformats.org/officeDocument/2006/relationships/image" Target="media/image142.emf"/><Relationship Id="rId312" Type="http://schemas.openxmlformats.org/officeDocument/2006/relationships/package" Target="embeddings/Microsoft_Visio_Drawing77.vsdx"/><Relationship Id="rId317" Type="http://schemas.openxmlformats.org/officeDocument/2006/relationships/image" Target="media/image159.emf"/><Relationship Id="rId8" Type="http://schemas.openxmlformats.org/officeDocument/2006/relationships/image" Target="media/image1.jpeg"/><Relationship Id="rId51" Type="http://schemas.openxmlformats.org/officeDocument/2006/relationships/image" Target="media/image25.emf"/><Relationship Id="rId72" Type="http://schemas.openxmlformats.org/officeDocument/2006/relationships/oleObject" Target="embeddings/Microsoft_Visio_2003-2010_Drawing14.vsd"/><Relationship Id="rId93" Type="http://schemas.openxmlformats.org/officeDocument/2006/relationships/image" Target="media/image46.emf"/><Relationship Id="rId98" Type="http://schemas.openxmlformats.org/officeDocument/2006/relationships/image" Target="media/image50.emf"/><Relationship Id="rId121" Type="http://schemas.openxmlformats.org/officeDocument/2006/relationships/oleObject" Target="embeddings/oleObject8.bin"/><Relationship Id="rId142" Type="http://schemas.openxmlformats.org/officeDocument/2006/relationships/image" Target="media/image72.emf"/><Relationship Id="rId163" Type="http://schemas.openxmlformats.org/officeDocument/2006/relationships/oleObject" Target="embeddings/oleObject10.bin"/><Relationship Id="rId184" Type="http://schemas.openxmlformats.org/officeDocument/2006/relationships/image" Target="media/image93.emf"/><Relationship Id="rId189" Type="http://schemas.openxmlformats.org/officeDocument/2006/relationships/package" Target="embeddings/Microsoft_Visio_Drawing36.vsdx"/><Relationship Id="rId219" Type="http://schemas.openxmlformats.org/officeDocument/2006/relationships/package" Target="embeddings/Microsoft_Visio_Drawing48.vsdx"/><Relationship Id="rId3" Type="http://schemas.openxmlformats.org/officeDocument/2006/relationships/styles" Target="styles.xml"/><Relationship Id="rId214" Type="http://schemas.openxmlformats.org/officeDocument/2006/relationships/image" Target="media/image108.emf"/><Relationship Id="rId230" Type="http://schemas.openxmlformats.org/officeDocument/2006/relationships/image" Target="media/image116.emf"/><Relationship Id="rId235" Type="http://schemas.openxmlformats.org/officeDocument/2006/relationships/oleObject" Target="embeddings/Microsoft_Visio_2003-2010_Drawing30.vsd"/><Relationship Id="rId251" Type="http://schemas.openxmlformats.org/officeDocument/2006/relationships/package" Target="embeddings/Microsoft_Visio_Drawing259.vsdx"/><Relationship Id="rId256" Type="http://schemas.openxmlformats.org/officeDocument/2006/relationships/image" Target="media/image129.emf"/><Relationship Id="rId277" Type="http://schemas.openxmlformats.org/officeDocument/2006/relationships/oleObject" Target="embeddings/Microsoft_Visio_2003-2010_Drawing35.vsd"/><Relationship Id="rId298" Type="http://schemas.openxmlformats.org/officeDocument/2006/relationships/package" Target="embeddings/Microsoft_Visio_Drawing174.vsdx"/><Relationship Id="rId25" Type="http://schemas.openxmlformats.org/officeDocument/2006/relationships/image" Target="media/image11.emf"/><Relationship Id="rId46" Type="http://schemas.openxmlformats.org/officeDocument/2006/relationships/image" Target="media/image22.png"/><Relationship Id="rId67" Type="http://schemas.openxmlformats.org/officeDocument/2006/relationships/image" Target="media/image33.emf"/><Relationship Id="rId116" Type="http://schemas.openxmlformats.org/officeDocument/2006/relationships/oleObject" Target="embeddings/oleObject5.bin"/><Relationship Id="rId137" Type="http://schemas.openxmlformats.org/officeDocument/2006/relationships/oleObject" Target="embeddings/oleObject9.bin"/><Relationship Id="rId158" Type="http://schemas.openxmlformats.org/officeDocument/2006/relationships/image" Target="media/image80.emf"/><Relationship Id="rId272" Type="http://schemas.openxmlformats.org/officeDocument/2006/relationships/image" Target="media/image137.emf"/><Relationship Id="rId293" Type="http://schemas.openxmlformats.org/officeDocument/2006/relationships/image" Target="media/image147.emf"/><Relationship Id="rId302" Type="http://schemas.openxmlformats.org/officeDocument/2006/relationships/package" Target="embeddings/Microsoft_Visio_Drawing176.vsdx"/><Relationship Id="rId307" Type="http://schemas.openxmlformats.org/officeDocument/2006/relationships/image" Target="media/image154.emf"/><Relationship Id="rId323" Type="http://schemas.openxmlformats.org/officeDocument/2006/relationships/theme" Target="theme/theme1.xml"/><Relationship Id="rId20" Type="http://schemas.openxmlformats.org/officeDocument/2006/relationships/package" Target="embeddings/Microsoft_Visio_Drawing3.vsdx"/><Relationship Id="rId41" Type="http://schemas.openxmlformats.org/officeDocument/2006/relationships/oleObject" Target="embeddings/Microsoft_Visio_2003-2010_Drawing3.vsd"/><Relationship Id="rId62" Type="http://schemas.openxmlformats.org/officeDocument/2006/relationships/oleObject" Target="embeddings/Microsoft_Visio_2003-2010_Drawing8.vsd"/><Relationship Id="rId83" Type="http://schemas.openxmlformats.org/officeDocument/2006/relationships/image" Target="media/image41.emf"/><Relationship Id="rId88" Type="http://schemas.openxmlformats.org/officeDocument/2006/relationships/package" Target="embeddings/Microsoft_Visio_Drawing13.vsdx"/><Relationship Id="rId111" Type="http://schemas.openxmlformats.org/officeDocument/2006/relationships/image" Target="media/image57.emf"/><Relationship Id="rId132" Type="http://schemas.openxmlformats.org/officeDocument/2006/relationships/image" Target="media/image67.emf"/><Relationship Id="rId153" Type="http://schemas.openxmlformats.org/officeDocument/2006/relationships/package" Target="embeddings/Microsoft_Visio_Drawing25.vsdx"/><Relationship Id="rId174" Type="http://schemas.openxmlformats.org/officeDocument/2006/relationships/image" Target="media/image88.emf"/><Relationship Id="rId179" Type="http://schemas.openxmlformats.org/officeDocument/2006/relationships/oleObject" Target="embeddings/Microsoft_Visio_2003-2010_Drawing25.vsd"/><Relationship Id="rId195" Type="http://schemas.openxmlformats.org/officeDocument/2006/relationships/package" Target="embeddings/Microsoft_Visio_Drawing39.vsdx"/><Relationship Id="rId209" Type="http://schemas.openxmlformats.org/officeDocument/2006/relationships/package" Target="embeddings/Microsoft_Visio_Drawing43.vsdx"/><Relationship Id="rId190" Type="http://schemas.openxmlformats.org/officeDocument/2006/relationships/image" Target="media/image96.emf"/><Relationship Id="rId204" Type="http://schemas.openxmlformats.org/officeDocument/2006/relationships/image" Target="media/image103.emf"/><Relationship Id="rId220" Type="http://schemas.openxmlformats.org/officeDocument/2006/relationships/image" Target="media/image111.emf"/><Relationship Id="rId225" Type="http://schemas.openxmlformats.org/officeDocument/2006/relationships/package" Target="embeddings/Microsoft_Visio_Drawing51.vsdx"/><Relationship Id="rId241" Type="http://schemas.openxmlformats.org/officeDocument/2006/relationships/package" Target="embeddings/Microsoft_Visio_Drawing56.vsdx"/><Relationship Id="rId246" Type="http://schemas.openxmlformats.org/officeDocument/2006/relationships/image" Target="media/image124.emf"/><Relationship Id="rId267" Type="http://schemas.openxmlformats.org/officeDocument/2006/relationships/package" Target="embeddings/Microsoft_Visio_Drawing167.vsdx"/><Relationship Id="rId288" Type="http://schemas.openxmlformats.org/officeDocument/2006/relationships/image" Target="media/image145.emf"/><Relationship Id="rId15" Type="http://schemas.openxmlformats.org/officeDocument/2006/relationships/image" Target="media/image6.emf"/><Relationship Id="rId36" Type="http://schemas.openxmlformats.org/officeDocument/2006/relationships/image" Target="media/image17.emf"/><Relationship Id="rId57" Type="http://schemas.openxmlformats.org/officeDocument/2006/relationships/image" Target="media/image28.emf"/><Relationship Id="rId106" Type="http://schemas.openxmlformats.org/officeDocument/2006/relationships/oleObject" Target="embeddings/oleObject3.bin"/><Relationship Id="rId127" Type="http://schemas.openxmlformats.org/officeDocument/2006/relationships/oleObject" Target="embeddings/Microsoft_Visio_2003-2010_Drawing20.vsd"/><Relationship Id="rId262" Type="http://schemas.openxmlformats.org/officeDocument/2006/relationships/image" Target="media/image132.emf"/><Relationship Id="rId283" Type="http://schemas.openxmlformats.org/officeDocument/2006/relationships/oleObject" Target="embeddings/Microsoft_Visio_2003-2010_Drawing38.vsd"/><Relationship Id="rId313" Type="http://schemas.openxmlformats.org/officeDocument/2006/relationships/image" Target="media/image157.emf"/><Relationship Id="rId318" Type="http://schemas.openxmlformats.org/officeDocument/2006/relationships/oleObject" Target="embeddings/Microsoft_Visio_2003-2010_Drawing44.vsd"/><Relationship Id="rId10" Type="http://schemas.openxmlformats.org/officeDocument/2006/relationships/image" Target="media/image3.emf"/><Relationship Id="rId31" Type="http://schemas.openxmlformats.org/officeDocument/2006/relationships/oleObject" Target="embeddings/Microsoft_Visio_2003-2010_Drawing12.vsd"/><Relationship Id="rId52" Type="http://schemas.openxmlformats.org/officeDocument/2006/relationships/oleObject" Target="embeddings/Microsoft_Visio_2003-2010_Drawing7.vsd"/><Relationship Id="rId73" Type="http://schemas.openxmlformats.org/officeDocument/2006/relationships/image" Target="media/image36.emf"/><Relationship Id="rId78" Type="http://schemas.openxmlformats.org/officeDocument/2006/relationships/oleObject" Target="embeddings/Microsoft_Visio_2003-2010_Drawing17.vsd"/><Relationship Id="rId94" Type="http://schemas.openxmlformats.org/officeDocument/2006/relationships/package" Target="embeddings/Microsoft_Visio_Drawing16.vsdx"/><Relationship Id="rId99" Type="http://schemas.openxmlformats.org/officeDocument/2006/relationships/image" Target="media/image51.emf"/><Relationship Id="rId101" Type="http://schemas.openxmlformats.org/officeDocument/2006/relationships/image" Target="media/image52.emf"/><Relationship Id="rId122" Type="http://schemas.openxmlformats.org/officeDocument/2006/relationships/image" Target="media/image62.emf"/><Relationship Id="rId143" Type="http://schemas.openxmlformats.org/officeDocument/2006/relationships/package" Target="embeddings/Microsoft_Visio_Drawing22.vsdx"/><Relationship Id="rId148" Type="http://schemas.openxmlformats.org/officeDocument/2006/relationships/image" Target="media/image75.emf"/><Relationship Id="rId164" Type="http://schemas.openxmlformats.org/officeDocument/2006/relationships/image" Target="media/image83.emf"/><Relationship Id="rId169" Type="http://schemas.openxmlformats.org/officeDocument/2006/relationships/package" Target="embeddings/Microsoft_Visio_Drawing29.vsdx"/><Relationship Id="rId185" Type="http://schemas.openxmlformats.org/officeDocument/2006/relationships/package" Target="embeddings/Microsoft_Visio_Drawing34.vsdx"/><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91.emf"/><Relationship Id="rId210" Type="http://schemas.openxmlformats.org/officeDocument/2006/relationships/image" Target="media/image106.emf"/><Relationship Id="rId215" Type="http://schemas.openxmlformats.org/officeDocument/2006/relationships/package" Target="embeddings/Microsoft_Visio_Drawing46.vsdx"/><Relationship Id="rId236" Type="http://schemas.openxmlformats.org/officeDocument/2006/relationships/image" Target="media/image119.emf"/><Relationship Id="rId257" Type="http://schemas.openxmlformats.org/officeDocument/2006/relationships/package" Target="embeddings/Microsoft_Visio_Drawing562.vsdx"/><Relationship Id="rId278" Type="http://schemas.openxmlformats.org/officeDocument/2006/relationships/image" Target="media/image140.emf"/><Relationship Id="rId26" Type="http://schemas.openxmlformats.org/officeDocument/2006/relationships/package" Target="embeddings/Microsoft_Visio_Drawing6.vsdx"/><Relationship Id="rId231" Type="http://schemas.openxmlformats.org/officeDocument/2006/relationships/package" Target="embeddings/Microsoft_Visio_Drawing54.vsdx"/><Relationship Id="rId252" Type="http://schemas.openxmlformats.org/officeDocument/2006/relationships/image" Target="media/image127.emf"/><Relationship Id="rId273" Type="http://schemas.openxmlformats.org/officeDocument/2006/relationships/package" Target="embeddings/Microsoft_Visio_Drawing68.vsdx"/><Relationship Id="rId294" Type="http://schemas.openxmlformats.org/officeDocument/2006/relationships/package" Target="embeddings/Microsoft_Visio_Drawing72.vsdx"/><Relationship Id="rId308" Type="http://schemas.openxmlformats.org/officeDocument/2006/relationships/oleObject" Target="embeddings/Microsoft_Visio_2003-2010_Drawing43.vsd"/><Relationship Id="rId47" Type="http://schemas.openxmlformats.org/officeDocument/2006/relationships/image" Target="media/image23.emf"/><Relationship Id="rId68" Type="http://schemas.openxmlformats.org/officeDocument/2006/relationships/oleObject" Target="embeddings/Microsoft_Visio_2003-2010_Drawing11.vsd"/><Relationship Id="rId89" Type="http://schemas.openxmlformats.org/officeDocument/2006/relationships/image" Target="media/image44.emf"/><Relationship Id="rId112" Type="http://schemas.openxmlformats.org/officeDocument/2006/relationships/package" Target="embeddings/Microsoft_Visio_Drawing444.vsdx"/><Relationship Id="rId133" Type="http://schemas.openxmlformats.org/officeDocument/2006/relationships/package" Target="embeddings/Microsoft_Visio_Drawing18.vsdx"/><Relationship Id="rId154" Type="http://schemas.openxmlformats.org/officeDocument/2006/relationships/image" Target="media/image78.emf"/><Relationship Id="rId175" Type="http://schemas.openxmlformats.org/officeDocument/2006/relationships/package" Target="embeddings/Microsoft_Visio_Drawing32.vsdx"/><Relationship Id="rId196" Type="http://schemas.openxmlformats.org/officeDocument/2006/relationships/image" Target="media/image99.emf"/><Relationship Id="rId200" Type="http://schemas.openxmlformats.org/officeDocument/2006/relationships/image" Target="media/image101.emf"/><Relationship Id="rId16" Type="http://schemas.openxmlformats.org/officeDocument/2006/relationships/package" Target="embeddings/Microsoft_Visio_Drawing1.vsdx"/><Relationship Id="rId221" Type="http://schemas.openxmlformats.org/officeDocument/2006/relationships/package" Target="embeddings/Microsoft_Visio_Drawing49.vsdx"/><Relationship Id="rId242" Type="http://schemas.openxmlformats.org/officeDocument/2006/relationships/image" Target="media/image122.emf"/><Relationship Id="rId263" Type="http://schemas.openxmlformats.org/officeDocument/2006/relationships/package" Target="embeddings/Microsoft_Visio_Drawing65.vsdx"/><Relationship Id="rId284" Type="http://schemas.openxmlformats.org/officeDocument/2006/relationships/image" Target="media/image143.emf"/><Relationship Id="rId319" Type="http://schemas.openxmlformats.org/officeDocument/2006/relationships/header" Target="header1.xml"/><Relationship Id="rId37" Type="http://schemas.openxmlformats.org/officeDocument/2006/relationships/oleObject" Target="embeddings/Microsoft_Visio_2003-2010_Drawing1.vsd"/><Relationship Id="rId58" Type="http://schemas.openxmlformats.org/officeDocument/2006/relationships/package" Target="embeddings/Microsoft_Visio_Drawing211.vsdx"/><Relationship Id="rId79" Type="http://schemas.openxmlformats.org/officeDocument/2006/relationships/image" Target="media/image39.emf"/><Relationship Id="rId102" Type="http://schemas.openxmlformats.org/officeDocument/2006/relationships/oleObject" Target="embeddings/oleObject1.bin"/><Relationship Id="rId123" Type="http://schemas.openxmlformats.org/officeDocument/2006/relationships/oleObject" Target="embeddings/Microsoft_Visio_2003-2010_Drawing18.vsd"/><Relationship Id="rId144" Type="http://schemas.openxmlformats.org/officeDocument/2006/relationships/image" Target="media/image73.emf"/><Relationship Id="rId90" Type="http://schemas.openxmlformats.org/officeDocument/2006/relationships/package" Target="embeddings/Microsoft_Visio_Drawing14.vsdx"/><Relationship Id="rId165" Type="http://schemas.openxmlformats.org/officeDocument/2006/relationships/oleObject" Target="embeddings/oleObject11.bin"/><Relationship Id="rId186" Type="http://schemas.openxmlformats.org/officeDocument/2006/relationships/image" Target="media/image94.emf"/><Relationship Id="rId211" Type="http://schemas.openxmlformats.org/officeDocument/2006/relationships/package" Target="embeddings/Microsoft_Visio_Drawing44.vsdx"/><Relationship Id="rId232" Type="http://schemas.openxmlformats.org/officeDocument/2006/relationships/image" Target="media/image117.emf"/><Relationship Id="rId253" Type="http://schemas.openxmlformats.org/officeDocument/2006/relationships/package" Target="embeddings/Microsoft_Visio_Drawing60.vsdx"/><Relationship Id="rId274" Type="http://schemas.openxmlformats.org/officeDocument/2006/relationships/image" Target="media/image138.emf"/><Relationship Id="rId295" Type="http://schemas.openxmlformats.org/officeDocument/2006/relationships/image" Target="media/image148.emf"/><Relationship Id="rId309" Type="http://schemas.openxmlformats.org/officeDocument/2006/relationships/image" Target="media/image155.emf"/><Relationship Id="rId27" Type="http://schemas.openxmlformats.org/officeDocument/2006/relationships/image" Target="media/image12.emf"/><Relationship Id="rId48" Type="http://schemas.openxmlformats.org/officeDocument/2006/relationships/package" Target="embeddings/Microsoft_Visio___1.vsdx"/><Relationship Id="rId69" Type="http://schemas.openxmlformats.org/officeDocument/2006/relationships/image" Target="media/image34.emf"/><Relationship Id="rId113" Type="http://schemas.openxmlformats.org/officeDocument/2006/relationships/image" Target="media/image58.emf"/><Relationship Id="rId134" Type="http://schemas.openxmlformats.org/officeDocument/2006/relationships/image" Target="media/image68.emf"/><Relationship Id="rId320" Type="http://schemas.openxmlformats.org/officeDocument/2006/relationships/header" Target="header2.xml"/><Relationship Id="rId80" Type="http://schemas.openxmlformats.org/officeDocument/2006/relationships/package" Target="embeddings/Microsoft_Visio____.vsdx"/><Relationship Id="rId155" Type="http://schemas.openxmlformats.org/officeDocument/2006/relationships/oleObject" Target="embeddings/Microsoft_Visio_2003-2010_Drawing24.vsd"/><Relationship Id="rId176" Type="http://schemas.openxmlformats.org/officeDocument/2006/relationships/image" Target="media/image89.emf"/><Relationship Id="rId197" Type="http://schemas.openxmlformats.org/officeDocument/2006/relationships/oleObject" Target="embeddings/Microsoft_Visio_2003-2010_Drawing26.vsd"/><Relationship Id="rId201" Type="http://schemas.openxmlformats.org/officeDocument/2006/relationships/package" Target="embeddings/Microsoft_Visio_Drawing40.vsdx"/><Relationship Id="rId222" Type="http://schemas.openxmlformats.org/officeDocument/2006/relationships/image" Target="media/image112.emf"/><Relationship Id="rId243" Type="http://schemas.openxmlformats.org/officeDocument/2006/relationships/oleObject" Target="embeddings/oleObject15.bin"/><Relationship Id="rId264" Type="http://schemas.openxmlformats.org/officeDocument/2006/relationships/image" Target="media/image133.emf"/><Relationship Id="rId285" Type="http://schemas.openxmlformats.org/officeDocument/2006/relationships/package" Target="embeddings/Microsoft_Visio_Drawing69.vsdx"/><Relationship Id="rId17" Type="http://schemas.openxmlformats.org/officeDocument/2006/relationships/image" Target="media/image7.emf"/><Relationship Id="rId38" Type="http://schemas.openxmlformats.org/officeDocument/2006/relationships/image" Target="media/image18.emf"/><Relationship Id="rId59" Type="http://schemas.openxmlformats.org/officeDocument/2006/relationships/image" Target="media/image29.emf"/><Relationship Id="rId103" Type="http://schemas.openxmlformats.org/officeDocument/2006/relationships/image" Target="media/image53.emf"/><Relationship Id="rId124" Type="http://schemas.openxmlformats.org/officeDocument/2006/relationships/image" Target="media/image63.emf"/><Relationship Id="rId310" Type="http://schemas.openxmlformats.org/officeDocument/2006/relationships/oleObject" Target="embeddings/oleObject17.bin"/><Relationship Id="rId70" Type="http://schemas.openxmlformats.org/officeDocument/2006/relationships/oleObject" Target="embeddings/Microsoft_Visio_2003-2010_Drawing13.vsd"/><Relationship Id="rId91" Type="http://schemas.openxmlformats.org/officeDocument/2006/relationships/image" Target="media/image45.emf"/><Relationship Id="rId145" Type="http://schemas.openxmlformats.org/officeDocument/2006/relationships/package" Target="embeddings/Microsoft_Visio_Drawing23.vsdx"/><Relationship Id="rId166" Type="http://schemas.openxmlformats.org/officeDocument/2006/relationships/image" Target="media/image84.emf"/><Relationship Id="rId187" Type="http://schemas.openxmlformats.org/officeDocument/2006/relationships/package" Target="embeddings/Microsoft_Visio_Drawing35.vsdx"/><Relationship Id="rId1" Type="http://schemas.openxmlformats.org/officeDocument/2006/relationships/customXml" Target="../customXml/item1.xml"/><Relationship Id="rId212" Type="http://schemas.openxmlformats.org/officeDocument/2006/relationships/image" Target="media/image107.emf"/><Relationship Id="rId233" Type="http://schemas.openxmlformats.org/officeDocument/2006/relationships/oleObject" Target="embeddings/Microsoft_Visio_2003-2010_Drawing29.vsd"/><Relationship Id="rId254" Type="http://schemas.openxmlformats.org/officeDocument/2006/relationships/image" Target="media/image128.emf"/><Relationship Id="rId28" Type="http://schemas.openxmlformats.org/officeDocument/2006/relationships/image" Target="media/image13.emf"/><Relationship Id="rId49" Type="http://schemas.openxmlformats.org/officeDocument/2006/relationships/image" Target="media/image24.emf"/><Relationship Id="rId114" Type="http://schemas.openxmlformats.org/officeDocument/2006/relationships/package" Target="embeddings/Microsoft_Visio_Drawing666.vsdx"/><Relationship Id="rId275" Type="http://schemas.openxmlformats.org/officeDocument/2006/relationships/oleObject" Target="embeddings/Microsoft_Visio_2003-2010_Drawing34.vsd"/><Relationship Id="rId296" Type="http://schemas.openxmlformats.org/officeDocument/2006/relationships/package" Target="embeddings/Microsoft_Visio_Drawing73.vsdx"/><Relationship Id="rId300" Type="http://schemas.openxmlformats.org/officeDocument/2006/relationships/package" Target="embeddings/Microsoft_Visio_Drawing75.vsdx"/><Relationship Id="rId60" Type="http://schemas.openxmlformats.org/officeDocument/2006/relationships/package" Target="embeddings/Microsoft_Visio_Drawing12.vsdx"/><Relationship Id="rId81" Type="http://schemas.openxmlformats.org/officeDocument/2006/relationships/image" Target="media/image40.emf"/><Relationship Id="rId135" Type="http://schemas.openxmlformats.org/officeDocument/2006/relationships/package" Target="embeddings/Microsoft_Visio___119.vsdx"/><Relationship Id="rId156" Type="http://schemas.openxmlformats.org/officeDocument/2006/relationships/image" Target="media/image79.emf"/><Relationship Id="rId177" Type="http://schemas.openxmlformats.org/officeDocument/2006/relationships/package" Target="embeddings/Microsoft_Visio_Drawing33.vsdx"/><Relationship Id="rId198" Type="http://schemas.openxmlformats.org/officeDocument/2006/relationships/image" Target="media/image100.emf"/><Relationship Id="rId321" Type="http://schemas.openxmlformats.org/officeDocument/2006/relationships/footer" Target="footer1.xml"/><Relationship Id="rId202" Type="http://schemas.openxmlformats.org/officeDocument/2006/relationships/image" Target="media/image102.emf"/><Relationship Id="rId223" Type="http://schemas.openxmlformats.org/officeDocument/2006/relationships/package" Target="embeddings/Microsoft_Visio___150.vsdx"/><Relationship Id="rId244" Type="http://schemas.openxmlformats.org/officeDocument/2006/relationships/image" Target="media/image123.emf"/><Relationship Id="rId18" Type="http://schemas.openxmlformats.org/officeDocument/2006/relationships/package" Target="embeddings/Microsoft_Visio_Drawing2.vsdx"/><Relationship Id="rId39" Type="http://schemas.openxmlformats.org/officeDocument/2006/relationships/oleObject" Target="embeddings/Microsoft_Visio_2003-2010_Drawing2.vsd"/><Relationship Id="rId265" Type="http://schemas.openxmlformats.org/officeDocument/2006/relationships/package" Target="embeddings/Microsoft_Visio_Drawing66.vsdx"/><Relationship Id="rId286" Type="http://schemas.openxmlformats.org/officeDocument/2006/relationships/image" Target="media/image144.emf"/><Relationship Id="rId50" Type="http://schemas.openxmlformats.org/officeDocument/2006/relationships/oleObject" Target="embeddings/Microsoft_Visio_2003-2010_Drawing6.vsd"/><Relationship Id="rId104" Type="http://schemas.openxmlformats.org/officeDocument/2006/relationships/oleObject" Target="embeddings/oleObject2.bin"/><Relationship Id="rId125" Type="http://schemas.openxmlformats.org/officeDocument/2006/relationships/oleObject" Target="embeddings/Microsoft_Visio_2003-2010_Drawing19.vsd"/><Relationship Id="rId146" Type="http://schemas.openxmlformats.org/officeDocument/2006/relationships/image" Target="media/image74.emf"/><Relationship Id="rId167" Type="http://schemas.openxmlformats.org/officeDocument/2006/relationships/oleObject" Target="embeddings/oleObject12.bin"/><Relationship Id="rId188" Type="http://schemas.openxmlformats.org/officeDocument/2006/relationships/image" Target="media/image95.emf"/><Relationship Id="rId311" Type="http://schemas.openxmlformats.org/officeDocument/2006/relationships/image" Target="media/image156.emf"/><Relationship Id="rId71" Type="http://schemas.openxmlformats.org/officeDocument/2006/relationships/image" Target="media/image35.emf"/><Relationship Id="rId92" Type="http://schemas.openxmlformats.org/officeDocument/2006/relationships/package" Target="embeddings/Microsoft_Visio_Drawing15.vsdx"/><Relationship Id="rId213" Type="http://schemas.openxmlformats.org/officeDocument/2006/relationships/package" Target="embeddings/Microsoft_Visio_Drawing45.vsdx"/><Relationship Id="rId234"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package" Target="embeddings/Microsoft_Visio_Drawing7.vsdx"/><Relationship Id="rId255" Type="http://schemas.openxmlformats.org/officeDocument/2006/relationships/package" Target="embeddings/Microsoft_Visio_Drawing261.vsdx"/><Relationship Id="rId276" Type="http://schemas.openxmlformats.org/officeDocument/2006/relationships/image" Target="media/image139.emf"/><Relationship Id="rId297" Type="http://schemas.openxmlformats.org/officeDocument/2006/relationships/image" Target="media/image149.emf"/><Relationship Id="rId40" Type="http://schemas.openxmlformats.org/officeDocument/2006/relationships/image" Target="media/image19.emf"/><Relationship Id="rId115" Type="http://schemas.openxmlformats.org/officeDocument/2006/relationships/image" Target="media/image59.emf"/><Relationship Id="rId136" Type="http://schemas.openxmlformats.org/officeDocument/2006/relationships/image" Target="media/image69.emf"/><Relationship Id="rId157" Type="http://schemas.openxmlformats.org/officeDocument/2006/relationships/package" Target="embeddings/Microsoft_Visio_Drawing26.vsdx"/><Relationship Id="rId178" Type="http://schemas.openxmlformats.org/officeDocument/2006/relationships/image" Target="media/image90.emf"/><Relationship Id="rId301" Type="http://schemas.openxmlformats.org/officeDocument/2006/relationships/image" Target="media/image151.emf"/><Relationship Id="rId322" Type="http://schemas.openxmlformats.org/officeDocument/2006/relationships/fontTable" Target="fontTable.xml"/><Relationship Id="rId61" Type="http://schemas.openxmlformats.org/officeDocument/2006/relationships/image" Target="media/image30.emf"/><Relationship Id="rId82" Type="http://schemas.openxmlformats.org/officeDocument/2006/relationships/package" Target="embeddings/Microsoft_Visio____2.vsdx"/><Relationship Id="rId199" Type="http://schemas.openxmlformats.org/officeDocument/2006/relationships/oleObject" Target="embeddings/Microsoft_Visio_2003-2010_Drawing27.vsd"/><Relationship Id="rId203" Type="http://schemas.openxmlformats.org/officeDocument/2006/relationships/oleObject" Target="embeddings/Microsoft_Visio_2003-2010_Drawing2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F95378-A5C3-4FF1-AA81-29537979AB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377</Pages>
  <Words>155690</Words>
  <Characters>825161</Characters>
  <Application>Microsoft Office Word</Application>
  <DocSecurity>0</DocSecurity>
  <Lines>17556</Lines>
  <Paragraphs>10434</Paragraphs>
  <ScaleCrop>false</ScaleCrop>
  <HeadingPairs>
    <vt:vector size="2" baseType="variant">
      <vt:variant>
        <vt:lpstr>Title</vt:lpstr>
      </vt:variant>
      <vt:variant>
        <vt:i4>1</vt:i4>
      </vt:variant>
    </vt:vector>
  </HeadingPairs>
  <TitlesOfParts>
    <vt:vector size="1" baseType="lpstr">
      <vt:lpstr>3GPP TR 23.700-91</vt:lpstr>
    </vt:vector>
  </TitlesOfParts>
  <Manager/>
  <Company/>
  <LinksUpToDate>false</LinksUpToDate>
  <CharactersWithSpaces>970417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23.700-91</dc:title>
  <dc:subject>Study on enablers for network automation for the 5G System (5GS); Phase 2 (Release 17)</dc:subject>
  <dc:creator>MCC Support</dc:creator>
  <cp:keywords/>
  <dc:description/>
  <cp:lastModifiedBy>23.502 _CR2453R2_(Rel-16)_5GS_Ph1; TEI16</cp:lastModifiedBy>
  <cp:revision>2</cp:revision>
  <cp:lastPrinted>2018-08-13T23:59:00Z</cp:lastPrinted>
  <dcterms:created xsi:type="dcterms:W3CDTF">2020-12-17T12:44:00Z</dcterms:created>
  <dcterms:modified xsi:type="dcterms:W3CDTF">2020-12-17T12:44:00Z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2015_ms_pID_725343">
    <vt:lpwstr>(3)oO2AVY7T5PavP8HwnEaygcl2qfISq+hBTS3VP9p5B7LN7ZM6Lzg/w8/jGOplkXg9x9rSYnsH_x000d_
BvEFuCmMLQhCulwwsDC5QRjtD9tZXTxjIhLkui+2wYLwoCRhNwUUTtFvsHJzoc5s/DtaB33N_x000d_
79AqnwUu2l2uiAIhPwooc9z6wvG0HNRk2HQ91tuL143RA0g+gN/fwXI+mcaux2juRZTQT7xO_x000d_
2gpR5aZNVVww7u64+z</vt:lpwstr>
  </property>
  <property fmtid="{D5CDD505-2E9C-101B-9397-08002B2CF9AE}" pid="18" name="_2015_ms_pID_7253431">
    <vt:lpwstr>R5ggG3eMOBUmO9hN63z9nxLKS+6wbFysz8W6Xk0Zo+72Q1gqmkxH2G_x000d_
/JtIs6cukHgBhNJNHDrxv9Q3Elbxq9YmWnll3mpseAljHt/BY42Xj8NXOs3fKWJYKQ+SopZF_x000d_
x5zPO5D8eguw5xkg6AfW2CBueSHP1cBhoJRslOtDr1G7KxYxsz1UEJaG98r479y8U0BX4Z0D_x000d_
SXTnvRI7UMtnutBEtw3URkTknvFZwW1Q7XBY</vt:lpwstr>
  </property>
  <property fmtid="{D5CDD505-2E9C-101B-9397-08002B2CF9AE}" pid="19" name="_2015_ms_pID_7253432">
    <vt:lpwstr>8hYYnyVw9AGWFcHoFXYM3Hk=</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1580438867</vt:lpwstr>
  </property>
  <property fmtid="{D5CDD505-2E9C-101B-9397-08002B2CF9AE}" pid="24" name="KSOProductBuildVer">
    <vt:lpwstr>2052-11.1.0.10132</vt:lpwstr>
  </property>
</Properties>
</file>